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8pt" o:ole="" fillcolor="window">
                  <v:imagedata r:id="rId11" o:title=""/>
                </v:shape>
                <o:OLEObject Type="Embed" ProgID="Equation.3" ShapeID="_x0000_i1025" DrawAspect="Content" ObjectID="_178266163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20.8pt;height:20.8pt" o:ole="" fillcolor="window">
                  <v:imagedata r:id="rId13" o:title=""/>
                </v:shape>
                <o:OLEObject Type="Embed" ProgID="Equation.3" ShapeID="_x0000_i1026" DrawAspect="Content" ObjectID="_178266163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7.05pt;height:15.8pt" o:ole="" fillcolor="window">
                  <v:imagedata r:id="rId15" o:title=""/>
                </v:shape>
                <o:OLEObject Type="Embed" ProgID="Equation.3" ShapeID="_x0000_i1027" DrawAspect="Content" ObjectID="_178266163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7.05pt;height:15.8pt" o:ole="" fillcolor="window">
                  <v:imagedata r:id="rId11" o:title=""/>
                </v:shape>
                <o:OLEObject Type="Embed" ProgID="Equation.3" ShapeID="_x0000_i1028" DrawAspect="Content" ObjectID="_178266163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20.8pt;height:20.8pt" o:ole="" fillcolor="window">
                  <v:imagedata r:id="rId13" o:title=""/>
                </v:shape>
                <o:OLEObject Type="Embed" ProgID="Equation.3" ShapeID="_x0000_i1029" DrawAspect="Content" ObjectID="_178266163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7.05pt;height:15.8pt" o:ole="" fillcolor="window">
                  <v:imagedata r:id="rId15" o:title=""/>
                </v:shape>
                <o:OLEObject Type="Embed" ProgID="Equation.3" ShapeID="_x0000_i1030" DrawAspect="Content" ObjectID="_178266163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05pt;height:15.8pt" o:ole="">
                  <v:imagedata r:id="rId20" o:title=""/>
                </v:shape>
                <o:OLEObject Type="Embed" ProgID="Equation.3" ShapeID="_x0000_i1031" DrawAspect="Content" ObjectID="_1782661637"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1D7A3F63" w:rsidR="009428D8" w:rsidRPr="007275DF" w:rsidRDefault="005604C4" w:rsidP="005604C4">
      <w:pPr>
        <w:pStyle w:val="B10"/>
      </w:pPr>
      <w:r>
        <w:rPr>
          <w:lang w:eastAsia="zh-CN"/>
        </w:rPr>
        <w:t>-</w:t>
      </w:r>
      <w:r>
        <w:rPr>
          <w:lang w:eastAsia="zh-CN"/>
        </w:rPr>
        <w:tab/>
      </w:r>
      <w:r w:rsidR="009428D8" w:rsidRPr="007275DF">
        <w:rPr>
          <w:lang w:eastAsia="zh-CN"/>
        </w:rPr>
        <w:t>The System Simulator shall implement the UL CCA model of A.3.2</w:t>
      </w:r>
      <w:r w:rsidR="001C5DB0">
        <w:rPr>
          <w:lang w:eastAsia="zh-CN"/>
        </w:rPr>
        <w:t>6</w:t>
      </w:r>
      <w:r w:rsidR="009428D8"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7275DF" w:rsidRDefault="005604C4" w:rsidP="005604C4">
      <w:pPr>
        <w:pStyle w:val="B10"/>
      </w:pPr>
      <w:r>
        <w:rPr>
          <w:lang w:eastAsia="zh-CN"/>
        </w:rPr>
        <w:t>-</w:t>
      </w:r>
      <w:r>
        <w:rPr>
          <w:lang w:eastAsia="zh-CN"/>
        </w:rPr>
        <w:tab/>
      </w:r>
      <w:r w:rsidR="009428D8"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7275DF" w:rsidRDefault="005604C4" w:rsidP="005604C4">
      <w:pPr>
        <w:pStyle w:val="B10"/>
      </w:pPr>
      <w:r>
        <w:rPr>
          <w:rFonts w:cs="v4.2.0"/>
          <w:lang w:eastAsia="zh-CN"/>
        </w:rPr>
        <w:t>-</w:t>
      </w:r>
      <w:r>
        <w:rPr>
          <w:rFonts w:cs="v4.2.0"/>
          <w:lang w:eastAsia="zh-CN"/>
        </w:rPr>
        <w:tab/>
      </w:r>
      <w:r w:rsidR="009428D8" w:rsidRPr="007275DF">
        <w:rPr>
          <w:rFonts w:cs="v4.2.0"/>
          <w:lang w:eastAsia="zh-CN"/>
        </w:rPr>
        <w:t>In case of UL CCA failure,</w:t>
      </w:r>
      <w:r w:rsidR="009428D8" w:rsidRPr="007275DF">
        <w:rPr>
          <w:rFonts w:cs="v4.2.0"/>
        </w:rPr>
        <w:t xml:space="preserve"> The UE shall </w:t>
      </w:r>
      <w:r w:rsidR="009428D8" w:rsidRPr="007275DF">
        <w:rPr>
          <w:rFonts w:cs="v4.2.0"/>
          <w:lang w:eastAsia="zh-CN"/>
        </w:rPr>
        <w:t xml:space="preserve">again perform the Random Access Resource selection procedure specified in clause 5.1.2 in TS38.321 [7], </w:t>
      </w:r>
      <w:r w:rsidR="009428D8" w:rsidRPr="007275DF">
        <w:rPr>
          <w:rFonts w:cs="v4.2.0"/>
        </w:rPr>
        <w:t>and transmit with the calculated PRACH transmission power</w:t>
      </w:r>
      <w:r w:rsidR="009428D8"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7.05pt;height:15.8pt" o:ole="" fillcolor="window">
                  <v:imagedata r:id="rId11" o:title=""/>
                </v:shape>
                <o:OLEObject Type="Embed" ProgID="Equation.3" ShapeID="_x0000_i1032" DrawAspect="Content" ObjectID="_1782661638"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20.8pt;height:20.8pt" o:ole="" fillcolor="window">
                  <v:imagedata r:id="rId13" o:title=""/>
                </v:shape>
                <o:OLEObject Type="Embed" ProgID="Equation.3" ShapeID="_x0000_i1033" DrawAspect="Content" ObjectID="_1782661639"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7.05pt;height:15.8pt" o:ole="" fillcolor="window">
                  <v:imagedata r:id="rId15" o:title=""/>
                </v:shape>
                <o:OLEObject Type="Embed" ProgID="Equation.3" ShapeID="_x0000_i1034" DrawAspect="Content" ObjectID="_1782661640"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7.05pt;height:15.8pt" o:ole="" fillcolor="window">
                  <v:imagedata r:id="rId11" o:title=""/>
                </v:shape>
                <o:OLEObject Type="Embed" ProgID="Equation.3" ShapeID="_x0000_i1035" DrawAspect="Content" ObjectID="_1782661641"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20.8pt;height:20.8pt" o:ole="" fillcolor="window">
                  <v:imagedata r:id="rId13" o:title=""/>
                </v:shape>
                <o:OLEObject Type="Embed" ProgID="Equation.3" ShapeID="_x0000_i1036" DrawAspect="Content" ObjectID="_1782661642"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7.05pt;height:15.8pt" o:ole="" fillcolor="window">
                  <v:imagedata r:id="rId15" o:title=""/>
                </v:shape>
                <o:OLEObject Type="Embed" ProgID="Equation.3" ShapeID="_x0000_i1037" DrawAspect="Content" ObjectID="_1782661643"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05pt;height:15.8pt" o:ole="">
                  <v:imagedata r:id="rId20" o:title=""/>
                </v:shape>
                <o:OLEObject Type="Embed" ProgID="Equation.3" ShapeID="_x0000_i1038" DrawAspect="Content" ObjectID="_1782661644"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3B57D0BE" w:rsidR="009428D8" w:rsidRPr="007275DF" w:rsidRDefault="00AD310A" w:rsidP="00AD310A">
      <w:pPr>
        <w:pStyle w:val="B10"/>
      </w:pPr>
      <w:r>
        <w:rPr>
          <w:lang w:eastAsia="zh-CN"/>
        </w:rPr>
        <w:t>-</w:t>
      </w:r>
      <w:r>
        <w:rPr>
          <w:lang w:eastAsia="zh-CN"/>
        </w:rPr>
        <w:tab/>
      </w:r>
      <w:r w:rsidR="009428D8" w:rsidRPr="007275DF">
        <w:rPr>
          <w:lang w:eastAsia="zh-CN"/>
        </w:rPr>
        <w:t>The System Simulator shall implement the UL CCA model of A.3.2</w:t>
      </w:r>
      <w:r w:rsidR="001C5DB0">
        <w:rPr>
          <w:lang w:eastAsia="zh-CN"/>
        </w:rPr>
        <w:t>6</w:t>
      </w:r>
      <w:r w:rsidR="009428D8"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7275DF" w:rsidRDefault="00AD310A" w:rsidP="00AD310A">
      <w:pPr>
        <w:pStyle w:val="B10"/>
      </w:pPr>
      <w:r>
        <w:rPr>
          <w:lang w:eastAsia="zh-CN"/>
        </w:rPr>
        <w:t>-</w:t>
      </w:r>
      <w:r>
        <w:rPr>
          <w:lang w:eastAsia="zh-CN"/>
        </w:rPr>
        <w:tab/>
      </w:r>
      <w:r w:rsidR="009428D8"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7275DF" w:rsidRDefault="00AD310A" w:rsidP="00AD310A">
      <w:pPr>
        <w:pStyle w:val="B10"/>
      </w:pPr>
      <w:r>
        <w:rPr>
          <w:rFonts w:cs="v4.2.0"/>
          <w:lang w:eastAsia="zh-CN"/>
        </w:rPr>
        <w:t>-</w:t>
      </w:r>
      <w:r>
        <w:rPr>
          <w:rFonts w:cs="v4.2.0"/>
          <w:lang w:eastAsia="zh-CN"/>
        </w:rPr>
        <w:tab/>
      </w:r>
      <w:r w:rsidR="009428D8" w:rsidRPr="007275DF">
        <w:rPr>
          <w:rFonts w:cs="v4.2.0"/>
          <w:lang w:eastAsia="zh-CN"/>
        </w:rPr>
        <w:t>In case of UL CCA failure,</w:t>
      </w:r>
      <w:r w:rsidR="009428D8" w:rsidRPr="007275DF">
        <w:rPr>
          <w:rFonts w:cs="v4.2.0"/>
        </w:rPr>
        <w:t xml:space="preserve"> The UE shall </w:t>
      </w:r>
      <w:r w:rsidR="009428D8" w:rsidRPr="007275DF">
        <w:rPr>
          <w:rFonts w:cs="v4.2.0"/>
          <w:lang w:eastAsia="zh-CN"/>
        </w:rPr>
        <w:t xml:space="preserve">again perform the Random Access Resource selection procedure specified in clause 5.1.2 in TS38.321 [7], </w:t>
      </w:r>
      <w:r w:rsidR="009428D8" w:rsidRPr="007275DF">
        <w:rPr>
          <w:rFonts w:cs="v4.2.0"/>
        </w:rPr>
        <w:t>and transmit with the calculated PRACH transmission power</w:t>
      </w:r>
      <w:r w:rsidR="009428D8"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7.05pt;height:15.8pt" o:ole="" fillcolor="window">
                  <v:imagedata r:id="rId11" o:title=""/>
                </v:shape>
                <o:OLEObject Type="Embed" ProgID="Equation.3" ShapeID="_x0000_i1039" DrawAspect="Content" ObjectID="_178266164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20.8pt;height:20.8pt" o:ole="" fillcolor="window">
                  <v:imagedata r:id="rId13" o:title=""/>
                </v:shape>
                <o:OLEObject Type="Embed" ProgID="Equation.3" ShapeID="_x0000_i1040" DrawAspect="Content" ObjectID="_178266164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7.05pt;height:15.8pt" o:ole="" fillcolor="window">
                  <v:imagedata r:id="rId15" o:title=""/>
                </v:shape>
                <o:OLEObject Type="Embed" ProgID="Equation.3" ShapeID="_x0000_i1041" DrawAspect="Content" ObjectID="_178266164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7.05pt;height:15.8pt" o:ole="" fillcolor="window">
                  <v:imagedata r:id="rId11" o:title=""/>
                </v:shape>
                <o:OLEObject Type="Embed" ProgID="Equation.3" ShapeID="_x0000_i1042" DrawAspect="Content" ObjectID="_178266164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20.8pt;height:20.8pt" o:ole="" fillcolor="window">
                  <v:imagedata r:id="rId13" o:title=""/>
                </v:shape>
                <o:OLEObject Type="Embed" ProgID="Equation.3" ShapeID="_x0000_i1043" DrawAspect="Content" ObjectID="_178266164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7.05pt;height:15.8pt" o:ole="" fillcolor="window">
                  <v:imagedata r:id="rId15" o:title=""/>
                </v:shape>
                <o:OLEObject Type="Embed" ProgID="Equation.3" ShapeID="_x0000_i1044" DrawAspect="Content" ObjectID="_178266165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05pt;height:15.8pt" o:ole="">
                  <v:imagedata r:id="rId20" o:title=""/>
                </v:shape>
                <o:OLEObject Type="Embed" ProgID="Equation.3" ShapeID="_x0000_i1045" DrawAspect="Content" ObjectID="_1782661651"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62B15907" w:rsidR="009428D8" w:rsidRPr="007275DF" w:rsidRDefault="0068593E" w:rsidP="0068593E">
      <w:pPr>
        <w:pStyle w:val="B10"/>
        <w:rPr>
          <w:lang w:eastAsia="zh-CN"/>
        </w:rPr>
      </w:pPr>
      <w:r>
        <w:rPr>
          <w:lang w:eastAsia="zh-CN"/>
        </w:rPr>
        <w:t>-</w:t>
      </w:r>
      <w:r>
        <w:rPr>
          <w:lang w:eastAsia="zh-CN"/>
        </w:rPr>
        <w:tab/>
      </w:r>
      <w:r w:rsidR="009428D8"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7275DF" w:rsidRDefault="0068593E" w:rsidP="0068593E">
      <w:pPr>
        <w:pStyle w:val="B10"/>
        <w:rPr>
          <w:lang w:eastAsia="zh-CN"/>
        </w:rPr>
      </w:pPr>
      <w:r>
        <w:rPr>
          <w:lang w:eastAsia="zh-CN"/>
        </w:rPr>
        <w:t>-</w:t>
      </w:r>
      <w:r>
        <w:rPr>
          <w:lang w:eastAsia="zh-CN"/>
        </w:rPr>
        <w:tab/>
      </w:r>
      <w:r w:rsidR="009428D8"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7275DF" w:rsidRDefault="0068593E" w:rsidP="0068593E">
      <w:pPr>
        <w:pStyle w:val="B10"/>
        <w:rPr>
          <w:lang w:eastAsia="zh-CN"/>
        </w:rPr>
      </w:pPr>
      <w:r>
        <w:rPr>
          <w:lang w:eastAsia="zh-CN"/>
        </w:rPr>
        <w:t>-</w:t>
      </w:r>
      <w:r>
        <w:rPr>
          <w:lang w:eastAsia="zh-CN"/>
        </w:rPr>
        <w:tab/>
      </w:r>
      <w:r w:rsidR="009428D8"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2pt;height:15.8pt" o:ole="" fillcolor="window">
                  <v:imagedata r:id="rId11" o:title=""/>
                </v:shape>
                <o:OLEObject Type="Embed" ProgID="Equation.3" ShapeID="_x0000_i1046" DrawAspect="Content" ObjectID="_1782661652"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20.8pt;height:20.8pt" o:ole="" fillcolor="window">
                  <v:imagedata r:id="rId13" o:title=""/>
                </v:shape>
                <o:OLEObject Type="Embed" ProgID="Equation.3" ShapeID="_x0000_i1047" DrawAspect="Content" ObjectID="_1782661653"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2pt;height:15.8pt" o:ole="" fillcolor="window">
                  <v:imagedata r:id="rId15" o:title=""/>
                </v:shape>
                <o:OLEObject Type="Embed" ProgID="Equation.3" ShapeID="_x0000_i1048" DrawAspect="Content" ObjectID="_1782661654"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2pt;height:15.8pt" o:ole="" fillcolor="window">
                  <v:imagedata r:id="rId11" o:title=""/>
                </v:shape>
                <o:OLEObject Type="Embed" ProgID="Equation.3" ShapeID="_x0000_i1049" DrawAspect="Content" ObjectID="_1782661655"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20.8pt;height:20.8pt" o:ole="" fillcolor="window">
                  <v:imagedata r:id="rId13" o:title=""/>
                </v:shape>
                <o:OLEObject Type="Embed" ProgID="Equation.3" ShapeID="_x0000_i1050" DrawAspect="Content" ObjectID="_1782661656"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2pt;height:15.8pt" o:ole="" fillcolor="window">
                  <v:imagedata r:id="rId15" o:title=""/>
                </v:shape>
                <o:OLEObject Type="Embed" ProgID="Equation.3" ShapeID="_x0000_i1051" DrawAspect="Content" ObjectID="_1782661657"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6D29E592" w:rsidR="009428D8" w:rsidRPr="007275DF" w:rsidRDefault="0082719F" w:rsidP="0082719F">
      <w:pPr>
        <w:pStyle w:val="B10"/>
        <w:rPr>
          <w:lang w:eastAsia="zh-CN"/>
        </w:rPr>
      </w:pPr>
      <w:r>
        <w:rPr>
          <w:lang w:eastAsia="zh-CN"/>
        </w:rPr>
        <w:t>-</w:t>
      </w:r>
      <w:r>
        <w:rPr>
          <w:lang w:eastAsia="zh-CN"/>
        </w:rPr>
        <w:tab/>
      </w:r>
      <w:r w:rsidR="009428D8"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7275DF" w:rsidRDefault="0082719F" w:rsidP="0082719F">
      <w:pPr>
        <w:pStyle w:val="B10"/>
        <w:rPr>
          <w:lang w:eastAsia="zh-CN"/>
        </w:rPr>
      </w:pPr>
      <w:r>
        <w:rPr>
          <w:lang w:eastAsia="zh-CN"/>
        </w:rPr>
        <w:t>-</w:t>
      </w:r>
      <w:r>
        <w:rPr>
          <w:lang w:eastAsia="zh-CN"/>
        </w:rPr>
        <w:tab/>
      </w:r>
      <w:r w:rsidR="009428D8"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7275DF" w:rsidRDefault="0082719F" w:rsidP="0082719F">
      <w:pPr>
        <w:pStyle w:val="B10"/>
        <w:rPr>
          <w:rFonts w:cs="v4.2.0"/>
          <w:lang w:eastAsia="zh-CN"/>
        </w:rPr>
      </w:pPr>
      <w:r>
        <w:rPr>
          <w:rFonts w:cs="v4.2.0"/>
        </w:rPr>
        <w:t>-</w:t>
      </w:r>
      <w:r>
        <w:rPr>
          <w:rFonts w:cs="v4.2.0"/>
        </w:rPr>
        <w:tab/>
      </w:r>
      <w:r w:rsidR="009428D8" w:rsidRPr="007275DF">
        <w:rPr>
          <w:rFonts w:cs="v4.2.0"/>
        </w:rPr>
        <w:t xml:space="preserve">The UE shall </w:t>
      </w:r>
      <w:r w:rsidR="009428D8" w:rsidRPr="007275DF">
        <w:rPr>
          <w:rFonts w:cs="v4.2.0"/>
          <w:lang w:eastAsia="zh-CN"/>
        </w:rPr>
        <w:t xml:space="preserve">again perform the Random Access Resource selection procedure specified in clause 5.1.2a in TS38.321 [7], </w:t>
      </w:r>
      <w:r w:rsidR="009428D8" w:rsidRPr="007275DF">
        <w:rPr>
          <w:rFonts w:cs="v4.2.0"/>
        </w:rPr>
        <w:t xml:space="preserve">and transmit with the calculated PRACH transmission power </w:t>
      </w:r>
      <w:r w:rsidR="009428D8"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w:t>
      </w:r>
      <w:r w:rsidRPr="007275DF">
        <w:lastRenderedPageBreak/>
        <w:t>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w:t>
      </w:r>
      <w:r>
        <w:rPr>
          <w:rFonts w:cs="v4.2.0" w:hint="eastAsia"/>
          <w:lang w:eastAsia="zh-CN"/>
        </w:rPr>
        <w:lastRenderedPageBreak/>
        <w:t xml:space="preserve">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05pt;height:17.05pt" o:ole="" fillcolor="window">
                  <v:imagedata r:id="rId13" o:title=""/>
                </v:shape>
                <o:OLEObject Type="Embed" ProgID="Equation.3" ShapeID="_x0000_i1052" DrawAspect="Content" ObjectID="_1782661658"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05pt;height:17.05pt" o:ole="" fillcolor="window">
                  <v:imagedata r:id="rId13" o:title=""/>
                </v:shape>
                <o:OLEObject Type="Embed" ProgID="Equation.3" ShapeID="_x0000_i1053" DrawAspect="Content" ObjectID="_1782661659"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2pt;height:17.05pt" o:ole="" fillcolor="window">
                  <v:imagedata r:id="rId44" o:title=""/>
                </v:shape>
                <o:OLEObject Type="Embed" ProgID="Equation.3" ShapeID="_x0000_i1054" DrawAspect="Content" ObjectID="_178266166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8pt;height:17.05pt" o:ole="" fillcolor="window">
                  <v:imagedata r:id="rId46" o:title=""/>
                </v:shape>
                <o:OLEObject Type="Embed" ProgID="Equation.3" ShapeID="_x0000_i1055" DrawAspect="Content" ObjectID="_178266166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05pt;height:17.05pt" o:ole="" fillcolor="window">
                  <v:imagedata r:id="rId13" o:title=""/>
                </v:shape>
                <o:OLEObject Type="Embed" ProgID="Equation.3" ShapeID="_x0000_i1056" DrawAspect="Content" ObjectID="_1782661662"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8pt;height:20.8pt" o:ole="" fillcolor="window">
                  <v:imagedata r:id="rId13" o:title=""/>
                </v:shape>
                <o:OLEObject Type="Embed" ProgID="Equation.3" ShapeID="_x0000_i1057" DrawAspect="Content" ObjectID="_1782661663"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29.95pt;height:15.8pt" o:ole="" fillcolor="window">
                  <v:imagedata r:id="rId44" o:title=""/>
                </v:shape>
                <o:OLEObject Type="Embed" ProgID="Equation.3" ShapeID="_x0000_i1058" DrawAspect="Content" ObjectID="_178266166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05pt;height:15.8pt" o:ole="" fillcolor="window">
                  <v:imagedata r:id="rId46" o:title=""/>
                </v:shape>
                <o:OLEObject Type="Embed" ProgID="Equation.3" ShapeID="_x0000_i1059" DrawAspect="Content" ObjectID="_178266166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8pt;height:20.8pt" o:ole="" fillcolor="window">
                  <v:imagedata r:id="rId13" o:title=""/>
                </v:shape>
                <o:OLEObject Type="Embed" ProgID="Equation.3" ShapeID="_x0000_i1060" DrawAspect="Content" ObjectID="_1782661666"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23283D"/>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8pt;height:13.3pt" o:ole="" fillcolor="window">
                  <v:imagedata r:id="rId13" o:title=""/>
                </v:shape>
                <o:OLEObject Type="Embed" ProgID="Equation.3" ShapeID="_x0000_i1061" DrawAspect="Content" ObjectID="_1782661667"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05pt;height:13.3pt" o:ole="" fillcolor="window">
                  <v:imagedata r:id="rId44" o:title=""/>
                </v:shape>
                <o:OLEObject Type="Embed" ProgID="Equation.3" ShapeID="_x0000_i1062" DrawAspect="Content" ObjectID="_178266166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95pt;height:13.3pt" o:ole="" fillcolor="window">
                  <v:imagedata r:id="rId46" o:title=""/>
                </v:shape>
                <o:OLEObject Type="Embed" ProgID="Equation.3" ShapeID="_x0000_i1063" DrawAspect="Content" ObjectID="_178266166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8pt;height:13.3pt" o:ole="" fillcolor="window">
                  <v:imagedata r:id="rId13" o:title=""/>
                </v:shape>
                <o:OLEObject Type="Embed" ProgID="Equation.3" ShapeID="_x0000_i1064" DrawAspect="Content" ObjectID="_1782661670"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3F0094C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1ECFE5AA"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2EB3CA04"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0ABD36E8"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6F49131D"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01916292"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4598C19A"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38148435"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3110903D"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6254D29B"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5788BE48"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663F6610"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8B650EF"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tblGrid>
      <w:tr w:rsidR="00AF14A8" w:rsidRPr="007275DF" w14:paraId="0931D90B" w14:textId="77777777" w:rsidTr="00AF14A8">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AF14A8" w:rsidRPr="007275DF" w:rsidRDefault="00AF14A8" w:rsidP="00DF0476">
            <w:pPr>
              <w:pStyle w:val="TAH"/>
            </w:pPr>
            <w:r w:rsidRPr="007275DF">
              <w:t>Parameter</w:t>
            </w:r>
          </w:p>
        </w:tc>
        <w:tc>
          <w:tcPr>
            <w:tcW w:w="709" w:type="dxa"/>
            <w:vMerge w:val="restart"/>
            <w:tcBorders>
              <w:top w:val="single" w:sz="4" w:space="0" w:color="auto"/>
            </w:tcBorders>
          </w:tcPr>
          <w:p w14:paraId="6CE22606" w14:textId="77777777" w:rsidR="00AF14A8" w:rsidRPr="007275DF" w:rsidRDefault="00AF14A8" w:rsidP="00DF0476">
            <w:pPr>
              <w:pStyle w:val="TAH"/>
            </w:pPr>
            <w:r w:rsidRPr="007275DF">
              <w:t>Unit</w:t>
            </w:r>
          </w:p>
        </w:tc>
        <w:tc>
          <w:tcPr>
            <w:tcW w:w="2672" w:type="dxa"/>
            <w:gridSpan w:val="3"/>
            <w:tcBorders>
              <w:top w:val="single" w:sz="4" w:space="0" w:color="auto"/>
            </w:tcBorders>
          </w:tcPr>
          <w:p w14:paraId="3AD9AC84" w14:textId="77777777" w:rsidR="00AF14A8" w:rsidRPr="007275DF" w:rsidRDefault="00AF14A8" w:rsidP="00DF0476">
            <w:pPr>
              <w:pStyle w:val="TAH"/>
            </w:pPr>
            <w:r w:rsidRPr="007275DF">
              <w:t>Test 1</w:t>
            </w:r>
          </w:p>
        </w:tc>
      </w:tr>
      <w:tr w:rsidR="00AF14A8" w:rsidRPr="007275DF" w14:paraId="7465D002" w14:textId="77777777" w:rsidTr="00AF14A8">
        <w:trPr>
          <w:cantSplit/>
          <w:trHeight w:val="153"/>
          <w:jc w:val="center"/>
        </w:trPr>
        <w:tc>
          <w:tcPr>
            <w:tcW w:w="3539" w:type="dxa"/>
            <w:gridSpan w:val="3"/>
            <w:vMerge/>
            <w:tcBorders>
              <w:left w:val="single" w:sz="4" w:space="0" w:color="auto"/>
              <w:bottom w:val="single" w:sz="4" w:space="0" w:color="auto"/>
            </w:tcBorders>
          </w:tcPr>
          <w:p w14:paraId="58604001" w14:textId="77777777" w:rsidR="00AF14A8" w:rsidRPr="007275DF" w:rsidRDefault="00AF14A8" w:rsidP="00DF0476">
            <w:pPr>
              <w:pStyle w:val="TAH"/>
            </w:pPr>
          </w:p>
        </w:tc>
        <w:tc>
          <w:tcPr>
            <w:tcW w:w="709" w:type="dxa"/>
            <w:vMerge/>
            <w:tcBorders>
              <w:bottom w:val="single" w:sz="4" w:space="0" w:color="auto"/>
            </w:tcBorders>
          </w:tcPr>
          <w:p w14:paraId="7F844B5D" w14:textId="77777777" w:rsidR="00AF14A8" w:rsidRPr="007275DF" w:rsidRDefault="00AF14A8" w:rsidP="00DF0476">
            <w:pPr>
              <w:pStyle w:val="TAH"/>
            </w:pPr>
          </w:p>
        </w:tc>
        <w:tc>
          <w:tcPr>
            <w:tcW w:w="850" w:type="dxa"/>
            <w:tcBorders>
              <w:bottom w:val="single" w:sz="4" w:space="0" w:color="auto"/>
            </w:tcBorders>
          </w:tcPr>
          <w:p w14:paraId="114C294C" w14:textId="77777777" w:rsidR="00AF14A8" w:rsidRPr="007275DF" w:rsidRDefault="00AF14A8" w:rsidP="00DF0476">
            <w:pPr>
              <w:pStyle w:val="TAH"/>
            </w:pPr>
            <w:r w:rsidRPr="007275DF">
              <w:t>T1</w:t>
            </w:r>
          </w:p>
        </w:tc>
        <w:tc>
          <w:tcPr>
            <w:tcW w:w="851" w:type="dxa"/>
            <w:tcBorders>
              <w:bottom w:val="single" w:sz="4" w:space="0" w:color="auto"/>
            </w:tcBorders>
          </w:tcPr>
          <w:p w14:paraId="31D8FB7D" w14:textId="77777777" w:rsidR="00AF14A8" w:rsidRPr="007275DF" w:rsidRDefault="00AF14A8" w:rsidP="00DF0476">
            <w:pPr>
              <w:pStyle w:val="TAH"/>
            </w:pPr>
            <w:r w:rsidRPr="007275DF">
              <w:t>T2</w:t>
            </w:r>
          </w:p>
        </w:tc>
        <w:tc>
          <w:tcPr>
            <w:tcW w:w="971" w:type="dxa"/>
            <w:tcBorders>
              <w:bottom w:val="single" w:sz="4" w:space="0" w:color="auto"/>
            </w:tcBorders>
          </w:tcPr>
          <w:p w14:paraId="6C34AAB2" w14:textId="77777777" w:rsidR="00AF14A8" w:rsidRPr="007275DF" w:rsidRDefault="00AF14A8" w:rsidP="00DF0476">
            <w:pPr>
              <w:pStyle w:val="TAH"/>
            </w:pPr>
            <w:r w:rsidRPr="007275DF">
              <w:t>T3</w:t>
            </w:r>
          </w:p>
        </w:tc>
      </w:tr>
      <w:tr w:rsidR="00AF14A8" w:rsidRPr="007275DF" w14:paraId="28020CB6" w14:textId="77777777" w:rsidTr="00AF14A8">
        <w:trPr>
          <w:cantSplit/>
          <w:trHeight w:val="135"/>
          <w:jc w:val="center"/>
        </w:trPr>
        <w:tc>
          <w:tcPr>
            <w:tcW w:w="1769" w:type="dxa"/>
            <w:gridSpan w:val="2"/>
            <w:vMerge w:val="restart"/>
            <w:tcBorders>
              <w:left w:val="single" w:sz="4" w:space="0" w:color="auto"/>
            </w:tcBorders>
          </w:tcPr>
          <w:p w14:paraId="00E9D55E" w14:textId="77777777" w:rsidR="00AF14A8" w:rsidRPr="0000267D" w:rsidRDefault="00AF14A8"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AF14A8" w:rsidRPr="0000267D" w:rsidRDefault="00AF14A8" w:rsidP="00DF0476">
            <w:pPr>
              <w:pStyle w:val="TAL"/>
              <w:rPr>
                <w:lang w:eastAsia="ja-JP"/>
              </w:rPr>
            </w:pPr>
            <w:r w:rsidRPr="0000267D">
              <w:rPr>
                <w:lang w:eastAsia="ja-JP"/>
              </w:rPr>
              <w:t>Note 6,8</w:t>
            </w:r>
          </w:p>
        </w:tc>
        <w:tc>
          <w:tcPr>
            <w:tcW w:w="709" w:type="dxa"/>
            <w:vMerge w:val="restart"/>
          </w:tcPr>
          <w:p w14:paraId="2F5EB287" w14:textId="77777777" w:rsidR="00AF14A8" w:rsidRPr="007275DF" w:rsidRDefault="00AF14A8" w:rsidP="00DF0476">
            <w:pPr>
              <w:pStyle w:val="TAC"/>
            </w:pPr>
          </w:p>
        </w:tc>
        <w:tc>
          <w:tcPr>
            <w:tcW w:w="2672" w:type="dxa"/>
            <w:gridSpan w:val="3"/>
          </w:tcPr>
          <w:p w14:paraId="5EF3B70D" w14:textId="6390C23E" w:rsidR="00AF14A8" w:rsidRPr="0000267D" w:rsidRDefault="00AF14A8" w:rsidP="00DF0476">
            <w:pPr>
              <w:pStyle w:val="TAC"/>
            </w:pPr>
            <w:r w:rsidRPr="007275DF">
              <w:rPr>
                <w:lang w:eastAsia="ja-JP"/>
              </w:rPr>
              <w:t>P</w:t>
            </w:r>
            <w:r w:rsidRPr="007275DF">
              <w:rPr>
                <w:vertAlign w:val="subscript"/>
                <w:lang w:eastAsia="ja-JP"/>
              </w:rPr>
              <w:t>CCA_DL</w:t>
            </w:r>
            <w:r w:rsidRPr="007275DF">
              <w:rPr>
                <w:lang w:eastAsia="ja-JP"/>
              </w:rPr>
              <w:t>=0.9375</w:t>
            </w:r>
          </w:p>
        </w:tc>
      </w:tr>
      <w:tr w:rsidR="00AF14A8" w:rsidRPr="007275DF" w14:paraId="036BC333" w14:textId="77777777" w:rsidTr="00AF14A8">
        <w:trPr>
          <w:cantSplit/>
          <w:trHeight w:val="135"/>
          <w:jc w:val="center"/>
        </w:trPr>
        <w:tc>
          <w:tcPr>
            <w:tcW w:w="1769" w:type="dxa"/>
            <w:gridSpan w:val="2"/>
            <w:vMerge/>
            <w:tcBorders>
              <w:left w:val="single" w:sz="4" w:space="0" w:color="auto"/>
              <w:bottom w:val="single" w:sz="4" w:space="0" w:color="auto"/>
            </w:tcBorders>
          </w:tcPr>
          <w:p w14:paraId="71AE58E3" w14:textId="77777777" w:rsidR="00AF14A8" w:rsidRPr="0000267D" w:rsidRDefault="00AF14A8" w:rsidP="00DF0476">
            <w:pPr>
              <w:pStyle w:val="TAL"/>
              <w:rPr>
                <w:lang w:eastAsia="ja-JP"/>
              </w:rPr>
            </w:pPr>
          </w:p>
        </w:tc>
        <w:tc>
          <w:tcPr>
            <w:tcW w:w="1770" w:type="dxa"/>
            <w:tcBorders>
              <w:left w:val="single" w:sz="4" w:space="0" w:color="auto"/>
              <w:bottom w:val="single" w:sz="4" w:space="0" w:color="auto"/>
            </w:tcBorders>
          </w:tcPr>
          <w:p w14:paraId="4894F433" w14:textId="77777777" w:rsidR="00AF14A8" w:rsidRPr="0000267D" w:rsidRDefault="00AF14A8"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AF14A8" w:rsidRPr="007275DF" w:rsidRDefault="00AF14A8" w:rsidP="00DF0476">
            <w:pPr>
              <w:pStyle w:val="TAC"/>
            </w:pPr>
          </w:p>
        </w:tc>
        <w:tc>
          <w:tcPr>
            <w:tcW w:w="2672" w:type="dxa"/>
            <w:gridSpan w:val="3"/>
          </w:tcPr>
          <w:p w14:paraId="7EDF303A"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AF14A8" w:rsidRPr="0000267D" w:rsidRDefault="00AF14A8" w:rsidP="00DF0476">
            <w:pPr>
              <w:pStyle w:val="TAC"/>
            </w:pPr>
          </w:p>
        </w:tc>
      </w:tr>
      <w:tr w:rsidR="00AF14A8" w:rsidRPr="007275DF" w14:paraId="28889327" w14:textId="77777777" w:rsidTr="00AF14A8">
        <w:trPr>
          <w:cantSplit/>
          <w:trHeight w:val="135"/>
          <w:jc w:val="center"/>
        </w:trPr>
        <w:tc>
          <w:tcPr>
            <w:tcW w:w="3539" w:type="dxa"/>
            <w:gridSpan w:val="3"/>
            <w:tcBorders>
              <w:left w:val="single" w:sz="4" w:space="0" w:color="auto"/>
              <w:bottom w:val="single" w:sz="4" w:space="0" w:color="auto"/>
            </w:tcBorders>
          </w:tcPr>
          <w:p w14:paraId="582C28A2" w14:textId="77777777" w:rsidR="00AF14A8" w:rsidRPr="0000267D" w:rsidRDefault="00AF14A8"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AF14A8" w:rsidRPr="007275DF" w:rsidRDefault="00AF14A8" w:rsidP="00DF0476">
            <w:pPr>
              <w:pStyle w:val="TAC"/>
            </w:pPr>
          </w:p>
        </w:tc>
        <w:tc>
          <w:tcPr>
            <w:tcW w:w="2672" w:type="dxa"/>
            <w:gridSpan w:val="3"/>
            <w:vAlign w:val="center"/>
          </w:tcPr>
          <w:p w14:paraId="289708F4" w14:textId="06F2955B" w:rsidR="00AF14A8" w:rsidRPr="0000267D" w:rsidRDefault="00AF14A8" w:rsidP="00DF0476">
            <w:pPr>
              <w:pStyle w:val="TAC"/>
            </w:pPr>
            <w:r>
              <w:t>1</w:t>
            </w:r>
          </w:p>
        </w:tc>
      </w:tr>
      <w:tr w:rsidR="00AF14A8" w:rsidRPr="007275DF" w14:paraId="0E69FBE8" w14:textId="77777777" w:rsidTr="00AF14A8">
        <w:trPr>
          <w:cantSplit/>
          <w:trHeight w:val="135"/>
          <w:jc w:val="center"/>
        </w:trPr>
        <w:tc>
          <w:tcPr>
            <w:tcW w:w="3539" w:type="dxa"/>
            <w:gridSpan w:val="3"/>
            <w:tcBorders>
              <w:left w:val="single" w:sz="4" w:space="0" w:color="auto"/>
              <w:bottom w:val="single" w:sz="4" w:space="0" w:color="auto"/>
            </w:tcBorders>
          </w:tcPr>
          <w:p w14:paraId="1A81FDE3" w14:textId="77777777" w:rsidR="00AF14A8" w:rsidRPr="007275DF" w:rsidRDefault="00AF14A8"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AF14A8" w:rsidRPr="007275DF" w:rsidRDefault="00AF14A8" w:rsidP="00DF0476">
            <w:pPr>
              <w:pStyle w:val="TAC"/>
            </w:pPr>
            <w:r w:rsidRPr="007275DF">
              <w:t>dB</w:t>
            </w:r>
          </w:p>
        </w:tc>
        <w:tc>
          <w:tcPr>
            <w:tcW w:w="2672" w:type="dxa"/>
            <w:gridSpan w:val="3"/>
            <w:vAlign w:val="center"/>
          </w:tcPr>
          <w:p w14:paraId="755CED05" w14:textId="77777777" w:rsidR="00AF14A8" w:rsidRPr="007275DF" w:rsidRDefault="00AF14A8" w:rsidP="00DF0476">
            <w:pPr>
              <w:pStyle w:val="TAC"/>
            </w:pPr>
            <w:r w:rsidRPr="007275DF">
              <w:t>4</w:t>
            </w:r>
          </w:p>
        </w:tc>
      </w:tr>
      <w:tr w:rsidR="00AF14A8" w:rsidRPr="007275DF" w14:paraId="01111C5F" w14:textId="77777777" w:rsidTr="00AF14A8">
        <w:trPr>
          <w:cantSplit/>
          <w:trHeight w:val="144"/>
          <w:jc w:val="center"/>
        </w:trPr>
        <w:tc>
          <w:tcPr>
            <w:tcW w:w="3539" w:type="dxa"/>
            <w:gridSpan w:val="3"/>
            <w:tcBorders>
              <w:left w:val="single" w:sz="4" w:space="0" w:color="auto"/>
              <w:bottom w:val="single" w:sz="4" w:space="0" w:color="auto"/>
            </w:tcBorders>
          </w:tcPr>
          <w:p w14:paraId="12F1B778" w14:textId="77777777" w:rsidR="00AF14A8" w:rsidRPr="007275DF" w:rsidRDefault="00AF14A8"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AF14A8" w:rsidRPr="007275DF" w:rsidRDefault="00AF14A8" w:rsidP="00DF0476">
            <w:pPr>
              <w:pStyle w:val="TAC"/>
            </w:pPr>
            <w:r w:rsidRPr="007275DF">
              <w:t>dB</w:t>
            </w:r>
          </w:p>
        </w:tc>
        <w:tc>
          <w:tcPr>
            <w:tcW w:w="2672" w:type="dxa"/>
            <w:gridSpan w:val="3"/>
            <w:vAlign w:val="center"/>
          </w:tcPr>
          <w:p w14:paraId="61C1F2CF" w14:textId="77777777" w:rsidR="00AF14A8" w:rsidRPr="007275DF" w:rsidRDefault="00AF14A8" w:rsidP="00DF0476">
            <w:pPr>
              <w:pStyle w:val="TAC"/>
            </w:pPr>
            <w:r w:rsidRPr="007275DF">
              <w:t>0</w:t>
            </w:r>
          </w:p>
        </w:tc>
      </w:tr>
      <w:tr w:rsidR="00AF14A8" w:rsidRPr="007275DF" w14:paraId="32A6FD92" w14:textId="77777777" w:rsidTr="00AF14A8">
        <w:trPr>
          <w:cantSplit/>
          <w:trHeight w:val="135"/>
          <w:jc w:val="center"/>
        </w:trPr>
        <w:tc>
          <w:tcPr>
            <w:tcW w:w="3539" w:type="dxa"/>
            <w:gridSpan w:val="3"/>
            <w:tcBorders>
              <w:left w:val="single" w:sz="4" w:space="0" w:color="auto"/>
              <w:bottom w:val="single" w:sz="4" w:space="0" w:color="auto"/>
            </w:tcBorders>
          </w:tcPr>
          <w:p w14:paraId="087A16BF" w14:textId="77777777" w:rsidR="00AF14A8" w:rsidRPr="007275DF" w:rsidRDefault="00AF14A8"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AF14A8" w:rsidRPr="007275DF" w:rsidRDefault="00AF14A8" w:rsidP="00DF0476">
            <w:pPr>
              <w:pStyle w:val="TAC"/>
            </w:pPr>
            <w:r w:rsidRPr="007275DF">
              <w:t>dB</w:t>
            </w:r>
          </w:p>
        </w:tc>
        <w:tc>
          <w:tcPr>
            <w:tcW w:w="2672" w:type="dxa"/>
            <w:gridSpan w:val="3"/>
            <w:vMerge w:val="restart"/>
            <w:vAlign w:val="center"/>
          </w:tcPr>
          <w:p w14:paraId="4FE066AC" w14:textId="77777777" w:rsidR="00AF14A8" w:rsidRPr="007275DF" w:rsidRDefault="00AF14A8" w:rsidP="00DF0476">
            <w:pPr>
              <w:pStyle w:val="TAC"/>
            </w:pPr>
            <w:r w:rsidRPr="007275DF">
              <w:t>0</w:t>
            </w:r>
          </w:p>
        </w:tc>
      </w:tr>
      <w:tr w:rsidR="00AF14A8" w:rsidRPr="007275DF" w14:paraId="10F594F3" w14:textId="77777777" w:rsidTr="00AF14A8">
        <w:trPr>
          <w:cantSplit/>
          <w:trHeight w:val="135"/>
          <w:jc w:val="center"/>
        </w:trPr>
        <w:tc>
          <w:tcPr>
            <w:tcW w:w="3539" w:type="dxa"/>
            <w:gridSpan w:val="3"/>
            <w:tcBorders>
              <w:left w:val="single" w:sz="4" w:space="0" w:color="auto"/>
              <w:bottom w:val="single" w:sz="4" w:space="0" w:color="auto"/>
            </w:tcBorders>
          </w:tcPr>
          <w:p w14:paraId="4B5AAAEC" w14:textId="77777777" w:rsidR="00AF14A8" w:rsidRPr="007275DF" w:rsidRDefault="00AF14A8"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AF14A8" w:rsidRPr="007275DF" w:rsidRDefault="00AF14A8" w:rsidP="00DF0476">
            <w:pPr>
              <w:pStyle w:val="TAC"/>
            </w:pPr>
            <w:r w:rsidRPr="007275DF">
              <w:t>dB</w:t>
            </w:r>
          </w:p>
        </w:tc>
        <w:tc>
          <w:tcPr>
            <w:tcW w:w="2672" w:type="dxa"/>
            <w:gridSpan w:val="3"/>
            <w:vMerge/>
            <w:vAlign w:val="center"/>
          </w:tcPr>
          <w:p w14:paraId="12B63742" w14:textId="77777777" w:rsidR="00AF14A8" w:rsidRPr="007275DF" w:rsidRDefault="00AF14A8" w:rsidP="00DF0476">
            <w:pPr>
              <w:pStyle w:val="TAC"/>
            </w:pPr>
          </w:p>
        </w:tc>
      </w:tr>
      <w:tr w:rsidR="00AF14A8" w:rsidRPr="007275DF" w14:paraId="0A247520" w14:textId="77777777" w:rsidTr="00AF14A8">
        <w:trPr>
          <w:cantSplit/>
          <w:trHeight w:val="144"/>
          <w:jc w:val="center"/>
        </w:trPr>
        <w:tc>
          <w:tcPr>
            <w:tcW w:w="3539" w:type="dxa"/>
            <w:gridSpan w:val="3"/>
            <w:tcBorders>
              <w:left w:val="single" w:sz="4" w:space="0" w:color="auto"/>
              <w:bottom w:val="single" w:sz="4" w:space="0" w:color="auto"/>
            </w:tcBorders>
          </w:tcPr>
          <w:p w14:paraId="385FE38D" w14:textId="77777777" w:rsidR="00AF14A8" w:rsidRPr="007275DF" w:rsidRDefault="00AF14A8"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AF14A8" w:rsidRPr="007275DF" w:rsidRDefault="00AF14A8" w:rsidP="00DF0476">
            <w:pPr>
              <w:pStyle w:val="TAC"/>
            </w:pPr>
            <w:r w:rsidRPr="007275DF">
              <w:t>dB</w:t>
            </w:r>
          </w:p>
        </w:tc>
        <w:tc>
          <w:tcPr>
            <w:tcW w:w="2672" w:type="dxa"/>
            <w:gridSpan w:val="3"/>
            <w:vMerge/>
            <w:vAlign w:val="center"/>
          </w:tcPr>
          <w:p w14:paraId="6D6137C8" w14:textId="77777777" w:rsidR="00AF14A8" w:rsidRPr="007275DF" w:rsidRDefault="00AF14A8" w:rsidP="00DF0476">
            <w:pPr>
              <w:pStyle w:val="TAC"/>
            </w:pPr>
          </w:p>
        </w:tc>
      </w:tr>
      <w:tr w:rsidR="00AF14A8" w:rsidRPr="007275DF" w14:paraId="7CA05352" w14:textId="77777777" w:rsidTr="00AF14A8">
        <w:trPr>
          <w:cantSplit/>
          <w:trHeight w:val="135"/>
          <w:jc w:val="center"/>
        </w:trPr>
        <w:tc>
          <w:tcPr>
            <w:tcW w:w="3539" w:type="dxa"/>
            <w:gridSpan w:val="3"/>
            <w:tcBorders>
              <w:left w:val="single" w:sz="4" w:space="0" w:color="auto"/>
              <w:bottom w:val="single" w:sz="4" w:space="0" w:color="auto"/>
            </w:tcBorders>
          </w:tcPr>
          <w:p w14:paraId="33ADF670" w14:textId="77777777" w:rsidR="00AF14A8" w:rsidRPr="007275DF" w:rsidRDefault="00AF14A8"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AF14A8" w:rsidRPr="007275DF" w:rsidRDefault="00AF14A8" w:rsidP="00DF0476">
            <w:pPr>
              <w:pStyle w:val="TAC"/>
            </w:pPr>
            <w:r w:rsidRPr="007275DF">
              <w:t>dB</w:t>
            </w:r>
          </w:p>
        </w:tc>
        <w:tc>
          <w:tcPr>
            <w:tcW w:w="2672" w:type="dxa"/>
            <w:gridSpan w:val="3"/>
            <w:vMerge/>
            <w:vAlign w:val="center"/>
          </w:tcPr>
          <w:p w14:paraId="63707764" w14:textId="77777777" w:rsidR="00AF14A8" w:rsidRPr="007275DF" w:rsidRDefault="00AF14A8" w:rsidP="00DF0476">
            <w:pPr>
              <w:pStyle w:val="TAC"/>
            </w:pPr>
          </w:p>
        </w:tc>
      </w:tr>
      <w:tr w:rsidR="00AF14A8" w:rsidRPr="007275DF" w14:paraId="178DC6FD" w14:textId="77777777" w:rsidTr="00AF14A8">
        <w:trPr>
          <w:cantSplit/>
          <w:trHeight w:val="135"/>
          <w:jc w:val="center"/>
        </w:trPr>
        <w:tc>
          <w:tcPr>
            <w:tcW w:w="3539" w:type="dxa"/>
            <w:gridSpan w:val="3"/>
            <w:tcBorders>
              <w:left w:val="single" w:sz="4" w:space="0" w:color="auto"/>
              <w:bottom w:val="single" w:sz="4" w:space="0" w:color="auto"/>
            </w:tcBorders>
          </w:tcPr>
          <w:p w14:paraId="2DA96E4C" w14:textId="77777777" w:rsidR="00AF14A8" w:rsidRPr="007275DF" w:rsidRDefault="00AF14A8"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AF14A8" w:rsidRPr="007275DF" w:rsidRDefault="00AF14A8" w:rsidP="00DF0476">
            <w:pPr>
              <w:pStyle w:val="TAC"/>
            </w:pPr>
            <w:r w:rsidRPr="007275DF">
              <w:t>dB</w:t>
            </w:r>
          </w:p>
        </w:tc>
        <w:tc>
          <w:tcPr>
            <w:tcW w:w="2672" w:type="dxa"/>
            <w:gridSpan w:val="3"/>
            <w:vMerge/>
            <w:vAlign w:val="center"/>
          </w:tcPr>
          <w:p w14:paraId="09E7C61D" w14:textId="77777777" w:rsidR="00AF14A8" w:rsidRPr="007275DF" w:rsidRDefault="00AF14A8" w:rsidP="00DF0476">
            <w:pPr>
              <w:pStyle w:val="TAC"/>
            </w:pPr>
          </w:p>
        </w:tc>
      </w:tr>
      <w:tr w:rsidR="00AF14A8" w:rsidRPr="007275DF" w14:paraId="49CF7562" w14:textId="77777777" w:rsidTr="00AF14A8">
        <w:trPr>
          <w:cantSplit/>
          <w:trHeight w:val="135"/>
          <w:jc w:val="center"/>
        </w:trPr>
        <w:tc>
          <w:tcPr>
            <w:tcW w:w="3539" w:type="dxa"/>
            <w:gridSpan w:val="3"/>
            <w:tcBorders>
              <w:left w:val="single" w:sz="4" w:space="0" w:color="auto"/>
              <w:bottom w:val="single" w:sz="4" w:space="0" w:color="auto"/>
            </w:tcBorders>
          </w:tcPr>
          <w:p w14:paraId="351786E4" w14:textId="77777777" w:rsidR="00AF14A8" w:rsidRPr="007275DF" w:rsidRDefault="00AF14A8"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AF14A8" w:rsidRPr="007275DF" w:rsidRDefault="00AF14A8" w:rsidP="00DF0476">
            <w:pPr>
              <w:pStyle w:val="TAC"/>
            </w:pPr>
            <w:r w:rsidRPr="007275DF">
              <w:t>dB</w:t>
            </w:r>
          </w:p>
        </w:tc>
        <w:tc>
          <w:tcPr>
            <w:tcW w:w="2672" w:type="dxa"/>
            <w:gridSpan w:val="3"/>
            <w:vMerge/>
            <w:vAlign w:val="center"/>
          </w:tcPr>
          <w:p w14:paraId="7C954329" w14:textId="77777777" w:rsidR="00AF14A8" w:rsidRPr="007275DF" w:rsidRDefault="00AF14A8" w:rsidP="00DF0476">
            <w:pPr>
              <w:pStyle w:val="TAC"/>
            </w:pPr>
          </w:p>
        </w:tc>
      </w:tr>
      <w:tr w:rsidR="00AF14A8" w:rsidRPr="007275DF" w14:paraId="405D3F91" w14:textId="77777777" w:rsidTr="00AF14A8">
        <w:trPr>
          <w:cantSplit/>
          <w:trHeight w:val="135"/>
          <w:jc w:val="center"/>
        </w:trPr>
        <w:tc>
          <w:tcPr>
            <w:tcW w:w="3539" w:type="dxa"/>
            <w:gridSpan w:val="3"/>
            <w:tcBorders>
              <w:left w:val="single" w:sz="4" w:space="0" w:color="auto"/>
              <w:bottom w:val="single" w:sz="4" w:space="0" w:color="auto"/>
            </w:tcBorders>
          </w:tcPr>
          <w:p w14:paraId="36D70545" w14:textId="77777777" w:rsidR="00AF14A8" w:rsidRPr="007275DF" w:rsidRDefault="00AF14A8"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AF14A8" w:rsidRPr="007275DF" w:rsidRDefault="00AF14A8" w:rsidP="00DF0476">
            <w:pPr>
              <w:pStyle w:val="TAC"/>
            </w:pPr>
            <w:r w:rsidRPr="007275DF">
              <w:t>dB</w:t>
            </w:r>
          </w:p>
        </w:tc>
        <w:tc>
          <w:tcPr>
            <w:tcW w:w="2672" w:type="dxa"/>
            <w:gridSpan w:val="3"/>
            <w:vMerge/>
            <w:vAlign w:val="center"/>
          </w:tcPr>
          <w:p w14:paraId="6DB5A223" w14:textId="77777777" w:rsidR="00AF14A8" w:rsidRPr="007275DF" w:rsidRDefault="00AF14A8" w:rsidP="00DF0476">
            <w:pPr>
              <w:pStyle w:val="TAC"/>
            </w:pPr>
          </w:p>
        </w:tc>
      </w:tr>
      <w:tr w:rsidR="00AF14A8" w:rsidRPr="007275DF" w14:paraId="037AC3A2" w14:textId="77777777" w:rsidTr="00AF14A8">
        <w:trPr>
          <w:cantSplit/>
          <w:trHeight w:val="108"/>
          <w:jc w:val="center"/>
        </w:trPr>
        <w:tc>
          <w:tcPr>
            <w:tcW w:w="1615" w:type="dxa"/>
          </w:tcPr>
          <w:p w14:paraId="545C7305" w14:textId="77777777" w:rsidR="00AF14A8" w:rsidRPr="007275DF" w:rsidRDefault="00AF14A8"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AF14A8" w:rsidRPr="007275DF" w:rsidRDefault="00AF14A8" w:rsidP="00DF0476">
            <w:pPr>
              <w:pStyle w:val="TAL"/>
              <w:rPr>
                <w:noProof/>
                <w:lang w:val="it-IT"/>
              </w:rPr>
            </w:pPr>
            <w:r w:rsidRPr="007275DF">
              <w:rPr>
                <w:noProof/>
                <w:lang w:val="it-IT"/>
              </w:rPr>
              <w:t>Config 1,2</w:t>
            </w:r>
          </w:p>
        </w:tc>
        <w:tc>
          <w:tcPr>
            <w:tcW w:w="709" w:type="dxa"/>
          </w:tcPr>
          <w:p w14:paraId="3DA60613" w14:textId="77777777" w:rsidR="00AF14A8" w:rsidRPr="007275DF" w:rsidRDefault="00AF14A8" w:rsidP="00DF0476">
            <w:pPr>
              <w:pStyle w:val="TAC"/>
            </w:pPr>
            <w:r w:rsidRPr="007275DF">
              <w:t>dB</w:t>
            </w:r>
          </w:p>
        </w:tc>
        <w:tc>
          <w:tcPr>
            <w:tcW w:w="850" w:type="dxa"/>
            <w:vAlign w:val="center"/>
          </w:tcPr>
          <w:p w14:paraId="2543E517" w14:textId="77777777" w:rsidR="00AF14A8" w:rsidRPr="007275DF" w:rsidRDefault="00AF14A8" w:rsidP="00DF0476">
            <w:pPr>
              <w:pStyle w:val="TAC"/>
              <w:rPr>
                <w:noProof/>
              </w:rPr>
            </w:pPr>
            <w:r w:rsidRPr="007275DF">
              <w:rPr>
                <w:noProof/>
              </w:rPr>
              <w:t>1</w:t>
            </w:r>
          </w:p>
        </w:tc>
        <w:tc>
          <w:tcPr>
            <w:tcW w:w="851" w:type="dxa"/>
            <w:vAlign w:val="center"/>
          </w:tcPr>
          <w:p w14:paraId="38B86332" w14:textId="77777777" w:rsidR="00AF14A8" w:rsidRPr="007275DF" w:rsidRDefault="00AF14A8" w:rsidP="00DF0476">
            <w:pPr>
              <w:pStyle w:val="TAC"/>
              <w:rPr>
                <w:noProof/>
              </w:rPr>
            </w:pPr>
            <w:r w:rsidRPr="007275DF">
              <w:rPr>
                <w:rFonts w:eastAsia="MS Mincho"/>
              </w:rPr>
              <w:t>[-7]</w:t>
            </w:r>
          </w:p>
        </w:tc>
        <w:tc>
          <w:tcPr>
            <w:tcW w:w="971" w:type="dxa"/>
            <w:vAlign w:val="center"/>
          </w:tcPr>
          <w:p w14:paraId="14C245B7" w14:textId="77777777" w:rsidR="00AF14A8" w:rsidRPr="007275DF" w:rsidRDefault="00AF14A8" w:rsidP="00DF0476">
            <w:pPr>
              <w:pStyle w:val="TAC"/>
              <w:rPr>
                <w:noProof/>
              </w:rPr>
            </w:pPr>
            <w:r w:rsidRPr="007275DF">
              <w:rPr>
                <w:rFonts w:eastAsia="MS Mincho"/>
              </w:rPr>
              <w:t>-15</w:t>
            </w:r>
          </w:p>
        </w:tc>
      </w:tr>
      <w:tr w:rsidR="00AF14A8" w:rsidRPr="007275DF" w14:paraId="3F1C3569" w14:textId="77777777" w:rsidTr="00AF14A8">
        <w:trPr>
          <w:cantSplit/>
          <w:trHeight w:val="108"/>
          <w:jc w:val="center"/>
        </w:trPr>
        <w:tc>
          <w:tcPr>
            <w:tcW w:w="1615" w:type="dxa"/>
            <w:vAlign w:val="center"/>
          </w:tcPr>
          <w:p w14:paraId="17AFD66D" w14:textId="77777777" w:rsidR="00AF14A8" w:rsidRPr="007275DF" w:rsidRDefault="00AF14A8" w:rsidP="00DF0476">
            <w:pPr>
              <w:pStyle w:val="TAL"/>
            </w:pPr>
            <w:r w:rsidRPr="007275DF">
              <w:rPr>
                <w:lang w:eastAsia="zh-CN"/>
              </w:rPr>
              <w:t>SNR on other channels and signals</w:t>
            </w:r>
          </w:p>
        </w:tc>
        <w:tc>
          <w:tcPr>
            <w:tcW w:w="1924" w:type="dxa"/>
            <w:gridSpan w:val="2"/>
            <w:vAlign w:val="center"/>
          </w:tcPr>
          <w:p w14:paraId="4FC1CC65" w14:textId="77777777" w:rsidR="00AF14A8" w:rsidRPr="007275DF" w:rsidRDefault="00AF14A8" w:rsidP="00DF0476">
            <w:pPr>
              <w:pStyle w:val="TAL"/>
              <w:rPr>
                <w:noProof/>
                <w:lang w:val="it-IT"/>
              </w:rPr>
            </w:pPr>
            <w:r w:rsidRPr="007275DF">
              <w:rPr>
                <w:noProof/>
                <w:lang w:val="it-IT"/>
              </w:rPr>
              <w:t>Config 1,2</w:t>
            </w:r>
          </w:p>
        </w:tc>
        <w:tc>
          <w:tcPr>
            <w:tcW w:w="709" w:type="dxa"/>
            <w:vAlign w:val="center"/>
          </w:tcPr>
          <w:p w14:paraId="58CB0C64" w14:textId="77777777" w:rsidR="00AF14A8" w:rsidRPr="007275DF" w:rsidRDefault="00AF14A8" w:rsidP="00DF0476">
            <w:pPr>
              <w:pStyle w:val="TAC"/>
            </w:pPr>
            <w:r w:rsidRPr="007275DF">
              <w:t>dB</w:t>
            </w:r>
          </w:p>
        </w:tc>
        <w:tc>
          <w:tcPr>
            <w:tcW w:w="2672" w:type="dxa"/>
            <w:gridSpan w:val="3"/>
            <w:vAlign w:val="center"/>
          </w:tcPr>
          <w:p w14:paraId="00A74008" w14:textId="77777777" w:rsidR="00AF14A8" w:rsidRPr="007275DF" w:rsidRDefault="00AF14A8" w:rsidP="00DF0476">
            <w:pPr>
              <w:pStyle w:val="TAC"/>
              <w:rPr>
                <w:rFonts w:eastAsia="MS Mincho"/>
              </w:rPr>
            </w:pPr>
            <w:r w:rsidRPr="007275DF">
              <w:t>1</w:t>
            </w:r>
          </w:p>
        </w:tc>
      </w:tr>
      <w:tr w:rsidR="00AF14A8" w:rsidRPr="007275DF" w14:paraId="173C33E4" w14:textId="77777777" w:rsidTr="00AF14A8">
        <w:trPr>
          <w:cantSplit/>
          <w:trHeight w:val="152"/>
          <w:jc w:val="center"/>
        </w:trPr>
        <w:tc>
          <w:tcPr>
            <w:tcW w:w="1615" w:type="dxa"/>
          </w:tcPr>
          <w:p w14:paraId="3839CF74" w14:textId="77777777" w:rsidR="00AF14A8" w:rsidRPr="007275DF" w:rsidRDefault="00AF14A8" w:rsidP="00DF0476">
            <w:pPr>
              <w:pStyle w:val="TAL"/>
            </w:pPr>
            <w:r w:rsidRPr="004849DD">
              <w:rPr>
                <w:position w:val="-12"/>
              </w:rPr>
              <w:object w:dxaOrig="420" w:dyaOrig="360" w14:anchorId="6DDB0797">
                <v:shape id="_x0000_i1065" type="#_x0000_t75" style="width:20.8pt;height:20.8pt" o:ole="" fillcolor="window">
                  <v:imagedata r:id="rId57" o:title=""/>
                </v:shape>
                <o:OLEObject Type="Embed" ProgID="Equation.3" ShapeID="_x0000_i1065" DrawAspect="Content" ObjectID="_1782661671" r:id="rId58"/>
              </w:object>
            </w:r>
          </w:p>
        </w:tc>
        <w:tc>
          <w:tcPr>
            <w:tcW w:w="1924" w:type="dxa"/>
            <w:gridSpan w:val="2"/>
          </w:tcPr>
          <w:p w14:paraId="1CD87042" w14:textId="77777777" w:rsidR="00AF14A8" w:rsidRPr="007275DF" w:rsidRDefault="00AF14A8" w:rsidP="00DF0476">
            <w:pPr>
              <w:pStyle w:val="TAL"/>
              <w:rPr>
                <w:noProof/>
                <w:lang w:val="it-IT"/>
              </w:rPr>
            </w:pPr>
            <w:r w:rsidRPr="007275DF">
              <w:rPr>
                <w:noProof/>
                <w:lang w:val="it-IT"/>
              </w:rPr>
              <w:t>Config 1,2</w:t>
            </w:r>
          </w:p>
        </w:tc>
        <w:tc>
          <w:tcPr>
            <w:tcW w:w="709" w:type="dxa"/>
          </w:tcPr>
          <w:p w14:paraId="365742A8" w14:textId="77777777" w:rsidR="00AF14A8" w:rsidRPr="007275DF" w:rsidRDefault="00AF14A8" w:rsidP="00DF0476">
            <w:pPr>
              <w:pStyle w:val="TAC"/>
            </w:pPr>
            <w:r w:rsidRPr="007275DF">
              <w:t>dBm/SCS</w:t>
            </w:r>
          </w:p>
        </w:tc>
        <w:tc>
          <w:tcPr>
            <w:tcW w:w="2672" w:type="dxa"/>
            <w:gridSpan w:val="3"/>
            <w:vAlign w:val="center"/>
          </w:tcPr>
          <w:p w14:paraId="4CA50717" w14:textId="77777777" w:rsidR="00AF14A8" w:rsidRPr="007275DF" w:rsidRDefault="00AF14A8" w:rsidP="00DF0476">
            <w:pPr>
              <w:pStyle w:val="TAC"/>
            </w:pPr>
            <w:r w:rsidRPr="007275DF">
              <w:t>-95</w:t>
            </w:r>
          </w:p>
        </w:tc>
      </w:tr>
      <w:tr w:rsidR="00AF14A8" w:rsidRPr="007275DF" w14:paraId="1724F9E2" w14:textId="77777777" w:rsidTr="00AF14A8">
        <w:trPr>
          <w:cantSplit/>
          <w:trHeight w:val="152"/>
          <w:jc w:val="center"/>
        </w:trPr>
        <w:tc>
          <w:tcPr>
            <w:tcW w:w="3539" w:type="dxa"/>
            <w:gridSpan w:val="3"/>
          </w:tcPr>
          <w:p w14:paraId="099C2FBE" w14:textId="1617D1D0" w:rsidR="00AF14A8" w:rsidRPr="007275DF" w:rsidRDefault="00AF14A8" w:rsidP="00AF14A8">
            <w:pPr>
              <w:pStyle w:val="TAL"/>
              <w:rPr>
                <w:noProof/>
                <w:lang w:val="it-IT"/>
              </w:rPr>
            </w:pPr>
            <w:r w:rsidRPr="007275DF">
              <w:rPr>
                <w:rFonts w:eastAsia="?? ??"/>
              </w:rPr>
              <w:t>Propagation condition</w:t>
            </w:r>
          </w:p>
        </w:tc>
        <w:tc>
          <w:tcPr>
            <w:tcW w:w="709" w:type="dxa"/>
          </w:tcPr>
          <w:p w14:paraId="47E02F64" w14:textId="77777777" w:rsidR="00AF14A8" w:rsidRPr="007275DF" w:rsidRDefault="00AF14A8" w:rsidP="00AF14A8">
            <w:pPr>
              <w:pStyle w:val="TAC"/>
            </w:pPr>
          </w:p>
        </w:tc>
        <w:tc>
          <w:tcPr>
            <w:tcW w:w="2672" w:type="dxa"/>
            <w:gridSpan w:val="3"/>
            <w:vAlign w:val="center"/>
          </w:tcPr>
          <w:p w14:paraId="7E86DEF9" w14:textId="2AD8C5E5" w:rsidR="00AF14A8" w:rsidRPr="007275DF" w:rsidRDefault="00AF14A8" w:rsidP="00AF14A8">
            <w:pPr>
              <w:pStyle w:val="TAC"/>
            </w:pPr>
            <w:r w:rsidRPr="007275DF">
              <w:rPr>
                <w:rFonts w:eastAsia="MS Mincho"/>
              </w:rPr>
              <w:t>TDL-C 300 ns 100 Hz</w:t>
            </w:r>
          </w:p>
        </w:tc>
      </w:tr>
      <w:tr w:rsidR="00AF14A8" w:rsidRPr="007275DF" w14:paraId="58AA9C88" w14:textId="77777777" w:rsidTr="00AF14A8">
        <w:trPr>
          <w:cantSplit/>
          <w:trHeight w:val="152"/>
          <w:jc w:val="center"/>
        </w:trPr>
        <w:tc>
          <w:tcPr>
            <w:tcW w:w="6920" w:type="dxa"/>
            <w:gridSpan w:val="7"/>
          </w:tcPr>
          <w:p w14:paraId="7E1238B7" w14:textId="77777777" w:rsidR="00AF14A8" w:rsidRPr="007275DF" w:rsidRDefault="00AF14A8" w:rsidP="00AF14A8">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C16D2EC" w14:textId="77777777" w:rsidR="00AF14A8" w:rsidRPr="007275DF" w:rsidRDefault="00AF14A8" w:rsidP="00AF14A8">
            <w:pPr>
              <w:pStyle w:val="TAN"/>
            </w:pPr>
            <w:r w:rsidRPr="007275DF">
              <w:t>NOTE 2:</w:t>
            </w:r>
            <w:r w:rsidRPr="007275DF">
              <w:tab/>
              <w:t>The signal contains PDCCH for UEs other than the device under test as part of OCNG.</w:t>
            </w:r>
          </w:p>
          <w:p w14:paraId="32A666C0" w14:textId="77777777" w:rsidR="00AF14A8" w:rsidRPr="007275DF" w:rsidRDefault="00AF14A8" w:rsidP="00AF14A8">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34C0A460" w14:textId="77777777" w:rsidR="00AF14A8" w:rsidRPr="007275DF" w:rsidRDefault="00AF14A8" w:rsidP="00AF14A8">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5D6EBB6F" w14:textId="77777777" w:rsidR="00AF14A8" w:rsidRPr="007275DF" w:rsidRDefault="00AF14A8" w:rsidP="00AF14A8">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7C1972E1" w14:textId="316D9B5B" w:rsidR="00AF14A8" w:rsidRPr="007275DF" w:rsidRDefault="00AF14A8" w:rsidP="00AF14A8">
            <w:pPr>
              <w:pStyle w:val="TAN"/>
              <w:rPr>
                <w:snapToGrid w:val="0"/>
              </w:rPr>
            </w:pPr>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p>
          <w:p w14:paraId="77590E9B" w14:textId="4D818D8A" w:rsidR="00AF14A8" w:rsidRPr="0000267D" w:rsidRDefault="00AF14A8" w:rsidP="00AF14A8">
            <w:pPr>
              <w:pStyle w:val="TAN"/>
              <w:rPr>
                <w:snapToGrid w:val="0"/>
              </w:rPr>
            </w:pPr>
            <w:r w:rsidRPr="0000267D">
              <w:rPr>
                <w:snapToGrid w:val="0"/>
              </w:rPr>
              <w:t>NOTE 7:</w:t>
            </w:r>
            <w:r w:rsidRPr="007275DF">
              <w:rPr>
                <w:rFonts w:eastAsia="MS Mincho"/>
                <w:snapToGrid w:val="0"/>
              </w:rPr>
              <w:tab/>
            </w:r>
            <w:r w:rsidRPr="0000267D">
              <w:rPr>
                <w:snapToGrid w:val="0"/>
              </w:rPr>
              <w:t>For UE supporting dynamic channel access and network configuring dynamic channel occupancy.</w:t>
            </w:r>
          </w:p>
          <w:p w14:paraId="0D53888F" w14:textId="7E1FB5A7" w:rsidR="00AF14A8" w:rsidRPr="007275DF" w:rsidRDefault="00AF14A8" w:rsidP="00AF14A8">
            <w:pPr>
              <w:pStyle w:val="TAN"/>
              <w:rPr>
                <w:rFonts w:eastAsia="MS Mincho"/>
              </w:rPr>
            </w:pPr>
            <w:r w:rsidRPr="0000267D">
              <w:rPr>
                <w:snapToGrid w:val="0"/>
              </w:rPr>
              <w:t>NOTE 8:</w:t>
            </w:r>
            <w:r w:rsidRPr="007275DF">
              <w:rPr>
                <w:rFonts w:eastAsia="MS Mincho"/>
                <w:snapToGrid w:val="0"/>
              </w:rPr>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lastRenderedPageBreak/>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lastRenderedPageBreak/>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242"/>
        <w:gridCol w:w="1725"/>
        <w:gridCol w:w="697"/>
        <w:gridCol w:w="2039"/>
      </w:tblGrid>
      <w:tr w:rsidR="00717A99" w:rsidRPr="007275DF" w14:paraId="0D81C5A9" w14:textId="77777777" w:rsidTr="00DF0476">
        <w:trPr>
          <w:trHeight w:val="160"/>
          <w:jc w:val="center"/>
        </w:trPr>
        <w:tc>
          <w:tcPr>
            <w:tcW w:w="2795" w:type="pct"/>
            <w:gridSpan w:val="3"/>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3"/>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3"/>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3"/>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3"/>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3"/>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3"/>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3"/>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2"/>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2"/>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06163F" w:rsidRPr="007275DF" w14:paraId="5EDA0BEF" w14:textId="77777777" w:rsidTr="00DF0476">
        <w:trPr>
          <w:trHeight w:val="92"/>
          <w:jc w:val="center"/>
        </w:trPr>
        <w:tc>
          <w:tcPr>
            <w:tcW w:w="1423" w:type="pct"/>
            <w:gridSpan w:val="2"/>
            <w:shd w:val="clear" w:color="auto" w:fill="auto"/>
            <w:vAlign w:val="center"/>
          </w:tcPr>
          <w:p w14:paraId="43DB92A7" w14:textId="77777777" w:rsidR="0006163F" w:rsidRPr="007275DF" w:rsidRDefault="0006163F" w:rsidP="0006163F">
            <w:pPr>
              <w:pStyle w:val="TAL"/>
              <w:rPr>
                <w:noProof/>
                <w:lang w:val="it-IT"/>
              </w:rPr>
            </w:pPr>
            <w:r w:rsidRPr="007275DF">
              <w:rPr>
                <w:rFonts w:cs="Arial"/>
                <w:bCs/>
              </w:rPr>
              <w:t>DL initial BWP configuration</w:t>
            </w:r>
          </w:p>
        </w:tc>
        <w:tc>
          <w:tcPr>
            <w:tcW w:w="1372" w:type="pct"/>
            <w:shd w:val="clear" w:color="auto" w:fill="auto"/>
          </w:tcPr>
          <w:p w14:paraId="5995FAB1"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06163F" w:rsidRPr="007275DF" w:rsidRDefault="0006163F" w:rsidP="0006163F">
            <w:pPr>
              <w:pStyle w:val="TAC"/>
              <w:rPr>
                <w:noProof/>
                <w:lang w:val="it-IT"/>
              </w:rPr>
            </w:pPr>
          </w:p>
        </w:tc>
        <w:tc>
          <w:tcPr>
            <w:tcW w:w="1646" w:type="pct"/>
            <w:shd w:val="clear" w:color="auto" w:fill="auto"/>
            <w:vAlign w:val="center"/>
          </w:tcPr>
          <w:p w14:paraId="6712FF53" w14:textId="38193CD7" w:rsidR="0006163F" w:rsidRPr="007275DF" w:rsidRDefault="0006163F" w:rsidP="0006163F">
            <w:pPr>
              <w:pStyle w:val="TAC"/>
              <w:rPr>
                <w:noProof/>
              </w:rPr>
            </w:pPr>
            <w:r w:rsidRPr="007275DF">
              <w:rPr>
                <w:rFonts w:cs="Arial"/>
                <w:szCs w:val="16"/>
              </w:rPr>
              <w:t>DLBWP.0.1</w:t>
            </w:r>
          </w:p>
        </w:tc>
      </w:tr>
      <w:tr w:rsidR="0006163F" w:rsidRPr="007275DF" w14:paraId="7351A84B" w14:textId="77777777" w:rsidTr="00DF0476">
        <w:trPr>
          <w:trHeight w:val="92"/>
          <w:jc w:val="center"/>
        </w:trPr>
        <w:tc>
          <w:tcPr>
            <w:tcW w:w="1423" w:type="pct"/>
            <w:gridSpan w:val="2"/>
            <w:shd w:val="clear" w:color="auto" w:fill="auto"/>
            <w:vAlign w:val="center"/>
          </w:tcPr>
          <w:p w14:paraId="6E08C888" w14:textId="77777777" w:rsidR="0006163F" w:rsidRPr="007275DF" w:rsidRDefault="0006163F" w:rsidP="0006163F">
            <w:pPr>
              <w:pStyle w:val="TAL"/>
              <w:rPr>
                <w:noProof/>
                <w:lang w:val="it-IT"/>
              </w:rPr>
            </w:pPr>
            <w:r w:rsidRPr="007275DF">
              <w:rPr>
                <w:rFonts w:cs="Arial"/>
                <w:bCs/>
              </w:rPr>
              <w:t>DL dedicated BWP configuration</w:t>
            </w:r>
          </w:p>
        </w:tc>
        <w:tc>
          <w:tcPr>
            <w:tcW w:w="1372" w:type="pct"/>
            <w:shd w:val="clear" w:color="auto" w:fill="auto"/>
          </w:tcPr>
          <w:p w14:paraId="6201FB25"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06163F" w:rsidRPr="007275DF" w:rsidRDefault="0006163F" w:rsidP="0006163F">
            <w:pPr>
              <w:pStyle w:val="TAC"/>
              <w:rPr>
                <w:noProof/>
                <w:lang w:val="it-IT"/>
              </w:rPr>
            </w:pPr>
          </w:p>
        </w:tc>
        <w:tc>
          <w:tcPr>
            <w:tcW w:w="1646" w:type="pct"/>
            <w:shd w:val="clear" w:color="auto" w:fill="auto"/>
            <w:vAlign w:val="center"/>
          </w:tcPr>
          <w:p w14:paraId="5EDA2F33" w14:textId="1BB9A405" w:rsidR="0006163F" w:rsidRPr="007275DF" w:rsidRDefault="0006163F" w:rsidP="0006163F">
            <w:pPr>
              <w:pStyle w:val="TAC"/>
              <w:rPr>
                <w:noProof/>
              </w:rPr>
            </w:pPr>
            <w:r w:rsidRPr="007275DF">
              <w:rPr>
                <w:rFonts w:cs="Arial"/>
                <w:szCs w:val="16"/>
              </w:rPr>
              <w:t>DLBWP.1.1</w:t>
            </w:r>
          </w:p>
        </w:tc>
      </w:tr>
      <w:tr w:rsidR="0006163F" w:rsidRPr="007275DF" w14:paraId="362D920F" w14:textId="77777777" w:rsidTr="00DF0476">
        <w:trPr>
          <w:trHeight w:val="92"/>
          <w:jc w:val="center"/>
        </w:trPr>
        <w:tc>
          <w:tcPr>
            <w:tcW w:w="1423" w:type="pct"/>
            <w:gridSpan w:val="2"/>
            <w:shd w:val="clear" w:color="auto" w:fill="auto"/>
            <w:vAlign w:val="center"/>
          </w:tcPr>
          <w:p w14:paraId="1EB238B7" w14:textId="77777777" w:rsidR="0006163F" w:rsidRPr="007275DF" w:rsidRDefault="0006163F" w:rsidP="0006163F">
            <w:pPr>
              <w:pStyle w:val="TAL"/>
              <w:rPr>
                <w:rFonts w:cs="Arial"/>
                <w:bCs/>
              </w:rPr>
            </w:pPr>
            <w:r w:rsidRPr="007275DF">
              <w:rPr>
                <w:rFonts w:cs="Arial"/>
                <w:bCs/>
              </w:rPr>
              <w:t>UL initial BWP configuration</w:t>
            </w:r>
          </w:p>
        </w:tc>
        <w:tc>
          <w:tcPr>
            <w:tcW w:w="1372" w:type="pct"/>
            <w:shd w:val="clear" w:color="auto" w:fill="auto"/>
          </w:tcPr>
          <w:p w14:paraId="36367483"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06163F" w:rsidRPr="007275DF" w:rsidRDefault="0006163F" w:rsidP="0006163F">
            <w:pPr>
              <w:pStyle w:val="TAC"/>
              <w:rPr>
                <w:noProof/>
                <w:lang w:val="it-IT"/>
              </w:rPr>
            </w:pPr>
          </w:p>
        </w:tc>
        <w:tc>
          <w:tcPr>
            <w:tcW w:w="1646" w:type="pct"/>
            <w:shd w:val="clear" w:color="auto" w:fill="auto"/>
            <w:vAlign w:val="center"/>
          </w:tcPr>
          <w:p w14:paraId="154C9645" w14:textId="1FC278D0" w:rsidR="0006163F" w:rsidRPr="007275DF" w:rsidRDefault="0006163F" w:rsidP="0006163F">
            <w:pPr>
              <w:pStyle w:val="TAC"/>
              <w:rPr>
                <w:rFonts w:cs="Arial"/>
                <w:szCs w:val="16"/>
              </w:rPr>
            </w:pPr>
            <w:r w:rsidRPr="007275DF">
              <w:rPr>
                <w:rFonts w:cs="v3.7.0"/>
              </w:rPr>
              <w:t>ULBWP.0.1</w:t>
            </w:r>
          </w:p>
        </w:tc>
      </w:tr>
      <w:tr w:rsidR="0006163F" w:rsidRPr="007275DF" w14:paraId="79FEA2CE" w14:textId="77777777" w:rsidTr="00DF0476">
        <w:trPr>
          <w:trHeight w:val="92"/>
          <w:jc w:val="center"/>
        </w:trPr>
        <w:tc>
          <w:tcPr>
            <w:tcW w:w="1423" w:type="pct"/>
            <w:gridSpan w:val="2"/>
            <w:shd w:val="clear" w:color="auto" w:fill="auto"/>
            <w:vAlign w:val="center"/>
          </w:tcPr>
          <w:p w14:paraId="0D491DBF" w14:textId="77777777" w:rsidR="0006163F" w:rsidRPr="007275DF" w:rsidRDefault="0006163F" w:rsidP="0006163F">
            <w:pPr>
              <w:pStyle w:val="TAL"/>
              <w:rPr>
                <w:noProof/>
                <w:lang w:val="it-IT"/>
              </w:rPr>
            </w:pPr>
            <w:r w:rsidRPr="007275DF">
              <w:rPr>
                <w:rFonts w:cs="Arial"/>
                <w:bCs/>
              </w:rPr>
              <w:t>UL dedicated BWP configuration</w:t>
            </w:r>
          </w:p>
        </w:tc>
        <w:tc>
          <w:tcPr>
            <w:tcW w:w="1372" w:type="pct"/>
            <w:shd w:val="clear" w:color="auto" w:fill="auto"/>
          </w:tcPr>
          <w:p w14:paraId="4906E920"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06163F" w:rsidRPr="007275DF" w:rsidRDefault="0006163F" w:rsidP="0006163F">
            <w:pPr>
              <w:pStyle w:val="TAC"/>
              <w:rPr>
                <w:noProof/>
                <w:lang w:val="it-IT"/>
              </w:rPr>
            </w:pPr>
          </w:p>
        </w:tc>
        <w:tc>
          <w:tcPr>
            <w:tcW w:w="1646" w:type="pct"/>
            <w:shd w:val="clear" w:color="auto" w:fill="auto"/>
            <w:vAlign w:val="center"/>
          </w:tcPr>
          <w:p w14:paraId="561B8D0A" w14:textId="0A2F2BFA" w:rsidR="0006163F" w:rsidRPr="007275DF" w:rsidRDefault="0006163F" w:rsidP="0006163F">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2"/>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2"/>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2"/>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2"/>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2"/>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2"/>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2"/>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3"/>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3"/>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3"/>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3"/>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06163F">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2"/>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06163F">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2"/>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06163F">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2"/>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06163F">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2"/>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06163F">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2"/>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06163F">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2"/>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06163F">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2"/>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06163F">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2"/>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06163F">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2"/>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06163F">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2"/>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06163F">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2"/>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06163F">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2"/>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06163F">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2"/>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06163F">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2"/>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3"/>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3"/>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3"/>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3"/>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3"/>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3"/>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3"/>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06163F">
        <w:trPr>
          <w:trHeight w:val="168"/>
          <w:jc w:val="center"/>
        </w:trPr>
        <w:tc>
          <w:tcPr>
            <w:tcW w:w="1229" w:type="pct"/>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06163F">
        <w:trPr>
          <w:trHeight w:val="168"/>
          <w:jc w:val="center"/>
        </w:trPr>
        <w:tc>
          <w:tcPr>
            <w:tcW w:w="1229" w:type="pct"/>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3"/>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3"/>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3"/>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3"/>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3"/>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3"/>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5"/>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06163F" w:rsidRPr="007275DF" w14:paraId="30BAEC1D" w14:textId="77777777" w:rsidTr="00DF0476">
        <w:trPr>
          <w:cantSplit/>
          <w:trHeight w:val="108"/>
          <w:jc w:val="center"/>
        </w:trPr>
        <w:tc>
          <w:tcPr>
            <w:tcW w:w="1705" w:type="dxa"/>
          </w:tcPr>
          <w:p w14:paraId="348FF1CC" w14:textId="77777777" w:rsidR="0006163F" w:rsidRPr="007275DF" w:rsidRDefault="0006163F" w:rsidP="0006163F">
            <w:pPr>
              <w:pStyle w:val="TAL"/>
            </w:pPr>
            <w:r w:rsidRPr="007275DF">
              <w:t>SNR on RLM-RS</w:t>
            </w:r>
          </w:p>
        </w:tc>
        <w:tc>
          <w:tcPr>
            <w:tcW w:w="1832" w:type="dxa"/>
            <w:gridSpan w:val="2"/>
          </w:tcPr>
          <w:p w14:paraId="113BE698" w14:textId="77777777" w:rsidR="0006163F" w:rsidRPr="007275DF" w:rsidRDefault="0006163F" w:rsidP="0006163F">
            <w:pPr>
              <w:pStyle w:val="TAL"/>
              <w:rPr>
                <w:noProof/>
                <w:lang w:val="it-IT"/>
              </w:rPr>
            </w:pPr>
            <w:r w:rsidRPr="007275DF">
              <w:rPr>
                <w:noProof/>
                <w:lang w:val="it-IT"/>
              </w:rPr>
              <w:t>Config 1,2</w:t>
            </w:r>
          </w:p>
        </w:tc>
        <w:tc>
          <w:tcPr>
            <w:tcW w:w="709" w:type="dxa"/>
          </w:tcPr>
          <w:p w14:paraId="420A13A2" w14:textId="77777777" w:rsidR="0006163F" w:rsidRPr="007275DF" w:rsidRDefault="0006163F" w:rsidP="0006163F">
            <w:pPr>
              <w:pStyle w:val="TAC"/>
            </w:pPr>
            <w:r w:rsidRPr="007275DF">
              <w:t>dB</w:t>
            </w:r>
          </w:p>
        </w:tc>
        <w:tc>
          <w:tcPr>
            <w:tcW w:w="539" w:type="dxa"/>
          </w:tcPr>
          <w:p w14:paraId="17A01375" w14:textId="77777777" w:rsidR="0006163F" w:rsidRPr="007275DF" w:rsidRDefault="0006163F" w:rsidP="0006163F">
            <w:pPr>
              <w:pStyle w:val="TAC"/>
              <w:rPr>
                <w:noProof/>
              </w:rPr>
            </w:pPr>
            <w:r w:rsidRPr="007275DF">
              <w:rPr>
                <w:rFonts w:eastAsia="MS Mincho"/>
              </w:rPr>
              <w:t>1</w:t>
            </w:r>
          </w:p>
        </w:tc>
        <w:tc>
          <w:tcPr>
            <w:tcW w:w="539" w:type="dxa"/>
          </w:tcPr>
          <w:p w14:paraId="73172EAA" w14:textId="5618C87B" w:rsidR="0006163F" w:rsidRPr="007275DF" w:rsidRDefault="0006163F" w:rsidP="0006163F">
            <w:pPr>
              <w:pStyle w:val="TAC"/>
              <w:rPr>
                <w:noProof/>
              </w:rPr>
            </w:pPr>
            <w:r w:rsidRPr="007275DF">
              <w:rPr>
                <w:rFonts w:eastAsia="MS Mincho"/>
              </w:rPr>
              <w:t>-7</w:t>
            </w:r>
          </w:p>
        </w:tc>
        <w:tc>
          <w:tcPr>
            <w:tcW w:w="539" w:type="dxa"/>
          </w:tcPr>
          <w:p w14:paraId="5B6634AE" w14:textId="3792F31F" w:rsidR="0006163F" w:rsidRPr="007275DF" w:rsidRDefault="0006163F" w:rsidP="0006163F">
            <w:pPr>
              <w:pStyle w:val="TAC"/>
              <w:rPr>
                <w:noProof/>
              </w:rPr>
            </w:pPr>
            <w:r w:rsidRPr="007275DF">
              <w:rPr>
                <w:rFonts w:eastAsia="MS Mincho"/>
              </w:rPr>
              <w:t>-15</w:t>
            </w:r>
          </w:p>
        </w:tc>
        <w:tc>
          <w:tcPr>
            <w:tcW w:w="539" w:type="dxa"/>
          </w:tcPr>
          <w:p w14:paraId="7AFFDA0A" w14:textId="720B7349" w:rsidR="0006163F" w:rsidRPr="007275DF" w:rsidRDefault="0006163F" w:rsidP="0006163F">
            <w:pPr>
              <w:pStyle w:val="TAC"/>
              <w:rPr>
                <w:noProof/>
              </w:rPr>
            </w:pPr>
            <w:r w:rsidRPr="007275DF">
              <w:rPr>
                <w:noProof/>
              </w:rPr>
              <w:t>-4.5</w:t>
            </w:r>
          </w:p>
        </w:tc>
        <w:tc>
          <w:tcPr>
            <w:tcW w:w="540" w:type="dxa"/>
          </w:tcPr>
          <w:p w14:paraId="445CA1E0" w14:textId="77777777" w:rsidR="0006163F" w:rsidRPr="007275DF" w:rsidRDefault="0006163F" w:rsidP="0006163F">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8pt;height:20.8pt" o:ole="" fillcolor="window">
                  <v:imagedata r:id="rId57" o:title=""/>
                </v:shape>
                <o:OLEObject Type="Embed" ProgID="Equation.3" ShapeID="_x0000_i1066" DrawAspect="Content" ObjectID="_1782661672"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2E8583F7" w14:textId="6F7EAEEB" w:rsidR="0006163F" w:rsidRPr="007275DF" w:rsidRDefault="0006163F" w:rsidP="0006163F">
      <w:pPr>
        <w:pStyle w:val="Heading4"/>
      </w:pPr>
      <w:r w:rsidRPr="007275DF">
        <w:t>A.10.3.1.4</w:t>
      </w:r>
      <w:r w:rsidRPr="007275DF">
        <w:tab/>
      </w:r>
      <w:r>
        <w:t>Void</w:t>
      </w:r>
    </w:p>
    <w:p w14:paraId="532465A8" w14:textId="1D2A0140" w:rsidR="0006163F" w:rsidRPr="007275DF" w:rsidRDefault="0006163F" w:rsidP="0006163F">
      <w:pPr>
        <w:pStyle w:val="Heading5"/>
        <w:rPr>
          <w:snapToGrid w:val="0"/>
          <w:lang w:eastAsia="zh-CN"/>
        </w:rPr>
      </w:pPr>
      <w:r w:rsidRPr="007275DF">
        <w:rPr>
          <w:snapToGrid w:val="0"/>
          <w:lang w:eastAsia="zh-CN"/>
        </w:rPr>
        <w:t>A.10.3.1.4.1</w:t>
      </w:r>
      <w:r w:rsidRPr="007275DF">
        <w:rPr>
          <w:snapToGrid w:val="0"/>
          <w:lang w:eastAsia="zh-CN"/>
        </w:rPr>
        <w:tab/>
      </w:r>
      <w:r>
        <w:rPr>
          <w:snapToGrid w:val="0"/>
          <w:lang w:eastAsia="zh-CN"/>
        </w:rPr>
        <w:t>Void</w:t>
      </w:r>
    </w:p>
    <w:p w14:paraId="365CD073" w14:textId="33E96DE7" w:rsidR="0006163F" w:rsidRPr="007275DF" w:rsidRDefault="0006163F" w:rsidP="0006163F">
      <w:pPr>
        <w:pStyle w:val="Heading5"/>
      </w:pPr>
      <w:r w:rsidRPr="007275DF">
        <w:rPr>
          <w:snapToGrid w:val="0"/>
          <w:lang w:eastAsia="zh-CN"/>
        </w:rPr>
        <w:t>A.10.3.1.4.2</w:t>
      </w:r>
      <w:r w:rsidRPr="007275DF">
        <w:rPr>
          <w:snapToGrid w:val="0"/>
          <w:lang w:eastAsia="zh-CN"/>
        </w:rPr>
        <w:tab/>
      </w:r>
      <w:r>
        <w:rPr>
          <w:snapToGrid w:val="0"/>
          <w:lang w:eastAsia="zh-CN"/>
        </w:rPr>
        <w:t>Void</w:t>
      </w:r>
    </w:p>
    <w:p w14:paraId="0E6B3828" w14:textId="12ED47D5" w:rsidR="0006163F" w:rsidRPr="007275DF" w:rsidRDefault="0006163F" w:rsidP="0006163F">
      <w:pPr>
        <w:pStyle w:val="Heading4"/>
      </w:pPr>
      <w:bookmarkStart w:id="10" w:name="_Hlk82516138"/>
      <w:r w:rsidRPr="007275DF">
        <w:t>A.10.3.1.5</w:t>
      </w:r>
      <w:r w:rsidRPr="007275DF">
        <w:tab/>
      </w:r>
      <w:r>
        <w:t>Void</w:t>
      </w:r>
    </w:p>
    <w:p w14:paraId="4255FE65" w14:textId="3F17CADB" w:rsidR="0006163F" w:rsidRPr="007275DF" w:rsidRDefault="0006163F" w:rsidP="0006163F">
      <w:pPr>
        <w:pStyle w:val="Heading5"/>
        <w:rPr>
          <w:snapToGrid w:val="0"/>
          <w:lang w:eastAsia="zh-CN"/>
        </w:rPr>
      </w:pPr>
      <w:r w:rsidRPr="007275DF">
        <w:rPr>
          <w:snapToGrid w:val="0"/>
          <w:lang w:eastAsia="zh-CN"/>
        </w:rPr>
        <w:t>A.10.3.1.5.1</w:t>
      </w:r>
      <w:r w:rsidRPr="007275DF">
        <w:rPr>
          <w:snapToGrid w:val="0"/>
          <w:lang w:eastAsia="zh-CN"/>
        </w:rPr>
        <w:tab/>
      </w:r>
      <w:r>
        <w:rPr>
          <w:snapToGrid w:val="0"/>
          <w:lang w:eastAsia="zh-CN"/>
        </w:rPr>
        <w:t>Void</w:t>
      </w:r>
    </w:p>
    <w:p w14:paraId="780D3471" w14:textId="2CFB4877" w:rsidR="0006163F" w:rsidRPr="007275DF" w:rsidRDefault="0006163F" w:rsidP="0006163F">
      <w:pPr>
        <w:pStyle w:val="Heading5"/>
      </w:pPr>
      <w:r w:rsidRPr="007275DF">
        <w:rPr>
          <w:snapToGrid w:val="0"/>
          <w:lang w:eastAsia="zh-CN"/>
        </w:rPr>
        <w:t>A.10.3.1.5.2</w:t>
      </w:r>
      <w:r w:rsidRPr="007275DF">
        <w:rPr>
          <w:snapToGrid w:val="0"/>
          <w:lang w:eastAsia="zh-CN"/>
        </w:rPr>
        <w:tab/>
      </w:r>
      <w:r>
        <w:rPr>
          <w:snapToGrid w:val="0"/>
          <w:lang w:eastAsia="zh-CN"/>
        </w:rPr>
        <w:t>Void</w:t>
      </w:r>
    </w:p>
    <w:p w14:paraId="65525E0F" w14:textId="1051EDB2" w:rsidR="009428D8" w:rsidRPr="007275DF" w:rsidRDefault="009428D8" w:rsidP="009428D8">
      <w:pPr>
        <w:pStyle w:val="Heading3"/>
      </w:pPr>
      <w:r w:rsidRPr="007275DF">
        <w:t>A.10.3.2</w:t>
      </w:r>
      <w:bookmarkEnd w:id="10"/>
      <w:r w:rsidRPr="007275DF">
        <w:tab/>
      </w:r>
      <w:r w:rsidR="00511781">
        <w:t>Void</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lastRenderedPageBreak/>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lastRenderedPageBreak/>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lastRenderedPageBreak/>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86"/>
        <w:gridCol w:w="105"/>
        <w:gridCol w:w="1047"/>
        <w:gridCol w:w="986"/>
        <w:gridCol w:w="1662"/>
        <w:gridCol w:w="2033"/>
      </w:tblGrid>
      <w:tr w:rsidR="00832265" w:rsidRPr="007275DF" w14:paraId="30DFA2B5" w14:textId="77777777" w:rsidTr="00574976">
        <w:trPr>
          <w:trHeight w:val="163"/>
          <w:jc w:val="center"/>
        </w:trPr>
        <w:tc>
          <w:tcPr>
            <w:tcW w:w="1786"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3"/>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8pt;height:20.8pt" o:ole="" fillcolor="window">
                  <v:imagedata r:id="rId57" o:title=""/>
                </v:shape>
                <o:OLEObject Type="Embed" ProgID="Equation.3" ShapeID="_x0000_i1067" DrawAspect="Content" ObjectID="_178266167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86"/>
        <w:gridCol w:w="105"/>
        <w:gridCol w:w="1269"/>
        <w:gridCol w:w="764"/>
        <w:gridCol w:w="1662"/>
        <w:gridCol w:w="2033"/>
      </w:tblGrid>
      <w:tr w:rsidR="00695BC3" w:rsidRPr="007275DF" w14:paraId="546CE7F5" w14:textId="77777777" w:rsidTr="0023283D">
        <w:trPr>
          <w:trHeight w:val="402"/>
          <w:jc w:val="center"/>
        </w:trPr>
        <w:tc>
          <w:tcPr>
            <w:tcW w:w="1938"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3"/>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8pt;height:20.8pt" o:ole="" fillcolor="window">
                  <v:imagedata r:id="rId57" o:title=""/>
                </v:shape>
                <o:OLEObject Type="Embed" ProgID="Equation.3" ShapeID="_x0000_i1068" DrawAspect="Content" ObjectID="_178266167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lastRenderedPageBreak/>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9428D8">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8FC1E85" w14:textId="6AB94551" w:rsidR="007428E6" w:rsidRPr="00426EAC" w:rsidRDefault="007428E6" w:rsidP="007428E6">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6B2B9A39" w14:textId="343D3B24" w:rsidR="007428E6" w:rsidRPr="00426EAC" w:rsidRDefault="007428E6" w:rsidP="007428E6">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02C8689C" w14:textId="631CE840" w:rsidR="007428E6" w:rsidRPr="00426EAC" w:rsidRDefault="007428E6" w:rsidP="007428E6">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08CC2F76" w:rsidR="009428D8" w:rsidRPr="007275DF" w:rsidRDefault="007428E6" w:rsidP="007428E6">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7428E6" w:rsidRPr="007275DF" w14:paraId="44176C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7275DF" w:rsidRDefault="007428E6" w:rsidP="007428E6">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7275DF" w:rsidRDefault="007428E6" w:rsidP="007428E6">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7275DF" w:rsidRDefault="007428E6" w:rsidP="007428E6">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2F1E7FA5" w:rsidR="007428E6" w:rsidRPr="007275DF" w:rsidRDefault="007428E6" w:rsidP="007428E6">
            <w:pPr>
              <w:pStyle w:val="TAL"/>
            </w:pPr>
            <w:r w:rsidRPr="001A77F1">
              <w:t>During this time the test system transmit the RRC messages to release measurement gap and add the PSCell</w:t>
            </w:r>
          </w:p>
        </w:tc>
      </w:tr>
      <w:tr w:rsidR="007428E6"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7275DF" w:rsidRDefault="007428E6" w:rsidP="007428E6">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0BC7893" w:rsidR="007428E6" w:rsidRPr="007275DF" w:rsidRDefault="007428E6" w:rsidP="007428E6">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3404F958" w:rsidR="007428E6" w:rsidRPr="007275DF" w:rsidRDefault="007428E6" w:rsidP="007428E6">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7428E6"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7275DF" w:rsidRDefault="007428E6" w:rsidP="007428E6">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7275DF" w:rsidRDefault="007428E6" w:rsidP="007428E6">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FBDC03D" w:rsidR="007428E6" w:rsidRPr="007275DF" w:rsidRDefault="007428E6" w:rsidP="007428E6">
            <w:pPr>
              <w:pStyle w:val="TAL"/>
            </w:pPr>
            <w:r w:rsidRPr="00426EAC">
              <w:t>During this time the UE sends CSI reports for PSCell.</w:t>
            </w:r>
          </w:p>
        </w:tc>
      </w:tr>
      <w:tr w:rsidR="007428E6"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7275DF" w:rsidRDefault="007428E6" w:rsidP="007428E6">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7275DF" w:rsidRDefault="007428E6" w:rsidP="007428E6">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7275DF" w:rsidRDefault="007428E6" w:rsidP="007428E6">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56BF80A6" w:rsidR="007428E6" w:rsidRPr="007275DF" w:rsidRDefault="007428E6" w:rsidP="007428E6">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8pt;height:20.8pt" o:ole="" fillcolor="window">
                  <v:imagedata r:id="rId13" o:title=""/>
                </v:shape>
                <o:OLEObject Type="Embed" ProgID="Equation.3" ShapeID="_x0000_i1069" DrawAspect="Content" ObjectID="_1782661675"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8pt;height:20.8pt" o:ole="" fillcolor="window">
                  <v:imagedata r:id="rId13" o:title=""/>
                </v:shape>
                <o:OLEObject Type="Embed" ProgID="Equation.3" ShapeID="_x0000_i1070" DrawAspect="Content" ObjectID="_1782661676"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1.2pt;height:20.8pt" o:ole="" fillcolor="window">
                  <v:imagedata r:id="rId44" o:title=""/>
                </v:shape>
                <o:OLEObject Type="Embed" ProgID="Equation.3" ShapeID="_x0000_i1071" DrawAspect="Content" ObjectID="_178266167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0.8pt;height:20.8pt" o:ole="" fillcolor="window">
                  <v:imagedata r:id="rId46" o:title=""/>
                </v:shape>
                <o:OLEObject Type="Embed" ProgID="Equation.3" ShapeID="_x0000_i1072" DrawAspect="Content" ObjectID="_178266167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8pt;height:20.8pt" o:ole="" fillcolor="window">
                  <v:imagedata r:id="rId13" o:title=""/>
                </v:shape>
                <o:OLEObject Type="Embed" ProgID="Equation.3" ShapeID="_x0000_i1073" DrawAspect="Content" ObjectID="_1782661679"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578F11F9" w14:textId="40B38A60" w:rsidR="007428E6" w:rsidRPr="00426EAC" w:rsidRDefault="007428E6" w:rsidP="007428E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26B15BCB" w14:textId="42D056EC" w:rsidR="007428E6" w:rsidRPr="00426EAC" w:rsidRDefault="007428E6" w:rsidP="007428E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7D1B4885" w14:textId="4DA3719A" w:rsidR="007428E6" w:rsidRPr="00426EAC" w:rsidRDefault="007428E6" w:rsidP="007428E6">
      <w:r w:rsidRPr="00426EAC">
        <w:t>The UE shall periodically send CSI reports for PSCell after the UE has sent first CQI report with non-zero CQI index during T</w:t>
      </w:r>
      <w:r>
        <w:t>5</w:t>
      </w:r>
    </w:p>
    <w:p w14:paraId="5B0CA67E" w14:textId="124A00EE" w:rsidR="009428D8" w:rsidRPr="007275DF" w:rsidRDefault="007428E6" w:rsidP="007428E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BA5FA8">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A62B0B0" w14:textId="77777777" w:rsidR="009D1E29" w:rsidRPr="007275DF" w:rsidRDefault="009D1E29" w:rsidP="009D1E29">
      <w:pPr>
        <w:rPr>
          <w:snapToGrid w:val="0"/>
        </w:rPr>
      </w:pP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52E96" w:rsidRPr="007275DF" w14:paraId="541FC238" w14:textId="77777777" w:rsidTr="00E778D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0F2D17B" w14:textId="77777777" w:rsidR="00D52E96" w:rsidRPr="007275DF" w:rsidRDefault="00D52E96" w:rsidP="00E778D8">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E5B30E0" w14:textId="77777777" w:rsidR="00D52E96" w:rsidRPr="007275DF" w:rsidRDefault="00D52E96" w:rsidP="00E778D8">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B6EEF5F" w14:textId="77777777" w:rsidR="00D52E96" w:rsidRPr="007275DF" w:rsidRDefault="00D52E96" w:rsidP="00E778D8">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9E1DBDE" w14:textId="77777777" w:rsidR="00D52E96" w:rsidRPr="007275DF" w:rsidRDefault="00D52E96" w:rsidP="00E778D8">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8BC8AA5" w14:textId="77777777" w:rsidR="00D52E96" w:rsidRPr="007275DF" w:rsidRDefault="00D52E96" w:rsidP="00E778D8">
            <w:pPr>
              <w:pStyle w:val="TAH"/>
            </w:pPr>
            <w:r w:rsidRPr="007275DF">
              <w:t>Comment</w:t>
            </w:r>
          </w:p>
        </w:tc>
      </w:tr>
      <w:tr w:rsidR="00D52E96" w:rsidRPr="007275DF" w14:paraId="21CCF00D" w14:textId="77777777" w:rsidTr="00E778D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16AB5DC" w14:textId="77777777" w:rsidR="00D52E96" w:rsidRPr="007275DF" w:rsidRDefault="00D52E96" w:rsidP="00E778D8">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5CF98C1" w14:textId="77777777" w:rsidR="00D52E96" w:rsidRPr="007275DF" w:rsidRDefault="00D52E96" w:rsidP="00E778D8">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8240A2B" w14:textId="77777777" w:rsidR="00D52E96" w:rsidRPr="007275DF" w:rsidRDefault="00D52E96" w:rsidP="00E778D8">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9A6D63C" w14:textId="77777777" w:rsidR="00D52E96" w:rsidRPr="007275DF" w:rsidRDefault="00D52E96" w:rsidP="00E778D8">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07581A1" w14:textId="77777777" w:rsidR="00D52E96" w:rsidRPr="007275DF" w:rsidRDefault="00D52E96" w:rsidP="00E778D8">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6FAE26B" w14:textId="77777777" w:rsidR="00D52E96" w:rsidRPr="007275DF" w:rsidRDefault="00D52E96" w:rsidP="00E778D8">
            <w:pPr>
              <w:pStyle w:val="TAH"/>
            </w:pPr>
          </w:p>
        </w:tc>
      </w:tr>
      <w:tr w:rsidR="00D52E96" w:rsidRPr="007275DF" w14:paraId="1806BBEB"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E21D9A5" w14:textId="77777777" w:rsidR="00D52E96" w:rsidRPr="007275DF" w:rsidRDefault="00D52E96" w:rsidP="00E778D8">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3A76E41" w14:textId="77777777" w:rsidR="00D52E96" w:rsidRPr="007275DF" w:rsidRDefault="00D52E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93D68E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3EDABEC" w14:textId="77777777" w:rsidR="00D52E96" w:rsidRPr="007275DF" w:rsidRDefault="00D52E96" w:rsidP="00E778D8">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FE9664F" w14:textId="77777777" w:rsidR="00D52E96" w:rsidRPr="007275DF" w:rsidRDefault="00D52E96" w:rsidP="00D52E96">
            <w:pPr>
              <w:pStyle w:val="TAL"/>
            </w:pPr>
          </w:p>
        </w:tc>
      </w:tr>
      <w:tr w:rsidR="00D52E96" w:rsidRPr="007275DF" w14:paraId="0F6DE836" w14:textId="77777777" w:rsidTr="00E778D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563EA54" w14:textId="77777777" w:rsidR="00D52E96" w:rsidRPr="007275DF" w:rsidRDefault="00D52E96" w:rsidP="00E778D8">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218F0D" w14:textId="77777777" w:rsidR="00D52E96" w:rsidRPr="007275DF" w:rsidRDefault="00D52E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379CD3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C1F186" w14:textId="77777777" w:rsidR="00D52E96" w:rsidRPr="007275DF" w:rsidRDefault="00D52E96" w:rsidP="00E778D8">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5B6CE9" w14:textId="77777777" w:rsidR="00D52E96" w:rsidRPr="007275DF" w:rsidRDefault="00D52E96" w:rsidP="00552C01">
            <w:pPr>
              <w:pStyle w:val="TAL"/>
            </w:pPr>
          </w:p>
        </w:tc>
      </w:tr>
      <w:tr w:rsidR="00D52E96" w:rsidRPr="007275DF" w14:paraId="4C2ADBE9" w14:textId="77777777" w:rsidTr="00E778D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67210A0" w14:textId="77777777" w:rsidR="00D52E96" w:rsidRPr="007275DF" w:rsidRDefault="00D52E96" w:rsidP="00E778D8">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F475A8"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529C54"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440462" w14:textId="77777777" w:rsidR="00D52E96" w:rsidRDefault="00D52E96" w:rsidP="00E778D8">
            <w:pPr>
              <w:pStyle w:val="TAC"/>
            </w:pPr>
            <w:r w:rsidRPr="007275DF">
              <w:t xml:space="preserve">LTE Cell 1 (PCell) and </w:t>
            </w:r>
          </w:p>
          <w:p w14:paraId="1D68CA1E" w14:textId="77777777" w:rsidR="00D52E96" w:rsidRPr="007275DF" w:rsidRDefault="00D52E96" w:rsidP="00E778D8">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81EA24F" w14:textId="77777777" w:rsidR="00D52E96" w:rsidRPr="007275DF" w:rsidRDefault="00D52E96" w:rsidP="00E778D8">
            <w:pPr>
              <w:pStyle w:val="TAL"/>
            </w:pPr>
            <w:r w:rsidRPr="007275DF">
              <w:t xml:space="preserve">LTE Cell 1 is on </w:t>
            </w:r>
            <w:r w:rsidRPr="007275DF">
              <w:rPr>
                <w:lang w:val="it-IT"/>
              </w:rPr>
              <w:t xml:space="preserve">E-UTRA </w:t>
            </w:r>
            <w:r w:rsidRPr="007275DF">
              <w:t>RF channel number 1.</w:t>
            </w:r>
          </w:p>
          <w:p w14:paraId="2A45A07E" w14:textId="77777777" w:rsidR="00D52E96" w:rsidRPr="007275DF" w:rsidRDefault="00D52E96" w:rsidP="00E778D8">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D52E96" w:rsidRPr="007275DF" w14:paraId="0F560B33"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436731" w14:textId="77777777" w:rsidR="00D52E96" w:rsidRPr="007275DF" w:rsidRDefault="00D52E96" w:rsidP="00E778D8">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BDA8BB4"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2E6E7A"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51225A" w14:textId="77777777" w:rsidR="00D52E96" w:rsidRPr="007275DF" w:rsidRDefault="00D52E96" w:rsidP="00E778D8">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D9F9CFB" w14:textId="77777777" w:rsidR="00D52E96" w:rsidRPr="007275DF" w:rsidRDefault="00D52E96" w:rsidP="00E778D8">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52E96" w:rsidRPr="007275DF" w14:paraId="415AB2A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2F857F9" w14:textId="77777777" w:rsidR="00D52E96" w:rsidRPr="007275DF" w:rsidRDefault="00D52E96" w:rsidP="00E778D8">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C53F15B"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7B5EFA4F"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5B5A921" w14:textId="77777777" w:rsidR="00D52E96" w:rsidRPr="007275DF" w:rsidRDefault="00D52E96" w:rsidP="00E778D8">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526175B" w14:textId="77777777" w:rsidR="00D52E96" w:rsidRPr="007275DF" w:rsidRDefault="00D52E96" w:rsidP="00E778D8">
            <w:pPr>
              <w:pStyle w:val="TAL"/>
            </w:pPr>
          </w:p>
        </w:tc>
      </w:tr>
      <w:tr w:rsidR="00D52E96" w:rsidRPr="007275DF" w14:paraId="5C51F0F1"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84C480" w14:textId="77777777" w:rsidR="00D52E96" w:rsidRPr="007275DF" w:rsidRDefault="00D52E96" w:rsidP="00E778D8">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3734ACD"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69096E51"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9D9FD15" w14:textId="77777777" w:rsidR="00D52E96" w:rsidRPr="007275DF" w:rsidRDefault="00D52E96" w:rsidP="00E778D8">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ACED86F" w14:textId="77777777" w:rsidR="00D52E96" w:rsidRPr="007275DF" w:rsidRDefault="00D52E96" w:rsidP="00E778D8">
            <w:pPr>
              <w:pStyle w:val="TAL"/>
            </w:pPr>
          </w:p>
        </w:tc>
      </w:tr>
      <w:tr w:rsidR="00D52E96" w:rsidRPr="007275DF" w14:paraId="6B8BB9B4"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95267D" w14:textId="77777777" w:rsidR="00D52E96" w:rsidRPr="007275DF" w:rsidRDefault="00D52E96" w:rsidP="00E778D8">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AF27A8D" w14:textId="77777777" w:rsidR="00D52E96" w:rsidRPr="007275DF" w:rsidRDefault="00D52E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35457B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5B55E1E" w14:textId="77777777" w:rsidR="00D52E96" w:rsidRPr="007275DF" w:rsidRDefault="00D52E96" w:rsidP="00E778D8">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9E89AE8" w14:textId="77777777" w:rsidR="00D52E96" w:rsidRPr="007275DF" w:rsidRDefault="00D52E96" w:rsidP="00E778D8">
            <w:pPr>
              <w:pStyle w:val="TAL"/>
            </w:pPr>
          </w:p>
        </w:tc>
      </w:tr>
      <w:tr w:rsidR="00D52E96" w:rsidRPr="007275DF" w14:paraId="13123E2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601F4E" w14:textId="77777777" w:rsidR="00D52E96" w:rsidRPr="007275DF" w:rsidRDefault="00D52E96" w:rsidP="00E778D8">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49DE95A" w14:textId="77777777" w:rsidR="00D52E96" w:rsidRPr="007275DF" w:rsidRDefault="00D52E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0DD86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336518"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BA31B8" w14:textId="77777777" w:rsidR="00D52E96" w:rsidRPr="007275DF" w:rsidRDefault="00D52E96" w:rsidP="00E778D8">
            <w:pPr>
              <w:pStyle w:val="TAL"/>
            </w:pPr>
          </w:p>
        </w:tc>
      </w:tr>
      <w:tr w:rsidR="00D52E96" w:rsidRPr="007275DF" w14:paraId="1C43C37A"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E8387D" w14:textId="77777777" w:rsidR="00D52E96" w:rsidRPr="007275DF" w:rsidRDefault="00D52E96" w:rsidP="00E778D8">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CBDBB8"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B8E02E"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7D49B6" w14:textId="77777777" w:rsidR="00D52E96" w:rsidRPr="007275DF" w:rsidRDefault="00D52E96" w:rsidP="00E778D8">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3818E7B" w14:textId="77777777" w:rsidR="00D52E96" w:rsidRPr="007275DF" w:rsidRDefault="00D52E96" w:rsidP="00E778D8">
            <w:pPr>
              <w:pStyle w:val="TAL"/>
            </w:pPr>
          </w:p>
        </w:tc>
      </w:tr>
      <w:tr w:rsidR="00D52E96" w:rsidRPr="007275DF" w14:paraId="66A16B50"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EAEDB09" w14:textId="77777777" w:rsidR="00D52E96" w:rsidRPr="007275DF" w:rsidRDefault="00D52E96" w:rsidP="00E778D8">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515DF8E"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32E2B04"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352FE3"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C7B05FD" w14:textId="77777777" w:rsidR="00D52E96" w:rsidRPr="007275DF" w:rsidRDefault="00D52E96" w:rsidP="00E778D8">
            <w:pPr>
              <w:pStyle w:val="TAL"/>
            </w:pPr>
          </w:p>
        </w:tc>
      </w:tr>
      <w:tr w:rsidR="00D52E96" w:rsidRPr="007275DF" w14:paraId="62637994"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9EC2F0" w14:textId="77777777" w:rsidR="00D52E96" w:rsidRPr="007275DF" w:rsidRDefault="00D52E96" w:rsidP="00E778D8">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AA95A16"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F1E339"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A6C465"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C9237D" w14:textId="77777777" w:rsidR="00D52E96" w:rsidRPr="007275DF" w:rsidRDefault="00D52E96" w:rsidP="00E778D8">
            <w:pPr>
              <w:pStyle w:val="TAL"/>
            </w:pPr>
            <w:r w:rsidRPr="007275DF">
              <w:t>L3 filtering is not used</w:t>
            </w:r>
          </w:p>
        </w:tc>
      </w:tr>
      <w:tr w:rsidR="00D52E96" w:rsidRPr="007275DF" w14:paraId="72C397F0"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3C16AF" w14:textId="77777777" w:rsidR="00D52E96" w:rsidRPr="007275DF" w:rsidRDefault="00D52E96" w:rsidP="00E778D8">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3EEAFA"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C9438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304931" w14:textId="77777777" w:rsidR="00D52E96" w:rsidRPr="007275DF" w:rsidRDefault="00D52E96" w:rsidP="00E778D8">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C74AAA8" w14:textId="77777777" w:rsidR="00D52E96" w:rsidRPr="007275DF" w:rsidRDefault="00D52E96" w:rsidP="00E778D8">
            <w:pPr>
              <w:pStyle w:val="TAL"/>
            </w:pPr>
            <w:r w:rsidRPr="007275DF">
              <w:t>DRX is not used</w:t>
            </w:r>
          </w:p>
        </w:tc>
      </w:tr>
      <w:tr w:rsidR="00D52E96" w:rsidRPr="007275DF" w14:paraId="16B4888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A8D922" w14:textId="77777777" w:rsidR="00D52E96" w:rsidRPr="007275DF" w:rsidRDefault="00D52E96" w:rsidP="00E778D8">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C9ECC6F"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15AB6C" w14:textId="77777777" w:rsidR="00D52E96" w:rsidRPr="007275DF" w:rsidRDefault="00D52E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5E13B2" w14:textId="77777777" w:rsidR="00D52E96" w:rsidRPr="007275DF" w:rsidRDefault="00D52E96" w:rsidP="00E778D8">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12655C0" w14:textId="77777777" w:rsidR="00D52E96" w:rsidRPr="007275DF" w:rsidRDefault="00D52E96" w:rsidP="00E778D8">
            <w:pPr>
              <w:pStyle w:val="TAL"/>
              <w:rPr>
                <w:lang w:eastAsia="zh-CN"/>
              </w:rPr>
            </w:pPr>
            <w:r w:rsidRPr="007275DF">
              <w:rPr>
                <w:lang w:eastAsia="zh-CN"/>
              </w:rPr>
              <w:t>Synchronous EN-DC</w:t>
            </w:r>
          </w:p>
        </w:tc>
      </w:tr>
      <w:tr w:rsidR="00D52E96" w:rsidRPr="007275DF" w14:paraId="0185AB26" w14:textId="77777777" w:rsidTr="00E778D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6E6A4D2" w14:textId="77777777" w:rsidR="00D52E96" w:rsidRPr="007275DF" w:rsidRDefault="00D52E96" w:rsidP="00E778D8">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4DD6D7"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37EC0B" w14:textId="77777777" w:rsidR="00D52E96" w:rsidRPr="007275DF" w:rsidRDefault="00D52E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67383E" w14:textId="77777777" w:rsidR="00D52E96" w:rsidRPr="007275DF" w:rsidRDefault="00D52E96" w:rsidP="00E778D8">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E558A0" w14:textId="77777777" w:rsidR="00D52E96" w:rsidRPr="007275DF" w:rsidRDefault="00D52E96" w:rsidP="00E778D8">
            <w:pPr>
              <w:pStyle w:val="TAL"/>
            </w:pPr>
            <w:r w:rsidRPr="007275DF">
              <w:t>Synchronous cells.</w:t>
            </w:r>
          </w:p>
        </w:tc>
      </w:tr>
      <w:tr w:rsidR="00D52E96" w:rsidRPr="007275DF" w14:paraId="4AECE1D5"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038D0D" w14:textId="77777777" w:rsidR="00D52E96" w:rsidRPr="007275DF" w:rsidRDefault="00D52E96" w:rsidP="00E778D8">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346E0B3"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27021C"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88E03D" w14:textId="77777777" w:rsidR="00D52E96" w:rsidRPr="007275DF" w:rsidRDefault="00D52E96" w:rsidP="00E778D8">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0F4593" w14:textId="77777777" w:rsidR="00D52E96" w:rsidRPr="007275DF" w:rsidRDefault="00D52E96" w:rsidP="00E778D8">
            <w:pPr>
              <w:pStyle w:val="TAL"/>
            </w:pPr>
          </w:p>
        </w:tc>
      </w:tr>
      <w:tr w:rsidR="00D52E96" w:rsidRPr="007275DF" w14:paraId="6C78D8B3"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A08E04" w14:textId="77777777" w:rsidR="00D52E96" w:rsidRPr="007275DF" w:rsidRDefault="00D52E96" w:rsidP="00E778D8">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6752BAF"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819B8B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DCFD352" w14:textId="77777777" w:rsidR="00D52E96" w:rsidRPr="007275DF" w:rsidRDefault="00D52E96" w:rsidP="00E778D8">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8EAA2EA" w14:textId="77777777" w:rsidR="00D52E96" w:rsidRPr="007275DF" w:rsidRDefault="00D52E96" w:rsidP="00E778D8">
            <w:pPr>
              <w:pStyle w:val="TAL"/>
            </w:pPr>
          </w:p>
        </w:tc>
      </w:tr>
    </w:tbl>
    <w:p w14:paraId="0AEC4B5A" w14:textId="77777777" w:rsidR="00D52E96" w:rsidRDefault="00D52E96" w:rsidP="00D52E96"/>
    <w:p w14:paraId="10538917" w14:textId="77777777" w:rsidR="009428D8" w:rsidRDefault="009428D8" w:rsidP="009428D8">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52E96" w:rsidRPr="007275DF" w14:paraId="447B143F"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7275DF" w:rsidRDefault="00D52E96" w:rsidP="00E778D8">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7275DF" w:rsidRDefault="00D52E96" w:rsidP="00E778D8">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77777777" w:rsidR="00D52E96" w:rsidRPr="007275DF" w:rsidRDefault="00D52E96" w:rsidP="00E778D8">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77777777" w:rsidR="00D52E96" w:rsidRPr="007275DF" w:rsidRDefault="00D52E96" w:rsidP="00E778D8">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777777" w:rsidR="00D52E96" w:rsidRPr="007275DF" w:rsidRDefault="00D52E96" w:rsidP="00E778D8">
            <w:pPr>
              <w:pStyle w:val="TAH"/>
              <w:rPr>
                <w:rFonts w:cs="Arial"/>
              </w:rPr>
            </w:pPr>
            <w:r w:rsidRPr="007275DF">
              <w:t>Cell 3</w:t>
            </w:r>
          </w:p>
        </w:tc>
      </w:tr>
      <w:tr w:rsidR="00D52E96" w:rsidRPr="007275DF" w14:paraId="6D6CB0DD" w14:textId="77777777" w:rsidTr="00E778D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7275DF" w:rsidRDefault="00D52E96" w:rsidP="00E778D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7275DF" w:rsidRDefault="00D52E96" w:rsidP="00E778D8">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7275DF" w:rsidRDefault="00D52E96" w:rsidP="00E778D8">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7275DF" w:rsidRDefault="00D52E96" w:rsidP="00E778D8">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7275DF" w:rsidRDefault="00D52E96" w:rsidP="00E778D8">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7275DF" w:rsidRDefault="00D52E96" w:rsidP="00E778D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7275DF" w:rsidRDefault="00D52E96" w:rsidP="00E778D8">
            <w:pPr>
              <w:pStyle w:val="TAH"/>
              <w:rPr>
                <w:rFonts w:cs="Arial"/>
              </w:rPr>
            </w:pPr>
            <w:r w:rsidRPr="007275DF">
              <w:t>T2</w:t>
            </w:r>
          </w:p>
        </w:tc>
      </w:tr>
      <w:tr w:rsidR="00D52E96" w:rsidRPr="007275DF" w14:paraId="10EC98FD"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77777777" w:rsidR="00D52E96" w:rsidRPr="007275DF" w:rsidRDefault="00D52E96" w:rsidP="00E778D8">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C3A69D4" w14:textId="77777777" w:rsidR="00D52E96" w:rsidRPr="007275DF" w:rsidRDefault="00D52E96" w:rsidP="00E778D8">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7275DF" w:rsidRDefault="00D52E96" w:rsidP="00E778D8">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7275DF" w:rsidRDefault="00D52E96" w:rsidP="00E778D8">
            <w:pPr>
              <w:pStyle w:val="TAC"/>
            </w:pPr>
            <w:r w:rsidRPr="007275DF">
              <w:t>2</w:t>
            </w:r>
          </w:p>
        </w:tc>
      </w:tr>
      <w:tr w:rsidR="00D52E96" w:rsidRPr="007275DF" w14:paraId="37EA8B5E"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77777777" w:rsidR="00D52E96" w:rsidRPr="007275DF" w:rsidRDefault="00D52E96" w:rsidP="00E778D8">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7275DF" w:rsidRDefault="00D52E96" w:rsidP="00E778D8">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7275DF" w:rsidRDefault="00D52E96" w:rsidP="00E778D8">
            <w:pPr>
              <w:pStyle w:val="TAC"/>
              <w:rPr>
                <w:lang w:val="en-US"/>
              </w:rPr>
            </w:pPr>
            <w:r w:rsidRPr="007275DF">
              <w:rPr>
                <w:lang w:val="en-US"/>
              </w:rPr>
              <w:t>TDD</w:t>
            </w:r>
          </w:p>
        </w:tc>
      </w:tr>
      <w:tr w:rsidR="00D52E96" w:rsidRPr="007275DF" w14:paraId="4A13C13B"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7275DF" w:rsidRDefault="00D52E96" w:rsidP="00E778D8">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7275DF" w:rsidRDefault="00D52E96" w:rsidP="00E778D8">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77777777" w:rsidR="00D52E96" w:rsidRPr="007275DF" w:rsidRDefault="00D52E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52E96" w:rsidRPr="007275DF" w14:paraId="460771D4" w14:textId="77777777" w:rsidTr="00E778D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77777777" w:rsidR="00D52E96" w:rsidRPr="007275DF" w:rsidRDefault="00D52E96" w:rsidP="00E778D8">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7275DF" w:rsidRDefault="00D52E96" w:rsidP="00E778D8">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77777777" w:rsidR="00D52E96" w:rsidRPr="007275DF" w:rsidRDefault="00D52E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52E96" w:rsidRPr="007275DF" w14:paraId="0E1899EB"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77777777" w:rsidR="00D52E96" w:rsidRPr="007275DF" w:rsidRDefault="00D52E96" w:rsidP="00E778D8">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3E2057"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7777777" w:rsidR="00D52E96" w:rsidRPr="007275DF" w:rsidRDefault="00D52E96" w:rsidP="00E778D8">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7777777" w:rsidR="00D52E96" w:rsidRPr="007275DF" w:rsidRDefault="00D52E96" w:rsidP="00E778D8">
            <w:pPr>
              <w:pStyle w:val="TAC"/>
              <w:rPr>
                <w:bCs/>
              </w:rPr>
            </w:pPr>
            <w:r w:rsidRPr="007275DF">
              <w:rPr>
                <w:rFonts w:cs="Arial"/>
              </w:rPr>
              <w:t>TDDConf.1.1 CCA</w:t>
            </w:r>
          </w:p>
        </w:tc>
      </w:tr>
      <w:tr w:rsidR="00D52E96" w:rsidRPr="007275DF" w14:paraId="29578103"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7777777" w:rsidR="00D52E96" w:rsidRPr="007275DF" w:rsidRDefault="00D52E96" w:rsidP="00E778D8">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E16EDF"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7275DF" w:rsidRDefault="00D52E96" w:rsidP="00E778D8">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7275DF" w:rsidRDefault="00D52E96" w:rsidP="00E778D8">
            <w:pPr>
              <w:pStyle w:val="TAC"/>
              <w:rPr>
                <w:bCs/>
              </w:rPr>
            </w:pPr>
            <w:r w:rsidRPr="007275DF">
              <w:rPr>
                <w:bCs/>
              </w:rPr>
              <w:t>NA</w:t>
            </w:r>
          </w:p>
        </w:tc>
      </w:tr>
      <w:tr w:rsidR="00D52E96" w:rsidRPr="007275DF" w14:paraId="4FF0C5DB"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77777777" w:rsidR="00D52E96" w:rsidRPr="007275DF" w:rsidRDefault="00D52E96" w:rsidP="00E778D8">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198AB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7275DF" w:rsidRDefault="00D52E96" w:rsidP="00E778D8">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7275DF" w:rsidRDefault="00D52E96" w:rsidP="00E778D8">
            <w:pPr>
              <w:pStyle w:val="TAC"/>
              <w:rPr>
                <w:bCs/>
              </w:rPr>
            </w:pPr>
            <w:r w:rsidRPr="007275DF">
              <w:rPr>
                <w:bCs/>
              </w:rPr>
              <w:t>NA</w:t>
            </w:r>
          </w:p>
        </w:tc>
      </w:tr>
      <w:tr w:rsidR="00D52E96" w:rsidRPr="007275DF" w14:paraId="20491062"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77777777" w:rsidR="00D52E96" w:rsidRPr="007275DF" w:rsidRDefault="00D52E96" w:rsidP="00E778D8">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5B438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7275DF" w:rsidRDefault="00D52E96" w:rsidP="00E778D8">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7275DF" w:rsidRDefault="00D52E96" w:rsidP="00E778D8">
            <w:pPr>
              <w:pStyle w:val="TAC"/>
              <w:rPr>
                <w:bCs/>
              </w:rPr>
            </w:pPr>
            <w:r w:rsidRPr="007275DF">
              <w:rPr>
                <w:bCs/>
              </w:rPr>
              <w:t>NA</w:t>
            </w:r>
          </w:p>
        </w:tc>
      </w:tr>
      <w:tr w:rsidR="00D52E96" w:rsidRPr="007275DF" w14:paraId="6DA543A8"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77777777" w:rsidR="00D52E96" w:rsidRPr="007275DF" w:rsidRDefault="00D52E96" w:rsidP="00E778D8">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5E8496"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7275DF" w:rsidRDefault="00D52E96" w:rsidP="00E778D8">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7275DF" w:rsidRDefault="00D52E96" w:rsidP="00E778D8">
            <w:pPr>
              <w:pStyle w:val="TAC"/>
              <w:rPr>
                <w:bCs/>
              </w:rPr>
            </w:pPr>
            <w:r w:rsidRPr="007275DF">
              <w:rPr>
                <w:bCs/>
              </w:rPr>
              <w:t>NA</w:t>
            </w:r>
          </w:p>
        </w:tc>
      </w:tr>
      <w:tr w:rsidR="00D52E96" w:rsidRPr="007275DF" w14:paraId="30375DFF"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7777777" w:rsidR="00D52E96" w:rsidRPr="007275DF" w:rsidRDefault="00D52E96" w:rsidP="00E778D8">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0C461E"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77777777" w:rsidR="00D52E96" w:rsidRPr="007275DF" w:rsidRDefault="00D52E96" w:rsidP="00E778D8">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7275DF" w:rsidRDefault="00D52E96" w:rsidP="00E778D8">
            <w:pPr>
              <w:pStyle w:val="TAC"/>
              <w:rPr>
                <w:bCs/>
              </w:rPr>
            </w:pPr>
            <w:r w:rsidRPr="007275DF">
              <w:rPr>
                <w:bCs/>
                <w:lang w:eastAsia="zh-CN"/>
              </w:rPr>
              <w:t>NA</w:t>
            </w:r>
          </w:p>
        </w:tc>
      </w:tr>
      <w:tr w:rsidR="00D52E96" w:rsidRPr="007275DF" w14:paraId="24576F29" w14:textId="77777777" w:rsidTr="00E778D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77777777" w:rsidR="00D52E96" w:rsidRPr="007275DF" w:rsidRDefault="00D52E96" w:rsidP="00E778D8">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700747"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7275DF" w:rsidRDefault="00D52E96" w:rsidP="00E778D8">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7275DF" w:rsidRDefault="00D52E96" w:rsidP="00E778D8">
            <w:pPr>
              <w:pStyle w:val="TAC"/>
              <w:rPr>
                <w:rFonts w:cs="v4.2.0"/>
              </w:rPr>
            </w:pPr>
            <w:r w:rsidRPr="007275DF">
              <w:t>OP.1</w:t>
            </w:r>
          </w:p>
        </w:tc>
      </w:tr>
      <w:tr w:rsidR="00D52E96" w:rsidRPr="007275DF" w14:paraId="68391374" w14:textId="77777777" w:rsidTr="00E778D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77777777" w:rsidR="00D52E96" w:rsidRPr="007275DF" w:rsidRDefault="00D52E96" w:rsidP="00E778D8">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5795D2" w14:textId="77777777" w:rsidR="00D52E96" w:rsidRPr="007275DF" w:rsidRDefault="00D52E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77777777" w:rsidR="00D52E96" w:rsidRPr="007275DF" w:rsidRDefault="00D52E96" w:rsidP="00E778D8">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7275DF" w:rsidRDefault="00D52E96" w:rsidP="00E778D8">
            <w:pPr>
              <w:pStyle w:val="TAC"/>
            </w:pPr>
            <w:r w:rsidRPr="007275DF">
              <w:t>-</w:t>
            </w:r>
          </w:p>
        </w:tc>
      </w:tr>
      <w:tr w:rsidR="00D52E96" w:rsidRPr="007275DF" w14:paraId="5360E2EA" w14:textId="77777777" w:rsidTr="00E778D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77777777" w:rsidR="00D52E96" w:rsidRPr="007275DF" w:rsidRDefault="00D52E96" w:rsidP="00E778D8">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961D56A" w14:textId="77777777" w:rsidR="00D52E96" w:rsidRPr="007275DF" w:rsidRDefault="00D52E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77777777" w:rsidR="00D52E96" w:rsidRPr="007275DF" w:rsidRDefault="00D52E96" w:rsidP="00E778D8">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7275DF" w:rsidRDefault="00D52E96" w:rsidP="00E778D8">
            <w:pPr>
              <w:pStyle w:val="TAC"/>
              <w:rPr>
                <w:rFonts w:cs="v4.2.0"/>
                <w:lang w:eastAsia="zh-CN"/>
              </w:rPr>
            </w:pPr>
            <w:r w:rsidRPr="007275DF">
              <w:rPr>
                <w:rFonts w:cs="v4.2.0"/>
                <w:lang w:eastAsia="zh-CN"/>
              </w:rPr>
              <w:t>-</w:t>
            </w:r>
          </w:p>
        </w:tc>
      </w:tr>
      <w:tr w:rsidR="00D52E96" w:rsidRPr="007275DF" w14:paraId="201DFC12" w14:textId="77777777" w:rsidTr="00E778D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6EE1987" w14:textId="77777777" w:rsidR="00D52E96" w:rsidRPr="007275DF" w:rsidRDefault="00D52E96" w:rsidP="00E778D8">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75626D0" w14:textId="77777777" w:rsidR="00D52E96" w:rsidRPr="007275DF" w:rsidRDefault="00D52E96" w:rsidP="00E778D8">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BE53CD"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77777777" w:rsidR="00D52E96" w:rsidRPr="007275DF" w:rsidRDefault="00D52E96" w:rsidP="00E778D8">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77777777" w:rsidR="00D52E96" w:rsidRPr="007275DF" w:rsidRDefault="00D52E96" w:rsidP="00E778D8">
            <w:pPr>
              <w:pStyle w:val="TAC"/>
              <w:rPr>
                <w:rFonts w:cs="v4.2.0"/>
                <w:lang w:eastAsia="zh-CN"/>
              </w:rPr>
            </w:pPr>
            <w:r w:rsidRPr="007275DF">
              <w:rPr>
                <w:rFonts w:cs="v4.2.0"/>
                <w:bCs/>
                <w:lang w:eastAsia="zh-CN"/>
              </w:rPr>
              <w:t>SSB.1 CCA</w:t>
            </w:r>
          </w:p>
        </w:tc>
      </w:tr>
      <w:tr w:rsidR="00D52E96" w:rsidRPr="007275DF" w14:paraId="0B5522E5" w14:textId="77777777" w:rsidTr="00E778D8">
        <w:trPr>
          <w:cantSplit/>
          <w:trHeight w:val="180"/>
        </w:trPr>
        <w:tc>
          <w:tcPr>
            <w:tcW w:w="1205" w:type="dxa"/>
            <w:tcBorders>
              <w:top w:val="nil"/>
              <w:left w:val="single" w:sz="4" w:space="0" w:color="auto"/>
              <w:bottom w:val="nil"/>
              <w:right w:val="single" w:sz="4" w:space="0" w:color="auto"/>
            </w:tcBorders>
            <w:shd w:val="clear" w:color="auto" w:fill="auto"/>
          </w:tcPr>
          <w:p w14:paraId="395BF8FC" w14:textId="77777777" w:rsidR="00D52E96" w:rsidRPr="007275DF" w:rsidRDefault="00D52E96" w:rsidP="00E778D8">
            <w:pPr>
              <w:pStyle w:val="TAL"/>
              <w:rPr>
                <w:lang w:val="it-IT" w:eastAsia="zh-CN"/>
              </w:rPr>
            </w:pPr>
          </w:p>
        </w:tc>
        <w:tc>
          <w:tcPr>
            <w:tcW w:w="1205" w:type="dxa"/>
            <w:tcBorders>
              <w:left w:val="single" w:sz="4" w:space="0" w:color="auto"/>
              <w:bottom w:val="nil"/>
              <w:right w:val="single" w:sz="4" w:space="0" w:color="auto"/>
            </w:tcBorders>
            <w:shd w:val="clear" w:color="auto" w:fill="auto"/>
          </w:tcPr>
          <w:p w14:paraId="186BA91A" w14:textId="77777777" w:rsidR="00D52E96" w:rsidRPr="007275DF" w:rsidRDefault="00D52E96" w:rsidP="00E778D8">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11388A"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77777777" w:rsidR="00D52E96" w:rsidRPr="007275DF" w:rsidRDefault="00D52E96" w:rsidP="00E778D8">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77777777" w:rsidR="00D52E96" w:rsidRPr="007275DF" w:rsidRDefault="00D52E96" w:rsidP="00E778D8">
            <w:pPr>
              <w:pStyle w:val="TAC"/>
              <w:rPr>
                <w:lang w:val="en-US"/>
              </w:rPr>
            </w:pPr>
            <w:r w:rsidRPr="007275DF">
              <w:rPr>
                <w:rFonts w:cs="v4.2.0"/>
                <w:bCs/>
                <w:lang w:eastAsia="zh-CN"/>
              </w:rPr>
              <w:t>SSB.2 CCA</w:t>
            </w:r>
          </w:p>
        </w:tc>
      </w:tr>
      <w:tr w:rsidR="00D52E96" w:rsidRPr="007275DF" w14:paraId="756E0192" w14:textId="77777777" w:rsidTr="00E778D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77777777" w:rsidR="00D52E96" w:rsidRPr="007275DF" w:rsidRDefault="00D52E96" w:rsidP="00E778D8">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77777777" w:rsidR="00D52E96" w:rsidRPr="007275DF" w:rsidRDefault="00D52E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77777777" w:rsidR="00D52E96" w:rsidRPr="007275DF" w:rsidRDefault="00D52E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52E96" w:rsidRPr="007275DF" w14:paraId="38F69F42" w14:textId="77777777" w:rsidTr="00E778D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77777777" w:rsidR="00D52E96" w:rsidRPr="007275DF" w:rsidRDefault="00D52E96" w:rsidP="00E778D8">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D93CE9"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7275DF" w:rsidRDefault="00D52E96" w:rsidP="00E778D8">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7275DF" w:rsidRDefault="00D52E96" w:rsidP="00E778D8">
            <w:pPr>
              <w:pStyle w:val="TAC"/>
              <w:rPr>
                <w:lang w:eastAsia="zh-CN"/>
              </w:rPr>
            </w:pPr>
            <w:r w:rsidRPr="007275DF">
              <w:t>SMTC.4</w:t>
            </w:r>
          </w:p>
        </w:tc>
      </w:tr>
      <w:tr w:rsidR="00D52E96" w:rsidRPr="007275DF" w14:paraId="50B767BE" w14:textId="77777777" w:rsidTr="00E778D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77777777" w:rsidR="00D52E96" w:rsidRPr="007275DF" w:rsidRDefault="00D52E96" w:rsidP="00E778D8">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7275DF" w:rsidRDefault="00D52E96" w:rsidP="00E778D8">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77777777" w:rsidR="00D52E96" w:rsidRPr="007275DF" w:rsidRDefault="00D52E96" w:rsidP="00E778D8">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7275DF" w:rsidRDefault="00D52E96" w:rsidP="00E778D8">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7275DF" w:rsidRDefault="00D52E96" w:rsidP="00E778D8">
            <w:pPr>
              <w:pStyle w:val="TAC"/>
              <w:rPr>
                <w:lang w:val="en-US"/>
              </w:rPr>
            </w:pPr>
            <w:r w:rsidRPr="007275DF">
              <w:rPr>
                <w:lang w:val="en-US"/>
              </w:rPr>
              <w:t>30</w:t>
            </w:r>
          </w:p>
        </w:tc>
      </w:tr>
      <w:tr w:rsidR="00D52E96" w:rsidRPr="007275DF" w14:paraId="01A518F2"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713B912" w14:textId="77777777" w:rsidR="00D52E96" w:rsidRPr="007275DF" w:rsidRDefault="00D52E96" w:rsidP="00E778D8">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77777777" w:rsidR="00D52E96" w:rsidRPr="007275DF" w:rsidRDefault="00D52E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F78BF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7275DF" w:rsidRDefault="00D52E96" w:rsidP="00E778D8">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7275DF" w:rsidRDefault="00D52E96" w:rsidP="00E778D8">
            <w:pPr>
              <w:pStyle w:val="TAC"/>
              <w:rPr>
                <w:lang w:val="en-US"/>
              </w:rPr>
            </w:pPr>
            <w:r>
              <w:rPr>
                <w:lang w:val="en-US"/>
              </w:rPr>
              <w:t>P</w:t>
            </w:r>
            <w:r w:rsidRPr="00091D48">
              <w:rPr>
                <w:vertAlign w:val="subscript"/>
                <w:lang w:val="en-US"/>
              </w:rPr>
              <w:t>CCA_DL</w:t>
            </w:r>
            <w:r>
              <w:rPr>
                <w:lang w:val="en-US"/>
              </w:rPr>
              <w:t>=0.9375</w:t>
            </w:r>
          </w:p>
        </w:tc>
      </w:tr>
      <w:tr w:rsidR="00D52E96" w:rsidRPr="007275DF" w14:paraId="5427DFDD"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7275DF" w:rsidRDefault="00D52E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77777777" w:rsidR="00D52E96" w:rsidRPr="007275DF" w:rsidRDefault="00D52E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0E7D4E"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EE75348"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B72F329" w14:textId="77777777" w:rsidR="00D52E96" w:rsidRPr="007275DF" w:rsidRDefault="00D52E96" w:rsidP="00E778D8">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585C75A"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83DC127" w14:textId="77777777" w:rsidR="00D52E96" w:rsidRPr="007275DF" w:rsidRDefault="00D52E96" w:rsidP="00E778D8">
            <w:pPr>
              <w:pStyle w:val="TAC"/>
              <w:rPr>
                <w:lang w:val="en-US"/>
              </w:rPr>
            </w:pPr>
          </w:p>
        </w:tc>
      </w:tr>
      <w:tr w:rsidR="00D52E96" w:rsidRPr="007275DF" w14:paraId="55DCC244"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8C4144E" w14:textId="77777777" w:rsidR="00D52E96" w:rsidRPr="007275DF" w:rsidRDefault="00D52E96" w:rsidP="00E778D8">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77777777" w:rsidR="00D52E96" w:rsidRPr="007275DF" w:rsidRDefault="00D52E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DBB675B"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52E96" w:rsidRPr="007275DF" w14:paraId="0EC92667"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7275DF" w:rsidRDefault="00D52E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77777777" w:rsidR="00D52E96" w:rsidRPr="007275DF" w:rsidRDefault="00D52E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C97D06"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52E96" w:rsidRPr="007275DF" w14:paraId="09AABCB0"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7275DF" w:rsidRDefault="00D52E96" w:rsidP="00E778D8">
            <w:pPr>
              <w:pStyle w:val="TAL"/>
              <w:rPr>
                <w:lang w:val="it-IT" w:eastAsia="zh-CN"/>
              </w:rPr>
            </w:pPr>
            <w:r>
              <w:rPr>
                <w:lang w:val="en-US" w:eastAsia="zh-CN"/>
              </w:rPr>
              <w:t>L</w:t>
            </w:r>
            <w:r w:rsidRPr="0072659E">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0C773C" w14:textId="77777777" w:rsidR="00D52E96" w:rsidRPr="007275DF" w:rsidRDefault="00D52E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Default="00D52E96" w:rsidP="00E778D8">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Default="00D52E96" w:rsidP="00E778D8">
            <w:pPr>
              <w:pStyle w:val="TAC"/>
              <w:rPr>
                <w:lang w:val="en-US"/>
              </w:rPr>
            </w:pPr>
            <w:r>
              <w:rPr>
                <w:lang w:val="en-US"/>
              </w:rPr>
              <w:t>12</w:t>
            </w:r>
          </w:p>
        </w:tc>
      </w:tr>
      <w:tr w:rsidR="00D52E96" w:rsidRPr="007275DF" w14:paraId="2013008B"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7275DF" w:rsidRDefault="00D52E96" w:rsidP="00E778D8">
            <w:pPr>
              <w:pStyle w:val="TAL"/>
              <w:rPr>
                <w:lang w:val="it-IT" w:eastAsia="zh-CN"/>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7275DF" w:rsidRDefault="00D52E96" w:rsidP="00E778D8">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3DF7DCB" w14:textId="77777777" w:rsidR="00D52E96" w:rsidRPr="007275DF" w:rsidRDefault="00D52E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Default="00D52E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Default="00D52E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D52E96" w:rsidRPr="007275DF" w14:paraId="30F1A9BF"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77777777" w:rsidR="00D52E96" w:rsidRPr="007275DF" w:rsidRDefault="00D52E96" w:rsidP="00E778D8">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7275DF" w:rsidRDefault="00D52E96" w:rsidP="00E778D8">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7275DF" w:rsidRDefault="00D52E96" w:rsidP="00E778D8">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7275DF" w:rsidRDefault="00D52E96" w:rsidP="00E778D8">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7275DF" w:rsidRDefault="00D52E96" w:rsidP="00E778D8">
            <w:pPr>
              <w:pStyle w:val="TAC"/>
            </w:pPr>
          </w:p>
        </w:tc>
      </w:tr>
      <w:tr w:rsidR="00D52E96" w:rsidRPr="007275DF" w14:paraId="23E50E51"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77777777" w:rsidR="00D52E96" w:rsidRPr="007275DF" w:rsidRDefault="00D52E96" w:rsidP="00E778D8">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7275DF" w:rsidRDefault="00D52E96" w:rsidP="00E778D8">
            <w:pPr>
              <w:pStyle w:val="TAC"/>
            </w:pPr>
          </w:p>
        </w:tc>
      </w:tr>
      <w:tr w:rsidR="00D52E96" w:rsidRPr="007275DF" w14:paraId="3C5067E5"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77777777" w:rsidR="00D52E96" w:rsidRPr="007275DF" w:rsidRDefault="00D52E96" w:rsidP="00E778D8">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7275DF" w:rsidRDefault="00D52E96" w:rsidP="00E778D8">
            <w:pPr>
              <w:pStyle w:val="TAC"/>
            </w:pPr>
          </w:p>
        </w:tc>
      </w:tr>
      <w:tr w:rsidR="00D52E96" w:rsidRPr="007275DF" w14:paraId="73A5019A"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77777777" w:rsidR="00D52E96" w:rsidRPr="007275DF" w:rsidRDefault="00D52E96" w:rsidP="00E778D8">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7275DF" w:rsidRDefault="00D52E96" w:rsidP="00E778D8">
            <w:pPr>
              <w:pStyle w:val="TAC"/>
            </w:pPr>
          </w:p>
        </w:tc>
      </w:tr>
      <w:tr w:rsidR="00D52E96" w:rsidRPr="007275DF" w14:paraId="4020FB4D"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77777777" w:rsidR="00D52E96" w:rsidRPr="007275DF" w:rsidRDefault="00D52E96" w:rsidP="00E778D8">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48218BD9" w14:textId="77777777" w:rsidR="00D52E96" w:rsidRPr="007275DF" w:rsidRDefault="00D52E96" w:rsidP="00E778D8">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7275DF" w:rsidRDefault="00D52E96" w:rsidP="00E778D8">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7275DF" w:rsidRDefault="00D52E96" w:rsidP="00E778D8">
            <w:pPr>
              <w:pStyle w:val="TAC"/>
            </w:pPr>
            <w:r w:rsidRPr="007275DF">
              <w:t>0</w:t>
            </w:r>
          </w:p>
        </w:tc>
      </w:tr>
      <w:tr w:rsidR="00D52E96" w:rsidRPr="007275DF" w14:paraId="47184BCF"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77777777" w:rsidR="00D52E96" w:rsidRPr="007275DF" w:rsidRDefault="00D52E96" w:rsidP="00E778D8">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7275DF" w:rsidRDefault="00D52E96" w:rsidP="00E778D8">
            <w:pPr>
              <w:pStyle w:val="TAC"/>
            </w:pPr>
          </w:p>
        </w:tc>
      </w:tr>
      <w:tr w:rsidR="00D52E96" w:rsidRPr="007275DF" w14:paraId="775BF3AC"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77777777" w:rsidR="00D52E96" w:rsidRPr="007275DF" w:rsidRDefault="00D52E96" w:rsidP="00E778D8">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7275DF" w:rsidRDefault="00D52E96" w:rsidP="00E778D8">
            <w:pPr>
              <w:pStyle w:val="TAC"/>
            </w:pPr>
          </w:p>
        </w:tc>
      </w:tr>
      <w:tr w:rsidR="00D52E96" w:rsidRPr="007275DF" w14:paraId="443267A1" w14:textId="77777777" w:rsidTr="00E778D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77777777" w:rsidR="00D52E96" w:rsidRPr="007275DF" w:rsidRDefault="00D52E96" w:rsidP="00E778D8">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7275DF" w:rsidRDefault="00D52E96" w:rsidP="00E778D8">
            <w:pPr>
              <w:pStyle w:val="TAC"/>
            </w:pPr>
          </w:p>
        </w:tc>
      </w:tr>
      <w:tr w:rsidR="00D52E96" w:rsidRPr="007275DF" w14:paraId="069F7628"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777777" w:rsidR="00D52E96" w:rsidRPr="007275DF" w:rsidRDefault="00D52E96" w:rsidP="00E778D8">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7275DF" w:rsidRDefault="00D52E96" w:rsidP="00E778D8">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7275DF" w:rsidRDefault="00D52E96" w:rsidP="00E778D8">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7275DF" w:rsidRDefault="00D52E96" w:rsidP="00E778D8">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7275DF" w:rsidRDefault="00D52E96" w:rsidP="00E778D8">
            <w:pPr>
              <w:pStyle w:val="TAC"/>
            </w:pPr>
          </w:p>
        </w:tc>
      </w:tr>
      <w:tr w:rsidR="003C322B" w:rsidRPr="007275DF" w14:paraId="3ED36AA1"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7275DF" w:rsidRDefault="003C322B" w:rsidP="003C322B">
            <w:pPr>
              <w:pStyle w:val="TAL"/>
            </w:pPr>
            <w:r w:rsidRPr="004849DD">
              <w:rPr>
                <w:rFonts w:eastAsia="Calibri"/>
                <w:position w:val="-12"/>
                <w:szCs w:val="22"/>
              </w:rPr>
              <w:object w:dxaOrig="255" w:dyaOrig="255" w14:anchorId="74F70A75">
                <v:shape id="_x0000_i1074" type="#_x0000_t75" style="width:15.8pt;height:15.8pt" o:ole="" fillcolor="window">
                  <v:imagedata r:id="rId13" o:title=""/>
                </v:shape>
                <o:OLEObject Type="Embed" ProgID="Equation.3" ShapeID="_x0000_i1074" DrawAspect="Content" ObjectID="_1782661680"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77777777" w:rsidR="003C322B" w:rsidRPr="007275DF" w:rsidRDefault="003C322B" w:rsidP="003C322B">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DB20005" w14:textId="77777777" w:rsidR="003C322B" w:rsidRPr="007275DF" w:rsidRDefault="003C322B" w:rsidP="003C322B">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7275DF" w:rsidRDefault="003C322B" w:rsidP="003C322B">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7275DF" w:rsidRDefault="003C322B" w:rsidP="003C322B">
            <w:pPr>
              <w:pStyle w:val="TAC"/>
            </w:pPr>
            <w:r w:rsidRPr="007275DF">
              <w:t>-</w:t>
            </w:r>
            <w:r>
              <w:t>98</w:t>
            </w:r>
          </w:p>
        </w:tc>
      </w:tr>
      <w:tr w:rsidR="003C322B" w:rsidRPr="007275DF" w14:paraId="33969655"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7275DF" w:rsidRDefault="003C322B" w:rsidP="003C322B">
            <w:pPr>
              <w:pStyle w:val="TAL"/>
            </w:pPr>
            <w:r w:rsidRPr="004849DD">
              <w:rPr>
                <w:rFonts w:eastAsia="Calibri"/>
                <w:position w:val="-12"/>
                <w:szCs w:val="22"/>
              </w:rPr>
              <w:object w:dxaOrig="255" w:dyaOrig="255" w14:anchorId="445913A1">
                <v:shape id="_x0000_i1075" type="#_x0000_t75" style="width:15.8pt;height:15.8pt" o:ole="" fillcolor="window">
                  <v:imagedata r:id="rId13" o:title=""/>
                </v:shape>
                <o:OLEObject Type="Embed" ProgID="Equation.3" ShapeID="_x0000_i1075" DrawAspect="Content" ObjectID="_1782661681"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7275DF" w:rsidRDefault="003C322B" w:rsidP="003C322B">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77777777" w:rsidR="003C322B" w:rsidRPr="007275DF" w:rsidRDefault="003C322B" w:rsidP="003C322B">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7275DF" w:rsidRDefault="003C322B" w:rsidP="003C322B">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7275DF" w:rsidRDefault="003C322B" w:rsidP="003C322B">
            <w:pPr>
              <w:pStyle w:val="TAC"/>
            </w:pPr>
            <w:r>
              <w:t>-95</w:t>
            </w:r>
          </w:p>
        </w:tc>
      </w:tr>
      <w:tr w:rsidR="00D52E96" w:rsidRPr="007275DF" w14:paraId="6652A9B8" w14:textId="77777777" w:rsidTr="00E778D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77777777" w:rsidR="00D52E96" w:rsidRPr="007275DF" w:rsidRDefault="00D52E96" w:rsidP="00E778D8">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7275DF" w:rsidRDefault="00D52E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77777777" w:rsidR="00D52E96" w:rsidRPr="007275DF" w:rsidRDefault="00D52E96" w:rsidP="00E778D8">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7275DF" w:rsidRDefault="00D52E96" w:rsidP="00E778D8">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7275DF" w:rsidRDefault="00D52E96" w:rsidP="00E778D8">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7275DF" w:rsidRDefault="00D52E96" w:rsidP="00E778D8">
            <w:pPr>
              <w:pStyle w:val="TAC"/>
            </w:pPr>
            <w:r w:rsidRPr="007275DF">
              <w:t>-88</w:t>
            </w:r>
          </w:p>
        </w:tc>
      </w:tr>
      <w:tr w:rsidR="00D52E96" w:rsidRPr="007275DF" w14:paraId="478946A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7275DF" w:rsidRDefault="00D52E96" w:rsidP="00E778D8">
            <w:pPr>
              <w:pStyle w:val="TAL"/>
            </w:pPr>
            <w:r w:rsidRPr="004849DD">
              <w:rPr>
                <w:position w:val="-12"/>
              </w:rPr>
              <w:object w:dxaOrig="600" w:dyaOrig="255" w14:anchorId="2852DB56">
                <v:shape id="_x0000_i1076" type="#_x0000_t75" style="width:30.8pt;height:15.8pt" o:ole="" fillcolor="window">
                  <v:imagedata r:id="rId44" o:title=""/>
                </v:shape>
                <o:OLEObject Type="Embed" ProgID="Equation.3" ShapeID="_x0000_i1076" DrawAspect="Content" ObjectID="_1782661682"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7275DF" w:rsidRDefault="00D52E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7275DF" w:rsidRDefault="00D52E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7275DF" w:rsidRDefault="00D52E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7275DF" w:rsidRDefault="00D52E96" w:rsidP="00E778D8">
            <w:pPr>
              <w:pStyle w:val="TAC"/>
            </w:pPr>
            <w:r w:rsidRPr="007275DF">
              <w:t>7</w:t>
            </w:r>
          </w:p>
        </w:tc>
      </w:tr>
      <w:tr w:rsidR="00D52E96" w:rsidRPr="007275DF" w14:paraId="2EF0FAA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7275DF" w:rsidRDefault="00D52E96" w:rsidP="00E778D8">
            <w:pPr>
              <w:pStyle w:val="TAL"/>
            </w:pPr>
            <w:r w:rsidRPr="004849DD">
              <w:rPr>
                <w:position w:val="-12"/>
              </w:rPr>
              <w:object w:dxaOrig="840" w:dyaOrig="255" w14:anchorId="0DB52F89">
                <v:shape id="_x0000_i1077" type="#_x0000_t75" style="width:46.2pt;height:15.8pt" o:ole="" fillcolor="window">
                  <v:imagedata r:id="rId46" o:title=""/>
                </v:shape>
                <o:OLEObject Type="Embed" ProgID="Equation.3" ShapeID="_x0000_i1077" DrawAspect="Content" ObjectID="_1782661683"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7275DF" w:rsidRDefault="00D52E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7275DF" w:rsidRDefault="00D52E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7275DF" w:rsidRDefault="00D52E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7275DF" w:rsidRDefault="00D52E96" w:rsidP="00E778D8">
            <w:pPr>
              <w:pStyle w:val="TAC"/>
            </w:pPr>
            <w:r w:rsidRPr="007275DF">
              <w:t>7</w:t>
            </w:r>
          </w:p>
        </w:tc>
      </w:tr>
      <w:tr w:rsidR="003C322B" w:rsidRPr="007275DF" w14:paraId="0F73E5F6" w14:textId="77777777" w:rsidTr="00E778D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7275DF" w:rsidRDefault="003C322B" w:rsidP="003C322B">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7777777" w:rsidR="003C322B" w:rsidRPr="007275DF" w:rsidRDefault="003C322B" w:rsidP="003C322B">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77777777" w:rsidR="003C322B" w:rsidRPr="007275DF" w:rsidRDefault="003C322B" w:rsidP="003C322B">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7275DF" w:rsidRDefault="003C322B" w:rsidP="003C322B">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7275DF" w:rsidRDefault="003C322B" w:rsidP="003C322B">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7275DF" w:rsidRDefault="003C322B" w:rsidP="003C322B">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7275DF" w:rsidRDefault="003C322B" w:rsidP="003C322B">
            <w:pPr>
              <w:pStyle w:val="TAC"/>
            </w:pPr>
            <w:r w:rsidRPr="007275DF">
              <w:t>-</w:t>
            </w:r>
            <w:r>
              <w:t>54.64</w:t>
            </w:r>
          </w:p>
        </w:tc>
      </w:tr>
      <w:tr w:rsidR="00D52E96" w:rsidRPr="007275DF" w14:paraId="57347531"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77777777" w:rsidR="00D52E96" w:rsidRPr="007275DF" w:rsidRDefault="00D52E96" w:rsidP="00E778D8">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B7FB10" w14:textId="77777777" w:rsidR="00D52E96" w:rsidRPr="007275DF" w:rsidRDefault="00D52E96" w:rsidP="00E778D8">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7275DF" w:rsidRDefault="00D52E96" w:rsidP="00E778D8">
            <w:pPr>
              <w:pStyle w:val="TAC"/>
            </w:pPr>
            <w:r w:rsidRPr="007275DF">
              <w:rPr>
                <w:rFonts w:cs="v4.2.0"/>
              </w:rPr>
              <w:t>AWGN</w:t>
            </w:r>
          </w:p>
        </w:tc>
      </w:tr>
      <w:tr w:rsidR="00D52E96" w:rsidRPr="007275DF" w14:paraId="0D3FDDC3" w14:textId="77777777" w:rsidTr="00E778D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280CCCB" w14:textId="77777777" w:rsidR="00D52E96" w:rsidRPr="007275DF" w:rsidRDefault="00D52E96" w:rsidP="00E778D8">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23D421D" w14:textId="77777777" w:rsidR="00D52E96" w:rsidRPr="007275DF" w:rsidRDefault="00D52E96" w:rsidP="00E778D8">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AED6492">
                <v:shape id="_x0000_i1078" type="#_x0000_t75" style="width:15.8pt;height:15.8pt" o:ole="" fillcolor="window">
                  <v:imagedata r:id="rId13" o:title=""/>
                </v:shape>
                <o:OLEObject Type="Embed" ProgID="Equation.3" ShapeID="_x0000_i1078" DrawAspect="Content" ObjectID="_1782661684" r:id="rId74"/>
              </w:object>
            </w:r>
            <w:r w:rsidRPr="007275DF">
              <w:rPr>
                <w:lang w:val="en-US"/>
              </w:rPr>
              <w:t xml:space="preserve"> to be fulfilled.</w:t>
            </w:r>
          </w:p>
          <w:p w14:paraId="331E3F7B" w14:textId="77777777" w:rsidR="00D52E96" w:rsidRPr="007275DF" w:rsidRDefault="00D52E96" w:rsidP="00E778D8">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762FB8" w14:textId="77777777" w:rsidR="00D52E96" w:rsidRPr="007275DF" w:rsidRDefault="00D52E96" w:rsidP="00E778D8">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3117E1D" w14:textId="77777777" w:rsidR="00D52E96" w:rsidRPr="007275DF" w:rsidRDefault="00D52E96" w:rsidP="00E778D8">
            <w:pPr>
              <w:pStyle w:val="TAN"/>
            </w:pPr>
            <w:r w:rsidRPr="007275DF">
              <w:t>Note 5:</w:t>
            </w:r>
            <w:r w:rsidRPr="007275DF">
              <w:tab/>
              <w:t>For UE supporting semi-static channel access and network configuring semi-static channel occupancy.</w:t>
            </w:r>
          </w:p>
          <w:p w14:paraId="211FD0F7" w14:textId="77777777" w:rsidR="00D52E96" w:rsidRPr="007275DF" w:rsidRDefault="00D52E96" w:rsidP="00E778D8">
            <w:pPr>
              <w:pStyle w:val="TAN"/>
              <w:jc w:val="both"/>
            </w:pPr>
            <w:r>
              <w:t>Note 6:</w:t>
            </w:r>
            <w:r>
              <w:tab/>
              <w:t>For UE supporting dynamic channel access and network configuring dynamic channel occupancy.</w:t>
            </w:r>
          </w:p>
          <w:p w14:paraId="5CA05092" w14:textId="77777777" w:rsidR="00D52E96" w:rsidRPr="007275DF" w:rsidRDefault="00D52E96" w:rsidP="00E778D8">
            <w:pPr>
              <w:pStyle w:val="TAN"/>
              <w:rPr>
                <w:sz w:val="14"/>
              </w:rPr>
            </w:pPr>
            <w:r w:rsidRPr="007275DF">
              <w:t>Note 7:</w:t>
            </w:r>
            <w:r w:rsidRPr="007275DF">
              <w:tab/>
              <w:t>For UE supporting both semi-static and dynamic channel access, the UE must be tested under dynamic channel access configuration.</w:t>
            </w:r>
          </w:p>
        </w:tc>
      </w:tr>
    </w:tbl>
    <w:p w14:paraId="45DD07CE" w14:textId="77777777" w:rsidR="00D52E96" w:rsidRPr="007275DF" w:rsidRDefault="00D52E96" w:rsidP="00D52E96"/>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7347E709" w14:textId="4AFA2FF5" w:rsidR="003E12B5" w:rsidRPr="007275DF" w:rsidRDefault="003E12B5" w:rsidP="003E12B5">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020F0D32" w14:textId="77777777" w:rsidR="003E12B5" w:rsidRPr="007275DF" w:rsidRDefault="003E12B5" w:rsidP="003E12B5">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679DB95" w14:textId="77777777" w:rsidR="003E12B5" w:rsidRPr="007275DF" w:rsidRDefault="003E12B5" w:rsidP="003E12B5">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5BE9A13F" w14:textId="5D5EAD7D" w:rsidR="003E12B5" w:rsidRPr="00552C01" w:rsidRDefault="003E12B5" w:rsidP="00552C0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03C44E3" w14:textId="1A177339" w:rsidR="003E12B5" w:rsidRPr="007275DF" w:rsidRDefault="003E12B5" w:rsidP="00552C0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2B997F" w14:textId="77777777" w:rsidR="003E12B5" w:rsidRPr="00941D8C" w:rsidRDefault="003E12B5" w:rsidP="003E12B5"/>
    <w:p w14:paraId="7D75FB9E" w14:textId="34F8EF19" w:rsidR="009428D8" w:rsidRPr="007275DF" w:rsidRDefault="009428D8" w:rsidP="009428D8">
      <w:pPr>
        <w:pStyle w:val="Heading4"/>
      </w:pPr>
      <w:r w:rsidRPr="007275DF">
        <w:t>A.10.4.1.2</w:t>
      </w:r>
      <w:r w:rsidRPr="007275DF">
        <w:tab/>
      </w:r>
      <w:r w:rsidR="00C44FF7">
        <w:t>Void</w:t>
      </w:r>
    </w:p>
    <w:p w14:paraId="3D849447" w14:textId="77777777" w:rsidR="009428D8" w:rsidRPr="007275DF" w:rsidRDefault="009428D8" w:rsidP="009428D8"/>
    <w:p w14:paraId="223942C2" w14:textId="54C28F42" w:rsidR="009428D8" w:rsidRPr="007275DF" w:rsidRDefault="009428D8" w:rsidP="009428D8">
      <w:pPr>
        <w:pStyle w:val="Heading4"/>
      </w:pPr>
      <w:r w:rsidRPr="007275DF">
        <w:t>A.10.4.1.3</w:t>
      </w:r>
      <w:r w:rsidRPr="007275DF">
        <w:tab/>
      </w:r>
      <w:r w:rsidR="00C44FF7">
        <w:t>Void</w:t>
      </w:r>
    </w:p>
    <w:p w14:paraId="039DD25C" w14:textId="77777777" w:rsidR="00C44FF7" w:rsidRPr="007275DF" w:rsidRDefault="00C44FF7" w:rsidP="00C44FF7"/>
    <w:p w14:paraId="2EB8739E" w14:textId="77777777" w:rsidR="009428D8" w:rsidRPr="007275DF" w:rsidRDefault="009428D8" w:rsidP="009428D8">
      <w:pPr>
        <w:pStyle w:val="Heading4"/>
      </w:pPr>
      <w:r w:rsidRPr="007275DF">
        <w:lastRenderedPageBreak/>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Default="009428D8" w:rsidP="009428D8">
      <w:pPr>
        <w:pStyle w:val="Heading5"/>
      </w:pPr>
      <w:r w:rsidRPr="007275DF">
        <w:t>A.10.4.1.4.2</w:t>
      </w:r>
      <w:r w:rsidRPr="007275DF">
        <w:tab/>
        <w:t>Test parameters</w:t>
      </w:r>
    </w:p>
    <w:p w14:paraId="44DC0FEB" w14:textId="77777777" w:rsidR="007E0896" w:rsidRPr="007275DF" w:rsidRDefault="007E0896" w:rsidP="007E0896">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6F4D85" w:rsidRDefault="007E0896" w:rsidP="007E0896">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Default="007E0896" w:rsidP="007E0896">
      <w:pPr>
        <w:rPr>
          <w:noProof/>
        </w:rPr>
      </w:pPr>
      <w:bookmarkStart w:id="20"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572D83C4" w14:textId="77777777" w:rsidR="007E0896" w:rsidRPr="007275DF" w:rsidRDefault="007E0896" w:rsidP="007E0896">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E0896" w:rsidRPr="007275DF" w14:paraId="6887EBFA"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7275DF" w:rsidRDefault="007E0896" w:rsidP="00E778D8">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7275DF" w:rsidRDefault="007E0896" w:rsidP="00E778D8">
            <w:pPr>
              <w:pStyle w:val="TAH"/>
            </w:pPr>
            <w:r w:rsidRPr="007275DF">
              <w:t>Description</w:t>
            </w:r>
          </w:p>
        </w:tc>
      </w:tr>
      <w:tr w:rsidR="007E0896" w:rsidRPr="007275DF" w14:paraId="26164DCC"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7275DF" w:rsidRDefault="007E0896" w:rsidP="00E778D8">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77777777" w:rsidR="007E0896" w:rsidRPr="007275DF" w:rsidRDefault="007E0896" w:rsidP="00E778D8">
            <w:pPr>
              <w:pStyle w:val="TAL"/>
            </w:pPr>
            <w:r w:rsidRPr="007275DF">
              <w:t>LTE FDD; NR: 30 kHz SSB SCS, 40 MHz bandwidth, TDD duplex mode</w:t>
            </w:r>
          </w:p>
        </w:tc>
      </w:tr>
      <w:tr w:rsidR="007E0896" w:rsidRPr="007275DF" w14:paraId="4AB712B3"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7275DF" w:rsidRDefault="007E0896" w:rsidP="00E778D8">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77777777" w:rsidR="007E0896" w:rsidRPr="007275DF" w:rsidRDefault="007E0896" w:rsidP="00E778D8">
            <w:pPr>
              <w:pStyle w:val="TAL"/>
            </w:pPr>
            <w:r w:rsidRPr="007275DF">
              <w:t>LTE TDD; NR: 30 kHz SSB SCS, 40 MHz bandwidth, TDD duplex mode</w:t>
            </w:r>
          </w:p>
        </w:tc>
      </w:tr>
      <w:tr w:rsidR="007E0896" w:rsidRPr="007275DF" w14:paraId="19C54FBD" w14:textId="77777777" w:rsidTr="00E778D8">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7777777" w:rsidR="007E0896" w:rsidRPr="007275DF" w:rsidRDefault="007E0896" w:rsidP="00E778D8">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190D682" w14:textId="77777777" w:rsidR="007E0896" w:rsidRPr="007275DF" w:rsidRDefault="007E0896" w:rsidP="007E0896"/>
    <w:p w14:paraId="6C8212B0" w14:textId="24E68116" w:rsidR="007E0896" w:rsidRDefault="00281FCA" w:rsidP="007E0896">
      <w:pPr>
        <w:pStyle w:val="TH"/>
      </w:pPr>
      <w:r w:rsidRPr="007275DF">
        <w:lastRenderedPageBreak/>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7E0896" w:rsidRPr="007275DF" w14:paraId="7715DF17" w14:textId="77777777" w:rsidTr="00E778D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75800D7" w14:textId="77777777" w:rsidR="007E0896" w:rsidRPr="007275DF" w:rsidRDefault="007E0896" w:rsidP="00E778D8">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62531CB" w14:textId="77777777" w:rsidR="007E0896" w:rsidRPr="007275DF" w:rsidRDefault="007E0896" w:rsidP="00E778D8">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F3EB9F" w14:textId="77777777" w:rsidR="007E0896" w:rsidRPr="007275DF" w:rsidRDefault="007E0896" w:rsidP="00E778D8">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7A3196A" w14:textId="77777777" w:rsidR="007E0896" w:rsidRPr="007275DF" w:rsidRDefault="007E0896" w:rsidP="00E778D8">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712CB82" w14:textId="77777777" w:rsidR="007E0896" w:rsidRPr="007275DF" w:rsidRDefault="007E0896" w:rsidP="00E778D8">
            <w:pPr>
              <w:pStyle w:val="TAH"/>
            </w:pPr>
            <w:r w:rsidRPr="007275DF">
              <w:t>Comment</w:t>
            </w:r>
          </w:p>
        </w:tc>
      </w:tr>
      <w:tr w:rsidR="007E0896" w:rsidRPr="007275DF" w14:paraId="2C8CC413" w14:textId="77777777" w:rsidTr="00E778D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D1C5D49" w14:textId="77777777" w:rsidR="007E0896" w:rsidRPr="007275DF" w:rsidRDefault="007E0896" w:rsidP="00E778D8">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4336A98" w14:textId="77777777" w:rsidR="007E0896" w:rsidRPr="007275DF" w:rsidRDefault="007E0896" w:rsidP="00E778D8">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38D4873" w14:textId="77777777" w:rsidR="007E0896" w:rsidRPr="007275DF" w:rsidRDefault="007E0896" w:rsidP="00E778D8">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E212795" w14:textId="77777777" w:rsidR="007E0896" w:rsidRPr="007275DF" w:rsidRDefault="007E0896" w:rsidP="00E778D8">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8F88E17" w14:textId="77777777" w:rsidR="007E0896" w:rsidRPr="007275DF" w:rsidRDefault="007E0896" w:rsidP="00E778D8">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26FF813" w14:textId="77777777" w:rsidR="007E0896" w:rsidRPr="007275DF" w:rsidRDefault="007E0896" w:rsidP="00E778D8">
            <w:pPr>
              <w:pStyle w:val="TAH"/>
            </w:pPr>
          </w:p>
        </w:tc>
      </w:tr>
      <w:tr w:rsidR="007E0896" w:rsidRPr="007275DF" w14:paraId="5CCC670D"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4AD835" w14:textId="77777777" w:rsidR="007E0896" w:rsidRPr="007275DF" w:rsidRDefault="007E0896" w:rsidP="00E778D8">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55531C8" w14:textId="77777777" w:rsidR="007E0896" w:rsidRPr="007275DF" w:rsidRDefault="007E08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063BF45"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AD65F9" w14:textId="77777777" w:rsidR="007E0896" w:rsidRPr="007275DF" w:rsidRDefault="007E0896" w:rsidP="00E778D8">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02DEC3A" w14:textId="77777777" w:rsidR="007E0896" w:rsidRPr="007275DF" w:rsidRDefault="007E0896" w:rsidP="00E778D8">
            <w:pPr>
              <w:pStyle w:val="TAL"/>
            </w:pPr>
          </w:p>
        </w:tc>
      </w:tr>
      <w:tr w:rsidR="007E0896" w:rsidRPr="007275DF" w14:paraId="7A364742" w14:textId="77777777" w:rsidTr="00E778D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89A52D6" w14:textId="77777777" w:rsidR="007E0896" w:rsidRPr="007275DF" w:rsidRDefault="007E0896" w:rsidP="00E778D8">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368B1E9" w14:textId="77777777" w:rsidR="007E0896" w:rsidRPr="007275DF" w:rsidRDefault="007E08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27E0D24"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8CADB38" w14:textId="77777777" w:rsidR="007E0896" w:rsidRPr="007275DF" w:rsidRDefault="007E0896" w:rsidP="00E778D8">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948D592" w14:textId="77777777" w:rsidR="007E0896" w:rsidRPr="007275DF" w:rsidRDefault="007E0896" w:rsidP="00E778D8"/>
        </w:tc>
      </w:tr>
      <w:tr w:rsidR="007E0896" w:rsidRPr="007275DF" w14:paraId="0D20FBE0" w14:textId="77777777" w:rsidTr="00E778D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F58ADAF" w14:textId="77777777" w:rsidR="007E0896" w:rsidRPr="007275DF" w:rsidRDefault="007E0896" w:rsidP="00E778D8">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0BCC0B"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9FA80C"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FEBD56" w14:textId="77777777" w:rsidR="007E0896" w:rsidRDefault="007E0896" w:rsidP="00E778D8">
            <w:pPr>
              <w:pStyle w:val="TAC"/>
            </w:pPr>
            <w:r w:rsidRPr="007275DF">
              <w:t xml:space="preserve">LTE Cell 1 (PCell) and </w:t>
            </w:r>
          </w:p>
          <w:p w14:paraId="21B25214" w14:textId="77777777" w:rsidR="007E0896" w:rsidRPr="007275DF" w:rsidRDefault="007E0896" w:rsidP="00E778D8">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10387D4" w14:textId="77777777" w:rsidR="007E0896" w:rsidRPr="007275DF" w:rsidRDefault="007E0896" w:rsidP="00E778D8">
            <w:pPr>
              <w:pStyle w:val="TAL"/>
            </w:pPr>
            <w:r w:rsidRPr="007275DF">
              <w:t xml:space="preserve">LTE Cell 1 is on </w:t>
            </w:r>
            <w:r w:rsidRPr="007275DF">
              <w:rPr>
                <w:lang w:val="it-IT"/>
              </w:rPr>
              <w:t xml:space="preserve">E-UTRA </w:t>
            </w:r>
            <w:r w:rsidRPr="007275DF">
              <w:t>RF channel number 1.</w:t>
            </w:r>
          </w:p>
          <w:p w14:paraId="0F7EC38F" w14:textId="77777777" w:rsidR="007E0896" w:rsidRPr="007275DF" w:rsidRDefault="007E0896" w:rsidP="00E778D8">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7E0896" w:rsidRPr="007275DF" w14:paraId="483F61FF"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6B7952" w14:textId="77777777" w:rsidR="007E0896" w:rsidRPr="007275DF" w:rsidRDefault="007E0896" w:rsidP="00E778D8">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1A1A6D"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74A70E"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939ADA9" w14:textId="77777777" w:rsidR="007E0896" w:rsidRPr="007275DF" w:rsidRDefault="007E0896" w:rsidP="00E778D8">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4C8039C" w14:textId="77777777" w:rsidR="007E0896" w:rsidRPr="007275DF" w:rsidRDefault="007E0896" w:rsidP="00E778D8">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7E0896" w:rsidRPr="007275DF" w14:paraId="2F209006"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29F43CF" w14:textId="77777777" w:rsidR="007E0896" w:rsidRPr="007275DF" w:rsidRDefault="007E0896" w:rsidP="00E778D8">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2F943AC"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5FA617C4"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1EAA4D5" w14:textId="77777777" w:rsidR="007E0896" w:rsidRPr="007275DF" w:rsidRDefault="007E0896" w:rsidP="00E778D8">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1C21EB3" w14:textId="77777777" w:rsidR="007E0896" w:rsidRPr="007275DF" w:rsidRDefault="007E0896" w:rsidP="00E778D8">
            <w:pPr>
              <w:pStyle w:val="TAL"/>
            </w:pPr>
          </w:p>
        </w:tc>
      </w:tr>
      <w:tr w:rsidR="007E0896" w:rsidRPr="007275DF" w14:paraId="6E7FE03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F41FC3E" w14:textId="77777777" w:rsidR="007E0896" w:rsidRPr="007275DF" w:rsidRDefault="007E0896" w:rsidP="00E778D8">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17683A1"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6AA49EAA"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867BE3E" w14:textId="77777777" w:rsidR="007E0896" w:rsidRPr="007275DF" w:rsidRDefault="007E0896" w:rsidP="00E778D8">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EFA2C3C" w14:textId="77777777" w:rsidR="007E0896" w:rsidRPr="007275DF" w:rsidRDefault="007E0896" w:rsidP="00E778D8">
            <w:pPr>
              <w:pStyle w:val="TAL"/>
            </w:pPr>
          </w:p>
        </w:tc>
      </w:tr>
      <w:tr w:rsidR="007E0896" w:rsidRPr="007275DF" w14:paraId="22EA7814"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C9D029" w14:textId="77777777" w:rsidR="007E0896" w:rsidRPr="00146AF9" w:rsidRDefault="007E0896" w:rsidP="00E778D8">
            <w:pPr>
              <w:pStyle w:val="TAL"/>
              <w:rPr>
                <w:rFonts w:cs="Arial"/>
                <w:highlight w:val="red"/>
              </w:rPr>
            </w:pPr>
            <w:r w:rsidRPr="005A1FD4">
              <w:rPr>
                <w:lang w:val="it-IT" w:eastAsia="zh-CN"/>
              </w:rPr>
              <w:t>Measurement gap type</w:t>
            </w:r>
          </w:p>
        </w:tc>
        <w:tc>
          <w:tcPr>
            <w:tcW w:w="596" w:type="dxa"/>
            <w:tcBorders>
              <w:top w:val="single" w:sz="4" w:space="0" w:color="auto"/>
              <w:left w:val="single" w:sz="4" w:space="0" w:color="auto"/>
              <w:bottom w:val="single" w:sz="4" w:space="0" w:color="auto"/>
              <w:right w:val="single" w:sz="4" w:space="0" w:color="auto"/>
            </w:tcBorders>
          </w:tcPr>
          <w:p w14:paraId="6B438CA2" w14:textId="77777777" w:rsidR="007E0896" w:rsidRPr="00146AF9" w:rsidRDefault="007E0896" w:rsidP="00E778D8">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19771798" w14:textId="77777777" w:rsidR="007E0896" w:rsidRPr="00146AF9" w:rsidRDefault="007E0896" w:rsidP="00E778D8">
            <w:pPr>
              <w:pStyle w:val="TAC"/>
              <w:rPr>
                <w:highlight w:val="red"/>
                <w:lang w:eastAsia="zh-CN"/>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8D0D5B3" w14:textId="77777777" w:rsidR="007E0896" w:rsidRPr="00146AF9" w:rsidRDefault="007E0896" w:rsidP="00E778D8">
            <w:pPr>
              <w:pStyle w:val="TAC"/>
              <w:rPr>
                <w:highlight w:val="red"/>
              </w:rPr>
            </w:pPr>
            <w:r w:rsidRPr="006F4D85">
              <w:rPr>
                <w:rFonts w:cs="v4.2.0"/>
                <w:bCs/>
                <w:lang w:eastAsia="zh-CN"/>
              </w:rPr>
              <w:t>Per-UE gaps</w:t>
            </w:r>
          </w:p>
        </w:tc>
        <w:tc>
          <w:tcPr>
            <w:tcW w:w="2883" w:type="dxa"/>
            <w:tcBorders>
              <w:top w:val="single" w:sz="4" w:space="0" w:color="auto"/>
              <w:left w:val="single" w:sz="4" w:space="0" w:color="auto"/>
              <w:bottom w:val="single" w:sz="4" w:space="0" w:color="auto"/>
              <w:right w:val="single" w:sz="4" w:space="0" w:color="auto"/>
            </w:tcBorders>
          </w:tcPr>
          <w:p w14:paraId="4EA2DF56" w14:textId="77777777" w:rsidR="007E0896" w:rsidRPr="00146AF9" w:rsidRDefault="007E0896" w:rsidP="00E778D8">
            <w:pPr>
              <w:pStyle w:val="TAL"/>
              <w:rPr>
                <w:highlight w:val="red"/>
              </w:rPr>
            </w:pPr>
          </w:p>
          <w:p w14:paraId="595EBFA1" w14:textId="77777777" w:rsidR="007E0896" w:rsidRPr="00146AF9" w:rsidRDefault="007E0896" w:rsidP="00E778D8">
            <w:pPr>
              <w:pStyle w:val="TAL"/>
              <w:rPr>
                <w:highlight w:val="red"/>
              </w:rPr>
            </w:pPr>
          </w:p>
        </w:tc>
      </w:tr>
      <w:tr w:rsidR="007E0896" w:rsidRPr="007275DF" w14:paraId="111E5C98"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80D6305" w14:textId="77777777" w:rsidR="007E0896" w:rsidRPr="00146AF9" w:rsidRDefault="007E0896" w:rsidP="00E778D8">
            <w:pPr>
              <w:pStyle w:val="TAL"/>
              <w:rPr>
                <w:rFonts w:cs="Arial"/>
                <w:highlight w:val="red"/>
                <w:lang w:eastAsia="zh-CN"/>
              </w:rPr>
            </w:pPr>
            <w:r w:rsidRPr="005A1FD4">
              <w:rPr>
                <w:lang w:val="it-IT" w:eastAsia="zh-CN"/>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549C82CB"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hideMark/>
          </w:tcPr>
          <w:p w14:paraId="135286A2" w14:textId="77777777" w:rsidR="007E0896" w:rsidRPr="00146AF9" w:rsidRDefault="007E0896" w:rsidP="00E778D8">
            <w:pPr>
              <w:pStyle w:val="TAC"/>
              <w:rPr>
                <w:highlight w:val="red"/>
                <w:lang w:eastAsia="zh-CN"/>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003A301" w14:textId="77777777" w:rsidR="007E0896" w:rsidRPr="00146AF9" w:rsidRDefault="007E0896" w:rsidP="00E778D8">
            <w:pPr>
              <w:pStyle w:val="TAC"/>
              <w:rPr>
                <w:highlight w:val="red"/>
                <w:lang w:eastAsia="zh-CN"/>
              </w:rPr>
            </w:pPr>
            <w:r w:rsidRPr="006F4D85">
              <w:rPr>
                <w:rFonts w:cs="v4.2.0"/>
                <w:bCs/>
                <w:lang w:eastAsia="zh-CN"/>
              </w:rPr>
              <w:t>40</w:t>
            </w:r>
          </w:p>
        </w:tc>
        <w:tc>
          <w:tcPr>
            <w:tcW w:w="2883" w:type="dxa"/>
            <w:tcBorders>
              <w:top w:val="single" w:sz="4" w:space="0" w:color="auto"/>
              <w:left w:val="single" w:sz="4" w:space="0" w:color="auto"/>
              <w:bottom w:val="single" w:sz="4" w:space="0" w:color="auto"/>
              <w:right w:val="single" w:sz="4" w:space="0" w:color="auto"/>
            </w:tcBorders>
          </w:tcPr>
          <w:p w14:paraId="06915960" w14:textId="77777777" w:rsidR="007E0896" w:rsidRPr="00146AF9" w:rsidRDefault="007E0896" w:rsidP="00E778D8">
            <w:pPr>
              <w:pStyle w:val="TAL"/>
              <w:rPr>
                <w:highlight w:val="red"/>
              </w:rPr>
            </w:pPr>
          </w:p>
        </w:tc>
      </w:tr>
      <w:tr w:rsidR="007E0896" w:rsidRPr="007275DF" w14:paraId="55CEC59B"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tcPr>
          <w:p w14:paraId="54D2E6D8" w14:textId="77777777" w:rsidR="007E0896" w:rsidRPr="00146AF9" w:rsidRDefault="007E0896" w:rsidP="00E778D8">
            <w:pPr>
              <w:pStyle w:val="TAL"/>
              <w:rPr>
                <w:highlight w:val="red"/>
                <w:lang w:val="it-IT" w:eastAsia="zh-CN"/>
              </w:rPr>
            </w:pPr>
            <w:r w:rsidRPr="005A1FD4">
              <w:rPr>
                <w:lang w:val="it-IT" w:eastAsia="zh-CN"/>
              </w:rPr>
              <w:t>Measurement gap length</w:t>
            </w:r>
          </w:p>
        </w:tc>
        <w:tc>
          <w:tcPr>
            <w:tcW w:w="596" w:type="dxa"/>
            <w:tcBorders>
              <w:top w:val="single" w:sz="4" w:space="0" w:color="auto"/>
              <w:left w:val="single" w:sz="4" w:space="0" w:color="auto"/>
              <w:bottom w:val="single" w:sz="4" w:space="0" w:color="auto"/>
              <w:right w:val="single" w:sz="4" w:space="0" w:color="auto"/>
            </w:tcBorders>
          </w:tcPr>
          <w:p w14:paraId="39EECC14"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1917EC6A" w14:textId="77777777" w:rsidR="007E0896" w:rsidRPr="00146AF9" w:rsidRDefault="007E0896" w:rsidP="00E778D8">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5D56D7B" w14:textId="77777777" w:rsidR="007E0896" w:rsidRPr="00146AF9" w:rsidRDefault="007E0896" w:rsidP="00E778D8">
            <w:pPr>
              <w:pStyle w:val="TAC"/>
              <w:rPr>
                <w:highlight w:val="red"/>
                <w:lang w:eastAsia="zh-CN"/>
              </w:rPr>
            </w:pPr>
            <w:r w:rsidRPr="006F4D85">
              <w:rPr>
                <w:rFonts w:cs="v4.2.0"/>
                <w:bCs/>
                <w:lang w:eastAsia="zh-CN"/>
              </w:rPr>
              <w:t>6</w:t>
            </w:r>
          </w:p>
        </w:tc>
        <w:tc>
          <w:tcPr>
            <w:tcW w:w="2883" w:type="dxa"/>
            <w:tcBorders>
              <w:top w:val="single" w:sz="4" w:space="0" w:color="auto"/>
              <w:left w:val="single" w:sz="4" w:space="0" w:color="auto"/>
              <w:bottom w:val="single" w:sz="4" w:space="0" w:color="auto"/>
              <w:right w:val="single" w:sz="4" w:space="0" w:color="auto"/>
            </w:tcBorders>
          </w:tcPr>
          <w:p w14:paraId="27D5F2C2" w14:textId="77777777" w:rsidR="007E0896" w:rsidRPr="00146AF9" w:rsidRDefault="007E0896" w:rsidP="00E778D8">
            <w:pPr>
              <w:pStyle w:val="TAL"/>
              <w:rPr>
                <w:highlight w:val="red"/>
              </w:rPr>
            </w:pPr>
          </w:p>
        </w:tc>
      </w:tr>
      <w:tr w:rsidR="007E0896" w:rsidRPr="007275DF" w14:paraId="4EC2041E"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87FAFEF" w14:textId="77777777" w:rsidR="007E0896" w:rsidRPr="00146AF9" w:rsidRDefault="007E0896" w:rsidP="00E778D8">
            <w:pPr>
              <w:pStyle w:val="TAL"/>
              <w:rPr>
                <w:highlight w:val="red"/>
                <w:lang w:val="it-IT" w:eastAsia="zh-CN"/>
              </w:rPr>
            </w:pPr>
            <w:r w:rsidRPr="005A1FD4">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58D61DA"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2BEFD61E" w14:textId="77777777" w:rsidR="007E0896" w:rsidRPr="00146AF9" w:rsidRDefault="007E0896" w:rsidP="00E778D8">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AF60249" w14:textId="77777777" w:rsidR="007E0896" w:rsidRPr="00146AF9" w:rsidRDefault="007E0896" w:rsidP="00E778D8">
            <w:pPr>
              <w:pStyle w:val="TAC"/>
              <w:rPr>
                <w:highlight w:val="red"/>
                <w:lang w:eastAsia="zh-CN"/>
              </w:rPr>
            </w:pPr>
            <w:r w:rsidRPr="006F4D85">
              <w:rPr>
                <w:rFonts w:cs="v4.2.0"/>
                <w:bCs/>
                <w:lang w:eastAsia="zh-CN"/>
              </w:rPr>
              <w:t>39</w:t>
            </w:r>
          </w:p>
        </w:tc>
        <w:tc>
          <w:tcPr>
            <w:tcW w:w="2883" w:type="dxa"/>
            <w:tcBorders>
              <w:top w:val="single" w:sz="4" w:space="0" w:color="auto"/>
              <w:left w:val="single" w:sz="4" w:space="0" w:color="auto"/>
              <w:bottom w:val="single" w:sz="4" w:space="0" w:color="auto"/>
              <w:right w:val="single" w:sz="4" w:space="0" w:color="auto"/>
            </w:tcBorders>
          </w:tcPr>
          <w:p w14:paraId="3AC265A3" w14:textId="77777777" w:rsidR="007E0896" w:rsidRPr="00146AF9" w:rsidRDefault="007E0896" w:rsidP="00E778D8">
            <w:pPr>
              <w:pStyle w:val="TAL"/>
              <w:rPr>
                <w:highlight w:val="red"/>
              </w:rPr>
            </w:pPr>
          </w:p>
        </w:tc>
      </w:tr>
      <w:tr w:rsidR="007E0896" w:rsidRPr="007275DF" w14:paraId="65A27A8E"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24CDF1" w14:textId="77777777" w:rsidR="007E0896" w:rsidRPr="007275DF" w:rsidRDefault="007E0896" w:rsidP="00E778D8">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2FD3E44" w14:textId="77777777" w:rsidR="007E0896" w:rsidRPr="007275DF" w:rsidRDefault="007E08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84A7486"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64E688" w14:textId="77777777" w:rsidR="007E0896" w:rsidRPr="007275DF" w:rsidRDefault="007E0896" w:rsidP="00E778D8">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8ECF5E6" w14:textId="77777777" w:rsidR="007E0896" w:rsidRPr="007275DF" w:rsidRDefault="007E0896" w:rsidP="00E778D8">
            <w:pPr>
              <w:pStyle w:val="TAL"/>
            </w:pPr>
          </w:p>
        </w:tc>
      </w:tr>
      <w:tr w:rsidR="007E0896" w:rsidRPr="007275DF" w14:paraId="798A76E5"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44790C" w14:textId="77777777" w:rsidR="007E0896" w:rsidRPr="007275DF" w:rsidRDefault="007E0896" w:rsidP="00E778D8">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EE48492" w14:textId="77777777" w:rsidR="007E0896" w:rsidRPr="007275DF" w:rsidRDefault="007E08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BEAC42"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E323F0"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E67E5C" w14:textId="77777777" w:rsidR="007E0896" w:rsidRPr="007275DF" w:rsidRDefault="007E0896" w:rsidP="00E778D8">
            <w:pPr>
              <w:pStyle w:val="TAL"/>
            </w:pPr>
          </w:p>
        </w:tc>
      </w:tr>
      <w:tr w:rsidR="007E0896" w:rsidRPr="007275DF" w14:paraId="146D5BE7"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002979" w14:textId="77777777" w:rsidR="007E0896" w:rsidRPr="007275DF" w:rsidRDefault="007E0896" w:rsidP="00E778D8">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143F195"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97A6D1"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2E7508E" w14:textId="77777777" w:rsidR="007E0896" w:rsidRPr="007275DF" w:rsidRDefault="007E0896" w:rsidP="00E778D8">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F0A2D02" w14:textId="77777777" w:rsidR="007E0896" w:rsidRPr="007275DF" w:rsidRDefault="007E0896" w:rsidP="00E778D8">
            <w:pPr>
              <w:pStyle w:val="TAL"/>
            </w:pPr>
          </w:p>
        </w:tc>
      </w:tr>
      <w:tr w:rsidR="007E0896" w:rsidRPr="007275DF" w14:paraId="19EA03E3"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6B6CE8" w14:textId="77777777" w:rsidR="007E0896" w:rsidRPr="007275DF" w:rsidRDefault="007E0896" w:rsidP="00E778D8">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E3DDEC4"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697E0EB"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9C576F"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7D322C8" w14:textId="77777777" w:rsidR="007E0896" w:rsidRPr="007275DF" w:rsidRDefault="007E0896" w:rsidP="00E778D8">
            <w:pPr>
              <w:pStyle w:val="TAL"/>
            </w:pPr>
          </w:p>
        </w:tc>
      </w:tr>
      <w:tr w:rsidR="007E0896" w:rsidRPr="007275DF" w14:paraId="33E79CC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A3DBE7" w14:textId="77777777" w:rsidR="007E0896" w:rsidRPr="007275DF" w:rsidRDefault="007E0896" w:rsidP="00E778D8">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6380ED9"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9E842E"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F41C163"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8A4C35E" w14:textId="77777777" w:rsidR="007E0896" w:rsidRPr="007275DF" w:rsidRDefault="007E0896" w:rsidP="00E778D8">
            <w:pPr>
              <w:pStyle w:val="TAL"/>
            </w:pPr>
            <w:r w:rsidRPr="007275DF">
              <w:t>L3 filtering is not used</w:t>
            </w:r>
          </w:p>
        </w:tc>
      </w:tr>
      <w:tr w:rsidR="007E0896" w:rsidRPr="007275DF" w14:paraId="5DF16FF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775264" w14:textId="77777777" w:rsidR="007E0896" w:rsidRPr="007275DF" w:rsidRDefault="007E0896" w:rsidP="00E778D8">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7A0B214"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DC6463"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403E981" w14:textId="77777777" w:rsidR="007E0896" w:rsidRPr="007275DF" w:rsidRDefault="007E0896" w:rsidP="00E778D8">
            <w:pPr>
              <w:pStyle w:val="TAC"/>
            </w:pPr>
            <w:r w:rsidRPr="006F4D85">
              <w:rPr>
                <w:rFonts w:cs="Arial"/>
                <w:lang w:eastAsia="zh-CN"/>
              </w:rPr>
              <w:t>DRX.1</w:t>
            </w:r>
          </w:p>
        </w:tc>
        <w:tc>
          <w:tcPr>
            <w:tcW w:w="2883" w:type="dxa"/>
            <w:tcBorders>
              <w:top w:val="single" w:sz="4" w:space="0" w:color="auto"/>
              <w:left w:val="single" w:sz="4" w:space="0" w:color="auto"/>
              <w:bottom w:val="single" w:sz="4" w:space="0" w:color="auto"/>
              <w:right w:val="single" w:sz="4" w:space="0" w:color="auto"/>
            </w:tcBorders>
            <w:hideMark/>
          </w:tcPr>
          <w:p w14:paraId="6521D4E6" w14:textId="77777777" w:rsidR="007E0896" w:rsidRPr="007275DF" w:rsidRDefault="007E0896" w:rsidP="00E778D8">
            <w:pPr>
              <w:pStyle w:val="TAL"/>
            </w:pPr>
          </w:p>
        </w:tc>
      </w:tr>
      <w:tr w:rsidR="007E0896" w:rsidRPr="007275DF" w14:paraId="7505E603"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2624775" w14:textId="77777777" w:rsidR="007E0896" w:rsidRPr="007275DF" w:rsidRDefault="007E0896" w:rsidP="00E778D8">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F5C015C"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AD068E" w14:textId="77777777" w:rsidR="007E0896" w:rsidRPr="007275DF" w:rsidRDefault="007E08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3E15125" w14:textId="77777777" w:rsidR="007E0896" w:rsidRPr="007275DF" w:rsidRDefault="007E0896" w:rsidP="00E778D8">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5F2F74C" w14:textId="77777777" w:rsidR="007E0896" w:rsidRPr="007275DF" w:rsidRDefault="007E0896" w:rsidP="00E778D8">
            <w:pPr>
              <w:pStyle w:val="TAL"/>
              <w:rPr>
                <w:lang w:eastAsia="zh-CN"/>
              </w:rPr>
            </w:pPr>
            <w:r w:rsidRPr="007275DF">
              <w:rPr>
                <w:lang w:eastAsia="zh-CN"/>
              </w:rPr>
              <w:t>Synchronous EN-DC</w:t>
            </w:r>
          </w:p>
        </w:tc>
      </w:tr>
      <w:tr w:rsidR="007E0896" w:rsidRPr="007275DF" w14:paraId="686065AE" w14:textId="77777777" w:rsidTr="00E778D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E560543" w14:textId="77777777" w:rsidR="007E0896" w:rsidRPr="007275DF" w:rsidRDefault="007E0896" w:rsidP="00E778D8">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14C510"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D8DC0A" w14:textId="77777777" w:rsidR="007E0896" w:rsidRPr="007275DF" w:rsidRDefault="007E08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7E54AF" w14:textId="77777777" w:rsidR="007E0896" w:rsidRPr="007275DF" w:rsidRDefault="007E0896" w:rsidP="00E778D8">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3838A61" w14:textId="77777777" w:rsidR="007E0896" w:rsidRPr="007275DF" w:rsidRDefault="007E0896" w:rsidP="00E778D8">
            <w:pPr>
              <w:pStyle w:val="TAL"/>
            </w:pPr>
            <w:r w:rsidRPr="007275DF">
              <w:t>Synchronous cells.</w:t>
            </w:r>
          </w:p>
        </w:tc>
      </w:tr>
      <w:tr w:rsidR="007E0896" w:rsidRPr="007275DF" w14:paraId="69CDD1F1"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29B820" w14:textId="77777777" w:rsidR="007E0896" w:rsidRPr="007275DF" w:rsidRDefault="007E0896" w:rsidP="00E778D8">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897D64"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19C3009"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FEB806A" w14:textId="77777777" w:rsidR="007E0896" w:rsidRPr="007275DF" w:rsidRDefault="007E0896" w:rsidP="00E778D8">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8AA56B8" w14:textId="77777777" w:rsidR="007E0896" w:rsidRPr="007275DF" w:rsidRDefault="007E0896" w:rsidP="00E778D8">
            <w:pPr>
              <w:pStyle w:val="TAL"/>
            </w:pPr>
          </w:p>
        </w:tc>
      </w:tr>
      <w:tr w:rsidR="007E0896" w:rsidRPr="007275DF" w14:paraId="2AFB3446"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FC097B" w14:textId="77777777" w:rsidR="007E0896" w:rsidRPr="007275DF" w:rsidRDefault="007E0896" w:rsidP="00E778D8">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0481FC"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6FB7345"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81E5EC" w14:textId="77777777" w:rsidR="007E0896" w:rsidRPr="007275DF" w:rsidRDefault="007E0896" w:rsidP="00E778D8">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7D5E6FFD" w14:textId="77777777" w:rsidR="007E0896" w:rsidRPr="007275DF" w:rsidRDefault="007E0896" w:rsidP="00E778D8">
            <w:pPr>
              <w:pStyle w:val="TAL"/>
            </w:pPr>
          </w:p>
        </w:tc>
      </w:tr>
    </w:tbl>
    <w:p w14:paraId="18D48723" w14:textId="77777777" w:rsidR="007E0896" w:rsidRPr="007275DF" w:rsidRDefault="007E0896" w:rsidP="00A022DD"/>
    <w:p w14:paraId="2C51000A" w14:textId="77777777" w:rsidR="007E0896" w:rsidRPr="007275DF" w:rsidRDefault="007E0896" w:rsidP="007E0896">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7E0896" w:rsidRPr="007275DF" w14:paraId="28FFF7C6"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7275DF" w:rsidRDefault="007E0896" w:rsidP="00E778D8">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7275DF" w:rsidRDefault="007E0896" w:rsidP="00E778D8">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77777777" w:rsidR="007E0896" w:rsidRPr="007275DF" w:rsidRDefault="007E0896" w:rsidP="00E778D8">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77777777" w:rsidR="007E0896" w:rsidRPr="007275DF" w:rsidRDefault="007E0896" w:rsidP="00E778D8">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77777777" w:rsidR="007E0896" w:rsidRPr="007275DF" w:rsidRDefault="007E0896" w:rsidP="00E778D8">
            <w:pPr>
              <w:pStyle w:val="TAH"/>
              <w:rPr>
                <w:rFonts w:cs="Arial"/>
              </w:rPr>
            </w:pPr>
            <w:r w:rsidRPr="007275DF">
              <w:t>Cell 3</w:t>
            </w:r>
          </w:p>
        </w:tc>
      </w:tr>
      <w:tr w:rsidR="007E0896" w:rsidRPr="007275DF" w14:paraId="256EA9EE" w14:textId="77777777" w:rsidTr="00E778D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7275DF" w:rsidRDefault="007E0896" w:rsidP="00E778D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7275DF" w:rsidRDefault="007E0896" w:rsidP="00E778D8">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7275DF" w:rsidRDefault="007E0896" w:rsidP="00E778D8">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7275DF" w:rsidRDefault="007E0896" w:rsidP="00E778D8">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7275DF" w:rsidRDefault="007E0896" w:rsidP="00E778D8">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7275DF" w:rsidRDefault="007E0896" w:rsidP="00E778D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7275DF" w:rsidRDefault="007E0896" w:rsidP="00E778D8">
            <w:pPr>
              <w:pStyle w:val="TAH"/>
              <w:rPr>
                <w:rFonts w:cs="Arial"/>
              </w:rPr>
            </w:pPr>
            <w:r w:rsidRPr="007275DF">
              <w:t>T2</w:t>
            </w:r>
          </w:p>
        </w:tc>
      </w:tr>
      <w:tr w:rsidR="007E0896" w:rsidRPr="007275DF" w14:paraId="7A7BA9E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77777777" w:rsidR="007E0896" w:rsidRPr="007275DF" w:rsidRDefault="007E0896" w:rsidP="00E778D8">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C7F1496" w14:textId="77777777" w:rsidR="007E0896" w:rsidRPr="007275DF" w:rsidRDefault="007E0896" w:rsidP="00E778D8">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7275DF" w:rsidRDefault="007E0896" w:rsidP="00E778D8">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7275DF" w:rsidRDefault="007E0896" w:rsidP="00E778D8">
            <w:pPr>
              <w:pStyle w:val="TAC"/>
            </w:pPr>
            <w:r w:rsidRPr="007275DF">
              <w:t>2</w:t>
            </w:r>
          </w:p>
        </w:tc>
      </w:tr>
      <w:tr w:rsidR="007E0896" w:rsidRPr="007275DF" w14:paraId="4C462176"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77777777" w:rsidR="007E0896" w:rsidRPr="007275DF" w:rsidRDefault="007E0896" w:rsidP="00E778D8">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7275DF" w:rsidRDefault="007E0896" w:rsidP="00E778D8">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7275DF" w:rsidRDefault="007E0896" w:rsidP="00E778D8">
            <w:pPr>
              <w:pStyle w:val="TAC"/>
              <w:rPr>
                <w:lang w:val="en-US"/>
              </w:rPr>
            </w:pPr>
            <w:r w:rsidRPr="007275DF">
              <w:rPr>
                <w:lang w:val="en-US"/>
              </w:rPr>
              <w:t>TDD</w:t>
            </w:r>
          </w:p>
        </w:tc>
      </w:tr>
      <w:tr w:rsidR="007E0896" w:rsidRPr="007275DF" w14:paraId="08E9C3A0"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7275DF" w:rsidRDefault="007E0896" w:rsidP="00E778D8">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7275DF" w:rsidRDefault="007E0896" w:rsidP="00E778D8">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77777777" w:rsidR="007E0896" w:rsidRPr="007275DF" w:rsidRDefault="007E08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E0896" w:rsidRPr="007275DF" w14:paraId="4EF6BAC6" w14:textId="77777777" w:rsidTr="00E778D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77777777" w:rsidR="007E0896" w:rsidRPr="007275DF" w:rsidRDefault="007E0896" w:rsidP="00E778D8">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7275DF" w:rsidRDefault="007E0896" w:rsidP="00E778D8">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77777777" w:rsidR="007E0896" w:rsidRPr="007275DF" w:rsidRDefault="007E08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E0896" w:rsidRPr="007275DF" w14:paraId="1F815013"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77777777" w:rsidR="007E0896" w:rsidRPr="007275DF" w:rsidRDefault="007E0896" w:rsidP="00E778D8">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34AC1F"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7777777" w:rsidR="007E0896" w:rsidRPr="007275DF" w:rsidRDefault="007E0896" w:rsidP="00E778D8">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77777777" w:rsidR="007E0896" w:rsidRPr="007275DF" w:rsidRDefault="007E0896" w:rsidP="00E778D8">
            <w:pPr>
              <w:pStyle w:val="TAC"/>
              <w:rPr>
                <w:bCs/>
              </w:rPr>
            </w:pPr>
            <w:r w:rsidRPr="007275DF">
              <w:rPr>
                <w:rFonts w:cs="Arial"/>
              </w:rPr>
              <w:t>TDDConf.1.1 CCA</w:t>
            </w:r>
          </w:p>
        </w:tc>
      </w:tr>
      <w:tr w:rsidR="007E0896" w:rsidRPr="007275DF" w14:paraId="26337C9F"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7777777" w:rsidR="007E0896" w:rsidRPr="007275DF" w:rsidRDefault="007E0896" w:rsidP="00E778D8">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9FC5D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7275DF" w:rsidRDefault="007E0896" w:rsidP="00E778D8">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7275DF" w:rsidRDefault="007E0896" w:rsidP="00E778D8">
            <w:pPr>
              <w:pStyle w:val="TAC"/>
              <w:rPr>
                <w:bCs/>
              </w:rPr>
            </w:pPr>
            <w:r w:rsidRPr="007275DF">
              <w:rPr>
                <w:bCs/>
              </w:rPr>
              <w:t>NA</w:t>
            </w:r>
          </w:p>
        </w:tc>
      </w:tr>
      <w:tr w:rsidR="007E0896" w:rsidRPr="007275DF" w14:paraId="6F40B314"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7777777" w:rsidR="007E0896" w:rsidRPr="007275DF" w:rsidRDefault="007E0896" w:rsidP="00E778D8">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AC106"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7275DF" w:rsidRDefault="007E0896" w:rsidP="00E778D8">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7275DF" w:rsidRDefault="007E0896" w:rsidP="00E778D8">
            <w:pPr>
              <w:pStyle w:val="TAC"/>
              <w:rPr>
                <w:bCs/>
              </w:rPr>
            </w:pPr>
            <w:r w:rsidRPr="007275DF">
              <w:rPr>
                <w:bCs/>
              </w:rPr>
              <w:t>NA</w:t>
            </w:r>
          </w:p>
        </w:tc>
      </w:tr>
      <w:tr w:rsidR="007E0896" w:rsidRPr="007275DF" w14:paraId="3A7BB266"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7777777" w:rsidR="007E0896" w:rsidRPr="007275DF" w:rsidRDefault="007E0896" w:rsidP="00E778D8">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AB289E"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7275DF" w:rsidRDefault="007E0896" w:rsidP="00E778D8">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7275DF" w:rsidRDefault="007E0896" w:rsidP="00E778D8">
            <w:pPr>
              <w:pStyle w:val="TAC"/>
              <w:rPr>
                <w:bCs/>
              </w:rPr>
            </w:pPr>
            <w:r w:rsidRPr="007275DF">
              <w:rPr>
                <w:bCs/>
              </w:rPr>
              <w:t>NA</w:t>
            </w:r>
          </w:p>
        </w:tc>
      </w:tr>
      <w:tr w:rsidR="007E0896" w:rsidRPr="007275DF" w14:paraId="0FCDEE31"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77777777" w:rsidR="007E0896" w:rsidRPr="007275DF" w:rsidRDefault="007E0896" w:rsidP="00E778D8">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AA6D64"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7275DF" w:rsidRDefault="007E0896" w:rsidP="00E778D8">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7275DF" w:rsidRDefault="007E0896" w:rsidP="00E778D8">
            <w:pPr>
              <w:pStyle w:val="TAC"/>
              <w:rPr>
                <w:bCs/>
              </w:rPr>
            </w:pPr>
            <w:r w:rsidRPr="007275DF">
              <w:rPr>
                <w:bCs/>
              </w:rPr>
              <w:t>NA</w:t>
            </w:r>
          </w:p>
        </w:tc>
      </w:tr>
      <w:tr w:rsidR="007E0896" w:rsidRPr="007275DF" w14:paraId="14481C6D"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77777777" w:rsidR="007E0896" w:rsidRPr="007275DF" w:rsidRDefault="007E0896" w:rsidP="00E778D8">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A5350"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7777777" w:rsidR="007E0896" w:rsidRPr="007275DF" w:rsidRDefault="007E0896" w:rsidP="00E778D8">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7275DF" w:rsidRDefault="007E0896" w:rsidP="00E778D8">
            <w:pPr>
              <w:pStyle w:val="TAC"/>
              <w:rPr>
                <w:bCs/>
              </w:rPr>
            </w:pPr>
            <w:r w:rsidRPr="007275DF">
              <w:rPr>
                <w:bCs/>
                <w:lang w:eastAsia="zh-CN"/>
              </w:rPr>
              <w:t>NA</w:t>
            </w:r>
          </w:p>
        </w:tc>
      </w:tr>
      <w:tr w:rsidR="007E0896" w:rsidRPr="007275DF" w14:paraId="48C30B5C" w14:textId="77777777" w:rsidTr="00E778D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7777777" w:rsidR="007E0896" w:rsidRPr="007275DF" w:rsidRDefault="007E0896" w:rsidP="00E778D8">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FDA62B"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7275DF" w:rsidRDefault="007E0896" w:rsidP="00E778D8">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7275DF" w:rsidRDefault="007E0896" w:rsidP="00E778D8">
            <w:pPr>
              <w:pStyle w:val="TAC"/>
              <w:rPr>
                <w:rFonts w:cs="v4.2.0"/>
              </w:rPr>
            </w:pPr>
            <w:r w:rsidRPr="007275DF">
              <w:t>OP.1</w:t>
            </w:r>
          </w:p>
        </w:tc>
      </w:tr>
      <w:tr w:rsidR="007E0896" w:rsidRPr="007275DF" w14:paraId="7419D23B" w14:textId="77777777" w:rsidTr="00E778D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77777777" w:rsidR="007E0896" w:rsidRPr="007275DF" w:rsidRDefault="007E0896" w:rsidP="00E778D8">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1FF84" w14:textId="77777777" w:rsidR="007E0896" w:rsidRPr="007275DF" w:rsidRDefault="007E08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77777777" w:rsidR="007E0896" w:rsidRPr="007275DF" w:rsidRDefault="007E0896" w:rsidP="00E778D8">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7275DF" w:rsidRDefault="007E0896" w:rsidP="00E778D8">
            <w:pPr>
              <w:pStyle w:val="TAC"/>
            </w:pPr>
            <w:r w:rsidRPr="007275DF">
              <w:t>-</w:t>
            </w:r>
          </w:p>
        </w:tc>
      </w:tr>
      <w:tr w:rsidR="007E0896" w:rsidRPr="007275DF" w14:paraId="36E226E9" w14:textId="77777777" w:rsidTr="00E778D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77777777" w:rsidR="007E0896" w:rsidRPr="007275DF" w:rsidRDefault="007E0896" w:rsidP="00E778D8">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C65699" w14:textId="77777777" w:rsidR="007E0896" w:rsidRPr="007275DF" w:rsidRDefault="007E08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7777777" w:rsidR="007E0896" w:rsidRPr="007275DF" w:rsidRDefault="007E0896" w:rsidP="00E778D8">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7275DF" w:rsidRDefault="007E0896" w:rsidP="00E778D8">
            <w:pPr>
              <w:pStyle w:val="TAC"/>
              <w:rPr>
                <w:rFonts w:cs="v4.2.0"/>
                <w:lang w:eastAsia="zh-CN"/>
              </w:rPr>
            </w:pPr>
            <w:r w:rsidRPr="007275DF">
              <w:rPr>
                <w:rFonts w:cs="v4.2.0"/>
                <w:lang w:eastAsia="zh-CN"/>
              </w:rPr>
              <w:t>-</w:t>
            </w:r>
          </w:p>
        </w:tc>
      </w:tr>
      <w:tr w:rsidR="007E0896" w:rsidRPr="007275DF" w14:paraId="7AFA2D19" w14:textId="77777777" w:rsidTr="00E778D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CFB769D" w14:textId="77777777" w:rsidR="007E0896" w:rsidRPr="007275DF" w:rsidRDefault="007E0896" w:rsidP="00E778D8">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60220D3" w14:textId="77777777" w:rsidR="007E0896" w:rsidRPr="007275DF" w:rsidRDefault="007E0896" w:rsidP="00E778D8">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D76CAB"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7777777" w:rsidR="007E0896" w:rsidRPr="007275DF" w:rsidRDefault="007E0896" w:rsidP="00E778D8">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7777777" w:rsidR="007E0896" w:rsidRPr="007275DF" w:rsidRDefault="007E0896" w:rsidP="00E778D8">
            <w:pPr>
              <w:pStyle w:val="TAC"/>
              <w:rPr>
                <w:rFonts w:cs="v4.2.0"/>
                <w:lang w:eastAsia="zh-CN"/>
              </w:rPr>
            </w:pPr>
            <w:r w:rsidRPr="007275DF">
              <w:rPr>
                <w:rFonts w:cs="v4.2.0"/>
                <w:bCs/>
                <w:lang w:eastAsia="zh-CN"/>
              </w:rPr>
              <w:t>SSB.1 CCA</w:t>
            </w:r>
          </w:p>
        </w:tc>
      </w:tr>
      <w:tr w:rsidR="007E0896" w:rsidRPr="007275DF" w14:paraId="595F1368" w14:textId="77777777" w:rsidTr="00E778D8">
        <w:trPr>
          <w:cantSplit/>
          <w:trHeight w:val="180"/>
        </w:trPr>
        <w:tc>
          <w:tcPr>
            <w:tcW w:w="1205" w:type="dxa"/>
            <w:tcBorders>
              <w:top w:val="nil"/>
              <w:left w:val="single" w:sz="4" w:space="0" w:color="auto"/>
              <w:bottom w:val="nil"/>
              <w:right w:val="single" w:sz="4" w:space="0" w:color="auto"/>
            </w:tcBorders>
            <w:shd w:val="clear" w:color="auto" w:fill="auto"/>
          </w:tcPr>
          <w:p w14:paraId="6AA1058D" w14:textId="77777777" w:rsidR="007E0896" w:rsidRPr="007275DF" w:rsidRDefault="007E0896" w:rsidP="00E778D8">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E5EDA99" w14:textId="77777777" w:rsidR="007E0896" w:rsidRPr="007275DF" w:rsidRDefault="007E0896" w:rsidP="00E778D8">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36D439"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77777777" w:rsidR="007E0896" w:rsidRPr="007275DF" w:rsidRDefault="007E0896" w:rsidP="00E778D8">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7777777" w:rsidR="007E0896" w:rsidRPr="007275DF" w:rsidRDefault="007E0896" w:rsidP="00E778D8">
            <w:pPr>
              <w:pStyle w:val="TAC"/>
              <w:rPr>
                <w:lang w:val="en-US"/>
              </w:rPr>
            </w:pPr>
            <w:r w:rsidRPr="007275DF">
              <w:rPr>
                <w:rFonts w:cs="v4.2.0"/>
                <w:bCs/>
                <w:lang w:eastAsia="zh-CN"/>
              </w:rPr>
              <w:t>SSB.2 CCA</w:t>
            </w:r>
          </w:p>
        </w:tc>
      </w:tr>
      <w:tr w:rsidR="007E0896" w:rsidRPr="007275DF" w14:paraId="58B9FB0F" w14:textId="77777777" w:rsidTr="00E778D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77777777" w:rsidR="007E0896" w:rsidRPr="007275DF" w:rsidRDefault="007E0896" w:rsidP="00E778D8">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77777777" w:rsidR="007E0896" w:rsidRPr="007275DF" w:rsidRDefault="007E08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77777777" w:rsidR="007E0896" w:rsidRPr="007275DF" w:rsidRDefault="007E08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7E0896" w:rsidRPr="007275DF" w14:paraId="49EA8954" w14:textId="77777777" w:rsidTr="00E778D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77777777" w:rsidR="007E0896" w:rsidRPr="007275DF" w:rsidRDefault="007E0896" w:rsidP="00E778D8">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1944E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7275DF" w:rsidRDefault="007E0896" w:rsidP="00E778D8">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7275DF" w:rsidRDefault="007E0896" w:rsidP="00E778D8">
            <w:pPr>
              <w:pStyle w:val="TAC"/>
              <w:rPr>
                <w:lang w:eastAsia="zh-CN"/>
              </w:rPr>
            </w:pPr>
            <w:r w:rsidRPr="007275DF">
              <w:t>SMTC.4</w:t>
            </w:r>
          </w:p>
        </w:tc>
      </w:tr>
      <w:tr w:rsidR="007E0896" w:rsidRPr="007275DF" w14:paraId="595B3654" w14:textId="77777777" w:rsidTr="00E778D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77777777" w:rsidR="007E0896" w:rsidRPr="007275DF" w:rsidRDefault="007E0896" w:rsidP="00E778D8">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7275DF" w:rsidRDefault="007E0896" w:rsidP="00E778D8">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7777777" w:rsidR="007E0896" w:rsidRPr="007275DF" w:rsidRDefault="007E0896" w:rsidP="00E778D8">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7275DF" w:rsidRDefault="007E0896" w:rsidP="00E778D8">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7275DF" w:rsidRDefault="007E0896" w:rsidP="00E778D8">
            <w:pPr>
              <w:pStyle w:val="TAC"/>
              <w:rPr>
                <w:lang w:val="en-US"/>
              </w:rPr>
            </w:pPr>
            <w:r w:rsidRPr="007275DF">
              <w:rPr>
                <w:lang w:val="en-US"/>
              </w:rPr>
              <w:t>30</w:t>
            </w:r>
          </w:p>
        </w:tc>
      </w:tr>
      <w:tr w:rsidR="007E0896" w:rsidRPr="007275DF" w14:paraId="691F6A75"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B4013FA" w14:textId="77777777" w:rsidR="007E0896" w:rsidRPr="007275DF" w:rsidRDefault="007E0896" w:rsidP="00E778D8">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77777777" w:rsidR="007E0896" w:rsidRPr="007275DF" w:rsidRDefault="007E08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011A95"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7275DF" w:rsidRDefault="007E0896" w:rsidP="00E778D8">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7275DF" w:rsidRDefault="007E0896" w:rsidP="00E778D8">
            <w:pPr>
              <w:pStyle w:val="TAC"/>
              <w:rPr>
                <w:lang w:val="en-US"/>
              </w:rPr>
            </w:pPr>
            <w:r>
              <w:rPr>
                <w:lang w:val="en-US"/>
              </w:rPr>
              <w:t>P</w:t>
            </w:r>
            <w:r w:rsidRPr="00091D48">
              <w:rPr>
                <w:vertAlign w:val="subscript"/>
                <w:lang w:val="en-US"/>
              </w:rPr>
              <w:t>CCA_DL</w:t>
            </w:r>
            <w:r>
              <w:rPr>
                <w:lang w:val="en-US"/>
              </w:rPr>
              <w:t>=0.9375</w:t>
            </w:r>
          </w:p>
        </w:tc>
      </w:tr>
      <w:tr w:rsidR="007E0896" w:rsidRPr="007275DF" w14:paraId="20BF608A"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7275DF" w:rsidRDefault="007E08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77777777" w:rsidR="007E0896" w:rsidRPr="007275DF" w:rsidRDefault="007E08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769286E"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240C5E3"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9F44651" w14:textId="77777777" w:rsidR="007E0896" w:rsidRPr="007275DF" w:rsidRDefault="007E0896" w:rsidP="00E778D8">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DAA44EC"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822F935" w14:textId="77777777" w:rsidR="007E0896" w:rsidRPr="007275DF" w:rsidRDefault="007E0896" w:rsidP="00E778D8">
            <w:pPr>
              <w:pStyle w:val="TAC"/>
              <w:rPr>
                <w:lang w:val="en-US"/>
              </w:rPr>
            </w:pPr>
          </w:p>
        </w:tc>
      </w:tr>
      <w:tr w:rsidR="007E0896" w:rsidRPr="007275DF" w14:paraId="67EB5314"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8E75264" w14:textId="77777777" w:rsidR="007E0896" w:rsidRPr="007275DF" w:rsidRDefault="007E0896" w:rsidP="00E778D8">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77777777" w:rsidR="007E0896" w:rsidRPr="007275DF" w:rsidRDefault="007E08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4D911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7E0896" w:rsidRPr="007275DF" w14:paraId="29BDBEBF"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7275DF" w:rsidRDefault="007E08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77777777" w:rsidR="007E0896" w:rsidRPr="007275DF" w:rsidRDefault="007E08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522933"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7E0896" w:rsidRPr="007275DF" w14:paraId="3DAD4514"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7275DF" w:rsidRDefault="007E0896" w:rsidP="00E778D8">
            <w:pPr>
              <w:pStyle w:val="TAL"/>
              <w:rPr>
                <w:lang w:val="it-IT" w:eastAsia="zh-CN"/>
              </w:rPr>
            </w:pPr>
            <w:r>
              <w:rPr>
                <w:lang w:val="en-US" w:eastAsia="zh-CN"/>
              </w:rPr>
              <w:t>L</w:t>
            </w:r>
            <w:r w:rsidRPr="0072659E">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F161BF" w14:textId="77777777" w:rsidR="007E0896" w:rsidRPr="007275DF" w:rsidRDefault="007E08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Default="007E0896" w:rsidP="00E778D8">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Default="007E0896" w:rsidP="00E778D8">
            <w:pPr>
              <w:pStyle w:val="TAC"/>
              <w:rPr>
                <w:lang w:val="en-US"/>
              </w:rPr>
            </w:pPr>
            <w:r>
              <w:rPr>
                <w:lang w:val="en-US"/>
              </w:rPr>
              <w:t>12</w:t>
            </w:r>
          </w:p>
        </w:tc>
      </w:tr>
      <w:tr w:rsidR="007E0896" w:rsidRPr="007275DF" w14:paraId="2271A71D"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7275DF" w:rsidRDefault="007E0896" w:rsidP="00E778D8">
            <w:pPr>
              <w:pStyle w:val="TAL"/>
              <w:rPr>
                <w:lang w:val="it-IT" w:eastAsia="zh-CN"/>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7275DF" w:rsidRDefault="007E0896" w:rsidP="00E778D8">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F16DB61" w14:textId="77777777" w:rsidR="007E0896" w:rsidRPr="007275DF" w:rsidRDefault="007E08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Default="007E08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Default="007E08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7E0896" w:rsidRPr="007275DF" w14:paraId="4674D624"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77777777" w:rsidR="007E0896" w:rsidRPr="007275DF" w:rsidRDefault="007E0896" w:rsidP="00E778D8">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7275DF" w:rsidRDefault="007E0896" w:rsidP="00E778D8">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7275DF" w:rsidRDefault="007E0896" w:rsidP="00E778D8">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7275DF" w:rsidRDefault="007E0896" w:rsidP="00E778D8">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7275DF" w:rsidRDefault="007E0896" w:rsidP="00E778D8">
            <w:pPr>
              <w:pStyle w:val="TAC"/>
            </w:pPr>
          </w:p>
        </w:tc>
      </w:tr>
      <w:tr w:rsidR="007E0896" w:rsidRPr="007275DF" w14:paraId="3F77AE9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77777777" w:rsidR="007E0896" w:rsidRPr="007275DF" w:rsidRDefault="007E0896" w:rsidP="00E778D8">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7275DF" w:rsidRDefault="007E0896" w:rsidP="00E778D8">
            <w:pPr>
              <w:pStyle w:val="TAC"/>
            </w:pPr>
          </w:p>
        </w:tc>
      </w:tr>
      <w:tr w:rsidR="007E0896" w:rsidRPr="007275DF" w14:paraId="763F225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77777777" w:rsidR="007E0896" w:rsidRPr="007275DF" w:rsidRDefault="007E0896" w:rsidP="00E778D8">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7275DF" w:rsidRDefault="007E0896" w:rsidP="00E778D8">
            <w:pPr>
              <w:pStyle w:val="TAC"/>
            </w:pPr>
          </w:p>
        </w:tc>
      </w:tr>
      <w:tr w:rsidR="007E0896" w:rsidRPr="007275DF" w14:paraId="615BEF6C"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77777777" w:rsidR="007E0896" w:rsidRPr="007275DF" w:rsidRDefault="007E0896" w:rsidP="00E778D8">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7275DF" w:rsidRDefault="007E0896" w:rsidP="00E778D8">
            <w:pPr>
              <w:pStyle w:val="TAC"/>
            </w:pPr>
          </w:p>
        </w:tc>
      </w:tr>
      <w:tr w:rsidR="007E0896" w:rsidRPr="007275DF" w14:paraId="54E8EEF7"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77777777" w:rsidR="007E0896" w:rsidRPr="007275DF" w:rsidRDefault="007E0896" w:rsidP="00E778D8">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11263609" w14:textId="77777777" w:rsidR="007E0896" w:rsidRPr="007275DF" w:rsidRDefault="007E0896" w:rsidP="00E778D8">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7275DF" w:rsidRDefault="007E0896" w:rsidP="00E778D8">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7275DF" w:rsidRDefault="007E0896" w:rsidP="00E778D8">
            <w:pPr>
              <w:pStyle w:val="TAC"/>
            </w:pPr>
            <w:r w:rsidRPr="007275DF">
              <w:t>0</w:t>
            </w:r>
          </w:p>
        </w:tc>
      </w:tr>
      <w:tr w:rsidR="007E0896" w:rsidRPr="007275DF" w14:paraId="534AB934"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77777777" w:rsidR="007E0896" w:rsidRPr="007275DF" w:rsidRDefault="007E0896" w:rsidP="00E778D8">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7275DF" w:rsidRDefault="007E0896" w:rsidP="00E778D8">
            <w:pPr>
              <w:pStyle w:val="TAC"/>
            </w:pPr>
          </w:p>
        </w:tc>
      </w:tr>
      <w:tr w:rsidR="007E0896" w:rsidRPr="007275DF" w14:paraId="79D18066"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77777777" w:rsidR="007E0896" w:rsidRPr="007275DF" w:rsidRDefault="007E0896" w:rsidP="00E778D8">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7275DF" w:rsidRDefault="007E0896" w:rsidP="00E778D8">
            <w:pPr>
              <w:pStyle w:val="TAC"/>
            </w:pPr>
          </w:p>
        </w:tc>
      </w:tr>
      <w:tr w:rsidR="007E0896" w:rsidRPr="007275DF" w14:paraId="237EF368" w14:textId="77777777" w:rsidTr="00E778D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77777777" w:rsidR="007E0896" w:rsidRPr="007275DF" w:rsidRDefault="007E0896" w:rsidP="00E778D8">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7275DF" w:rsidRDefault="007E0896" w:rsidP="00E778D8">
            <w:pPr>
              <w:pStyle w:val="TAC"/>
            </w:pPr>
          </w:p>
        </w:tc>
      </w:tr>
      <w:tr w:rsidR="007E0896" w:rsidRPr="007275DF" w14:paraId="1A7B049A"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77777777" w:rsidR="007E0896" w:rsidRPr="007275DF" w:rsidRDefault="007E0896" w:rsidP="00E778D8">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7275DF" w:rsidRDefault="007E0896" w:rsidP="00E778D8">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7275DF" w:rsidRDefault="007E0896" w:rsidP="00E778D8">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7275DF" w:rsidRDefault="007E0896" w:rsidP="00E778D8">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7275DF" w:rsidRDefault="007E0896" w:rsidP="00E778D8">
            <w:pPr>
              <w:pStyle w:val="TAC"/>
            </w:pPr>
          </w:p>
        </w:tc>
      </w:tr>
      <w:tr w:rsidR="00281FCA" w:rsidRPr="007275DF" w14:paraId="015364B5"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7275DF" w:rsidRDefault="00281FCA" w:rsidP="00281FCA">
            <w:pPr>
              <w:pStyle w:val="TAL"/>
            </w:pPr>
            <w:r w:rsidRPr="004849DD">
              <w:rPr>
                <w:rFonts w:eastAsia="Calibri"/>
                <w:position w:val="-12"/>
                <w:szCs w:val="22"/>
              </w:rPr>
              <w:object w:dxaOrig="255" w:dyaOrig="255" w14:anchorId="7394970D">
                <v:shape id="_x0000_i1079" type="#_x0000_t75" style="width:15.8pt;height:15.8pt" o:ole="" fillcolor="window">
                  <v:imagedata r:id="rId13" o:title=""/>
                </v:shape>
                <o:OLEObject Type="Embed" ProgID="Equation.3" ShapeID="_x0000_i1079" DrawAspect="Content" ObjectID="_1782661685"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77777777" w:rsidR="00281FCA" w:rsidRPr="007275DF" w:rsidRDefault="00281FCA" w:rsidP="00281FCA">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B50AD26" w14:textId="77777777" w:rsidR="00281FCA" w:rsidRPr="007275DF" w:rsidRDefault="00281FCA" w:rsidP="00281FCA">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7275DF" w:rsidRDefault="00281FCA" w:rsidP="00281FCA">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7275DF" w:rsidRDefault="00281FCA" w:rsidP="00281FCA">
            <w:pPr>
              <w:pStyle w:val="TAC"/>
            </w:pPr>
            <w:r w:rsidRPr="007275DF">
              <w:t>-</w:t>
            </w:r>
            <w:r>
              <w:t>98</w:t>
            </w:r>
          </w:p>
        </w:tc>
      </w:tr>
      <w:tr w:rsidR="00281FCA" w:rsidRPr="007275DF" w14:paraId="17B8883E"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7275DF" w:rsidRDefault="00281FCA" w:rsidP="00281FCA">
            <w:pPr>
              <w:pStyle w:val="TAL"/>
            </w:pPr>
            <w:r w:rsidRPr="004849DD">
              <w:rPr>
                <w:rFonts w:eastAsia="Calibri"/>
                <w:position w:val="-12"/>
                <w:szCs w:val="22"/>
              </w:rPr>
              <w:object w:dxaOrig="255" w:dyaOrig="255" w14:anchorId="2673C755">
                <v:shape id="_x0000_i1080" type="#_x0000_t75" style="width:15.8pt;height:15.8pt" o:ole="" fillcolor="window">
                  <v:imagedata r:id="rId13" o:title=""/>
                </v:shape>
                <o:OLEObject Type="Embed" ProgID="Equation.3" ShapeID="_x0000_i1080" DrawAspect="Content" ObjectID="_1782661686"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7275DF" w:rsidRDefault="00281FCA" w:rsidP="00281FCA">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77777777" w:rsidR="00281FCA" w:rsidRPr="007275DF" w:rsidRDefault="00281FCA" w:rsidP="00281FCA">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7275DF" w:rsidRDefault="00281FCA" w:rsidP="00281FCA">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7275DF" w:rsidRDefault="00281FCA" w:rsidP="00281FCA">
            <w:pPr>
              <w:pStyle w:val="TAC"/>
            </w:pPr>
            <w:r>
              <w:t>-95</w:t>
            </w:r>
          </w:p>
        </w:tc>
      </w:tr>
      <w:tr w:rsidR="007E0896" w:rsidRPr="007275DF" w14:paraId="3D373012" w14:textId="77777777" w:rsidTr="00E778D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77777777" w:rsidR="007E0896" w:rsidRPr="007275DF" w:rsidRDefault="007E0896" w:rsidP="00E778D8">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7275DF" w:rsidRDefault="007E08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77777777" w:rsidR="007E0896" w:rsidRPr="007275DF" w:rsidRDefault="007E0896" w:rsidP="00E778D8">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7275DF" w:rsidRDefault="007E0896" w:rsidP="00E778D8">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7275DF" w:rsidRDefault="007E0896" w:rsidP="00E778D8">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7275DF" w:rsidRDefault="007E0896" w:rsidP="00E778D8">
            <w:pPr>
              <w:pStyle w:val="TAC"/>
            </w:pPr>
            <w:r w:rsidRPr="007275DF">
              <w:t>-88</w:t>
            </w:r>
          </w:p>
        </w:tc>
      </w:tr>
      <w:tr w:rsidR="007E0896" w:rsidRPr="007275DF" w14:paraId="2F2E0A49"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7275DF" w:rsidRDefault="007E0896" w:rsidP="00E778D8">
            <w:pPr>
              <w:pStyle w:val="TAL"/>
            </w:pPr>
            <w:r w:rsidRPr="004849DD">
              <w:rPr>
                <w:position w:val="-12"/>
              </w:rPr>
              <w:object w:dxaOrig="600" w:dyaOrig="255" w14:anchorId="42B2DA3A">
                <v:shape id="_x0000_i1081" type="#_x0000_t75" style="width:30.8pt;height:15.8pt" o:ole="" fillcolor="window">
                  <v:imagedata r:id="rId44" o:title=""/>
                </v:shape>
                <o:OLEObject Type="Embed" ProgID="Equation.3" ShapeID="_x0000_i1081" DrawAspect="Content" ObjectID="_1782661687" r:id="rId77"/>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7275DF" w:rsidRDefault="007E08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7275DF" w:rsidRDefault="007E08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7275DF" w:rsidRDefault="007E08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7275DF" w:rsidRDefault="007E0896" w:rsidP="00E778D8">
            <w:pPr>
              <w:pStyle w:val="TAC"/>
            </w:pPr>
            <w:r w:rsidRPr="007275DF">
              <w:t>7</w:t>
            </w:r>
          </w:p>
        </w:tc>
      </w:tr>
      <w:tr w:rsidR="007E0896" w:rsidRPr="007275DF" w14:paraId="2F56859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7275DF" w:rsidRDefault="007E0896" w:rsidP="00E778D8">
            <w:pPr>
              <w:pStyle w:val="TAL"/>
            </w:pPr>
            <w:r w:rsidRPr="004849DD">
              <w:rPr>
                <w:position w:val="-12"/>
              </w:rPr>
              <w:object w:dxaOrig="840" w:dyaOrig="255" w14:anchorId="626AAE72">
                <v:shape id="_x0000_i1082" type="#_x0000_t75" style="width:46.2pt;height:15.8pt" o:ole="" fillcolor="window">
                  <v:imagedata r:id="rId46" o:title=""/>
                </v:shape>
                <o:OLEObject Type="Embed" ProgID="Equation.3" ShapeID="_x0000_i1082" DrawAspect="Content" ObjectID="_1782661688" r:id="rId78"/>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7275DF" w:rsidRDefault="007E08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7275DF" w:rsidRDefault="007E08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7275DF" w:rsidRDefault="007E08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7275DF" w:rsidRDefault="007E0896" w:rsidP="00E778D8">
            <w:pPr>
              <w:pStyle w:val="TAC"/>
            </w:pPr>
            <w:r w:rsidRPr="007275DF">
              <w:t>7</w:t>
            </w:r>
          </w:p>
        </w:tc>
      </w:tr>
      <w:tr w:rsidR="00281FCA" w:rsidRPr="007275DF" w14:paraId="181E63ED" w14:textId="77777777" w:rsidTr="00E778D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7275DF" w:rsidRDefault="00281FCA" w:rsidP="00281FCA">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77777777" w:rsidR="00281FCA" w:rsidRPr="007275DF" w:rsidRDefault="00281FCA" w:rsidP="00281FCA">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77777777" w:rsidR="00281FCA" w:rsidRPr="007275DF" w:rsidRDefault="00281FCA" w:rsidP="00281FCA">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7275DF" w:rsidRDefault="00281FCA" w:rsidP="00281FCA">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7275DF" w:rsidRDefault="00281FCA" w:rsidP="00281FCA">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7275DF" w:rsidRDefault="00281FCA" w:rsidP="00281FCA">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7275DF" w:rsidRDefault="00281FCA" w:rsidP="00281FCA">
            <w:pPr>
              <w:pStyle w:val="TAC"/>
            </w:pPr>
            <w:r w:rsidRPr="007275DF">
              <w:t>-</w:t>
            </w:r>
            <w:r>
              <w:t>54.64</w:t>
            </w:r>
          </w:p>
        </w:tc>
      </w:tr>
      <w:tr w:rsidR="007E0896" w:rsidRPr="007275DF" w14:paraId="5C5D564D"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77777777" w:rsidR="007E0896" w:rsidRPr="007275DF" w:rsidRDefault="007E0896" w:rsidP="00E778D8">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057ED1" w14:textId="77777777" w:rsidR="007E0896" w:rsidRPr="007275DF" w:rsidRDefault="007E0896" w:rsidP="00E778D8">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7275DF" w:rsidRDefault="007E0896" w:rsidP="00E778D8">
            <w:pPr>
              <w:pStyle w:val="TAC"/>
            </w:pPr>
            <w:r w:rsidRPr="007275DF">
              <w:rPr>
                <w:rFonts w:cs="v4.2.0"/>
              </w:rPr>
              <w:t>AWGN</w:t>
            </w:r>
          </w:p>
        </w:tc>
      </w:tr>
      <w:tr w:rsidR="007E0896" w:rsidRPr="007275DF" w14:paraId="14F3A03F" w14:textId="77777777" w:rsidTr="00E778D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3C4A650" w14:textId="77777777" w:rsidR="007E0896" w:rsidRPr="007275DF" w:rsidRDefault="007E0896" w:rsidP="00E778D8">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A2CF27A" w14:textId="77777777" w:rsidR="007E0896" w:rsidRPr="007275DF" w:rsidRDefault="007E0896" w:rsidP="00E778D8">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1B34147">
                <v:shape id="_x0000_i1083" type="#_x0000_t75" style="width:15.8pt;height:15.8pt" o:ole="" fillcolor="window">
                  <v:imagedata r:id="rId13" o:title=""/>
                </v:shape>
                <o:OLEObject Type="Embed" ProgID="Equation.3" ShapeID="_x0000_i1083" DrawAspect="Content" ObjectID="_1782661689" r:id="rId79"/>
              </w:object>
            </w:r>
            <w:r w:rsidRPr="007275DF">
              <w:rPr>
                <w:lang w:val="en-US"/>
              </w:rPr>
              <w:t xml:space="preserve"> to be fulfilled.</w:t>
            </w:r>
          </w:p>
          <w:p w14:paraId="195EFAA1" w14:textId="77777777" w:rsidR="007E0896" w:rsidRPr="007275DF" w:rsidRDefault="007E0896" w:rsidP="00E778D8">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C1B0D4" w14:textId="77777777" w:rsidR="007E0896" w:rsidRPr="007275DF" w:rsidRDefault="007E0896" w:rsidP="00E778D8">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0A993A7" w14:textId="77777777" w:rsidR="007E0896" w:rsidRPr="007275DF" w:rsidRDefault="007E0896" w:rsidP="00E778D8">
            <w:pPr>
              <w:pStyle w:val="TAN"/>
            </w:pPr>
            <w:r w:rsidRPr="007275DF">
              <w:t>Note 5:</w:t>
            </w:r>
            <w:r w:rsidRPr="007275DF">
              <w:tab/>
              <w:t>For UE supporting semi-static channel access and network configuring semi-static channel occupancy.</w:t>
            </w:r>
          </w:p>
          <w:p w14:paraId="04923108" w14:textId="77777777" w:rsidR="007E0896" w:rsidRPr="007275DF" w:rsidRDefault="007E0896" w:rsidP="00E778D8">
            <w:pPr>
              <w:pStyle w:val="TAN"/>
              <w:jc w:val="both"/>
            </w:pPr>
            <w:r>
              <w:t>Note 6:</w:t>
            </w:r>
            <w:r>
              <w:tab/>
              <w:t>For UE supporting dynamic channel access and network configuring dynamic channel occupancy.</w:t>
            </w:r>
          </w:p>
          <w:p w14:paraId="776FBEB2" w14:textId="77777777" w:rsidR="007E0896" w:rsidRPr="007275DF" w:rsidRDefault="007E0896" w:rsidP="00E778D8">
            <w:pPr>
              <w:pStyle w:val="TAN"/>
              <w:rPr>
                <w:sz w:val="14"/>
              </w:rPr>
            </w:pPr>
            <w:r w:rsidRPr="007275DF">
              <w:t>Note 7:</w:t>
            </w:r>
            <w:r w:rsidRPr="007275DF">
              <w:tab/>
              <w:t>For UE supporting both semi-static and dynamic channel access, the UE must be tested under dynamic channel access configuration.</w:t>
            </w:r>
          </w:p>
        </w:tc>
      </w:tr>
      <w:bookmarkEnd w:id="20"/>
    </w:tbl>
    <w:p w14:paraId="58859BA9" w14:textId="77777777" w:rsidR="007E0896" w:rsidRPr="007E0896" w:rsidRDefault="007E0896" w:rsidP="007E0896"/>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2614FD29" w14:textId="77777777" w:rsidR="000E7014" w:rsidRPr="007275DF" w:rsidRDefault="000E7014" w:rsidP="000E7014">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0E40D647" w14:textId="77777777" w:rsidR="000E7014" w:rsidRPr="007275DF" w:rsidRDefault="000E7014" w:rsidP="000E7014">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68692719" w14:textId="77777777" w:rsidR="000E7014" w:rsidRPr="007275DF" w:rsidRDefault="000E7014" w:rsidP="000E7014">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250DEAF6" w14:textId="77777777" w:rsidR="000E7014" w:rsidRPr="00146AF9" w:rsidRDefault="000E7014" w:rsidP="000E7014">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21FBA308" w14:textId="77777777" w:rsidR="000E7014" w:rsidRPr="007275DF" w:rsidRDefault="000E7014" w:rsidP="000E701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80A5556" w14:textId="416DBCC9" w:rsidR="000E7014" w:rsidRPr="007275DF" w:rsidRDefault="000E7014" w:rsidP="000E7014"/>
    <w:p w14:paraId="5E9DB4C4" w14:textId="5C1D4046" w:rsidR="009428D8" w:rsidRPr="007275DF" w:rsidRDefault="009428D8" w:rsidP="009428D8">
      <w:pPr>
        <w:pStyle w:val="Heading4"/>
      </w:pPr>
      <w:r w:rsidRPr="007275DF">
        <w:lastRenderedPageBreak/>
        <w:t>A.10.4.1.5</w:t>
      </w:r>
      <w:r w:rsidRPr="007275DF">
        <w:tab/>
      </w:r>
      <w:r w:rsidR="00BD50E0">
        <w:t>Void</w:t>
      </w:r>
    </w:p>
    <w:p w14:paraId="11C77D91" w14:textId="7060283E" w:rsidR="009428D8" w:rsidRPr="007275DF" w:rsidRDefault="009428D8" w:rsidP="009428D8">
      <w:pPr>
        <w:pStyle w:val="Heading4"/>
      </w:pPr>
      <w:r w:rsidRPr="007275DF">
        <w:t>A.10.4.1.6</w:t>
      </w:r>
      <w:r w:rsidRPr="007275DF">
        <w:tab/>
      </w:r>
      <w:r w:rsidR="00F553AD">
        <w:t>Void</w:t>
      </w:r>
    </w:p>
    <w:p w14:paraId="0D90A04B" w14:textId="237F61CB" w:rsidR="009428D8" w:rsidRPr="007275DF" w:rsidRDefault="009428D8" w:rsidP="009428D8">
      <w:pPr>
        <w:pStyle w:val="Heading4"/>
      </w:pPr>
      <w:r w:rsidRPr="007275DF">
        <w:t>A.10.4.1.7</w:t>
      </w:r>
      <w:r w:rsidRPr="007275DF">
        <w:tab/>
      </w:r>
      <w:r w:rsidR="00BA5FA8">
        <w:t>Void</w:t>
      </w:r>
    </w:p>
    <w:p w14:paraId="2155DCEB" w14:textId="701CC584" w:rsidR="009428D8" w:rsidRPr="007275DF" w:rsidRDefault="009428D8" w:rsidP="009428D8">
      <w:pPr>
        <w:pStyle w:val="Heading4"/>
      </w:pPr>
      <w:r w:rsidRPr="007275DF">
        <w:t>A.10.4.1.8</w:t>
      </w:r>
      <w:r w:rsidRPr="007275DF">
        <w:tab/>
      </w:r>
      <w:r w:rsidR="00BA5FA8">
        <w:t>Void</w:t>
      </w:r>
    </w:p>
    <w:p w14:paraId="715F9298" w14:textId="35AEDFFA" w:rsidR="009428D8" w:rsidRPr="007275DF" w:rsidRDefault="009428D8" w:rsidP="009428D8">
      <w:pPr>
        <w:pStyle w:val="Heading4"/>
      </w:pPr>
      <w:r w:rsidRPr="007275DF">
        <w:t>A.10.4.1.9</w:t>
      </w:r>
      <w:r w:rsidRPr="007275DF">
        <w:tab/>
      </w:r>
      <w:r w:rsidR="007A0F22">
        <w:t>Void</w:t>
      </w:r>
    </w:p>
    <w:p w14:paraId="0D7BE1B2" w14:textId="7A6D6CC3" w:rsidR="009428D8" w:rsidRPr="007275DF" w:rsidRDefault="009428D8" w:rsidP="009428D8">
      <w:pPr>
        <w:pStyle w:val="Heading4"/>
      </w:pPr>
      <w:r w:rsidRPr="007275DF">
        <w:t>A.10.4.1.10</w:t>
      </w:r>
      <w:r w:rsidRPr="007275DF">
        <w:tab/>
      </w:r>
      <w:r w:rsidR="0060535F">
        <w:t>Void</w:t>
      </w:r>
    </w:p>
    <w:p w14:paraId="4186E68E" w14:textId="7B0BE942" w:rsidR="009428D8" w:rsidRPr="007275DF" w:rsidRDefault="009428D8" w:rsidP="009428D8">
      <w:pPr>
        <w:pStyle w:val="Heading4"/>
      </w:pPr>
      <w:r w:rsidRPr="007275DF">
        <w:t>A.10.4.1.11</w:t>
      </w:r>
      <w:r w:rsidRPr="007275DF">
        <w:tab/>
      </w:r>
      <w:r w:rsidR="006E55F1">
        <w:t>Void</w:t>
      </w:r>
    </w:p>
    <w:p w14:paraId="41A1A6CB" w14:textId="7D26A27C" w:rsidR="009428D8" w:rsidRPr="007275DF" w:rsidRDefault="009428D8" w:rsidP="009428D8">
      <w:pPr>
        <w:pStyle w:val="Heading4"/>
      </w:pPr>
      <w:r w:rsidRPr="007275DF">
        <w:t>A.10.4.1.12</w:t>
      </w:r>
      <w:r w:rsidRPr="007275DF">
        <w:tab/>
      </w:r>
      <w:r w:rsidR="006E55F1">
        <w:t>Void</w:t>
      </w:r>
    </w:p>
    <w:p w14:paraId="25E35C93" w14:textId="1AD24515" w:rsidR="009428D8" w:rsidRPr="007275DF" w:rsidRDefault="009428D8" w:rsidP="009428D8">
      <w:pPr>
        <w:pStyle w:val="Heading3"/>
      </w:pPr>
      <w:r w:rsidRPr="007275DF">
        <w:t>A.10.4.2</w:t>
      </w:r>
      <w:r w:rsidRPr="007275DF">
        <w:tab/>
        <w:t>Inter-frequency measurements</w:t>
      </w:r>
    </w:p>
    <w:p w14:paraId="1E6341DB" w14:textId="44535FD4" w:rsidR="009428D8" w:rsidRDefault="009428D8" w:rsidP="009428D8">
      <w:pPr>
        <w:pStyle w:val="Heading4"/>
      </w:pPr>
      <w:r w:rsidRPr="007275DF">
        <w:t>A.10.4.2.1</w:t>
      </w:r>
      <w:r w:rsidRPr="007275DF">
        <w:tab/>
      </w:r>
      <w:r w:rsidR="00C909BA">
        <w:t>Void</w:t>
      </w:r>
    </w:p>
    <w:p w14:paraId="34FE45E3" w14:textId="445E39B5" w:rsidR="009428D8" w:rsidRPr="007275DF" w:rsidRDefault="009428D8" w:rsidP="009428D8">
      <w:pPr>
        <w:pStyle w:val="Heading4"/>
      </w:pPr>
      <w:r w:rsidRPr="007275DF">
        <w:t>A.10.4.2.2</w:t>
      </w:r>
      <w:r w:rsidRPr="007275DF">
        <w:tab/>
      </w:r>
      <w:r w:rsidR="00C909BA">
        <w:t>Void</w:t>
      </w:r>
    </w:p>
    <w:p w14:paraId="6982A31C" w14:textId="3506EDC8" w:rsidR="00C909BA" w:rsidRPr="007275DF" w:rsidRDefault="00C909BA" w:rsidP="00A27983"/>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C9203F"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7275DF" w:rsidRDefault="00C9203F" w:rsidP="00C9203F">
            <w:pPr>
              <w:pStyle w:val="TAL"/>
            </w:pPr>
            <w:r w:rsidRPr="004849DD">
              <w:rPr>
                <w:rFonts w:eastAsia="Calibri"/>
                <w:position w:val="-12"/>
                <w:szCs w:val="22"/>
              </w:rPr>
              <w:object w:dxaOrig="255" w:dyaOrig="255" w14:anchorId="6162F979">
                <v:shape id="_x0000_i1084" type="#_x0000_t75" style="width:15.8pt;height:15.8pt" o:ole="" fillcolor="window">
                  <v:imagedata r:id="rId13" o:title=""/>
                </v:shape>
                <o:OLEObject Type="Embed" ProgID="Equation.3" ShapeID="_x0000_i1084" DrawAspect="Content" ObjectID="_1782661690"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C9203F" w:rsidRPr="007275DF" w:rsidRDefault="00C9203F" w:rsidP="00C9203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C9203F" w:rsidRPr="007275DF" w:rsidRDefault="00C9203F" w:rsidP="00C9203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7275DF" w:rsidRDefault="00C9203F" w:rsidP="00C9203F">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7275DF" w:rsidRDefault="00C9203F" w:rsidP="00C9203F">
            <w:pPr>
              <w:pStyle w:val="TAC"/>
            </w:pPr>
            <w:r w:rsidRPr="007275DF">
              <w:t>-</w:t>
            </w:r>
            <w:r>
              <w:t>98</w:t>
            </w:r>
          </w:p>
        </w:tc>
      </w:tr>
      <w:tr w:rsidR="00C9203F"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7275DF" w:rsidRDefault="00C9203F" w:rsidP="00C9203F">
            <w:pPr>
              <w:pStyle w:val="TAL"/>
            </w:pPr>
            <w:r w:rsidRPr="004849DD">
              <w:rPr>
                <w:rFonts w:eastAsia="Calibri"/>
                <w:position w:val="-12"/>
                <w:szCs w:val="22"/>
              </w:rPr>
              <w:object w:dxaOrig="255" w:dyaOrig="255" w14:anchorId="2D098720">
                <v:shape id="_x0000_i1085" type="#_x0000_t75" style="width:15.8pt;height:15.8pt" o:ole="" fillcolor="window">
                  <v:imagedata r:id="rId13" o:title=""/>
                </v:shape>
                <o:OLEObject Type="Embed" ProgID="Equation.3" ShapeID="_x0000_i1085" DrawAspect="Content" ObjectID="_1782661691"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C9203F" w:rsidRPr="007275DF" w:rsidRDefault="00C9203F" w:rsidP="00C9203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C9203F" w:rsidRPr="007275DF" w:rsidRDefault="00C9203F" w:rsidP="00C9203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7275DF" w:rsidRDefault="00C9203F" w:rsidP="00C9203F">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7275DF" w:rsidRDefault="00C9203F" w:rsidP="00C9203F">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8pt;height:15.8pt" o:ole="" fillcolor="window">
                  <v:imagedata r:id="rId44" o:title=""/>
                </v:shape>
                <o:OLEObject Type="Embed" ProgID="Equation.3" ShapeID="_x0000_i1086" DrawAspect="Content" ObjectID="_1782661692"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6.2pt;height:15.8pt" o:ole="" fillcolor="window">
                  <v:imagedata r:id="rId46" o:title=""/>
                </v:shape>
                <o:OLEObject Type="Embed" ProgID="Equation.3" ShapeID="_x0000_i1087" DrawAspect="Content" ObjectID="_1782661693"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8pt;height:15.8pt" o:ole="" fillcolor="window">
                  <v:imagedata r:id="rId13" o:title=""/>
                </v:shape>
                <o:OLEObject Type="Embed" ProgID="Equation.3" ShapeID="_x0000_i1088" DrawAspect="Content" ObjectID="_1782661694"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1B04B5"/>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E74449"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E74449" w:rsidRPr="007275DF" w:rsidRDefault="00E74449" w:rsidP="00E74449">
            <w:pPr>
              <w:pStyle w:val="TAL"/>
            </w:pPr>
            <w:r w:rsidRPr="004849DD">
              <w:rPr>
                <w:rFonts w:eastAsia="Calibri"/>
                <w:position w:val="-12"/>
                <w:szCs w:val="22"/>
              </w:rPr>
              <w:object w:dxaOrig="255" w:dyaOrig="255" w14:anchorId="08262D36">
                <v:shape id="_x0000_i1089" type="#_x0000_t75" style="width:15.8pt;height:15.8pt" o:ole="" fillcolor="window">
                  <v:imagedata r:id="rId13" o:title=""/>
                </v:shape>
                <o:OLEObject Type="Embed" ProgID="Equation.3" ShapeID="_x0000_i1089" DrawAspect="Content" ObjectID="_1782661695"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E74449" w:rsidRPr="007275DF" w:rsidRDefault="00E74449" w:rsidP="00E7444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E74449" w:rsidRPr="007275DF" w:rsidRDefault="00E74449" w:rsidP="00E74449">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655FD5F8" w:rsidR="00E74449" w:rsidRPr="007275DF" w:rsidRDefault="00E74449" w:rsidP="00E74449">
            <w:pPr>
              <w:pStyle w:val="TAC"/>
            </w:pPr>
            <w:r w:rsidRPr="007275DF">
              <w:t>-</w:t>
            </w:r>
            <w:r>
              <w:t>98</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C126BA3" w:rsidR="00E74449" w:rsidRPr="007275DF" w:rsidRDefault="00E74449" w:rsidP="00E74449">
            <w:pPr>
              <w:pStyle w:val="TAC"/>
            </w:pPr>
            <w:r w:rsidRPr="007275DF">
              <w:t>-</w:t>
            </w:r>
            <w:r>
              <w:t>98</w:t>
            </w:r>
          </w:p>
        </w:tc>
      </w:tr>
      <w:tr w:rsidR="00E74449"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E74449" w:rsidRPr="007275DF" w:rsidRDefault="00E74449" w:rsidP="00E74449">
            <w:pPr>
              <w:pStyle w:val="TAL"/>
            </w:pPr>
            <w:r w:rsidRPr="004849DD">
              <w:rPr>
                <w:rFonts w:eastAsia="Calibri"/>
                <w:position w:val="-12"/>
                <w:szCs w:val="22"/>
              </w:rPr>
              <w:object w:dxaOrig="255" w:dyaOrig="255" w14:anchorId="3BA1140F">
                <v:shape id="_x0000_i1090" type="#_x0000_t75" style="width:15.8pt;height:15.8pt" o:ole="" fillcolor="window">
                  <v:imagedata r:id="rId13" o:title=""/>
                </v:shape>
                <o:OLEObject Type="Embed" ProgID="Equation.3" ShapeID="_x0000_i1090" DrawAspect="Content" ObjectID="_1782661696"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E74449" w:rsidRPr="007275DF" w:rsidRDefault="00E74449" w:rsidP="00E7444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E74449" w:rsidRPr="007275DF" w:rsidRDefault="00E74449" w:rsidP="00E74449">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28A085C1" w:rsidR="00E74449" w:rsidRPr="007275DF" w:rsidRDefault="00E74449" w:rsidP="00E74449">
            <w:pPr>
              <w:pStyle w:val="TAC"/>
            </w:pPr>
            <w:r w:rsidRPr="007275DF">
              <w:t>-</w:t>
            </w:r>
            <w:r>
              <w:t>95</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79B82514" w:rsidR="00E74449" w:rsidRPr="007275DF" w:rsidRDefault="00E74449" w:rsidP="00E74449">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8pt;height:15.8pt" o:ole="" fillcolor="window">
                  <v:imagedata r:id="rId44" o:title=""/>
                </v:shape>
                <o:OLEObject Type="Embed" ProgID="Equation.3" ShapeID="_x0000_i1091" DrawAspect="Content" ObjectID="_1782661697"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6.2pt;height:15.8pt" o:ole="" fillcolor="window">
                  <v:imagedata r:id="rId46" o:title=""/>
                </v:shape>
                <o:OLEObject Type="Embed" ProgID="Equation.3" ShapeID="_x0000_i1092" DrawAspect="Content" ObjectID="_1782661698"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8pt;height:15.8pt" o:ole="" fillcolor="window">
                  <v:imagedata r:id="rId13" o:title=""/>
                </v:shape>
                <o:OLEObject Type="Embed" ProgID="Equation.3" ShapeID="_x0000_i1093" DrawAspect="Content" ObjectID="_1782661699"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lastRenderedPageBreak/>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115DB"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7275DF" w:rsidRDefault="00E115DB" w:rsidP="00E115DB">
            <w:pPr>
              <w:pStyle w:val="TAL"/>
            </w:pPr>
            <w:r w:rsidRPr="004849DD">
              <w:rPr>
                <w:rFonts w:eastAsia="Calibri"/>
                <w:position w:val="-12"/>
                <w:szCs w:val="22"/>
              </w:rPr>
              <w:object w:dxaOrig="255" w:dyaOrig="255" w14:anchorId="68F46553">
                <v:shape id="_x0000_i1094" type="#_x0000_t75" style="width:15.8pt;height:15.8pt" o:ole="" fillcolor="window">
                  <v:imagedata r:id="rId13" o:title=""/>
                </v:shape>
                <o:OLEObject Type="Embed" ProgID="Equation.3" ShapeID="_x0000_i1094" DrawAspect="Content" ObjectID="_1782661700"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115DB" w:rsidRPr="007275DF" w:rsidRDefault="00E115DB" w:rsidP="00E115DB">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115DB" w:rsidRPr="007275DF" w:rsidRDefault="00E115DB" w:rsidP="00E115DB">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7275DF" w:rsidRDefault="00E115DB" w:rsidP="00E115DB">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7275DF" w:rsidRDefault="00E115DB" w:rsidP="00E115DB">
            <w:pPr>
              <w:pStyle w:val="TAC"/>
            </w:pPr>
            <w:r w:rsidRPr="007275DF">
              <w:t>-</w:t>
            </w:r>
            <w:r>
              <w:t>98</w:t>
            </w:r>
          </w:p>
        </w:tc>
      </w:tr>
      <w:tr w:rsidR="00E115DB"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7275DF" w:rsidRDefault="00E115DB" w:rsidP="00E115DB">
            <w:pPr>
              <w:pStyle w:val="TAL"/>
            </w:pPr>
            <w:r w:rsidRPr="004849DD">
              <w:rPr>
                <w:rFonts w:eastAsia="Calibri"/>
                <w:position w:val="-12"/>
                <w:szCs w:val="22"/>
              </w:rPr>
              <w:object w:dxaOrig="255" w:dyaOrig="255" w14:anchorId="02E01140">
                <v:shape id="_x0000_i1095" type="#_x0000_t75" style="width:15.8pt;height:15.8pt" o:ole="" fillcolor="window">
                  <v:imagedata r:id="rId13" o:title=""/>
                </v:shape>
                <o:OLEObject Type="Embed" ProgID="Equation.3" ShapeID="_x0000_i1095" DrawAspect="Content" ObjectID="_1782661701"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115DB" w:rsidRPr="007275DF" w:rsidRDefault="00E115DB" w:rsidP="00E115DB">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115DB" w:rsidRPr="007275DF" w:rsidRDefault="00E115DB" w:rsidP="00E115DB">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7275DF" w:rsidRDefault="00E115DB" w:rsidP="00E115DB">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7275DF" w:rsidRDefault="00E115DB" w:rsidP="00E115DB">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8pt;height:15.8pt" o:ole="" fillcolor="window">
                  <v:imagedata r:id="rId44" o:title=""/>
                </v:shape>
                <o:OLEObject Type="Embed" ProgID="Equation.3" ShapeID="_x0000_i1096" DrawAspect="Content" ObjectID="_1782661702"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6.2pt;height:15.8pt" o:ole="" fillcolor="window">
                  <v:imagedata r:id="rId46" o:title=""/>
                </v:shape>
                <o:OLEObject Type="Embed" ProgID="Equation.3" ShapeID="_x0000_i1097" DrawAspect="Content" ObjectID="_1782661703"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98" type="#_x0000_t75" style="width:15.8pt;height:15.8pt" o:ole="" fillcolor="window">
                  <v:imagedata r:id="rId13" o:title=""/>
                </v:shape>
                <o:OLEObject Type="Embed" ProgID="Equation.3" ShapeID="_x0000_i1098" DrawAspect="Content" ObjectID="_1782661704" r:id="rId9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E5734F"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E5734F" w:rsidRPr="007275DF" w:rsidRDefault="00E5734F" w:rsidP="00E5734F">
            <w:pPr>
              <w:pStyle w:val="TAL"/>
            </w:pPr>
            <w:r w:rsidRPr="004849DD">
              <w:rPr>
                <w:rFonts w:eastAsia="Calibri"/>
                <w:position w:val="-12"/>
                <w:szCs w:val="22"/>
              </w:rPr>
              <w:object w:dxaOrig="255" w:dyaOrig="255" w14:anchorId="6E7CED33">
                <v:shape id="_x0000_i1099" type="#_x0000_t75" style="width:15.8pt;height:15.8pt" o:ole="" fillcolor="window">
                  <v:imagedata r:id="rId13" o:title=""/>
                </v:shape>
                <o:OLEObject Type="Embed" ProgID="Equation.3" ShapeID="_x0000_i1099" DrawAspect="Content" ObjectID="_1782661705"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E5734F" w:rsidRPr="007275DF" w:rsidRDefault="00E5734F" w:rsidP="00E5734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E5734F" w:rsidRPr="007275DF" w:rsidRDefault="00E5734F" w:rsidP="00E5734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52604E1A" w:rsidR="00E5734F" w:rsidRPr="007275DF" w:rsidRDefault="00E5734F" w:rsidP="00E5734F">
            <w:pPr>
              <w:pStyle w:val="TAC"/>
            </w:pPr>
            <w:r w:rsidRPr="007275DF">
              <w:t>-</w:t>
            </w:r>
            <w:r>
              <w:t>98</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68976236" w:rsidR="00E5734F" w:rsidRPr="007275DF" w:rsidRDefault="00E5734F" w:rsidP="00E5734F">
            <w:pPr>
              <w:pStyle w:val="TAC"/>
            </w:pPr>
            <w:r w:rsidRPr="007275DF">
              <w:t>-</w:t>
            </w:r>
            <w:r>
              <w:t>98</w:t>
            </w:r>
          </w:p>
        </w:tc>
      </w:tr>
      <w:tr w:rsidR="00E5734F"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E5734F" w:rsidRPr="007275DF" w:rsidRDefault="00E5734F" w:rsidP="00E5734F">
            <w:pPr>
              <w:pStyle w:val="TAL"/>
            </w:pPr>
            <w:r w:rsidRPr="004849DD">
              <w:rPr>
                <w:rFonts w:eastAsia="Calibri"/>
                <w:position w:val="-12"/>
                <w:szCs w:val="22"/>
              </w:rPr>
              <w:object w:dxaOrig="255" w:dyaOrig="255" w14:anchorId="49A4BC15">
                <v:shape id="_x0000_i1100" type="#_x0000_t75" style="width:15.8pt;height:15.8pt" o:ole="" fillcolor="window">
                  <v:imagedata r:id="rId13" o:title=""/>
                </v:shape>
                <o:OLEObject Type="Embed" ProgID="Equation.3" ShapeID="_x0000_i1100" DrawAspect="Content" ObjectID="_1782661706" r:id="rId9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E5734F" w:rsidRPr="007275DF" w:rsidRDefault="00E5734F" w:rsidP="00E5734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E5734F" w:rsidRPr="007275DF" w:rsidRDefault="00E5734F" w:rsidP="00E5734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129FA250" w:rsidR="00E5734F" w:rsidRPr="007275DF" w:rsidRDefault="00E5734F" w:rsidP="00E5734F">
            <w:pPr>
              <w:pStyle w:val="TAC"/>
            </w:pPr>
            <w:r w:rsidRPr="007275DF">
              <w:t>-</w:t>
            </w:r>
            <w:r>
              <w:t>95</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112291BC" w:rsidR="00E5734F" w:rsidRPr="007275DF" w:rsidRDefault="00E5734F" w:rsidP="00E5734F">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1" type="#_x0000_t75" style="width:30.8pt;height:15.8pt" o:ole="" fillcolor="window">
                  <v:imagedata r:id="rId44" o:title=""/>
                </v:shape>
                <o:OLEObject Type="Embed" ProgID="Equation.3" ShapeID="_x0000_i1101" DrawAspect="Content" ObjectID="_1782661707" r:id="rId9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2" type="#_x0000_t75" style="width:46.2pt;height:15.8pt" o:ole="" fillcolor="window">
                  <v:imagedata r:id="rId46" o:title=""/>
                </v:shape>
                <o:OLEObject Type="Embed" ProgID="Equation.3" ShapeID="_x0000_i1102" DrawAspect="Content" ObjectID="_1782661708" r:id="rId9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103" type="#_x0000_t75" style="width:15.8pt;height:15.8pt" o:ole="" fillcolor="window">
                  <v:imagedata r:id="rId13" o:title=""/>
                </v:shape>
                <o:OLEObject Type="Embed" ProgID="Equation.3" ShapeID="_x0000_i1103" DrawAspect="Content" ObjectID="_1782661709" r:id="rId9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 xml:space="preserve">from the beginning of time period T2. The UE shall not send event </w:t>
      </w:r>
      <w:r w:rsidRPr="007275DF">
        <w:lastRenderedPageBreak/>
        <w:t>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066EA4"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7275DF" w:rsidRDefault="00066EA4" w:rsidP="00066EA4">
            <w:pPr>
              <w:pStyle w:val="TAL"/>
            </w:pPr>
            <w:r w:rsidRPr="004849DD">
              <w:rPr>
                <w:rFonts w:eastAsia="Calibri"/>
                <w:position w:val="-12"/>
                <w:szCs w:val="22"/>
              </w:rPr>
              <w:object w:dxaOrig="255" w:dyaOrig="255" w14:anchorId="16833F74">
                <v:shape id="_x0000_i1104" type="#_x0000_t75" style="width:15.8pt;height:15.8pt" o:ole="" fillcolor="window">
                  <v:imagedata r:id="rId13" o:title=""/>
                </v:shape>
                <o:OLEObject Type="Embed" ProgID="Equation.3" ShapeID="_x0000_i1104" DrawAspect="Content" ObjectID="_1782661710"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066EA4" w:rsidRPr="007275DF" w:rsidRDefault="00066EA4" w:rsidP="00066EA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066EA4" w:rsidRPr="007275DF" w:rsidRDefault="00066EA4" w:rsidP="00066EA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7275DF" w:rsidRDefault="00066EA4" w:rsidP="00066EA4">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7275DF" w:rsidRDefault="00066EA4" w:rsidP="00066EA4">
            <w:pPr>
              <w:pStyle w:val="TAC"/>
            </w:pPr>
            <w:r w:rsidRPr="007275DF">
              <w:t>-98</w:t>
            </w:r>
          </w:p>
        </w:tc>
      </w:tr>
      <w:tr w:rsidR="00066EA4"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7275DF" w:rsidRDefault="00066EA4" w:rsidP="00066EA4">
            <w:pPr>
              <w:pStyle w:val="TAL"/>
            </w:pPr>
            <w:r w:rsidRPr="004849DD">
              <w:rPr>
                <w:rFonts w:eastAsia="Calibri"/>
                <w:position w:val="-12"/>
                <w:szCs w:val="22"/>
              </w:rPr>
              <w:object w:dxaOrig="255" w:dyaOrig="255" w14:anchorId="4426068E">
                <v:shape id="_x0000_i1105" type="#_x0000_t75" style="width:15.8pt;height:15.8pt" o:ole="" fillcolor="window">
                  <v:imagedata r:id="rId13" o:title=""/>
                </v:shape>
                <o:OLEObject Type="Embed" ProgID="Equation.3" ShapeID="_x0000_i1105" DrawAspect="Content" ObjectID="_1782661711"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7275DF" w:rsidRDefault="00066EA4" w:rsidP="00066EA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066EA4" w:rsidRPr="007275DF" w:rsidRDefault="00066EA4" w:rsidP="00066EA4">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7275DF" w:rsidRDefault="00066EA4" w:rsidP="00066EA4">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7275DF" w:rsidRDefault="00066EA4" w:rsidP="00066EA4">
            <w:pPr>
              <w:pStyle w:val="TAC"/>
            </w:pPr>
            <w:r w:rsidRPr="007275DF">
              <w:t>-9</w:t>
            </w:r>
            <w:r>
              <w:t>5</w:t>
            </w:r>
          </w:p>
        </w:tc>
      </w:tr>
      <w:tr w:rsidR="00066EA4"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7275DF" w:rsidRDefault="00066EA4" w:rsidP="00066EA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066EA4" w:rsidRPr="007275DF" w:rsidRDefault="00066EA4" w:rsidP="00066EA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066EA4" w:rsidRPr="007275DF" w:rsidRDefault="00066EA4" w:rsidP="00066EA4">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7275DF" w:rsidRDefault="00066EA4" w:rsidP="00066EA4">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7275DF" w:rsidRDefault="00066EA4" w:rsidP="00066EA4">
            <w:pPr>
              <w:pStyle w:val="TAC"/>
            </w:pPr>
            <w:r w:rsidRPr="007275DF">
              <w:t>-95</w:t>
            </w:r>
          </w:p>
        </w:tc>
      </w:tr>
      <w:tr w:rsidR="00066EA4"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066EA4" w:rsidRPr="007275DF" w:rsidRDefault="00066EA4" w:rsidP="00066EA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7275DF" w:rsidRDefault="00066EA4" w:rsidP="00066EA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066EA4" w:rsidRPr="007275DF" w:rsidRDefault="00066EA4" w:rsidP="00066EA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066EA4" w:rsidRPr="007275DF" w:rsidRDefault="00066EA4" w:rsidP="00066EA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066EA4" w:rsidRPr="007275DF" w:rsidRDefault="00066EA4" w:rsidP="00066EA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066EA4" w:rsidRPr="007275DF" w:rsidRDefault="00066EA4" w:rsidP="00066EA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607F0FAB" w:rsidR="00066EA4" w:rsidRPr="007275DF" w:rsidRDefault="00066EA4" w:rsidP="00066EA4">
            <w:pPr>
              <w:pStyle w:val="TAC"/>
            </w:pPr>
            <w:r w:rsidRPr="007275DF">
              <w:t>-</w:t>
            </w:r>
            <w:r>
              <w:t>88</w:t>
            </w:r>
          </w:p>
        </w:tc>
      </w:tr>
      <w:tr w:rsidR="00066EA4"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7275DF" w:rsidRDefault="00066EA4" w:rsidP="00066EA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066EA4" w:rsidRPr="007275DF" w:rsidRDefault="00066EA4" w:rsidP="00066EA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066EA4" w:rsidRPr="007275DF" w:rsidRDefault="00066EA4" w:rsidP="00066EA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066EA4" w:rsidRPr="007275DF" w:rsidRDefault="00066EA4" w:rsidP="00066EA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066EA4" w:rsidRPr="007275DF" w:rsidRDefault="00066EA4" w:rsidP="00066EA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066EA4" w:rsidRPr="007275DF" w:rsidRDefault="00066EA4" w:rsidP="00066EA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12EF84CF" w:rsidR="00066EA4" w:rsidRPr="007275DF" w:rsidRDefault="00066EA4" w:rsidP="00066EA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6" type="#_x0000_t75" style="width:30.8pt;height:15.8pt" o:ole="" fillcolor="window">
                  <v:imagedata r:id="rId44" o:title=""/>
                </v:shape>
                <o:OLEObject Type="Embed" ProgID="Equation.3" ShapeID="_x0000_i1106" DrawAspect="Content" ObjectID="_1782661712" r:id="rId10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7" type="#_x0000_t75" style="width:46.2pt;height:15.8pt" o:ole="" fillcolor="window">
                  <v:imagedata r:id="rId46" o:title=""/>
                </v:shape>
                <o:OLEObject Type="Embed" ProgID="Equation.3" ShapeID="_x0000_i1107" DrawAspect="Content" ObjectID="_1782661713" r:id="rId10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066EA4"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7275DF" w:rsidRDefault="00066EA4" w:rsidP="00066EA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066EA4" w:rsidRPr="007275DF" w:rsidRDefault="00066EA4" w:rsidP="00066EA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066EA4" w:rsidRPr="007275DF" w:rsidRDefault="00066EA4" w:rsidP="00066EA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05890EC2" w:rsidR="00066EA4" w:rsidRPr="007275DF" w:rsidRDefault="00066EA4" w:rsidP="00066EA4">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7607D0B6" w:rsidR="00066EA4" w:rsidRPr="007275DF" w:rsidRDefault="00066EA4" w:rsidP="00066EA4">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24DEC4B7" w:rsidR="00066EA4" w:rsidRPr="007275DF" w:rsidRDefault="00066EA4" w:rsidP="00066EA4">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112D57DB" w:rsidR="00066EA4" w:rsidRPr="007275DF" w:rsidRDefault="00066EA4" w:rsidP="00066EA4">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8" type="#_x0000_t75" style="width:15.8pt;height:15.8pt" o:ole="" fillcolor="window">
                  <v:imagedata r:id="rId13" o:title=""/>
                </v:shape>
                <o:OLEObject Type="Embed" ProgID="Equation.3" ShapeID="_x0000_i1108" DrawAspect="Content" ObjectID="_1782661714" r:id="rId10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DC1EE6"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DC1EE6" w:rsidRPr="007275DF" w:rsidRDefault="00DC1EE6" w:rsidP="00DC1EE6">
            <w:pPr>
              <w:pStyle w:val="TAL"/>
            </w:pPr>
            <w:r w:rsidRPr="004849DD">
              <w:rPr>
                <w:rFonts w:eastAsia="Calibri"/>
                <w:position w:val="-12"/>
                <w:szCs w:val="22"/>
              </w:rPr>
              <w:object w:dxaOrig="255" w:dyaOrig="255" w14:anchorId="0DF86B54">
                <v:shape id="_x0000_i1109" type="#_x0000_t75" style="width:15.8pt;height:15.8pt" o:ole="" fillcolor="window">
                  <v:imagedata r:id="rId13" o:title=""/>
                </v:shape>
                <o:OLEObject Type="Embed" ProgID="Equation.3" ShapeID="_x0000_i1109" DrawAspect="Content" ObjectID="_1782661715"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DC1EE6" w:rsidRPr="007275DF" w:rsidRDefault="00DC1EE6" w:rsidP="00DC1EE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DC1EE6" w:rsidRPr="007275DF" w:rsidRDefault="00DC1EE6" w:rsidP="00DC1EE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39028F4" w:rsidR="00DC1EE6" w:rsidRPr="007275DF" w:rsidRDefault="00DC1EE6" w:rsidP="00DC1EE6">
            <w:pPr>
              <w:pStyle w:val="TAC"/>
            </w:pPr>
            <w:r w:rsidRPr="007275DF">
              <w:t>-</w:t>
            </w:r>
            <w:r>
              <w:t>98</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36F6625C" w:rsidR="00DC1EE6" w:rsidRPr="007275DF" w:rsidRDefault="00DC1EE6" w:rsidP="00DC1EE6">
            <w:pPr>
              <w:pStyle w:val="TAC"/>
            </w:pPr>
            <w:r w:rsidRPr="007275DF">
              <w:t>-98</w:t>
            </w:r>
          </w:p>
        </w:tc>
      </w:tr>
      <w:tr w:rsidR="00DC1EE6"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DC1EE6" w:rsidRPr="007275DF" w:rsidRDefault="00DC1EE6" w:rsidP="00DC1EE6">
            <w:pPr>
              <w:pStyle w:val="TAL"/>
            </w:pPr>
            <w:r w:rsidRPr="004849DD">
              <w:rPr>
                <w:rFonts w:eastAsia="Calibri"/>
                <w:position w:val="-12"/>
                <w:szCs w:val="22"/>
              </w:rPr>
              <w:object w:dxaOrig="255" w:dyaOrig="255" w14:anchorId="0E3A3C2D">
                <v:shape id="_x0000_i1110" type="#_x0000_t75" style="width:15.8pt;height:15.8pt" o:ole="" fillcolor="window">
                  <v:imagedata r:id="rId13" o:title=""/>
                </v:shape>
                <o:OLEObject Type="Embed" ProgID="Equation.3" ShapeID="_x0000_i1110" DrawAspect="Content" ObjectID="_1782661716"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DC1EE6" w:rsidRPr="007275DF" w:rsidRDefault="00DC1EE6" w:rsidP="00DC1EE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DC1EE6" w:rsidRPr="007275DF" w:rsidRDefault="00DC1EE6" w:rsidP="00DC1EE6">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1C7FDB8E" w:rsidR="00DC1EE6" w:rsidRPr="007275DF" w:rsidRDefault="00DC1EE6" w:rsidP="00DC1EE6">
            <w:pPr>
              <w:pStyle w:val="TAC"/>
            </w:pPr>
            <w:r w:rsidRPr="007275DF">
              <w:t>-</w:t>
            </w:r>
            <w:r>
              <w:t>98</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01691ED" w:rsidR="00DC1EE6" w:rsidRPr="007275DF" w:rsidRDefault="00DC1EE6" w:rsidP="00DC1EE6">
            <w:pPr>
              <w:pStyle w:val="TAC"/>
            </w:pPr>
            <w:r w:rsidRPr="007275DF">
              <w:t>-9</w:t>
            </w:r>
            <w:r>
              <w:t>5</w:t>
            </w:r>
          </w:p>
        </w:tc>
      </w:tr>
      <w:tr w:rsidR="00DC1EE6"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DC1EE6" w:rsidRPr="007275DF" w:rsidRDefault="00DC1EE6" w:rsidP="00DC1EE6">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DC1EE6" w:rsidRPr="007275DF" w:rsidRDefault="00DC1EE6" w:rsidP="00DC1EE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DC1EE6" w:rsidRPr="007275DF" w:rsidRDefault="00DC1EE6" w:rsidP="00DC1EE6">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2CE92BE8" w:rsidR="00DC1EE6" w:rsidRPr="007275DF" w:rsidRDefault="00DC1EE6" w:rsidP="00DC1EE6">
            <w:pPr>
              <w:pStyle w:val="TAC"/>
            </w:pPr>
            <w:r w:rsidRPr="007275DF">
              <w:t>-</w:t>
            </w:r>
            <w:r>
              <w:t>95</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8C92047" w:rsidR="00DC1EE6" w:rsidRPr="007275DF" w:rsidRDefault="00DC1EE6" w:rsidP="00DC1EE6">
            <w:pPr>
              <w:pStyle w:val="TAC"/>
            </w:pPr>
            <w:r w:rsidRPr="007275DF">
              <w:t>-95</w:t>
            </w:r>
          </w:p>
        </w:tc>
      </w:tr>
      <w:tr w:rsidR="00DC1EE6"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DC1EE6" w:rsidRPr="007275DF" w:rsidRDefault="00DC1EE6" w:rsidP="00DC1EE6">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DC1EE6" w:rsidRPr="007275DF" w:rsidRDefault="00DC1EE6" w:rsidP="00DC1EE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DC1EE6" w:rsidRPr="007275DF" w:rsidRDefault="00DC1EE6" w:rsidP="00DC1EE6">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DC1EE6" w:rsidRPr="007275DF" w:rsidRDefault="00DC1EE6" w:rsidP="00DC1EE6">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DC1EE6" w:rsidRPr="007275DF" w:rsidRDefault="00DC1EE6" w:rsidP="00DC1EE6">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DC1EE6" w:rsidRPr="007275DF" w:rsidRDefault="00DC1EE6" w:rsidP="00DC1EE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08463209" w:rsidR="00DC1EE6" w:rsidRPr="007275DF" w:rsidRDefault="00DC1EE6" w:rsidP="00DC1EE6">
            <w:pPr>
              <w:pStyle w:val="TAC"/>
            </w:pPr>
            <w:r w:rsidRPr="007275DF">
              <w:t>-</w:t>
            </w:r>
            <w:r>
              <w:t>88</w:t>
            </w:r>
          </w:p>
        </w:tc>
      </w:tr>
      <w:tr w:rsidR="00DC1EE6"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DC1EE6" w:rsidRPr="007275DF" w:rsidRDefault="00DC1EE6" w:rsidP="00DC1EE6">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DC1EE6" w:rsidRPr="007275DF" w:rsidRDefault="00DC1EE6" w:rsidP="00DC1EE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DC1EE6" w:rsidRPr="007275DF" w:rsidRDefault="00DC1EE6" w:rsidP="00DC1EE6">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DC1EE6" w:rsidRPr="007275DF" w:rsidRDefault="00DC1EE6" w:rsidP="00DC1EE6">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DC1EE6" w:rsidRPr="007275DF" w:rsidRDefault="00DC1EE6" w:rsidP="00DC1EE6">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DC1EE6" w:rsidRPr="007275DF" w:rsidRDefault="00DC1EE6" w:rsidP="00DC1EE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329069CF" w:rsidR="00DC1EE6" w:rsidRPr="007275DF" w:rsidRDefault="00DC1EE6" w:rsidP="00DC1EE6">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11" type="#_x0000_t75" style="width:30.8pt;height:15.8pt" o:ole="" fillcolor="window">
                  <v:imagedata r:id="rId44" o:title=""/>
                </v:shape>
                <o:OLEObject Type="Embed" ProgID="Equation.3" ShapeID="_x0000_i1111" DrawAspect="Content" ObjectID="_1782661717" r:id="rId10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2" type="#_x0000_t75" style="width:41.2pt;height:15.8pt" o:ole="" fillcolor="window">
                  <v:imagedata r:id="rId46" o:title=""/>
                </v:shape>
                <o:OLEObject Type="Embed" ProgID="Equation.3" ShapeID="_x0000_i1112" DrawAspect="Content" ObjectID="_1782661718" r:id="rId10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DC1EE6"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DC1EE6" w:rsidRPr="007275DF" w:rsidRDefault="00DC1EE6" w:rsidP="00DC1EE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DC1EE6" w:rsidRPr="007275DF" w:rsidRDefault="00DC1EE6" w:rsidP="00DC1EE6">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DC1EE6" w:rsidRPr="007275DF" w:rsidRDefault="00DC1EE6" w:rsidP="00DC1EE6">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07FA3314" w:rsidR="00DC1EE6" w:rsidRPr="007275DF" w:rsidRDefault="00DC1EE6" w:rsidP="00DC1EE6">
            <w:pPr>
              <w:pStyle w:val="TAC"/>
            </w:pPr>
            <w:r w:rsidRPr="007275DF">
              <w:t>-</w:t>
            </w:r>
            <w:r>
              <w:t>64.59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24863566" w:rsidR="00DC1EE6" w:rsidRPr="007275DF" w:rsidRDefault="00DC1EE6" w:rsidP="00DC1EE6">
            <w:pPr>
              <w:pStyle w:val="TAC"/>
            </w:pPr>
            <w:r w:rsidRPr="007275DF">
              <w:t>-</w:t>
            </w:r>
            <w: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4BBB4732" w:rsidR="00DC1EE6" w:rsidRPr="007275DF" w:rsidRDefault="00DC1EE6" w:rsidP="00DC1EE6">
            <w:pPr>
              <w:pStyle w:val="TAC"/>
            </w:pPr>
            <w:r w:rsidRPr="007275DF">
              <w:t>-</w:t>
            </w:r>
            <w: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6AA72B65" w:rsidR="00DC1EE6" w:rsidRPr="007275DF" w:rsidRDefault="00DC1EE6" w:rsidP="00DC1EE6">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3" type="#_x0000_t75" style="width:15.8pt;height:15.8pt" o:ole="" fillcolor="window">
                  <v:imagedata r:id="rId13" o:title=""/>
                </v:shape>
                <o:OLEObject Type="Embed" ProgID="Equation.3" ShapeID="_x0000_i1113" DrawAspect="Content" ObjectID="_1782661719" r:id="rId10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lastRenderedPageBreak/>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2C1E44"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7275DF" w:rsidRDefault="002C1E44" w:rsidP="002C1E44">
            <w:pPr>
              <w:pStyle w:val="TAL"/>
            </w:pPr>
            <w:r w:rsidRPr="004849DD">
              <w:rPr>
                <w:rFonts w:eastAsia="Calibri"/>
                <w:position w:val="-12"/>
                <w:szCs w:val="22"/>
              </w:rPr>
              <w:object w:dxaOrig="255" w:dyaOrig="255" w14:anchorId="33E83666">
                <v:shape id="_x0000_i1114" type="#_x0000_t75" style="width:15.8pt;height:15.8pt" o:ole="" fillcolor="window">
                  <v:imagedata r:id="rId13" o:title=""/>
                </v:shape>
                <o:OLEObject Type="Embed" ProgID="Equation.3" ShapeID="_x0000_i1114" DrawAspect="Content" ObjectID="_1782661720" r:id="rId11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2C1E44" w:rsidRPr="007275DF" w:rsidRDefault="002C1E44" w:rsidP="002C1E4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2C1E44" w:rsidRPr="007275DF" w:rsidRDefault="002C1E44" w:rsidP="002C1E4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7275DF" w:rsidRDefault="002C1E44" w:rsidP="002C1E44">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7275DF" w:rsidRDefault="002C1E44" w:rsidP="002C1E44">
            <w:pPr>
              <w:pStyle w:val="TAC"/>
            </w:pPr>
            <w:r w:rsidRPr="007275DF">
              <w:t>-98</w:t>
            </w:r>
          </w:p>
        </w:tc>
      </w:tr>
      <w:tr w:rsidR="002C1E44"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7275DF" w:rsidRDefault="002C1E44" w:rsidP="002C1E44">
            <w:pPr>
              <w:pStyle w:val="TAL"/>
            </w:pPr>
            <w:r w:rsidRPr="004849DD">
              <w:rPr>
                <w:rFonts w:eastAsia="Calibri"/>
                <w:position w:val="-12"/>
                <w:szCs w:val="22"/>
              </w:rPr>
              <w:object w:dxaOrig="255" w:dyaOrig="255" w14:anchorId="6E7BC217">
                <v:shape id="_x0000_i1115" type="#_x0000_t75" style="width:15.8pt;height:15.8pt" o:ole="" fillcolor="window">
                  <v:imagedata r:id="rId13" o:title=""/>
                </v:shape>
                <o:OLEObject Type="Embed" ProgID="Equation.3" ShapeID="_x0000_i1115" DrawAspect="Content" ObjectID="_1782661721" r:id="rId11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7275DF" w:rsidRDefault="002C1E44" w:rsidP="002C1E4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2C1E44" w:rsidRPr="007275DF" w:rsidRDefault="002C1E44" w:rsidP="002C1E44">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7275DF" w:rsidRDefault="002C1E44" w:rsidP="002C1E44">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7275DF" w:rsidRDefault="002C1E44" w:rsidP="002C1E44">
            <w:pPr>
              <w:pStyle w:val="TAC"/>
            </w:pPr>
            <w:r w:rsidRPr="007275DF">
              <w:t>-</w:t>
            </w:r>
            <w:r>
              <w:t>95</w:t>
            </w:r>
          </w:p>
        </w:tc>
      </w:tr>
      <w:tr w:rsidR="002C1E44"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7275DF" w:rsidRDefault="002C1E44" w:rsidP="002C1E4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2C1E44" w:rsidRPr="007275DF" w:rsidRDefault="002C1E44" w:rsidP="002C1E4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2C1E44" w:rsidRPr="007275DF" w:rsidRDefault="002C1E44" w:rsidP="002C1E44">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7275DF" w:rsidRDefault="002C1E44" w:rsidP="002C1E44">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7275DF" w:rsidRDefault="002C1E44" w:rsidP="002C1E44">
            <w:pPr>
              <w:pStyle w:val="TAC"/>
            </w:pPr>
            <w:r w:rsidRPr="007275DF">
              <w:t>-95</w:t>
            </w:r>
          </w:p>
        </w:tc>
      </w:tr>
      <w:tr w:rsidR="002C1E44"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2C1E44" w:rsidRPr="007275DF" w:rsidRDefault="002C1E44" w:rsidP="002C1E4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7275DF" w:rsidRDefault="002C1E44" w:rsidP="002C1E4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2C1E44" w:rsidRPr="007275DF" w:rsidRDefault="002C1E44" w:rsidP="002C1E4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2C1E44" w:rsidRPr="007275DF" w:rsidRDefault="002C1E44" w:rsidP="002C1E4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2C1E44" w:rsidRPr="007275DF" w:rsidRDefault="002C1E44" w:rsidP="002C1E4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2C1E44" w:rsidRPr="007275DF" w:rsidRDefault="002C1E44" w:rsidP="002C1E4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10375E74" w:rsidR="002C1E44" w:rsidRPr="007275DF" w:rsidRDefault="002C1E44" w:rsidP="002C1E44">
            <w:pPr>
              <w:pStyle w:val="TAC"/>
            </w:pPr>
            <w:r w:rsidRPr="007275DF">
              <w:t>-</w:t>
            </w:r>
            <w:r>
              <w:t>88</w:t>
            </w:r>
          </w:p>
        </w:tc>
      </w:tr>
      <w:tr w:rsidR="002C1E44"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7275DF" w:rsidRDefault="002C1E44" w:rsidP="002C1E4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2C1E44" w:rsidRPr="007275DF" w:rsidRDefault="002C1E44" w:rsidP="002C1E4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2C1E44" w:rsidRPr="007275DF" w:rsidRDefault="002C1E44" w:rsidP="002C1E4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2C1E44" w:rsidRPr="007275DF" w:rsidRDefault="002C1E44" w:rsidP="002C1E4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2C1E44" w:rsidRPr="007275DF" w:rsidRDefault="002C1E44" w:rsidP="002C1E4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2C1E44" w:rsidRPr="007275DF" w:rsidRDefault="002C1E44" w:rsidP="002C1E4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4D93552" w:rsidR="002C1E44" w:rsidRPr="007275DF" w:rsidRDefault="002C1E44" w:rsidP="002C1E4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6" type="#_x0000_t75" style="width:30.8pt;height:15.8pt" o:ole="" fillcolor="window">
                  <v:imagedata r:id="rId44" o:title=""/>
                </v:shape>
                <o:OLEObject Type="Embed" ProgID="Equation.3" ShapeID="_x0000_i1116" DrawAspect="Content" ObjectID="_1782661722" r:id="rId11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7" type="#_x0000_t75" style="width:41.2pt;height:15.8pt" o:ole="" fillcolor="window">
                  <v:imagedata r:id="rId46" o:title=""/>
                </v:shape>
                <o:OLEObject Type="Embed" ProgID="Equation.3" ShapeID="_x0000_i1117" DrawAspect="Content" ObjectID="_1782661723" r:id="rId11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2C1E44"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7275DF" w:rsidRDefault="002C1E44" w:rsidP="002C1E4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2C1E44" w:rsidRPr="007275DF" w:rsidRDefault="002C1E44" w:rsidP="002C1E4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2C1E44" w:rsidRPr="007275DF" w:rsidRDefault="002C1E44" w:rsidP="002C1E4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372F54A5" w:rsidR="002C1E44" w:rsidRPr="007275DF" w:rsidRDefault="002C1E44" w:rsidP="002C1E44">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2DCF02E0" w:rsidR="002C1E44" w:rsidRPr="007275DF" w:rsidRDefault="002C1E44" w:rsidP="002C1E44">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79AE2968" w:rsidR="002C1E44" w:rsidRPr="007275DF" w:rsidRDefault="002C1E44" w:rsidP="002C1E44">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29777969" w:rsidR="002C1E44" w:rsidRPr="007275DF" w:rsidRDefault="002C1E44" w:rsidP="002C1E44">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8" type="#_x0000_t75" style="width:15.8pt;height:15.8pt" o:ole="" fillcolor="window">
                  <v:imagedata r:id="rId13" o:title=""/>
                </v:shape>
                <o:OLEObject Type="Embed" ProgID="Equation.3" ShapeID="_x0000_i1118" DrawAspect="Content" ObjectID="_1782661724" r:id="rId11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5253B"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5253B" w:rsidRPr="007275DF" w:rsidRDefault="00A5253B" w:rsidP="00A5253B">
            <w:pPr>
              <w:pStyle w:val="TAL"/>
            </w:pPr>
            <w:r w:rsidRPr="004849DD">
              <w:rPr>
                <w:rFonts w:eastAsia="Calibri"/>
                <w:position w:val="-12"/>
                <w:szCs w:val="22"/>
              </w:rPr>
              <w:object w:dxaOrig="255" w:dyaOrig="255" w14:anchorId="6BB33656">
                <v:shape id="_x0000_i1119" type="#_x0000_t75" style="width:15.8pt;height:15.8pt" o:ole="" fillcolor="window">
                  <v:imagedata r:id="rId13" o:title=""/>
                </v:shape>
                <o:OLEObject Type="Embed" ProgID="Equation.3" ShapeID="_x0000_i1119" DrawAspect="Content" ObjectID="_1782661725" r:id="rId1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5253B" w:rsidRPr="007275DF" w:rsidRDefault="00A5253B" w:rsidP="00A5253B">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5253B" w:rsidRPr="007275DF" w:rsidRDefault="00A5253B" w:rsidP="00A5253B">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55AA835A" w:rsidR="00A5253B" w:rsidRPr="007275DF" w:rsidRDefault="00A5253B" w:rsidP="00A5253B">
            <w:pPr>
              <w:pStyle w:val="TAC"/>
            </w:pPr>
            <w:r w:rsidRPr="007275DF">
              <w:t>-</w:t>
            </w:r>
            <w:r>
              <w:t>98</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69A16FC1" w:rsidR="00A5253B" w:rsidRPr="007275DF" w:rsidRDefault="00A5253B" w:rsidP="00A5253B">
            <w:pPr>
              <w:pStyle w:val="TAC"/>
            </w:pPr>
            <w:r w:rsidRPr="007275DF">
              <w:t>-98</w:t>
            </w:r>
          </w:p>
        </w:tc>
      </w:tr>
      <w:tr w:rsidR="00A5253B"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5253B" w:rsidRPr="007275DF" w:rsidRDefault="00A5253B" w:rsidP="00A5253B">
            <w:pPr>
              <w:pStyle w:val="TAL"/>
            </w:pPr>
            <w:r w:rsidRPr="004849DD">
              <w:rPr>
                <w:rFonts w:eastAsia="Calibri"/>
                <w:position w:val="-12"/>
                <w:szCs w:val="22"/>
              </w:rPr>
              <w:object w:dxaOrig="255" w:dyaOrig="255" w14:anchorId="553883EB">
                <v:shape id="_x0000_i1120" type="#_x0000_t75" style="width:15.8pt;height:15.8pt" o:ole="" fillcolor="window">
                  <v:imagedata r:id="rId13" o:title=""/>
                </v:shape>
                <o:OLEObject Type="Embed" ProgID="Equation.3" ShapeID="_x0000_i1120" DrawAspect="Content" ObjectID="_1782661726" r:id="rId11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5253B" w:rsidRPr="007275DF" w:rsidRDefault="00A5253B" w:rsidP="00A5253B">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5253B" w:rsidRPr="007275DF" w:rsidRDefault="00A5253B" w:rsidP="00A5253B">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097DE838" w:rsidR="00A5253B" w:rsidRPr="007275DF" w:rsidRDefault="00A5253B" w:rsidP="00A5253B">
            <w:pPr>
              <w:pStyle w:val="TAC"/>
            </w:pPr>
            <w:r w:rsidRPr="007275DF">
              <w:t>-</w:t>
            </w:r>
            <w:r>
              <w:t>98</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3E425BA0" w:rsidR="00A5253B" w:rsidRPr="007275DF" w:rsidRDefault="00A5253B" w:rsidP="00A5253B">
            <w:pPr>
              <w:pStyle w:val="TAC"/>
            </w:pPr>
            <w:r w:rsidRPr="007275DF">
              <w:t>-</w:t>
            </w:r>
            <w:r>
              <w:t>95</w:t>
            </w:r>
          </w:p>
        </w:tc>
      </w:tr>
      <w:tr w:rsidR="00A5253B"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5253B" w:rsidRPr="007275DF" w:rsidRDefault="00A5253B" w:rsidP="00A5253B">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5253B" w:rsidRPr="007275DF" w:rsidRDefault="00A5253B" w:rsidP="00A5253B">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5253B" w:rsidRPr="007275DF" w:rsidRDefault="00A5253B" w:rsidP="00A5253B">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12C1D435" w:rsidR="00A5253B" w:rsidRPr="007275DF" w:rsidRDefault="00A5253B" w:rsidP="00A5253B">
            <w:pPr>
              <w:pStyle w:val="TAC"/>
            </w:pPr>
            <w:r w:rsidRPr="007275DF">
              <w:t>-</w:t>
            </w:r>
            <w:r>
              <w:t>95</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46CF9190" w:rsidR="00A5253B" w:rsidRPr="007275DF" w:rsidRDefault="00A5253B" w:rsidP="00A5253B">
            <w:pPr>
              <w:pStyle w:val="TAC"/>
            </w:pPr>
            <w:r w:rsidRPr="007275DF">
              <w:t>-95</w:t>
            </w:r>
          </w:p>
        </w:tc>
      </w:tr>
      <w:tr w:rsidR="00A5253B"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A5253B" w:rsidRPr="007275DF" w:rsidRDefault="00A5253B" w:rsidP="00A5253B">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A5253B" w:rsidRPr="007275DF" w:rsidRDefault="00A5253B" w:rsidP="00A5253B">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A5253B" w:rsidRPr="007275DF" w:rsidRDefault="00A5253B" w:rsidP="00A5253B">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A5253B" w:rsidRPr="007275DF" w:rsidRDefault="00A5253B" w:rsidP="00A5253B">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A5253B" w:rsidRPr="007275DF" w:rsidRDefault="00A5253B" w:rsidP="00A5253B">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A5253B" w:rsidRPr="007275DF" w:rsidRDefault="00A5253B" w:rsidP="00A5253B">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30F6A8E1" w:rsidR="00A5253B" w:rsidRPr="007275DF" w:rsidRDefault="00A5253B" w:rsidP="00A5253B">
            <w:pPr>
              <w:pStyle w:val="TAC"/>
            </w:pPr>
            <w:r w:rsidRPr="007275DF">
              <w:t>-</w:t>
            </w:r>
            <w:r>
              <w:t>88</w:t>
            </w:r>
          </w:p>
        </w:tc>
      </w:tr>
      <w:tr w:rsidR="00A5253B"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A5253B" w:rsidRPr="007275DF" w:rsidRDefault="00A5253B" w:rsidP="00A5253B">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A5253B" w:rsidRPr="007275DF" w:rsidRDefault="00A5253B" w:rsidP="00A5253B">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A5253B" w:rsidRPr="007275DF" w:rsidRDefault="00A5253B" w:rsidP="00A5253B">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A5253B" w:rsidRPr="007275DF" w:rsidRDefault="00A5253B" w:rsidP="00A5253B">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A5253B" w:rsidRPr="007275DF" w:rsidRDefault="00A5253B" w:rsidP="00A5253B">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A5253B" w:rsidRPr="007275DF" w:rsidRDefault="00A5253B" w:rsidP="00A5253B">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0C83E684" w:rsidR="00A5253B" w:rsidRPr="007275DF" w:rsidRDefault="00A5253B" w:rsidP="00A5253B">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21" type="#_x0000_t75" style="width:30.8pt;height:15.8pt" o:ole="" fillcolor="window">
                  <v:imagedata r:id="rId44" o:title=""/>
                </v:shape>
                <o:OLEObject Type="Embed" ProgID="Equation.3" ShapeID="_x0000_i1121" DrawAspect="Content" ObjectID="_1782661727" r:id="rId11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2" type="#_x0000_t75" style="width:46.2pt;height:15.8pt" o:ole="" fillcolor="window">
                  <v:imagedata r:id="rId46" o:title=""/>
                </v:shape>
                <o:OLEObject Type="Embed" ProgID="Equation.3" ShapeID="_x0000_i1122" DrawAspect="Content" ObjectID="_1782661728" r:id="rId11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A5253B"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A5253B" w:rsidRPr="007275DF" w:rsidRDefault="00A5253B" w:rsidP="00A5253B">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A5253B" w:rsidRPr="007275DF" w:rsidRDefault="00A5253B" w:rsidP="00A5253B">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A5253B" w:rsidRPr="007275DF" w:rsidRDefault="00A5253B" w:rsidP="00A5253B">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01B99F5A" w:rsidR="00A5253B" w:rsidRPr="007275DF" w:rsidRDefault="00A5253B" w:rsidP="00A5253B">
            <w:pPr>
              <w:pStyle w:val="TAC"/>
            </w:pPr>
            <w:r w:rsidRPr="007275DF">
              <w:t>-</w:t>
            </w:r>
            <w:r>
              <w:t>64.59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4922EA7B" w:rsidR="00A5253B" w:rsidRPr="007275DF" w:rsidRDefault="00A5253B" w:rsidP="00A5253B">
            <w:pPr>
              <w:pStyle w:val="TAC"/>
            </w:pPr>
            <w:r w:rsidRPr="007275DF">
              <w:t>-</w:t>
            </w:r>
            <w: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5B8A3FA9" w:rsidR="00A5253B" w:rsidRPr="007275DF" w:rsidRDefault="00A5253B" w:rsidP="00A5253B">
            <w:pPr>
              <w:pStyle w:val="TAC"/>
            </w:pPr>
            <w:r w:rsidRPr="007275DF">
              <w:t>-</w:t>
            </w:r>
            <w: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61B9121B" w:rsidR="00A5253B" w:rsidRPr="007275DF" w:rsidRDefault="00A5253B" w:rsidP="00A5253B">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3" type="#_x0000_t75" style="width:15.8pt;height:15.8pt" o:ole="" fillcolor="window">
                  <v:imagedata r:id="rId13" o:title=""/>
                </v:shape>
                <o:OLEObject Type="Embed" ProgID="Equation.3" ShapeID="_x0000_i1123" DrawAspect="Content" ObjectID="_1782661729" r:id="rId11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4" type="#_x0000_t75" style="width:20.8pt;height:20.8pt" o:ole="" fillcolor="window">
                  <v:imagedata r:id="rId13" o:title=""/>
                </v:shape>
                <o:OLEObject Type="Embed" ProgID="Equation.3" ShapeID="_x0000_i1124" DrawAspect="Content" ObjectID="_1782661730" r:id="rId12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5" type="#_x0000_t75" style="width:20.8pt;height:20.8pt" o:ole="" fillcolor="window">
                  <v:imagedata r:id="rId13" o:title=""/>
                </v:shape>
                <o:OLEObject Type="Embed" ProgID="Equation.3" ShapeID="_x0000_i1125" DrawAspect="Content" ObjectID="_1782661731" r:id="rId12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6" type="#_x0000_t75" style="width:20.8pt;height:20.8pt" o:ole="" fillcolor="window">
                  <v:imagedata r:id="rId13" o:title=""/>
                </v:shape>
                <o:OLEObject Type="Embed" ProgID="Equation.3" ShapeID="_x0000_i1126" DrawAspect="Content" ObjectID="_1782661732" r:id="rId12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7" type="#_x0000_t75" style="width:20.8pt;height:20.8pt" o:ole="" fillcolor="window">
                  <v:imagedata r:id="rId13" o:title=""/>
                </v:shape>
                <o:OLEObject Type="Embed" ProgID="Equation.3" ShapeID="_x0000_i1127" DrawAspect="Content" ObjectID="_1782661733" r:id="rId12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2947671A" w:rsidR="009428D8" w:rsidRPr="007275DF" w:rsidRDefault="002439D9"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7237C45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2439D9">
        <w:trPr>
          <w:cantSplit/>
          <w:trHeight w:val="167"/>
        </w:trPr>
        <w:tc>
          <w:tcPr>
            <w:tcW w:w="2588"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2439D9">
        <w:trPr>
          <w:cantSplit/>
          <w:trHeight w:val="167"/>
        </w:trPr>
        <w:tc>
          <w:tcPr>
            <w:tcW w:w="2588"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2"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2439D9">
        <w:trPr>
          <w:cantSplit/>
          <w:trHeight w:val="167"/>
        </w:trPr>
        <w:tc>
          <w:tcPr>
            <w:tcW w:w="2588"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8" type="#_x0000_t75" style="width:20.8pt;height:15.8pt" o:ole="" fillcolor="window">
                  <v:imagedata r:id="rId13" o:title=""/>
                </v:shape>
                <o:OLEObject Type="Embed" ProgID="Equation.3" ShapeID="_x0000_i1128" DrawAspect="Content" ObjectID="_1782661734" r:id="rId12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9" type="#_x0000_t75" style="width:20.8pt;height:15.8pt" o:ole="" fillcolor="window">
                  <v:imagedata r:id="rId13" o:title=""/>
                </v:shape>
                <o:OLEObject Type="Embed" ProgID="Equation.3" ShapeID="_x0000_i1129" DrawAspect="Content" ObjectID="_1782661735" r:id="rId128"/>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30" type="#_x0000_t75" style="width:20.8pt;height:15.8pt" o:ole="" fillcolor="window">
                  <v:imagedata r:id="rId44" o:title=""/>
                </v:shape>
                <o:OLEObject Type="Embed" ProgID="Equation.3" ShapeID="_x0000_i1130" DrawAspect="Content" ObjectID="_1782661736" r:id="rId129"/>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31" type="#_x0000_t75" style="width:30.8pt;height:15.8pt" o:ole="" fillcolor="window">
                  <v:imagedata r:id="rId46" o:title=""/>
                </v:shape>
                <o:OLEObject Type="Embed" ProgID="Equation.3" ShapeID="_x0000_i1131" DrawAspect="Content" ObjectID="_1782661737" r:id="rId130"/>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2439D9" w:rsidRPr="007275DF" w14:paraId="6E9756D2"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DBBDACE"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4AC5CE6D"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218D1147"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DC96ED" w14:textId="334B1382"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7275DF" w:rsidRDefault="002439D9" w:rsidP="002439D9">
            <w:pPr>
              <w:pStyle w:val="TAC"/>
            </w:pPr>
            <w:r>
              <w:t>AWGN</w:t>
            </w:r>
          </w:p>
        </w:tc>
      </w:tr>
      <w:tr w:rsidR="009428D8" w:rsidRPr="007275DF" w14:paraId="334D86D9"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7"/>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2" type="#_x0000_t75" style="width:20.8pt;height:15.8pt" o:ole="" fillcolor="window">
                  <v:imagedata r:id="rId13" o:title=""/>
                </v:shape>
                <o:OLEObject Type="Embed" ProgID="Equation.3" ShapeID="_x0000_i1132" DrawAspect="Content" ObjectID="_1782661738" r:id="rId13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7275DF" w:rsidRDefault="002439D9"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54B322C3"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2439D9">
        <w:trPr>
          <w:cantSplit/>
          <w:trHeight w:val="167"/>
        </w:trPr>
        <w:tc>
          <w:tcPr>
            <w:tcW w:w="2588"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2439D9">
        <w:trPr>
          <w:cantSplit/>
          <w:trHeight w:val="167"/>
        </w:trPr>
        <w:tc>
          <w:tcPr>
            <w:tcW w:w="2588"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2"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2439D9">
        <w:trPr>
          <w:cantSplit/>
          <w:trHeight w:val="167"/>
        </w:trPr>
        <w:tc>
          <w:tcPr>
            <w:tcW w:w="2588"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3" type="#_x0000_t75" style="width:20.8pt;height:15.8pt" o:ole="" fillcolor="window">
                  <v:imagedata r:id="rId13" o:title=""/>
                </v:shape>
                <o:OLEObject Type="Embed" ProgID="Equation.3" ShapeID="_x0000_i1133" DrawAspect="Content" ObjectID="_1782661739" r:id="rId13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4" type="#_x0000_t75" style="width:20.8pt;height:15.8pt" o:ole="" fillcolor="window">
                  <v:imagedata r:id="rId13" o:title=""/>
                </v:shape>
                <o:OLEObject Type="Embed" ProgID="Equation.3" ShapeID="_x0000_i1134" DrawAspect="Content" ObjectID="_1782661740" r:id="rId133"/>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5" type="#_x0000_t75" style="width:20.8pt;height:15.8pt" o:ole="" fillcolor="window">
                  <v:imagedata r:id="rId44" o:title=""/>
                </v:shape>
                <o:OLEObject Type="Embed" ProgID="Equation.3" ShapeID="_x0000_i1135" DrawAspect="Content" ObjectID="_1782661741" r:id="rId134"/>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6" type="#_x0000_t75" style="width:30.8pt;height:15.8pt" o:ole="" fillcolor="window">
                  <v:imagedata r:id="rId46" o:title=""/>
                </v:shape>
                <o:OLEObject Type="Embed" ProgID="Equation.3" ShapeID="_x0000_i1136" DrawAspect="Content" ObjectID="_1782661742" r:id="rId135"/>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2439D9" w:rsidRPr="007275DF" w14:paraId="15D21D53"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5A5DC45B"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5A42CD4B"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4FCAA836"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CA40406" w14:textId="6B39D962"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7275DF" w:rsidRDefault="002439D9" w:rsidP="002439D9">
            <w:pPr>
              <w:pStyle w:val="TAC"/>
            </w:pPr>
            <w:r>
              <w:t>AWGN</w:t>
            </w:r>
          </w:p>
        </w:tc>
      </w:tr>
      <w:tr w:rsidR="009428D8" w:rsidRPr="007275DF" w14:paraId="2B7CF080"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7" type="#_x0000_t75" style="width:20.8pt;height:15.8pt" o:ole="" fillcolor="window">
                  <v:imagedata r:id="rId13" o:title=""/>
                </v:shape>
                <o:OLEObject Type="Embed" ProgID="Equation.3" ShapeID="_x0000_i1137" DrawAspect="Content" ObjectID="_1782661743" r:id="rId13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2439D9"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2439D9" w:rsidRPr="007275DF" w:rsidRDefault="002439D9" w:rsidP="002439D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2439D9" w:rsidRPr="007275DF" w:rsidRDefault="002439D9" w:rsidP="002439D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2439D9" w:rsidRPr="007275DF" w:rsidRDefault="002439D9" w:rsidP="002439D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7275DF" w:rsidRDefault="002439D9" w:rsidP="002439D9">
            <w:pPr>
              <w:pStyle w:val="TAC"/>
              <w:keepNext w:val="0"/>
            </w:pPr>
            <w:r>
              <w:t>AWGN</w:t>
            </w:r>
          </w:p>
        </w:tc>
      </w:tr>
      <w:tr w:rsidR="002439D9"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2439D9" w:rsidRPr="007275DF" w:rsidRDefault="002439D9" w:rsidP="002439D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2439D9" w:rsidRPr="007275DF" w:rsidRDefault="002439D9" w:rsidP="002439D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2439D9" w:rsidRPr="007275DF" w:rsidRDefault="002439D9" w:rsidP="002439D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2439D9" w:rsidRPr="007275DF" w:rsidRDefault="002439D9" w:rsidP="002439D9">
            <w:pPr>
              <w:pStyle w:val="TAC"/>
              <w:keepNext w:val="0"/>
            </w:pPr>
            <w:r w:rsidRPr="007275DF">
              <w:t>1x2 Low</w:t>
            </w:r>
          </w:p>
        </w:tc>
      </w:tr>
      <w:tr w:rsidR="002439D9"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2439D9" w:rsidRPr="007275DF" w:rsidRDefault="002439D9" w:rsidP="002439D9">
            <w:pPr>
              <w:pStyle w:val="TAN"/>
              <w:keepNext w:val="0"/>
            </w:pPr>
            <w:r w:rsidRPr="007275DF">
              <w:t>Note 1:</w:t>
            </w:r>
            <w:r w:rsidRPr="007275DF">
              <w:tab/>
              <w:t>Special subframe and uplink-downlink configurations are specified in table 4.2-1 in TS 36.211 [23].</w:t>
            </w:r>
          </w:p>
          <w:p w14:paraId="31A71553" w14:textId="77777777" w:rsidR="002439D9" w:rsidRPr="007275DF" w:rsidRDefault="002439D9" w:rsidP="002439D9">
            <w:pPr>
              <w:pStyle w:val="TAN"/>
              <w:keepNext w:val="0"/>
            </w:pPr>
            <w:r w:rsidRPr="007275DF">
              <w:t>Note 2:</w:t>
            </w:r>
            <w:r w:rsidRPr="007275DF">
              <w:tab/>
              <w:t>DL RMCs and OCNG patterns are specified in clauses A 3.1 and A 3.2 of TS 36.133 [15] respectively.</w:t>
            </w:r>
          </w:p>
          <w:p w14:paraId="71E9DEB3" w14:textId="77777777" w:rsidR="002439D9" w:rsidRPr="007275DF" w:rsidRDefault="002439D9" w:rsidP="002439D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2439D9" w:rsidRPr="007275DF" w:rsidRDefault="002439D9" w:rsidP="002439D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2439D9" w:rsidRPr="007275DF" w:rsidRDefault="002439D9" w:rsidP="002439D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2439D9" w:rsidRPr="007275DF" w:rsidRDefault="002439D9" w:rsidP="002439D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41626D7B"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2"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2439D9">
        <w:trPr>
          <w:cantSplit/>
          <w:trHeight w:val="167"/>
        </w:trPr>
        <w:tc>
          <w:tcPr>
            <w:tcW w:w="2588"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2439D9">
        <w:trPr>
          <w:cantSplit/>
          <w:trHeight w:val="167"/>
        </w:trPr>
        <w:tc>
          <w:tcPr>
            <w:tcW w:w="2588"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2"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2439D9">
        <w:trPr>
          <w:cantSplit/>
          <w:trHeight w:val="167"/>
        </w:trPr>
        <w:tc>
          <w:tcPr>
            <w:tcW w:w="2588"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8" type="#_x0000_t75" style="width:20.8pt;height:15.8pt" o:ole="" fillcolor="window">
                  <v:imagedata r:id="rId13" o:title=""/>
                </v:shape>
                <o:OLEObject Type="Embed" ProgID="Equation.3" ShapeID="_x0000_i1138" DrawAspect="Content" ObjectID="_1782661744" r:id="rId13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9" type="#_x0000_t75" style="width:20.8pt;height:15.8pt" o:ole="" fillcolor="window">
                  <v:imagedata r:id="rId13" o:title=""/>
                </v:shape>
                <o:OLEObject Type="Embed" ProgID="Equation.3" ShapeID="_x0000_i1139" DrawAspect="Content" ObjectID="_1782661745" r:id="rId138"/>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40" type="#_x0000_t75" style="width:20.8pt;height:15.8pt" o:ole="" fillcolor="window">
                  <v:imagedata r:id="rId44" o:title=""/>
                </v:shape>
                <o:OLEObject Type="Embed" ProgID="Equation.3" ShapeID="_x0000_i1140" DrawAspect="Content" ObjectID="_1782661746" r:id="rId139"/>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41" type="#_x0000_t75" style="width:30.8pt;height:15.8pt" o:ole="" fillcolor="window">
                  <v:imagedata r:id="rId46" o:title=""/>
                </v:shape>
                <o:OLEObject Type="Embed" ProgID="Equation.3" ShapeID="_x0000_i1141" DrawAspect="Content" ObjectID="_1782661747" r:id="rId140"/>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2439D9" w:rsidRPr="007275DF" w14:paraId="794AF794"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E8FD58"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2A4BF8E1"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F979665"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71858C" w14:textId="3BD12A4A"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7275DF" w:rsidRDefault="002439D9" w:rsidP="002439D9">
            <w:pPr>
              <w:pStyle w:val="TAC"/>
            </w:pPr>
            <w:r>
              <w:t>AWGN</w:t>
            </w:r>
          </w:p>
        </w:tc>
      </w:tr>
      <w:tr w:rsidR="009428D8" w:rsidRPr="007275DF" w14:paraId="5F0C5F9B"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2" type="#_x0000_t75" style="width:20.8pt;height:15.8pt" o:ole="" fillcolor="window">
                  <v:imagedata r:id="rId13" o:title=""/>
                </v:shape>
                <o:OLEObject Type="Embed" ProgID="Equation.3" ShapeID="_x0000_i1142" DrawAspect="Content" ObjectID="_1782661748" r:id="rId14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B5934"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B5934" w:rsidRPr="007275DF" w:rsidRDefault="009B5934" w:rsidP="009B593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B5934" w:rsidRPr="007275DF" w:rsidRDefault="009B5934" w:rsidP="009B593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B5934" w:rsidRPr="007275DF" w:rsidRDefault="009B5934" w:rsidP="009B593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7275DF" w:rsidRDefault="009B5934" w:rsidP="009B5934">
            <w:pPr>
              <w:pStyle w:val="TAC"/>
              <w:keepNext w:val="0"/>
            </w:pPr>
            <w:r>
              <w:t>AWGN</w:t>
            </w:r>
          </w:p>
        </w:tc>
      </w:tr>
      <w:tr w:rsidR="009B5934"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B5934" w:rsidRPr="007275DF" w:rsidRDefault="009B5934" w:rsidP="009B593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B5934" w:rsidRPr="007275DF" w:rsidRDefault="009B5934" w:rsidP="009B593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B5934" w:rsidRPr="007275DF" w:rsidRDefault="009B5934" w:rsidP="009B593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B5934" w:rsidRPr="007275DF" w:rsidRDefault="009B5934" w:rsidP="009B5934">
            <w:pPr>
              <w:pStyle w:val="TAC"/>
              <w:keepNext w:val="0"/>
            </w:pPr>
            <w:r w:rsidRPr="007275DF">
              <w:t>1x2 Low</w:t>
            </w:r>
          </w:p>
        </w:tc>
      </w:tr>
      <w:tr w:rsidR="009B5934"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B5934" w:rsidRPr="007275DF" w:rsidRDefault="009B5934" w:rsidP="009B5934">
            <w:pPr>
              <w:pStyle w:val="TAN"/>
              <w:keepNext w:val="0"/>
            </w:pPr>
            <w:r w:rsidRPr="007275DF">
              <w:t>Note 1:</w:t>
            </w:r>
            <w:r w:rsidRPr="007275DF">
              <w:tab/>
              <w:t>Special subframe and uplink-downlink configurations are specified in table 4.2-1 in TS 36.211 [23].</w:t>
            </w:r>
          </w:p>
          <w:p w14:paraId="509550C3" w14:textId="77777777" w:rsidR="009B5934" w:rsidRPr="007275DF" w:rsidRDefault="009B5934" w:rsidP="009B5934">
            <w:pPr>
              <w:pStyle w:val="TAN"/>
              <w:keepNext w:val="0"/>
            </w:pPr>
            <w:r w:rsidRPr="007275DF">
              <w:t>Note 2:</w:t>
            </w:r>
            <w:r w:rsidRPr="007275DF">
              <w:tab/>
              <w:t>DL RMCs and OCNG patterns are specified in clauses A 3.1 and A 3.2 of TS 36.133 [15] respectively.</w:t>
            </w:r>
          </w:p>
          <w:p w14:paraId="0B481A84" w14:textId="77777777" w:rsidR="009B5934" w:rsidRPr="007275DF" w:rsidRDefault="009B5934" w:rsidP="009B593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B5934" w:rsidRPr="007275DF" w:rsidRDefault="009B5934" w:rsidP="009B593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B5934" w:rsidRPr="007275DF" w:rsidRDefault="009B5934" w:rsidP="009B593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B5934" w:rsidRPr="007275DF" w:rsidRDefault="009B5934" w:rsidP="009B593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55310658"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9B5934">
        <w:trPr>
          <w:cantSplit/>
          <w:trHeight w:val="150"/>
        </w:trPr>
        <w:tc>
          <w:tcPr>
            <w:tcW w:w="2588"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9B5934">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9B5934">
        <w:trPr>
          <w:cantSplit/>
          <w:trHeight w:val="127"/>
        </w:trPr>
        <w:tc>
          <w:tcPr>
            <w:tcW w:w="2588"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9B5934">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9B5934">
        <w:trPr>
          <w:cantSplit/>
          <w:trHeight w:val="229"/>
        </w:trPr>
        <w:tc>
          <w:tcPr>
            <w:tcW w:w="2588"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9B5934">
        <w:trPr>
          <w:cantSplit/>
          <w:trHeight w:val="193"/>
        </w:trPr>
        <w:tc>
          <w:tcPr>
            <w:tcW w:w="2588"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9B5934">
        <w:trPr>
          <w:cantSplit/>
          <w:trHeight w:val="167"/>
        </w:trPr>
        <w:tc>
          <w:tcPr>
            <w:tcW w:w="2588"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9B5934">
        <w:trPr>
          <w:cantSplit/>
          <w:trHeight w:val="167"/>
        </w:trPr>
        <w:tc>
          <w:tcPr>
            <w:tcW w:w="2588"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2"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9B5934">
        <w:trPr>
          <w:cantSplit/>
          <w:trHeight w:val="167"/>
        </w:trPr>
        <w:tc>
          <w:tcPr>
            <w:tcW w:w="2588"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9B5934">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9B5934">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9B5934">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9B5934">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9B5934">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9B5934">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9B5934">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9B5934">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9B5934">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3" type="#_x0000_t75" style="width:20.8pt;height:15.8pt" o:ole="" fillcolor="window">
                  <v:imagedata r:id="rId13" o:title=""/>
                </v:shape>
                <o:OLEObject Type="Embed" ProgID="Equation.3" ShapeID="_x0000_i1143" DrawAspect="Content" ObjectID="_1782661749" r:id="rId14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4" type="#_x0000_t75" style="width:20.8pt;height:15.8pt" o:ole="" fillcolor="window">
                  <v:imagedata r:id="rId13" o:title=""/>
                </v:shape>
                <o:OLEObject Type="Embed" ProgID="Equation.3" ShapeID="_x0000_i1144" DrawAspect="Content" ObjectID="_1782661750" r:id="rId143"/>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9B5934">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5" type="#_x0000_t75" style="width:20.8pt;height:15.8pt" o:ole="" fillcolor="window">
                  <v:imagedata r:id="rId44" o:title=""/>
                </v:shape>
                <o:OLEObject Type="Embed" ProgID="Equation.3" ShapeID="_x0000_i1145" DrawAspect="Content" ObjectID="_1782661751" r:id="rId144"/>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6" type="#_x0000_t75" style="width:30.8pt;height:15.8pt" o:ole="" fillcolor="window">
                  <v:imagedata r:id="rId46" o:title=""/>
                </v:shape>
                <o:OLEObject Type="Embed" ProgID="Equation.3" ShapeID="_x0000_i1146" DrawAspect="Content" ObjectID="_1782661752" r:id="rId145"/>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B5934" w:rsidRPr="007275DF" w14:paraId="15D67C10"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4959FEC" w14:textId="77777777" w:rsidR="009B5934" w:rsidRPr="007275DF" w:rsidRDefault="009B5934" w:rsidP="009B5934">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6B24FFBE" w14:textId="77777777" w:rsidR="009B5934" w:rsidRPr="007275DF" w:rsidRDefault="009B5934" w:rsidP="009B593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5740228" w14:textId="77777777" w:rsidR="009B5934" w:rsidRPr="007275DF" w:rsidRDefault="009B5934" w:rsidP="009B5934">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E835BD2" w14:textId="156E592B" w:rsidR="009B5934" w:rsidRPr="007275DF" w:rsidRDefault="009B5934" w:rsidP="009B5934">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7275DF" w:rsidRDefault="009B5934" w:rsidP="009B5934">
            <w:pPr>
              <w:pStyle w:val="TAC"/>
            </w:pPr>
            <w:r>
              <w:t>AWGN</w:t>
            </w:r>
          </w:p>
        </w:tc>
      </w:tr>
      <w:tr w:rsidR="009428D8" w:rsidRPr="007275DF" w14:paraId="6E237D59"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7" type="#_x0000_t75" style="width:20.8pt;height:15.8pt" o:ole="" fillcolor="window">
                  <v:imagedata r:id="rId13" o:title=""/>
                </v:shape>
                <o:OLEObject Type="Embed" ProgID="Equation.3" ShapeID="_x0000_i1147" DrawAspect="Content" ObjectID="_1782661753" r:id="rId14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8" type="#_x0000_t75" style="width:20.8pt;height:20.8pt" o:ole="" fillcolor="window">
                  <v:imagedata r:id="rId13" o:title=""/>
                </v:shape>
                <o:OLEObject Type="Embed" ProgID="Equation.3" ShapeID="_x0000_i1148" DrawAspect="Content" ObjectID="_1782661754" r:id="rId14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9" type="#_x0000_t75" style="width:20.8pt;height:20.8pt" o:ole="" fillcolor="window">
                  <v:imagedata r:id="rId13" o:title=""/>
                </v:shape>
                <o:OLEObject Type="Embed" ProgID="Equation.3" ShapeID="_x0000_i1149" DrawAspect="Content" ObjectID="_1782661755" r:id="rId14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50" type="#_x0000_t75" style="width:30.8pt;height:20.8pt" o:ole="" fillcolor="window">
                  <v:imagedata r:id="rId44" o:title=""/>
                </v:shape>
                <o:OLEObject Type="Embed" ProgID="Equation.3" ShapeID="_x0000_i1150" DrawAspect="Content" ObjectID="_1782661756" r:id="rId14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51" type="#_x0000_t75" style="width:41.2pt;height:20.8pt" o:ole="" fillcolor="window">
                  <v:imagedata r:id="rId46" o:title=""/>
                </v:shape>
                <o:OLEObject Type="Embed" ProgID="Equation.3" ShapeID="_x0000_i1151" DrawAspect="Content" ObjectID="_1782661757" r:id="rId15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2" type="#_x0000_t75" style="width:20.8pt;height:20.8pt" o:ole="" fillcolor="window">
                  <v:imagedata r:id="rId13" o:title=""/>
                </v:shape>
                <o:OLEObject Type="Embed" ProgID="Equation.3" ShapeID="_x0000_i1152" DrawAspect="Content" ObjectID="_1782661758" r:id="rId15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55255B14" w:rsidR="006607CA" w:rsidRDefault="006607CA" w:rsidP="00DF0476">
            <w:pPr>
              <w:pStyle w:val="TAN"/>
              <w:rPr>
                <w:lang w:val="en-US"/>
              </w:rPr>
            </w:pPr>
            <w:r w:rsidRPr="007275DF">
              <w:rPr>
                <w:lang w:val="en-US"/>
              </w:rPr>
              <w:t>Note 5:</w:t>
            </w:r>
            <w:r w:rsidR="00194492"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398622A7" w:rsidR="006607CA" w:rsidRPr="007275DF" w:rsidRDefault="006607CA" w:rsidP="00DF0476">
            <w:pPr>
              <w:pStyle w:val="TAN"/>
              <w:rPr>
                <w:rFonts w:cs="Arial"/>
                <w:szCs w:val="18"/>
              </w:rPr>
            </w:pPr>
            <w:r w:rsidRPr="007275DF">
              <w:t>N</w:t>
            </w:r>
            <w:r>
              <w:t>ote</w:t>
            </w:r>
            <w:r w:rsidRPr="007275DF">
              <w:t xml:space="preserve"> </w:t>
            </w:r>
            <w:r>
              <w:t>6</w:t>
            </w:r>
            <w:r w:rsidR="00194492">
              <w:t>:</w:t>
            </w:r>
            <w:r w:rsidR="00194492" w:rsidRPr="007275DF">
              <w:rPr>
                <w:lang w:val="en-US"/>
              </w:rPr>
              <w:tab/>
            </w:r>
            <w:r w:rsidRPr="007275DF">
              <w:rPr>
                <w:rFonts w:cs="Arial"/>
                <w:szCs w:val="18"/>
              </w:rPr>
              <w:t>For UE supporting semi-static channel access and network configuring semi-static channel occupancy.</w:t>
            </w:r>
          </w:p>
          <w:p w14:paraId="65FC2991" w14:textId="3BF992D3"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194492" w:rsidRPr="007275DF">
              <w:rPr>
                <w:lang w:val="en-US"/>
              </w:rPr>
              <w:tab/>
            </w:r>
            <w:r w:rsidRPr="007275DF">
              <w:rPr>
                <w:rFonts w:cs="Arial"/>
                <w:szCs w:val="18"/>
              </w:rPr>
              <w:t>For UE supporting dynamic channel access and network configuring dynamic channel occupancy.</w:t>
            </w:r>
          </w:p>
          <w:p w14:paraId="15D39A1D" w14:textId="5E8FADBF"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194492"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CC3DA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CC3DA8" w:rsidRPr="007275DF" w:rsidRDefault="00CC3DA8" w:rsidP="00CC3DA8">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CC3DA8" w:rsidRPr="007275DF" w:rsidRDefault="00CC3DA8" w:rsidP="00CC3DA8">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662B8416" w:rsidR="00CC3DA8" w:rsidRPr="007275DF" w:rsidRDefault="00CC3DA8" w:rsidP="00CC3DA8">
            <w:pPr>
              <w:pStyle w:val="TAC"/>
            </w:pPr>
            <w:r>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2E772CB8" w:rsidR="00CC3DA8" w:rsidRPr="007275DF" w:rsidRDefault="00CC3DA8" w:rsidP="00CC3DA8">
            <w:pPr>
              <w:pStyle w:val="TAC"/>
            </w:pPr>
            <w:r>
              <w:t>SMTC.1</w:t>
            </w:r>
          </w:p>
        </w:tc>
      </w:tr>
      <w:tr w:rsidR="00CC3DA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CC3DA8" w:rsidRPr="007275DF" w:rsidRDefault="00CC3DA8" w:rsidP="00CC3DA8">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CC3DA8" w:rsidRPr="007275DF" w:rsidRDefault="00CC3DA8" w:rsidP="00CC3DA8">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74801B9C" w14:textId="77777777" w:rsidR="00CC3DA8" w:rsidRDefault="00CC3DA8" w:rsidP="00CC3DA8">
            <w:pPr>
              <w:pStyle w:val="TAC"/>
              <w:rPr>
                <w:rFonts w:cs="v4.2.0"/>
                <w:bCs/>
                <w:szCs w:val="18"/>
                <w:lang w:eastAsia="zh-CN"/>
              </w:rPr>
            </w:pPr>
            <w:r>
              <w:rPr>
                <w:rFonts w:cs="v4.2.0"/>
                <w:bCs/>
                <w:szCs w:val="18"/>
                <w:lang w:eastAsia="zh-CN"/>
              </w:rPr>
              <w:t>DBT.1</w:t>
            </w:r>
          </w:p>
          <w:p w14:paraId="38E99CE6" w14:textId="71B037BD"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c>
          <w:tcPr>
            <w:tcW w:w="0" w:type="auto"/>
            <w:gridSpan w:val="2"/>
            <w:tcBorders>
              <w:top w:val="single" w:sz="4" w:space="0" w:color="auto"/>
              <w:left w:val="single" w:sz="4" w:space="0" w:color="auto"/>
              <w:bottom w:val="single" w:sz="4" w:space="0" w:color="auto"/>
              <w:right w:val="single" w:sz="4" w:space="0" w:color="auto"/>
            </w:tcBorders>
          </w:tcPr>
          <w:p w14:paraId="013E9E6E" w14:textId="77777777" w:rsidR="00CC3DA8" w:rsidRDefault="00CC3DA8" w:rsidP="00CC3DA8">
            <w:pPr>
              <w:pStyle w:val="TAC"/>
              <w:rPr>
                <w:rFonts w:cs="v4.2.0"/>
                <w:bCs/>
                <w:szCs w:val="18"/>
                <w:lang w:eastAsia="zh-CN"/>
              </w:rPr>
            </w:pPr>
            <w:r>
              <w:rPr>
                <w:rFonts w:cs="v4.2.0"/>
                <w:bCs/>
                <w:szCs w:val="18"/>
                <w:lang w:eastAsia="zh-CN"/>
              </w:rPr>
              <w:t>DBT.1</w:t>
            </w:r>
          </w:p>
          <w:p w14:paraId="753503C2" w14:textId="5A50A34C"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CC3DA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CC3DA8" w:rsidRPr="007275DF" w:rsidRDefault="00CC3DA8" w:rsidP="00CC3DA8">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CC3DA8" w:rsidRPr="007275DF" w:rsidRDefault="00CC3DA8" w:rsidP="00CC3DA8">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CC3DA8" w:rsidRPr="007275DF" w:rsidRDefault="00CC3DA8" w:rsidP="00CC3DA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D332931" w:rsidR="00CC3DA8" w:rsidRPr="007275DF" w:rsidRDefault="00CC3DA8" w:rsidP="00CC3DA8">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CC3DA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CC3DA8" w:rsidRPr="007275DF" w:rsidRDefault="00CC3DA8" w:rsidP="00CC3DA8">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CC3DA8" w:rsidRPr="007275DF" w:rsidRDefault="00CC3DA8" w:rsidP="00CC3DA8">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CC3DA8" w:rsidRPr="007275DF" w:rsidRDefault="00CC3DA8" w:rsidP="00CC3DA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5EC02579" w:rsidR="00CC3DA8" w:rsidRPr="007275DF" w:rsidRDefault="00CC3DA8" w:rsidP="00CC3DA8">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3" type="#_x0000_t75" style="width:20.8pt;height:15.8pt" o:ole="" fillcolor="window">
                  <v:imagedata r:id="rId13" o:title=""/>
                </v:shape>
                <o:OLEObject Type="Embed" ProgID="Equation.3" ShapeID="_x0000_i1153" DrawAspect="Content" ObjectID="_1782661759" r:id="rId15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4" type="#_x0000_t75" style="width:20.8pt;height:15.8pt" o:ole="" fillcolor="window">
                  <v:imagedata r:id="rId13" o:title=""/>
                </v:shape>
                <o:OLEObject Type="Embed" ProgID="Equation.3" ShapeID="_x0000_i1154" DrawAspect="Content" ObjectID="_1782661760" r:id="rId15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01D5124B" w:rsidR="009428D8" w:rsidRPr="007275DF" w:rsidRDefault="00CC3DA8"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6F7E51D" w14:textId="77777777" w:rsidR="00CC3DA8" w:rsidRDefault="00CC3DA8" w:rsidP="00CC3DA8">
            <w:pPr>
              <w:pStyle w:val="TAC"/>
              <w:rPr>
                <w:lang w:eastAsia="zh-CN"/>
              </w:rPr>
            </w:pPr>
            <w:r>
              <w:rPr>
                <w:lang w:eastAsia="zh-CN"/>
              </w:rPr>
              <w:t>DBT.1</w:t>
            </w:r>
          </w:p>
          <w:p w14:paraId="31703DC9" w14:textId="0F1D5272" w:rsidR="009428D8" w:rsidRPr="007275DF" w:rsidRDefault="00CC3DA8" w:rsidP="00CC3DA8">
            <w:pPr>
              <w:pStyle w:val="TAC"/>
              <w:rPr>
                <w:lang w:val="en-US"/>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CC3DA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CC3DA8" w:rsidRPr="007275DF" w:rsidRDefault="00CC3DA8" w:rsidP="00CC3DA8">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0C6A89B9"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C3DA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CC3DA8" w:rsidRPr="007275DF" w:rsidRDefault="00CC3DA8" w:rsidP="00CC3DA8">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6E322DDC"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5" type="#_x0000_t75" style="width:15.8pt;height:15.8pt" o:ole="" fillcolor="window">
                  <v:imagedata r:id="rId13" o:title=""/>
                </v:shape>
                <o:OLEObject Type="Embed" ProgID="Equation.3" ShapeID="_x0000_i1155" DrawAspect="Content" ObjectID="_1782661761" r:id="rId15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6" type="#_x0000_t75" style="width:15.8pt;height:15.8pt" o:ole="" fillcolor="window">
                  <v:imagedata r:id="rId13" o:title=""/>
                </v:shape>
                <o:OLEObject Type="Embed" ProgID="Equation.3" ShapeID="_x0000_i1156" DrawAspect="Content" ObjectID="_1782661762" r:id="rId15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7" type="#_x0000_t75" style="width:30.8pt;height:15.8pt" o:ole="" fillcolor="window">
                  <v:imagedata r:id="rId44" o:title=""/>
                </v:shape>
                <o:OLEObject Type="Embed" ProgID="Equation.3" ShapeID="_x0000_i1157" DrawAspect="Content" ObjectID="_1782661763" r:id="rId15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8" type="#_x0000_t75" style="width:41.2pt;height:15.8pt" o:ole="" fillcolor="window">
                  <v:imagedata r:id="rId46" o:title=""/>
                </v:shape>
                <o:OLEObject Type="Embed" ProgID="Equation.3" ShapeID="_x0000_i1158" DrawAspect="Content" ObjectID="_1782661764" r:id="rId15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9" type="#_x0000_t75" style="width:15.8pt;height:15.8pt" o:ole="" fillcolor="window">
                  <v:imagedata r:id="rId13" o:title=""/>
                </v:shape>
                <o:OLEObject Type="Embed" ProgID="Equation.3" ShapeID="_x0000_i1159" DrawAspect="Content" ObjectID="_1782661765" r:id="rId15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7275DF" w:rsidRDefault="00EA7E43" w:rsidP="006D0B54">
            <w:pPr>
              <w:pStyle w:val="TAC"/>
              <w:rPr>
                <w:lang w:eastAsia="zh-CN"/>
              </w:rPr>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B2BE11C" w14:textId="77777777" w:rsidR="00EA7E43" w:rsidRDefault="00EA7E43" w:rsidP="00EA7E43">
            <w:pPr>
              <w:pStyle w:val="TAC"/>
              <w:rPr>
                <w:rFonts w:cs="v4.2.0"/>
                <w:bCs/>
                <w:szCs w:val="18"/>
                <w:lang w:eastAsia="zh-CN"/>
              </w:rPr>
            </w:pPr>
            <w:r>
              <w:rPr>
                <w:rFonts w:cs="v4.2.0"/>
                <w:bCs/>
                <w:szCs w:val="18"/>
                <w:lang w:eastAsia="zh-CN"/>
              </w:rPr>
              <w:t>DBT.1</w:t>
            </w:r>
          </w:p>
          <w:p w14:paraId="549A98E9" w14:textId="5D67DAD8" w:rsidR="009428D8" w:rsidRPr="007275DF" w:rsidRDefault="00EA7E43" w:rsidP="00EA7E43">
            <w:pPr>
              <w:pStyle w:val="TAC"/>
              <w:rPr>
                <w:szCs w:val="18"/>
                <w:lang w:val="en-US"/>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EA7E43" w:rsidRPr="007275DF" w14:paraId="1F1A7E52"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70E0BA8" w14:textId="0F44C4AD" w:rsidR="00EA7E43" w:rsidRPr="007275DF" w:rsidRDefault="00EA7E43" w:rsidP="00EA7E43">
            <w:pPr>
              <w:pStyle w:val="TAL"/>
              <w:rPr>
                <w:lang w:val="da-DK"/>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50E204E5" w14:textId="5C39CC3B"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9E2AF5E"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86E6B62" w14:textId="305CD3C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EA7E43" w:rsidRPr="007275DF" w14:paraId="2C017FB3"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72D821" w14:textId="7435DCD9" w:rsidR="00EA7E43" w:rsidRPr="007275DF" w:rsidRDefault="00EA7E43" w:rsidP="00EA7E43">
            <w:pPr>
              <w:pStyle w:val="TAL"/>
              <w:rPr>
                <w:lang w:val="da-DK"/>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ADA3272" w14:textId="51666352"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FCE0BB1"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EA35BB2" w14:textId="5FFD2F9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60" type="#_x0000_t75" style="width:15.8pt;height:15.8pt" o:ole="" fillcolor="window">
                  <v:imagedata r:id="rId13" o:title=""/>
                </v:shape>
                <o:OLEObject Type="Embed" ProgID="Equation.3" ShapeID="_x0000_i1160" DrawAspect="Content" ObjectID="_1782661766" r:id="rId15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61" type="#_x0000_t75" style="width:15.8pt;height:15.8pt" o:ole="" fillcolor="window">
                  <v:imagedata r:id="rId13" o:title=""/>
                </v:shape>
                <o:OLEObject Type="Embed" ProgID="Equation.3" ShapeID="_x0000_i1161" DrawAspect="Content" ObjectID="_1782661767" r:id="rId16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2" type="#_x0000_t75" style="width:30.8pt;height:15.8pt" o:ole="" fillcolor="window">
                  <v:imagedata r:id="rId44" o:title=""/>
                </v:shape>
                <o:OLEObject Type="Embed" ProgID="Equation.3" ShapeID="_x0000_i1162" DrawAspect="Content" ObjectID="_1782661768" r:id="rId16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3" type="#_x0000_t75" style="width:46.2pt;height:15.8pt" o:ole="" fillcolor="window">
                  <v:imagedata r:id="rId46" o:title=""/>
                </v:shape>
                <o:OLEObject Type="Embed" ProgID="Equation.3" ShapeID="_x0000_i1163" DrawAspect="Content" ObjectID="_1782661769" r:id="rId16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4" type="#_x0000_t75" style="width:15.8pt;height:15.8pt" o:ole="" fillcolor="window">
                  <v:imagedata r:id="rId13" o:title=""/>
                </v:shape>
                <o:OLEObject Type="Embed" ProgID="Equation.3" ShapeID="_x0000_i1164" DrawAspect="Content" ObjectID="_1782661770" r:id="rId16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1"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1"/>
      <w:r>
        <w:rPr>
          <w:snapToGrid w:val="0"/>
        </w:rPr>
        <w:t>on PSCC</w:t>
      </w:r>
    </w:p>
    <w:p w14:paraId="38F0ED89" w14:textId="77777777" w:rsidR="009E4ABA" w:rsidRPr="006F4D85" w:rsidRDefault="009E4ABA" w:rsidP="009E4ABA">
      <w:pPr>
        <w:pStyle w:val="Heading5"/>
        <w:rPr>
          <w:b/>
          <w:snapToGrid w:val="0"/>
        </w:rPr>
      </w:pPr>
      <w:bookmarkStart w:id="22"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2"/>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3"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3"/>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4"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9E4ABA" w:rsidRPr="006F4D85" w14:paraId="4A7FD62E"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4"/>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5" type="#_x0000_t75" style="width:20.8pt;height:15.8pt" o:ole="" fillcolor="window">
                  <v:imagedata r:id="rId13" o:title=""/>
                </v:shape>
                <o:OLEObject Type="Embed" ProgID="Equation.3" ShapeID="_x0000_i1165" DrawAspect="Content" ObjectID="_1782661771"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2"/>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6" type="#_x0000_t75" style="width:20.8pt;height:15.8pt" o:ole="" fillcolor="window">
                  <v:imagedata r:id="rId13" o:title=""/>
                </v:shape>
                <o:OLEObject Type="Embed" ProgID="Equation.3" ShapeID="_x0000_i1166" DrawAspect="Content" ObjectID="_1782661772" r:id="rId165"/>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7" type="#_x0000_t75" style="width:30.8pt;height:15.8pt" o:ole="" fillcolor="window">
                  <v:imagedata r:id="rId44" o:title=""/>
                </v:shape>
                <o:OLEObject Type="Embed" ProgID="Equation.3" ShapeID="_x0000_i1167" DrawAspect="Content" ObjectID="_1782661773" r:id="rId16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8" type="#_x0000_t75" style="width:41.2pt;height:15.8pt" o:ole="" fillcolor="window">
                  <v:imagedata r:id="rId46" o:title=""/>
                </v:shape>
                <o:OLEObject Type="Embed" ProgID="Equation.3" ShapeID="_x0000_i1168" DrawAspect="Content" ObjectID="_1782661774" r:id="rId16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9" type="#_x0000_t75" style="width:20.8pt;height:15.8pt" o:ole="" fillcolor="window">
                  <v:imagedata r:id="rId13" o:title=""/>
                </v:shape>
                <o:OLEObject Type="Embed" ProgID="Equation.3" ShapeID="_x0000_i1169" DrawAspect="Content" ObjectID="_1782661775" r:id="rId16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4"/>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14"/>
        <w:gridCol w:w="1703"/>
        <w:gridCol w:w="964"/>
        <w:gridCol w:w="820"/>
        <w:gridCol w:w="820"/>
        <w:gridCol w:w="820"/>
        <w:gridCol w:w="820"/>
        <w:gridCol w:w="805"/>
        <w:gridCol w:w="15"/>
        <w:gridCol w:w="880"/>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70" type="#_x0000_t75" style="width:20.8pt;height:15.8pt" o:ole="" fillcolor="window">
                  <v:imagedata r:id="rId13" o:title=""/>
                </v:shape>
                <o:OLEObject Type="Embed" ProgID="Equation.3" ShapeID="_x0000_i1170" DrawAspect="Content" ObjectID="_1782661776" r:id="rId16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71" type="#_x0000_t75" style="width:20.8pt;height:15.8pt" o:ole="" fillcolor="window">
                  <v:imagedata r:id="rId13" o:title=""/>
                </v:shape>
                <o:OLEObject Type="Embed" ProgID="Equation.3" ShapeID="_x0000_i1171" DrawAspect="Content" ObjectID="_1782661777" r:id="rId17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2" type="#_x0000_t75" style="width:30.8pt;height:15.8pt" o:ole="" fillcolor="window">
                  <v:imagedata r:id="rId44" o:title=""/>
                </v:shape>
                <o:OLEObject Type="Embed" ProgID="Equation.3" ShapeID="_x0000_i1172" DrawAspect="Content" ObjectID="_1782661778" r:id="rId17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3" type="#_x0000_t75" style="width:41.2pt;height:15.8pt" o:ole="" fillcolor="window">
                  <v:imagedata r:id="rId46" o:title=""/>
                </v:shape>
                <o:OLEObject Type="Embed" ProgID="Equation.3" ShapeID="_x0000_i1173" DrawAspect="Content" ObjectID="_1782661779" r:id="rId17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4" type="#_x0000_t75" style="width:20.8pt;height:15.8pt" o:ole="" fillcolor="window">
                  <v:imagedata r:id="rId13" o:title=""/>
                </v:shape>
                <o:OLEObject Type="Embed" ProgID="Equation.3" ShapeID="_x0000_i1174" DrawAspect="Content" ObjectID="_1782661780" r:id="rId17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66E3806B" w:rsidR="009E4ABA" w:rsidRPr="006F4D85" w:rsidRDefault="00EA7E43" w:rsidP="009E4ABA">
      <w:pPr>
        <w:rPr>
          <w:lang w:eastAsia="ko-KR"/>
        </w:rPr>
      </w:pPr>
      <w:r w:rsidRPr="0091193A">
        <w:rPr>
          <w:lang w:eastAsia="ko-KR"/>
        </w:rPr>
        <w:t>In this test case, Cell2 (PSCell) is on frequency 1 while Cell 3 (SCell) and Cell 4 (target cell) which are intra-frequency neighbors, are on frequency 2</w:t>
      </w:r>
      <w:r w:rsidRPr="006F4D85">
        <w:rPr>
          <w:lang w:eastAsia="ko-KR"/>
        </w:rPr>
        <w:t>.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9E4ABA" w:rsidRPr="006F4D85" w14:paraId="5771F4C8"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2"/>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5"/>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5" type="#_x0000_t75" style="width:20.8pt;height:15.8pt" o:ole="" fillcolor="window">
                  <v:imagedata r:id="rId13" o:title=""/>
                </v:shape>
                <o:OLEObject Type="Embed" ProgID="Equation.3" ShapeID="_x0000_i1175" DrawAspect="Content" ObjectID="_1782661781" r:id="rId17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2"/>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6" type="#_x0000_t75" style="width:20.8pt;height:15.8pt" o:ole="" fillcolor="window">
                  <v:imagedata r:id="rId13" o:title=""/>
                </v:shape>
                <o:OLEObject Type="Embed" ProgID="Equation.3" ShapeID="_x0000_i1176" DrawAspect="Content" ObjectID="_1782661782" r:id="rId175"/>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7" type="#_x0000_t75" style="width:30.8pt;height:15.8pt" o:ole="" fillcolor="window">
                  <v:imagedata r:id="rId44" o:title=""/>
                </v:shape>
                <o:OLEObject Type="Embed" ProgID="Equation.3" ShapeID="_x0000_i1177" DrawAspect="Content" ObjectID="_1782661783" r:id="rId17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8" type="#_x0000_t75" style="width:46.2pt;height:15.8pt" o:ole="" fillcolor="window">
                  <v:imagedata r:id="rId46" o:title=""/>
                </v:shape>
                <o:OLEObject Type="Embed" ProgID="Equation.3" ShapeID="_x0000_i1178" DrawAspect="Content" ObjectID="_1782661784" r:id="rId17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2"/>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9" type="#_x0000_t75" style="width:20.8pt;height:15.8pt" o:ole="" fillcolor="window">
                  <v:imagedata r:id="rId13" o:title=""/>
                </v:shape>
                <o:OLEObject Type="Embed" ProgID="Equation.3" ShapeID="_x0000_i1179" DrawAspect="Content" ObjectID="_1782661785" r:id="rId17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5" w:name="_Toc535476310"/>
      <w:r w:rsidRPr="007275DF">
        <w:rPr>
          <w:snapToGrid w:val="0"/>
        </w:rPr>
        <w:t>A.10.5.4.1</w:t>
      </w:r>
      <w:r w:rsidRPr="007275DF">
        <w:rPr>
          <w:snapToGrid w:val="0"/>
        </w:rPr>
        <w:tab/>
        <w:t>SSB based L1-RSRP measurement</w:t>
      </w:r>
      <w:bookmarkEnd w:id="25"/>
    </w:p>
    <w:p w14:paraId="28250303" w14:textId="77777777" w:rsidR="009428D8" w:rsidRPr="007275DF" w:rsidRDefault="009428D8" w:rsidP="009428D8">
      <w:pPr>
        <w:pStyle w:val="Heading5"/>
      </w:pPr>
      <w:bookmarkStart w:id="26" w:name="_Toc535476311"/>
      <w:r w:rsidRPr="007275DF">
        <w:t>A.10.5.4.1.1</w:t>
      </w:r>
      <w:r w:rsidRPr="007275DF">
        <w:tab/>
        <w:t>Test Purpose and Environment</w:t>
      </w:r>
      <w:bookmarkEnd w:id="26"/>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7" w:name="_Toc535476312"/>
      <w:r w:rsidRPr="007275DF">
        <w:t>A.10.5.4.1.2</w:t>
      </w:r>
      <w:r w:rsidRPr="007275DF">
        <w:tab/>
        <w:t>Test parameters</w:t>
      </w:r>
      <w:bookmarkEnd w:id="27"/>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8"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AC3B8E"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AC3B8E" w:rsidRPr="007275DF" w:rsidRDefault="00AC3B8E" w:rsidP="00AC3B8E">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AC3B8E" w:rsidRPr="007275DF" w:rsidRDefault="00AC3B8E" w:rsidP="00AC3B8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B90FA9A" w:rsidR="00AC3B8E" w:rsidRPr="007275DF" w:rsidRDefault="00AC3B8E" w:rsidP="00AC3B8E">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737CFEBF" w14:textId="03EAEE9E" w:rsidR="00AC3B8E" w:rsidRPr="007275DF" w:rsidRDefault="00AC3B8E" w:rsidP="00AC3B8E">
            <w:pPr>
              <w:pStyle w:val="TAC"/>
              <w:rPr>
                <w:lang w:val="en-US"/>
              </w:rPr>
            </w:pPr>
            <w:r w:rsidRPr="007275DF">
              <w:rPr>
                <w:noProof/>
              </w:rPr>
              <w:t xml:space="preserve">As specifieed in </w:t>
            </w:r>
            <w:r>
              <w:rPr>
                <w:noProof/>
              </w:rPr>
              <w:t>A.3.26.2.1</w:t>
            </w:r>
          </w:p>
        </w:tc>
      </w:tr>
      <w:tr w:rsidR="00AC3B8E"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AC3B8E" w:rsidRPr="007275DF" w:rsidRDefault="00AC3B8E" w:rsidP="00AC3B8E">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AC3B8E" w:rsidRPr="007275DF" w:rsidRDefault="00AC3B8E" w:rsidP="00AC3B8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66D0E2DC" w:rsidR="00AC3B8E" w:rsidRPr="007275DF" w:rsidRDefault="00AC3B8E" w:rsidP="00AC3B8E">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6FAF36F5" w14:textId="769C0C5A" w:rsidR="00AC3B8E" w:rsidRPr="007275DF" w:rsidRDefault="00AC3B8E" w:rsidP="00AC3B8E">
            <w:pPr>
              <w:pStyle w:val="TAC"/>
              <w:rPr>
                <w:lang w:val="en-US"/>
              </w:rPr>
            </w:pPr>
            <w:r w:rsidRPr="007275DF">
              <w:rPr>
                <w:noProof/>
              </w:rPr>
              <w:t xml:space="preserve">As specified in </w:t>
            </w:r>
            <w:r>
              <w:rPr>
                <w:noProof/>
              </w:rPr>
              <w:t>A.3.26.2.2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AC3B8E"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AC3B8E" w:rsidRPr="007275DF" w:rsidRDefault="00AC3B8E" w:rsidP="00AC3B8E">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AC3B8E" w:rsidRPr="007275DF" w:rsidRDefault="00AC3B8E" w:rsidP="00AC3B8E">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AC3B8E" w:rsidRPr="007275DF" w:rsidRDefault="00AC3B8E" w:rsidP="00AC3B8E">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AC3B8E" w:rsidRPr="007275DF" w:rsidRDefault="00AC3B8E" w:rsidP="00AC3B8E">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AC3B8E" w:rsidRPr="007275DF" w:rsidRDefault="00AC3B8E" w:rsidP="00AC3B8E">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AC3B8E" w:rsidRPr="007275DF" w:rsidRDefault="00AC3B8E" w:rsidP="00AC3B8E">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2A728E7F" w:rsidR="00AC3B8E" w:rsidRPr="007275DF" w:rsidRDefault="00AC3B8E" w:rsidP="00AC3B8E">
            <w:pPr>
              <w:pStyle w:val="TAC"/>
              <w:rPr>
                <w:lang w:val="en-US"/>
              </w:rPr>
            </w:pPr>
            <w:r w:rsidRPr="007275DF">
              <w:t>-11</w:t>
            </w:r>
            <w:r w:rsidRPr="007275DF">
              <w:rPr>
                <w:lang w:eastAsia="zh-TW"/>
              </w:rPr>
              <w:t>3</w:t>
            </w:r>
          </w:p>
        </w:tc>
      </w:tr>
      <w:tr w:rsidR="00AC3B8E"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AC3B8E" w:rsidRPr="007275DF" w:rsidRDefault="00AC3B8E" w:rsidP="00AC3B8E">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AC3B8E" w:rsidRPr="007275DF" w:rsidRDefault="00AC3B8E" w:rsidP="00AC3B8E">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AC3B8E" w:rsidRPr="007275DF" w:rsidRDefault="00AC3B8E" w:rsidP="00AC3B8E">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AC3B8E" w:rsidRPr="007275DF" w:rsidRDefault="00AC3B8E" w:rsidP="00AC3B8E">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AC3B8E" w:rsidRPr="007275DF" w:rsidRDefault="00AC3B8E" w:rsidP="00AC3B8E">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04EF9D4E" w:rsidR="00AC3B8E" w:rsidRPr="007275DF" w:rsidRDefault="00AC3B8E" w:rsidP="00AC3B8E">
            <w:pPr>
              <w:pStyle w:val="TAC"/>
              <w:rPr>
                <w:lang w:val="en-US"/>
              </w:rPr>
            </w:pPr>
            <w:r w:rsidRPr="007275DF">
              <w:t>-1</w:t>
            </w:r>
            <w:r w:rsidRPr="007275DF">
              <w:rPr>
                <w:lang w:eastAsia="zh-TW"/>
              </w:rPr>
              <w:t>10</w:t>
            </w:r>
          </w:p>
        </w:tc>
      </w:tr>
      <w:tr w:rsidR="00AC3B8E"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7275DF" w:rsidRDefault="00AC3B8E" w:rsidP="00AC3B8E">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AC3B8E" w:rsidRPr="007275DF" w:rsidRDefault="00AC3B8E" w:rsidP="00AC3B8E">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AC3B8E" w:rsidRPr="007275DF" w:rsidRDefault="00AC3B8E" w:rsidP="00AC3B8E">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AC3B8E" w:rsidRPr="007275DF" w:rsidRDefault="00AC3B8E" w:rsidP="00AC3B8E">
            <w:pPr>
              <w:pStyle w:val="TAC"/>
              <w:rPr>
                <w:lang w:val="en-US"/>
              </w:rPr>
            </w:pPr>
            <w:r w:rsidRPr="007275DF">
              <w:rPr>
                <w:lang w:val="en-US"/>
              </w:rPr>
              <w:t>-3</w:t>
            </w:r>
          </w:p>
        </w:tc>
      </w:tr>
      <w:tr w:rsidR="00AC3B8E"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AC3B8E" w:rsidRPr="007275DF" w:rsidRDefault="00AC3B8E" w:rsidP="00AC3B8E">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AC3B8E" w:rsidRPr="007275DF" w:rsidRDefault="00AC3B8E" w:rsidP="00AC3B8E">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AC3B8E" w:rsidRPr="007275DF" w:rsidRDefault="00AC3B8E" w:rsidP="00AC3B8E">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AC3B8E" w:rsidRPr="007275DF" w:rsidRDefault="00AC3B8E" w:rsidP="00AC3B8E">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AC3B8E" w:rsidRPr="007275DF" w:rsidRDefault="00AC3B8E" w:rsidP="00AC3B8E">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BCDD8D8" w:rsidR="00AC3B8E" w:rsidRPr="007275DF" w:rsidRDefault="00AC3B8E" w:rsidP="00AC3B8E">
            <w:pPr>
              <w:pStyle w:val="TAC"/>
              <w:rPr>
                <w:lang w:val="en-US"/>
              </w:rPr>
            </w:pPr>
            <w:r w:rsidRPr="007275DF">
              <w:t>-11</w:t>
            </w:r>
            <w:r w:rsidRPr="007275DF">
              <w:rPr>
                <w:lang w:eastAsia="zh-TW"/>
              </w:rPr>
              <w:t>3</w:t>
            </w:r>
          </w:p>
        </w:tc>
      </w:tr>
      <w:tr w:rsidR="00AC3B8E"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AC3B8E" w:rsidRPr="007275DF" w:rsidRDefault="00AC3B8E" w:rsidP="00AC3B8E">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AC3B8E" w:rsidRPr="007275DF" w:rsidRDefault="00AC3B8E" w:rsidP="00AC3B8E">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AC3B8E" w:rsidRPr="007275DF" w:rsidRDefault="00AC3B8E" w:rsidP="00AC3B8E">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AC3B8E" w:rsidRPr="007275DF" w:rsidRDefault="00AC3B8E" w:rsidP="00AC3B8E">
            <w:pPr>
              <w:pStyle w:val="TAC"/>
              <w:rPr>
                <w:lang w:val="en-US"/>
              </w:rPr>
            </w:pPr>
            <w:r w:rsidRPr="007275DF">
              <w:rPr>
                <w:lang w:val="en-US"/>
              </w:rPr>
              <w:t>dBm/</w:t>
            </w:r>
          </w:p>
          <w:p w14:paraId="39BB902E" w14:textId="77777777" w:rsidR="00AC3B8E" w:rsidRPr="007275DF" w:rsidRDefault="00AC3B8E" w:rsidP="00AC3B8E">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AC3B8E" w:rsidRPr="007275DF" w:rsidRDefault="00AC3B8E" w:rsidP="00AC3B8E">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09C3AC38" w:rsidR="00AC3B8E" w:rsidRPr="007275DF" w:rsidRDefault="00AC3B8E" w:rsidP="00AC3B8E">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8"/>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A00155" w:rsidRPr="007275DF" w14:paraId="280CCE31" w14:textId="77777777" w:rsidTr="006D0B54">
        <w:trPr>
          <w:trHeight w:val="20"/>
          <w:jc w:val="center"/>
        </w:trPr>
        <w:tc>
          <w:tcPr>
            <w:tcW w:w="4225" w:type="dxa"/>
            <w:gridSpan w:val="2"/>
            <w:vAlign w:val="center"/>
          </w:tcPr>
          <w:p w14:paraId="3022486F" w14:textId="77777777" w:rsidR="00A00155" w:rsidRPr="007275DF" w:rsidRDefault="00A00155" w:rsidP="00A0015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A00155" w:rsidRPr="007275DF" w:rsidRDefault="00A00155" w:rsidP="00A00155">
            <w:pPr>
              <w:pStyle w:val="TAC"/>
              <w:rPr>
                <w:lang w:eastAsia="ja-JP"/>
              </w:rPr>
            </w:pPr>
          </w:p>
        </w:tc>
        <w:tc>
          <w:tcPr>
            <w:tcW w:w="1260" w:type="dxa"/>
            <w:vAlign w:val="center"/>
          </w:tcPr>
          <w:p w14:paraId="2724125B" w14:textId="77777777" w:rsidR="00A00155" w:rsidRPr="007275DF" w:rsidRDefault="00A00155" w:rsidP="00A00155">
            <w:pPr>
              <w:pStyle w:val="TAC"/>
              <w:rPr>
                <w:lang w:eastAsia="ja-JP"/>
              </w:rPr>
            </w:pPr>
          </w:p>
        </w:tc>
        <w:tc>
          <w:tcPr>
            <w:tcW w:w="2187" w:type="dxa"/>
            <w:vAlign w:val="center"/>
          </w:tcPr>
          <w:p w14:paraId="2DE0E70E" w14:textId="5E1D6B83" w:rsidR="00A00155" w:rsidRPr="007275DF" w:rsidRDefault="00A00155" w:rsidP="00A00155">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A00155" w:rsidRPr="007275DF" w14:paraId="04729324" w14:textId="77777777" w:rsidTr="006D0B54">
        <w:trPr>
          <w:trHeight w:val="20"/>
          <w:jc w:val="center"/>
        </w:trPr>
        <w:tc>
          <w:tcPr>
            <w:tcW w:w="4225" w:type="dxa"/>
            <w:gridSpan w:val="2"/>
            <w:vAlign w:val="center"/>
          </w:tcPr>
          <w:p w14:paraId="0E4EF9EE" w14:textId="77777777" w:rsidR="00A00155" w:rsidRPr="007275DF" w:rsidRDefault="00A00155" w:rsidP="00A0015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A00155" w:rsidRPr="007275DF" w:rsidRDefault="00A00155" w:rsidP="00A00155">
            <w:pPr>
              <w:pStyle w:val="TAC"/>
              <w:rPr>
                <w:lang w:eastAsia="ja-JP"/>
              </w:rPr>
            </w:pPr>
          </w:p>
        </w:tc>
        <w:tc>
          <w:tcPr>
            <w:tcW w:w="1260" w:type="dxa"/>
            <w:vAlign w:val="center"/>
          </w:tcPr>
          <w:p w14:paraId="7D8BEEA5" w14:textId="77777777" w:rsidR="00A00155" w:rsidRPr="007275DF" w:rsidRDefault="00A00155" w:rsidP="00A00155">
            <w:pPr>
              <w:pStyle w:val="TAC"/>
              <w:rPr>
                <w:lang w:eastAsia="ja-JP"/>
              </w:rPr>
            </w:pPr>
          </w:p>
        </w:tc>
        <w:tc>
          <w:tcPr>
            <w:tcW w:w="2187" w:type="dxa"/>
            <w:vAlign w:val="center"/>
          </w:tcPr>
          <w:p w14:paraId="7C4F2CB2" w14:textId="29B267B1" w:rsidR="00A00155" w:rsidRPr="007275DF" w:rsidRDefault="00A00155" w:rsidP="00A00155">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A00155" w:rsidRPr="007275DF" w14:paraId="57325F07" w14:textId="77777777" w:rsidTr="006D0B54">
        <w:trPr>
          <w:trHeight w:val="20"/>
          <w:jc w:val="center"/>
        </w:trPr>
        <w:tc>
          <w:tcPr>
            <w:tcW w:w="4225" w:type="dxa"/>
            <w:gridSpan w:val="2"/>
            <w:vAlign w:val="center"/>
          </w:tcPr>
          <w:p w14:paraId="3A8383E6" w14:textId="77777777" w:rsidR="00A00155" w:rsidRPr="007275DF" w:rsidRDefault="00A00155" w:rsidP="00A00155">
            <w:pPr>
              <w:pStyle w:val="TAL"/>
              <w:rPr>
                <w:rFonts w:cs="Arial"/>
                <w:lang w:eastAsia="ja-JP"/>
              </w:rPr>
            </w:pPr>
            <w:r w:rsidRPr="007275DF">
              <w:rPr>
                <w:rFonts w:cs="Arial"/>
                <w:lang w:eastAsia="ja-JP"/>
              </w:rPr>
              <w:t>DL CCA model</w:t>
            </w:r>
          </w:p>
        </w:tc>
        <w:tc>
          <w:tcPr>
            <w:tcW w:w="1260" w:type="dxa"/>
            <w:vAlign w:val="center"/>
          </w:tcPr>
          <w:p w14:paraId="6267F4C1" w14:textId="77777777" w:rsidR="00A00155" w:rsidRPr="007275DF" w:rsidRDefault="00A00155" w:rsidP="00A00155">
            <w:pPr>
              <w:pStyle w:val="TAC"/>
              <w:rPr>
                <w:lang w:eastAsia="ja-JP"/>
              </w:rPr>
            </w:pPr>
          </w:p>
        </w:tc>
        <w:tc>
          <w:tcPr>
            <w:tcW w:w="1260" w:type="dxa"/>
            <w:vAlign w:val="center"/>
          </w:tcPr>
          <w:p w14:paraId="49258706" w14:textId="77777777" w:rsidR="00A00155" w:rsidRPr="007275DF" w:rsidRDefault="00A00155" w:rsidP="00A00155">
            <w:pPr>
              <w:pStyle w:val="TAC"/>
              <w:rPr>
                <w:lang w:eastAsia="ja-JP"/>
              </w:rPr>
            </w:pPr>
          </w:p>
        </w:tc>
        <w:tc>
          <w:tcPr>
            <w:tcW w:w="2187" w:type="dxa"/>
          </w:tcPr>
          <w:p w14:paraId="3FB9D522" w14:textId="3C40C8BE" w:rsidR="00A00155" w:rsidRPr="007275DF" w:rsidRDefault="00A00155" w:rsidP="00A00155">
            <w:pPr>
              <w:pStyle w:val="TAC"/>
              <w:rPr>
                <w:lang w:eastAsia="ja-JP"/>
              </w:rPr>
            </w:pPr>
            <w:r w:rsidRPr="007275DF">
              <w:rPr>
                <w:noProof/>
              </w:rPr>
              <w:t xml:space="preserve">As specifieed in </w:t>
            </w:r>
            <w:r>
              <w:rPr>
                <w:noProof/>
              </w:rPr>
              <w:t>A.3.26.2.1</w:t>
            </w:r>
          </w:p>
        </w:tc>
      </w:tr>
      <w:tr w:rsidR="00A00155" w:rsidRPr="007275DF" w14:paraId="37764096" w14:textId="77777777" w:rsidTr="006D0B54">
        <w:trPr>
          <w:trHeight w:val="20"/>
          <w:jc w:val="center"/>
        </w:trPr>
        <w:tc>
          <w:tcPr>
            <w:tcW w:w="4225" w:type="dxa"/>
            <w:gridSpan w:val="2"/>
            <w:vAlign w:val="center"/>
          </w:tcPr>
          <w:p w14:paraId="42747C0A" w14:textId="77777777" w:rsidR="00A00155" w:rsidRPr="007275DF" w:rsidRDefault="00A00155" w:rsidP="00A00155">
            <w:pPr>
              <w:pStyle w:val="TAL"/>
              <w:rPr>
                <w:rFonts w:cs="Arial"/>
                <w:lang w:eastAsia="ja-JP"/>
              </w:rPr>
            </w:pPr>
            <w:r w:rsidRPr="007275DF">
              <w:rPr>
                <w:rFonts w:cs="Arial"/>
                <w:lang w:eastAsia="ja-JP"/>
              </w:rPr>
              <w:t>UL CCA model</w:t>
            </w:r>
          </w:p>
        </w:tc>
        <w:tc>
          <w:tcPr>
            <w:tcW w:w="1260" w:type="dxa"/>
            <w:vAlign w:val="center"/>
          </w:tcPr>
          <w:p w14:paraId="09C76613" w14:textId="77777777" w:rsidR="00A00155" w:rsidRPr="007275DF" w:rsidRDefault="00A00155" w:rsidP="00A00155">
            <w:pPr>
              <w:pStyle w:val="TAC"/>
              <w:rPr>
                <w:lang w:eastAsia="ja-JP"/>
              </w:rPr>
            </w:pPr>
          </w:p>
        </w:tc>
        <w:tc>
          <w:tcPr>
            <w:tcW w:w="1260" w:type="dxa"/>
            <w:vAlign w:val="center"/>
          </w:tcPr>
          <w:p w14:paraId="41A3A398" w14:textId="77777777" w:rsidR="00A00155" w:rsidRPr="007275DF" w:rsidRDefault="00A00155" w:rsidP="00A00155">
            <w:pPr>
              <w:pStyle w:val="TAC"/>
              <w:rPr>
                <w:lang w:eastAsia="ja-JP"/>
              </w:rPr>
            </w:pPr>
          </w:p>
        </w:tc>
        <w:tc>
          <w:tcPr>
            <w:tcW w:w="2187" w:type="dxa"/>
          </w:tcPr>
          <w:p w14:paraId="3DC7DD01" w14:textId="1C61F9E4" w:rsidR="00A00155" w:rsidRPr="007275DF" w:rsidRDefault="00A00155" w:rsidP="00A00155">
            <w:pPr>
              <w:pStyle w:val="TAC"/>
              <w:rPr>
                <w:lang w:eastAsia="ja-JP"/>
              </w:rPr>
            </w:pPr>
            <w:r w:rsidRPr="007275DF">
              <w:rPr>
                <w:noProof/>
              </w:rPr>
              <w:t xml:space="preserve">As specified in </w:t>
            </w:r>
            <w:r>
              <w:rPr>
                <w:noProof/>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80" type="#_x0000_t75" style="width:20.8pt;height:20.8pt" o:ole="">
                  <v:imagedata r:id="rId179" o:title=""/>
                </v:shape>
                <o:OLEObject Type="Embed" ProgID="Equation.3" ShapeID="_x0000_i1180" DrawAspect="Content" ObjectID="_1782661786" r:id="rId18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81" type="#_x0000_t75" style="width:20.8pt;height:20.8pt" o:ole="" fillcolor="window">
                  <v:imagedata r:id="rId13" o:title=""/>
                </v:shape>
                <o:OLEObject Type="Embed" ProgID="Equation.3" ShapeID="_x0000_i1181" DrawAspect="Content" ObjectID="_1782661787" r:id="rId18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2" type="#_x0000_t75" style="width:20.8pt;height:20.8pt" o:ole="" fillcolor="window">
                  <v:imagedata r:id="rId13" o:title=""/>
                </v:shape>
                <o:OLEObject Type="Embed" ProgID="Equation.3" ShapeID="_x0000_i1182" DrawAspect="Content" ObjectID="_1782661788" r:id="rId18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3" type="#_x0000_t75" style="width:30.8pt;height:15.8pt" o:ole="" fillcolor="window">
                  <v:imagedata r:id="rId44" o:title=""/>
                </v:shape>
                <o:OLEObject Type="Embed" ProgID="Equation.3" ShapeID="_x0000_i1183" DrawAspect="Content" ObjectID="_1782661789" r:id="rId18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4" type="#_x0000_t75" style="width:30.8pt;height:15.8pt" o:ole="" fillcolor="window">
                  <v:imagedata r:id="rId44" o:title=""/>
                </v:shape>
                <o:OLEObject Type="Embed" ProgID="Equation.3" ShapeID="_x0000_i1184" DrawAspect="Content" ObjectID="_1782661790" r:id="rId18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B36B2" w:rsidRPr="007275DF" w14:paraId="63AFDF79" w14:textId="77777777" w:rsidTr="00D6280F">
        <w:trPr>
          <w:trHeight w:val="20"/>
          <w:jc w:val="center"/>
        </w:trPr>
        <w:tc>
          <w:tcPr>
            <w:tcW w:w="3138" w:type="dxa"/>
            <w:gridSpan w:val="2"/>
            <w:vAlign w:val="center"/>
          </w:tcPr>
          <w:p w14:paraId="40C58779" w14:textId="77777777" w:rsidR="00DB36B2" w:rsidRPr="007275DF" w:rsidRDefault="00DB36B2" w:rsidP="00DB36B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B36B2" w:rsidRPr="007275DF" w:rsidRDefault="00DB36B2" w:rsidP="00DB36B2">
            <w:pPr>
              <w:pStyle w:val="TAC"/>
              <w:rPr>
                <w:lang w:eastAsia="ja-JP"/>
              </w:rPr>
            </w:pPr>
          </w:p>
        </w:tc>
        <w:tc>
          <w:tcPr>
            <w:tcW w:w="1271" w:type="dxa"/>
            <w:vAlign w:val="center"/>
          </w:tcPr>
          <w:p w14:paraId="765C9E32" w14:textId="77777777" w:rsidR="00DB36B2" w:rsidRPr="007275DF" w:rsidRDefault="00DB36B2" w:rsidP="00DB36B2">
            <w:pPr>
              <w:pStyle w:val="TAC"/>
              <w:rPr>
                <w:lang w:eastAsia="ja-JP"/>
              </w:rPr>
            </w:pPr>
          </w:p>
        </w:tc>
        <w:tc>
          <w:tcPr>
            <w:tcW w:w="1693" w:type="dxa"/>
            <w:vAlign w:val="center"/>
          </w:tcPr>
          <w:p w14:paraId="5A2DC9B1" w14:textId="77777777" w:rsidR="00DB36B2" w:rsidRPr="007275DF" w:rsidRDefault="00DB36B2" w:rsidP="00DB36B2">
            <w:pPr>
              <w:pStyle w:val="TAC"/>
              <w:rPr>
                <w:lang w:eastAsia="ja-JP"/>
              </w:rPr>
            </w:pPr>
            <w:r w:rsidRPr="007275DF">
              <w:rPr>
                <w:noProof/>
                <w:sz w:val="16"/>
              </w:rPr>
              <w:t>1</w:t>
            </w:r>
          </w:p>
        </w:tc>
        <w:tc>
          <w:tcPr>
            <w:tcW w:w="1559" w:type="dxa"/>
            <w:vAlign w:val="center"/>
          </w:tcPr>
          <w:p w14:paraId="299F69F0" w14:textId="75BC63A3" w:rsidR="00DB36B2" w:rsidRPr="007275DF" w:rsidRDefault="00DB36B2" w:rsidP="00DB36B2">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B36B2" w:rsidRPr="007275DF" w14:paraId="0E2A9042" w14:textId="77777777" w:rsidTr="00D6280F">
        <w:trPr>
          <w:trHeight w:val="20"/>
          <w:jc w:val="center"/>
        </w:trPr>
        <w:tc>
          <w:tcPr>
            <w:tcW w:w="3138" w:type="dxa"/>
            <w:gridSpan w:val="2"/>
            <w:vAlign w:val="center"/>
          </w:tcPr>
          <w:p w14:paraId="6D1D0324" w14:textId="77777777" w:rsidR="00DB36B2" w:rsidRPr="007275DF" w:rsidRDefault="00DB36B2" w:rsidP="00DB36B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B36B2" w:rsidRPr="007275DF" w:rsidRDefault="00DB36B2" w:rsidP="00DB36B2">
            <w:pPr>
              <w:pStyle w:val="TAC"/>
              <w:rPr>
                <w:lang w:eastAsia="ja-JP"/>
              </w:rPr>
            </w:pPr>
          </w:p>
        </w:tc>
        <w:tc>
          <w:tcPr>
            <w:tcW w:w="1271" w:type="dxa"/>
            <w:vAlign w:val="center"/>
          </w:tcPr>
          <w:p w14:paraId="7BDD34B3" w14:textId="77777777" w:rsidR="00DB36B2" w:rsidRPr="007275DF" w:rsidRDefault="00DB36B2" w:rsidP="00DB36B2">
            <w:pPr>
              <w:pStyle w:val="TAC"/>
              <w:rPr>
                <w:lang w:eastAsia="ja-JP"/>
              </w:rPr>
            </w:pPr>
          </w:p>
        </w:tc>
        <w:tc>
          <w:tcPr>
            <w:tcW w:w="1693" w:type="dxa"/>
            <w:vAlign w:val="center"/>
          </w:tcPr>
          <w:p w14:paraId="703BC158" w14:textId="77777777" w:rsidR="00DB36B2" w:rsidRPr="007275DF" w:rsidRDefault="00DB36B2" w:rsidP="00DB36B2">
            <w:pPr>
              <w:pStyle w:val="TAC"/>
              <w:rPr>
                <w:lang w:eastAsia="ja-JP"/>
              </w:rPr>
            </w:pPr>
            <w:r w:rsidRPr="007275DF">
              <w:rPr>
                <w:noProof/>
                <w:sz w:val="16"/>
              </w:rPr>
              <w:t>1</w:t>
            </w:r>
          </w:p>
        </w:tc>
        <w:tc>
          <w:tcPr>
            <w:tcW w:w="1559" w:type="dxa"/>
            <w:vAlign w:val="center"/>
          </w:tcPr>
          <w:p w14:paraId="3F7532CC" w14:textId="57474CD0" w:rsidR="00DB36B2" w:rsidRPr="007275DF" w:rsidRDefault="00DB36B2" w:rsidP="00DB36B2">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B36B2" w:rsidRPr="007275DF" w14:paraId="28E7113D" w14:textId="77777777" w:rsidTr="006D0B54">
        <w:trPr>
          <w:trHeight w:val="20"/>
          <w:jc w:val="center"/>
        </w:trPr>
        <w:tc>
          <w:tcPr>
            <w:tcW w:w="3138" w:type="dxa"/>
            <w:gridSpan w:val="2"/>
            <w:vAlign w:val="center"/>
          </w:tcPr>
          <w:p w14:paraId="11ECE6C8" w14:textId="77777777" w:rsidR="00DB36B2" w:rsidRPr="007275DF" w:rsidRDefault="00DB36B2" w:rsidP="00DB36B2">
            <w:pPr>
              <w:pStyle w:val="TAL"/>
              <w:rPr>
                <w:rFonts w:cs="Arial"/>
                <w:lang w:eastAsia="ja-JP"/>
              </w:rPr>
            </w:pPr>
            <w:r w:rsidRPr="007275DF">
              <w:rPr>
                <w:rFonts w:cs="Arial"/>
                <w:lang w:eastAsia="ja-JP"/>
              </w:rPr>
              <w:t>DL CCA model</w:t>
            </w:r>
          </w:p>
        </w:tc>
        <w:tc>
          <w:tcPr>
            <w:tcW w:w="1271" w:type="dxa"/>
            <w:vAlign w:val="center"/>
          </w:tcPr>
          <w:p w14:paraId="485E3FFA" w14:textId="77777777" w:rsidR="00DB36B2" w:rsidRPr="007275DF" w:rsidRDefault="00DB36B2" w:rsidP="00DB36B2">
            <w:pPr>
              <w:pStyle w:val="TAC"/>
              <w:rPr>
                <w:lang w:eastAsia="ja-JP"/>
              </w:rPr>
            </w:pPr>
          </w:p>
        </w:tc>
        <w:tc>
          <w:tcPr>
            <w:tcW w:w="1271" w:type="dxa"/>
            <w:vAlign w:val="center"/>
          </w:tcPr>
          <w:p w14:paraId="62C931EF" w14:textId="77777777" w:rsidR="00DB36B2" w:rsidRPr="007275DF" w:rsidRDefault="00DB36B2" w:rsidP="00DB36B2">
            <w:pPr>
              <w:pStyle w:val="TAC"/>
              <w:rPr>
                <w:lang w:eastAsia="ja-JP"/>
              </w:rPr>
            </w:pPr>
          </w:p>
        </w:tc>
        <w:tc>
          <w:tcPr>
            <w:tcW w:w="1693" w:type="dxa"/>
            <w:vAlign w:val="center"/>
          </w:tcPr>
          <w:p w14:paraId="5B8D8F0A" w14:textId="77777777" w:rsidR="00DB36B2" w:rsidRPr="007275DF" w:rsidRDefault="00DB36B2" w:rsidP="00DB36B2">
            <w:pPr>
              <w:pStyle w:val="TAC"/>
              <w:rPr>
                <w:lang w:eastAsia="ja-JP"/>
              </w:rPr>
            </w:pPr>
            <w:r w:rsidRPr="007275DF">
              <w:rPr>
                <w:lang w:eastAsia="ja-JP"/>
              </w:rPr>
              <w:t>N/A</w:t>
            </w:r>
          </w:p>
        </w:tc>
        <w:tc>
          <w:tcPr>
            <w:tcW w:w="1559" w:type="dxa"/>
          </w:tcPr>
          <w:p w14:paraId="60B55E14" w14:textId="655AB747" w:rsidR="00DB36B2" w:rsidRPr="007275DF" w:rsidRDefault="00DB36B2" w:rsidP="00DB36B2">
            <w:pPr>
              <w:pStyle w:val="TAC"/>
              <w:rPr>
                <w:lang w:eastAsia="ja-JP"/>
              </w:rPr>
            </w:pPr>
            <w:r w:rsidRPr="007275DF">
              <w:rPr>
                <w:noProof/>
              </w:rPr>
              <w:t xml:space="preserve">As specifieed in </w:t>
            </w:r>
            <w:r>
              <w:rPr>
                <w:noProof/>
              </w:rPr>
              <w:t>A.3.26.2.1</w:t>
            </w:r>
          </w:p>
        </w:tc>
      </w:tr>
      <w:tr w:rsidR="00DB36B2" w:rsidRPr="007275DF" w14:paraId="404C8743" w14:textId="77777777" w:rsidTr="006D0B54">
        <w:trPr>
          <w:trHeight w:val="20"/>
          <w:jc w:val="center"/>
        </w:trPr>
        <w:tc>
          <w:tcPr>
            <w:tcW w:w="3138" w:type="dxa"/>
            <w:gridSpan w:val="2"/>
            <w:vAlign w:val="center"/>
          </w:tcPr>
          <w:p w14:paraId="438D212F" w14:textId="77777777" w:rsidR="00DB36B2" w:rsidRPr="007275DF" w:rsidRDefault="00DB36B2" w:rsidP="00DB36B2">
            <w:pPr>
              <w:pStyle w:val="TAL"/>
              <w:rPr>
                <w:rFonts w:cs="Arial"/>
                <w:lang w:eastAsia="ja-JP"/>
              </w:rPr>
            </w:pPr>
            <w:r w:rsidRPr="007275DF">
              <w:rPr>
                <w:rFonts w:cs="Arial"/>
                <w:lang w:eastAsia="ja-JP"/>
              </w:rPr>
              <w:t>UL CCA model</w:t>
            </w:r>
          </w:p>
        </w:tc>
        <w:tc>
          <w:tcPr>
            <w:tcW w:w="1271" w:type="dxa"/>
            <w:vAlign w:val="center"/>
          </w:tcPr>
          <w:p w14:paraId="183EE19E" w14:textId="77777777" w:rsidR="00DB36B2" w:rsidRPr="007275DF" w:rsidRDefault="00DB36B2" w:rsidP="00DB36B2">
            <w:pPr>
              <w:pStyle w:val="TAC"/>
              <w:rPr>
                <w:lang w:eastAsia="ja-JP"/>
              </w:rPr>
            </w:pPr>
          </w:p>
        </w:tc>
        <w:tc>
          <w:tcPr>
            <w:tcW w:w="1271" w:type="dxa"/>
            <w:vAlign w:val="center"/>
          </w:tcPr>
          <w:p w14:paraId="3F622033" w14:textId="77777777" w:rsidR="00DB36B2" w:rsidRPr="007275DF" w:rsidRDefault="00DB36B2" w:rsidP="00DB36B2">
            <w:pPr>
              <w:pStyle w:val="TAC"/>
              <w:rPr>
                <w:lang w:eastAsia="ja-JP"/>
              </w:rPr>
            </w:pPr>
          </w:p>
        </w:tc>
        <w:tc>
          <w:tcPr>
            <w:tcW w:w="1693" w:type="dxa"/>
            <w:vAlign w:val="center"/>
          </w:tcPr>
          <w:p w14:paraId="327A080A" w14:textId="77777777" w:rsidR="00DB36B2" w:rsidRPr="007275DF" w:rsidRDefault="00DB36B2" w:rsidP="00DB36B2">
            <w:pPr>
              <w:pStyle w:val="TAC"/>
              <w:rPr>
                <w:lang w:eastAsia="ja-JP"/>
              </w:rPr>
            </w:pPr>
            <w:r w:rsidRPr="007275DF">
              <w:rPr>
                <w:lang w:eastAsia="ja-JP"/>
              </w:rPr>
              <w:t>N/A</w:t>
            </w:r>
          </w:p>
        </w:tc>
        <w:tc>
          <w:tcPr>
            <w:tcW w:w="1559" w:type="dxa"/>
          </w:tcPr>
          <w:p w14:paraId="0E93345D" w14:textId="64361853" w:rsidR="00DB36B2" w:rsidRPr="007275DF" w:rsidRDefault="00DB36B2" w:rsidP="00DB36B2">
            <w:pPr>
              <w:pStyle w:val="TAC"/>
              <w:rPr>
                <w:lang w:eastAsia="ja-JP"/>
              </w:rPr>
            </w:pPr>
            <w:r w:rsidRPr="007275DF">
              <w:rPr>
                <w:noProof/>
              </w:rPr>
              <w:t xml:space="preserve">As specified in </w:t>
            </w:r>
            <w:r>
              <w:rPr>
                <w:noProof/>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5" type="#_x0000_t75" style="width:20.8pt;height:20.8pt" o:ole="">
                  <v:imagedata r:id="rId179" o:title=""/>
                </v:shape>
                <o:OLEObject Type="Embed" ProgID="Equation.3" ShapeID="_x0000_i1185" DrawAspect="Content" ObjectID="_1782661791" r:id="rId18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6" type="#_x0000_t75" style="width:20.8pt;height:20.8pt" o:ole="" fillcolor="window">
                  <v:imagedata r:id="rId13" o:title=""/>
                </v:shape>
                <o:OLEObject Type="Embed" ProgID="Equation.3" ShapeID="_x0000_i1186" DrawAspect="Content" ObjectID="_1782661792" r:id="rId18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7" type="#_x0000_t75" style="width:20.8pt;height:20.8pt" o:ole="" fillcolor="window">
                  <v:imagedata r:id="rId13" o:title=""/>
                </v:shape>
                <o:OLEObject Type="Embed" ProgID="Equation.3" ShapeID="_x0000_i1187" DrawAspect="Content" ObjectID="_1782661793" r:id="rId18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8" type="#_x0000_t75" style="width:30.8pt;height:15.8pt" o:ole="" fillcolor="window">
                  <v:imagedata r:id="rId44" o:title=""/>
                </v:shape>
                <o:OLEObject Type="Embed" ProgID="Equation.3" ShapeID="_x0000_i1188" DrawAspect="Content" ObjectID="_1782661794" r:id="rId18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9" type="#_x0000_t75" style="width:30.8pt;height:15.8pt" o:ole="" fillcolor="window">
                  <v:imagedata r:id="rId44" o:title=""/>
                </v:shape>
                <o:OLEObject Type="Embed" ProgID="Equation.3" ShapeID="_x0000_i1189" DrawAspect="Content" ObjectID="_1782661795" r:id="rId18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2D57E1" w:rsidRPr="007275DF" w14:paraId="557A4050" w14:textId="77777777" w:rsidTr="00262D3D">
        <w:trPr>
          <w:trHeight w:val="20"/>
          <w:jc w:val="center"/>
        </w:trPr>
        <w:tc>
          <w:tcPr>
            <w:tcW w:w="3138" w:type="dxa"/>
            <w:gridSpan w:val="2"/>
            <w:vAlign w:val="center"/>
          </w:tcPr>
          <w:p w14:paraId="5C1D39D0" w14:textId="77777777" w:rsidR="002D57E1" w:rsidRPr="007275DF" w:rsidRDefault="002D57E1" w:rsidP="002D57E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2D57E1" w:rsidRPr="007275DF" w:rsidRDefault="002D57E1" w:rsidP="002D57E1">
            <w:pPr>
              <w:pStyle w:val="TAC"/>
              <w:rPr>
                <w:lang w:eastAsia="ja-JP"/>
              </w:rPr>
            </w:pPr>
          </w:p>
        </w:tc>
        <w:tc>
          <w:tcPr>
            <w:tcW w:w="1271" w:type="dxa"/>
            <w:vAlign w:val="center"/>
          </w:tcPr>
          <w:p w14:paraId="7262B61E" w14:textId="77777777" w:rsidR="002D57E1" w:rsidRPr="007275DF" w:rsidRDefault="002D57E1" w:rsidP="002D57E1">
            <w:pPr>
              <w:pStyle w:val="TAC"/>
              <w:rPr>
                <w:lang w:eastAsia="ja-JP"/>
              </w:rPr>
            </w:pPr>
          </w:p>
        </w:tc>
        <w:tc>
          <w:tcPr>
            <w:tcW w:w="1693" w:type="dxa"/>
            <w:vAlign w:val="center"/>
          </w:tcPr>
          <w:p w14:paraId="4FF19A41" w14:textId="77777777" w:rsidR="002D57E1" w:rsidRPr="007275DF" w:rsidRDefault="002D57E1" w:rsidP="002D57E1">
            <w:pPr>
              <w:pStyle w:val="TAC"/>
              <w:rPr>
                <w:lang w:eastAsia="ja-JP"/>
              </w:rPr>
            </w:pPr>
            <w:r w:rsidRPr="007275DF">
              <w:rPr>
                <w:noProof/>
                <w:sz w:val="16"/>
              </w:rPr>
              <w:t>1</w:t>
            </w:r>
          </w:p>
        </w:tc>
        <w:tc>
          <w:tcPr>
            <w:tcW w:w="1559" w:type="dxa"/>
            <w:vAlign w:val="center"/>
          </w:tcPr>
          <w:p w14:paraId="02B7851C" w14:textId="0A5019D2" w:rsidR="002D57E1" w:rsidRPr="007275DF" w:rsidRDefault="002D57E1" w:rsidP="002D57E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D57E1" w:rsidRPr="007275DF" w14:paraId="75C13888" w14:textId="77777777" w:rsidTr="00262D3D">
        <w:trPr>
          <w:trHeight w:val="20"/>
          <w:jc w:val="center"/>
        </w:trPr>
        <w:tc>
          <w:tcPr>
            <w:tcW w:w="3138" w:type="dxa"/>
            <w:gridSpan w:val="2"/>
            <w:vAlign w:val="center"/>
          </w:tcPr>
          <w:p w14:paraId="4E021F4C" w14:textId="77777777" w:rsidR="002D57E1" w:rsidRPr="007275DF" w:rsidRDefault="002D57E1" w:rsidP="002D57E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2D57E1" w:rsidRPr="007275DF" w:rsidRDefault="002D57E1" w:rsidP="002D57E1">
            <w:pPr>
              <w:pStyle w:val="TAC"/>
              <w:rPr>
                <w:lang w:eastAsia="ja-JP"/>
              </w:rPr>
            </w:pPr>
          </w:p>
        </w:tc>
        <w:tc>
          <w:tcPr>
            <w:tcW w:w="1271" w:type="dxa"/>
            <w:vAlign w:val="center"/>
          </w:tcPr>
          <w:p w14:paraId="7BFADF4B" w14:textId="77777777" w:rsidR="002D57E1" w:rsidRPr="007275DF" w:rsidRDefault="002D57E1" w:rsidP="002D57E1">
            <w:pPr>
              <w:pStyle w:val="TAC"/>
              <w:rPr>
                <w:lang w:eastAsia="ja-JP"/>
              </w:rPr>
            </w:pPr>
          </w:p>
        </w:tc>
        <w:tc>
          <w:tcPr>
            <w:tcW w:w="1693" w:type="dxa"/>
            <w:vAlign w:val="center"/>
          </w:tcPr>
          <w:p w14:paraId="62553941" w14:textId="77777777" w:rsidR="002D57E1" w:rsidRPr="007275DF" w:rsidRDefault="002D57E1" w:rsidP="002D57E1">
            <w:pPr>
              <w:pStyle w:val="TAC"/>
              <w:rPr>
                <w:lang w:eastAsia="ja-JP"/>
              </w:rPr>
            </w:pPr>
            <w:r w:rsidRPr="007275DF">
              <w:rPr>
                <w:noProof/>
                <w:sz w:val="16"/>
              </w:rPr>
              <w:t>1</w:t>
            </w:r>
          </w:p>
        </w:tc>
        <w:tc>
          <w:tcPr>
            <w:tcW w:w="1559" w:type="dxa"/>
            <w:vAlign w:val="center"/>
          </w:tcPr>
          <w:p w14:paraId="7A8259F0" w14:textId="3DFB55D2" w:rsidR="002D57E1" w:rsidRPr="007275DF" w:rsidRDefault="002D57E1" w:rsidP="002D57E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D57E1" w:rsidRPr="007275DF" w14:paraId="48AB3243" w14:textId="77777777" w:rsidTr="006D0B54">
        <w:trPr>
          <w:trHeight w:val="20"/>
          <w:jc w:val="center"/>
        </w:trPr>
        <w:tc>
          <w:tcPr>
            <w:tcW w:w="3138" w:type="dxa"/>
            <w:gridSpan w:val="2"/>
            <w:vAlign w:val="center"/>
          </w:tcPr>
          <w:p w14:paraId="10A2AC6D" w14:textId="77777777" w:rsidR="002D57E1" w:rsidRPr="007275DF" w:rsidRDefault="002D57E1" w:rsidP="002D57E1">
            <w:pPr>
              <w:pStyle w:val="TAL"/>
              <w:rPr>
                <w:rFonts w:cs="Arial"/>
                <w:lang w:eastAsia="ja-JP"/>
              </w:rPr>
            </w:pPr>
            <w:r w:rsidRPr="007275DF">
              <w:rPr>
                <w:rFonts w:cs="Arial"/>
                <w:lang w:eastAsia="ja-JP"/>
              </w:rPr>
              <w:t>DL CCA model</w:t>
            </w:r>
          </w:p>
        </w:tc>
        <w:tc>
          <w:tcPr>
            <w:tcW w:w="1271" w:type="dxa"/>
            <w:vAlign w:val="center"/>
          </w:tcPr>
          <w:p w14:paraId="4BBD7E2E" w14:textId="77777777" w:rsidR="002D57E1" w:rsidRPr="007275DF" w:rsidRDefault="002D57E1" w:rsidP="002D57E1">
            <w:pPr>
              <w:pStyle w:val="TAC"/>
              <w:rPr>
                <w:lang w:eastAsia="ja-JP"/>
              </w:rPr>
            </w:pPr>
          </w:p>
        </w:tc>
        <w:tc>
          <w:tcPr>
            <w:tcW w:w="1271" w:type="dxa"/>
            <w:vAlign w:val="center"/>
          </w:tcPr>
          <w:p w14:paraId="3F9E8779" w14:textId="77777777" w:rsidR="002D57E1" w:rsidRPr="007275DF" w:rsidRDefault="002D57E1" w:rsidP="002D57E1">
            <w:pPr>
              <w:pStyle w:val="TAC"/>
              <w:rPr>
                <w:lang w:eastAsia="ja-JP"/>
              </w:rPr>
            </w:pPr>
          </w:p>
        </w:tc>
        <w:tc>
          <w:tcPr>
            <w:tcW w:w="1693" w:type="dxa"/>
            <w:vAlign w:val="center"/>
          </w:tcPr>
          <w:p w14:paraId="3FC001DA" w14:textId="77777777" w:rsidR="002D57E1" w:rsidRPr="007275DF" w:rsidRDefault="002D57E1" w:rsidP="002D57E1">
            <w:pPr>
              <w:pStyle w:val="TAC"/>
              <w:rPr>
                <w:lang w:eastAsia="ja-JP"/>
              </w:rPr>
            </w:pPr>
            <w:r w:rsidRPr="007275DF">
              <w:rPr>
                <w:lang w:eastAsia="ja-JP"/>
              </w:rPr>
              <w:t>N/A</w:t>
            </w:r>
          </w:p>
        </w:tc>
        <w:tc>
          <w:tcPr>
            <w:tcW w:w="1559" w:type="dxa"/>
          </w:tcPr>
          <w:p w14:paraId="4413DA51" w14:textId="6E182C88" w:rsidR="002D57E1" w:rsidRPr="007275DF" w:rsidRDefault="002D57E1" w:rsidP="002D57E1">
            <w:pPr>
              <w:pStyle w:val="TAC"/>
              <w:rPr>
                <w:lang w:eastAsia="ja-JP"/>
              </w:rPr>
            </w:pPr>
            <w:r w:rsidRPr="007275DF">
              <w:rPr>
                <w:noProof/>
              </w:rPr>
              <w:t xml:space="preserve">As specifieed in </w:t>
            </w:r>
            <w:r>
              <w:rPr>
                <w:noProof/>
              </w:rPr>
              <w:t>A.3.26.2.1</w:t>
            </w:r>
          </w:p>
        </w:tc>
      </w:tr>
      <w:tr w:rsidR="002D57E1" w:rsidRPr="007275DF" w14:paraId="5483EC10" w14:textId="77777777" w:rsidTr="006D0B54">
        <w:trPr>
          <w:trHeight w:val="20"/>
          <w:jc w:val="center"/>
        </w:trPr>
        <w:tc>
          <w:tcPr>
            <w:tcW w:w="3138" w:type="dxa"/>
            <w:gridSpan w:val="2"/>
            <w:vAlign w:val="center"/>
          </w:tcPr>
          <w:p w14:paraId="6AB41033" w14:textId="77777777" w:rsidR="002D57E1" w:rsidRPr="007275DF" w:rsidRDefault="002D57E1" w:rsidP="002D57E1">
            <w:pPr>
              <w:pStyle w:val="TAL"/>
              <w:rPr>
                <w:rFonts w:cs="Arial"/>
                <w:lang w:eastAsia="ja-JP"/>
              </w:rPr>
            </w:pPr>
            <w:r w:rsidRPr="007275DF">
              <w:rPr>
                <w:rFonts w:cs="Arial"/>
                <w:lang w:eastAsia="ja-JP"/>
              </w:rPr>
              <w:t>UL CCA model</w:t>
            </w:r>
          </w:p>
        </w:tc>
        <w:tc>
          <w:tcPr>
            <w:tcW w:w="1271" w:type="dxa"/>
            <w:vAlign w:val="center"/>
          </w:tcPr>
          <w:p w14:paraId="18DE68E5" w14:textId="77777777" w:rsidR="002D57E1" w:rsidRPr="007275DF" w:rsidRDefault="002D57E1" w:rsidP="002D57E1">
            <w:pPr>
              <w:pStyle w:val="TAC"/>
              <w:rPr>
                <w:lang w:eastAsia="ja-JP"/>
              </w:rPr>
            </w:pPr>
          </w:p>
        </w:tc>
        <w:tc>
          <w:tcPr>
            <w:tcW w:w="1271" w:type="dxa"/>
            <w:vAlign w:val="center"/>
          </w:tcPr>
          <w:p w14:paraId="276AD00A" w14:textId="77777777" w:rsidR="002D57E1" w:rsidRPr="007275DF" w:rsidRDefault="002D57E1" w:rsidP="002D57E1">
            <w:pPr>
              <w:pStyle w:val="TAC"/>
              <w:rPr>
                <w:lang w:eastAsia="ja-JP"/>
              </w:rPr>
            </w:pPr>
          </w:p>
        </w:tc>
        <w:tc>
          <w:tcPr>
            <w:tcW w:w="1693" w:type="dxa"/>
            <w:vAlign w:val="center"/>
          </w:tcPr>
          <w:p w14:paraId="47BBE7F9" w14:textId="77777777" w:rsidR="002D57E1" w:rsidRPr="007275DF" w:rsidRDefault="002D57E1" w:rsidP="002D57E1">
            <w:pPr>
              <w:pStyle w:val="TAC"/>
              <w:rPr>
                <w:lang w:eastAsia="ja-JP"/>
              </w:rPr>
            </w:pPr>
            <w:r w:rsidRPr="007275DF">
              <w:rPr>
                <w:lang w:eastAsia="ja-JP"/>
              </w:rPr>
              <w:t>N/A</w:t>
            </w:r>
          </w:p>
        </w:tc>
        <w:tc>
          <w:tcPr>
            <w:tcW w:w="1559" w:type="dxa"/>
          </w:tcPr>
          <w:p w14:paraId="0EBF1B38" w14:textId="3071560B" w:rsidR="002D57E1" w:rsidRPr="007275DF" w:rsidRDefault="002D57E1" w:rsidP="002D57E1">
            <w:pPr>
              <w:pStyle w:val="TAC"/>
              <w:rPr>
                <w:lang w:eastAsia="ja-JP"/>
              </w:rPr>
            </w:pPr>
            <w:r w:rsidRPr="007275DF">
              <w:rPr>
                <w:noProof/>
              </w:rPr>
              <w:t xml:space="preserve">As specified in </w:t>
            </w:r>
            <w:r>
              <w:rPr>
                <w:noProof/>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90" type="#_x0000_t75" style="width:20.8pt;height:20.8pt" o:ole="">
                  <v:imagedata r:id="rId179" o:title=""/>
                </v:shape>
                <o:OLEObject Type="Embed" ProgID="Equation.3" ShapeID="_x0000_i1190" DrawAspect="Content" ObjectID="_1782661796"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91" type="#_x0000_t75" style="width:20.8pt;height:20.8pt" o:ole="" fillcolor="window">
                  <v:imagedata r:id="rId13" o:title=""/>
                </v:shape>
                <o:OLEObject Type="Embed" ProgID="Equation.3" ShapeID="_x0000_i1191" DrawAspect="Content" ObjectID="_1782661797" r:id="rId19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2" type="#_x0000_t75" style="width:20.8pt;height:20.8pt" o:ole="" fillcolor="window">
                  <v:imagedata r:id="rId13" o:title=""/>
                </v:shape>
                <o:OLEObject Type="Embed" ProgID="Equation.3" ShapeID="_x0000_i1192" DrawAspect="Content" ObjectID="_1782661798" r:id="rId19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3" type="#_x0000_t75" style="width:30.8pt;height:15.8pt" o:ole="" fillcolor="window">
                  <v:imagedata r:id="rId44" o:title=""/>
                </v:shape>
                <o:OLEObject Type="Embed" ProgID="Equation.3" ShapeID="_x0000_i1193" DrawAspect="Content" ObjectID="_1782661799" r:id="rId19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4" type="#_x0000_t75" style="width:30.8pt;height:15.8pt" o:ole="" fillcolor="window">
                  <v:imagedata r:id="rId44" o:title=""/>
                </v:shape>
                <o:OLEObject Type="Embed" ProgID="Equation.3" ShapeID="_x0000_i1194" DrawAspect="Content" ObjectID="_1782661800" r:id="rId19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B5934" w:rsidRPr="007275DF" w14:paraId="4FA8DC3C" w14:textId="77777777" w:rsidTr="006D0B54">
        <w:trPr>
          <w:trHeight w:val="20"/>
          <w:jc w:val="center"/>
        </w:trPr>
        <w:tc>
          <w:tcPr>
            <w:tcW w:w="4225" w:type="dxa"/>
            <w:gridSpan w:val="2"/>
            <w:vAlign w:val="center"/>
          </w:tcPr>
          <w:p w14:paraId="211849B5" w14:textId="77777777" w:rsidR="009B5934" w:rsidRPr="007275DF" w:rsidRDefault="009B5934" w:rsidP="009B593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B5934" w:rsidRPr="007275DF" w:rsidRDefault="009B5934" w:rsidP="009B5934">
            <w:pPr>
              <w:pStyle w:val="TAC"/>
              <w:rPr>
                <w:lang w:eastAsia="ja-JP"/>
              </w:rPr>
            </w:pPr>
          </w:p>
        </w:tc>
        <w:tc>
          <w:tcPr>
            <w:tcW w:w="1260" w:type="dxa"/>
            <w:vAlign w:val="center"/>
          </w:tcPr>
          <w:p w14:paraId="473C6E69" w14:textId="77777777" w:rsidR="009B5934" w:rsidRPr="007275DF" w:rsidRDefault="009B5934" w:rsidP="009B5934">
            <w:pPr>
              <w:pStyle w:val="TAC"/>
              <w:rPr>
                <w:lang w:eastAsia="ja-JP"/>
              </w:rPr>
            </w:pPr>
          </w:p>
        </w:tc>
        <w:tc>
          <w:tcPr>
            <w:tcW w:w="2187" w:type="dxa"/>
            <w:vAlign w:val="center"/>
          </w:tcPr>
          <w:p w14:paraId="74648756" w14:textId="06FEA88F" w:rsidR="009B5934" w:rsidRPr="007275DF" w:rsidRDefault="009B5934" w:rsidP="002224C4">
            <w:pPr>
              <w:pStyle w:val="TAC"/>
              <w:rPr>
                <w:noProof/>
                <w:sz w:val="16"/>
              </w:rPr>
            </w:pPr>
            <w:r w:rsidRPr="004E3F96">
              <w:t>0.9375</w:t>
            </w:r>
            <w:r>
              <w:t xml:space="preserve"> (Note 1, 3)</w:t>
            </w:r>
            <w:r>
              <w:rPr>
                <w:noProof/>
                <w:sz w:val="16"/>
              </w:rPr>
              <w:br/>
            </w:r>
            <w:r w:rsidRPr="004E3F96">
              <w:t>0.75 / 0.75</w:t>
            </w:r>
            <w:r>
              <w:t xml:space="preserve"> (Note 2, 3)</w:t>
            </w:r>
          </w:p>
        </w:tc>
      </w:tr>
      <w:tr w:rsidR="009B5934" w:rsidRPr="007275DF" w14:paraId="7646EA47" w14:textId="77777777" w:rsidTr="006D0B54">
        <w:trPr>
          <w:trHeight w:val="20"/>
          <w:jc w:val="center"/>
        </w:trPr>
        <w:tc>
          <w:tcPr>
            <w:tcW w:w="4225" w:type="dxa"/>
            <w:gridSpan w:val="2"/>
            <w:vAlign w:val="center"/>
          </w:tcPr>
          <w:p w14:paraId="1C15DC84" w14:textId="77777777" w:rsidR="009B5934" w:rsidRPr="007275DF" w:rsidRDefault="009B5934" w:rsidP="009B593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B5934" w:rsidRPr="007275DF" w:rsidRDefault="009B5934" w:rsidP="009B5934">
            <w:pPr>
              <w:pStyle w:val="TAC"/>
              <w:rPr>
                <w:lang w:eastAsia="ja-JP"/>
              </w:rPr>
            </w:pPr>
          </w:p>
        </w:tc>
        <w:tc>
          <w:tcPr>
            <w:tcW w:w="1260" w:type="dxa"/>
            <w:vAlign w:val="center"/>
          </w:tcPr>
          <w:p w14:paraId="1D48D28F" w14:textId="77777777" w:rsidR="009B5934" w:rsidRPr="007275DF" w:rsidRDefault="009B5934" w:rsidP="009B5934">
            <w:pPr>
              <w:pStyle w:val="TAC"/>
              <w:rPr>
                <w:lang w:eastAsia="ja-JP"/>
              </w:rPr>
            </w:pPr>
          </w:p>
        </w:tc>
        <w:tc>
          <w:tcPr>
            <w:tcW w:w="2187" w:type="dxa"/>
            <w:vAlign w:val="center"/>
          </w:tcPr>
          <w:p w14:paraId="0DC2691B" w14:textId="72953124" w:rsidR="009B5934" w:rsidRPr="007275DF" w:rsidRDefault="009B5934" w:rsidP="002224C4">
            <w:pPr>
              <w:pStyle w:val="TAC"/>
              <w:rPr>
                <w:noProof/>
                <w:sz w:val="16"/>
              </w:rPr>
            </w:pPr>
            <w:r w:rsidRPr="004E3F96">
              <w:t>0.87</w:t>
            </w:r>
            <w:r>
              <w:t xml:space="preserve"> (Note 1, 3)</w:t>
            </w:r>
            <w:r>
              <w:rPr>
                <w:noProof/>
                <w:sz w:val="16"/>
              </w:rPr>
              <w:br/>
            </w:r>
            <w:r w:rsidRPr="004E3F96">
              <w:t>0.75</w:t>
            </w:r>
            <w:r>
              <w:t xml:space="preserve"> (Note 2, 3)</w:t>
            </w:r>
          </w:p>
        </w:tc>
      </w:tr>
      <w:tr w:rsidR="009B5934" w:rsidRPr="007275DF" w14:paraId="45CE7182" w14:textId="77777777" w:rsidTr="006D0B54">
        <w:trPr>
          <w:trHeight w:val="20"/>
          <w:jc w:val="center"/>
        </w:trPr>
        <w:tc>
          <w:tcPr>
            <w:tcW w:w="4225" w:type="dxa"/>
            <w:gridSpan w:val="2"/>
            <w:vAlign w:val="center"/>
          </w:tcPr>
          <w:p w14:paraId="19968BD9" w14:textId="77777777" w:rsidR="009B5934" w:rsidRPr="007275DF" w:rsidRDefault="009B5934" w:rsidP="009B5934">
            <w:pPr>
              <w:pStyle w:val="TAL"/>
              <w:rPr>
                <w:rFonts w:cs="Arial"/>
                <w:lang w:eastAsia="ja-JP"/>
              </w:rPr>
            </w:pPr>
            <w:r w:rsidRPr="007275DF">
              <w:rPr>
                <w:rFonts w:cs="Arial"/>
                <w:lang w:eastAsia="ja-JP"/>
              </w:rPr>
              <w:t>DL CCA model</w:t>
            </w:r>
          </w:p>
        </w:tc>
        <w:tc>
          <w:tcPr>
            <w:tcW w:w="1260" w:type="dxa"/>
            <w:vAlign w:val="center"/>
          </w:tcPr>
          <w:p w14:paraId="3F7FC698" w14:textId="77777777" w:rsidR="009B5934" w:rsidRPr="007275DF" w:rsidRDefault="009B5934" w:rsidP="009B5934">
            <w:pPr>
              <w:pStyle w:val="TAC"/>
              <w:rPr>
                <w:lang w:eastAsia="ja-JP"/>
              </w:rPr>
            </w:pPr>
          </w:p>
        </w:tc>
        <w:tc>
          <w:tcPr>
            <w:tcW w:w="1260" w:type="dxa"/>
            <w:vAlign w:val="center"/>
          </w:tcPr>
          <w:p w14:paraId="23F288FE" w14:textId="77777777" w:rsidR="009B5934" w:rsidRPr="007275DF" w:rsidRDefault="009B5934" w:rsidP="009B5934">
            <w:pPr>
              <w:pStyle w:val="TAC"/>
              <w:rPr>
                <w:lang w:eastAsia="ja-JP"/>
              </w:rPr>
            </w:pPr>
          </w:p>
        </w:tc>
        <w:tc>
          <w:tcPr>
            <w:tcW w:w="2187" w:type="dxa"/>
          </w:tcPr>
          <w:p w14:paraId="2A7E2E99" w14:textId="608B1EF3" w:rsidR="009B5934" w:rsidRPr="007275DF" w:rsidRDefault="009B5934" w:rsidP="002224C4">
            <w:pPr>
              <w:pStyle w:val="TAC"/>
              <w:rPr>
                <w:lang w:eastAsia="ja-JP"/>
              </w:rPr>
            </w:pPr>
            <w:r w:rsidRPr="007275DF">
              <w:rPr>
                <w:noProof/>
              </w:rPr>
              <w:t xml:space="preserve">As specifieed in </w:t>
            </w:r>
            <w:r>
              <w:rPr>
                <w:noProof/>
              </w:rPr>
              <w:t>A.3.26.2.1</w:t>
            </w:r>
          </w:p>
        </w:tc>
      </w:tr>
      <w:tr w:rsidR="009B5934" w:rsidRPr="007275DF" w14:paraId="5585D3DD" w14:textId="77777777" w:rsidTr="006D0B54">
        <w:trPr>
          <w:trHeight w:val="20"/>
          <w:jc w:val="center"/>
        </w:trPr>
        <w:tc>
          <w:tcPr>
            <w:tcW w:w="4225" w:type="dxa"/>
            <w:gridSpan w:val="2"/>
            <w:vAlign w:val="center"/>
          </w:tcPr>
          <w:p w14:paraId="1BE55E79" w14:textId="77777777" w:rsidR="009B5934" w:rsidRPr="007275DF" w:rsidRDefault="009B5934" w:rsidP="009B5934">
            <w:pPr>
              <w:pStyle w:val="TAL"/>
              <w:rPr>
                <w:rFonts w:cs="Arial"/>
                <w:lang w:eastAsia="ja-JP"/>
              </w:rPr>
            </w:pPr>
            <w:r w:rsidRPr="007275DF">
              <w:rPr>
                <w:rFonts w:cs="Arial"/>
                <w:lang w:eastAsia="ja-JP"/>
              </w:rPr>
              <w:t>UL CCA model</w:t>
            </w:r>
          </w:p>
        </w:tc>
        <w:tc>
          <w:tcPr>
            <w:tcW w:w="1260" w:type="dxa"/>
            <w:vAlign w:val="center"/>
          </w:tcPr>
          <w:p w14:paraId="4965FE0E" w14:textId="77777777" w:rsidR="009B5934" w:rsidRPr="007275DF" w:rsidRDefault="009B5934" w:rsidP="009B5934">
            <w:pPr>
              <w:pStyle w:val="TAC"/>
              <w:rPr>
                <w:lang w:eastAsia="ja-JP"/>
              </w:rPr>
            </w:pPr>
          </w:p>
        </w:tc>
        <w:tc>
          <w:tcPr>
            <w:tcW w:w="1260" w:type="dxa"/>
            <w:vAlign w:val="center"/>
          </w:tcPr>
          <w:p w14:paraId="68D03E78" w14:textId="77777777" w:rsidR="009B5934" w:rsidRPr="007275DF" w:rsidRDefault="009B5934" w:rsidP="009B5934">
            <w:pPr>
              <w:pStyle w:val="TAC"/>
              <w:rPr>
                <w:lang w:eastAsia="ja-JP"/>
              </w:rPr>
            </w:pPr>
          </w:p>
        </w:tc>
        <w:tc>
          <w:tcPr>
            <w:tcW w:w="2187" w:type="dxa"/>
          </w:tcPr>
          <w:p w14:paraId="17F96434" w14:textId="542F2745" w:rsidR="009B5934" w:rsidRPr="007275DF" w:rsidRDefault="009B5934" w:rsidP="002224C4">
            <w:pPr>
              <w:pStyle w:val="TAC"/>
              <w:rPr>
                <w:lang w:eastAsia="ja-JP"/>
              </w:rPr>
            </w:pPr>
            <w:r w:rsidRPr="007275DF">
              <w:rPr>
                <w:noProof/>
              </w:rPr>
              <w:t xml:space="preserve">As specified in </w:t>
            </w:r>
            <w:r>
              <w:rPr>
                <w:noProof/>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5" type="#_x0000_t75" style="width:20.8pt;height:20.8pt" o:ole="">
                  <v:imagedata r:id="rId179" o:title=""/>
                </v:shape>
                <o:OLEObject Type="Embed" ProgID="Equation.3" ShapeID="_x0000_i1195" DrawAspect="Content" ObjectID="_1782661801" r:id="rId19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6" type="#_x0000_t75" style="width:20.8pt;height:20.8pt" o:ole="" fillcolor="window">
                  <v:imagedata r:id="rId13" o:title=""/>
                </v:shape>
                <o:OLEObject Type="Embed" ProgID="Equation.3" ShapeID="_x0000_i1196" DrawAspect="Content" ObjectID="_1782661802" r:id="rId19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7" type="#_x0000_t75" style="width:20.8pt;height:20.8pt" o:ole="" fillcolor="window">
                  <v:imagedata r:id="rId13" o:title=""/>
                </v:shape>
                <o:OLEObject Type="Embed" ProgID="Equation.3" ShapeID="_x0000_i1197" DrawAspect="Content" ObjectID="_1782661803" r:id="rId19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8" type="#_x0000_t75" style="width:30.8pt;height:15.8pt" o:ole="" fillcolor="window">
                  <v:imagedata r:id="rId44" o:title=""/>
                </v:shape>
                <o:OLEObject Type="Embed" ProgID="Equation.3" ShapeID="_x0000_i1198" DrawAspect="Content" ObjectID="_1782661804" r:id="rId19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9" type="#_x0000_t75" style="width:30.8pt;height:15.8pt" o:ole="" fillcolor="window">
                  <v:imagedata r:id="rId44" o:title=""/>
                </v:shape>
                <o:OLEObject Type="Embed" ProgID="Equation.3" ShapeID="_x0000_i1199" DrawAspect="Content" ObjectID="_1782661805" r:id="rId19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D31F7F" w:rsidRPr="007275DF" w14:paraId="765E2D5E" w14:textId="77777777" w:rsidTr="00416054">
        <w:trPr>
          <w:trHeight w:val="20"/>
          <w:jc w:val="center"/>
        </w:trPr>
        <w:tc>
          <w:tcPr>
            <w:tcW w:w="3138" w:type="dxa"/>
            <w:gridSpan w:val="2"/>
            <w:vAlign w:val="center"/>
          </w:tcPr>
          <w:p w14:paraId="29B70D3C" w14:textId="77777777" w:rsidR="00D31F7F" w:rsidRPr="007275DF" w:rsidRDefault="00D31F7F" w:rsidP="00D31F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D31F7F" w:rsidRPr="007275DF" w:rsidRDefault="00D31F7F" w:rsidP="00D31F7F">
            <w:pPr>
              <w:pStyle w:val="TAC"/>
              <w:rPr>
                <w:lang w:eastAsia="ja-JP"/>
              </w:rPr>
            </w:pPr>
          </w:p>
        </w:tc>
        <w:tc>
          <w:tcPr>
            <w:tcW w:w="1271" w:type="dxa"/>
            <w:vAlign w:val="center"/>
          </w:tcPr>
          <w:p w14:paraId="47A9D663" w14:textId="77777777" w:rsidR="00D31F7F" w:rsidRPr="007275DF" w:rsidRDefault="00D31F7F" w:rsidP="00D31F7F">
            <w:pPr>
              <w:pStyle w:val="TAC"/>
              <w:rPr>
                <w:lang w:eastAsia="ja-JP"/>
              </w:rPr>
            </w:pPr>
          </w:p>
        </w:tc>
        <w:tc>
          <w:tcPr>
            <w:tcW w:w="1693" w:type="dxa"/>
            <w:vAlign w:val="center"/>
          </w:tcPr>
          <w:p w14:paraId="59927632" w14:textId="77777777" w:rsidR="00D31F7F" w:rsidRPr="007275DF" w:rsidRDefault="00D31F7F" w:rsidP="00D31F7F">
            <w:pPr>
              <w:pStyle w:val="TAC"/>
              <w:rPr>
                <w:lang w:eastAsia="ja-JP"/>
              </w:rPr>
            </w:pPr>
            <w:r w:rsidRPr="007275DF">
              <w:rPr>
                <w:noProof/>
                <w:sz w:val="16"/>
              </w:rPr>
              <w:t>1</w:t>
            </w:r>
          </w:p>
        </w:tc>
        <w:tc>
          <w:tcPr>
            <w:tcW w:w="1559" w:type="dxa"/>
            <w:vAlign w:val="center"/>
          </w:tcPr>
          <w:p w14:paraId="62CD3B05" w14:textId="3002577C" w:rsidR="00D31F7F" w:rsidRPr="007275DF" w:rsidRDefault="00D31F7F" w:rsidP="00D31F7F">
            <w:pPr>
              <w:pStyle w:val="TAC"/>
              <w:rPr>
                <w:noProof/>
                <w:sz w:val="16"/>
              </w:rPr>
            </w:pPr>
            <w:r w:rsidRPr="004E3F96">
              <w:t>0.9375</w:t>
            </w:r>
            <w:r>
              <w:t xml:space="preserve"> (Note 1, 3)</w:t>
            </w:r>
            <w:r>
              <w:rPr>
                <w:noProof/>
                <w:sz w:val="16"/>
              </w:rPr>
              <w:br/>
            </w:r>
            <w:r w:rsidRPr="004E3F96">
              <w:t>0.75 / 0.75</w:t>
            </w:r>
            <w:r>
              <w:t xml:space="preserve"> (Note 2, 3)</w:t>
            </w:r>
          </w:p>
        </w:tc>
      </w:tr>
      <w:tr w:rsidR="00D31F7F" w:rsidRPr="007275DF" w14:paraId="1A7CA4B6" w14:textId="77777777" w:rsidTr="00416054">
        <w:trPr>
          <w:trHeight w:val="20"/>
          <w:jc w:val="center"/>
        </w:trPr>
        <w:tc>
          <w:tcPr>
            <w:tcW w:w="3138" w:type="dxa"/>
            <w:gridSpan w:val="2"/>
            <w:vAlign w:val="center"/>
          </w:tcPr>
          <w:p w14:paraId="15FF6756" w14:textId="77777777" w:rsidR="00D31F7F" w:rsidRPr="007275DF" w:rsidRDefault="00D31F7F" w:rsidP="00D31F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D31F7F" w:rsidRPr="007275DF" w:rsidRDefault="00D31F7F" w:rsidP="00D31F7F">
            <w:pPr>
              <w:pStyle w:val="TAC"/>
              <w:rPr>
                <w:lang w:eastAsia="ja-JP"/>
              </w:rPr>
            </w:pPr>
          </w:p>
        </w:tc>
        <w:tc>
          <w:tcPr>
            <w:tcW w:w="1271" w:type="dxa"/>
            <w:vAlign w:val="center"/>
          </w:tcPr>
          <w:p w14:paraId="6F502A3C" w14:textId="77777777" w:rsidR="00D31F7F" w:rsidRPr="007275DF" w:rsidRDefault="00D31F7F" w:rsidP="00D31F7F">
            <w:pPr>
              <w:pStyle w:val="TAC"/>
              <w:rPr>
                <w:lang w:eastAsia="ja-JP"/>
              </w:rPr>
            </w:pPr>
          </w:p>
        </w:tc>
        <w:tc>
          <w:tcPr>
            <w:tcW w:w="1693" w:type="dxa"/>
            <w:vAlign w:val="center"/>
          </w:tcPr>
          <w:p w14:paraId="717132A9" w14:textId="77777777" w:rsidR="00D31F7F" w:rsidRPr="007275DF" w:rsidRDefault="00D31F7F" w:rsidP="00D31F7F">
            <w:pPr>
              <w:pStyle w:val="TAC"/>
              <w:rPr>
                <w:lang w:eastAsia="ja-JP"/>
              </w:rPr>
            </w:pPr>
            <w:r w:rsidRPr="007275DF">
              <w:rPr>
                <w:noProof/>
                <w:sz w:val="16"/>
              </w:rPr>
              <w:t>1</w:t>
            </w:r>
          </w:p>
        </w:tc>
        <w:tc>
          <w:tcPr>
            <w:tcW w:w="1559" w:type="dxa"/>
            <w:vAlign w:val="center"/>
          </w:tcPr>
          <w:p w14:paraId="1EB17FB2" w14:textId="64E30C95" w:rsidR="00D31F7F" w:rsidRPr="007275DF" w:rsidRDefault="00D31F7F" w:rsidP="00D31F7F">
            <w:pPr>
              <w:pStyle w:val="TAC"/>
              <w:rPr>
                <w:noProof/>
                <w:sz w:val="16"/>
              </w:rPr>
            </w:pPr>
            <w:r w:rsidRPr="004E3F96">
              <w:t>0.87</w:t>
            </w:r>
            <w:r>
              <w:t xml:space="preserve"> (Note 1, 3)</w:t>
            </w:r>
            <w:r>
              <w:rPr>
                <w:noProof/>
                <w:sz w:val="16"/>
              </w:rPr>
              <w:br/>
            </w:r>
            <w:r w:rsidRPr="004E3F96">
              <w:t>0.75</w:t>
            </w:r>
            <w:r>
              <w:t xml:space="preserve"> (Note 2, 3)</w:t>
            </w:r>
          </w:p>
        </w:tc>
      </w:tr>
      <w:tr w:rsidR="00D31F7F" w:rsidRPr="007275DF" w14:paraId="228D5BF6" w14:textId="77777777" w:rsidTr="006D0B54">
        <w:trPr>
          <w:trHeight w:val="20"/>
          <w:jc w:val="center"/>
        </w:trPr>
        <w:tc>
          <w:tcPr>
            <w:tcW w:w="3138" w:type="dxa"/>
            <w:gridSpan w:val="2"/>
            <w:vAlign w:val="center"/>
          </w:tcPr>
          <w:p w14:paraId="3AC793D0" w14:textId="77777777" w:rsidR="00D31F7F" w:rsidRPr="007275DF" w:rsidRDefault="00D31F7F" w:rsidP="00D31F7F">
            <w:pPr>
              <w:pStyle w:val="TAL"/>
              <w:rPr>
                <w:rFonts w:cs="Arial"/>
                <w:lang w:eastAsia="ja-JP"/>
              </w:rPr>
            </w:pPr>
            <w:r w:rsidRPr="007275DF">
              <w:rPr>
                <w:rFonts w:cs="Arial"/>
                <w:lang w:eastAsia="ja-JP"/>
              </w:rPr>
              <w:t>DL CCA model</w:t>
            </w:r>
          </w:p>
        </w:tc>
        <w:tc>
          <w:tcPr>
            <w:tcW w:w="1271" w:type="dxa"/>
            <w:vAlign w:val="center"/>
          </w:tcPr>
          <w:p w14:paraId="157E6729" w14:textId="77777777" w:rsidR="00D31F7F" w:rsidRPr="007275DF" w:rsidRDefault="00D31F7F" w:rsidP="00D31F7F">
            <w:pPr>
              <w:pStyle w:val="TAC"/>
              <w:rPr>
                <w:lang w:eastAsia="ja-JP"/>
              </w:rPr>
            </w:pPr>
          </w:p>
        </w:tc>
        <w:tc>
          <w:tcPr>
            <w:tcW w:w="1271" w:type="dxa"/>
            <w:vAlign w:val="center"/>
          </w:tcPr>
          <w:p w14:paraId="2D484625" w14:textId="77777777" w:rsidR="00D31F7F" w:rsidRPr="007275DF" w:rsidRDefault="00D31F7F" w:rsidP="00D31F7F">
            <w:pPr>
              <w:pStyle w:val="TAC"/>
              <w:rPr>
                <w:lang w:eastAsia="ja-JP"/>
              </w:rPr>
            </w:pPr>
          </w:p>
        </w:tc>
        <w:tc>
          <w:tcPr>
            <w:tcW w:w="1693" w:type="dxa"/>
            <w:vAlign w:val="center"/>
          </w:tcPr>
          <w:p w14:paraId="48B7C066" w14:textId="77777777" w:rsidR="00D31F7F" w:rsidRPr="007275DF" w:rsidRDefault="00D31F7F" w:rsidP="00D31F7F">
            <w:pPr>
              <w:pStyle w:val="TAC"/>
              <w:rPr>
                <w:lang w:eastAsia="ja-JP"/>
              </w:rPr>
            </w:pPr>
            <w:r w:rsidRPr="007275DF">
              <w:rPr>
                <w:lang w:eastAsia="ja-JP"/>
              </w:rPr>
              <w:t>N/A</w:t>
            </w:r>
          </w:p>
        </w:tc>
        <w:tc>
          <w:tcPr>
            <w:tcW w:w="1559" w:type="dxa"/>
          </w:tcPr>
          <w:p w14:paraId="4C5CE36B" w14:textId="7566967A" w:rsidR="00D31F7F" w:rsidRPr="007275DF" w:rsidRDefault="00D31F7F" w:rsidP="004F7B8A">
            <w:pPr>
              <w:pStyle w:val="TAC"/>
              <w:rPr>
                <w:lang w:eastAsia="ja-JP"/>
              </w:rPr>
            </w:pPr>
            <w:r w:rsidRPr="007275DF">
              <w:rPr>
                <w:noProof/>
              </w:rPr>
              <w:t xml:space="preserve">As specifieed in </w:t>
            </w:r>
            <w:r>
              <w:rPr>
                <w:noProof/>
              </w:rPr>
              <w:t>A.3.26.2.1</w:t>
            </w:r>
          </w:p>
        </w:tc>
      </w:tr>
      <w:tr w:rsidR="00D31F7F" w:rsidRPr="007275DF" w14:paraId="74812FA6" w14:textId="77777777" w:rsidTr="006D0B54">
        <w:trPr>
          <w:trHeight w:val="20"/>
          <w:jc w:val="center"/>
        </w:trPr>
        <w:tc>
          <w:tcPr>
            <w:tcW w:w="3138" w:type="dxa"/>
            <w:gridSpan w:val="2"/>
            <w:vAlign w:val="center"/>
          </w:tcPr>
          <w:p w14:paraId="240DA8E9" w14:textId="77777777" w:rsidR="00D31F7F" w:rsidRPr="007275DF" w:rsidRDefault="00D31F7F" w:rsidP="00D31F7F">
            <w:pPr>
              <w:pStyle w:val="TAL"/>
              <w:rPr>
                <w:rFonts w:cs="Arial"/>
                <w:lang w:eastAsia="ja-JP"/>
              </w:rPr>
            </w:pPr>
            <w:r w:rsidRPr="007275DF">
              <w:rPr>
                <w:rFonts w:cs="Arial"/>
                <w:lang w:eastAsia="ja-JP"/>
              </w:rPr>
              <w:t>UL CCA model</w:t>
            </w:r>
          </w:p>
        </w:tc>
        <w:tc>
          <w:tcPr>
            <w:tcW w:w="1271" w:type="dxa"/>
            <w:vAlign w:val="center"/>
          </w:tcPr>
          <w:p w14:paraId="3B15C37E" w14:textId="77777777" w:rsidR="00D31F7F" w:rsidRPr="007275DF" w:rsidRDefault="00D31F7F" w:rsidP="00D31F7F">
            <w:pPr>
              <w:pStyle w:val="TAC"/>
              <w:rPr>
                <w:lang w:eastAsia="ja-JP"/>
              </w:rPr>
            </w:pPr>
          </w:p>
        </w:tc>
        <w:tc>
          <w:tcPr>
            <w:tcW w:w="1271" w:type="dxa"/>
            <w:vAlign w:val="center"/>
          </w:tcPr>
          <w:p w14:paraId="4CF9923D" w14:textId="77777777" w:rsidR="00D31F7F" w:rsidRPr="007275DF" w:rsidRDefault="00D31F7F" w:rsidP="00D31F7F">
            <w:pPr>
              <w:pStyle w:val="TAC"/>
              <w:rPr>
                <w:lang w:eastAsia="ja-JP"/>
              </w:rPr>
            </w:pPr>
          </w:p>
        </w:tc>
        <w:tc>
          <w:tcPr>
            <w:tcW w:w="1693" w:type="dxa"/>
            <w:vAlign w:val="center"/>
          </w:tcPr>
          <w:p w14:paraId="1D6C035B" w14:textId="77777777" w:rsidR="00D31F7F" w:rsidRPr="007275DF" w:rsidRDefault="00D31F7F" w:rsidP="00D31F7F">
            <w:pPr>
              <w:pStyle w:val="TAC"/>
              <w:rPr>
                <w:lang w:eastAsia="ja-JP"/>
              </w:rPr>
            </w:pPr>
            <w:r w:rsidRPr="007275DF">
              <w:rPr>
                <w:lang w:eastAsia="ja-JP"/>
              </w:rPr>
              <w:t>N/A</w:t>
            </w:r>
          </w:p>
        </w:tc>
        <w:tc>
          <w:tcPr>
            <w:tcW w:w="1559" w:type="dxa"/>
          </w:tcPr>
          <w:p w14:paraId="53C981B0" w14:textId="7BA7CB2A" w:rsidR="00D31F7F" w:rsidRPr="007275DF" w:rsidRDefault="00D31F7F" w:rsidP="004F7B8A">
            <w:pPr>
              <w:pStyle w:val="TAC"/>
              <w:rPr>
                <w:lang w:eastAsia="ja-JP"/>
              </w:rPr>
            </w:pPr>
            <w:r w:rsidRPr="007275DF">
              <w:rPr>
                <w:noProof/>
              </w:rPr>
              <w:t xml:space="preserve">As specified in </w:t>
            </w:r>
            <w:r>
              <w:rPr>
                <w:noProof/>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200" type="#_x0000_t75" style="width:20.8pt;height:20.8pt" o:ole="">
                  <v:imagedata r:id="rId179" o:title=""/>
                </v:shape>
                <o:OLEObject Type="Embed" ProgID="Equation.3" ShapeID="_x0000_i1200" DrawAspect="Content" ObjectID="_1782661806" r:id="rId20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201" type="#_x0000_t75" style="width:20.8pt;height:20.8pt" o:ole="" fillcolor="window">
                  <v:imagedata r:id="rId13" o:title=""/>
                </v:shape>
                <o:OLEObject Type="Embed" ProgID="Equation.3" ShapeID="_x0000_i1201" DrawAspect="Content" ObjectID="_1782661807" r:id="rId20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2" type="#_x0000_t75" style="width:20.8pt;height:20.8pt" o:ole="" fillcolor="window">
                  <v:imagedata r:id="rId13" o:title=""/>
                </v:shape>
                <o:OLEObject Type="Embed" ProgID="Equation.3" ShapeID="_x0000_i1202" DrawAspect="Content" ObjectID="_1782661808" r:id="rId20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3" type="#_x0000_t75" style="width:30.8pt;height:15.8pt" o:ole="" fillcolor="window">
                  <v:imagedata r:id="rId44" o:title=""/>
                </v:shape>
                <o:OLEObject Type="Embed" ProgID="Equation.3" ShapeID="_x0000_i1203" DrawAspect="Content" ObjectID="_1782661809" r:id="rId20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4" type="#_x0000_t75" style="width:30.8pt;height:15.8pt" o:ole="" fillcolor="window">
                  <v:imagedata r:id="rId44" o:title=""/>
                </v:shape>
                <o:OLEObject Type="Embed" ProgID="Equation.3" ShapeID="_x0000_i1204" DrawAspect="Content" ObjectID="_1782661810" r:id="rId20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D57699" w:rsidRPr="007275DF" w14:paraId="42776B6B" w14:textId="77777777" w:rsidTr="00426AB7">
        <w:trPr>
          <w:trHeight w:val="20"/>
          <w:jc w:val="center"/>
        </w:trPr>
        <w:tc>
          <w:tcPr>
            <w:tcW w:w="3138" w:type="dxa"/>
            <w:gridSpan w:val="2"/>
            <w:vAlign w:val="center"/>
          </w:tcPr>
          <w:p w14:paraId="6448EECC" w14:textId="77777777" w:rsidR="00D57699" w:rsidRPr="007275DF" w:rsidRDefault="00D57699" w:rsidP="00D57699">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D57699" w:rsidRPr="007275DF" w:rsidRDefault="00D57699" w:rsidP="00D57699">
            <w:pPr>
              <w:pStyle w:val="TAC"/>
              <w:rPr>
                <w:lang w:eastAsia="ja-JP"/>
              </w:rPr>
            </w:pPr>
          </w:p>
        </w:tc>
        <w:tc>
          <w:tcPr>
            <w:tcW w:w="1271" w:type="dxa"/>
            <w:vAlign w:val="center"/>
          </w:tcPr>
          <w:p w14:paraId="153BFD26" w14:textId="77777777" w:rsidR="00D57699" w:rsidRPr="007275DF" w:rsidRDefault="00D57699" w:rsidP="00D57699">
            <w:pPr>
              <w:pStyle w:val="TAC"/>
              <w:rPr>
                <w:lang w:eastAsia="ja-JP"/>
              </w:rPr>
            </w:pPr>
          </w:p>
        </w:tc>
        <w:tc>
          <w:tcPr>
            <w:tcW w:w="1693" w:type="dxa"/>
            <w:vAlign w:val="center"/>
          </w:tcPr>
          <w:p w14:paraId="396B4A29" w14:textId="77777777" w:rsidR="00D57699" w:rsidRPr="007275DF" w:rsidRDefault="00D57699" w:rsidP="00D57699">
            <w:pPr>
              <w:pStyle w:val="TAC"/>
              <w:rPr>
                <w:lang w:eastAsia="ja-JP"/>
              </w:rPr>
            </w:pPr>
            <w:r w:rsidRPr="007275DF">
              <w:rPr>
                <w:noProof/>
                <w:sz w:val="16"/>
              </w:rPr>
              <w:t>1</w:t>
            </w:r>
          </w:p>
        </w:tc>
        <w:tc>
          <w:tcPr>
            <w:tcW w:w="1559" w:type="dxa"/>
            <w:vAlign w:val="center"/>
          </w:tcPr>
          <w:p w14:paraId="6408D8F0" w14:textId="6F2A0C68" w:rsidR="00D57699" w:rsidRPr="007275DF" w:rsidRDefault="00D57699" w:rsidP="00D57699">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57699" w:rsidRPr="007275DF" w14:paraId="35ECCAB7" w14:textId="77777777" w:rsidTr="00426AB7">
        <w:trPr>
          <w:trHeight w:val="20"/>
          <w:jc w:val="center"/>
        </w:trPr>
        <w:tc>
          <w:tcPr>
            <w:tcW w:w="3138" w:type="dxa"/>
            <w:gridSpan w:val="2"/>
            <w:vAlign w:val="center"/>
          </w:tcPr>
          <w:p w14:paraId="7A60C7DA" w14:textId="77777777" w:rsidR="00D57699" w:rsidRPr="007275DF" w:rsidRDefault="00D57699" w:rsidP="00D57699">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D57699" w:rsidRPr="007275DF" w:rsidRDefault="00D57699" w:rsidP="00D57699">
            <w:pPr>
              <w:pStyle w:val="TAC"/>
              <w:rPr>
                <w:lang w:eastAsia="ja-JP"/>
              </w:rPr>
            </w:pPr>
          </w:p>
        </w:tc>
        <w:tc>
          <w:tcPr>
            <w:tcW w:w="1271" w:type="dxa"/>
            <w:vAlign w:val="center"/>
          </w:tcPr>
          <w:p w14:paraId="4227EDCF" w14:textId="77777777" w:rsidR="00D57699" w:rsidRPr="007275DF" w:rsidRDefault="00D57699" w:rsidP="00D57699">
            <w:pPr>
              <w:pStyle w:val="TAC"/>
              <w:rPr>
                <w:lang w:eastAsia="ja-JP"/>
              </w:rPr>
            </w:pPr>
          </w:p>
        </w:tc>
        <w:tc>
          <w:tcPr>
            <w:tcW w:w="1693" w:type="dxa"/>
            <w:vAlign w:val="center"/>
          </w:tcPr>
          <w:p w14:paraId="10DAE4DC" w14:textId="77777777" w:rsidR="00D57699" w:rsidRPr="007275DF" w:rsidRDefault="00D57699" w:rsidP="00D57699">
            <w:pPr>
              <w:pStyle w:val="TAC"/>
              <w:rPr>
                <w:lang w:eastAsia="ja-JP"/>
              </w:rPr>
            </w:pPr>
            <w:r w:rsidRPr="007275DF">
              <w:rPr>
                <w:noProof/>
                <w:sz w:val="16"/>
              </w:rPr>
              <w:t>1</w:t>
            </w:r>
          </w:p>
        </w:tc>
        <w:tc>
          <w:tcPr>
            <w:tcW w:w="1559" w:type="dxa"/>
            <w:vAlign w:val="center"/>
          </w:tcPr>
          <w:p w14:paraId="388A8A6A" w14:textId="3B2ADF41" w:rsidR="00D57699" w:rsidRPr="007275DF" w:rsidRDefault="00D57699" w:rsidP="00D57699">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57699" w:rsidRPr="007275DF" w14:paraId="5D9D7202" w14:textId="77777777" w:rsidTr="006D0B54">
        <w:trPr>
          <w:trHeight w:val="20"/>
          <w:jc w:val="center"/>
        </w:trPr>
        <w:tc>
          <w:tcPr>
            <w:tcW w:w="3138" w:type="dxa"/>
            <w:gridSpan w:val="2"/>
            <w:vAlign w:val="center"/>
          </w:tcPr>
          <w:p w14:paraId="5829AFE3" w14:textId="77777777" w:rsidR="00D57699" w:rsidRPr="007275DF" w:rsidRDefault="00D57699" w:rsidP="00D57699">
            <w:pPr>
              <w:pStyle w:val="TAL"/>
              <w:rPr>
                <w:rFonts w:cs="Arial"/>
                <w:lang w:eastAsia="ja-JP"/>
              </w:rPr>
            </w:pPr>
            <w:r w:rsidRPr="007275DF">
              <w:rPr>
                <w:rFonts w:cs="Arial"/>
                <w:lang w:eastAsia="ja-JP"/>
              </w:rPr>
              <w:t>DL CCA model</w:t>
            </w:r>
          </w:p>
        </w:tc>
        <w:tc>
          <w:tcPr>
            <w:tcW w:w="1271" w:type="dxa"/>
            <w:vAlign w:val="center"/>
          </w:tcPr>
          <w:p w14:paraId="524D7666" w14:textId="77777777" w:rsidR="00D57699" w:rsidRPr="007275DF" w:rsidRDefault="00D57699" w:rsidP="00D57699">
            <w:pPr>
              <w:pStyle w:val="TAC"/>
              <w:rPr>
                <w:lang w:eastAsia="ja-JP"/>
              </w:rPr>
            </w:pPr>
          </w:p>
        </w:tc>
        <w:tc>
          <w:tcPr>
            <w:tcW w:w="1271" w:type="dxa"/>
            <w:vAlign w:val="center"/>
          </w:tcPr>
          <w:p w14:paraId="00C40638" w14:textId="77777777" w:rsidR="00D57699" w:rsidRPr="007275DF" w:rsidRDefault="00D57699" w:rsidP="00D57699">
            <w:pPr>
              <w:pStyle w:val="TAC"/>
              <w:rPr>
                <w:lang w:eastAsia="ja-JP"/>
              </w:rPr>
            </w:pPr>
          </w:p>
        </w:tc>
        <w:tc>
          <w:tcPr>
            <w:tcW w:w="1693" w:type="dxa"/>
            <w:vAlign w:val="center"/>
          </w:tcPr>
          <w:p w14:paraId="7B2F39AE" w14:textId="77777777" w:rsidR="00D57699" w:rsidRPr="007275DF" w:rsidRDefault="00D57699" w:rsidP="00D57699">
            <w:pPr>
              <w:pStyle w:val="TAC"/>
              <w:rPr>
                <w:lang w:eastAsia="ja-JP"/>
              </w:rPr>
            </w:pPr>
            <w:r w:rsidRPr="007275DF">
              <w:rPr>
                <w:lang w:eastAsia="ja-JP"/>
              </w:rPr>
              <w:t>N/A</w:t>
            </w:r>
          </w:p>
        </w:tc>
        <w:tc>
          <w:tcPr>
            <w:tcW w:w="1559" w:type="dxa"/>
          </w:tcPr>
          <w:p w14:paraId="5DC4AFE9" w14:textId="76C3829F" w:rsidR="00D57699" w:rsidRPr="007275DF" w:rsidRDefault="00D57699" w:rsidP="00D57699">
            <w:pPr>
              <w:pStyle w:val="TAC"/>
              <w:rPr>
                <w:lang w:eastAsia="ja-JP"/>
              </w:rPr>
            </w:pPr>
            <w:r w:rsidRPr="007275DF">
              <w:rPr>
                <w:noProof/>
              </w:rPr>
              <w:t xml:space="preserve">As specifieed in </w:t>
            </w:r>
            <w:r>
              <w:rPr>
                <w:noProof/>
              </w:rPr>
              <w:t>A.3.26.2.1</w:t>
            </w:r>
          </w:p>
        </w:tc>
      </w:tr>
      <w:tr w:rsidR="00D57699" w:rsidRPr="007275DF" w14:paraId="20AF5A3D" w14:textId="77777777" w:rsidTr="006D0B54">
        <w:trPr>
          <w:trHeight w:val="20"/>
          <w:jc w:val="center"/>
        </w:trPr>
        <w:tc>
          <w:tcPr>
            <w:tcW w:w="3138" w:type="dxa"/>
            <w:gridSpan w:val="2"/>
            <w:vAlign w:val="center"/>
          </w:tcPr>
          <w:p w14:paraId="7C2B93EF" w14:textId="77777777" w:rsidR="00D57699" w:rsidRPr="007275DF" w:rsidRDefault="00D57699" w:rsidP="00D57699">
            <w:pPr>
              <w:pStyle w:val="TAL"/>
              <w:rPr>
                <w:rFonts w:cs="Arial"/>
                <w:lang w:eastAsia="ja-JP"/>
              </w:rPr>
            </w:pPr>
            <w:r w:rsidRPr="007275DF">
              <w:rPr>
                <w:rFonts w:cs="Arial"/>
                <w:lang w:eastAsia="ja-JP"/>
              </w:rPr>
              <w:t>UL CCA model</w:t>
            </w:r>
          </w:p>
        </w:tc>
        <w:tc>
          <w:tcPr>
            <w:tcW w:w="1271" w:type="dxa"/>
            <w:vAlign w:val="center"/>
          </w:tcPr>
          <w:p w14:paraId="2ED73688" w14:textId="77777777" w:rsidR="00D57699" w:rsidRPr="007275DF" w:rsidRDefault="00D57699" w:rsidP="00D57699">
            <w:pPr>
              <w:pStyle w:val="TAC"/>
              <w:rPr>
                <w:lang w:eastAsia="ja-JP"/>
              </w:rPr>
            </w:pPr>
          </w:p>
        </w:tc>
        <w:tc>
          <w:tcPr>
            <w:tcW w:w="1271" w:type="dxa"/>
            <w:vAlign w:val="center"/>
          </w:tcPr>
          <w:p w14:paraId="1153B8E1" w14:textId="77777777" w:rsidR="00D57699" w:rsidRPr="007275DF" w:rsidRDefault="00D57699" w:rsidP="00D57699">
            <w:pPr>
              <w:pStyle w:val="TAC"/>
              <w:rPr>
                <w:lang w:eastAsia="ja-JP"/>
              </w:rPr>
            </w:pPr>
          </w:p>
        </w:tc>
        <w:tc>
          <w:tcPr>
            <w:tcW w:w="1693" w:type="dxa"/>
            <w:vAlign w:val="center"/>
          </w:tcPr>
          <w:p w14:paraId="53E84F6D" w14:textId="77777777" w:rsidR="00D57699" w:rsidRPr="007275DF" w:rsidRDefault="00D57699" w:rsidP="00D57699">
            <w:pPr>
              <w:pStyle w:val="TAC"/>
              <w:rPr>
                <w:lang w:eastAsia="ja-JP"/>
              </w:rPr>
            </w:pPr>
            <w:r w:rsidRPr="007275DF">
              <w:rPr>
                <w:lang w:eastAsia="ja-JP"/>
              </w:rPr>
              <w:t>N/A</w:t>
            </w:r>
          </w:p>
        </w:tc>
        <w:tc>
          <w:tcPr>
            <w:tcW w:w="1559" w:type="dxa"/>
          </w:tcPr>
          <w:p w14:paraId="123BF193" w14:textId="45770EF0" w:rsidR="00D57699" w:rsidRPr="007275DF" w:rsidRDefault="00D57699" w:rsidP="00D57699">
            <w:pPr>
              <w:pStyle w:val="TAC"/>
              <w:rPr>
                <w:lang w:eastAsia="ja-JP"/>
              </w:rPr>
            </w:pPr>
            <w:r w:rsidRPr="007275DF">
              <w:rPr>
                <w:noProof/>
              </w:rPr>
              <w:t xml:space="preserve">As specified in </w:t>
            </w:r>
            <w:r>
              <w:rPr>
                <w:noProof/>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5" type="#_x0000_t75" style="width:20.8pt;height:20.8pt" o:ole="">
                  <v:imagedata r:id="rId179" o:title=""/>
                </v:shape>
                <o:OLEObject Type="Embed" ProgID="Equation.3" ShapeID="_x0000_i1205" DrawAspect="Content" ObjectID="_1782661811" r:id="rId20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6" type="#_x0000_t75" style="width:20.8pt;height:20.8pt" o:ole="" fillcolor="window">
                  <v:imagedata r:id="rId13" o:title=""/>
                </v:shape>
                <o:OLEObject Type="Embed" ProgID="Equation.3" ShapeID="_x0000_i1206" DrawAspect="Content" ObjectID="_1782661812" r:id="rId20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7" type="#_x0000_t75" style="width:20.8pt;height:20.8pt" o:ole="" fillcolor="window">
                  <v:imagedata r:id="rId13" o:title=""/>
                </v:shape>
                <o:OLEObject Type="Embed" ProgID="Equation.3" ShapeID="_x0000_i1207" DrawAspect="Content" ObjectID="_1782661813" r:id="rId20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8" type="#_x0000_t75" style="width:30.8pt;height:15.8pt" o:ole="" fillcolor="window">
                  <v:imagedata r:id="rId44" o:title=""/>
                </v:shape>
                <o:OLEObject Type="Embed" ProgID="Equation.3" ShapeID="_x0000_i1208" DrawAspect="Content" ObjectID="_1782661814" r:id="rId20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9" type="#_x0000_t75" style="width:30.8pt;height:15.8pt" o:ole="" fillcolor="window">
                  <v:imagedata r:id="rId44" o:title=""/>
                </v:shape>
                <o:OLEObject Type="Embed" ProgID="Equation.3" ShapeID="_x0000_i1209" DrawAspect="Content" ObjectID="_1782661815" r:id="rId20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8322D3">
      <w:headerReference w:type="default" r:id="rId210"/>
      <w:footerReference w:type="default" r:id="rId211"/>
      <w:pgSz w:w="12240" w:h="15840"/>
      <w:pgMar w:top="1440" w:right="1440" w:bottom="1440" w:left="1440" w:header="720" w:footer="720" w:gutter="0"/>
      <w:pgNumType w:start="418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4FD37" w14:textId="77777777" w:rsidR="00A90EA3" w:rsidRDefault="00A90EA3" w:rsidP="0064056D">
      <w:pPr>
        <w:spacing w:after="0"/>
      </w:pPr>
      <w:r>
        <w:separator/>
      </w:r>
    </w:p>
  </w:endnote>
  <w:endnote w:type="continuationSeparator" w:id="0">
    <w:p w14:paraId="6E5A63E1" w14:textId="77777777" w:rsidR="00A90EA3" w:rsidRDefault="00A90EA3"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C8B2C" w14:textId="77777777" w:rsidR="00A90EA3" w:rsidRDefault="00A90EA3" w:rsidP="0064056D">
      <w:pPr>
        <w:spacing w:after="0"/>
      </w:pPr>
      <w:r>
        <w:separator/>
      </w:r>
    </w:p>
  </w:footnote>
  <w:footnote w:type="continuationSeparator" w:id="0">
    <w:p w14:paraId="6C8EFB7B" w14:textId="77777777" w:rsidR="00A90EA3" w:rsidRDefault="00A90EA3"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18CE" w14:textId="4DA262C8"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376BBD">
      <w:rPr>
        <w:rFonts w:ascii="Arial" w:hAnsi="Arial" w:cs="Arial"/>
        <w:b/>
        <w:sz w:val="18"/>
        <w:szCs w:val="18"/>
      </w:rPr>
      <w:t>6</w:t>
    </w:r>
    <w:r>
      <w:rPr>
        <w:rFonts w:ascii="Arial" w:hAnsi="Arial" w:cs="Arial"/>
        <w:b/>
        <w:sz w:val="18"/>
        <w:szCs w:val="18"/>
      </w:rPr>
      <w:t>.0 (202</w:t>
    </w:r>
    <w:r w:rsidR="00524C4C">
      <w:rPr>
        <w:rFonts w:ascii="Arial" w:hAnsi="Arial" w:cs="Arial"/>
        <w:b/>
        <w:sz w:val="18"/>
        <w:szCs w:val="18"/>
      </w:rPr>
      <w:t>4</w:t>
    </w:r>
    <w:r>
      <w:rPr>
        <w:rFonts w:ascii="Arial" w:hAnsi="Arial" w:cs="Arial"/>
        <w:b/>
        <w:sz w:val="18"/>
        <w:szCs w:val="18"/>
      </w:rPr>
      <w:t>-</w:t>
    </w:r>
    <w:r w:rsidR="00524C4C">
      <w:rPr>
        <w:rFonts w:ascii="Arial" w:hAnsi="Arial" w:cs="Arial"/>
        <w:b/>
        <w:sz w:val="18"/>
        <w:szCs w:val="18"/>
      </w:rPr>
      <w:t>0</w:t>
    </w:r>
    <w:r w:rsidR="00376BBD">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014"/>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3C54"/>
    <w:rsid w:val="00233FE7"/>
    <w:rsid w:val="00237A51"/>
    <w:rsid w:val="00237E78"/>
    <w:rsid w:val="00240DB7"/>
    <w:rsid w:val="00241CC7"/>
    <w:rsid w:val="00242453"/>
    <w:rsid w:val="0024294E"/>
    <w:rsid w:val="00242C3A"/>
    <w:rsid w:val="002436AE"/>
    <w:rsid w:val="002439D9"/>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1E44"/>
    <w:rsid w:val="002C206C"/>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6395"/>
    <w:rsid w:val="005163C2"/>
    <w:rsid w:val="00516E04"/>
    <w:rsid w:val="00521B07"/>
    <w:rsid w:val="00521C28"/>
    <w:rsid w:val="005226B5"/>
    <w:rsid w:val="00522891"/>
    <w:rsid w:val="005229CC"/>
    <w:rsid w:val="00524C4C"/>
    <w:rsid w:val="00525D4E"/>
    <w:rsid w:val="00527CC5"/>
    <w:rsid w:val="005308C0"/>
    <w:rsid w:val="00530A68"/>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27983"/>
    <w:rsid w:val="00A30408"/>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861"/>
    <w:rsid w:val="00BE17F9"/>
    <w:rsid w:val="00BE1A5F"/>
    <w:rsid w:val="00BE314B"/>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691F"/>
    <w:rsid w:val="00C36E3E"/>
    <w:rsid w:val="00C36FF5"/>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3DA8"/>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0F8A"/>
    <w:rsid w:val="00DA10D8"/>
    <w:rsid w:val="00DA191D"/>
    <w:rsid w:val="00DA192B"/>
    <w:rsid w:val="00DA2978"/>
    <w:rsid w:val="00DA37E7"/>
    <w:rsid w:val="00DA3E99"/>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0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F60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F605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F60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F605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F6055"/>
    <w:pPr>
      <w:ind w:left="1701" w:hanging="1701"/>
      <w:outlineLvl w:val="4"/>
    </w:pPr>
    <w:rPr>
      <w:sz w:val="22"/>
    </w:rPr>
  </w:style>
  <w:style w:type="paragraph" w:styleId="Heading6">
    <w:name w:val="heading 6"/>
    <w:aliases w:val="T1,Header 6"/>
    <w:basedOn w:val="H6"/>
    <w:next w:val="Normal"/>
    <w:link w:val="Heading6Char"/>
    <w:qFormat/>
    <w:rsid w:val="007F6055"/>
    <w:pPr>
      <w:outlineLvl w:val="5"/>
    </w:pPr>
  </w:style>
  <w:style w:type="paragraph" w:styleId="Heading7">
    <w:name w:val="heading 7"/>
    <w:basedOn w:val="H6"/>
    <w:next w:val="Normal"/>
    <w:link w:val="Heading7Char"/>
    <w:qFormat/>
    <w:rsid w:val="007F6055"/>
    <w:pPr>
      <w:outlineLvl w:val="6"/>
    </w:pPr>
  </w:style>
  <w:style w:type="paragraph" w:styleId="Heading8">
    <w:name w:val="heading 8"/>
    <w:aliases w:val="Table Heading"/>
    <w:basedOn w:val="Heading1"/>
    <w:next w:val="Normal"/>
    <w:link w:val="Heading8Char"/>
    <w:qFormat/>
    <w:rsid w:val="007F6055"/>
    <w:pPr>
      <w:ind w:left="0" w:firstLine="0"/>
      <w:outlineLvl w:val="7"/>
    </w:pPr>
  </w:style>
  <w:style w:type="paragraph" w:styleId="Heading9">
    <w:name w:val="heading 9"/>
    <w:aliases w:val="Figure Heading,FH"/>
    <w:basedOn w:val="Heading8"/>
    <w:next w:val="Normal"/>
    <w:link w:val="Heading9Char"/>
    <w:qFormat/>
    <w:rsid w:val="007F6055"/>
    <w:pPr>
      <w:outlineLvl w:val="8"/>
    </w:pPr>
  </w:style>
  <w:style w:type="character" w:default="1" w:styleId="DefaultParagraphFont">
    <w:name w:val="Default Paragraph Font"/>
    <w:semiHidden/>
    <w:rsid w:val="007F60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605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7F605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7F6055"/>
    <w:pPr>
      <w:ind w:left="1418" w:hanging="1418"/>
    </w:pPr>
  </w:style>
  <w:style w:type="paragraph" w:styleId="TOC8">
    <w:name w:val="toc 8"/>
    <w:basedOn w:val="TOC1"/>
    <w:rsid w:val="007F6055"/>
    <w:pPr>
      <w:spacing w:before="180"/>
      <w:ind w:left="2693" w:hanging="2693"/>
    </w:pPr>
    <w:rPr>
      <w:b/>
    </w:rPr>
  </w:style>
  <w:style w:type="paragraph" w:styleId="TOC1">
    <w:name w:val="toc 1"/>
    <w:rsid w:val="007F605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7F6055"/>
    <w:pPr>
      <w:keepLines/>
      <w:tabs>
        <w:tab w:val="center" w:pos="4536"/>
        <w:tab w:val="right" w:pos="9072"/>
      </w:tabs>
    </w:pPr>
    <w:rPr>
      <w:noProof/>
    </w:rPr>
  </w:style>
  <w:style w:type="character" w:customStyle="1" w:styleId="ZGSM">
    <w:name w:val="ZGSM"/>
    <w:rsid w:val="007F605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F605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7F605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7F6055"/>
    <w:pPr>
      <w:ind w:left="1701" w:hanging="1701"/>
    </w:pPr>
  </w:style>
  <w:style w:type="paragraph" w:styleId="TOC4">
    <w:name w:val="toc 4"/>
    <w:basedOn w:val="TOC3"/>
    <w:rsid w:val="007F6055"/>
    <w:pPr>
      <w:ind w:left="1418" w:hanging="1418"/>
    </w:pPr>
  </w:style>
  <w:style w:type="paragraph" w:styleId="TOC3">
    <w:name w:val="toc 3"/>
    <w:basedOn w:val="TOC2"/>
    <w:rsid w:val="007F6055"/>
    <w:pPr>
      <w:ind w:left="1134" w:hanging="1134"/>
    </w:pPr>
  </w:style>
  <w:style w:type="paragraph" w:styleId="TOC2">
    <w:name w:val="toc 2"/>
    <w:basedOn w:val="TOC1"/>
    <w:rsid w:val="007F6055"/>
    <w:pPr>
      <w:keepNext w:val="0"/>
      <w:spacing w:before="0"/>
      <w:ind w:left="851" w:hanging="851"/>
    </w:pPr>
    <w:rPr>
      <w:sz w:val="20"/>
    </w:rPr>
  </w:style>
  <w:style w:type="paragraph" w:styleId="Footer">
    <w:name w:val="footer"/>
    <w:aliases w:val="footer odd,footer,fo,pie de página"/>
    <w:basedOn w:val="Header"/>
    <w:link w:val="FooterChar"/>
    <w:rsid w:val="007F6055"/>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7F6055"/>
    <w:pPr>
      <w:outlineLvl w:val="9"/>
    </w:pPr>
  </w:style>
  <w:style w:type="paragraph" w:customStyle="1" w:styleId="NF">
    <w:name w:val="NF"/>
    <w:basedOn w:val="NO"/>
    <w:rsid w:val="007F6055"/>
    <w:pPr>
      <w:keepNext/>
      <w:spacing w:after="0"/>
    </w:pPr>
    <w:rPr>
      <w:rFonts w:ascii="Arial" w:hAnsi="Arial"/>
      <w:sz w:val="18"/>
    </w:rPr>
  </w:style>
  <w:style w:type="paragraph" w:customStyle="1" w:styleId="NO">
    <w:name w:val="NO"/>
    <w:basedOn w:val="Normal"/>
    <w:link w:val="NOChar"/>
    <w:rsid w:val="007F605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7F6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7F6055"/>
    <w:pPr>
      <w:jc w:val="right"/>
    </w:pPr>
  </w:style>
  <w:style w:type="paragraph" w:customStyle="1" w:styleId="TAL">
    <w:name w:val="TAL"/>
    <w:basedOn w:val="Normal"/>
    <w:link w:val="TALCar"/>
    <w:rsid w:val="007F605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7F6055"/>
    <w:rPr>
      <w:b/>
    </w:rPr>
  </w:style>
  <w:style w:type="paragraph" w:customStyle="1" w:styleId="TAC">
    <w:name w:val="TAC"/>
    <w:basedOn w:val="TAL"/>
    <w:link w:val="TACChar"/>
    <w:rsid w:val="007F6055"/>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7F605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7F605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7F6055"/>
    <w:pPr>
      <w:spacing w:after="0"/>
    </w:pPr>
  </w:style>
  <w:style w:type="paragraph" w:customStyle="1" w:styleId="NW">
    <w:name w:val="NW"/>
    <w:basedOn w:val="NO"/>
    <w:rsid w:val="007F6055"/>
    <w:pPr>
      <w:spacing w:after="0"/>
    </w:pPr>
  </w:style>
  <w:style w:type="paragraph" w:customStyle="1" w:styleId="EW">
    <w:name w:val="EW"/>
    <w:basedOn w:val="EX"/>
    <w:rsid w:val="007F6055"/>
    <w:pPr>
      <w:spacing w:after="0"/>
    </w:pPr>
  </w:style>
  <w:style w:type="paragraph" w:customStyle="1" w:styleId="B10">
    <w:name w:val="B1"/>
    <w:basedOn w:val="List"/>
    <w:link w:val="B1Char"/>
    <w:rsid w:val="007F6055"/>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7F6055"/>
    <w:pPr>
      <w:ind w:left="1985" w:hanging="1985"/>
    </w:pPr>
  </w:style>
  <w:style w:type="paragraph" w:styleId="TOC7">
    <w:name w:val="toc 7"/>
    <w:basedOn w:val="TOC6"/>
    <w:next w:val="Normal"/>
    <w:rsid w:val="007F6055"/>
    <w:pPr>
      <w:ind w:left="2268" w:hanging="2268"/>
    </w:pPr>
  </w:style>
  <w:style w:type="paragraph" w:customStyle="1" w:styleId="EditorsNote">
    <w:name w:val="Editor's Note"/>
    <w:aliases w:val="EN"/>
    <w:basedOn w:val="NO"/>
    <w:link w:val="EditorsNoteChar"/>
    <w:rsid w:val="007F6055"/>
    <w:rPr>
      <w:color w:val="FF0000"/>
    </w:rPr>
  </w:style>
  <w:style w:type="paragraph" w:customStyle="1" w:styleId="TH">
    <w:name w:val="TH"/>
    <w:basedOn w:val="Normal"/>
    <w:link w:val="THChar"/>
    <w:rsid w:val="007F605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7F605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F605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F605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F605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7F6055"/>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7F605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7F605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7F605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7F6055"/>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7F6055"/>
  </w:style>
  <w:style w:type="paragraph" w:customStyle="1" w:styleId="B4">
    <w:name w:val="B4"/>
    <w:basedOn w:val="List4"/>
    <w:link w:val="B4Char"/>
    <w:rsid w:val="007F6055"/>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7F6055"/>
  </w:style>
  <w:style w:type="paragraph" w:customStyle="1" w:styleId="ZTD">
    <w:name w:val="ZTD"/>
    <w:basedOn w:val="ZB"/>
    <w:rsid w:val="007F6055"/>
    <w:pPr>
      <w:framePr w:hRule="auto" w:wrap="notBeside" w:y="852"/>
    </w:pPr>
    <w:rPr>
      <w:i w:val="0"/>
      <w:sz w:val="40"/>
    </w:rPr>
  </w:style>
  <w:style w:type="paragraph" w:customStyle="1" w:styleId="ZV">
    <w:name w:val="ZV"/>
    <w:basedOn w:val="ZU"/>
    <w:rsid w:val="007F6055"/>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7F6055"/>
    <w:pPr>
      <w:keepLines/>
      <w:spacing w:after="0"/>
    </w:pPr>
  </w:style>
  <w:style w:type="paragraph" w:styleId="Index2">
    <w:name w:val="index 2"/>
    <w:basedOn w:val="Index1"/>
    <w:rsid w:val="007F6055"/>
    <w:pPr>
      <w:ind w:left="284"/>
    </w:pPr>
  </w:style>
  <w:style w:type="character" w:styleId="FootnoteReference">
    <w:name w:val="footnote reference"/>
    <w:aliases w:val="Appel note de bas de p,Nota,Footnote symbol,Footnote"/>
    <w:basedOn w:val="DefaultParagraphFont"/>
    <w:rsid w:val="007F60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F605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7F6055"/>
    <w:pPr>
      <w:ind w:left="851"/>
    </w:pPr>
  </w:style>
  <w:style w:type="paragraph" w:styleId="ListNumber">
    <w:name w:val="List Number"/>
    <w:basedOn w:val="List"/>
    <w:rsid w:val="007F6055"/>
  </w:style>
  <w:style w:type="paragraph" w:styleId="List">
    <w:name w:val="List"/>
    <w:basedOn w:val="Normal"/>
    <w:link w:val="ListChar"/>
    <w:rsid w:val="007F605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7F6055"/>
    <w:pPr>
      <w:ind w:left="851"/>
    </w:pPr>
  </w:style>
  <w:style w:type="paragraph" w:styleId="ListBullet">
    <w:name w:val="List Bullet"/>
    <w:basedOn w:val="List"/>
    <w:link w:val="ListBulletChar"/>
    <w:rsid w:val="007F6055"/>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7F6055"/>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7F6055"/>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7F6055"/>
    <w:pPr>
      <w:ind w:left="1135"/>
    </w:pPr>
  </w:style>
  <w:style w:type="paragraph" w:styleId="List4">
    <w:name w:val="List 4"/>
    <w:basedOn w:val="List3"/>
    <w:rsid w:val="007F6055"/>
    <w:pPr>
      <w:ind w:left="1418"/>
    </w:pPr>
  </w:style>
  <w:style w:type="paragraph" w:styleId="List5">
    <w:name w:val="List 5"/>
    <w:basedOn w:val="List4"/>
    <w:rsid w:val="007F6055"/>
    <w:pPr>
      <w:ind w:left="1702"/>
    </w:pPr>
  </w:style>
  <w:style w:type="paragraph" w:styleId="ListBullet4">
    <w:name w:val="List Bullet 4"/>
    <w:basedOn w:val="ListBullet3"/>
    <w:rsid w:val="007F6055"/>
    <w:pPr>
      <w:ind w:left="1418"/>
    </w:pPr>
  </w:style>
  <w:style w:type="paragraph" w:styleId="ListBullet5">
    <w:name w:val="List Bullet 5"/>
    <w:basedOn w:val="ListBullet4"/>
    <w:rsid w:val="007F6055"/>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oter" Target="footer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1.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image" Target="media/image12.wmf"/><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image" Target="media/image14.wmf"/><Relationship Id="rId195" Type="http://schemas.openxmlformats.org/officeDocument/2006/relationships/oleObject" Target="embeddings/oleObject171.bin"/><Relationship Id="rId209" Type="http://schemas.openxmlformats.org/officeDocument/2006/relationships/oleObject" Target="embeddings/oleObject185.bin"/><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image" Target="media/image13.wmf"/><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header" Target="header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131</Pages>
  <Words>57444</Words>
  <Characters>327433</Characters>
  <Application>Microsoft Office Word</Application>
  <DocSecurity>0</DocSecurity>
  <Lines>2728</Lines>
  <Paragraphs>768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95</cp:revision>
  <dcterms:created xsi:type="dcterms:W3CDTF">2022-09-22T10:42:00Z</dcterms:created>
  <dcterms:modified xsi:type="dcterms:W3CDTF">2024-07-16T16:51:00Z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