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29AC3A0C" w14:textId="77777777" w:rsidR="00CE7787" w:rsidRPr="009C5807" w:rsidRDefault="00CE7787" w:rsidP="00CE7787">
      <w:pPr>
        <w:pStyle w:val="B10"/>
      </w:pPr>
      <w:r w:rsidRPr="009C5807">
        <w:t>-</w:t>
      </w:r>
      <w:r w:rsidRPr="009C5807">
        <w:tab/>
        <w:t>in any cell selection state, or,</w:t>
      </w:r>
    </w:p>
    <w:p w14:paraId="4F3BB73A" w14:textId="77777777" w:rsidR="00CE7787" w:rsidRDefault="00CE7787" w:rsidP="00CE7787">
      <w:pPr>
        <w:pStyle w:val="B10"/>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40F106E2" w14:textId="77777777" w:rsidR="00CE7787" w:rsidRDefault="00CE7787" w:rsidP="00CE7787">
      <w:pPr>
        <w:pStyle w:val="B10"/>
      </w:pPr>
      <w:r>
        <w:t>-</w:t>
      </w:r>
      <w:r w:rsidRPr="009C5807">
        <w:rPr>
          <w:lang w:eastAsia="ko-KR"/>
        </w:rPr>
        <w:tab/>
      </w:r>
      <w:r>
        <w:rPr>
          <w:lang w:eastAsia="ko-KR"/>
        </w:rPr>
        <w:t>configured for SL operation on a sidelink carrier with CCA and configured with only a PCell on WAN carrier.</w:t>
      </w:r>
    </w:p>
    <w:p w14:paraId="79A1EBA2"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53D99665"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421B18A6" w14:textId="0E788D54"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Pr>
          <w:noProof/>
          <w:color w:val="000000" w:themeColor="text1"/>
        </w:rPr>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393307E2" w14:textId="77777777" w:rsidR="00CE7787" w:rsidRDefault="00CE7787" w:rsidP="00CE7787">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5BD2B421" w14:textId="705DB5CD"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DengXian" w:hint="eastAsia"/>
          <w:color w:val="000000" w:themeColor="text1"/>
          <w:lang w:eastAsia="zh-CN"/>
        </w:rP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77CCA812" w14:textId="77777777" w:rsidR="00CE7787" w:rsidRDefault="00CE7787" w:rsidP="00CE7787">
      <w:r>
        <w:t xml:space="preserve">For </w:t>
      </w:r>
      <w:r w:rsidRPr="002E0A1B">
        <w:t>sidelink communication in unlicensed spectrum</w:t>
      </w:r>
      <w:r>
        <w:t xml:space="preserve">, </w:t>
      </w:r>
    </w:p>
    <w:p w14:paraId="58D18797" w14:textId="28C05E61" w:rsidR="00281A89" w:rsidRDefault="00281A89" w:rsidP="00281A89">
      <w:pPr>
        <w:pStyle w:val="B10"/>
      </w:pPr>
      <w:r w:rsidRPr="009C5807">
        <w:t>-</w:t>
      </w:r>
      <w:r w:rsidRPr="009C5807">
        <w:tab/>
      </w:r>
      <w:r w:rsidRPr="002E0A1B">
        <w:t>the term SyncRef UE subject to CCA is not available at the UE refers to when all the candidate S-SSB positions monitored in every S-SSB period are not available during the last 1280 ms</w:t>
      </w:r>
      <w:r>
        <w:t>.</w:t>
      </w:r>
      <w:r w:rsidRPr="002E0A1B">
        <w:t xml:space="preserve"> </w:t>
      </w:r>
      <w:r>
        <w:t>O</w:t>
      </w:r>
      <w:r w:rsidRPr="002E0A1B">
        <w:t>therwise</w:t>
      </w:r>
      <w:r>
        <w:t>,</w:t>
      </w:r>
      <w:r w:rsidRPr="002E0A1B">
        <w:t xml:space="preserve"> the SyncRef UE subject to CCA is considered as available at the UE.</w:t>
      </w:r>
    </w:p>
    <w:p w14:paraId="42040900" w14:textId="2716E4A0" w:rsidR="00FF08AE" w:rsidRDefault="00281A89" w:rsidP="00281A89">
      <w:pPr>
        <w:pStyle w:val="B10"/>
      </w:pPr>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w:t>
      </w:r>
      <w:r>
        <w:t>.</w:t>
      </w:r>
      <w:r w:rsidRPr="002E0A1B">
        <w:t xml:space="preserve"> </w:t>
      </w:r>
      <w:r>
        <w:t>O</w:t>
      </w:r>
      <w:r w:rsidRPr="002E0A1B">
        <w:t>therwise</w:t>
      </w:r>
      <w:r>
        <w:t>,</w:t>
      </w:r>
      <w:r w:rsidRPr="002E0A1B">
        <w:t xml:space="preserve"> the S-SSB period </w:t>
      </w:r>
      <w:r>
        <w:t>subject to CCA</w:t>
      </w:r>
      <w:r w:rsidRPr="002E0A1B">
        <w:t xml:space="preserve"> is considered as available at the UE.</w:t>
      </w:r>
    </w:p>
    <w:p w14:paraId="5C5A6596" w14:textId="77777777" w:rsidR="00CE7787" w:rsidRPr="009C5807" w:rsidRDefault="00CE7787" w:rsidP="00CE7787"/>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lastRenderedPageBreak/>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Default="00A95454" w:rsidP="00A95454">
      <w:pPr>
        <w:pStyle w:val="B10"/>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678D2DD" w14:textId="4686C14B" w:rsidR="00CE7787" w:rsidRPr="009C5807" w:rsidRDefault="00B248C9" w:rsidP="00CE7787">
      <w:pPr>
        <w:rPr>
          <w:rFonts w:eastAsia="Malgun Gothic"/>
        </w:rPr>
      </w:pPr>
      <w:r>
        <w:t xml:space="preserve">The requirements for 60 kHz SCS of sidelink signal defined in this caluse do not apply to the </w:t>
      </w:r>
      <w:r w:rsidRPr="009C5807">
        <w:rPr>
          <w:rFonts w:hint="eastAsia"/>
          <w:lang w:eastAsia="zh-CN"/>
        </w:rPr>
        <w:t>sidelink communication</w:t>
      </w:r>
      <w:r>
        <w:rPr>
          <w:lang w:eastAsia="zh-CN"/>
        </w:rPr>
        <w:t xml:space="preserve"> in unlicensed spectrum.</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8pt;height:15.8pt" o:ole="">
            <v:imagedata r:id="rId8" o:title=""/>
          </v:shape>
          <o:OLEObject Type="Embed" ProgID="Equation.DSMT4" ShapeID="_x0000_i1025" DrawAspect="Content" ObjectID="_1782665615"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2pt;height:15.8pt" o:ole="">
            <v:imagedata r:id="rId10" o:title=""/>
          </v:shape>
          <o:OLEObject Type="Embed" ProgID="Equation.DSMT4" ShapeID="_x0000_i1026" DrawAspect="Content" ObjectID="_1782665616"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8pt;height:20.8pt" o:ole="">
            <v:imagedata r:id="rId12" o:title=""/>
          </v:shape>
          <o:OLEObject Type="Embed" ProgID="Equation.DSMT4" ShapeID="_x0000_i1027" DrawAspect="Content" ObjectID="_1782665617"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8pt;height:15.8pt" o:ole="">
            <v:imagedata r:id="rId8" o:title=""/>
          </v:shape>
          <o:OLEObject Type="Embed" ProgID="Equation.DSMT4" ShapeID="_x0000_i1028" DrawAspect="Content" ObjectID="_1782665618"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8pt;height:15.8pt" o:ole="">
            <v:imagedata r:id="rId12" o:title=""/>
          </v:shape>
          <o:OLEObject Type="Embed" ProgID="Equation.DSMT4" ShapeID="_x0000_i1029" DrawAspect="Content" ObjectID="_1782665619"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2pt;height:15.8pt" o:ole="">
            <v:imagedata r:id="rId10" o:title=""/>
          </v:shape>
          <o:OLEObject Type="Embed" ProgID="Equation.DSMT4" ShapeID="_x0000_i1030" DrawAspect="Content" ObjectID="_1782665620"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2pt;height:15.8pt" o:ole="">
            <v:imagedata r:id="rId10" o:title=""/>
          </v:shape>
          <o:OLEObject Type="Embed" ProgID="Equation.DSMT4" ShapeID="_x0000_i1031" DrawAspect="Content" ObjectID="_1782665621"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8pt;height:15.8pt" o:ole="">
            <v:imagedata r:id="rId8" o:title=""/>
          </v:shape>
          <o:OLEObject Type="Embed" ProgID="Equation.DSMT4" ShapeID="_x0000_i1032" DrawAspect="Content" ObjectID="_1782665622"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2pt;height:15.8pt" o:ole="">
            <v:imagedata r:id="rId10" o:title=""/>
          </v:shape>
          <o:OLEObject Type="Embed" ProgID="Equation.DSMT4" ShapeID="_x0000_i1033" DrawAspect="Content" ObjectID="_1782665623"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8pt;height:20.8pt" o:ole="">
            <v:imagedata r:id="rId12" o:title=""/>
          </v:shape>
          <o:OLEObject Type="Embed" ProgID="Equation.DSMT4" ShapeID="_x0000_i1034" DrawAspect="Content" ObjectID="_1782665624" r:id="rId20"/>
        </w:object>
      </w:r>
      <w:r w:rsidRPr="009C5807">
        <w:t>=0</w:t>
      </w:r>
      <w:r w:rsidRPr="009C5807">
        <w:rPr>
          <w:rFonts w:hint="eastAsia"/>
          <w:lang w:eastAsia="zh-CN"/>
        </w:rPr>
        <w:t>.</w:t>
      </w:r>
    </w:p>
    <w:p w14:paraId="71A8667C" w14:textId="77777777" w:rsidR="00A95454" w:rsidRPr="009C5807" w:rsidRDefault="00A95454" w:rsidP="00A95454">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6EBB4D2F">
          <v:shape id="_x0000_i1035" type="#_x0000_t75" style="width:107.8pt;height:15.8pt" o:ole="">
            <v:imagedata r:id="rId8" o:title=""/>
          </v:shape>
          <o:OLEObject Type="Embed" ProgID="Equation.DSMT4" ShapeID="_x0000_i1035" DrawAspect="Content" ObjectID="_1782665625"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2pt;height:15.8pt" o:ole="">
            <v:imagedata r:id="rId10" o:title=""/>
          </v:shape>
          <o:OLEObject Type="Embed" ProgID="Equation.DSMT4" ShapeID="_x0000_i1036" DrawAspect="Content" ObjectID="_1782665626"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8pt;height:20.8pt" o:ole="">
            <v:imagedata r:id="rId12" o:title=""/>
          </v:shape>
          <o:OLEObject Type="Embed" ProgID="Equation.DSMT4" ShapeID="_x0000_i1037" DrawAspect="Content" ObjectID="_1782665627"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Default="00A95454" w:rsidP="00A95454"/>
    <w:p w14:paraId="0607C16E" w14:textId="06528380" w:rsidR="00CE7787" w:rsidRPr="009C5807" w:rsidRDefault="00B248C9" w:rsidP="00A95454">
      <w:r w:rsidRPr="00B615F1">
        <w:rPr>
          <w:lang w:eastAsia="ko-KR"/>
        </w:rPr>
        <w:t>If the UE uses SyncRefUE on a carrier frequency subject to CCA for deriving the UE transmit timing, then the UE shall meet all the transmit timing requirements defined in clause 12.2.5</w:t>
      </w:r>
      <w:r>
        <w:rPr>
          <w:lang w:eastAsia="ko-KR"/>
        </w:rPr>
        <w:t>:</w:t>
      </w:r>
      <w:r w:rsidRPr="00B615F1">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r>
        <w:t xml:space="preserve"> provided that at least one S-SSB is available at the UE during the last 160 ms.</w:t>
      </w:r>
    </w:p>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268B8AD0" w:rsidR="009E48F4" w:rsidRDefault="00A63084" w:rsidP="009E48F4">
      <w:pPr>
        <w:pStyle w:val="B10"/>
      </w:pPr>
      <w:r>
        <w:t>-</w:t>
      </w:r>
      <w:r>
        <w:tab/>
        <w:t>out of coverage on the V2X NR sidelink carrier and in 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lastRenderedPageBreak/>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525901B6" w:rsidR="001C6214" w:rsidRPr="009C5807" w:rsidRDefault="00A63084" w:rsidP="001C6214">
      <w:pPr>
        <w:pStyle w:val="B10"/>
      </w:pPr>
      <w:r w:rsidRPr="009C5807">
        <w:t>-</w:t>
      </w:r>
      <w:r w:rsidRPr="009C5807">
        <w:tab/>
        <w:t>out of coverage on the V2X NR sidelink carrier and in</w:t>
      </w:r>
      <w:r>
        <w:t xml:space="preserve"> </w:t>
      </w:r>
      <w:r w:rsidRPr="009C5807">
        <w:t>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lastRenderedPageBreak/>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3BA38D24" w:rsidR="009E48F4" w:rsidRDefault="00823650" w:rsidP="00654AE1">
      <w:pPr>
        <w:pStyle w:val="B10"/>
      </w:pPr>
      <w:r>
        <w:t>-</w:t>
      </w:r>
      <w:r>
        <w:tab/>
      </w:r>
      <w:r w:rsidRPr="009C5807">
        <w:t xml:space="preserve">out of coverage on the </w:t>
      </w:r>
      <w:r w:rsidRPr="009C5807">
        <w:rPr>
          <w:rFonts w:hint="eastAsia"/>
        </w:rPr>
        <w:t>V2X</w:t>
      </w:r>
      <w:r w:rsidRPr="009C5807">
        <w:t xml:space="preserv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V2X</w:t>
      </w:r>
      <w:r w:rsidRPr="009C5807">
        <w:t xml:space="preserve"> </w:t>
      </w:r>
      <w:r w:rsidRPr="009C5807">
        <w:rPr>
          <w:rFonts w:hint="eastAsia"/>
        </w:rPr>
        <w:t xml:space="preserve">sidelink </w:t>
      </w:r>
      <w:r w:rsidRPr="009C5807">
        <w:t>carrier</w:t>
      </w:r>
      <w:r w:rsidRPr="009C5807">
        <w:rPr>
          <w:rFonts w:hint="eastAsia"/>
        </w:rPr>
        <w:t>,</w:t>
      </w:r>
      <w:r w:rsidRPr="009E48F4">
        <w:t xml:space="preserve"> </w:t>
      </w:r>
      <w:r>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lastRenderedPageBreak/>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2D0398" w:rsidRPr="003855C5" w14:paraId="1DE1520E" w14:textId="77777777" w:rsidTr="003305AC">
        <w:trPr>
          <w:cantSplit/>
          <w:jc w:val="center"/>
        </w:trPr>
        <w:tc>
          <w:tcPr>
            <w:tcW w:w="2114" w:type="pct"/>
          </w:tcPr>
          <w:p w14:paraId="3434BD68" w14:textId="0C6A78BF" w:rsidR="002D0398" w:rsidRPr="003855C5" w:rsidRDefault="002D0398" w:rsidP="002D0398">
            <w:pPr>
              <w:pStyle w:val="TAC"/>
            </w:pPr>
            <w:r w:rsidRPr="003855C5">
              <w:t>SL-DRX cycle</w:t>
            </w:r>
            <w:r>
              <w:t xml:space="preserve"> </w:t>
            </w:r>
            <w:r w:rsidRPr="003855C5">
              <w:t>≤</w:t>
            </w:r>
            <w:r>
              <w:t xml:space="preserve"> 160</w:t>
            </w:r>
          </w:p>
        </w:tc>
        <w:tc>
          <w:tcPr>
            <w:tcW w:w="2886" w:type="pct"/>
          </w:tcPr>
          <w:p w14:paraId="66531F36" w14:textId="09544F16" w:rsidR="002D0398" w:rsidRPr="003855C5" w:rsidRDefault="002D0398" w:rsidP="002D0398">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2D0398" w:rsidRPr="003855C5" w14:paraId="2BBD69FB" w14:textId="77777777" w:rsidTr="003305AC">
        <w:trPr>
          <w:cantSplit/>
          <w:jc w:val="center"/>
        </w:trPr>
        <w:tc>
          <w:tcPr>
            <w:tcW w:w="2114" w:type="pct"/>
          </w:tcPr>
          <w:p w14:paraId="6815AB17" w14:textId="6BA6E29E" w:rsidR="002D0398" w:rsidRPr="003855C5" w:rsidRDefault="002D0398" w:rsidP="002D0398">
            <w:pPr>
              <w:pStyle w:val="TAC"/>
              <w:rPr>
                <w:snapToGrid w:val="0"/>
              </w:rPr>
            </w:pPr>
            <w:r w:rsidRPr="003855C5">
              <w:t>SL-DRX cycle</w:t>
            </w:r>
            <w:r>
              <w:t xml:space="preserve"> &gt; 160</w:t>
            </w:r>
          </w:p>
        </w:tc>
        <w:tc>
          <w:tcPr>
            <w:tcW w:w="2886" w:type="pct"/>
          </w:tcPr>
          <w:p w14:paraId="2251808D" w14:textId="77777777" w:rsidR="002D0398" w:rsidRPr="003855C5" w:rsidRDefault="002D0398" w:rsidP="002D0398">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5ADB27B" w14:textId="77777777" w:rsidR="00CE7787" w:rsidRPr="009C5807" w:rsidRDefault="00CE7787" w:rsidP="00CE7787">
      <w:pPr>
        <w:pStyle w:val="Heading2"/>
        <w:rPr>
          <w:lang w:eastAsia="ko-KR"/>
        </w:rPr>
      </w:pPr>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p>
    <w:p w14:paraId="13A4D65A" w14:textId="77777777" w:rsidR="00CE7787" w:rsidRPr="009C5807" w:rsidRDefault="00CE7787" w:rsidP="00CE7787">
      <w:pPr>
        <w:pStyle w:val="Heading3"/>
      </w:pPr>
      <w:r w:rsidRPr="009C5807">
        <w:rPr>
          <w:rFonts w:hint="eastAsia"/>
        </w:rPr>
        <w:t>1</w:t>
      </w:r>
      <w:r w:rsidRPr="009C5807">
        <w:t>2.3</w:t>
      </w:r>
      <w:r>
        <w:t>A</w:t>
      </w:r>
      <w:r w:rsidRPr="009C5807">
        <w:t>.1</w:t>
      </w:r>
      <w:r w:rsidRPr="009C5807">
        <w:tab/>
        <w:t>Introduction</w:t>
      </w:r>
    </w:p>
    <w:p w14:paraId="35C000FB" w14:textId="77777777" w:rsidR="00CE7787" w:rsidRDefault="00CE7787" w:rsidP="00CE7787">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1F25F33" w14:textId="77777777" w:rsidR="00CE7787" w:rsidRPr="009C5807" w:rsidRDefault="00CE7787" w:rsidP="00CE7787">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6A3ADBFA" w14:textId="77777777" w:rsidR="00CE7787" w:rsidRPr="009C5807" w:rsidRDefault="00CE7787" w:rsidP="00CE7787">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6F15E55A" w14:textId="77777777" w:rsidR="00CE7787" w:rsidRPr="009C5807" w:rsidRDefault="00CE7787" w:rsidP="00CE7787">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360C9E3D" w14:textId="77777777" w:rsidR="00CE7787" w:rsidRDefault="00CE7787" w:rsidP="00CE7787">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1D1F5D68"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574F310D"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B50CBFC" w14:textId="40E99D6C" w:rsidR="002D0398" w:rsidRDefault="002D0398" w:rsidP="002D0398">
      <w:pPr>
        <w:pStyle w:val="B10"/>
      </w:pPr>
      <w:r>
        <w:t>-</w:t>
      </w:r>
      <w:r>
        <w:tab/>
        <w:t>out of coverage on the NR sidelink carrier and in coverage with a serving cell on a NR non- sidelink carrier.</w:t>
      </w:r>
    </w:p>
    <w:p w14:paraId="40E6EA3A"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75B4893C" w14:textId="77777777" w:rsidR="00CE7787" w:rsidRPr="009C5807" w:rsidRDefault="00CE7787" w:rsidP="00CE7787">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A01BEA8" w14:textId="551F4D67" w:rsidR="00CE7787" w:rsidRDefault="001E28F4" w:rsidP="00CE7787">
      <w:pPr>
        <w:pStyle w:val="B10"/>
      </w:pPr>
      <w:r w:rsidRPr="009C5807">
        <w:t>-</w:t>
      </w:r>
      <w:r w:rsidRPr="009C5807">
        <w:tab/>
        <w:t>out of coverage on the NR sidelink carrier and in</w:t>
      </w:r>
      <w:r>
        <w:t xml:space="preserve"> </w:t>
      </w:r>
      <w:r w:rsidRPr="009C5807">
        <w:t>coverage with a serving cell on a LTE non-sidelink carrier</w:t>
      </w:r>
      <w:r>
        <w:t>.</w:t>
      </w:r>
    </w:p>
    <w:p w14:paraId="1FFBF040"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1F3C8A17"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31CF6363" w14:textId="327F768F" w:rsidR="00A5412F" w:rsidRDefault="00A5412F" w:rsidP="00A5412F">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 xml:space="preserve">sidelink </w:t>
      </w:r>
      <w:r w:rsidRPr="009C5807">
        <w:t>carrier</w:t>
      </w:r>
      <w:r>
        <w:t>.</w:t>
      </w:r>
    </w:p>
    <w:p w14:paraId="35A72AF3" w14:textId="77777777" w:rsidR="00CE7787" w:rsidRPr="00EA4EBB" w:rsidRDefault="00CE7787" w:rsidP="00CE7787">
      <w:pPr>
        <w:pStyle w:val="Heading4"/>
      </w:pPr>
      <w:r w:rsidRPr="00EA4EBB">
        <w:rPr>
          <w:rFonts w:hint="eastAsia"/>
        </w:rPr>
        <w:lastRenderedPageBreak/>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69278CEF" w14:textId="77777777" w:rsidR="00CE7787" w:rsidRPr="009C5807" w:rsidRDefault="00CE7787" w:rsidP="00CE7787">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2D5692CE" w14:textId="77777777" w:rsidR="00CE7787" w:rsidRPr="009C5807" w:rsidRDefault="00CE7787" w:rsidP="00CE7787">
      <w:pPr>
        <w:pStyle w:val="B10"/>
      </w:pPr>
      <w:r>
        <w:t>-</w:t>
      </w:r>
      <w:r>
        <w:tab/>
      </w:r>
      <w:r w:rsidRPr="009C5807">
        <w:t>in any cell selection state</w:t>
      </w:r>
      <w:r w:rsidRPr="009C5807">
        <w:rPr>
          <w:rFonts w:hint="eastAsia"/>
        </w:rPr>
        <w:t>, or</w:t>
      </w:r>
    </w:p>
    <w:p w14:paraId="18F9E029" w14:textId="4C5F49D6" w:rsidR="0066301D" w:rsidRPr="009C5807" w:rsidRDefault="0066301D" w:rsidP="0066301D">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t>.</w:t>
      </w:r>
    </w:p>
    <w:p w14:paraId="5E7B6DD8" w14:textId="77777777" w:rsidR="00CE7787" w:rsidRPr="009C5807" w:rsidRDefault="00CE7787" w:rsidP="00CE7787">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031CF23" w14:textId="77777777" w:rsidR="00CE7787" w:rsidRDefault="00CE7787" w:rsidP="00CE7787">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vertAlign w:val="subscript"/>
        </w:rPr>
        <w:t>_CCA</w:t>
      </w:r>
      <w:r>
        <w:rPr>
          <w:rFonts w:cs="v4.2.0"/>
        </w:rPr>
        <w:t xml:space="preserve">, as shown in </w:t>
      </w:r>
      <w:r>
        <w:t>Table 12.3A.1.4-1 when the SyncRef UE is transmitting S-SSB on a carrier frequency subject to CCA.</w:t>
      </w:r>
    </w:p>
    <w:p w14:paraId="51E4391F" w14:textId="77777777" w:rsidR="00CE7787" w:rsidRPr="008424ED" w:rsidRDefault="00CE7787" w:rsidP="00CE7787">
      <w:pPr>
        <w:pStyle w:val="TH"/>
        <w:rPr>
          <w:rFonts w:cs="v4.2.0"/>
        </w:rPr>
      </w:pPr>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E7787" w:rsidRPr="003855C5" w14:paraId="0D5E937F" w14:textId="77777777" w:rsidTr="00661C8B">
        <w:trPr>
          <w:cantSplit/>
          <w:jc w:val="center"/>
        </w:trPr>
        <w:tc>
          <w:tcPr>
            <w:tcW w:w="2114" w:type="pct"/>
          </w:tcPr>
          <w:p w14:paraId="3B703813" w14:textId="77777777" w:rsidR="00CE7787" w:rsidRPr="00590F6E" w:rsidRDefault="00CE7787"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B23F443" w14:textId="77777777" w:rsidR="00CE7787" w:rsidRPr="00590F6E" w:rsidRDefault="00CE7787" w:rsidP="00661C8B">
            <w:pPr>
              <w:pStyle w:val="TAH"/>
            </w:pPr>
            <w:r w:rsidRPr="003855C5">
              <w:t>T</w:t>
            </w:r>
            <w:r w:rsidRPr="003855C5">
              <w:rPr>
                <w:vertAlign w:val="subscript"/>
              </w:rPr>
              <w:t>evaluate,SLSS</w:t>
            </w:r>
            <w:r>
              <w:rPr>
                <w:vertAlign w:val="subscript"/>
              </w:rPr>
              <w:t xml:space="preserve">_CCA </w:t>
            </w:r>
            <w:r w:rsidRPr="001F412C">
              <w:t>[</w:t>
            </w:r>
            <w:r>
              <w:t>m</w:t>
            </w:r>
            <w:r w:rsidRPr="001F412C">
              <w:t>s]</w:t>
            </w:r>
          </w:p>
        </w:tc>
      </w:tr>
      <w:tr w:rsidR="00CE7787" w:rsidRPr="003855C5" w14:paraId="4B57231E" w14:textId="77777777" w:rsidTr="00661C8B">
        <w:trPr>
          <w:cantSplit/>
          <w:jc w:val="center"/>
        </w:trPr>
        <w:tc>
          <w:tcPr>
            <w:tcW w:w="2114" w:type="pct"/>
          </w:tcPr>
          <w:p w14:paraId="004D2ADC" w14:textId="77777777" w:rsidR="00CE7787" w:rsidRPr="003855C5" w:rsidRDefault="00CE7787" w:rsidP="00661C8B">
            <w:pPr>
              <w:pStyle w:val="TAC"/>
              <w:rPr>
                <w:lang w:eastAsia="ko-KR"/>
              </w:rPr>
            </w:pPr>
            <w:r w:rsidRPr="003855C5">
              <w:t>No SL-DRX</w:t>
            </w:r>
          </w:p>
        </w:tc>
        <w:tc>
          <w:tcPr>
            <w:tcW w:w="2886" w:type="pct"/>
          </w:tcPr>
          <w:p w14:paraId="2B71E47C" w14:textId="77777777" w:rsidR="00CE7787" w:rsidRPr="003855C5" w:rsidRDefault="00CE7787" w:rsidP="00661C8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66301D" w:rsidRPr="003855C5" w14:paraId="7EA67711" w14:textId="77777777" w:rsidTr="00661C8B">
        <w:trPr>
          <w:cantSplit/>
          <w:jc w:val="center"/>
        </w:trPr>
        <w:tc>
          <w:tcPr>
            <w:tcW w:w="2114" w:type="pct"/>
          </w:tcPr>
          <w:p w14:paraId="68EB155B" w14:textId="7EA06A82" w:rsidR="0066301D" w:rsidRPr="003855C5" w:rsidRDefault="0066301D" w:rsidP="0066301D">
            <w:pPr>
              <w:pStyle w:val="TAC"/>
            </w:pPr>
            <w:r w:rsidRPr="003855C5">
              <w:t>SL-DRX cycle</w:t>
            </w:r>
            <w:r>
              <w:t xml:space="preserve"> </w:t>
            </w:r>
            <w:r w:rsidRPr="003855C5">
              <w:t>≤</w:t>
            </w:r>
            <w:r>
              <w:t xml:space="preserve"> 160</w:t>
            </w:r>
          </w:p>
        </w:tc>
        <w:tc>
          <w:tcPr>
            <w:tcW w:w="2886" w:type="pct"/>
          </w:tcPr>
          <w:p w14:paraId="1D9F2DA3" w14:textId="77777777" w:rsidR="0066301D" w:rsidRPr="003855C5" w:rsidRDefault="0066301D" w:rsidP="0066301D">
            <w:pPr>
              <w:pStyle w:val="TAC"/>
              <w:rPr>
                <w:snapToGrid w:val="0"/>
                <w:color w:val="000000"/>
              </w:rPr>
            </w:pPr>
            <w:r>
              <w:rPr>
                <w:rFonts w:eastAsia="SimSun"/>
                <w:color w:val="000000"/>
              </w:rPr>
              <w:t>(</w:t>
            </w:r>
            <w:r w:rsidRPr="00072916">
              <w:rPr>
                <w:rFonts w:eastAsia="SimSun"/>
                <w:color w:val="000000"/>
              </w:rPr>
              <w:t>4</w:t>
            </w:r>
            <w:r>
              <w:rPr>
                <w:rFonts w:eastAsia="SimSun"/>
                <w:color w:val="000000"/>
              </w:rPr>
              <w:t xml:space="preserve"> + L</w:t>
            </w:r>
            <w:r>
              <w:rPr>
                <w:vertAlign w:val="subscript"/>
                <w:lang w:eastAsia="ko-KR"/>
              </w:rPr>
              <w:t>SLSS</w:t>
            </w:r>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p>
        </w:tc>
      </w:tr>
      <w:tr w:rsidR="0066301D" w:rsidRPr="003855C5" w14:paraId="03F6CCD6" w14:textId="77777777" w:rsidTr="00661C8B">
        <w:trPr>
          <w:cantSplit/>
          <w:jc w:val="center"/>
        </w:trPr>
        <w:tc>
          <w:tcPr>
            <w:tcW w:w="2114" w:type="pct"/>
          </w:tcPr>
          <w:p w14:paraId="5332B180" w14:textId="6B230046" w:rsidR="0066301D" w:rsidRPr="003855C5" w:rsidRDefault="0066301D" w:rsidP="0066301D">
            <w:pPr>
              <w:pStyle w:val="TAC"/>
              <w:rPr>
                <w:snapToGrid w:val="0"/>
              </w:rPr>
            </w:pPr>
            <w:r w:rsidRPr="003855C5">
              <w:t>SL-DRX cycle</w:t>
            </w:r>
            <w:r>
              <w:t xml:space="preserve"> &gt; 160</w:t>
            </w:r>
          </w:p>
        </w:tc>
        <w:tc>
          <w:tcPr>
            <w:tcW w:w="2886" w:type="pct"/>
          </w:tcPr>
          <w:p w14:paraId="5AD04BBF" w14:textId="77777777" w:rsidR="0066301D" w:rsidRPr="003855C5" w:rsidRDefault="0066301D" w:rsidP="0066301D">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CE7787" w:rsidRPr="003855C5" w14:paraId="44B44C7E" w14:textId="77777777" w:rsidTr="00661C8B">
        <w:trPr>
          <w:cantSplit/>
          <w:jc w:val="center"/>
        </w:trPr>
        <w:tc>
          <w:tcPr>
            <w:tcW w:w="5000" w:type="pct"/>
            <w:gridSpan w:val="2"/>
          </w:tcPr>
          <w:p w14:paraId="2E1CD72E" w14:textId="77777777" w:rsidR="00CE7787" w:rsidRDefault="00CE7787" w:rsidP="00661C8B">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377C459" w14:textId="77777777" w:rsidR="00CE7787" w:rsidRPr="005B55E4" w:rsidRDefault="00CE7787" w:rsidP="00661C8B">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t>T</w:t>
            </w:r>
            <w:r w:rsidRPr="00A85455">
              <w:rPr>
                <w:vertAlign w:val="subscript"/>
              </w:rPr>
              <w:t>evaluate,SLSS_CCA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53E76686" w14:textId="77777777" w:rsidR="00CE7787" w:rsidRDefault="00CE7787" w:rsidP="00CE7787">
      <w:pPr>
        <w:rPr>
          <w:rFonts w:cs="v4.2.0"/>
        </w:rPr>
      </w:pPr>
    </w:p>
    <w:p w14:paraId="6F54F9F8" w14:textId="77777777" w:rsidR="00CE7787" w:rsidRDefault="00CE7787" w:rsidP="00CE7787">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p>
    <w:p w14:paraId="2A069063" w14:textId="77777777" w:rsidR="00CE7787" w:rsidRPr="009C5807" w:rsidRDefault="00CE7787" w:rsidP="00CE7787">
      <w:r w:rsidRPr="009C5807">
        <w:t>If higher layer filtering for PSBCH-RSRP measurements is pre-configured, an additional delay in evaluation to initiate/cease SLSS transmissions can be expected.</w:t>
      </w:r>
    </w:p>
    <w:p w14:paraId="58DDF204" w14:textId="77777777" w:rsidR="00CE7787" w:rsidRPr="009C5807" w:rsidRDefault="00CE7787" w:rsidP="00CE7787">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9A6B4E" w14:textId="77777777" w:rsidR="00CE7787" w:rsidRPr="009C5807" w:rsidRDefault="00CE7787" w:rsidP="00CE7787">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0135FBC" w14:textId="77777777" w:rsidR="00CE7787" w:rsidRDefault="00CE7787" w:rsidP="00CE7787">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00911F77" w14:textId="77777777" w:rsidR="00CE7787" w:rsidRPr="009C5807" w:rsidRDefault="00CE7787" w:rsidP="00CE7787"/>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lastRenderedPageBreak/>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lastRenderedPageBreak/>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4B0F61B" w14:textId="77777777" w:rsidR="001F1502" w:rsidRDefault="001F1502" w:rsidP="009E6A2E">
      <w:pPr>
        <w:rPr>
          <w:noProof/>
          <w:lang w:eastAsia="zh-CN"/>
        </w:rPr>
      </w:pPr>
    </w:p>
    <w:p w14:paraId="4D529B55" w14:textId="77777777" w:rsidR="001F1502" w:rsidRPr="009C5807" w:rsidRDefault="001F1502" w:rsidP="001F1502">
      <w:pPr>
        <w:pStyle w:val="Heading2"/>
        <w:rPr>
          <w:lang w:eastAsia="ko-KR"/>
        </w:rPr>
      </w:pPr>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p>
    <w:p w14:paraId="751DFC45" w14:textId="77777777" w:rsidR="001F1502" w:rsidRPr="009C5807" w:rsidRDefault="001F1502" w:rsidP="001F1502">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A63CE97" w14:textId="77777777" w:rsidR="001F1502" w:rsidRPr="009C5807" w:rsidRDefault="001F1502" w:rsidP="001F1502">
      <w:r w:rsidRPr="009C5807">
        <w:t>A SyncRef UE is considered to be detectable when</w:t>
      </w:r>
    </w:p>
    <w:p w14:paraId="01F94383" w14:textId="77777777" w:rsidR="001F1502" w:rsidRPr="009C5807" w:rsidRDefault="001F1502" w:rsidP="001F1502">
      <w:pPr>
        <w:pStyle w:val="B10"/>
      </w:pPr>
      <w:r w:rsidRPr="009C5807">
        <w:t>-</w:t>
      </w:r>
      <w:r w:rsidRPr="009C5807">
        <w:tab/>
        <w:t xml:space="preserve">PSBCH-RSRP related side conditions given in </w:t>
      </w:r>
      <w:r>
        <w:t>Clause</w:t>
      </w:r>
      <w:r w:rsidRPr="009C5807">
        <w:t xml:space="preserve"> 10 are fulfilled for a corresponding Band,</w:t>
      </w:r>
    </w:p>
    <w:p w14:paraId="529FA519" w14:textId="77777777" w:rsidR="001F1502" w:rsidRPr="009C5807" w:rsidRDefault="001F1502" w:rsidP="001F1502">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518D85E0" w14:textId="77777777" w:rsidR="001F1502" w:rsidRPr="009C5807" w:rsidRDefault="001F1502" w:rsidP="001F1502">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3D55D265" w14:textId="77777777" w:rsidR="001F1502" w:rsidRPr="009C5807" w:rsidRDefault="001F1502" w:rsidP="001F1502">
      <w:pPr>
        <w:pStyle w:val="B10"/>
        <w:rPr>
          <w:lang w:eastAsia="zh-CN"/>
        </w:rPr>
      </w:pPr>
      <w:r w:rsidRPr="009C5807">
        <w:t>-</w:t>
      </w:r>
      <w:r w:rsidRPr="009C5807">
        <w:tab/>
      </w:r>
      <w:r w:rsidRPr="009C5807">
        <w:rPr>
          <w:lang w:eastAsia="zh-CN"/>
        </w:rPr>
        <w:t>UE is synchronized to GNSS directly,</w:t>
      </w:r>
    </w:p>
    <w:p w14:paraId="20753560" w14:textId="77777777" w:rsidR="001F1502" w:rsidRPr="009C5807" w:rsidRDefault="001F1502" w:rsidP="001F1502">
      <w:pPr>
        <w:pStyle w:val="B20"/>
        <w:rPr>
          <w:lang w:eastAsia="zh-CN"/>
        </w:rPr>
      </w:pPr>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p>
    <w:p w14:paraId="4B8D5EB1" w14:textId="77777777" w:rsidR="001F1502" w:rsidRPr="009C5807" w:rsidRDefault="001F1502" w:rsidP="001F1502">
      <w:pPr>
        <w:pStyle w:val="B10"/>
        <w:rPr>
          <w:lang w:eastAsia="zh-CN"/>
        </w:rPr>
      </w:pPr>
      <w:r w:rsidRPr="009C5807">
        <w:t>-</w:t>
      </w:r>
      <w:r w:rsidRPr="009C5807">
        <w:tab/>
      </w:r>
      <w:r w:rsidRPr="009C5807">
        <w:rPr>
          <w:lang w:eastAsia="zh-CN"/>
        </w:rPr>
        <w:t>UE is synchronized to a SyncRef UE that is synchronized to GNSS directly or in-directly,</w:t>
      </w:r>
    </w:p>
    <w:p w14:paraId="09769CB2" w14:textId="4E0F299E" w:rsidR="001F1502" w:rsidRPr="009C5807" w:rsidRDefault="000D738C" w:rsidP="001F1502">
      <w:pPr>
        <w:pStyle w:val="B20"/>
        <w:rPr>
          <w:lang w:eastAsia="zh-CN"/>
        </w:rPr>
      </w:pPr>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rPr>
          <w:lang w:eastAsia="zh-CN"/>
        </w:rPr>
        <w:t>]</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w:t>
      </w:r>
    </w:p>
    <w:p w14:paraId="26661DD3" w14:textId="77777777" w:rsidR="001F1502" w:rsidRPr="005D1397" w:rsidRDefault="001F1502" w:rsidP="001F1502">
      <w:pPr>
        <w:pStyle w:val="B10"/>
        <w:ind w:left="284"/>
        <w:rPr>
          <w:lang w:eastAsia="zh-CN"/>
        </w:rPr>
      </w:pPr>
      <w:r>
        <w:t>For</w:t>
      </w:r>
      <w:r w:rsidRPr="009C5807">
        <w:rPr>
          <w:lang w:eastAsia="zh-CN"/>
        </w:rPr>
        <w:t xml:space="preserve"> other case</w:t>
      </w:r>
      <w:r>
        <w:rPr>
          <w:lang w:eastAsia="zh-CN"/>
        </w:rPr>
        <w:t>s</w:t>
      </w:r>
    </w:p>
    <w:p w14:paraId="3692F43B" w14:textId="77777777" w:rsidR="001F1502" w:rsidRPr="005D1397" w:rsidRDefault="001F1502" w:rsidP="001F1502">
      <w:pPr>
        <w:pStyle w:val="B20"/>
        <w:ind w:left="568"/>
        <w:rPr>
          <w:lang w:eastAsia="zh-CN"/>
        </w:rPr>
      </w:pPr>
      <w:r w:rsidRPr="009C5807">
        <w:rPr>
          <w:lang w:eastAsia="zh-CN"/>
        </w:rPr>
        <w:t>-</w:t>
      </w:r>
      <w:r w:rsidRPr="009C5807">
        <w:rPr>
          <w:lang w:eastAsia="zh-CN"/>
        </w:rPr>
        <w:tab/>
      </w:r>
      <w:r>
        <w:rPr>
          <w:lang w:eastAsia="zh-CN"/>
        </w:rPr>
        <w:t>When UE is in non-SL-DRX</w:t>
      </w:r>
    </w:p>
    <w:p w14:paraId="3EB04756" w14:textId="20E7B3FE" w:rsidR="001F1502" w:rsidRPr="009C5807" w:rsidRDefault="000D738C"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lastRenderedPageBreak/>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w:t>
      </w:r>
      <w:r w:rsidRPr="00767080">
        <w:rPr>
          <w:lang w:eastAsia="zh-CN"/>
        </w:rPr>
        <w:t>drop its sidelink data and SLSS transmissions at most in an aggregated window of 480ms</w:t>
      </w:r>
      <w:r w:rsidRPr="009C5807">
        <w:rPr>
          <w:lang w:eastAsia="zh-CN"/>
        </w:rPr>
        <w:t xml:space="preserve">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 xml:space="preserve">. Only </w:t>
      </w:r>
      <w:r>
        <w:rPr>
          <w:lang w:val="en-US" w:eastAsia="ko-KR"/>
        </w:rPr>
        <w:t xml:space="preserve">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t>
      </w:r>
      <w:r>
        <w:rPr>
          <w:rFonts w:hint="eastAsia"/>
          <w:lang w:eastAsia="ko-KR"/>
        </w:rPr>
        <w:t>when</w:t>
      </w:r>
      <w:r>
        <w:rPr>
          <w:lang w:eastAsia="zh-CN"/>
        </w:rPr>
        <w:t xml:space="preserve">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0BAD8829" w14:textId="7B00327E" w:rsidR="001F1502" w:rsidRDefault="003B12BC" w:rsidP="001F1502">
      <w:pPr>
        <w:pStyle w:val="B20"/>
        <w:rPr>
          <w:lang w:eastAsia="zh-CN"/>
        </w:rPr>
      </w:pPr>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p>
    <w:p w14:paraId="1B4D3F2D"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7D7D5040" w14:textId="29DFAF7E" w:rsidR="001F1502" w:rsidRDefault="00753268" w:rsidP="001F1502">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Pr>
          <w:rFonts w:eastAsia="Malgun Gothic"/>
          <w:vertAlign w:val="subscript"/>
        </w:rPr>
        <w:t>_CCA</w:t>
      </w:r>
      <w:r w:rsidRPr="009C5807">
        <w:rPr>
          <w:rFonts w:eastAsia="Malgun Gothic"/>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w:t>
      </w:r>
      <w:r w:rsidRPr="001D490D">
        <w:rPr>
          <w:lang w:eastAsia="zh-CN"/>
        </w:rPr>
        <w:t xml:space="preserve">SSB periods selected for </w:t>
      </w:r>
      <w:r w:rsidRPr="004467E4">
        <w:rPr>
          <w:lang w:eastAsia="zh-CN"/>
        </w:rPr>
        <w:t>SyncRefUE identification are available during the T</w:t>
      </w:r>
      <w:r w:rsidRPr="004467E4">
        <w:rPr>
          <w:vertAlign w:val="subscript"/>
          <w:lang w:eastAsia="zh-CN"/>
        </w:rPr>
        <w:t>detect,SyncRef UE_V2X_CCA</w:t>
      </w:r>
      <w:r w:rsidRPr="004467E4">
        <w:rPr>
          <w:lang w:eastAsia="zh-CN"/>
        </w:rPr>
        <w:t xml:space="preserve"> seconds.</w:t>
      </w:r>
      <w:r>
        <w:rPr>
          <w:lang w:eastAsia="zh-CN"/>
        </w:rPr>
        <w:t xml:space="preserve"> </w:t>
      </w:r>
      <w:r w:rsidRPr="004467E4">
        <w:rPr>
          <w:rFonts w:eastAsia="Malgun Gothic"/>
        </w:rPr>
        <w:t>T</w:t>
      </w:r>
      <w:r w:rsidRPr="004467E4">
        <w:rPr>
          <w:rFonts w:eastAsia="Malgun Gothic"/>
          <w:vertAlign w:val="subscript"/>
        </w:rPr>
        <w:t>detect,SyncRef UE_V2X</w:t>
      </w:r>
      <w:r>
        <w:rPr>
          <w:rFonts w:eastAsia="Malgun Gothic"/>
          <w:vertAlign w:val="subscript"/>
        </w:rPr>
        <w:t>_CCA</w:t>
      </w:r>
      <w:r w:rsidRPr="004467E4">
        <w:rPr>
          <w:rFonts w:eastAsia="Malgun Gothic"/>
        </w:rPr>
        <w:t xml:space="preserve"> is defined as </w:t>
      </w:r>
      <w:r w:rsidRPr="001D490D">
        <w:rPr>
          <w:lang w:eastAsia="zh-CN"/>
        </w:rPr>
        <w:t xml:space="preserve">8 </w:t>
      </w:r>
      <w:r w:rsidRPr="001D490D">
        <w:rPr>
          <w:rFonts w:eastAsia="Malgun Gothic"/>
        </w:rPr>
        <w:t xml:space="preserve">seconds at </w:t>
      </w:r>
      <w:r w:rsidRPr="001D490D">
        <w:rPr>
          <w:lang w:eastAsia="zh-CN"/>
        </w:rPr>
        <w:t>S-SSB</w:t>
      </w:r>
      <w:r w:rsidRPr="001D490D">
        <w:rPr>
          <w:rFonts w:eastAsia="Malgun Gothic"/>
        </w:rPr>
        <w:t xml:space="preserve"> </w:t>
      </w:r>
      <w:r w:rsidRPr="001D490D">
        <w:rPr>
          <w:lang w:val="en-US"/>
        </w:rPr>
        <w:t>Ê</w:t>
      </w:r>
      <w:r w:rsidRPr="001D490D">
        <w:rPr>
          <w:rFonts w:eastAsia="Malgun Gothic"/>
        </w:rPr>
        <w:t xml:space="preserve">s/Iot </w:t>
      </w:r>
      <w:r w:rsidRPr="009C5807">
        <w:rPr>
          <w:lang w:eastAsia="zh-CN"/>
        </w:rPr>
        <w:t>≥</w:t>
      </w:r>
      <w:r>
        <w:rPr>
          <w:lang w:eastAsia="zh-CN"/>
        </w:rPr>
        <w:t xml:space="preserve"> </w:t>
      </w:r>
      <w:r w:rsidRPr="001D490D">
        <w:rPr>
          <w:lang w:eastAsia="zh-CN"/>
        </w:rPr>
        <w:t xml:space="preserve">0 </w:t>
      </w:r>
      <w:r w:rsidRPr="001D490D">
        <w:rPr>
          <w:rFonts w:eastAsia="Malgun Gothic"/>
        </w:rPr>
        <w:t>dB, provided that the sidelink UE is allowed to drop a maximum</w:t>
      </w:r>
      <w:r w:rsidRPr="009C5807">
        <w:rPr>
          <w:rFonts w:eastAsia="Malgun Gothic"/>
        </w:rPr>
        <w:t xml:space="preserve"> of </w:t>
      </w:r>
      <w:r w:rsidRPr="009C5807">
        <w:rPr>
          <w:lang w:eastAsia="zh-CN"/>
        </w:rPr>
        <w:t xml:space="preserve">6 </w:t>
      </w:r>
      <w:r w:rsidRPr="009C5807">
        <w:rPr>
          <w:rFonts w:eastAsia="Malgun Gothic"/>
        </w:rPr>
        <w:t xml:space="preserve">% of its </w:t>
      </w:r>
      <w:r>
        <w:rPr>
          <w:rFonts w:eastAsia="Malgun Gothic"/>
        </w:rPr>
        <w:t>sidelink</w:t>
      </w:r>
      <w:r w:rsidRPr="009C5807">
        <w:rPr>
          <w:rFonts w:eastAsia="Malgun Gothic"/>
        </w:rPr>
        <w:t xml:space="preserve"> data and SLSS transmissions for the purpose of selection/reselection to the SyncRef UE</w:t>
      </w:r>
      <w:r>
        <w:rPr>
          <w:rFonts w:eastAsia="Malgun Gothic"/>
        </w:rPr>
        <w:t xml:space="preserve">. </w:t>
      </w:r>
      <w:r>
        <w:rPr>
          <w:lang w:val="en-US" w:eastAsia="ko-KR"/>
        </w:rPr>
        <w:t xml:space="preserve">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4B7C9C36" w14:textId="3D557BD8" w:rsidR="001F1502" w:rsidRDefault="00E81DBF" w:rsidP="001F1502">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0681B24A"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38A17F39"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269A8C58" w14:textId="77777777" w:rsidR="001F1502" w:rsidRPr="009C5807" w:rsidRDefault="001F1502" w:rsidP="001F1502">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1206CF42" w14:textId="77777777" w:rsidR="001F1502" w:rsidRPr="005D1397" w:rsidRDefault="001F1502" w:rsidP="001F1502">
      <w:pPr>
        <w:pStyle w:val="B10"/>
        <w:rPr>
          <w:lang w:eastAsia="zh-CN"/>
        </w:rPr>
      </w:pPr>
      <w:r w:rsidRPr="009C5807">
        <w:rPr>
          <w:lang w:eastAsia="zh-CN"/>
        </w:rPr>
        <w:t>-</w:t>
      </w:r>
      <w:r w:rsidRPr="009C5807">
        <w:rPr>
          <w:lang w:eastAsia="zh-CN"/>
        </w:rPr>
        <w:tab/>
      </w:r>
      <w:r>
        <w:rPr>
          <w:lang w:eastAsia="zh-CN"/>
        </w:rPr>
        <w:t>When UE is in non-SL-DRX</w:t>
      </w:r>
    </w:p>
    <w:p w14:paraId="2A49CECD" w14:textId="626D3B7F" w:rsidR="001F1502" w:rsidRPr="001D490D" w:rsidRDefault="009D3195" w:rsidP="001F1502">
      <w:pPr>
        <w:pStyle w:val="B20"/>
        <w:rPr>
          <w:rFonts w:eastAsia="Malgun Gothic"/>
        </w:rPr>
      </w:pPr>
      <w:r w:rsidRPr="009C5807">
        <w:t>-</w:t>
      </w:r>
      <w:r w:rsidRPr="009C5807">
        <w:tab/>
      </w:r>
      <w:r w:rsidRPr="001D490D">
        <w:rPr>
          <w:rFonts w:eastAsia="Malgun Gothic"/>
        </w:rPr>
        <w:t>UE shall be able to identify newly detectable intra-frequency SyncRef UE within 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seconds if the SyncRef UE meets the selection/reselection criterion defined in TS 38.331[2]</w:t>
      </w:r>
      <w:r w:rsidRPr="004467E4">
        <w:rPr>
          <w:rFonts w:eastAsia="Malgun Gothic"/>
        </w:rPr>
        <w:t xml:space="preserve"> </w:t>
      </w:r>
      <w:r w:rsidRPr="004467E4">
        <w:rPr>
          <w:lang w:eastAsia="zh-CN"/>
        </w:rPr>
        <w:t xml:space="preserve">and all S-SSB periods selected for </w:t>
      </w:r>
      <w:r w:rsidRPr="001D490D">
        <w:rPr>
          <w:lang w:eastAsia="zh-CN"/>
        </w:rPr>
        <w:t>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rFonts w:eastAsia="Malgun Gothic"/>
        </w:rPr>
        <w:t>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is defined as </w:t>
      </w:r>
      <w:r w:rsidRPr="001D490D">
        <w:rPr>
          <w:lang w:eastAsia="zh-CN"/>
        </w:rPr>
        <w:t>8</w:t>
      </w:r>
      <w:r w:rsidRPr="001D490D">
        <w:rPr>
          <w:rFonts w:eastAsia="Malgun Gothic"/>
        </w:rPr>
        <w:t xml:space="preserve"> seconds at SCH Es/Iot </w:t>
      </w:r>
      <w:r w:rsidRPr="009C5807">
        <w:rPr>
          <w:lang w:eastAsia="zh-CN"/>
        </w:rPr>
        <w:t>≥</w:t>
      </w:r>
      <w:r>
        <w:rPr>
          <w:lang w:eastAsia="zh-CN"/>
        </w:rPr>
        <w:t xml:space="preserve"> </w:t>
      </w:r>
      <w:r w:rsidRPr="001D490D">
        <w:rPr>
          <w:lang w:eastAsia="zh-CN"/>
        </w:rPr>
        <w:t xml:space="preserve">0 </w:t>
      </w:r>
      <w:r w:rsidRPr="001D490D">
        <w:rPr>
          <w:rFonts w:eastAsia="Malgun Gothic"/>
        </w:rPr>
        <w:t xml:space="preserve">dB, provided that the sidelink UE is allowed to drop a maximum of </w:t>
      </w:r>
      <w:r w:rsidRPr="001D490D">
        <w:rPr>
          <w:lang w:eastAsia="zh-CN"/>
        </w:rPr>
        <w:t xml:space="preserve">6 </w:t>
      </w:r>
      <w:r w:rsidRPr="001D490D">
        <w:rPr>
          <w:rFonts w:eastAsia="Malgun Gothic"/>
        </w:rPr>
        <w:t>% of its sidelink data and SLSS transmissions for the purpose of selection/reselection to the SyncRef UE.</w:t>
      </w:r>
      <w:r>
        <w:rPr>
          <w:rFonts w:eastAsia="Malgun Gothic"/>
        </w:rPr>
        <w:t xml:space="preserve"> </w:t>
      </w:r>
      <w:r w:rsidRPr="001D490D">
        <w:rPr>
          <w:lang w:eastAsia="zh-CN"/>
        </w:rPr>
        <w:t xml:space="preserve">When GNSS is not available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6C8F4E4F" w14:textId="23C9E99F" w:rsidR="001F1502" w:rsidRDefault="009D3195" w:rsidP="001F1502">
      <w:pPr>
        <w:pStyle w:val="B20"/>
      </w:pPr>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Pr>
          <w:vertAlign w:val="subscript"/>
        </w:rPr>
        <w:t>_CCA</w:t>
      </w:r>
      <w:r w:rsidRPr="009C5807">
        <w:t xml:space="preserve"> for the purpose of selection/reselection to the SyncRef UE.</w:t>
      </w:r>
    </w:p>
    <w:p w14:paraId="50BC239C"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5CAEFBB3" w14:textId="5449ABCB" w:rsidR="001F1502" w:rsidRDefault="009D3195"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Pr>
          <w:lang w:eastAsia="zh-CN"/>
        </w:rPr>
        <w:t xml:space="preserve"> 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 xml:space="preserve">detect,SyncRef </w:t>
      </w:r>
      <w:r w:rsidRPr="009C5807">
        <w:rPr>
          <w:vertAlign w:val="subscript"/>
          <w:lang w:eastAsia="zh-CN"/>
        </w:rPr>
        <w:lastRenderedPageBreak/>
        <w:t>UE_V2X</w:t>
      </w:r>
      <w:r>
        <w:rPr>
          <w:vertAlign w:val="subscript"/>
          <w:lang w:eastAsia="zh-CN"/>
        </w:rPr>
        <w:t>_CCA</w:t>
      </w:r>
      <w:r w:rsidRPr="009C5807">
        <w:rPr>
          <w:lang w:eastAsia="zh-CN"/>
        </w:rPr>
        <w:t xml:space="preserve"> for the purpose of selection/reselection to the SyncRef UE</w:t>
      </w:r>
      <w:r>
        <w:rPr>
          <w:lang w:eastAsia="zh-CN"/>
        </w:rPr>
        <w:t xml:space="preserve">. </w:t>
      </w:r>
      <w:r w:rsidRPr="001D490D">
        <w:rPr>
          <w:lang w:eastAsia="zh-CN"/>
        </w:rPr>
        <w:t>When GNSS is not available</w:t>
      </w:r>
      <w:r>
        <w:rPr>
          <w:lang w:eastAsia="zh-CN"/>
        </w:rPr>
        <w:t xml:space="preserv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3FFAEEAC" w14:textId="0D2F74A8" w:rsidR="001F1502" w:rsidRDefault="009D3195" w:rsidP="001F1502">
      <w:pPr>
        <w:pStyle w:val="B20"/>
        <w:rPr>
          <w:lang w:eastAsia="zh-CN"/>
        </w:rPr>
      </w:pP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18A324DD"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5C9E6BC"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6DA599D4" w14:textId="62D0B130" w:rsidR="001F1502" w:rsidRDefault="00F37CCC" w:rsidP="001F1502">
      <w:r>
        <w:rPr>
          <w:lang w:eastAsia="zh-CN"/>
        </w:rPr>
        <w:t xml:space="preserve">The </w:t>
      </w: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Pr>
          <w:vertAlign w:val="subscript"/>
        </w:rPr>
        <w:t>_CCA</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050B4A90" w14:textId="77777777" w:rsidR="001F1502" w:rsidRPr="009C5807" w:rsidRDefault="001F1502" w:rsidP="001F1502">
      <w:pPr>
        <w:pStyle w:val="TH"/>
      </w:pPr>
      <w:r w:rsidRPr="009C5807">
        <w:t xml:space="preserve">Table </w:t>
      </w:r>
      <w:r w:rsidRPr="009C5807">
        <w:rPr>
          <w:rFonts w:hint="eastAsia"/>
        </w:rPr>
        <w:t>1</w:t>
      </w:r>
      <w:r w:rsidRPr="009C5807">
        <w:t>2.</w:t>
      </w:r>
      <w:r>
        <w:t>4A</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F1502" w:rsidRPr="003855C5" w14:paraId="75491818" w14:textId="77777777" w:rsidTr="00661C8B">
        <w:trPr>
          <w:cantSplit/>
          <w:jc w:val="center"/>
        </w:trPr>
        <w:tc>
          <w:tcPr>
            <w:tcW w:w="2114" w:type="pct"/>
          </w:tcPr>
          <w:p w14:paraId="1D382332" w14:textId="77777777" w:rsidR="001F1502" w:rsidRPr="00590F6E" w:rsidRDefault="001F1502"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0DAB0770" w14:textId="77777777" w:rsidR="001F1502" w:rsidRPr="00590F6E" w:rsidRDefault="001F1502" w:rsidP="00661C8B">
            <w:pPr>
              <w:pStyle w:val="TAH"/>
            </w:pPr>
            <w:r w:rsidRPr="00025B93">
              <w:rPr>
                <w:bCs/>
              </w:rPr>
              <w:t>T</w:t>
            </w:r>
            <w:r>
              <w:rPr>
                <w:bCs/>
                <w:vertAlign w:val="subscript"/>
              </w:rPr>
              <w:t>measure,P</w:t>
            </w:r>
            <w:r w:rsidRPr="00025B93">
              <w:rPr>
                <w:bCs/>
                <w:vertAlign w:val="subscript"/>
              </w:rPr>
              <w:t>SBCH-RSRP</w:t>
            </w:r>
            <w:r>
              <w:rPr>
                <w:bCs/>
                <w:vertAlign w:val="subscript"/>
              </w:rPr>
              <w:t>_CCA</w:t>
            </w:r>
            <w:r>
              <w:rPr>
                <w:bCs/>
                <w:vertAlign w:val="superscript"/>
              </w:rPr>
              <w:t>Note 3</w:t>
            </w:r>
            <w:r w:rsidRPr="00025B93">
              <w:rPr>
                <w:vertAlign w:val="subscript"/>
              </w:rPr>
              <w:t xml:space="preserve"> </w:t>
            </w:r>
            <w:r w:rsidRPr="001F412C">
              <w:t>[</w:t>
            </w:r>
            <w:r>
              <w:t>m</w:t>
            </w:r>
            <w:r w:rsidRPr="001F412C">
              <w:t>s]</w:t>
            </w:r>
          </w:p>
        </w:tc>
      </w:tr>
      <w:tr w:rsidR="001F1502" w:rsidRPr="003855C5" w14:paraId="772FFD3E" w14:textId="77777777" w:rsidTr="00661C8B">
        <w:trPr>
          <w:cantSplit/>
          <w:jc w:val="center"/>
        </w:trPr>
        <w:tc>
          <w:tcPr>
            <w:tcW w:w="2114" w:type="pct"/>
          </w:tcPr>
          <w:p w14:paraId="102E4AB5" w14:textId="77777777" w:rsidR="001F1502" w:rsidRPr="003855C5" w:rsidRDefault="001F1502" w:rsidP="00661C8B">
            <w:pPr>
              <w:pStyle w:val="TAC"/>
              <w:rPr>
                <w:lang w:eastAsia="ko-KR"/>
              </w:rPr>
            </w:pPr>
            <w:r w:rsidRPr="003855C5">
              <w:t>No SL-DRX</w:t>
            </w:r>
          </w:p>
        </w:tc>
        <w:tc>
          <w:tcPr>
            <w:tcW w:w="2886" w:type="pct"/>
          </w:tcPr>
          <w:p w14:paraId="5AF4AA24" w14:textId="77777777" w:rsidR="001F1502" w:rsidRPr="003855C5" w:rsidRDefault="001F1502" w:rsidP="00661C8B">
            <w:pPr>
              <w:pStyle w:val="TAC"/>
              <w:rPr>
                <w:lang w:eastAsia="ko-KR"/>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)*160</w:t>
            </w:r>
          </w:p>
        </w:tc>
      </w:tr>
      <w:tr w:rsidR="00F37CCC" w:rsidRPr="003855C5" w14:paraId="4EED5E20" w14:textId="77777777" w:rsidTr="00661C8B">
        <w:trPr>
          <w:cantSplit/>
          <w:jc w:val="center"/>
        </w:trPr>
        <w:tc>
          <w:tcPr>
            <w:tcW w:w="2114" w:type="pct"/>
          </w:tcPr>
          <w:p w14:paraId="07132F62" w14:textId="709B14EA" w:rsidR="00F37CCC" w:rsidRPr="003855C5" w:rsidRDefault="00F37CCC" w:rsidP="00F37CCC">
            <w:pPr>
              <w:pStyle w:val="TAC"/>
            </w:pPr>
            <w:r w:rsidRPr="003855C5">
              <w:t>SL-DRX cycle</w:t>
            </w:r>
            <w:r>
              <w:t xml:space="preserve"> </w:t>
            </w:r>
            <w:r w:rsidRPr="003855C5">
              <w:t>≤</w:t>
            </w:r>
            <w:r>
              <w:t xml:space="preserve"> 160</w:t>
            </w:r>
          </w:p>
        </w:tc>
        <w:tc>
          <w:tcPr>
            <w:tcW w:w="2886" w:type="pct"/>
          </w:tcPr>
          <w:p w14:paraId="060D7FD2" w14:textId="77777777" w:rsidR="00F37CCC" w:rsidRPr="003855C5" w:rsidRDefault="00F37CCC" w:rsidP="00F37CCC">
            <w:pPr>
              <w:pStyle w:val="TAC"/>
              <w:rPr>
                <w:snapToGrid w:val="0"/>
                <w:color w:val="000000"/>
              </w:rPr>
            </w:pPr>
            <w:r w:rsidRPr="00ED0ED7">
              <w:rPr>
                <w:lang w:eastAsia="ko-KR"/>
              </w:rPr>
              <w:t>(2 +</w:t>
            </w:r>
            <w:r w:rsidRPr="00ED0ED7">
              <w:rPr>
                <w:lang w:eastAsia="zh-CN"/>
              </w:rPr>
              <w:t xml:space="preserve"> </w:t>
            </w:r>
            <w:r>
              <w:rPr>
                <w:lang w:eastAsia="zh-CN"/>
              </w:rPr>
              <w:t>L</w:t>
            </w:r>
            <w:r w:rsidRPr="000A11E7">
              <w:rPr>
                <w:vertAlign w:val="subscript"/>
                <w:lang w:eastAsia="zh-CN"/>
              </w:rPr>
              <w:t>PSBCH</w:t>
            </w:r>
            <w:r w:rsidRPr="00ED0ED7">
              <w:rPr>
                <w:lang w:eastAsia="ko-KR"/>
              </w:rPr>
              <w:t>)*</w:t>
            </w:r>
            <w:r w:rsidRPr="00ED0ED7">
              <w:t>160</w:t>
            </w:r>
          </w:p>
        </w:tc>
      </w:tr>
      <w:tr w:rsidR="00F37CCC" w:rsidRPr="003855C5" w14:paraId="06011F00" w14:textId="77777777" w:rsidTr="00661C8B">
        <w:trPr>
          <w:cantSplit/>
          <w:jc w:val="center"/>
        </w:trPr>
        <w:tc>
          <w:tcPr>
            <w:tcW w:w="2114" w:type="pct"/>
          </w:tcPr>
          <w:p w14:paraId="0340CC5E" w14:textId="087E4494" w:rsidR="00F37CCC" w:rsidRPr="003855C5" w:rsidRDefault="00F37CCC" w:rsidP="00F37CCC">
            <w:pPr>
              <w:pStyle w:val="TAC"/>
              <w:rPr>
                <w:snapToGrid w:val="0"/>
              </w:rPr>
            </w:pPr>
            <w:r w:rsidRPr="003855C5">
              <w:t>SL-DRX cycle</w:t>
            </w:r>
            <w:r>
              <w:t xml:space="preserve"> &gt; 160</w:t>
            </w:r>
          </w:p>
        </w:tc>
        <w:tc>
          <w:tcPr>
            <w:tcW w:w="2886" w:type="pct"/>
          </w:tcPr>
          <w:p w14:paraId="67ECE459" w14:textId="77777777" w:rsidR="00F37CCC" w:rsidRPr="003855C5" w:rsidRDefault="00F37CCC" w:rsidP="00F37CCC">
            <w:pPr>
              <w:pStyle w:val="TAC"/>
              <w:rPr>
                <w:snapToGrid w:val="0"/>
                <w:color w:val="000000"/>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w:t>
            </w:r>
            <w:r w:rsidRPr="00ED0ED7">
              <w:t>SL-DRX cycle</w:t>
            </w:r>
          </w:p>
        </w:tc>
      </w:tr>
      <w:tr w:rsidR="001F1502" w:rsidRPr="00993639" w14:paraId="64CD86C9" w14:textId="77777777" w:rsidTr="00661C8B">
        <w:trPr>
          <w:cantSplit/>
          <w:jc w:val="center"/>
        </w:trPr>
        <w:tc>
          <w:tcPr>
            <w:tcW w:w="5000" w:type="pct"/>
            <w:gridSpan w:val="2"/>
          </w:tcPr>
          <w:p w14:paraId="740F065C" w14:textId="77777777" w:rsidR="001F1502" w:rsidRDefault="001F1502" w:rsidP="00661C8B">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p w14:paraId="7F73DC92" w14:textId="77777777" w:rsidR="001F1502" w:rsidRDefault="001F1502" w:rsidP="00661C8B">
            <w:pPr>
              <w:pStyle w:val="TAN"/>
              <w:rPr>
                <w:lang w:eastAsia="zh-CN"/>
              </w:rPr>
            </w:pPr>
            <w:r>
              <w:rPr>
                <w:lang w:eastAsia="zh-CN"/>
              </w:rPr>
              <w:t>Note 2:</w:t>
            </w:r>
            <w:r w:rsidRPr="009C5807">
              <w:tab/>
            </w:r>
            <w:r>
              <w:rPr>
                <w:lang w:eastAsia="zh-CN"/>
              </w:rPr>
              <w:t>L</w:t>
            </w:r>
            <w:r w:rsidRPr="000A11E7">
              <w:rPr>
                <w:vertAlign w:val="subscript"/>
                <w:lang w:eastAsia="zh-CN"/>
              </w:rPr>
              <w:t>PSBCH</w:t>
            </w:r>
            <w:r>
              <w:rPr>
                <w:rFonts w:eastAsia="Malgun Gothic"/>
                <w:szCs w:val="24"/>
                <w:lang w:val="en-US" w:eastAsia="ko-KR"/>
              </w:rPr>
              <w:t xml:space="preserve"> is the number of S-SSB periods in which the SLSS is not available due to CCA failures during </w:t>
            </w:r>
            <w:r w:rsidRPr="000A11E7">
              <w:rPr>
                <w:rFonts w:eastAsia="Malgun Gothic"/>
                <w:szCs w:val="24"/>
                <w:lang w:val="en-US" w:eastAsia="ko-KR"/>
              </w:rPr>
              <w:t>T</w:t>
            </w:r>
            <w:r w:rsidRPr="004467E4">
              <w:rPr>
                <w:rFonts w:eastAsia="Malgun Gothic"/>
                <w:szCs w:val="24"/>
                <w:vertAlign w:val="subscript"/>
                <w:lang w:val="en-US" w:eastAsia="ko-KR"/>
              </w:rPr>
              <w:t>measure,PSBCH-RSRP_CCA</w:t>
            </w:r>
            <w:r>
              <w:rPr>
                <w:rFonts w:eastAsia="Malgun Gothic"/>
                <w:szCs w:val="24"/>
                <w:lang w:val="en-US" w:eastAsia="ko-KR"/>
              </w:rPr>
              <w:t xml:space="preserve">, where </w:t>
            </w:r>
            <w:r>
              <w:rPr>
                <w:lang w:eastAsia="zh-CN"/>
              </w:rPr>
              <w:t>L</w:t>
            </w:r>
            <w:r w:rsidRPr="000A11E7">
              <w:rPr>
                <w:vertAlign w:val="subscript"/>
                <w:lang w:eastAsia="zh-CN"/>
              </w:rPr>
              <w:t>PSBCH</w:t>
            </w:r>
            <w:r>
              <w:rPr>
                <w:rFonts w:eastAsia="Malgun Gothic"/>
                <w:szCs w:val="24"/>
                <w:lang w:val="en-US" w:eastAsia="ko-KR"/>
              </w:rPr>
              <w:t xml:space="preserve"> </w:t>
            </w:r>
            <w:r w:rsidRPr="003855C5">
              <w:t>≤</w:t>
            </w:r>
            <w:r w:rsidRPr="004467E4">
              <w:rPr>
                <w:lang w:eastAsia="ko-KR"/>
              </w:rPr>
              <w:t xml:space="preserve">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and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eastAsia="zh-CN"/>
              </w:rPr>
              <w:t xml:space="preserve"> </w:t>
            </w:r>
            <w:r>
              <w:rPr>
                <w:lang w:val="en-US" w:eastAsia="ko-KR"/>
              </w:rPr>
              <w:t>= 2.</w:t>
            </w:r>
          </w:p>
          <w:p w14:paraId="1AE1D5A3" w14:textId="77777777" w:rsidR="001F1502" w:rsidRPr="00590F6E" w:rsidRDefault="001F1502" w:rsidP="00661C8B">
            <w:pPr>
              <w:pStyle w:val="TAN"/>
              <w:rPr>
                <w:lang w:eastAsia="zh-CN"/>
              </w:rPr>
            </w:pPr>
            <w:r>
              <w:rPr>
                <w:lang w:eastAsia="zh-CN"/>
              </w:rPr>
              <w:t>Note 3:</w:t>
            </w:r>
            <w:r w:rsidRPr="009C5807">
              <w:tab/>
            </w:r>
            <w:r>
              <w:rPr>
                <w:lang w:val="en-US" w:eastAsia="ko-KR"/>
              </w:rPr>
              <w:t xml:space="preserve">Upon </w:t>
            </w:r>
            <w:r>
              <w:rPr>
                <w:lang w:eastAsia="zh-CN"/>
              </w:rPr>
              <w:t>L</w:t>
            </w:r>
            <w:r w:rsidRPr="000A11E7">
              <w:rPr>
                <w:vertAlign w:val="subscript"/>
                <w:lang w:eastAsia="zh-CN"/>
              </w:rPr>
              <w:t>PSBCH</w:t>
            </w:r>
            <w:r>
              <w:rPr>
                <w:lang w:eastAsia="zh-CN"/>
              </w:rPr>
              <w:t xml:space="preserve"> </w:t>
            </w:r>
            <w:r>
              <w:rPr>
                <w:lang w:val="en-US" w:eastAsia="ko-KR"/>
              </w:rPr>
              <w:t xml:space="preserve">exceeding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p>
        </w:tc>
      </w:tr>
    </w:tbl>
    <w:p w14:paraId="3BB8AC2E" w14:textId="77777777" w:rsidR="001F1502" w:rsidRPr="003B5C00" w:rsidRDefault="001F1502" w:rsidP="001F1502">
      <w:pPr>
        <w:rPr>
          <w:lang w:eastAsia="zh-CN"/>
        </w:rPr>
      </w:pPr>
    </w:p>
    <w:p w14:paraId="563C02E2" w14:textId="462B5E6A" w:rsidR="00F37CCC" w:rsidRDefault="00F37CCC" w:rsidP="001F1502">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3822A33" w14:textId="77777777" w:rsidR="001F1502" w:rsidRDefault="001F1502" w:rsidP="009E6A2E">
      <w:pPr>
        <w:rPr>
          <w:noProof/>
          <w:lang w:eastAsia="zh-CN"/>
        </w:rPr>
      </w:pP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6DB36946" w:rsidR="003F336F" w:rsidRPr="009C5807" w:rsidRDefault="00AC3323"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7F4B32">
        <w:rPr>
          <w:lang w:eastAsia="zh-CN"/>
        </w:rPr>
        <w:t xml:space="preserve"> </w:t>
      </w:r>
      <w:r>
        <w:rPr>
          <w:lang w:eastAsia="zh-CN"/>
        </w:rPr>
        <w:t>based on network configuration or pre-configuration.</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4BA37808" w14:textId="26215CCE" w:rsidR="004E2A7E" w:rsidRDefault="004E2A7E" w:rsidP="004E2A7E">
      <w:pPr>
        <w:rPr>
          <w:lang w:eastAsia="zh-CN"/>
        </w:rPr>
      </w:pPr>
      <w:r w:rsidRPr="009C5807">
        <w:rPr>
          <w:lang w:eastAsia="zh-CN"/>
        </w:rPr>
        <w:lastRenderedPageBreak/>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lastRenderedPageBreak/>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lastRenderedPageBreak/>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344911DA" w14:textId="77777777" w:rsidR="00563E25" w:rsidRDefault="00563E25" w:rsidP="00563E25">
      <w:pPr>
        <w:rPr>
          <w:rFonts w:eastAsia="MS Mincho"/>
          <w:lang w:eastAsia="zh-CN"/>
        </w:rPr>
      </w:pPr>
      <w:r w:rsidRPr="00F3676C">
        <w:rPr>
          <w:rFonts w:eastAsia="MS Mincho"/>
          <w:lang w:eastAsia="zh-CN"/>
        </w:rPr>
        <w:t>During the U2N relay operation as defined in clause 5.8.14 [2], the interruption requirements defined in this clause apply only to the sidelink relay UE.</w:t>
      </w:r>
    </w:p>
    <w:p w14:paraId="673D6F4B" w14:textId="723EB10F" w:rsidR="00A53DB8" w:rsidRPr="00FF32C2" w:rsidRDefault="00563E25" w:rsidP="00563E25">
      <w:pPr>
        <w:rPr>
          <w:lang w:eastAsia="zh-CN"/>
        </w:rPr>
      </w:pPr>
      <w:r>
        <w:rPr>
          <w:rFonts w:eastAsia="MS Mincho"/>
          <w:lang w:eastAsia="zh-CN"/>
        </w:rPr>
        <w:t xml:space="preserve">During the multipath </w:t>
      </w:r>
      <w:r w:rsidRPr="004C0574">
        <w:rPr>
          <w:rFonts w:eastAsia="MS Mincho"/>
          <w:lang w:eastAsia="zh-CN"/>
        </w:rPr>
        <w:t>relay operation</w:t>
      </w:r>
      <w:r>
        <w:rPr>
          <w:rFonts w:eastAsia="MS Mincho"/>
          <w:lang w:eastAsia="zh-CN"/>
        </w:rPr>
        <w:t xml:space="preserve"> [2], t</w:t>
      </w:r>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lastRenderedPageBreak/>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Default="00B90690" w:rsidP="00266154"/>
    <w:p w14:paraId="4282C59C" w14:textId="77777777" w:rsidR="0017699A" w:rsidRPr="00EA4EBB" w:rsidRDefault="0017699A" w:rsidP="0017699A">
      <w:pPr>
        <w:pStyle w:val="Heading3"/>
      </w:pPr>
      <w:r w:rsidRPr="00EA4EBB">
        <w:t>12.7.</w:t>
      </w:r>
      <w:r>
        <w:t>9</w:t>
      </w:r>
      <w:r w:rsidRPr="00EA4EBB">
        <w:tab/>
        <w:t>Interruptions to WAN due to sidelink carrier addition/release</w:t>
      </w:r>
    </w:p>
    <w:p w14:paraId="2DE3C8E4" w14:textId="77777777" w:rsidR="0017699A" w:rsidRDefault="0017699A" w:rsidP="0017699A">
      <w:pPr>
        <w:spacing w:before="100" w:beforeAutospacing="1"/>
        <w:rPr>
          <w:rFonts w:eastAsia="SimSun"/>
          <w:lang w:val="en-US" w:eastAsia="zh-CN"/>
        </w:rPr>
      </w:pPr>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Malgun Gothic" w:hint="eastAsia"/>
          <w:lang w:eastAsia="zh-CN"/>
        </w:rPr>
        <w:t>component carrier addition/release</w:t>
      </w:r>
      <w:r>
        <w:rPr>
          <w:rFonts w:eastAsia="SimSun"/>
          <w:lang w:val="en-US" w:eastAsia="zh-CN"/>
        </w:rPr>
        <w:t>. It is applicable for UE is in sidelink resource allocation mode 2.</w:t>
      </w:r>
    </w:p>
    <w:p w14:paraId="169E96CA" w14:textId="77777777" w:rsidR="0017699A" w:rsidRDefault="0017699A" w:rsidP="0017699A">
      <w:pPr>
        <w:rPr>
          <w:lang w:val="en-US" w:eastAsia="zh-CN"/>
        </w:rPr>
      </w:pPr>
      <w:r>
        <w:t xml:space="preserve">A UE capable of V2X sidelink communication may indicate its interest (initiation or termination) in V2X sidelink communication to the connected gNodeB using IE </w:t>
      </w:r>
      <w:r>
        <w:rPr>
          <w:i/>
        </w:rPr>
        <w:t xml:space="preserve">SidelinkUEInformationNR </w:t>
      </w:r>
      <w:r>
        <w:t>in TS38.331[2].</w:t>
      </w:r>
    </w:p>
    <w:p w14:paraId="5D0B938E" w14:textId="77777777" w:rsidR="0017699A" w:rsidRDefault="0017699A" w:rsidP="0017699A">
      <w:r>
        <w:t>The UE is allowed an interruption of up to the duration shown in table 12.7.9-1 on the PCell/serving cell</w:t>
      </w:r>
      <w:r w:rsidRPr="007F4B32">
        <w:t xml:space="preserve"> </w:t>
      </w:r>
      <w:r>
        <w:t xml:space="preserve">when any number of sidelink component carriers is added or released. This interruption is for both uplink and downlink </w:t>
      </w:r>
      <w:r>
        <w:rPr>
          <w:rFonts w:cs="v5.0.0"/>
        </w:rPr>
        <w:t xml:space="preserve">of </w:t>
      </w:r>
      <w:r>
        <w:t>the PCell/serving cell.</w:t>
      </w:r>
    </w:p>
    <w:p w14:paraId="20289610" w14:textId="77777777" w:rsidR="0017699A" w:rsidRDefault="0017699A" w:rsidP="0017699A">
      <w:pPr>
        <w:pStyle w:val="TH"/>
      </w:pPr>
      <w:r>
        <w:lastRenderedPageBreak/>
        <w:t>Table 12.7.9-1</w:t>
      </w:r>
      <w:r>
        <w:rPr>
          <w:rFonts w:cs="Arial"/>
        </w:rPr>
        <w:t xml:space="preserve">: Interruption length </w:t>
      </w:r>
      <w:r w:rsidRPr="004467E4">
        <w:rPr>
          <w:rFonts w:cs="Arial"/>
        </w:rPr>
        <w:t>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7699A" w14:paraId="46DBDEE3" w14:textId="77777777" w:rsidTr="00661C8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Default="0017699A" w:rsidP="00661C8B">
            <w:pPr>
              <w:pStyle w:val="TAH"/>
            </w:pPr>
            <w:r>
              <w:rPr>
                <w:noProof/>
                <w:lang w:val="en-US"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7777777" w:rsidR="0017699A" w:rsidRDefault="0017699A" w:rsidP="00661C8B">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77777777" w:rsidR="0017699A" w:rsidRDefault="0017699A" w:rsidP="00661C8B">
            <w:pPr>
              <w:pStyle w:val="TAH"/>
            </w:pPr>
            <w:r>
              <w:t>Interruption length</w:t>
            </w:r>
          </w:p>
          <w:p w14:paraId="62C8A7D7" w14:textId="77777777" w:rsidR="0017699A" w:rsidRDefault="0017699A" w:rsidP="00661C8B">
            <w:pPr>
              <w:pStyle w:val="TAH"/>
            </w:pPr>
            <w:r>
              <w:rPr>
                <w:rFonts w:cs="Arial"/>
              </w:rPr>
              <w:t>(number of</w:t>
            </w:r>
            <w:r>
              <w:t xml:space="preserve"> slot</w:t>
            </w:r>
            <w:r>
              <w:rPr>
                <w:rFonts w:cs="Arial"/>
              </w:rPr>
              <w:t>s)</w:t>
            </w:r>
          </w:p>
        </w:tc>
      </w:tr>
      <w:tr w:rsidR="0017699A" w14:paraId="64A1C82A"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Default="0017699A" w:rsidP="00661C8B">
            <w:pPr>
              <w:pStyle w:val="TAC"/>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Default="0017699A" w:rsidP="00661C8B">
            <w:pPr>
              <w:pStyle w:val="TAC"/>
            </w:pPr>
            <w:r>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Default="0017699A" w:rsidP="00661C8B">
            <w:pPr>
              <w:pStyle w:val="TAC"/>
            </w:pPr>
            <w:r>
              <w:t>2</w:t>
            </w:r>
          </w:p>
        </w:tc>
      </w:tr>
      <w:tr w:rsidR="0017699A" w14:paraId="10F9F0E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Default="0017699A" w:rsidP="00661C8B">
            <w:pPr>
              <w:pStyle w:val="TAC"/>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Default="0017699A" w:rsidP="00661C8B">
            <w:pPr>
              <w:pStyle w:val="TAC"/>
            </w:pPr>
            <w:r>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Default="0017699A" w:rsidP="00661C8B">
            <w:pPr>
              <w:pStyle w:val="TAC"/>
            </w:pPr>
            <w:r>
              <w:t>3</w:t>
            </w:r>
          </w:p>
        </w:tc>
      </w:tr>
      <w:tr w:rsidR="0017699A" w14:paraId="6321BC5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Default="0017699A" w:rsidP="00661C8B">
            <w:pPr>
              <w:pStyle w:val="TAC"/>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Default="0017699A" w:rsidP="00661C8B">
            <w:pPr>
              <w:pStyle w:val="TAC"/>
            </w:pPr>
            <w:r>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Default="0017699A" w:rsidP="00661C8B">
            <w:pPr>
              <w:pStyle w:val="TAC"/>
            </w:pPr>
            <w:r>
              <w:t>5</w:t>
            </w:r>
          </w:p>
        </w:tc>
      </w:tr>
      <w:tr w:rsidR="0017699A" w14:paraId="62999529"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Default="0017699A" w:rsidP="00661C8B">
            <w:pPr>
              <w:pStyle w:val="TAC"/>
            </w:pPr>
            <w:r>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Default="0017699A" w:rsidP="00661C8B">
            <w:pPr>
              <w:pStyle w:val="TAC"/>
            </w:pPr>
            <w:r>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Default="0017699A" w:rsidP="00661C8B">
            <w:pPr>
              <w:pStyle w:val="TAC"/>
            </w:pPr>
            <w:r>
              <w:t>9</w:t>
            </w:r>
          </w:p>
        </w:tc>
      </w:tr>
    </w:tbl>
    <w:p w14:paraId="38FC3F21" w14:textId="77777777" w:rsidR="0017699A" w:rsidRDefault="0017699A" w:rsidP="0017699A">
      <w:pPr>
        <w:rPr>
          <w:i/>
          <w:iCs/>
        </w:rPr>
      </w:pPr>
    </w:p>
    <w:p w14:paraId="400EAAC8" w14:textId="77777777" w:rsidR="0017699A" w:rsidRPr="004467E4" w:rsidRDefault="0017699A" w:rsidP="0017699A">
      <w:pPr>
        <w:rPr>
          <w:iCs/>
        </w:rPr>
      </w:pPr>
      <w:r w:rsidRPr="004467E4">
        <w:rPr>
          <w:iCs/>
        </w:rPr>
        <w:t>For sidelink component carrier addition/release, when the UE is in RRC_IDLE/RRC_INACTIVE mode, the interruptions in this clause shall not apply when one of the following conditions is met:</w:t>
      </w:r>
    </w:p>
    <w:p w14:paraId="6CB7DD16" w14:textId="77777777" w:rsidR="00C651D0" w:rsidRPr="004467E4" w:rsidRDefault="00C651D0" w:rsidP="00C651D0">
      <w:pPr>
        <w:pStyle w:val="B10"/>
      </w:pPr>
      <w:r w:rsidRPr="004467E4">
        <w:t>-</w:t>
      </w:r>
      <w:r w:rsidRPr="004467E4">
        <w:tab/>
        <w:t xml:space="preserve">While </w:t>
      </w:r>
      <w:r>
        <w:t xml:space="preserve">the UE is </w:t>
      </w:r>
      <w:r w:rsidRPr="004467E4">
        <w:t>receiving paging,</w:t>
      </w:r>
    </w:p>
    <w:p w14:paraId="49BFFF3B" w14:textId="64A98B9A" w:rsidR="0017699A" w:rsidRDefault="00C651D0" w:rsidP="00C651D0">
      <w:pPr>
        <w:pStyle w:val="B10"/>
      </w:pPr>
      <w:r w:rsidRPr="004467E4">
        <w:t>-</w:t>
      </w:r>
      <w:r w:rsidRPr="004467E4">
        <w:tab/>
        <w:t xml:space="preserve">While </w:t>
      </w:r>
      <w:r>
        <w:t xml:space="preserve">the UE is </w:t>
      </w:r>
      <w:r w:rsidRPr="004467E4">
        <w:t>receiving system information.</w:t>
      </w:r>
    </w:p>
    <w:p w14:paraId="5941B2C6" w14:textId="77777777" w:rsidR="0017699A" w:rsidRPr="00B229CE" w:rsidRDefault="0017699A"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5DBF3BDB" w:rsidR="009B0B7B" w:rsidRPr="009C5807" w:rsidRDefault="0066137D" w:rsidP="0066137D">
      <w:pPr>
        <w:pStyle w:val="B10"/>
      </w:pPr>
      <w:r>
        <w:t>-</w:t>
      </w:r>
      <w:r>
        <w:tab/>
      </w:r>
      <w:r w:rsidR="009B0B7B" w:rsidRPr="009C5807">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50EA2385" w:rsidR="009B0B7B" w:rsidRPr="009C5807" w:rsidRDefault="009B0B7B" w:rsidP="0066137D">
      <w:pPr>
        <w:pStyle w:val="B10"/>
      </w:pPr>
      <w:r w:rsidRPr="009C5807">
        <w:t xml:space="preserve"> </w:t>
      </w:r>
      <w:r w:rsidR="0066137D">
        <w:t>-</w:t>
      </w:r>
      <w:r w:rsidR="0066137D">
        <w:tab/>
      </w:r>
      <w:r w:rsidRPr="009C5807">
        <w:t xml:space="preserve">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05800B0" w:rsidR="009B0B7B" w:rsidRPr="009C5807" w:rsidRDefault="0066137D" w:rsidP="0066137D">
      <w:pPr>
        <w:pStyle w:val="B10"/>
      </w:pPr>
      <w:r>
        <w:t>-</w:t>
      </w:r>
      <w:r>
        <w:tab/>
      </w:r>
      <w:r w:rsidR="009B0B7B" w:rsidRPr="009C5807">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1315EC43" w:rsidR="009B0B7B" w:rsidRDefault="0066137D" w:rsidP="0066137D">
      <w:pPr>
        <w:pStyle w:val="B10"/>
      </w:pPr>
      <w:r>
        <w:t>-</w:t>
      </w:r>
      <w:r>
        <w:tab/>
      </w:r>
      <w:r w:rsidR="009B0B7B" w:rsidRPr="009C5807">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lastRenderedPageBreak/>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21B29056" w14:textId="77777777" w:rsidR="00563E25" w:rsidRDefault="00563E25" w:rsidP="00563E25">
      <w:r w:rsidRPr="00691C10">
        <w:t>The requirements apply for the selection and reselection of candidate relay UEs that are transmitting relay discovery signals within the resource pool as configured for the remote UE.</w:t>
      </w:r>
      <w:r>
        <w:t xml:space="preserve"> </w:t>
      </w:r>
      <w:r w:rsidRPr="006E1EB0">
        <w:t xml:space="preserve">The requirements </w:t>
      </w:r>
      <w:r>
        <w:t xml:space="preserve">are </w:t>
      </w:r>
      <w:r w:rsidRPr="006E1EB0">
        <w:t>appl</w:t>
      </w:r>
      <w:r>
        <w:t xml:space="preserve">icable to the following UE capabilities [2]:  </w:t>
      </w:r>
    </w:p>
    <w:p w14:paraId="5A57FE2B" w14:textId="77777777" w:rsidR="00563E25" w:rsidRDefault="00563E25" w:rsidP="00563E25">
      <w:pPr>
        <w:pStyle w:val="B10"/>
      </w:pPr>
      <w:r>
        <w:t>-</w:t>
      </w:r>
      <w:r>
        <w:tab/>
        <w:t xml:space="preserve">a remote UE </w:t>
      </w:r>
      <w:r w:rsidRPr="008137AE">
        <w:t xml:space="preserve">that communicates with the network via a </w:t>
      </w:r>
      <w:r>
        <w:t>UE-to-network (U2N) r</w:t>
      </w:r>
      <w:r w:rsidRPr="008137AE">
        <w:t>elay UE</w:t>
      </w:r>
      <w:r>
        <w:t xml:space="preserve"> or</w:t>
      </w:r>
    </w:p>
    <w:p w14:paraId="46658D59" w14:textId="7CBEAA09" w:rsidR="00036923" w:rsidRDefault="00563E25" w:rsidP="00563E25">
      <w:pPr>
        <w:pStyle w:val="B10"/>
      </w:pPr>
      <w:r>
        <w:t>-</w:t>
      </w:r>
      <w:r>
        <w:tab/>
        <w:t xml:space="preserve">a remote UE </w:t>
      </w:r>
      <w:r w:rsidRPr="008137AE">
        <w:t xml:space="preserve">that communicates with </w:t>
      </w:r>
      <w:r>
        <w:t xml:space="preserve">another </w:t>
      </w:r>
      <w:r w:rsidRPr="008137AE">
        <w:t xml:space="preserve">via a </w:t>
      </w:r>
      <w:r>
        <w:t>UE-to-UE (U2U) r</w:t>
      </w:r>
      <w:r w:rsidRPr="008137AE">
        <w:t>elay UE</w:t>
      </w:r>
      <w:r>
        <w:t>.</w:t>
      </w:r>
    </w:p>
    <w:p w14:paraId="59FBEB7D" w14:textId="77777777" w:rsidR="00563E25" w:rsidRPr="002B1805" w:rsidRDefault="00563E25" w:rsidP="00563E25"/>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32CF8F46" w14:textId="08D1F289" w:rsidR="00563E25" w:rsidRPr="00B27A9B" w:rsidRDefault="00384537" w:rsidP="00563E25">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r>
        <w:rPr>
          <w:rFonts w:eastAsia="SimSun" w:cs="v4.2.0"/>
        </w:rPr>
        <w:t xml:space="preserve"> for U2N relay and clause 5.8.17.3 for U2U relay</w:t>
      </w:r>
      <w:r w:rsidRPr="00B27A9B">
        <w:rPr>
          <w:rFonts w:eastAsia="SimSun" w:cs="v4.2.0"/>
        </w:rPr>
        <w:t>).</w:t>
      </w:r>
    </w:p>
    <w:p w14:paraId="5FB8324A" w14:textId="77777777" w:rsidR="00563E25" w:rsidRPr="00B27A9B" w:rsidRDefault="00563E25" w:rsidP="00563E25">
      <w:pPr>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79522611" w:rsidR="00B27A9B" w:rsidRPr="00B27A9B" w:rsidRDefault="00384537" w:rsidP="00563E25">
      <w:pPr>
        <w:overflowPunct/>
        <w:autoSpaceDE/>
        <w:autoSpaceDN/>
        <w:adjustRightInd/>
        <w:textAlignment w:val="auto"/>
        <w:rPr>
          <w:rFonts w:eastAsia="SimSun" w:cs="v4.2.0"/>
          <w:lang w:eastAsia="en-US"/>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r>
        <w:rPr>
          <w:rFonts w:eastAsia="SimSun" w:cs="v4.2.0"/>
        </w:rPr>
        <w:t xml:space="preserve"> for U2N relay and clause 5.8.17.3 for U2U relay</w:t>
      </w:r>
      <w:r w:rsidRPr="00B27A9B">
        <w:rPr>
          <w:rFonts w:eastAsia="SimSun" w:cs="v4.2.0"/>
        </w:rPr>
        <w:t>)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lastRenderedPageBreak/>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Default="00036923" w:rsidP="0017699A"/>
    <w:p w14:paraId="0E3D5073" w14:textId="77777777" w:rsidR="0017699A" w:rsidRPr="00691C10" w:rsidRDefault="0017699A" w:rsidP="0017699A">
      <w:pPr>
        <w:pStyle w:val="Heading2"/>
      </w:pPr>
      <w:r w:rsidRPr="00691C10">
        <w:rPr>
          <w:rFonts w:hint="eastAsia"/>
        </w:rPr>
        <w:t>1</w:t>
      </w:r>
      <w:r>
        <w:t>2</w:t>
      </w:r>
      <w:r w:rsidRPr="00691C10">
        <w:t>.</w:t>
      </w:r>
      <w:r>
        <w:t>11</w:t>
      </w:r>
      <w:r w:rsidRPr="00691C10">
        <w:tab/>
        <w:t xml:space="preserve">Component Carrier </w:t>
      </w:r>
      <w:r w:rsidRPr="00691C10">
        <w:rPr>
          <w:rFonts w:hint="eastAsia"/>
        </w:rPr>
        <w:t xml:space="preserve">Addition and Release </w:t>
      </w:r>
      <w:r w:rsidRPr="00691C10">
        <w:t>Delay for Sidelink Carrier Aggregation</w:t>
      </w:r>
    </w:p>
    <w:p w14:paraId="6143FA75" w14:textId="77777777" w:rsidR="0017699A" w:rsidRDefault="0017699A" w:rsidP="0017699A">
      <w:r w:rsidRPr="00691C10">
        <w:t xml:space="preserve">Requirements in this clause are applicable to UE supporting </w:t>
      </w:r>
      <w:r>
        <w:t>NR</w:t>
      </w:r>
      <w:r w:rsidRPr="00691C10">
        <w:t xml:space="preserve"> sidelink carrier aggregation.</w:t>
      </w:r>
    </w:p>
    <w:p w14:paraId="07EC3A91" w14:textId="77777777" w:rsidR="0017699A" w:rsidRPr="00691C10" w:rsidRDefault="0017699A" w:rsidP="0017699A">
      <w:r w:rsidRPr="00691C10">
        <w:t>For UE configured in sidelink</w:t>
      </w:r>
      <w:r>
        <w:t xml:space="preserve"> resource allocation</w:t>
      </w:r>
      <w:r w:rsidRPr="00691C10">
        <w:t xml:space="preserve"> 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sidelink</w:t>
      </w:r>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p>
    <w:p w14:paraId="52A13518" w14:textId="77777777" w:rsidR="00B21B26" w:rsidRDefault="00B21B26" w:rsidP="0017699A"/>
    <w:p w14:paraId="4C1BE7E0" w14:textId="77777777" w:rsidR="0017699A" w:rsidRPr="00691C10" w:rsidRDefault="0017699A" w:rsidP="0017699A">
      <w:pPr>
        <w:pStyle w:val="Heading2"/>
      </w:pPr>
      <w:r w:rsidRPr="00691C10">
        <w:rPr>
          <w:rFonts w:hint="eastAsia"/>
        </w:rPr>
        <w:t>1</w:t>
      </w:r>
      <w:r>
        <w:t>2</w:t>
      </w:r>
      <w:r w:rsidRPr="00691C10">
        <w:t>.</w:t>
      </w:r>
      <w:r>
        <w:t>12</w:t>
      </w:r>
      <w:r w:rsidRPr="00691C10">
        <w:tab/>
      </w:r>
      <w:r w:rsidRPr="00691C10">
        <w:rPr>
          <w:noProof/>
        </w:rPr>
        <w:t>Selection / Reselection of Synchronization Reference Source</w:t>
      </w:r>
      <w:r w:rsidRPr="00691C10">
        <w:t xml:space="preserve"> for </w:t>
      </w:r>
      <w:r>
        <w:t>NR SL</w:t>
      </w:r>
      <w:r w:rsidRPr="00691C10">
        <w:t xml:space="preserve"> Carrier Aggregation</w:t>
      </w:r>
    </w:p>
    <w:p w14:paraId="659B63A0" w14:textId="77777777" w:rsidR="0017699A" w:rsidRPr="005C184D" w:rsidRDefault="0017699A" w:rsidP="0017699A">
      <w:r w:rsidRPr="00691C10">
        <w:t xml:space="preserve">Requirements in this </w:t>
      </w:r>
      <w:r w:rsidRPr="005C184D">
        <w:t>clause are applicable to UE supporting NR sidelink carrier aggregation.</w:t>
      </w:r>
    </w:p>
    <w:p w14:paraId="1549D682" w14:textId="6776FEC5" w:rsidR="0017699A" w:rsidRDefault="00513630" w:rsidP="0017699A">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4</w:t>
      </w:r>
      <w:r w:rsidRPr="00397106">
        <w:t>-1</w:t>
      </w:r>
      <w:r w:rsidRPr="005C184D">
        <w:t>.</w:t>
      </w:r>
    </w:p>
    <w:p w14:paraId="4CB6E37C" w14:textId="684F5563" w:rsidR="0017699A" w:rsidRPr="005C184D" w:rsidRDefault="00513630" w:rsidP="0017699A">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w:t>
      </w:r>
      <w:r>
        <w:rPr>
          <w:noProof/>
          <w:lang w:eastAsia="zh-CN"/>
        </w:rPr>
        <w:t xml:space="preserve">UE </w:t>
      </w:r>
      <w:r w:rsidRPr="005C184D">
        <w:rPr>
          <w:noProof/>
          <w:lang w:eastAsia="zh-CN"/>
        </w:rPr>
        <w:t xml:space="preserve">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r w:rsidRPr="00E43C84">
        <w:t>N is the number of aggregated carriers configured as synchronization carrier.</w:t>
      </w:r>
    </w:p>
    <w:p w14:paraId="1F41F6F9" w14:textId="77777777" w:rsidR="0017699A" w:rsidRPr="005C184D" w:rsidRDefault="0017699A" w:rsidP="0017699A">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p>
    <w:p w14:paraId="40AC69A7" w14:textId="77777777" w:rsidR="0017699A" w:rsidRPr="005C184D" w:rsidRDefault="0017699A" w:rsidP="0017699A">
      <w:pPr>
        <w:rPr>
          <w:rFonts w:eastAsia="Malgun Gothic"/>
        </w:rPr>
      </w:pP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p>
    <w:p w14:paraId="315DF22D" w14:textId="77777777" w:rsidR="0017699A" w:rsidRPr="005C184D" w:rsidRDefault="0017699A" w:rsidP="0017699A">
      <w:pPr>
        <w:pStyle w:val="B10"/>
        <w:rPr>
          <w:lang w:eastAsia="zh-CN"/>
        </w:rPr>
      </w:pPr>
      <w:r w:rsidRPr="005C184D">
        <w:t>-</w:t>
      </w:r>
      <w:r w:rsidRPr="005C184D">
        <w:tab/>
      </w:r>
      <w:r w:rsidRPr="005C184D">
        <w:rPr>
          <w:lang w:eastAsia="zh-CN"/>
        </w:rPr>
        <w:t>UE is synchronized to a SyncRef UE that is synchronized to GNSS directly or in-directly,</w:t>
      </w:r>
    </w:p>
    <w:p w14:paraId="7C207F43"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05BF2228" w14:textId="77777777" w:rsidR="0017699A" w:rsidRDefault="0017699A" w:rsidP="0017699A">
      <w:pPr>
        <w:pStyle w:val="B10"/>
        <w:rPr>
          <w:lang w:eastAsia="zh-CN"/>
        </w:rPr>
      </w:pPr>
      <w:r w:rsidRPr="005C184D">
        <w:t>-</w:t>
      </w:r>
      <w:r w:rsidRPr="005C184D">
        <w:tab/>
      </w:r>
      <w:r w:rsidRPr="005C184D">
        <w:rPr>
          <w:lang w:eastAsia="zh-CN"/>
        </w:rPr>
        <w:t>in other case</w:t>
      </w:r>
    </w:p>
    <w:p w14:paraId="108E12E7" w14:textId="77777777" w:rsidR="0017699A" w:rsidRPr="005D1397" w:rsidRDefault="0017699A" w:rsidP="0017699A">
      <w:pPr>
        <w:pStyle w:val="B10"/>
        <w:rPr>
          <w:lang w:eastAsia="zh-CN"/>
        </w:rPr>
      </w:pPr>
      <w:r w:rsidRPr="009C5807">
        <w:rPr>
          <w:lang w:eastAsia="zh-CN"/>
        </w:rPr>
        <w:t>-</w:t>
      </w:r>
      <w:r w:rsidRPr="009C5807">
        <w:rPr>
          <w:lang w:eastAsia="zh-CN"/>
        </w:rPr>
        <w:tab/>
      </w:r>
      <w:r>
        <w:rPr>
          <w:lang w:eastAsia="zh-CN"/>
        </w:rPr>
        <w:t>When UE is in non-SL-DRX</w:t>
      </w:r>
    </w:p>
    <w:p w14:paraId="24AE97C5" w14:textId="7EDADB35"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55058262" w14:textId="1FF0BB15" w:rsidR="0017699A" w:rsidRDefault="00513630" w:rsidP="00513630">
      <w:pPr>
        <w:pStyle w:val="B20"/>
        <w:rPr>
          <w:lang w:eastAsia="zh-CN"/>
        </w:rPr>
      </w:pPr>
      <w:r w:rsidRPr="005C184D">
        <w:rPr>
          <w:lang w:eastAsia="zh-CN"/>
        </w:rPr>
        <w:lastRenderedPageBreak/>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4F67DA4B" w14:textId="77777777" w:rsidR="0017699A" w:rsidRPr="005C184D"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0BDCBC23" w14:textId="215BF478"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2E2A313B" w14:textId="251DD8D9" w:rsidR="00513630" w:rsidRDefault="00513630" w:rsidP="00513630">
      <w:pPr>
        <w:pStyle w:val="B20"/>
        <w:rPr>
          <w:lang w:eastAsia="zh-CN"/>
        </w:rPr>
      </w:pPr>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selection/reselection to the SyncRef UE.</w:t>
      </w:r>
    </w:p>
    <w:p w14:paraId="43F2E2A7"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57EDEC7F" w14:textId="77777777" w:rsidR="0017699A" w:rsidRPr="005C184D" w:rsidRDefault="0017699A" w:rsidP="0017699A">
      <w:pPr>
        <w:pStyle w:val="B20"/>
        <w:rPr>
          <w:rFonts w:eastAsia="Malgun Gothic"/>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5D969715" w14:textId="77777777" w:rsidR="0017699A" w:rsidRDefault="0017699A" w:rsidP="0017699A">
      <w:pPr>
        <w:rPr>
          <w:lang w:eastAsia="zh-CN"/>
        </w:rPr>
      </w:pP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p>
    <w:p w14:paraId="752EDD63" w14:textId="77777777" w:rsidR="0017699A" w:rsidRPr="005C184D" w:rsidRDefault="0017699A" w:rsidP="0017699A">
      <w:pPr>
        <w:pStyle w:val="B10"/>
        <w:rPr>
          <w:rFonts w:eastAsia="Malgun Gothic"/>
        </w:rPr>
      </w:pPr>
      <w:r w:rsidRPr="009C5807">
        <w:rPr>
          <w:lang w:eastAsia="zh-CN"/>
        </w:rPr>
        <w:t>-</w:t>
      </w:r>
      <w:r w:rsidRPr="009C5807">
        <w:rPr>
          <w:lang w:eastAsia="zh-CN"/>
        </w:rPr>
        <w:tab/>
      </w:r>
      <w:r>
        <w:rPr>
          <w:lang w:eastAsia="zh-CN"/>
        </w:rPr>
        <w:t>When UE is in non-SL-DRX</w:t>
      </w:r>
    </w:p>
    <w:p w14:paraId="06F6AC19" w14:textId="09F567C0" w:rsidR="00513630" w:rsidRPr="005C184D" w:rsidRDefault="00513630" w:rsidP="00513630">
      <w:pPr>
        <w:pStyle w:val="B20"/>
        <w:rPr>
          <w:rFonts w:eastAsia="Malgun Gothic"/>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132ACEE8" w14:textId="76853161" w:rsidR="0017699A" w:rsidRDefault="00513630" w:rsidP="00513630">
      <w:pPr>
        <w:pStyle w:val="B20"/>
        <w:rPr>
          <w:lang w:eastAsia="zh-CN"/>
        </w:rPr>
      </w:pPr>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6C5057B8" w14:textId="77777777" w:rsidR="0017699A"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67912456" w14:textId="7DE17709" w:rsidR="007B017B" w:rsidRDefault="007B017B" w:rsidP="007B017B">
      <w:pPr>
        <w:pStyle w:val="B20"/>
        <w:rPr>
          <w:lang w:eastAsia="zh-CN"/>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w:t>
      </w:r>
      <w:r>
        <w:rPr>
          <w:lang w:eastAsia="zh-CN"/>
        </w:rPr>
        <w:t xml:space="preserve"> </w:t>
      </w:r>
      <w:r w:rsidRPr="00D45F7F">
        <w:rPr>
          <w:lang w:eastAsia="zh-CN"/>
        </w:rPr>
        <w:t>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selection/reselection to the SyncRef UE</w:t>
      </w:r>
      <w:r>
        <w:rPr>
          <w:lang w:eastAsia="zh-CN"/>
        </w:rPr>
        <w:t>.</w:t>
      </w:r>
    </w:p>
    <w:p w14:paraId="429CD7BA" w14:textId="22DA49D0" w:rsidR="0017699A" w:rsidRDefault="007B017B" w:rsidP="007B017B">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w:t>
      </w:r>
      <w:r>
        <w:rPr>
          <w:lang w:eastAsia="zh-CN"/>
        </w:rPr>
        <w:t xml:space="preserve"> </w:t>
      </w:r>
      <w:r w:rsidRPr="00A97B81">
        <w:rPr>
          <w:lang w:eastAsia="zh-CN"/>
        </w:rPr>
        <w:t xml:space="preserve">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selection/reselection to the SyncRef UE</w:t>
      </w:r>
      <w:r>
        <w:rPr>
          <w:lang w:eastAsia="zh-CN"/>
        </w:rPr>
        <w:t>.</w:t>
      </w:r>
    </w:p>
    <w:p w14:paraId="160CDB3B"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643260D" w14:textId="77777777" w:rsidR="0017699A" w:rsidRDefault="0017699A" w:rsidP="0017699A">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46E33B49" w14:textId="77777777" w:rsidR="0017699A" w:rsidRPr="00B21B26" w:rsidRDefault="0017699A" w:rsidP="0017699A"/>
    <w:p w14:paraId="0D7EB9B5" w14:textId="77777777" w:rsidR="00B21B26" w:rsidRPr="00B21B26" w:rsidRDefault="00B21B26" w:rsidP="00CE48DC">
      <w:pPr>
        <w:pStyle w:val="Heading1"/>
      </w:pPr>
      <w:r w:rsidRPr="00B21B26">
        <w:lastRenderedPageBreak/>
        <w:t>12A</w:t>
      </w:r>
      <w:r w:rsidRPr="00B21B26">
        <w:tab/>
        <w:t>NR Sidelink Measurements for Positioning</w:t>
      </w:r>
    </w:p>
    <w:p w14:paraId="51A6FC04" w14:textId="77777777" w:rsidR="00B21B26" w:rsidRPr="00B21B26" w:rsidRDefault="00B21B26" w:rsidP="00CE48DC">
      <w:pPr>
        <w:pStyle w:val="Heading2"/>
      </w:pPr>
      <w:r w:rsidRPr="00B21B26">
        <w:t>12A.1</w:t>
      </w:r>
      <w:r w:rsidRPr="00B21B26">
        <w:tab/>
        <w:t>Introduction</w:t>
      </w:r>
    </w:p>
    <w:p w14:paraId="0BA67B69" w14:textId="77777777" w:rsidR="00240BED" w:rsidRPr="00AB0CE7" w:rsidRDefault="00240BED" w:rsidP="00240BED">
      <w:pPr>
        <w:rPr>
          <w:rFonts w:ascii="TimesNewRomanPSMT" w:eastAsia="Calibri" w:hAnsi="TimesNewRomanPSMT"/>
        </w:rPr>
      </w:pPr>
      <w:r w:rsidRPr="00AB0CE7">
        <w:rPr>
          <w:rFonts w:eastAsia="Calibri"/>
        </w:rPr>
        <w:t>Clause 12A contains requirements for UE capable of V2X or 5G ProSe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AoA, and SL RTOA, provided that:</w:t>
      </w:r>
    </w:p>
    <w:p w14:paraId="0CD9291D" w14:textId="2B4E6C0F" w:rsidR="00240BED" w:rsidRPr="00AB0CE7" w:rsidRDefault="00240BED" w:rsidP="00240BED">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sidelink BWP on a single carrier,</w:t>
      </w:r>
    </w:p>
    <w:p w14:paraId="020AF955" w14:textId="77777777" w:rsidR="00240BED" w:rsidRPr="00E86128" w:rsidRDefault="00240BED" w:rsidP="00240BED">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state or the UE is inside NG-RAN coverage while configured for SL positioning operation on a sidelink carrier, which is dedicated to only sidelink operation, and </w:t>
      </w:r>
      <w:r w:rsidRPr="00E86128">
        <w:rPr>
          <w:rFonts w:eastAsia="Calibri"/>
        </w:rPr>
        <w:t>configured with only a PCell on WAN carrier, and</w:t>
      </w:r>
    </w:p>
    <w:p w14:paraId="7A0BE367" w14:textId="77777777" w:rsidR="00240BED" w:rsidRPr="007905E2" w:rsidRDefault="00240BED" w:rsidP="00240BED">
      <w:pPr>
        <w:pStyle w:val="B10"/>
        <w:rPr>
          <w:rFonts w:eastAsia="Calibri"/>
        </w:rPr>
      </w:pPr>
      <w:r w:rsidRPr="00E86128">
        <w:rPr>
          <w:rFonts w:eastAsia="Calibri"/>
        </w:rPr>
        <w:t>-</w:t>
      </w:r>
      <w:r w:rsidRPr="00E86128">
        <w:rPr>
          <w:rFonts w:eastAsia="Calibri"/>
        </w:rPr>
        <w:tab/>
        <w:t>The measuring UE is the location target UE or an anchor UE, and</w:t>
      </w:r>
    </w:p>
    <w:p w14:paraId="351FE919" w14:textId="77777777" w:rsidR="00240BED" w:rsidRPr="00DC1F26" w:rsidRDefault="00240BED" w:rsidP="00240BED">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43E263F" w14:textId="77777777" w:rsidR="00240BED" w:rsidRPr="00AB0CE7" w:rsidRDefault="00240BED" w:rsidP="00240BED">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7F4E0145" w14:textId="77777777" w:rsidR="00240BED" w:rsidRDefault="00240BED" w:rsidP="00240BED">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the UE shall meet all the requirements specified in Clause 9 assuming that UE has a dedicated RX/TX chain for the sidelink operation. Otherwise, the UE may interrup the SL positioning measurements</w:t>
      </w:r>
      <w:r w:rsidRPr="00AB0CE7">
        <w:rPr>
          <w:rFonts w:eastAsia="Calibri"/>
        </w:rPr>
        <w:t xml:space="preserve"> in order to meet the measurement requirements specified in Clause 9.</w:t>
      </w:r>
    </w:p>
    <w:p w14:paraId="3D90CA7F" w14:textId="76B53164" w:rsidR="009E27B1" w:rsidRPr="00AB0CE7" w:rsidRDefault="009E27B1" w:rsidP="00240BED">
      <w:pPr>
        <w:pStyle w:val="NO"/>
        <w:rPr>
          <w:rFonts w:eastAsia="Calibri"/>
        </w:rPr>
      </w:pPr>
      <w:r w:rsidRPr="00000017">
        <w:rPr>
          <w:rFonts w:eastAsia="Calibri"/>
          <w:kern w:val="2"/>
          <w14:ligatures w14:val="standardContextual"/>
        </w:rPr>
        <w:t xml:space="preserve">NOTE 3: When a UE in RRC_CONNECTED state is performing transmissions and/or reception for SL positioning operation, the UE shall meet all </w:t>
      </w:r>
      <w:r>
        <w:rPr>
          <w:rFonts w:eastAsia="Calibri"/>
          <w:kern w:val="2"/>
          <w14:ligatures w14:val="standardContextual"/>
        </w:rPr>
        <w:t>relevant requirements related to its WAN operation</w:t>
      </w:r>
      <w:r w:rsidRPr="00000017">
        <w:rPr>
          <w:rFonts w:eastAsia="Calibri"/>
          <w:kern w:val="2"/>
          <w14:ligatures w14:val="standardContextual"/>
        </w:rPr>
        <w:t xml:space="preserve">, assuming that UE has a dedicated RX/TX chain for the sidelink operation. Otherwise, the UE may interrup the SL positioning measurements or SL-PRS transmissions in order to meet the measurement requirements </w:t>
      </w:r>
      <w:r>
        <w:rPr>
          <w:rFonts w:eastAsia="Calibri"/>
          <w:kern w:val="2"/>
          <w14:ligatures w14:val="standardContextual"/>
        </w:rPr>
        <w:t>related to its WAN operation</w:t>
      </w:r>
      <w:r w:rsidRPr="00000017">
        <w:rPr>
          <w:rFonts w:eastAsia="Calibri"/>
          <w:kern w:val="2"/>
          <w14:ligatures w14:val="standardContextual"/>
        </w:rPr>
        <w:t>.</w:t>
      </w:r>
    </w:p>
    <w:p w14:paraId="6E93B1B8" w14:textId="2320BD07" w:rsidR="00240BED" w:rsidRPr="00AB0CE7" w:rsidRDefault="00240BED" w:rsidP="00240BED">
      <w:pPr>
        <w:spacing w:after="160" w:line="256" w:lineRule="auto"/>
        <w:rPr>
          <w:rFonts w:ascii="Calibri" w:eastAsia="Calibri" w:hAnsi="Calibri"/>
          <w:kern w:val="2"/>
          <w:sz w:val="22"/>
          <w:szCs w:val="22"/>
          <w14:ligatures w14:val="standardContextual"/>
        </w:rPr>
      </w:pPr>
      <w:r w:rsidRPr="00AB0CE7">
        <w:rPr>
          <w:rFonts w:ascii="TimesNewRomanPSMT" w:eastAsia="Calibri" w:hAnsi="TimesNewRomanPSMT"/>
          <w:kern w:val="2"/>
          <w:sz w:val="22"/>
          <w:szCs w:val="22"/>
          <w14:ligatures w14:val="standardContextual"/>
        </w:rPr>
        <w:t xml:space="preserve">Prior to performing SL-PRS based measurements, the </w:t>
      </w:r>
      <w:r>
        <w:rPr>
          <w:rFonts w:ascii="TimesNewRomanPSMT" w:eastAsia="Calibri" w:hAnsi="TimesNewRomanPSMT"/>
          <w:kern w:val="2"/>
          <w:sz w:val="22"/>
          <w:szCs w:val="22"/>
          <w14:ligatures w14:val="standardContextual"/>
        </w:rPr>
        <w:t xml:space="preserve">target </w:t>
      </w:r>
      <w:r w:rsidRPr="00AB0CE7">
        <w:rPr>
          <w:rFonts w:ascii="TimesNewRomanPSMT" w:eastAsia="Calibri" w:hAnsi="TimesNewRomanPSMT"/>
          <w:kern w:val="2"/>
          <w:sz w:val="22"/>
          <w:szCs w:val="22"/>
          <w14:ligatures w14:val="standardContextual"/>
        </w:rPr>
        <w:t xml:space="preserve">UE may need to perform the discovery procedure </w:t>
      </w:r>
      <w:r>
        <w:rPr>
          <w:rFonts w:ascii="TimesNewRomanPSMT" w:eastAsia="Calibri" w:hAnsi="TimesNewRomanPSMT"/>
          <w:kern w:val="2"/>
          <w:sz w:val="22"/>
          <w:szCs w:val="22"/>
          <w14:ligatures w14:val="standardContextual"/>
        </w:rPr>
        <w:t xml:space="preserve">to discover anchor UEs </w:t>
      </w:r>
      <w:r w:rsidRPr="00AB0CE7">
        <w:rPr>
          <w:rFonts w:ascii="TimesNewRomanPSMT" w:eastAsia="Calibri" w:hAnsi="TimesNewRomanPSMT"/>
          <w:kern w:val="2"/>
          <w:sz w:val="22"/>
          <w:szCs w:val="22"/>
          <w14:ligatures w14:val="standardContextual"/>
        </w:rPr>
        <w:t xml:space="preserve">according to </w:t>
      </w:r>
      <w:r w:rsidRPr="0004261B">
        <w:rPr>
          <w:rFonts w:ascii="TimesNewRomanPSMT" w:eastAsia="Calibri" w:hAnsi="TimesNewRomanPSMT"/>
          <w:kern w:val="2"/>
          <w:sz w:val="22"/>
          <w:szCs w:val="22"/>
          <w14:ligatures w14:val="standardContextual"/>
        </w:rPr>
        <w:t>TS 38.305 [22</w:t>
      </w:r>
      <w:r w:rsidRPr="00AB0CE7">
        <w:rPr>
          <w:rFonts w:ascii="TimesNewRomanPSMT" w:eastAsia="Calibri" w:hAnsi="TimesNewRomanPSMT"/>
          <w:kern w:val="2"/>
          <w:sz w:val="22"/>
          <w:szCs w:val="22"/>
          <w14:ligatures w14:val="standardContextual"/>
        </w:rPr>
        <w:t>].</w:t>
      </w:r>
    </w:p>
    <w:p w14:paraId="23ABD260" w14:textId="5A4F43D7" w:rsidR="00B21B26" w:rsidRPr="00B21B26" w:rsidRDefault="00B21B26" w:rsidP="00CE48DC">
      <w:pPr>
        <w:pStyle w:val="Heading2"/>
      </w:pPr>
      <w:r w:rsidRPr="00B21B26">
        <w:t>12A.2</w:t>
      </w:r>
      <w:r w:rsidRPr="00B21B26">
        <w:tab/>
      </w:r>
      <w:r w:rsidR="008B6EAC" w:rsidRPr="00AB0CE7">
        <w:t>SL</w:t>
      </w:r>
      <w:r w:rsidR="008B6EAC">
        <w:t xml:space="preserve"> </w:t>
      </w:r>
      <w:r w:rsidR="008B6EAC" w:rsidRPr="00AB0CE7">
        <w:t>RSTD measurements</w:t>
      </w:r>
    </w:p>
    <w:p w14:paraId="11B28033" w14:textId="77777777" w:rsidR="00B21B26" w:rsidRPr="00B21B26" w:rsidRDefault="00B21B26" w:rsidP="00CE48DC">
      <w:pPr>
        <w:pStyle w:val="Heading3"/>
      </w:pPr>
      <w:bookmarkStart w:id="7" w:name="_Hlk151369181"/>
      <w:r w:rsidRPr="00B21B26">
        <w:t>12A.2.1</w:t>
      </w:r>
      <w:r w:rsidRPr="00B21B26">
        <w:tab/>
        <w:t>Introduction</w:t>
      </w:r>
    </w:p>
    <w:p w14:paraId="0BF726CB" w14:textId="77777777" w:rsidR="00240BED" w:rsidRPr="00A73D5D" w:rsidRDefault="00240BED" w:rsidP="00240BED">
      <w:pPr>
        <w:rPr>
          <w:rFonts w:eastAsia="Calibri"/>
        </w:rPr>
      </w:pPr>
      <w:r>
        <w:rPr>
          <w:rFonts w:eastAsia="Calibri"/>
        </w:rPr>
        <w:t>The requirements in clause 12A.2 apply for SL RSTD measurements of the first and additional paths.</w:t>
      </w:r>
    </w:p>
    <w:p w14:paraId="2397DF70" w14:textId="7AA13DBF" w:rsidR="00240BED" w:rsidRPr="00AB0CE7" w:rsidRDefault="00240BED" w:rsidP="00240BED">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24107112"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25CE9389" w14:textId="77777777" w:rsidR="00B21B26" w:rsidRPr="00B21B26" w:rsidRDefault="00B21B26" w:rsidP="00B21B26">
      <w:r w:rsidRPr="00B21B26">
        <w:t>The requirements in clause 12A.2 apply for periodic, aperiodic, and triggered RSTD measurements, provided:</w:t>
      </w:r>
    </w:p>
    <w:p w14:paraId="00FEBA00" w14:textId="2DEA814C" w:rsidR="00B21B26" w:rsidRPr="00B21B26" w:rsidRDefault="00D10EF8" w:rsidP="00B21B26">
      <w:pPr>
        <w:ind w:left="568" w:hanging="284"/>
      </w:pPr>
      <w:r w:rsidRPr="00FA6610">
        <w:rPr>
          <w:rFonts w:eastAsia="Calibri"/>
          <w:kern w:val="2"/>
          <w14:ligatures w14:val="standardContextual"/>
        </w:rPr>
        <w:t>-</w:t>
      </w:r>
      <w:r w:rsidRPr="00FA6610">
        <w:rPr>
          <w:rFonts w:eastAsia="Calibri"/>
          <w:kern w:val="2"/>
          <w14:ligatures w14:val="standardContextual"/>
        </w:rPr>
        <w:tab/>
        <w:t xml:space="preserve">SL RSTD related side conditions given in clause </w:t>
      </w:r>
      <w:r w:rsidRPr="00FA6610">
        <w:rPr>
          <w:rFonts w:eastAsia="Calibri"/>
          <w:kern w:val="2"/>
          <w14:ligatures w14:val="standardContextual"/>
        </w:rPr>
        <w:t>10.4A.2.2</w:t>
      </w:r>
      <w:r w:rsidRPr="00FA6610">
        <w:rPr>
          <w:rFonts w:eastAsia="Calibri"/>
          <w:kern w:val="2"/>
          <w14:ligatures w14:val="standardContextual"/>
        </w:rPr>
        <w:t xml:space="preserve"> for FR1 are fulfilled, for a corresponding Band</w:t>
      </w:r>
      <w:r w:rsidRPr="00FA6610">
        <w:rPr>
          <w:rFonts w:eastAsia="Calibri"/>
          <w:noProof/>
          <w:kern w:val="2"/>
          <w14:ligatures w14:val="standardContextual"/>
        </w:rPr>
        <w:t>.</w:t>
      </w:r>
    </w:p>
    <w:p w14:paraId="47325390" w14:textId="77777777" w:rsidR="00B21B26" w:rsidRPr="00B21B26" w:rsidRDefault="00B21B26" w:rsidP="00CE48DC">
      <w:pPr>
        <w:pStyle w:val="Heading3"/>
      </w:pPr>
      <w:r w:rsidRPr="00B21B26">
        <w:t>12A.2.3</w:t>
      </w:r>
      <w:r w:rsidRPr="00B21B26">
        <w:tab/>
        <w:t>Measurement Capability</w:t>
      </w:r>
    </w:p>
    <w:p w14:paraId="75864ED7" w14:textId="77777777" w:rsidR="00240BED" w:rsidRPr="00240BED" w:rsidRDefault="00240BED" w:rsidP="00240BED">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C8B7E33" w14:textId="699A744C" w:rsidR="00240BED" w:rsidRPr="0066137D" w:rsidRDefault="00240BED" w:rsidP="0066137D">
      <w:pPr>
        <w:pStyle w:val="B10"/>
        <w:rPr>
          <w:rFonts w:eastAsia="Calibri"/>
        </w:rPr>
      </w:pPr>
      <w:r>
        <w:rPr>
          <w:rFonts w:eastAsia="Calibri"/>
          <w:i/>
          <w:iCs/>
          <w:lang w:eastAsia="zh-CN"/>
        </w:rPr>
        <w:t>SL</w:t>
      </w:r>
      <w:r w:rsidRPr="00AB0CE7">
        <w:rPr>
          <w:rFonts w:eastAsia="Calibri"/>
          <w:i/>
          <w:iCs/>
          <w:lang w:eastAsia="zh-CN"/>
        </w:rPr>
        <w:t>-TDOA-ProvideCapabilities</w:t>
      </w:r>
      <w:r w:rsidRPr="00AB0CE7">
        <w:rPr>
          <w:rFonts w:eastAsia="Calibri"/>
          <w:lang w:eastAsia="zh-CN"/>
        </w:rPr>
        <w:t xml:space="preserve">, </w:t>
      </w:r>
      <w:r w:rsidRPr="00AB0CE7">
        <w:rPr>
          <w:rFonts w:eastAsia="Calibri"/>
        </w:rPr>
        <w:t>according to TS 38.355 [37].</w:t>
      </w:r>
    </w:p>
    <w:p w14:paraId="0D53FA93" w14:textId="77777777" w:rsidR="00B21B26" w:rsidRPr="00B21B26" w:rsidRDefault="00B21B26" w:rsidP="00CE48DC">
      <w:pPr>
        <w:pStyle w:val="Heading3"/>
      </w:pPr>
      <w:r w:rsidRPr="00B21B26">
        <w:lastRenderedPageBreak/>
        <w:t>12A.2.4</w:t>
      </w:r>
      <w:r w:rsidRPr="00B21B26">
        <w:tab/>
        <w:t>Measurement Reporting Requirements</w:t>
      </w:r>
    </w:p>
    <w:p w14:paraId="69C09977"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B21B26" w:rsidRDefault="00240BED"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w:t>
      </w:r>
      <w:r>
        <w:rPr>
          <w:rFonts w:eastAsia="Calibri"/>
        </w:rPr>
        <w:t>U</w:t>
      </w:r>
      <w:r w:rsidRPr="00AB0CE7">
        <w:rPr>
          <w:rFonts w:eastAsia="Calibri"/>
        </w:rPr>
        <w:t>SCH with subframe or slot or subslot duration</w:t>
      </w:r>
      <w:r w:rsidRPr="00AB0CE7">
        <w:rPr>
          <w:rFonts w:eastAsia="Calibri"/>
          <w:lang w:eastAsia="zh-CN"/>
        </w:rPr>
        <w:t>.</w:t>
      </w:r>
    </w:p>
    <w:p w14:paraId="6519C42A"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28876610"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746140BD" w14:textId="784E0B58" w:rsidR="003100D9" w:rsidRPr="009A4F10" w:rsidRDefault="003100D9" w:rsidP="003100D9">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 xml:space="preserve">The reported SL RSTD measurement values contained in measurement reports shall be based on the measurement report mapping requirements specified in clause </w:t>
      </w:r>
      <w:r w:rsidRPr="009A4F10">
        <w:rPr>
          <w:rFonts w:eastAsia="Calibri"/>
          <w:kern w:val="2"/>
          <w:lang w:eastAsia="zh-CN"/>
          <w14:ligatures w14:val="standardContextual"/>
        </w:rPr>
        <w:t>10.4A.2.1</w:t>
      </w:r>
      <w:r w:rsidRPr="009A4F10">
        <w:rPr>
          <w:rFonts w:eastAsia="Calibri"/>
          <w:kern w:val="2"/>
          <w:lang w:eastAsia="zh-CN"/>
          <w14:ligatures w14:val="standardContextual"/>
        </w:rPr>
        <w:t>.</w:t>
      </w:r>
    </w:p>
    <w:p w14:paraId="111D8597" w14:textId="65162A39" w:rsidR="00B21B26" w:rsidRPr="00B21B26" w:rsidRDefault="003100D9" w:rsidP="003100D9">
      <w:r w:rsidRPr="009A4F10">
        <w:rPr>
          <w:rFonts w:eastAsia="Calibri"/>
          <w:kern w:val="2"/>
          <w14:ligatures w14:val="standardContextual"/>
        </w:rPr>
        <w:t xml:space="preserve">The SL RSTD measurements performed and reported according to this section shall meet the SL RSTD measurement accuracy requirements in clause </w:t>
      </w:r>
      <w:r w:rsidRPr="009A4F10">
        <w:rPr>
          <w:rFonts w:eastAsia="Calibri"/>
          <w:kern w:val="2"/>
          <w14:ligatures w14:val="standardContextual"/>
        </w:rPr>
        <w:t>10.4A.2.2</w:t>
      </w:r>
      <w:r w:rsidRPr="009A4F10">
        <w:rPr>
          <w:rFonts w:eastAsia="Calibri"/>
          <w:kern w:val="2"/>
          <w14:ligatures w14:val="standardContextual"/>
        </w:rPr>
        <w:t>, for each measured SL-PRS resource.</w:t>
      </w:r>
    </w:p>
    <w:p w14:paraId="349AB451" w14:textId="77777777" w:rsidR="00B21B26" w:rsidRPr="00B21B26" w:rsidRDefault="00B21B26" w:rsidP="00CE48DC">
      <w:pPr>
        <w:pStyle w:val="Heading3"/>
      </w:pPr>
      <w:r w:rsidRPr="00B21B26">
        <w:t>1</w:t>
      </w:r>
      <w:r w:rsidRPr="00B21B26">
        <w:t>2A.2.5</w:t>
      </w:r>
      <w:r w:rsidRPr="00B21B26">
        <w:tab/>
        <w:t>Measurements Period Requirements</w:t>
      </w:r>
    </w:p>
    <w:bookmarkEnd w:id="7"/>
    <w:p w14:paraId="77A4CEC2" w14:textId="480DABC5" w:rsidR="00240BED" w:rsidRPr="00AB0CE7" w:rsidRDefault="0017388B" w:rsidP="00240BED">
      <w:pPr>
        <w:rPr>
          <w:rFonts w:eastAsia="Calibri"/>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-Provide</w:t>
      </w:r>
      <w:r w:rsidRPr="00F55F8C">
        <w:rPr>
          <w:rFonts w:eastAsia="Calibri"/>
          <w:i/>
          <w:noProof/>
          <w:kern w:val="2"/>
          <w14:ligatures w14:val="standardContextual"/>
        </w:rPr>
        <w:t>AssistanceData</w:t>
      </w:r>
      <w:r w:rsidRPr="00F55F8C">
        <w:rPr>
          <w:rFonts w:eastAsia="Calibri"/>
          <w:kern w:val="2"/>
          <w14:ligatures w14:val="standardContextual"/>
        </w:rPr>
        <w:t xml:space="preserve"> and </w:t>
      </w:r>
      <w:r w:rsidRPr="00F55F8C">
        <w:rPr>
          <w:rFonts w:eastAsia="Calibri"/>
          <w:i/>
          <w:iCs/>
          <w:kern w:val="2"/>
          <w14:ligatures w14:val="standardContextual"/>
        </w:rPr>
        <w:t>SL-TDOA-</w:t>
      </w:r>
      <w:r w:rsidRPr="00F55F8C">
        <w:rPr>
          <w:rFonts w:eastAsia="Calibri"/>
          <w:i/>
          <w:kern w:val="2"/>
          <w14:ligatures w14:val="standardContextual"/>
        </w:rPr>
        <w:t>Request</w:t>
      </w:r>
      <w:r w:rsidRPr="00F55F8C">
        <w:rPr>
          <w:rFonts w:eastAsia="Calibri"/>
          <w:i/>
          <w:noProof/>
          <w:kern w:val="2"/>
          <w14:ligatures w14:val="standardContextual"/>
        </w:rPr>
        <w:t>LocationInformation</w:t>
      </w:r>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r w:rsidRPr="00F55F8C">
        <w:rPr>
          <w:rFonts w:eastAsia="Calibri"/>
          <w:kern w:val="2"/>
          <w14:ligatures w14:val="standardContextual"/>
        </w:rPr>
        <w:t xml:space="preserve"> defined as:</w:t>
      </w:r>
    </w:p>
    <w:p w14:paraId="089CE6E2" w14:textId="77777777" w:rsidR="00240BED" w:rsidRPr="00B86CBA"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240BED" w:rsidRPr="00AB0CE7">
        <w:rPr>
          <w:rFonts w:ascii="Calibri" w:eastAsia="Calibri" w:hAnsi="Calibri"/>
          <w:kern w:val="2"/>
          <w:sz w:val="22"/>
          <w:szCs w:val="22"/>
          <w14:ligatures w14:val="standardContextual"/>
        </w:rPr>
        <w:t xml:space="preserve">  ,</w:t>
      </w:r>
      <w:r w:rsidR="00240BED" w:rsidRPr="00B86CBA">
        <w:rPr>
          <w:rFonts w:ascii="Calibri" w:eastAsia="Calibri" w:hAnsi="Calibri"/>
          <w:kern w:val="2"/>
          <w:sz w:val="22"/>
          <w:szCs w:val="22"/>
          <w14:ligatures w14:val="standardContextual"/>
        </w:rPr>
        <w:t xml:space="preserve"> </w:t>
      </w:r>
    </w:p>
    <w:p w14:paraId="06523011" w14:textId="77777777" w:rsidR="00240BED" w:rsidRPr="00AB0CE7" w:rsidRDefault="00240BED" w:rsidP="00240BED">
      <w:pPr>
        <w:rPr>
          <w:rFonts w:eastAsia="Calibri"/>
        </w:rPr>
      </w:pPr>
      <w:r w:rsidRPr="00AB0CE7">
        <w:rPr>
          <w:rFonts w:eastAsia="Calibri"/>
        </w:rPr>
        <w:t>where</w:t>
      </w:r>
    </w:p>
    <w:p w14:paraId="0E5D01AF" w14:textId="77777777" w:rsidR="00C94263" w:rsidRPr="00F55F8C" w:rsidRDefault="00C94263" w:rsidP="00C94263">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21164734" w14:textId="77777777" w:rsidR="00C94263" w:rsidRPr="00F55F8C"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6EB66B4E" w14:textId="77777777" w:rsidR="00C94263" w:rsidRPr="00524206"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673F923C" w14:textId="4F83897F" w:rsidR="00C94263" w:rsidRPr="00F55F8C" w:rsidRDefault="00C94263" w:rsidP="00C94263">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0CD9EE3A" w14:textId="77777777" w:rsidR="00C94263" w:rsidRPr="00F55F8C"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F55F8C">
        <w:rPr>
          <w:rFonts w:eastAsia="Calibri"/>
          <w:kern w:val="2"/>
          <w14:ligatures w14:val="standardContextual"/>
        </w:rPr>
        <w:t xml:space="preserve"> , for </w:t>
      </w:r>
      <w:r w:rsidR="00C94263" w:rsidRPr="00F55F8C">
        <w:rPr>
          <w:rFonts w:eastAsia="Calibri"/>
          <w:i/>
          <w:iCs/>
          <w:kern w:val="2"/>
          <w14:ligatures w14:val="standardContextual"/>
        </w:rPr>
        <w:t>s</w:t>
      </w:r>
      <w:r w:rsidR="00C94263" w:rsidRPr="00F55F8C">
        <w:rPr>
          <w:rFonts w:eastAsia="Calibri"/>
          <w:kern w:val="2"/>
          <w14:ligatures w14:val="standardContextual"/>
        </w:rPr>
        <w:t>&lt;</w:t>
      </w:r>
      <w:r w:rsidR="00C94263" w:rsidRPr="00F55F8C">
        <w:rPr>
          <w:rFonts w:eastAsia="Calibri"/>
          <w:i/>
          <w:iCs/>
          <w:kern w:val="2"/>
          <w14:ligatures w14:val="standardContextual"/>
        </w:rPr>
        <w:t>S</w:t>
      </w:r>
      <w:r w:rsidR="00C94263"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F55F8C">
        <w:rPr>
          <w:rFonts w:eastAsia="Calibri"/>
          <w:kern w:val="2"/>
          <w14:ligatures w14:val="standardContextual"/>
        </w:rPr>
        <w:t xml:space="preserve"> are the beginning of the first slot  of SL-PRS sample </w:t>
      </w:r>
      <w:r w:rsidR="00C94263" w:rsidRPr="00F55F8C">
        <w:rPr>
          <w:rFonts w:eastAsia="Calibri"/>
          <w:i/>
          <w:iCs/>
          <w:kern w:val="2"/>
          <w14:ligatures w14:val="standardContextual"/>
        </w:rPr>
        <w:t>s+1</w:t>
      </w:r>
      <w:r w:rsidR="00C94263" w:rsidRPr="00F55F8C">
        <w:rPr>
          <w:rFonts w:eastAsia="Calibri"/>
          <w:kern w:val="2"/>
          <w14:ligatures w14:val="standardContextual"/>
        </w:rPr>
        <w:t xml:space="preserve"> and SL-PRS sample </w:t>
      </w:r>
      <w:r w:rsidR="00C94263" w:rsidRPr="00F55F8C">
        <w:rPr>
          <w:rFonts w:eastAsia="Calibri"/>
          <w:i/>
          <w:iCs/>
          <w:kern w:val="2"/>
          <w14:ligatures w14:val="standardContextual"/>
        </w:rPr>
        <w:t>s</w:t>
      </w:r>
      <w:r w:rsidR="00C94263" w:rsidRPr="00F55F8C">
        <w:rPr>
          <w:rFonts w:eastAsia="Calibri"/>
          <w:kern w:val="2"/>
          <w14:ligatures w14:val="standardContextual"/>
        </w:rPr>
        <w:t xml:space="preserve">, respectively, </w:t>
      </w:r>
    </w:p>
    <w:p w14:paraId="1F94E62A" w14:textId="77777777" w:rsidR="00C94263" w:rsidRPr="00F55F8C"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F55F8C">
        <w:rPr>
          <w:rFonts w:eastAsia="Calibri"/>
          <w:kern w:val="2"/>
          <w14:ligatures w14:val="standardContextual"/>
        </w:rPr>
        <w:t xml:space="preserve">for </w:t>
      </w:r>
      <w:r w:rsidR="00C94263" w:rsidRPr="00F55F8C">
        <w:rPr>
          <w:rFonts w:eastAsia="Calibri"/>
          <w:i/>
          <w:iCs/>
          <w:kern w:val="2"/>
          <w14:ligatures w14:val="standardContextual"/>
        </w:rPr>
        <w:t>s</w:t>
      </w:r>
      <w:r w:rsidR="00C94263" w:rsidRPr="00F55F8C">
        <w:rPr>
          <w:rFonts w:eastAsia="Calibri"/>
          <w:kern w:val="2"/>
          <w14:ligatures w14:val="standardContextual"/>
        </w:rPr>
        <w:t>=</w:t>
      </w:r>
      <w:r w:rsidR="00C94263" w:rsidRPr="00F55F8C">
        <w:rPr>
          <w:rFonts w:eastAsia="Calibri"/>
          <w:i/>
          <w:iCs/>
          <w:kern w:val="2"/>
          <w14:ligatures w14:val="standardContextual"/>
        </w:rPr>
        <w:t>S</w:t>
      </w:r>
      <w:r w:rsidR="00C94263" w:rsidRPr="00F55F8C">
        <w:rPr>
          <w:rFonts w:eastAsia="Calibri"/>
          <w:kern w:val="2"/>
          <w14:ligatures w14:val="standardContextual"/>
        </w:rPr>
        <w:t xml:space="preserve">, </w:t>
      </w:r>
    </w:p>
    <w:p w14:paraId="2E4E8A7D" w14:textId="043E9A51" w:rsidR="00C94263" w:rsidRPr="00F55F8C"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F55F8C">
        <w:rPr>
          <w:rFonts w:eastAsia="Calibri"/>
          <w:kern w:val="2"/>
          <w14:ligatures w14:val="standardContextual"/>
        </w:rPr>
        <w:t xml:space="preserve"> is the duration of the slot carrying SL-PRS sample </w:t>
      </w:r>
      <w:r w:rsidR="00C94263" w:rsidRPr="00F55F8C">
        <w:rPr>
          <w:rFonts w:eastAsia="Calibri"/>
          <w:i/>
          <w:iCs/>
          <w:kern w:val="2"/>
          <w14:ligatures w14:val="standardContextual"/>
        </w:rPr>
        <w:t xml:space="preserve">s </w:t>
      </w:r>
      <w:r w:rsidR="00C94263" w:rsidRPr="00F55F8C">
        <w:rPr>
          <w:rFonts w:eastAsia="Calibri"/>
          <w:kern w:val="2"/>
          <w14:ligatures w14:val="standardContextual"/>
        </w:rPr>
        <w:t>of the SL RSTD measurement,</w:t>
      </w:r>
    </w:p>
    <w:p w14:paraId="16239DDA" w14:textId="77777777" w:rsidR="00C94263" w:rsidRPr="00F55F8C" w:rsidRDefault="00000000" w:rsidP="00C94263">
      <w:pPr>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C94263" w:rsidRPr="00F55F8C">
        <w:rPr>
          <w:rFonts w:eastAsia="Calibri"/>
          <w:kern w:val="2"/>
          <w14:ligatures w14:val="standardContextual"/>
        </w:rPr>
        <w:t xml:space="preserve"> is the processing time given by the UE capability in</w:t>
      </w:r>
      <w:r w:rsidR="00C94263" w:rsidRPr="00F55F8C">
        <w:t xml:space="preserve"> [</w:t>
      </w:r>
      <w:r w:rsidR="00C94263" w:rsidRPr="00F55F8C">
        <w:rPr>
          <w:rFonts w:eastAsia="Calibri"/>
          <w:kern w:val="2"/>
          <w14:ligatures w14:val="standardContextual"/>
        </w:rPr>
        <w:t>Components 4 of FG 41-1-1].</w:t>
      </w:r>
    </w:p>
    <w:p w14:paraId="07AB7531" w14:textId="70B2CC58" w:rsidR="00C94263" w:rsidRPr="00F55F8C" w:rsidRDefault="00C94263" w:rsidP="003A4CC8">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57BB9B43" w14:textId="38BB0971" w:rsidR="00C94263" w:rsidRDefault="00C94263" w:rsidP="00C94263">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w:t>
      </w:r>
      <w:r w:rsidRPr="00F55F8C">
        <w:rPr>
          <w:rFonts w:eastAsia="Malgun Gothic"/>
          <w:kern w:val="2"/>
          <w:lang w:eastAsia="zh-CN"/>
          <w14:ligatures w14:val="standardContextual"/>
        </w:rPr>
        <w:lastRenderedPageBreak/>
        <w:t>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eastAsia="zh-CN"/>
          <w14:ligatures w14:val="standardContextual"/>
        </w:rPr>
        <w:t>.</w:t>
      </w:r>
    </w:p>
    <w:p w14:paraId="53403799" w14:textId="77777777" w:rsidR="00C94263" w:rsidRPr="00EC2BB0" w:rsidRDefault="00C94263" w:rsidP="00C94263">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SL-RSTD measurement.</w:t>
      </w:r>
    </w:p>
    <w:p w14:paraId="37EAA776" w14:textId="6F6D830E" w:rsidR="00C94263" w:rsidRDefault="00C94263" w:rsidP="00C94263">
      <w:pPr>
        <w:spacing w:after="160" w:line="256" w:lineRule="auto"/>
        <w:rPr>
          <w:rFonts w:eastAsia="Calibri"/>
          <w:kern w:val="2"/>
          <w14:ligatures w14:val="standardContextual"/>
        </w:rPr>
      </w:pPr>
    </w:p>
    <w:p w14:paraId="40273C06" w14:textId="77777777" w:rsidR="00C94263" w:rsidRDefault="00C94263" w:rsidP="00C94263">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the measurement period can be longer.</w:t>
      </w:r>
    </w:p>
    <w:p w14:paraId="3C368A12" w14:textId="77777777" w:rsidR="00C94263" w:rsidRPr="00B406FE" w:rsidRDefault="00C94263" w:rsidP="00C94263">
      <w:pPr>
        <w:spacing w:after="160" w:line="256" w:lineRule="auto"/>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if the reception of the slots containing SL-PRS is interrupted, the measurement period can be longer.</w:t>
      </w:r>
    </w:p>
    <w:p w14:paraId="079EDD61" w14:textId="07B38E0B" w:rsidR="00240BED" w:rsidRPr="00AB0CE7" w:rsidRDefault="00240BED" w:rsidP="00240BED">
      <w:pPr>
        <w:rPr>
          <w:rFonts w:eastAsia="Calibri"/>
        </w:rPr>
      </w:pPr>
    </w:p>
    <w:p w14:paraId="763F7303" w14:textId="3848C4AC" w:rsidR="00B21B26" w:rsidRPr="00B21B26" w:rsidRDefault="00B21B26" w:rsidP="00CE48DC">
      <w:pPr>
        <w:pStyle w:val="Heading2"/>
      </w:pPr>
      <w:r w:rsidRPr="00B21B26">
        <w:t>12A.3</w:t>
      </w:r>
      <w:r w:rsidRPr="00B21B26">
        <w:tab/>
      </w:r>
      <w:r w:rsidR="00207C04" w:rsidRPr="00AB0CE7">
        <w:t>SL</w:t>
      </w:r>
      <w:r w:rsidR="00207C04">
        <w:t xml:space="preserve"> PRS</w:t>
      </w:r>
      <w:r w:rsidR="00207C04" w:rsidRPr="00AB0CE7">
        <w:t>-RSRP measurements</w:t>
      </w:r>
    </w:p>
    <w:p w14:paraId="7B2C2EE6" w14:textId="77777777" w:rsidR="00B21B26" w:rsidRPr="00B21B26" w:rsidRDefault="00B21B26" w:rsidP="00CE48DC">
      <w:pPr>
        <w:pStyle w:val="Heading3"/>
      </w:pPr>
      <w:r w:rsidRPr="00B21B26">
        <w:t>12A.3.1</w:t>
      </w:r>
      <w:r w:rsidRPr="00B21B26">
        <w:tab/>
        <w:t>Introduction</w:t>
      </w:r>
    </w:p>
    <w:p w14:paraId="29950527" w14:textId="77777777" w:rsidR="005B1C46" w:rsidRPr="00A73D5D" w:rsidRDefault="005B1C46" w:rsidP="005B1C46">
      <w:pPr>
        <w:rPr>
          <w:rFonts w:eastAsia="Calibri"/>
        </w:rPr>
      </w:pPr>
      <w:r>
        <w:rPr>
          <w:rFonts w:eastAsia="Calibri"/>
        </w:rPr>
        <w:t>The requirements in clause 12A.3 apply for SL PRS-RSRP measurements and for SL PRS-RSRP path measurements of the first and additional paths.</w:t>
      </w:r>
    </w:p>
    <w:p w14:paraId="691034A6" w14:textId="2AE35F97" w:rsidR="00B21B26" w:rsidRPr="00B21B26" w:rsidRDefault="005B1C46" w:rsidP="005B1C46">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2DC0B154" w14:textId="77777777" w:rsidR="00B21B26" w:rsidRPr="00B21B26" w:rsidRDefault="00B21B26" w:rsidP="00CE48DC">
      <w:pPr>
        <w:pStyle w:val="Heading3"/>
      </w:pPr>
      <w:r w:rsidRPr="00B21B26">
        <w:t>12A.3.2</w:t>
      </w:r>
      <w:r w:rsidRPr="00B21B26">
        <w:tab/>
        <w:t>Requirements Applicability</w:t>
      </w:r>
    </w:p>
    <w:p w14:paraId="545FA201" w14:textId="77777777" w:rsidR="00B21B26" w:rsidRPr="00B21B26" w:rsidRDefault="00B21B26" w:rsidP="00B21B26">
      <w:r w:rsidRPr="00B21B26">
        <w:t>The requirements in clause 12A.3 apply for periodic, aperiodic, and triggered SL PRS-RSRP measurements, provided:</w:t>
      </w:r>
    </w:p>
    <w:p w14:paraId="73D6ECEE" w14:textId="5749A007" w:rsidR="00B21B26" w:rsidRPr="00B21B26" w:rsidRDefault="0088505E" w:rsidP="00CE48DC">
      <w:pPr>
        <w:pStyle w:val="B10"/>
      </w:pPr>
      <w:r w:rsidRPr="00B05855">
        <w:rPr>
          <w:rFonts w:eastAsia="Calibri"/>
          <w:kern w:val="2"/>
          <w14:ligatures w14:val="standardContextual"/>
        </w:rPr>
        <w:t>-</w:t>
      </w:r>
      <w:r w:rsidRPr="00B05855">
        <w:rPr>
          <w:rFonts w:eastAsia="Calibri"/>
          <w:kern w:val="2"/>
          <w14:ligatures w14:val="standardContextual"/>
        </w:rPr>
        <w:tab/>
        <w:t>SL PRS-RSRP related side conditions given in clause 10.4A.3.2 for FR1 are fulfilled, for a corresponding Band.</w:t>
      </w:r>
    </w:p>
    <w:p w14:paraId="174C6E3C"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130147F2" w14:textId="77777777" w:rsidR="005B1C46" w:rsidRDefault="005B1C46" w:rsidP="005B1C46">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BD73843" w14:textId="723254D3" w:rsidR="0088505E" w:rsidRPr="0088505E" w:rsidRDefault="0088505E" w:rsidP="003A4CC8">
      <w:pPr>
        <w:spacing w:after="160" w:line="256" w:lineRule="auto"/>
        <w:ind w:left="284"/>
        <w:rPr>
          <w:rFonts w:ascii="Arial" w:eastAsia="Calibri" w:hAnsi="Arial"/>
          <w:kern w:val="2"/>
          <w14:ligatures w14:val="standardContextual"/>
        </w:rPr>
      </w:pPr>
      <w:r>
        <w:rPr>
          <w:rFonts w:eastAsia="Calibri"/>
          <w:lang w:eastAsia="zh-CN"/>
        </w:rPr>
        <w:t>-</w:t>
      </w:r>
      <w:r>
        <w:rPr>
          <w:rFonts w:eastAsia="Calibri"/>
          <w:lang w:eastAsia="zh-CN"/>
        </w:rPr>
        <w:tab/>
      </w:r>
      <w:r w:rsidRPr="0088505E">
        <w:rPr>
          <w:rFonts w:eastAsia="Calibri"/>
          <w:lang w:eastAsia="zh-CN"/>
        </w:rPr>
        <w:t xml:space="preserve">SL-TDOA-ProvideCapabilities, SL-RTT-ProvideCapabilities, SL-AOA-ProvideCapabilities, or SL-TOA-ProvideCapabilities, </w:t>
      </w:r>
      <w:r w:rsidRPr="0088505E">
        <w:rPr>
          <w:rFonts w:eastAsia="Calibri"/>
        </w:rPr>
        <w:t>according to TS 38.355 [37]</w:t>
      </w:r>
      <w:r w:rsidRPr="0088505E">
        <w:rPr>
          <w:rFonts w:ascii="Calibri" w:eastAsia="Calibri" w:hAnsi="Calibri"/>
          <w:kern w:val="2"/>
          <w14:ligatures w14:val="standardContextual"/>
        </w:rPr>
        <w:t>.</w:t>
      </w:r>
    </w:p>
    <w:p w14:paraId="753A714E" w14:textId="77777777" w:rsidR="00B21B26" w:rsidRPr="00B21B26" w:rsidRDefault="00B21B26" w:rsidP="007B1A9E">
      <w:pPr>
        <w:pStyle w:val="Heading3"/>
      </w:pPr>
      <w:r w:rsidRPr="00B21B26">
        <w:t>12A.3.4</w:t>
      </w:r>
      <w:r w:rsidRPr="00B21B26">
        <w:tab/>
        <w:t>Measurement Reporting Requirements</w:t>
      </w:r>
    </w:p>
    <w:p w14:paraId="5E19B166"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B21B26" w:rsidRDefault="00F030A8"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PUSCH with subframe or slot or subslot duration</w:t>
      </w:r>
      <w:r w:rsidRPr="00AB0CE7">
        <w:rPr>
          <w:rFonts w:eastAsia="Calibri"/>
          <w:lang w:eastAsia="zh-CN"/>
        </w:rPr>
        <w:t>.</w:t>
      </w:r>
    </w:p>
    <w:p w14:paraId="0C631DD0"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517B6856" w14:textId="77777777" w:rsidR="00B21B26" w:rsidRPr="00B21B26" w:rsidRDefault="00B21B26" w:rsidP="00B21B26">
      <w:pPr>
        <w:rPr>
          <w:lang w:eastAsia="zh-CN"/>
        </w:rPr>
      </w:pPr>
      <w:r w:rsidRPr="00B21B26">
        <w:rPr>
          <w:lang w:eastAsia="zh-CN"/>
        </w:rPr>
        <w:lastRenderedPageBreak/>
        <w:t>This measurement reporting delay excludes any delay caused by no SL resources for UE to send the measurement report.</w:t>
      </w:r>
    </w:p>
    <w:p w14:paraId="4E51798F" w14:textId="14E9798E" w:rsidR="002B28EA" w:rsidRPr="002E3056" w:rsidRDefault="002B28EA" w:rsidP="00E65757">
      <w:pPr>
        <w:rPr>
          <w:rFonts w:eastAsia="Calibri"/>
          <w:lang w:eastAsia="zh-CN"/>
        </w:rPr>
      </w:pPr>
      <w:r w:rsidRPr="002E3056">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B21B26" w:rsidRDefault="002B28EA" w:rsidP="002B28EA">
      <w:r w:rsidRPr="002E3056">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B21B26" w:rsidRDefault="00B21B26" w:rsidP="007B1A9E">
      <w:pPr>
        <w:pStyle w:val="Heading3"/>
      </w:pPr>
      <w:r w:rsidRPr="00B21B26">
        <w:t>12A.3.5</w:t>
      </w:r>
      <w:r w:rsidRPr="00B21B26">
        <w:tab/>
        <w:t>Measurements Period Requirements</w:t>
      </w:r>
    </w:p>
    <w:p w14:paraId="55CA0D50" w14:textId="77777777" w:rsidR="007F1C03" w:rsidRPr="00AB0CE7" w:rsidRDefault="007F1C03" w:rsidP="007F1C03">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436DA542" w14:textId="38903545"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SL-TDOA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-TDOA-Request</w:t>
      </w:r>
      <w:r w:rsidRPr="0066137D">
        <w:rPr>
          <w:rFonts w:eastAsia="Calibri"/>
          <w:noProof/>
        </w:rPr>
        <w:t>LocationInformation</w:t>
      </w:r>
      <w:r w:rsidRPr="00AB0CE7">
        <w:rPr>
          <w:rFonts w:eastAsia="Calibri"/>
        </w:rPr>
        <w:t>, or</w:t>
      </w:r>
    </w:p>
    <w:p w14:paraId="60699DBB" w14:textId="59DE91CF"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-AOA-Request</w:t>
      </w:r>
      <w:r w:rsidRPr="0066137D">
        <w:rPr>
          <w:rFonts w:eastAsia="Calibri"/>
          <w:noProof/>
        </w:rPr>
        <w:t>LocationInformation</w:t>
      </w:r>
      <w:r w:rsidRPr="00AB0CE7">
        <w:rPr>
          <w:rFonts w:eastAsia="Calibri"/>
        </w:rPr>
        <w:t>, or</w:t>
      </w:r>
    </w:p>
    <w:p w14:paraId="4ED4F715" w14:textId="3CBD2E66"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-TOA-Request</w:t>
      </w:r>
      <w:r w:rsidRPr="0066137D">
        <w:rPr>
          <w:rFonts w:eastAsia="Calibri"/>
          <w:noProof/>
        </w:rPr>
        <w:t>LocationInformation</w:t>
      </w:r>
      <w:r w:rsidRPr="00AB0CE7">
        <w:rPr>
          <w:rFonts w:eastAsia="Calibri"/>
        </w:rPr>
        <w:t>, or</w:t>
      </w:r>
    </w:p>
    <w:p w14:paraId="5B17CCE6" w14:textId="318E4A51"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-RTT-Request</w:t>
      </w:r>
      <w:r w:rsidRPr="0066137D">
        <w:rPr>
          <w:rFonts w:eastAsia="Calibri"/>
          <w:noProof/>
        </w:rPr>
        <w:t>LocationInformation</w:t>
      </w:r>
      <w:r w:rsidRPr="00AB0CE7">
        <w:rPr>
          <w:rFonts w:eastAsia="Calibri"/>
        </w:rPr>
        <w:t>,</w:t>
      </w:r>
    </w:p>
    <w:p w14:paraId="3B1C7F74" w14:textId="42F6F7E9" w:rsidR="007F1C03" w:rsidRPr="00AB0CE7" w:rsidRDefault="007F1C03" w:rsidP="007F1C03">
      <w:pPr>
        <w:rPr>
          <w:rFonts w:eastAsia="Calibri"/>
        </w:rPr>
      </w:pPr>
      <w:r w:rsidRPr="00AB0CE7">
        <w:rPr>
          <w:rFonts w:eastAsia="Calibri"/>
        </w:rPr>
        <w:t>from LMF or another UE via SLPP [37]</w:t>
      </w:r>
      <w:r w:rsidRPr="00AB0CE7">
        <w:rPr>
          <w:rFonts w:eastAsia="Calibri"/>
          <w:i/>
        </w:rPr>
        <w:t xml:space="preserve">, </w:t>
      </w:r>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r>
        <w:rPr>
          <w:rFonts w:eastAsia="Calibri"/>
        </w:rPr>
        <w:t xml:space="preserve">The SL PRS-RSRP measurement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m:oMath>
        <m:sSub>
          <m:sSubPr>
            <m:ctrlPr>
              <w:rPr>
                <w:rFonts w:ascii="Cambria Math" w:eastAsia="Calibri" w:hAnsi="Cambria Math"/>
                <w:i/>
                <w:sz w:val="18"/>
                <w:szCs w:val="18"/>
              </w:rPr>
            </m:ctrlPr>
          </m:sSubPr>
          <m:e>
            <m:r>
              <w:rPr>
                <w:rFonts w:ascii="Cambria Math" w:eastAsia="Calibri" w:hAnsi="Cambria Math"/>
                <w:sz w:val="18"/>
                <w:szCs w:val="18"/>
              </w:rPr>
              <m:t>T</m:t>
            </m:r>
          </m:e>
          <m:sub>
            <m:r>
              <w:rPr>
                <w:rFonts w:ascii="Cambria Math" w:eastAsia="Calibri" w:hAnsi="Cambria Math"/>
                <w:sz w:val="18"/>
                <w:szCs w:val="18"/>
              </w:rPr>
              <m:t>SL PRS-RSRP,Total</m:t>
            </m:r>
          </m:sub>
        </m:sSub>
      </m:oMath>
      <w:r w:rsidRPr="00AB0CE7">
        <w:rPr>
          <w:rFonts w:eastAsia="Calibri"/>
        </w:rPr>
        <w:t xml:space="preserve"> defined as:</w:t>
      </w:r>
    </w:p>
    <w:p w14:paraId="4F524E32" w14:textId="77777777" w:rsidR="007F1C03" w:rsidRPr="00AB0CE7" w:rsidRDefault="00000000" w:rsidP="007F1C03">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PRS-RSRP,Total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PRS-RSRP,effect,s</m:t>
                </m:r>
              </m:sub>
            </m:sSub>
          </m:e>
        </m:nary>
      </m:oMath>
      <w:r w:rsidR="007F1C03" w:rsidRPr="00AB0CE7">
        <w:rPr>
          <w:rFonts w:ascii="Calibri" w:eastAsia="Calibri" w:hAnsi="Calibri"/>
          <w:kern w:val="2"/>
          <w:sz w:val="22"/>
          <w:szCs w:val="22"/>
          <w14:ligatures w14:val="standardContextual"/>
        </w:rPr>
        <w:t xml:space="preserve">  ,</w:t>
      </w:r>
    </w:p>
    <w:p w14:paraId="238EB1D4" w14:textId="77777777" w:rsidR="007F1C03" w:rsidRPr="00AB0CE7" w:rsidRDefault="007F1C03" w:rsidP="007F1C03">
      <w:pPr>
        <w:rPr>
          <w:rFonts w:eastAsia="Calibri"/>
        </w:rPr>
      </w:pPr>
      <w:r w:rsidRPr="00AB0CE7">
        <w:rPr>
          <w:rFonts w:eastAsia="Calibri"/>
        </w:rPr>
        <w:t>where</w:t>
      </w:r>
    </w:p>
    <w:p w14:paraId="3448C771" w14:textId="77777777" w:rsidR="007F1C03" w:rsidRPr="000A705F" w:rsidRDefault="007F1C03" w:rsidP="007F1C03">
      <w:pPr>
        <w:rPr>
          <w:rFonts w:eastAsia="Calibri"/>
        </w:rPr>
      </w:pPr>
      <w:r w:rsidRPr="000A705F">
        <w:rPr>
          <w:rFonts w:eastAsia="Calibri"/>
        </w:rPr>
        <w:t>S is the number of samples per measured link, defined below:</w:t>
      </w:r>
    </w:p>
    <w:p w14:paraId="67180115" w14:textId="17917B24" w:rsidR="007F1C03" w:rsidRPr="000A705F" w:rsidRDefault="007F1C03" w:rsidP="007F1C03">
      <w:pPr>
        <w:pStyle w:val="B20"/>
        <w:rPr>
          <w:rFonts w:eastAsia="DengXian"/>
        </w:rPr>
      </w:pPr>
      <m:oMath>
        <m:r>
          <w:rPr>
            <w:rFonts w:ascii="Cambria Math" w:eastAsia="DengXian" w:hAnsi="Cambria Math" w:cs="SimSun"/>
            <w:sz w:val="24"/>
            <w:szCs w:val="24"/>
          </w:rPr>
          <m:t>S</m:t>
        </m:r>
      </m:oMath>
      <w:r w:rsidRPr="000A705F">
        <w:rPr>
          <w:rFonts w:eastAsia="DengXian"/>
        </w:rPr>
        <w:t xml:space="preserve"> = 1 for SL-PRS bandwidth&gt;48 PRBs,</w:t>
      </w:r>
    </w:p>
    <w:p w14:paraId="1EEE63F7" w14:textId="1B876D44" w:rsidR="007F1C03" w:rsidRPr="000A705F" w:rsidRDefault="007F1C03" w:rsidP="007F1C03">
      <w:pPr>
        <w:pStyle w:val="B20"/>
        <w:rPr>
          <w:rFonts w:eastAsia="DengXian"/>
        </w:rPr>
      </w:pPr>
      <m:oMath>
        <m:r>
          <w:rPr>
            <w:rFonts w:ascii="Cambria Math" w:eastAsia="DengXian" w:hAnsi="Cambria Math" w:cs="SimSun"/>
            <w:sz w:val="24"/>
            <w:szCs w:val="24"/>
          </w:rPr>
          <m:t>S</m:t>
        </m:r>
      </m:oMath>
      <w:r w:rsidRPr="000A705F">
        <w:rPr>
          <w:rFonts w:eastAsia="DengXian"/>
        </w:rPr>
        <w:t xml:space="preserve"> = </w:t>
      </w:r>
      <w:r w:rsidRPr="000A705F">
        <w:rPr>
          <w:rFonts w:eastAsia="DengXian"/>
          <w:lang w:eastAsia="zh-CN"/>
        </w:rPr>
        <w:t>4</w:t>
      </w:r>
      <w:r w:rsidRPr="000A705F">
        <w:rPr>
          <w:rFonts w:eastAsia="DengXian"/>
        </w:rPr>
        <w:t xml:space="preserve"> for SL-PRS bandwidth</w:t>
      </w:r>
      <w:r w:rsidRPr="000A705F">
        <w:rPr>
          <w:rFonts w:ascii="DengXian" w:eastAsia="DengXian" w:hAnsi="DengXian" w:hint="eastAsia"/>
          <w:lang w:val="en-US"/>
        </w:rPr>
        <w:t>≤</w:t>
      </w:r>
      <w:r w:rsidRPr="000A705F">
        <w:rPr>
          <w:rFonts w:eastAsia="DengXian"/>
        </w:rPr>
        <w:t>48 PRBs,</w:t>
      </w:r>
    </w:p>
    <w:p w14:paraId="3A7DAC55" w14:textId="35777B88" w:rsidR="007F1C03" w:rsidRPr="000A705F" w:rsidRDefault="007F1C03" w:rsidP="007F1C03">
      <w:pPr>
        <w:rPr>
          <w:rFonts w:eastAsia="Calibri"/>
        </w:rPr>
      </w:pPr>
      <w:r w:rsidRPr="000A705F">
        <w:rPr>
          <w:rFonts w:eastAsia="Calibri"/>
          <w:lang w:val="en-US"/>
        </w:rPr>
        <w:t xml:space="preserve">For each SL-PRS sample </w:t>
      </w:r>
      <w:r w:rsidRPr="000A705F">
        <w:rPr>
          <w:rFonts w:eastAsia="Calibri"/>
          <w:i/>
          <w:iCs/>
          <w:lang w:val="en-US"/>
        </w:rPr>
        <w:t>s</w:t>
      </w:r>
      <w:r w:rsidRPr="000A705F">
        <w:rPr>
          <w:rFonts w:eastAsia="Calibri"/>
          <w:lang w:val="en-US"/>
        </w:rPr>
        <w:t xml:space="preserve"> of the target measured link, which is received within a slot where the UE </w:t>
      </w:r>
      <w:r w:rsidRPr="000A705F">
        <w:rPr>
          <w:rFonts w:eastAsia="Calibri"/>
        </w:rPr>
        <w:t xml:space="preserve">receives SCI and the associated SL-PRS </w:t>
      </w:r>
      <w:r w:rsidRPr="000A705F">
        <w:rPr>
          <w:rFonts w:eastAsia="Calibri"/>
          <w:lang w:val="en-US"/>
        </w:rPr>
        <w:t xml:space="preserve">within its capabilities </w:t>
      </w:r>
      <w:r w:rsidRPr="000A705F">
        <w:t>[</w:t>
      </w:r>
      <w:r w:rsidRPr="000A705F">
        <w:rPr>
          <w:rFonts w:eastAsia="Calibri"/>
        </w:rPr>
        <w:t xml:space="preserve">Components 2 and 3 of FG 41-1-1],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PRS-RSRP,effect,s</m:t>
            </m:r>
          </m:sub>
        </m:sSub>
      </m:oMath>
      <w:r w:rsidRPr="000A705F">
        <w:rPr>
          <w:rFonts w:eastAsia="Calibri"/>
          <w:lang w:val="en-US"/>
        </w:rPr>
        <w:t xml:space="preserve"> is defined </w:t>
      </w:r>
      <w:r w:rsidRPr="000A705F">
        <w:rPr>
          <w:rFonts w:eastAsia="Calibri"/>
        </w:rPr>
        <w:t>as:</w:t>
      </w:r>
    </w:p>
    <w:p w14:paraId="02491C2A" w14:textId="286031AE" w:rsidR="007F1C03" w:rsidRPr="00F8544C" w:rsidRDefault="00000000" w:rsidP="007F1C03">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PRS</m:t>
            </m:r>
            <m:r>
              <m:rPr>
                <m:sty m:val="p"/>
              </m:rPr>
              <w:rPr>
                <w:rFonts w:ascii="Cambria Math" w:eastAsia="DengXian" w:hAnsi="Cambria Math"/>
              </w:rPr>
              <m:t>-</m:t>
            </m:r>
            <m:r>
              <w:rPr>
                <w:rFonts w:ascii="Cambria Math" w:eastAsia="DengXian" w:hAnsi="Cambria Math"/>
              </w:rPr>
              <m:t>RSRP</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7F1C03" w:rsidRPr="00F8544C">
        <w:rPr>
          <w:rFonts w:eastAsia="Calibri"/>
        </w:rPr>
        <w:t xml:space="preserve"> , for </w:t>
      </w:r>
      <w:r w:rsidR="007F1C03" w:rsidRPr="00F8544C">
        <w:rPr>
          <w:rFonts w:eastAsia="Calibri"/>
          <w:iCs/>
        </w:rPr>
        <w:t>s</w:t>
      </w:r>
      <w:r w:rsidR="007F1C03" w:rsidRPr="00F8544C">
        <w:rPr>
          <w:rFonts w:eastAsia="Calibri"/>
        </w:rPr>
        <w:t>&lt;</w:t>
      </w:r>
      <w:r w:rsidR="007F1C03" w:rsidRPr="00F8544C">
        <w:rPr>
          <w:rFonts w:eastAsia="Calibri"/>
          <w:iCs/>
        </w:rPr>
        <w:t>S</w:t>
      </w:r>
      <w:r w:rsidR="007F1C03" w:rsidRPr="00F8544C">
        <w:rPr>
          <w:rFonts w:eastAsia="Calibri"/>
        </w:rPr>
        <w:t xml:space="preserve">, where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r>
              <m:rPr>
                <m:sty m:val="p"/>
              </m:rPr>
              <w:rPr>
                <w:rFonts w:ascii="Cambria Math" w:eastAsia="DengXian" w:hAnsi="Cambria Math"/>
              </w:rPr>
              <m:t>+1</m:t>
            </m:r>
          </m:sub>
        </m:sSub>
      </m:oMath>
      <w:r w:rsidR="007F1C03" w:rsidRPr="00F8544C">
        <w:rPr>
          <w:rFonts w:eastAsia="Calibri"/>
        </w:rPr>
        <w:t xml:space="preserve"> and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m:t>
            </m:r>
          </m:sub>
        </m:sSub>
      </m:oMath>
      <w:r w:rsidR="007F1C03" w:rsidRPr="00F8544C">
        <w:rPr>
          <w:rFonts w:eastAsia="Calibri"/>
        </w:rPr>
        <w:t xml:space="preserve"> are the beginning of the first slot of SL-PRS sample </w:t>
      </w:r>
      <w:r w:rsidR="007F1C03" w:rsidRPr="0066137D">
        <w:rPr>
          <w:rFonts w:eastAsia="Calibri"/>
          <w:iCs/>
        </w:rPr>
        <w:t>s</w:t>
      </w:r>
      <w:r w:rsidR="007F1C03" w:rsidRPr="00F8544C">
        <w:rPr>
          <w:rFonts w:eastAsia="Calibri"/>
        </w:rPr>
        <w:t xml:space="preserve">+1 and SL-PRS samples </w:t>
      </w:r>
      <w:r w:rsidR="007F1C03" w:rsidRPr="0066137D">
        <w:rPr>
          <w:rFonts w:eastAsia="Calibri"/>
          <w:iCs/>
        </w:rPr>
        <w:t>s</w:t>
      </w:r>
      <w:r w:rsidR="007F1C03" w:rsidRPr="00F8544C">
        <w:rPr>
          <w:rFonts w:eastAsia="Calibri"/>
        </w:rPr>
        <w:t>, respectively,</w:t>
      </w:r>
    </w:p>
    <w:p w14:paraId="49CA1E38" w14:textId="77777777" w:rsidR="007F1C03" w:rsidRPr="00A63460" w:rsidRDefault="00000000" w:rsidP="007F1C03">
      <w:pPr>
        <w:pStyle w:val="B10"/>
        <w:rPr>
          <w:rFonts w:eastAsia="Calibri"/>
        </w:rPr>
      </w:pP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SL</m:t>
            </m:r>
            <m:r>
              <m:rPr>
                <m:sty m:val="p"/>
              </m:rPr>
              <w:rPr>
                <w:rFonts w:ascii="Cambria Math" w:eastAsia="DengXian" w:hAnsi="Cambria Math"/>
              </w:rPr>
              <m:t xml:space="preserve"> </m:t>
            </m:r>
            <m:r>
              <w:rPr>
                <w:rFonts w:ascii="Cambria Math" w:eastAsia="DengXian" w:hAnsi="Cambria Math"/>
              </w:rPr>
              <m:t>PRS</m:t>
            </m:r>
            <m:r>
              <m:rPr>
                <m:sty m:val="p"/>
              </m:rPr>
              <w:rPr>
                <w:rFonts w:ascii="Cambria Math" w:eastAsia="DengXian" w:hAnsi="Cambria Math"/>
              </w:rPr>
              <m:t>-</m:t>
            </m:r>
            <m:r>
              <w:rPr>
                <w:rFonts w:ascii="Cambria Math" w:eastAsia="DengXian" w:hAnsi="Cambria Math"/>
              </w:rPr>
              <m:t>RSRP</m:t>
            </m:r>
            <m:r>
              <m:rPr>
                <m:sty m:val="p"/>
              </m:rPr>
              <w:rPr>
                <w:rFonts w:ascii="Cambria Math" w:eastAsia="DengXian" w:hAnsi="Cambria Math"/>
              </w:rPr>
              <m:t>,</m:t>
            </m:r>
            <m:r>
              <w:rPr>
                <w:rFonts w:ascii="Cambria Math" w:eastAsia="DengXian" w:hAnsi="Cambria Math"/>
              </w:rPr>
              <m:t>effect</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dur</m:t>
            </m:r>
            <m:r>
              <m:rPr>
                <m:sty m:val="p"/>
              </m:rPr>
              <w:rPr>
                <w:rFonts w:ascii="Cambria Math" w:eastAsia="DengXian" w:hAnsi="Cambria Math"/>
              </w:rPr>
              <m:t>,</m:t>
            </m:r>
            <m:r>
              <w:rPr>
                <w:rFonts w:ascii="Cambria Math" w:eastAsia="DengXian" w:hAnsi="Cambria Math"/>
              </w:rPr>
              <m:t>s</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Δ</m:t>
            </m:r>
          </m:e>
          <m:sub>
            <m:r>
              <w:rPr>
                <w:rFonts w:ascii="Cambria Math" w:eastAsia="DengXian" w:hAnsi="Cambria Math"/>
              </w:rPr>
              <m:t>SLproc</m:t>
            </m:r>
          </m:sub>
        </m:sSub>
        <m:r>
          <m:rPr>
            <m:sty m:val="p"/>
          </m:rPr>
          <w:rPr>
            <w:rFonts w:ascii="Cambria Math" w:eastAsia="DengXian" w:hAnsi="Cambria Math"/>
          </w:rPr>
          <m:t xml:space="preserve"> , </m:t>
        </m:r>
      </m:oMath>
      <w:r w:rsidR="007F1C03" w:rsidRPr="00A63460">
        <w:rPr>
          <w:rFonts w:eastAsia="Calibri"/>
        </w:rPr>
        <w:t xml:space="preserve">for </w:t>
      </w:r>
      <w:r w:rsidR="007F1C03" w:rsidRPr="00A63460">
        <w:rPr>
          <w:rFonts w:eastAsia="Calibri"/>
          <w:iCs/>
        </w:rPr>
        <w:t>s</w:t>
      </w:r>
      <w:r w:rsidR="007F1C03" w:rsidRPr="00A63460">
        <w:rPr>
          <w:rFonts w:eastAsia="Calibri"/>
        </w:rPr>
        <w:t>=</w:t>
      </w:r>
      <w:r w:rsidR="007F1C03" w:rsidRPr="00A63460">
        <w:rPr>
          <w:rFonts w:eastAsia="Calibri"/>
          <w:iCs/>
        </w:rPr>
        <w:t>S</w:t>
      </w:r>
      <w:r w:rsidR="007F1C03" w:rsidRPr="00A63460">
        <w:rPr>
          <w:rFonts w:eastAsia="Calibri"/>
        </w:rPr>
        <w:t>, is the time for completing the last sample of the SL PRS-RSRP measurement,</w:t>
      </w:r>
    </w:p>
    <w:p w14:paraId="69F63591" w14:textId="0328F806" w:rsidR="007F1C03" w:rsidRPr="000A705F" w:rsidRDefault="00000000" w:rsidP="0066137D">
      <w:pPr>
        <w:pStyle w:val="B10"/>
        <w:rPr>
          <w:rFonts w:eastAsia="Calibri"/>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7F1C03" w:rsidRPr="000A705F">
        <w:rPr>
          <w:rFonts w:eastAsia="Calibri"/>
        </w:rPr>
        <w:t xml:space="preserve"> is the duration of the slot carrying SL-PRS sample </w:t>
      </w:r>
      <w:r w:rsidR="007F1C03" w:rsidRPr="000A705F">
        <w:rPr>
          <w:rFonts w:eastAsia="Calibri"/>
          <w:i/>
          <w:iCs/>
        </w:rPr>
        <w:t xml:space="preserve">s </w:t>
      </w:r>
      <w:r w:rsidR="007F1C03" w:rsidRPr="000A705F">
        <w:rPr>
          <w:rFonts w:eastAsia="Calibri"/>
        </w:rPr>
        <w:t>of the SL PRS-RSRP measurement,</w:t>
      </w:r>
    </w:p>
    <w:p w14:paraId="2571E9BF" w14:textId="6C4AC95F" w:rsidR="007F1C03" w:rsidRPr="000A705F" w:rsidRDefault="00000000" w:rsidP="0066137D">
      <w:pPr>
        <w:pStyle w:val="B10"/>
        <w:rPr>
          <w:rFonts w:eastAsia="Calibri"/>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oMath>
      <w:r w:rsidR="007F1C03" w:rsidRPr="000A705F">
        <w:rPr>
          <w:rFonts w:eastAsia="Calibri"/>
        </w:rPr>
        <w:t xml:space="preserve"> is the processing time given by the UE capability in</w:t>
      </w:r>
      <w:r w:rsidR="007F1C03" w:rsidRPr="000A705F">
        <w:t xml:space="preserve"> [</w:t>
      </w:r>
      <w:r w:rsidR="007F1C03" w:rsidRPr="000A705F">
        <w:rPr>
          <w:rFonts w:eastAsia="Calibri"/>
        </w:rPr>
        <w:t>Components 4 of FG 41-1-1].</w:t>
      </w:r>
    </w:p>
    <w:p w14:paraId="3D8FBDC0" w14:textId="632258E9" w:rsidR="00BF5987" w:rsidRDefault="00BF5987" w:rsidP="00BF5987">
      <w:pPr>
        <w:spacing w:after="160" w:line="256" w:lineRule="auto"/>
        <w:rPr>
          <w:rFonts w:eastAsia="Calibri"/>
          <w:kern w:val="2"/>
          <w14:ligatures w14:val="standardContextual"/>
        </w:rPr>
      </w:pPr>
      <w:r w:rsidRPr="00554591">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PRS-RSRP,Total</m:t>
            </m:r>
          </m:sub>
        </m:sSub>
      </m:oMath>
      <w:r w:rsidRPr="00554591">
        <w:rPr>
          <w:rFonts w:eastAsia="Malgun Gothic"/>
          <w:kern w:val="2"/>
          <w:lang w:eastAsia="zh-CN"/>
          <w14:ligatures w14:val="standardContextual"/>
        </w:rPr>
        <w:t xml:space="preserve"> at the measuring UE, while the measuring UE is performing the SL PRS-RSRP measurement, then the UE shall continue performing the SL PRS-RSRP measurement after the synchronization reference source change, while meeting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554591">
        <w:rPr>
          <w:rFonts w:eastAsia="Calibri"/>
          <w:kern w:val="2"/>
          <w14:ligatures w14:val="standardContextual"/>
        </w:rPr>
        <w:t xml:space="preserve"> defined in this clause and the accuracy requirements in clause 10.4A.3.2.</w:t>
      </w:r>
    </w:p>
    <w:p w14:paraId="4E6F3927" w14:textId="77777777" w:rsidR="00BF5987" w:rsidRPr="00FA6E78" w:rsidRDefault="00BF5987" w:rsidP="00BF5987">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P</m:t>
            </m:r>
            <m:r>
              <w:rPr>
                <w:rFonts w:ascii="Cambria Math" w:eastAsia="Calibri" w:hAnsi="Cambria Math"/>
                <w:noProof/>
                <w:kern w:val="2"/>
                <w14:ligatures w14:val="standardContextual"/>
              </w:rPr>
              <m:t>RS-RSRP, 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PRS-RSRP measurement.</w:t>
      </w:r>
    </w:p>
    <w:p w14:paraId="1BF0752C" w14:textId="77777777" w:rsidR="00BF5987" w:rsidRDefault="00BF5987" w:rsidP="00BF5987">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A469C7">
        <w:t xml:space="preserve">. </w:t>
      </w:r>
      <w:r>
        <w:t>Otherwise, the measurement period can be longer.</w:t>
      </w:r>
    </w:p>
    <w:p w14:paraId="1E2117B6" w14:textId="72CBD0F4" w:rsidR="007F1C03" w:rsidRDefault="00BF5987" w:rsidP="00BF5987">
      <w:pPr>
        <w:rPr>
          <w:rFonts w:eastAsia="Calibri"/>
        </w:rPr>
      </w:pPr>
      <w:r w:rsidRPr="00A469C7">
        <w:lastRenderedPageBreak/>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A469C7">
        <w:t xml:space="preserve">. </w:t>
      </w:r>
      <w:r>
        <w:t>Otherwise, if the reception of the slots containing SL-PRS is interrupted, the measurement period can be longer.</w:t>
      </w:r>
    </w:p>
    <w:p w14:paraId="3B2716C1" w14:textId="37B9E120" w:rsidR="00B21B26" w:rsidRPr="00B21B26" w:rsidRDefault="00B21B26" w:rsidP="007B1A9E">
      <w:pPr>
        <w:pStyle w:val="Heading2"/>
      </w:pPr>
      <w:r w:rsidRPr="00B21B26">
        <w:t>12A.4</w:t>
      </w:r>
      <w:r w:rsidRPr="00B21B26">
        <w:tab/>
      </w:r>
      <w:r w:rsidR="00F73339">
        <w:t>SL Rx-Tx measurements</w:t>
      </w:r>
    </w:p>
    <w:p w14:paraId="65A0C9DF" w14:textId="77777777" w:rsidR="00B21B26" w:rsidRPr="00B21B26" w:rsidRDefault="00B21B26" w:rsidP="007B1A9E">
      <w:pPr>
        <w:pStyle w:val="Heading3"/>
        <w:rPr>
          <w:rFonts w:eastAsiaTheme="minorEastAsia"/>
        </w:rPr>
      </w:pPr>
      <w:r w:rsidRPr="00B21B26">
        <w:rPr>
          <w:rFonts w:eastAsiaTheme="minorEastAsia"/>
        </w:rPr>
        <w:t>12A.4.1</w:t>
      </w:r>
      <w:r w:rsidRPr="00B21B26">
        <w:rPr>
          <w:rFonts w:eastAsiaTheme="minorEastAsia"/>
        </w:rPr>
        <w:tab/>
        <w:t>Introduction</w:t>
      </w:r>
    </w:p>
    <w:p w14:paraId="421E0955" w14:textId="77777777" w:rsidR="00F73339" w:rsidRPr="00FA6610" w:rsidRDefault="00F73339" w:rsidP="00F73339">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646D4F18" w14:textId="1558E46A" w:rsidR="00B21B26" w:rsidRPr="00B21B26" w:rsidRDefault="00F73339" w:rsidP="00F73339">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508038D0" w14:textId="77777777" w:rsidR="00B21B26" w:rsidRPr="00B21B26" w:rsidRDefault="00B21B26" w:rsidP="007B1A9E">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4097721D" w14:textId="5F2A0279" w:rsidR="003F5F7A" w:rsidRDefault="003F5F7A" w:rsidP="003F5F7A">
      <w:r>
        <w:t>The requirements in clause 12A.4 apply for periodic, aperiodic, and triggered SL Rx-Tx time difference measurements, provided:</w:t>
      </w:r>
    </w:p>
    <w:p w14:paraId="301B2607" w14:textId="70FE537A" w:rsidR="00E57C97" w:rsidRDefault="00E57C97" w:rsidP="00E57C97">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7E7F3380" w14:textId="1C8E9584" w:rsidR="00B21B26" w:rsidRPr="00B21B26" w:rsidRDefault="00E57C97" w:rsidP="00E57C97">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70E7B746" w14:textId="77777777" w:rsidR="00B21B26" w:rsidRPr="00B21B26" w:rsidRDefault="00B21B26" w:rsidP="009636F5">
      <w:pPr>
        <w:pStyle w:val="Heading3"/>
        <w:rPr>
          <w:rFonts w:eastAsiaTheme="minorEastAsia"/>
        </w:rPr>
      </w:pPr>
      <w:r w:rsidRPr="00B21B26">
        <w:rPr>
          <w:rFonts w:eastAsiaTheme="minorEastAsia"/>
        </w:rPr>
        <w:t>12A.4.3</w:t>
      </w:r>
      <w:r w:rsidRPr="00B21B26">
        <w:rPr>
          <w:rFonts w:eastAsiaTheme="minorEastAsia"/>
        </w:rPr>
        <w:tab/>
        <w:t>Measurement Capability</w:t>
      </w:r>
    </w:p>
    <w:p w14:paraId="046EE95A" w14:textId="26171E42" w:rsidR="00B21B26" w:rsidRPr="00B21B26" w:rsidRDefault="003F5F7A" w:rsidP="00B21B26">
      <w:pPr>
        <w:rPr>
          <w:rFonts w:eastAsiaTheme="minorEastAsia"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2DFACAFB" w14:textId="77777777" w:rsidR="00B21B26" w:rsidRPr="00B21B26" w:rsidRDefault="00B21B26" w:rsidP="009636F5">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0949DC40"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B21B26" w:rsidRDefault="00B21B26" w:rsidP="00B21B26">
      <w:pPr>
        <w:rPr>
          <w:rFonts w:eastAsiaTheme="minorEastAsia"/>
        </w:rPr>
      </w:pPr>
      <w:r w:rsidRPr="00B21B26">
        <w:rPr>
          <w:rFonts w:eastAsiaTheme="minorEastAsia"/>
        </w:rPr>
        <w:t xml:space="preserve">The measurement reporting delay excludes any delay caused by no SL resources for UE to send the measurement report. </w:t>
      </w:r>
    </w:p>
    <w:p w14:paraId="349FC072" w14:textId="67D55AC4" w:rsidR="00201B2D" w:rsidRDefault="00201B2D" w:rsidP="00201B2D">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635B84AF" w14:textId="7F07FD52" w:rsidR="00B21B26" w:rsidRPr="00B21B26" w:rsidRDefault="00201B2D" w:rsidP="00201B2D">
      <w:pPr>
        <w:rPr>
          <w:rFonts w:eastAsiaTheme="minorEastAsia"/>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48FE2037" w14:textId="77777777" w:rsidR="00B21B26" w:rsidRPr="00B21B26" w:rsidRDefault="00B21B26" w:rsidP="009636F5">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15A1C24E" w14:textId="1AE524FC" w:rsidR="00CB72D1" w:rsidRDefault="00CB72D1" w:rsidP="00CB72D1">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8" w:name="_Hlk149663793"/>
      <w:r w:rsidRPr="00DA1FC7">
        <w:rPr>
          <w:i/>
        </w:rPr>
        <w:t>SL-RTT-RequestLocationInformation</w:t>
      </w:r>
      <w:bookmarkEnd w:id="8"/>
      <w:r>
        <w:t xml:space="preserve"> message from LMF or another UE via SLPP [</w:t>
      </w:r>
      <w:r>
        <w:rPr>
          <w:rFonts w:hint="eastAsia"/>
          <w:lang w:eastAsia="zh-CN"/>
        </w:rPr>
        <w:t>37</w:t>
      </w:r>
      <w:r>
        <w:t xml:space="preserve">], the UE shall be able to perform multiple SL Rx-Tx time difference </w:t>
      </w:r>
      <w:r>
        <w:lastRenderedPageBreak/>
        <w:t>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79A7F197" w14:textId="77777777" w:rsidR="00CB72D1"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Default="00CB72D1" w:rsidP="00CB72D1">
      <w:pPr>
        <w:rPr>
          <w:lang w:eastAsia="zh-CN"/>
        </w:rPr>
      </w:pPr>
      <w:r>
        <w:rPr>
          <w:lang w:eastAsia="zh-CN"/>
        </w:rPr>
        <w:t xml:space="preserve">where, </w:t>
      </w:r>
    </w:p>
    <w:p w14:paraId="10317879" w14:textId="77777777" w:rsidR="00CB72D1" w:rsidRDefault="00CB72D1" w:rsidP="00CB72D1">
      <w:pPr>
        <w:rPr>
          <w:lang w:eastAsia="zh-CN"/>
        </w:rPr>
      </w:pPr>
      <w:r>
        <w:rPr>
          <w:lang w:eastAsia="zh-CN"/>
        </w:rPr>
        <w:t xml:space="preserve">S is the number of samples for a single SL Rx-Tx measurement defined below: </w:t>
      </w:r>
    </w:p>
    <w:p w14:paraId="54E785EF" w14:textId="77777777" w:rsidR="00CB72D1" w:rsidRDefault="00CB72D1" w:rsidP="00CB72D1">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510A02B5" w14:textId="77777777" w:rsidR="00CB72D1" w:rsidRDefault="00CB72D1" w:rsidP="00CB72D1">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p>
    <w:p w14:paraId="0816AE47" w14:textId="77777777" w:rsidR="00CB72D1" w:rsidRDefault="00CB72D1" w:rsidP="00CB72D1">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69288912" w14:textId="77777777" w:rsidR="00CB72D1" w:rsidRDefault="00000000" w:rsidP="00CB72D1">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CB72D1">
        <w:rPr>
          <w:lang w:eastAsia="zh-CN"/>
        </w:rPr>
        <w:t xml:space="preserve">, for s&lt;S, </w:t>
      </w:r>
      <w:r w:rsidR="00CB72D1"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CB72D1"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CB72D1" w:rsidRPr="001C2891">
        <w:rPr>
          <w:lang w:eastAsia="zh-CN"/>
        </w:rPr>
        <w:t xml:space="preserve"> are the start of the </w:t>
      </w:r>
      <w:r w:rsidR="00CB72D1" w:rsidRPr="001C2891">
        <w:rPr>
          <w:i/>
          <w:lang w:eastAsia="zh-CN"/>
        </w:rPr>
        <w:t>s</w:t>
      </w:r>
      <w:r w:rsidR="00CB72D1" w:rsidRPr="001C2891">
        <w:rPr>
          <w:lang w:eastAsia="zh-CN"/>
        </w:rPr>
        <w:t xml:space="preserve">-th and </w:t>
      </w:r>
      <w:r w:rsidR="00CB72D1" w:rsidRPr="001C2891">
        <w:rPr>
          <w:i/>
          <w:lang w:eastAsia="zh-CN"/>
        </w:rPr>
        <w:t>(s+1)</w:t>
      </w:r>
      <w:r w:rsidR="00CB72D1" w:rsidRPr="001C2891">
        <w:rPr>
          <w:lang w:eastAsia="zh-CN"/>
        </w:rPr>
        <w:t xml:space="preserve">-th slot </w:t>
      </w:r>
      <w:r w:rsidR="00CB72D1">
        <w:rPr>
          <w:lang w:eastAsia="zh-CN"/>
        </w:rPr>
        <w:t xml:space="preserve">of SL-PRS samples </w:t>
      </w:r>
      <w:r w:rsidR="00CB72D1" w:rsidRPr="001C2891">
        <w:rPr>
          <w:i/>
          <w:iCs/>
          <w:lang w:eastAsia="zh-CN"/>
        </w:rPr>
        <w:t>s</w:t>
      </w:r>
      <w:r w:rsidR="00CB72D1">
        <w:rPr>
          <w:lang w:eastAsia="zh-CN"/>
        </w:rPr>
        <w:t xml:space="preserve"> and SL-PRS samples </w:t>
      </w:r>
      <w:r w:rsidR="00CB72D1" w:rsidRPr="001C2891">
        <w:rPr>
          <w:i/>
          <w:iCs/>
          <w:lang w:eastAsia="zh-CN"/>
        </w:rPr>
        <w:t>s</w:t>
      </w:r>
      <w:r w:rsidR="00CB72D1">
        <w:rPr>
          <w:lang w:eastAsia="zh-CN"/>
        </w:rPr>
        <w:t>+1, respectively</w:t>
      </w:r>
      <w:r w:rsidR="00CB72D1">
        <w:rPr>
          <w:rFonts w:hint="eastAsia"/>
          <w:lang w:eastAsia="zh-CN"/>
        </w:rPr>
        <w:t xml:space="preserve">. </w:t>
      </w:r>
    </w:p>
    <w:p w14:paraId="531F68FB" w14:textId="77777777" w:rsidR="00CB72D1" w:rsidRDefault="00000000" w:rsidP="00CB72D1">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CB72D1">
        <w:rPr>
          <w:kern w:val="2"/>
        </w:rPr>
        <w:t xml:space="preserve">for </w:t>
      </w:r>
      <w:r w:rsidR="00CB72D1">
        <w:rPr>
          <w:i/>
          <w:iCs/>
          <w:kern w:val="2"/>
        </w:rPr>
        <w:t>s</w:t>
      </w:r>
      <w:r w:rsidR="00CB72D1">
        <w:rPr>
          <w:rFonts w:hint="eastAsia"/>
          <w:i/>
          <w:iCs/>
          <w:kern w:val="2"/>
          <w:lang w:eastAsia="zh-CN"/>
        </w:rPr>
        <w:t xml:space="preserve"> </w:t>
      </w:r>
      <w:r w:rsidR="00CB72D1">
        <w:rPr>
          <w:kern w:val="2"/>
        </w:rPr>
        <w:t>=</w:t>
      </w:r>
      <w:r w:rsidR="00CB72D1">
        <w:rPr>
          <w:rFonts w:hint="eastAsia"/>
          <w:kern w:val="2"/>
          <w:lang w:eastAsia="zh-CN"/>
        </w:rPr>
        <w:t xml:space="preserve"> </w:t>
      </w:r>
      <w:r w:rsidR="00CB72D1">
        <w:rPr>
          <w:i/>
          <w:iCs/>
          <w:kern w:val="2"/>
        </w:rPr>
        <w:t>S</w:t>
      </w:r>
      <w:r w:rsidR="00CB72D1">
        <w:rPr>
          <w:kern w:val="2"/>
        </w:rPr>
        <w:t>,</w:t>
      </w:r>
    </w:p>
    <w:p w14:paraId="770B3F2B" w14:textId="77777777" w:rsidR="00CB72D1" w:rsidRPr="00934916" w:rsidRDefault="00000000" w:rsidP="003A4CC8">
      <w:pPr>
        <w:ind w:left="283"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CB72D1">
        <w:rPr>
          <w:lang w:eastAsia="zh-CN"/>
        </w:rPr>
        <w:t xml:space="preserve"> is the duration of </w:t>
      </w:r>
      <w:r w:rsidR="00CB72D1">
        <w:rPr>
          <w:rFonts w:hint="eastAsia"/>
          <w:lang w:eastAsia="zh-CN"/>
        </w:rPr>
        <w:t xml:space="preserve">the slot carrying </w:t>
      </w:r>
      <w:r w:rsidR="00CB72D1">
        <w:rPr>
          <w:lang w:eastAsia="zh-CN"/>
        </w:rPr>
        <w:t>SL-PRS sample</w:t>
      </w:r>
      <w:r w:rsidR="00CB72D1">
        <w:rPr>
          <w:rFonts w:hint="eastAsia"/>
          <w:lang w:eastAsia="zh-CN"/>
        </w:rPr>
        <w:t xml:space="preserve"> s of SL Rx-Tx measurement. </w:t>
      </w:r>
    </w:p>
    <w:p w14:paraId="05835A99" w14:textId="77777777" w:rsidR="00CB72D1" w:rsidRDefault="00000000" w:rsidP="00CB72D1">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B72D1">
        <w:rPr>
          <w:kern w:val="2"/>
        </w:rPr>
        <w:t>is the processing time</w:t>
      </w:r>
      <w:r w:rsidR="00CB72D1">
        <w:rPr>
          <w:rFonts w:hint="eastAsia"/>
          <w:kern w:val="2"/>
          <w:lang w:eastAsia="zh-CN"/>
        </w:rPr>
        <w:t xml:space="preserve"> </w:t>
      </w:r>
      <w:r w:rsidR="00CB72D1">
        <w:rPr>
          <w:kern w:val="2"/>
        </w:rPr>
        <w:t>as indicated via</w:t>
      </w:r>
      <w:r w:rsidR="00CB72D1">
        <w:t xml:space="preserve"> capability [c</w:t>
      </w:r>
      <w:r w:rsidR="00CB72D1" w:rsidRPr="00FE2154">
        <w:t>omponent 4 of FG 41-1-1</w:t>
      </w:r>
      <w:r w:rsidR="00CB72D1">
        <w:t>] of the UE performing the SL Rx-Tx time</w:t>
      </w:r>
      <w:r w:rsidR="00CB72D1">
        <w:rPr>
          <w:rFonts w:hint="eastAsia"/>
          <w:lang w:eastAsia="zh-CN"/>
        </w:rPr>
        <w:t xml:space="preserve"> difference </w:t>
      </w:r>
      <w:r w:rsidR="00CB72D1">
        <w:t>measurement</w:t>
      </w:r>
      <w:r w:rsidR="00CB72D1" w:rsidRPr="001039E6">
        <w:rPr>
          <w:kern w:val="2"/>
        </w:rPr>
        <w:t>.</w:t>
      </w:r>
      <w:r w:rsidR="00CB72D1">
        <w:rPr>
          <w:lang w:eastAsia="zh-CN"/>
        </w:rPr>
        <w:t xml:space="preserve"> </w:t>
      </w:r>
    </w:p>
    <w:p w14:paraId="1B374A5E" w14:textId="77777777" w:rsidR="00CB72D1"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Pr>
          <w:kern w:val="2"/>
          <w:lang w:eastAsia="zh-CN"/>
        </w:rPr>
        <w:t xml:space="preserve"> is defined as below: </w:t>
      </w:r>
    </w:p>
    <w:p w14:paraId="332CC720" w14:textId="77777777" w:rsidR="00CB72D1" w:rsidRDefault="00CB72D1" w:rsidP="00CB72D1">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7DFDB55" w14:textId="77777777" w:rsidR="00CB72D1" w:rsidRDefault="00CB72D1" w:rsidP="00CB72D1">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41EE3B5F" w14:textId="77777777" w:rsidR="00CB72D1" w:rsidRPr="00DF55B2" w:rsidRDefault="00CB72D1" w:rsidP="00CB72D1">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B689023" w14:textId="77777777" w:rsidR="00CB72D1" w:rsidRPr="001C2891" w:rsidRDefault="00CB72D1" w:rsidP="00CB72D1">
      <w:pPr>
        <w:pStyle w:val="ListParagraph"/>
        <w:numPr>
          <w:ilvl w:val="0"/>
          <w:numId w:val="97"/>
        </w:numPr>
        <w:overflowPunct/>
        <w:autoSpaceDE/>
        <w:autoSpaceDN/>
        <w:adjustRightInd/>
        <w:textAlignment w:val="auto"/>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256E8CBF" w14:textId="77777777" w:rsidR="00CB72D1" w:rsidRPr="009F25D3" w:rsidRDefault="00CB72D1" w:rsidP="00CB72D1">
      <w:pPr>
        <w:rPr>
          <w:rFonts w:eastAsia="DengXian"/>
          <w:lang w:val="en-US" w:eastAsia="zh-CN"/>
        </w:rPr>
      </w:pPr>
    </w:p>
    <w:p w14:paraId="1D1A42F2" w14:textId="21FD08BB" w:rsidR="00CB72D1" w:rsidRDefault="00CB72D1" w:rsidP="00CB72D1">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4C57C442" w14:textId="77777777" w:rsidR="00CB72D1" w:rsidRPr="004A0060" w:rsidRDefault="00CB72D1" w:rsidP="00CB72D1">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4B47AE87" w14:textId="77777777" w:rsidR="00CB72D1" w:rsidRDefault="00CB72D1" w:rsidP="00CB72D1">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6FF22DBB" w14:textId="17FF553A" w:rsidR="003F5F7A" w:rsidRDefault="00CB72D1" w:rsidP="00CB72D1">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52124528" w14:textId="288E16B3" w:rsidR="00B21B26" w:rsidRPr="00B21B26" w:rsidRDefault="00B21B26" w:rsidP="009636F5">
      <w:pPr>
        <w:pStyle w:val="Heading2"/>
      </w:pPr>
      <w:r w:rsidRPr="00B21B26">
        <w:lastRenderedPageBreak/>
        <w:t>12A.5</w:t>
      </w:r>
      <w:r w:rsidRPr="00B21B26">
        <w:tab/>
      </w:r>
      <w:r w:rsidR="000743C4">
        <w:t>SL PRS-RSRPP measurements</w:t>
      </w:r>
    </w:p>
    <w:p w14:paraId="21F3DF7B" w14:textId="77777777" w:rsidR="00B21B26" w:rsidRPr="00B21B26" w:rsidRDefault="00B21B26" w:rsidP="009636F5">
      <w:pPr>
        <w:pStyle w:val="Heading3"/>
        <w:rPr>
          <w:rFonts w:eastAsiaTheme="minorEastAsia"/>
        </w:rPr>
      </w:pPr>
      <w:r w:rsidRPr="00B21B26">
        <w:rPr>
          <w:rFonts w:eastAsiaTheme="minorEastAsia"/>
        </w:rPr>
        <w:t>12A.5.1</w:t>
      </w:r>
      <w:r w:rsidRPr="00B21B26">
        <w:rPr>
          <w:rFonts w:eastAsiaTheme="minorEastAsia"/>
        </w:rPr>
        <w:tab/>
        <w:t>Introduction</w:t>
      </w:r>
    </w:p>
    <w:p w14:paraId="23D14442" w14:textId="403DC72B" w:rsidR="00B21B26" w:rsidRPr="00B21B26" w:rsidRDefault="009D0F8E" w:rsidP="00B21B26">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B21B26" w:rsidRDefault="00B21B26" w:rsidP="009636F5">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6E292FC3" w14:textId="52FCC68E" w:rsidR="009D0F8E" w:rsidRDefault="009D0F8E" w:rsidP="009D0F8E">
      <w:r>
        <w:t>The requirements in clause 12A.5 apply for periodic and triggered SL PRS-RSRPP measurements, provided:</w:t>
      </w:r>
    </w:p>
    <w:p w14:paraId="53CC018C" w14:textId="7EAD4A64" w:rsidR="00B21B26" w:rsidRPr="00B21B26" w:rsidRDefault="000743C4" w:rsidP="009D0F8E">
      <w:pPr>
        <w:pStyle w:val="B10"/>
        <w:rPr>
          <w:rFonts w:eastAsiaTheme="minorEastAsia"/>
        </w:rPr>
      </w:pPr>
      <w:r>
        <w:t>-</w:t>
      </w:r>
      <w:r>
        <w:tab/>
        <w:t xml:space="preserve">SL PRS-RSRPP related side conditions given in clause </w:t>
      </w:r>
      <w:r w:rsidRPr="00300D3A">
        <w:t>10.4A.</w:t>
      </w:r>
      <w:r>
        <w:t>5</w:t>
      </w:r>
      <w:r w:rsidRPr="00300D3A">
        <w:t>.2</w:t>
      </w:r>
      <w:r w:rsidDel="0021757B">
        <w:t xml:space="preserve"> </w:t>
      </w:r>
      <w:r>
        <w:t xml:space="preserve"> for FR1 are met for a corresponding Band.</w:t>
      </w:r>
    </w:p>
    <w:p w14:paraId="5464464E" w14:textId="77777777" w:rsidR="00B21B26" w:rsidRPr="00B21B26" w:rsidRDefault="00B21B26" w:rsidP="009636F5">
      <w:pPr>
        <w:pStyle w:val="Heading3"/>
        <w:rPr>
          <w:rFonts w:eastAsiaTheme="minorEastAsia"/>
        </w:rPr>
      </w:pPr>
      <w:r w:rsidRPr="00B21B26">
        <w:rPr>
          <w:rFonts w:eastAsiaTheme="minorEastAsia"/>
        </w:rPr>
        <w:t>12A.5.3</w:t>
      </w:r>
      <w:r w:rsidRPr="00B21B26">
        <w:rPr>
          <w:rFonts w:eastAsiaTheme="minorEastAsia"/>
        </w:rPr>
        <w:tab/>
        <w:t>Measurement Capability</w:t>
      </w:r>
    </w:p>
    <w:p w14:paraId="25E9EE23" w14:textId="2BCBB40D" w:rsidR="00B21B26" w:rsidRPr="00B21B26" w:rsidRDefault="009D0F8E" w:rsidP="00B21B26">
      <w:pPr>
        <w:rPr>
          <w:rFonts w:eastAsiaTheme="minorEastAsia"/>
        </w:rPr>
      </w:pPr>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1A61795A" w14:textId="77777777" w:rsidR="00B21B26" w:rsidRPr="00B21B26" w:rsidRDefault="00B21B26" w:rsidP="009636F5">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287933DC"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B21B26" w:rsidRDefault="00B21B26" w:rsidP="00B21B26">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6BA5BF89" w14:textId="65F3A1E7" w:rsidR="008B7A28" w:rsidRDefault="008B7A28" w:rsidP="008B7A28">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2B02E87A" w14:textId="4E96F92E" w:rsidR="00B21B26" w:rsidRPr="00B21B26" w:rsidRDefault="008B7A28" w:rsidP="008B7A28">
      <w:pPr>
        <w:rPr>
          <w:rFonts w:eastAsiaTheme="minorEastAsia"/>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p>
    <w:p w14:paraId="299D67B0" w14:textId="77777777" w:rsidR="00B21B26" w:rsidRPr="00B21B26" w:rsidRDefault="00B21B26" w:rsidP="009636F5">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0D73B5C" w14:textId="3E163455" w:rsidR="009D0F8E" w:rsidRDefault="009D0F8E" w:rsidP="009D0F8E">
      <w:pPr>
        <w:rPr>
          <w:lang w:eastAsia="zh-CN"/>
        </w:rPr>
      </w:pPr>
      <w:r>
        <w:t xml:space="preserve">When the physical layer receives </w:t>
      </w:r>
    </w:p>
    <w:p w14:paraId="2C0CE6F4"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-Provide</w:t>
      </w:r>
      <w:r w:rsidRPr="0066137D">
        <w:rPr>
          <w:i/>
          <w:noProof/>
        </w:rPr>
        <w:t>AssistanceData</w:t>
      </w:r>
      <w:r>
        <w:t xml:space="preserve"> message and </w:t>
      </w:r>
      <w:r>
        <w:rPr>
          <w:rFonts w:hint="eastAsia"/>
          <w:i/>
          <w:lang w:eastAsia="zh-CN"/>
        </w:rPr>
        <w:t>SL</w:t>
      </w:r>
      <w:r w:rsidRPr="0066137D">
        <w:rPr>
          <w:i/>
        </w:rPr>
        <w:t>-TDOA-Request</w:t>
      </w:r>
      <w:r w:rsidRPr="0066137D">
        <w:rPr>
          <w:i/>
          <w:noProof/>
        </w:rPr>
        <w:t>LocationInformation</w:t>
      </w:r>
      <w:r>
        <w:t xml:space="preserve"> </w:t>
      </w:r>
      <w:r>
        <w:rPr>
          <w:iCs/>
        </w:rPr>
        <w:t>message, or</w:t>
      </w:r>
    </w:p>
    <w:p w14:paraId="0604F0C4"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-Provide</w:t>
      </w:r>
      <w:r w:rsidRPr="0066137D">
        <w:rPr>
          <w:i/>
          <w:noProof/>
        </w:rPr>
        <w:t>AssistanceData</w:t>
      </w:r>
      <w:r>
        <w:t xml:space="preserve"> message and </w:t>
      </w:r>
      <w:r>
        <w:rPr>
          <w:rFonts w:hint="eastAsia"/>
          <w:i/>
          <w:lang w:eastAsia="zh-CN"/>
        </w:rPr>
        <w:t>SL</w:t>
      </w:r>
      <w:r w:rsidRPr="0066137D">
        <w:rPr>
          <w:i/>
        </w:rPr>
        <w:t>-AOA-Request</w:t>
      </w:r>
      <w:r w:rsidRPr="0066137D">
        <w:rPr>
          <w:i/>
          <w:noProof/>
        </w:rPr>
        <w:t>LocationInformation</w:t>
      </w:r>
      <w:r>
        <w:t xml:space="preserve"> </w:t>
      </w:r>
      <w:r>
        <w:rPr>
          <w:iCs/>
        </w:rPr>
        <w:t>message, or</w:t>
      </w:r>
    </w:p>
    <w:p w14:paraId="069545AE"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-Provide</w:t>
      </w:r>
      <w:r w:rsidRPr="0066137D">
        <w:rPr>
          <w:i/>
          <w:noProof/>
        </w:rPr>
        <w:t>AssistanceData</w:t>
      </w:r>
      <w:r>
        <w:t xml:space="preserve"> message and </w:t>
      </w:r>
      <w:r>
        <w:rPr>
          <w:rFonts w:hint="eastAsia"/>
          <w:i/>
          <w:lang w:eastAsia="zh-CN"/>
        </w:rPr>
        <w:t>SL</w:t>
      </w:r>
      <w:r w:rsidRPr="0066137D">
        <w:rPr>
          <w:i/>
        </w:rPr>
        <w:t>-TOA-Request</w:t>
      </w:r>
      <w:r w:rsidRPr="0066137D">
        <w:rPr>
          <w:i/>
          <w:noProof/>
        </w:rPr>
        <w:t>LocationInformation</w:t>
      </w:r>
      <w:r>
        <w:t xml:space="preserve"> </w:t>
      </w:r>
      <w:r>
        <w:rPr>
          <w:iCs/>
        </w:rPr>
        <w:t>message, or</w:t>
      </w:r>
    </w:p>
    <w:p w14:paraId="279ED9B6" w14:textId="77777777" w:rsidR="009D0F8E" w:rsidRDefault="009D0F8E" w:rsidP="009D0F8E">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-Provide</w:t>
      </w:r>
      <w:r w:rsidRPr="0066137D">
        <w:rPr>
          <w:i/>
          <w:noProof/>
        </w:rPr>
        <w:t>AssistanceData</w:t>
      </w:r>
      <w:r>
        <w:t xml:space="preserve"> message and </w:t>
      </w:r>
      <w:r>
        <w:rPr>
          <w:rFonts w:hint="eastAsia"/>
          <w:i/>
          <w:lang w:eastAsia="zh-CN"/>
        </w:rPr>
        <w:t>SL</w:t>
      </w:r>
      <w:r w:rsidRPr="0066137D">
        <w:rPr>
          <w:i/>
        </w:rPr>
        <w:t>-RTT-Request</w:t>
      </w:r>
      <w:r w:rsidRPr="0066137D">
        <w:rPr>
          <w:i/>
          <w:noProof/>
        </w:rPr>
        <w:t>LocationInformation</w:t>
      </w:r>
      <w:r>
        <w:rPr>
          <w:rFonts w:hint="eastAsia"/>
          <w:iCs/>
          <w:noProof/>
          <w:lang w:eastAsia="zh-CN"/>
        </w:rPr>
        <w:t xml:space="preserve"> </w:t>
      </w:r>
      <w:r>
        <w:rPr>
          <w:iCs/>
        </w:rPr>
        <w:t>message,</w:t>
      </w:r>
    </w:p>
    <w:p w14:paraId="1412E91F" w14:textId="271FF2BD" w:rsidR="009D0F8E" w:rsidRDefault="009D0F8E" w:rsidP="009D0F8E">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045085AD" w14:textId="10E23786" w:rsidR="00B21B26" w:rsidRPr="00B21B26" w:rsidRDefault="00B21B26" w:rsidP="009636F5">
      <w:pPr>
        <w:pStyle w:val="Heading2"/>
      </w:pPr>
      <w:r w:rsidRPr="00B21B26">
        <w:lastRenderedPageBreak/>
        <w:t>12A.6</w:t>
      </w:r>
      <w:r w:rsidRPr="00B21B26">
        <w:tab/>
      </w:r>
      <w:r w:rsidR="007068C2" w:rsidRPr="00B21B26">
        <w:t>SL</w:t>
      </w:r>
      <w:r w:rsidR="007068C2">
        <w:t xml:space="preserve"> </w:t>
      </w:r>
      <w:r w:rsidR="007068C2" w:rsidRPr="00B21B26">
        <w:t>AoA measurements</w:t>
      </w:r>
    </w:p>
    <w:p w14:paraId="2024FFB6" w14:textId="77777777" w:rsidR="00B21B26" w:rsidRPr="00B21B26" w:rsidRDefault="00B21B26" w:rsidP="009636F5">
      <w:pPr>
        <w:pStyle w:val="Heading3"/>
        <w:rPr>
          <w:rFonts w:eastAsiaTheme="minorEastAsia"/>
        </w:rPr>
      </w:pPr>
      <w:r w:rsidRPr="00B21B26">
        <w:rPr>
          <w:rFonts w:eastAsiaTheme="minorEastAsia"/>
        </w:rPr>
        <w:t>12A.6.1</w:t>
      </w:r>
      <w:r w:rsidRPr="00B21B26">
        <w:rPr>
          <w:rFonts w:eastAsiaTheme="minorEastAsia"/>
        </w:rPr>
        <w:tab/>
        <w:t>Introduction</w:t>
      </w:r>
    </w:p>
    <w:p w14:paraId="4A3C1CFE" w14:textId="77777777" w:rsidR="007068C2" w:rsidRPr="00E164BB" w:rsidRDefault="007068C2" w:rsidP="007068C2">
      <w:r w:rsidRPr="00E164BB">
        <w:rPr>
          <w:rFonts w:eastAsia="Calibri"/>
          <w:kern w:val="2"/>
          <w14:ligatures w14:val="standardContextual"/>
        </w:rPr>
        <w:t>The requirements in clause 12A.6 apply for SL AoA measurements of the first and additional paths.</w:t>
      </w:r>
    </w:p>
    <w:p w14:paraId="4672B5FE" w14:textId="5178D30A" w:rsidR="00B21B26" w:rsidRPr="00B21B26" w:rsidRDefault="007068C2" w:rsidP="007068C2">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 xml:space="preserve">provided the UE has received </w:t>
      </w:r>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r>
        <w:rPr>
          <w:lang w:eastAsia="zh-CN"/>
        </w:rPr>
        <w:t xml:space="preserve"> based on SL-PRS</w:t>
      </w:r>
      <w:r w:rsidRPr="00B21B26">
        <w:rPr>
          <w:lang w:eastAsia="zh-CN"/>
        </w:rPr>
        <w:t>.</w:t>
      </w:r>
    </w:p>
    <w:p w14:paraId="39BCB90D" w14:textId="6A3C17C4" w:rsidR="00B21B26" w:rsidRPr="00B21B26" w:rsidRDefault="00B21B26" w:rsidP="009636F5">
      <w:pPr>
        <w:pStyle w:val="Heading3"/>
        <w:rPr>
          <w:rFonts w:eastAsiaTheme="minorEastAsia"/>
        </w:rPr>
      </w:pPr>
      <w:r w:rsidRPr="00B21B26">
        <w:rPr>
          <w:rFonts w:eastAsiaTheme="minorEastAsia"/>
        </w:rPr>
        <w:t>12A.6.2</w:t>
      </w:r>
      <w:r w:rsidRPr="00B21B26">
        <w:rPr>
          <w:rFonts w:eastAsiaTheme="minorEastAsia"/>
        </w:rPr>
        <w:tab/>
      </w:r>
      <w:r w:rsidR="006D0E40" w:rsidRPr="00B21B26">
        <w:t>Requirements Applicab</w:t>
      </w:r>
      <w:r w:rsidR="006D0E40">
        <w:t>ility</w:t>
      </w:r>
    </w:p>
    <w:p w14:paraId="1813F128" w14:textId="77777777" w:rsidR="00B21B26" w:rsidRPr="00B21B26" w:rsidRDefault="00B21B26" w:rsidP="00B21B26">
      <w:pPr>
        <w:rPr>
          <w:rFonts w:eastAsiaTheme="minorEastAsia"/>
        </w:rPr>
      </w:pPr>
      <w:r w:rsidRPr="00B21B26">
        <w:rPr>
          <w:rFonts w:eastAsiaTheme="minorEastAsia"/>
        </w:rPr>
        <w:t>The requirements in clause 12A.6 apply for periodic, aperiodic, and triggered SL AoA measurements, provided:</w:t>
      </w:r>
    </w:p>
    <w:p w14:paraId="5E43DC30" w14:textId="4070022F" w:rsidR="00D101CA" w:rsidRDefault="00D101CA" w:rsidP="00D101CA">
      <w:pPr>
        <w:pStyle w:val="B10"/>
        <w:rPr>
          <w:rFonts w:eastAsiaTheme="minorEastAsia"/>
        </w:rPr>
      </w:pPr>
      <w:r>
        <w:rPr>
          <w:rFonts w:hint="eastAsia"/>
        </w:rPr>
        <w:t>-</w:t>
      </w:r>
      <w:r>
        <w:tab/>
        <w:t>Conditions defined in clause 7.3E of TS 38.101-1 [18] for reference sensitivity are fulfilled.</w:t>
      </w:r>
    </w:p>
    <w:p w14:paraId="50173F4E" w14:textId="1DE11087" w:rsidR="00B21B26" w:rsidRPr="00B21B26" w:rsidRDefault="00B21B26" w:rsidP="00D101CA">
      <w:pPr>
        <w:pStyle w:val="B10"/>
        <w:rPr>
          <w:rFonts w:eastAsiaTheme="minorEastAsia"/>
        </w:rPr>
      </w:pPr>
      <w:r w:rsidRPr="00B21B26">
        <w:rPr>
          <w:rFonts w:eastAsiaTheme="minorEastAsia"/>
        </w:rPr>
        <w:t>-</w:t>
      </w:r>
      <w:r w:rsidRPr="00B21B26">
        <w:rPr>
          <w:rFonts w:eastAsiaTheme="minorEastAsia"/>
        </w:rPr>
        <w:tab/>
        <w:t>SL AoA related side conditions given in clause [TBD] for FR1 are met for a corresponding Band.</w:t>
      </w:r>
    </w:p>
    <w:p w14:paraId="26E480E2" w14:textId="77777777" w:rsidR="00B21B26" w:rsidRPr="00B21B26" w:rsidRDefault="00B21B26" w:rsidP="009636F5">
      <w:pPr>
        <w:pStyle w:val="Heading3"/>
        <w:rPr>
          <w:rFonts w:eastAsiaTheme="minorEastAsia"/>
        </w:rPr>
      </w:pPr>
      <w:r w:rsidRPr="00B21B26">
        <w:rPr>
          <w:rFonts w:eastAsiaTheme="minorEastAsia"/>
        </w:rPr>
        <w:t>12A.6.3</w:t>
      </w:r>
      <w:r w:rsidRPr="00B21B26">
        <w:rPr>
          <w:rFonts w:eastAsiaTheme="minorEastAsia"/>
        </w:rPr>
        <w:tab/>
        <w:t>Measurement Capability</w:t>
      </w:r>
    </w:p>
    <w:p w14:paraId="666A14C3" w14:textId="77777777" w:rsidR="007F573E" w:rsidRDefault="007F573E" w:rsidP="007F573E">
      <w:pPr>
        <w:rPr>
          <w:rFonts w:cs="v4.2.0"/>
        </w:rPr>
      </w:pPr>
      <w:r w:rsidRPr="00B21B26">
        <w:rPr>
          <w:rFonts w:cs="v4.2.0"/>
        </w:rPr>
        <w:t>SL AoA measurement capability is as indicated by the UE in</w:t>
      </w:r>
      <w:r>
        <w:rPr>
          <w:rFonts w:cs="v4.2.0"/>
        </w:rPr>
        <w:t>:</w:t>
      </w:r>
    </w:p>
    <w:p w14:paraId="27312702" w14:textId="23450BCA" w:rsidR="00B21B26" w:rsidRPr="00B21B26" w:rsidRDefault="007F573E" w:rsidP="007F573E">
      <w:pPr>
        <w:rPr>
          <w:rFonts w:eastAsiaTheme="minorEastAsia" w:cs="v4.2.0"/>
        </w:rPr>
      </w:pPr>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23B24774" w14:textId="77777777" w:rsidR="00B21B26" w:rsidRPr="00B21B26" w:rsidRDefault="00B21B26" w:rsidP="009636F5">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0BF61CA6" w14:textId="77777777" w:rsidR="00BE08F0" w:rsidRPr="00B21B26" w:rsidRDefault="00BE08F0" w:rsidP="00BE08F0">
      <w:r w:rsidRPr="00B21B26">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B21B26" w:rsidRDefault="00BE08F0" w:rsidP="00BE08F0">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0568DA65" w14:textId="77777777" w:rsidR="00BE08F0" w:rsidRPr="00B21B26" w:rsidRDefault="00BE08F0" w:rsidP="00BE08F0">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28F0206" w14:textId="77777777" w:rsidR="00BE08F0" w:rsidRPr="00B21B26" w:rsidRDefault="00BE08F0" w:rsidP="00BE08F0">
      <w:r w:rsidRPr="00B21B26">
        <w:t xml:space="preserve">The measurement reporting delay excludes any delay caused by no SL resources or no SL-PRS resources for UE to send the measurement report. </w:t>
      </w:r>
    </w:p>
    <w:p w14:paraId="634D75E5" w14:textId="20E64429" w:rsidR="00BE08F0" w:rsidRPr="00B21B26" w:rsidRDefault="00BE08F0" w:rsidP="00BE08F0">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6773F9A6" w14:textId="77777777" w:rsidR="00B21B26" w:rsidRPr="00B21B26" w:rsidRDefault="00B21B26" w:rsidP="009636F5">
      <w:pPr>
        <w:pStyle w:val="Heading3"/>
        <w:rPr>
          <w:rFonts w:eastAsiaTheme="minorEastAsia"/>
        </w:rPr>
      </w:pPr>
      <w:r w:rsidRPr="00B21B26">
        <w:rPr>
          <w:rFonts w:eastAsiaTheme="minorEastAsia"/>
        </w:rPr>
        <w:t>12A.6.5</w:t>
      </w:r>
      <w:r w:rsidRPr="00B21B26">
        <w:rPr>
          <w:rFonts w:eastAsiaTheme="minorEastAsia"/>
        </w:rPr>
        <w:tab/>
        <w:t xml:space="preserve">Measurement Period Requirements </w:t>
      </w:r>
    </w:p>
    <w:p w14:paraId="32EE8AF3" w14:textId="3B2AB65E" w:rsidR="006B027D" w:rsidRPr="00B21B26" w:rsidRDefault="004A1359" w:rsidP="006B027D">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xml:space="preserve">, </w:t>
      </w:r>
      <w:r>
        <w:t xml:space="preserve">as </w:t>
      </w:r>
      <w:r w:rsidRPr="00B21B26">
        <w:t>defined in TS 38.215 [4]</w:t>
      </w:r>
      <w:r>
        <w:t>. The SL AoA measurement shall be performed</w:t>
      </w:r>
      <w:r w:rsidRPr="00B21B26">
        <w:t>during</w:t>
      </w:r>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045551E4" w14:textId="77777777" w:rsidR="006B027D" w:rsidRPr="00B21B26"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B21B26">
        <w:rPr>
          <w:kern w:val="2"/>
          <w:lang w:eastAsia="zh-CN"/>
        </w:rPr>
        <w:t xml:space="preserve"> ,</w:t>
      </w:r>
    </w:p>
    <w:p w14:paraId="5833417D" w14:textId="77777777" w:rsidR="006B027D" w:rsidRPr="00B21B26" w:rsidRDefault="006B027D" w:rsidP="006B027D">
      <w:pPr>
        <w:rPr>
          <w:lang w:eastAsia="zh-CN"/>
        </w:rPr>
      </w:pPr>
      <w:r w:rsidRPr="00B21B26">
        <w:rPr>
          <w:lang w:eastAsia="zh-CN"/>
        </w:rPr>
        <w:t>where</w:t>
      </w:r>
      <w:r w:rsidRPr="00B21B26">
        <w:rPr>
          <w:rFonts w:hint="eastAsia"/>
          <w:lang w:eastAsia="zh-CN"/>
        </w:rPr>
        <w:t>,</w:t>
      </w:r>
      <w:r w:rsidRPr="00B21B26">
        <w:rPr>
          <w:lang w:eastAsia="zh-CN"/>
        </w:rPr>
        <w:t xml:space="preserve"> </w:t>
      </w:r>
    </w:p>
    <w:p w14:paraId="416431F3" w14:textId="77777777" w:rsidR="006B027D" w:rsidRPr="00B21B26" w:rsidRDefault="006B027D" w:rsidP="006B027D">
      <w:pPr>
        <w:rPr>
          <w:lang w:eastAsia="zh-CN"/>
        </w:rPr>
      </w:pPr>
      <w:r w:rsidRPr="00B21B26">
        <w:rPr>
          <w:i/>
          <w:lang w:eastAsia="zh-CN"/>
        </w:rPr>
        <w:lastRenderedPageBreak/>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BDD1371" w14:textId="0BAF9371" w:rsidR="006B027D" w:rsidRPr="00B21B26" w:rsidRDefault="006B027D" w:rsidP="006B027D">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2B3F9990" w14:textId="5183698B" w:rsidR="006B027D" w:rsidRPr="00960AD5" w:rsidRDefault="006B027D" w:rsidP="006B027D">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9" w:name="_Hlk160118597"/>
    </w:p>
    <w:bookmarkEnd w:id="9"/>
    <w:p w14:paraId="41F2F60A" w14:textId="5B39A6DB" w:rsidR="006B027D" w:rsidRPr="00B21B26" w:rsidRDefault="00B24285" w:rsidP="006B027D">
      <w:pPr>
        <w:spacing w:after="120"/>
        <w:rPr>
          <w:rFonts w:eastAsia="DengXian"/>
        </w:rPr>
      </w:pPr>
      <w:r w:rsidRPr="00691C8F">
        <w:rPr>
          <w:rFonts w:eastAsia="DengXian" w:hint="eastAsia"/>
          <w:lang w:eastAsia="zh-CN"/>
        </w:rPr>
        <w:t>F</w:t>
      </w:r>
      <w:r w:rsidRPr="00691C8F">
        <w:rPr>
          <w:rFonts w:eastAsia="DengXian"/>
        </w:rPr>
        <w:t xml:space="preserve">or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0D5B779" w14:textId="2BCEB647" w:rsidR="006B027D" w:rsidRPr="00B21B26" w:rsidRDefault="00000000" w:rsidP="006B027D">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6B027D">
        <w:rPr>
          <w:lang w:eastAsia="zh-CN"/>
        </w:rPr>
        <w:t xml:space="preserve"> </w:t>
      </w:r>
      <w:r w:rsidR="006B027D" w:rsidRPr="00B21B26">
        <w:rPr>
          <w:lang w:eastAsia="zh-CN"/>
        </w:rPr>
        <w:t xml:space="preserve"> for </w:t>
      </w:r>
      <w:r w:rsidR="006B027D" w:rsidRPr="00B21B26">
        <w:rPr>
          <w:i/>
          <w:iCs/>
          <w:lang w:eastAsia="zh-CN"/>
        </w:rPr>
        <w:t>s</w:t>
      </w:r>
      <w:r w:rsidR="006B027D">
        <w:rPr>
          <w:i/>
          <w:iCs/>
          <w:lang w:eastAsia="zh-CN"/>
        </w:rPr>
        <w:t xml:space="preserve"> </w:t>
      </w:r>
      <w:r w:rsidR="006B027D" w:rsidRPr="00B21B26">
        <w:rPr>
          <w:lang w:eastAsia="zh-CN"/>
        </w:rPr>
        <w:t>&lt;</w:t>
      </w:r>
      <w:r w:rsidR="006B027D">
        <w:rPr>
          <w:lang w:eastAsia="zh-CN"/>
        </w:rPr>
        <w:t xml:space="preserve"> </w:t>
      </w:r>
      <w:r w:rsidR="006B027D" w:rsidRPr="00B21B26">
        <w:rPr>
          <w:i/>
          <w:iCs/>
          <w:lang w:eastAsia="zh-CN"/>
        </w:rPr>
        <w:t>S</w:t>
      </w:r>
      <w:r w:rsidR="006B027D" w:rsidRPr="00B21B26">
        <w:rPr>
          <w:lang w:eastAsia="zh-CN"/>
        </w:rPr>
        <w:t xml:space="preserve">, </w:t>
      </w:r>
      <w:r w:rsidR="006B027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6B027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6B027D" w:rsidRPr="00023414">
        <w:rPr>
          <w:kern w:val="2"/>
        </w:rPr>
        <w:t xml:space="preserve"> are</w:t>
      </w:r>
      <w:r w:rsidR="006B027D" w:rsidRPr="00FD53E6">
        <w:rPr>
          <w:kern w:val="2"/>
        </w:rPr>
        <w:t xml:space="preserve"> the </w:t>
      </w:r>
      <w:r w:rsidR="006B027D">
        <w:t xml:space="preserve">beginning </w:t>
      </w:r>
      <w:r w:rsidR="006B027D" w:rsidRPr="00FD53E6">
        <w:rPr>
          <w:kern w:val="2"/>
        </w:rPr>
        <w:t xml:space="preserve">of </w:t>
      </w:r>
      <w:r w:rsidR="006B027D">
        <w:rPr>
          <w:kern w:val="2"/>
        </w:rPr>
        <w:t xml:space="preserve">the </w:t>
      </w:r>
      <w:r w:rsidR="006B027D" w:rsidRPr="00FD53E6">
        <w:rPr>
          <w:kern w:val="2"/>
        </w:rPr>
        <w:t>slot</w:t>
      </w:r>
      <w:r w:rsidR="006B027D">
        <w:rPr>
          <w:kern w:val="2"/>
        </w:rPr>
        <w:t>s</w:t>
      </w:r>
      <w:r w:rsidR="006B027D" w:rsidRPr="00FD53E6">
        <w:rPr>
          <w:kern w:val="2"/>
        </w:rPr>
        <w:t xml:space="preserve"> </w:t>
      </w:r>
      <w:r w:rsidR="006B027D">
        <w:rPr>
          <w:kern w:val="2"/>
        </w:rPr>
        <w:t>of SL-PRS sample</w:t>
      </w:r>
      <w:r w:rsidR="006B027D" w:rsidRPr="00FD53E6">
        <w:rPr>
          <w:kern w:val="2"/>
        </w:rPr>
        <w:t xml:space="preserve"> </w:t>
      </w:r>
      <w:r w:rsidR="006B027D">
        <w:rPr>
          <w:kern w:val="2"/>
        </w:rPr>
        <w:t>s</w:t>
      </w:r>
      <w:r w:rsidR="006B027D" w:rsidRPr="00FD53E6">
        <w:rPr>
          <w:kern w:val="2"/>
        </w:rPr>
        <w:t xml:space="preserve"> and</w:t>
      </w:r>
      <w:r w:rsidR="006B027D">
        <w:rPr>
          <w:kern w:val="2"/>
        </w:rPr>
        <w:t xml:space="preserve"> SL-PRS sample</w:t>
      </w:r>
      <w:r w:rsidR="006B027D" w:rsidRPr="00FD53E6">
        <w:rPr>
          <w:kern w:val="2"/>
        </w:rPr>
        <w:t xml:space="preserve"> </w:t>
      </w:r>
      <w:r w:rsidR="006B027D">
        <w:rPr>
          <w:kern w:val="2"/>
        </w:rPr>
        <w:t xml:space="preserve">s+1, respectively. </w:t>
      </w:r>
    </w:p>
    <w:p w14:paraId="41EC6EA1" w14:textId="34337F29" w:rsidR="006B027D" w:rsidRPr="00B21B26"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B21B26">
        <w:rPr>
          <w:kern w:val="2"/>
        </w:rPr>
        <w:t xml:space="preserve">for </w:t>
      </w:r>
      <w:r w:rsidR="006B027D" w:rsidRPr="00B21B26">
        <w:rPr>
          <w:i/>
          <w:iCs/>
          <w:kern w:val="2"/>
        </w:rPr>
        <w:t>s</w:t>
      </w:r>
      <w:r w:rsidR="006B027D">
        <w:rPr>
          <w:i/>
          <w:iCs/>
          <w:kern w:val="2"/>
        </w:rPr>
        <w:t xml:space="preserve"> </w:t>
      </w:r>
      <w:r w:rsidR="006B027D" w:rsidRPr="00B21B26">
        <w:rPr>
          <w:kern w:val="2"/>
        </w:rPr>
        <w:t>=</w:t>
      </w:r>
      <w:r w:rsidR="006B027D">
        <w:rPr>
          <w:kern w:val="2"/>
        </w:rPr>
        <w:t xml:space="preserve"> </w:t>
      </w:r>
      <w:r w:rsidR="006B027D" w:rsidRPr="00B21B26">
        <w:rPr>
          <w:i/>
          <w:iCs/>
          <w:kern w:val="2"/>
        </w:rPr>
        <w:t>S</w:t>
      </w:r>
      <w:r w:rsidR="006B027D" w:rsidRPr="00B21B26">
        <w:rPr>
          <w:kern w:val="2"/>
        </w:rPr>
        <w:t xml:space="preserve">, </w:t>
      </w:r>
    </w:p>
    <w:p w14:paraId="265CEFE1" w14:textId="36A218AB" w:rsidR="006B027D" w:rsidRPr="00B21B26" w:rsidRDefault="00000000" w:rsidP="006B027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B21B26">
        <w:rPr>
          <w:kern w:val="2"/>
        </w:rPr>
        <w:t xml:space="preserve"> is the</w:t>
      </w:r>
      <w:r w:rsidR="006B027D">
        <w:rPr>
          <w:kern w:val="2"/>
        </w:rPr>
        <w:t xml:space="preserve"> duration of slot carrying</w:t>
      </w:r>
      <w:r w:rsidR="006B027D" w:rsidRPr="00B21B26">
        <w:rPr>
          <w:kern w:val="2"/>
        </w:rPr>
        <w:t xml:space="preserve"> SL-PRS sample </w:t>
      </w:r>
      <w:r w:rsidR="006B027D" w:rsidRPr="00B21B26">
        <w:rPr>
          <w:i/>
          <w:iCs/>
          <w:kern w:val="2"/>
        </w:rPr>
        <w:t xml:space="preserve">s </w:t>
      </w:r>
      <w:r w:rsidR="006B027D" w:rsidRPr="00B21B26">
        <w:rPr>
          <w:kern w:val="2"/>
        </w:rPr>
        <w:t>of the SL AoA measurement</w:t>
      </w:r>
      <w:r w:rsidR="006B027D">
        <w:rPr>
          <w:kern w:val="2"/>
        </w:rPr>
        <w:t>,</w:t>
      </w:r>
    </w:p>
    <w:p w14:paraId="6F40C77B" w14:textId="10EBFE20" w:rsidR="006B027D" w:rsidRPr="00B21B26" w:rsidRDefault="00000000" w:rsidP="006B027D">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6B027D" w:rsidRPr="00B21B26">
        <w:rPr>
          <w:kern w:val="2"/>
        </w:rPr>
        <w:t xml:space="preserve"> is the processing time</w:t>
      </w:r>
      <w:r w:rsidR="006B027D">
        <w:rPr>
          <w:kern w:val="2"/>
        </w:rPr>
        <w:t xml:space="preserve"> indicated via UE</w:t>
      </w:r>
      <w:r w:rsidR="006B027D" w:rsidRPr="00EA7C24">
        <w:t xml:space="preserve"> </w:t>
      </w:r>
      <w:r w:rsidR="006B027D" w:rsidRPr="000F4606">
        <w:t>capabilit</w:t>
      </w:r>
      <w:r w:rsidR="006B027D">
        <w:t>y in [</w:t>
      </w:r>
      <w:r w:rsidR="006B027D">
        <w:rPr>
          <w:iCs/>
        </w:rPr>
        <w:t>component 4 of FG 41-1-1</w:t>
      </w:r>
      <w:r w:rsidR="006B027D">
        <w:t>] of the UE performing SL AoA measurement</w:t>
      </w:r>
      <w:r w:rsidR="006B027D" w:rsidRPr="00B21B26">
        <w:rPr>
          <w:kern w:val="2"/>
        </w:rPr>
        <w:t>.</w:t>
      </w:r>
    </w:p>
    <w:p w14:paraId="2331AC07" w14:textId="77777777" w:rsidR="006B027D" w:rsidRPr="00DF55B2" w:rsidRDefault="006B027D" w:rsidP="006B027D">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43A14336" w14:textId="77777777" w:rsidR="006B027D" w:rsidRPr="00734D9D" w:rsidRDefault="006B027D" w:rsidP="006B027D">
      <w:pPr>
        <w:pStyle w:val="B10"/>
        <w:rPr>
          <w:rFonts w:eastAsia="DengXian"/>
          <w:lang w:val="en-US"/>
        </w:rPr>
      </w:pPr>
      <w:r>
        <w:rPr>
          <w:rFonts w:eastAsia="DengXian"/>
          <w:lang w:val="en-US"/>
        </w:rPr>
        <w:t>-</w:t>
      </w:r>
      <w:r>
        <w:rPr>
          <w:rFonts w:eastAsia="DengXian"/>
          <w:lang w:val="en-US"/>
        </w:rPr>
        <w:tab/>
      </w: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572C8445" w14:textId="5721E412" w:rsidR="00826C06" w:rsidRDefault="00826C06" w:rsidP="00826C06">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61DB22E1" w14:textId="77777777" w:rsidR="00826C06" w:rsidRDefault="00826C06" w:rsidP="00826C06">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AoA measurement.</w:t>
      </w:r>
    </w:p>
    <w:p w14:paraId="2ED60D72" w14:textId="77777777" w:rsidR="00826C06" w:rsidRDefault="00826C06" w:rsidP="00826C06">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AoA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0FF4632B" w14:textId="64CEA3FB" w:rsidR="006B027D" w:rsidRPr="00B21B26" w:rsidRDefault="00826C06" w:rsidP="00826C06">
      <w:r>
        <w:rPr>
          <w:lang w:eastAsia="zh-CN"/>
        </w:rPr>
        <w:t xml:space="preserve">The requirements in this clause, apply provided that reception of slots containing SL-PRS for the SL AoA measurement is not interrupted e.g., due to network coverage change. Otherwise, </w:t>
      </w:r>
      <w:r>
        <w:t>if the reception of the slots containing SL-PRS is interrupted, the measurement period can be extended.</w:t>
      </w:r>
    </w:p>
    <w:p w14:paraId="7FB43A0F" w14:textId="4A377B6D" w:rsidR="00B21B26" w:rsidRPr="00B21B26" w:rsidRDefault="00B21B26" w:rsidP="009636F5">
      <w:pPr>
        <w:pStyle w:val="Heading2"/>
      </w:pPr>
      <w:r w:rsidRPr="00B21B26">
        <w:t>12A.7</w:t>
      </w:r>
      <w:r w:rsidRPr="00B21B26">
        <w:tab/>
      </w:r>
      <w:r w:rsidR="00557A55" w:rsidRPr="00B21B26">
        <w:t>SL</w:t>
      </w:r>
      <w:r w:rsidR="00557A55">
        <w:t xml:space="preserve"> </w:t>
      </w:r>
      <w:r w:rsidR="00557A55" w:rsidRPr="00B21B26">
        <w:t>RTOA measurements</w:t>
      </w:r>
    </w:p>
    <w:p w14:paraId="402451F4" w14:textId="77777777" w:rsidR="00B21B26" w:rsidRPr="00B21B26" w:rsidRDefault="00B21B26" w:rsidP="009636F5">
      <w:pPr>
        <w:pStyle w:val="Heading3"/>
        <w:rPr>
          <w:rFonts w:eastAsiaTheme="minorEastAsia"/>
        </w:rPr>
      </w:pPr>
      <w:r w:rsidRPr="00B21B26">
        <w:rPr>
          <w:rFonts w:eastAsiaTheme="minorEastAsia"/>
        </w:rPr>
        <w:t>12A.7.1</w:t>
      </w:r>
      <w:r w:rsidRPr="00B21B26">
        <w:rPr>
          <w:rFonts w:eastAsiaTheme="minorEastAsia"/>
        </w:rPr>
        <w:tab/>
        <w:t>Introduction</w:t>
      </w:r>
    </w:p>
    <w:p w14:paraId="7F50EE2A" w14:textId="77777777" w:rsidR="00557A55" w:rsidRPr="00882C92" w:rsidRDefault="00557A55" w:rsidP="00557A55">
      <w:r w:rsidRPr="00882C92">
        <w:rPr>
          <w:rFonts w:eastAsia="Calibri"/>
          <w:kern w:val="2"/>
          <w14:ligatures w14:val="standardContextual"/>
        </w:rPr>
        <w:t>The requirements in clause 12A.7 apply for SL RTOA measurements of the first and additional paths.</w:t>
      </w:r>
    </w:p>
    <w:p w14:paraId="4C68C4E6" w14:textId="5ECDBB9D" w:rsidR="00B21B26" w:rsidRPr="00B21B26" w:rsidRDefault="00557A55" w:rsidP="00557A55">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6A567B6D" w14:textId="3CE2A6F2" w:rsidR="00B21B26" w:rsidRPr="00B21B26" w:rsidRDefault="00B21B26" w:rsidP="009636F5">
      <w:pPr>
        <w:pStyle w:val="Heading3"/>
        <w:rPr>
          <w:rFonts w:eastAsiaTheme="minorEastAsia"/>
        </w:rPr>
      </w:pPr>
      <w:r w:rsidRPr="00B21B26">
        <w:rPr>
          <w:rFonts w:eastAsiaTheme="minorEastAsia"/>
        </w:rPr>
        <w:t>12A.7.2</w:t>
      </w:r>
      <w:r w:rsidRPr="00B21B26">
        <w:rPr>
          <w:rFonts w:eastAsiaTheme="minorEastAsia"/>
        </w:rPr>
        <w:tab/>
      </w:r>
      <w:r w:rsidR="00A62D18" w:rsidRPr="00B21B26">
        <w:t>Requirements Applicab</w:t>
      </w:r>
      <w:r w:rsidR="00A62D18">
        <w:t>ility</w:t>
      </w:r>
    </w:p>
    <w:p w14:paraId="12C9F691" w14:textId="77777777" w:rsidR="00B21B26" w:rsidRPr="00B21B26" w:rsidRDefault="00B21B26" w:rsidP="00B21B26">
      <w:pPr>
        <w:rPr>
          <w:rFonts w:eastAsiaTheme="minorEastAsia"/>
        </w:rPr>
      </w:pPr>
      <w:r w:rsidRPr="00B21B26">
        <w:rPr>
          <w:rFonts w:eastAsiaTheme="minorEastAsia"/>
        </w:rPr>
        <w:t>The requirements in clause 12A.7 apply for periodic, aperiodic, and triggered SL RTOA measurements, provided:</w:t>
      </w:r>
    </w:p>
    <w:p w14:paraId="1EA5051B" w14:textId="77777777" w:rsidR="007D7DC8" w:rsidRPr="00841E90" w:rsidRDefault="007D7DC8" w:rsidP="007D7DC8">
      <w:pPr>
        <w:pStyle w:val="B10"/>
      </w:pPr>
      <w:r w:rsidRPr="004A7EE9">
        <w:t>-</w:t>
      </w:r>
      <w:r w:rsidRPr="004A7EE9">
        <w:tab/>
        <w:t>Conditions defined in clause 7.3E of TS</w:t>
      </w:r>
      <w:r>
        <w:t xml:space="preserve"> </w:t>
      </w:r>
      <w:r w:rsidRPr="004A7EE9">
        <w:t>38.101-1 [18] for reference sensitivity are fulfilled.</w:t>
      </w:r>
    </w:p>
    <w:p w14:paraId="6904D6B7" w14:textId="4D86EC39" w:rsidR="00B21B26" w:rsidRPr="00B21B26" w:rsidRDefault="007D7DC8" w:rsidP="007D7DC8">
      <w:pPr>
        <w:pStyle w:val="B10"/>
        <w:rPr>
          <w:rFonts w:eastAsiaTheme="minorEastAsia"/>
        </w:rPr>
      </w:pPr>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79AE139A" w14:textId="77777777" w:rsidR="00B21B26" w:rsidRPr="00B21B26" w:rsidRDefault="00B21B26" w:rsidP="009636F5">
      <w:pPr>
        <w:pStyle w:val="Heading3"/>
        <w:rPr>
          <w:rFonts w:eastAsiaTheme="minorEastAsia"/>
        </w:rPr>
      </w:pPr>
      <w:r w:rsidRPr="00B21B26">
        <w:rPr>
          <w:rFonts w:eastAsiaTheme="minorEastAsia"/>
        </w:rPr>
        <w:lastRenderedPageBreak/>
        <w:t>12A.7.3</w:t>
      </w:r>
      <w:r w:rsidRPr="00B21B26">
        <w:rPr>
          <w:rFonts w:eastAsiaTheme="minorEastAsia"/>
        </w:rPr>
        <w:tab/>
        <w:t>Measurement Capability</w:t>
      </w:r>
    </w:p>
    <w:p w14:paraId="2632F515" w14:textId="64A7099D" w:rsidR="00B21B26" w:rsidRPr="00B21B26" w:rsidRDefault="0070236E" w:rsidP="00B21B26">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BF0DD1B" w14:textId="77777777" w:rsidR="00B21B26" w:rsidRPr="00B21B26" w:rsidRDefault="00B21B26" w:rsidP="009636F5">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3537911C" w14:textId="77777777" w:rsidR="0070236E" w:rsidRPr="00B21B26" w:rsidRDefault="0070236E" w:rsidP="0070236E">
      <w:r w:rsidRPr="00B21B26">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B21B26" w:rsidRDefault="0070236E" w:rsidP="0070236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7344B5D3" w14:textId="77777777" w:rsidR="0070236E" w:rsidRPr="00B21B26" w:rsidRDefault="0070236E" w:rsidP="0070236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E0044F5" w14:textId="77777777" w:rsidR="0070236E" w:rsidRPr="00B21B26" w:rsidRDefault="0070236E" w:rsidP="0070236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5B6234A8" w14:textId="72445C6F" w:rsidR="0070236E" w:rsidRPr="00B21B26" w:rsidRDefault="0070236E" w:rsidP="0070236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03F5CD92" w14:textId="77777777" w:rsidR="00B21B26" w:rsidRPr="00B21B26" w:rsidRDefault="00B21B26" w:rsidP="009636F5">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3D2A7FB0" w14:textId="3A40698B" w:rsidR="0070236E" w:rsidRPr="00B21B26" w:rsidRDefault="00DB306A" w:rsidP="0070236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227148C6" w14:textId="77777777" w:rsidR="0070236E" w:rsidRPr="00B21B26" w:rsidRDefault="0070236E" w:rsidP="0070236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6F01927E" w14:textId="77777777" w:rsidR="0070236E" w:rsidRPr="00B21B26" w:rsidRDefault="0070236E" w:rsidP="0070236E">
      <w:pPr>
        <w:rPr>
          <w:lang w:eastAsia="zh-CN"/>
        </w:rPr>
      </w:pPr>
      <w:r w:rsidRPr="00B21B26">
        <w:rPr>
          <w:lang w:eastAsia="zh-CN"/>
        </w:rPr>
        <w:t>where</w:t>
      </w:r>
      <w:r w:rsidRPr="00B21B26">
        <w:rPr>
          <w:rFonts w:hint="eastAsia"/>
          <w:lang w:eastAsia="zh-CN"/>
        </w:rPr>
        <w:t>,</w:t>
      </w:r>
      <w:r w:rsidRPr="00B21B26">
        <w:rPr>
          <w:lang w:eastAsia="zh-CN"/>
        </w:rPr>
        <w:t xml:space="preserve"> </w:t>
      </w:r>
    </w:p>
    <w:p w14:paraId="2A5DDF51" w14:textId="77777777" w:rsidR="0070236E" w:rsidRPr="00B21B26" w:rsidRDefault="0070236E" w:rsidP="0070236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6E4CDD7F" w14:textId="643E0C38" w:rsidR="0070236E" w:rsidRPr="00B21B26" w:rsidRDefault="0070236E" w:rsidP="0070236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15DA3E63" w14:textId="15C892BE" w:rsidR="0070236E" w:rsidRDefault="0070236E" w:rsidP="0070236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70980925" w14:textId="437577F7" w:rsidR="0070236E" w:rsidRDefault="0070236E" w:rsidP="0070236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0BD35AEF" w14:textId="6D06F0AC" w:rsidR="0070236E" w:rsidRPr="00B21B26" w:rsidRDefault="00000000" w:rsidP="0070236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70236E" w:rsidRPr="00B21B26">
        <w:rPr>
          <w:noProof/>
          <w:lang w:eastAsia="zh-CN"/>
        </w:rPr>
        <w:t xml:space="preserve">, for </w:t>
      </w:r>
      <w:r w:rsidR="0070236E" w:rsidRPr="00A75359">
        <w:rPr>
          <w:i/>
          <w:iCs/>
          <w:noProof/>
          <w:lang w:eastAsia="zh-CN"/>
        </w:rPr>
        <w:t>s</w:t>
      </w:r>
      <w:r w:rsidR="0070236E" w:rsidRPr="00B21B26">
        <w:rPr>
          <w:noProof/>
          <w:lang w:eastAsia="zh-CN"/>
        </w:rPr>
        <w:t>&lt;</w:t>
      </w:r>
      <w:r w:rsidR="0070236E" w:rsidRPr="00A75359">
        <w:rPr>
          <w:i/>
          <w:iCs/>
          <w:noProof/>
          <w:lang w:eastAsia="zh-CN"/>
        </w:rPr>
        <w:t>S</w:t>
      </w:r>
      <w:r w:rsidR="0070236E" w:rsidRPr="00B21B26">
        <w:rPr>
          <w:noProof/>
          <w:lang w:eastAsia="zh-CN"/>
        </w:rPr>
        <w:t xml:space="preserve">, </w:t>
      </w:r>
      <w:r w:rsidR="0070236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023414">
        <w:rPr>
          <w:kern w:val="2"/>
        </w:rPr>
        <w:t xml:space="preserve"> are</w:t>
      </w:r>
      <w:r w:rsidR="0070236E" w:rsidRPr="00FD53E6">
        <w:rPr>
          <w:kern w:val="2"/>
        </w:rPr>
        <w:t xml:space="preserve"> the </w:t>
      </w:r>
      <w:r w:rsidR="0070236E">
        <w:t xml:space="preserve">beginning </w:t>
      </w:r>
      <w:r w:rsidR="0070236E" w:rsidRPr="00FD53E6">
        <w:rPr>
          <w:kern w:val="2"/>
        </w:rPr>
        <w:t xml:space="preserve">of </w:t>
      </w:r>
      <w:r w:rsidR="0070236E">
        <w:rPr>
          <w:kern w:val="2"/>
        </w:rPr>
        <w:t xml:space="preserve">the </w:t>
      </w:r>
      <w:r w:rsidR="0070236E" w:rsidRPr="00FD53E6">
        <w:rPr>
          <w:kern w:val="2"/>
        </w:rPr>
        <w:t>slot</w:t>
      </w:r>
      <w:r w:rsidR="0070236E">
        <w:rPr>
          <w:kern w:val="2"/>
        </w:rPr>
        <w:t>s of SL-PRS sample</w:t>
      </w:r>
      <w:r w:rsidR="0070236E" w:rsidRPr="00FD53E6">
        <w:rPr>
          <w:kern w:val="2"/>
        </w:rPr>
        <w:t xml:space="preserve"> </w:t>
      </w:r>
      <w:r w:rsidR="0070236E">
        <w:rPr>
          <w:kern w:val="2"/>
        </w:rPr>
        <w:t>s</w:t>
      </w:r>
      <w:r w:rsidR="0070236E" w:rsidRPr="00FD53E6">
        <w:rPr>
          <w:kern w:val="2"/>
        </w:rPr>
        <w:t xml:space="preserve"> and</w:t>
      </w:r>
      <w:r w:rsidR="0070236E">
        <w:rPr>
          <w:kern w:val="2"/>
        </w:rPr>
        <w:t xml:space="preserve"> SL-PRS sample</w:t>
      </w:r>
      <w:r w:rsidR="0070236E" w:rsidRPr="00FD53E6">
        <w:rPr>
          <w:kern w:val="2"/>
        </w:rPr>
        <w:t xml:space="preserve"> </w:t>
      </w:r>
      <w:r w:rsidR="0070236E">
        <w:rPr>
          <w:kern w:val="2"/>
        </w:rPr>
        <w:t>s+1, respectively</w:t>
      </w:r>
      <m:oMath>
        <m:r>
          <m:rPr>
            <m:sty m:val="p"/>
          </m:rPr>
          <w:rPr>
            <w:rFonts w:ascii="Cambria Math" w:eastAsia="DengXian" w:hAnsi="Cambria Math"/>
            <w:noProof/>
          </w:rPr>
          <m:t>,</m:t>
        </m:r>
      </m:oMath>
      <w:r w:rsidR="0070236E" w:rsidRPr="00B21B26">
        <w:rPr>
          <w:noProof/>
          <w:lang w:eastAsia="zh-CN"/>
        </w:rPr>
        <w:t xml:space="preserve"> </w:t>
      </w:r>
    </w:p>
    <w:p w14:paraId="46543F84" w14:textId="3E4BE77A" w:rsidR="0070236E" w:rsidRPr="00B21B26"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B21B26">
        <w:rPr>
          <w:kern w:val="2"/>
        </w:rPr>
        <w:t xml:space="preserve">for </w:t>
      </w:r>
      <w:r w:rsidR="0070236E" w:rsidRPr="00B21B26">
        <w:rPr>
          <w:i/>
          <w:iCs/>
          <w:kern w:val="2"/>
        </w:rPr>
        <w:t>s</w:t>
      </w:r>
      <w:r w:rsidR="0070236E">
        <w:rPr>
          <w:i/>
          <w:iCs/>
          <w:kern w:val="2"/>
        </w:rPr>
        <w:t xml:space="preserve"> </w:t>
      </w:r>
      <w:r w:rsidR="0070236E" w:rsidRPr="00B21B26">
        <w:rPr>
          <w:kern w:val="2"/>
        </w:rPr>
        <w:t>=</w:t>
      </w:r>
      <w:r w:rsidR="0070236E">
        <w:rPr>
          <w:kern w:val="2"/>
        </w:rPr>
        <w:t xml:space="preserve"> </w:t>
      </w:r>
      <w:r w:rsidR="0070236E" w:rsidRPr="00B21B26">
        <w:rPr>
          <w:i/>
          <w:iCs/>
          <w:kern w:val="2"/>
        </w:rPr>
        <w:t>S</w:t>
      </w:r>
      <w:r w:rsidR="0070236E" w:rsidRPr="00B21B26">
        <w:rPr>
          <w:kern w:val="2"/>
        </w:rPr>
        <w:t xml:space="preserve">, </w:t>
      </w:r>
    </w:p>
    <w:p w14:paraId="291589BD" w14:textId="60133541" w:rsidR="0070236E" w:rsidRPr="00B21B26" w:rsidRDefault="00000000" w:rsidP="0032506C">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70236E" w:rsidRPr="00B21B26">
        <w:t xml:space="preserve"> is the duration</w:t>
      </w:r>
      <w:r w:rsidR="0070236E">
        <w:t xml:space="preserve"> of the slot carrying</w:t>
      </w:r>
      <w:r w:rsidR="0070236E" w:rsidRPr="00B21B26">
        <w:t xml:space="preserve"> SL-PRS sample </w:t>
      </w:r>
      <w:r w:rsidR="0070236E" w:rsidRPr="00B21B26">
        <w:rPr>
          <w:i/>
          <w:iCs/>
        </w:rPr>
        <w:t xml:space="preserve">s </w:t>
      </w:r>
      <w:r w:rsidR="0070236E" w:rsidRPr="00B21B26">
        <w:t xml:space="preserve">of the SL </w:t>
      </w:r>
      <w:r w:rsidR="0070236E" w:rsidRPr="00B21B26">
        <w:rPr>
          <w:rFonts w:hint="eastAsia"/>
          <w:lang w:val="en-US" w:eastAsia="zh-CN"/>
        </w:rPr>
        <w:t>RTOA</w:t>
      </w:r>
      <w:r w:rsidR="0070236E" w:rsidRPr="00B21B26">
        <w:t xml:space="preserve"> measurement</w:t>
      </w:r>
      <w:r w:rsidR="0070236E">
        <w:t xml:space="preserve">. </w:t>
      </w:r>
    </w:p>
    <w:p w14:paraId="4114DE33" w14:textId="0AC55E84" w:rsidR="004D065C" w:rsidRDefault="00000000" w:rsidP="004D065C">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4D065C" w:rsidRPr="00B21B26">
        <w:rPr>
          <w:kern w:val="2"/>
        </w:rPr>
        <w:t>is the processing time</w:t>
      </w:r>
      <w:r w:rsidR="004D065C">
        <w:rPr>
          <w:kern w:val="2"/>
        </w:rPr>
        <w:t xml:space="preserve"> indicated via</w:t>
      </w:r>
      <w:r w:rsidR="004D065C" w:rsidRPr="00EA7C24">
        <w:t xml:space="preserve"> </w:t>
      </w:r>
      <w:r w:rsidR="004D065C" w:rsidRPr="000F4606">
        <w:t>capabilit</w:t>
      </w:r>
      <w:r w:rsidR="004D065C">
        <w:t>y in [</w:t>
      </w:r>
      <w:r w:rsidR="004D065C">
        <w:rPr>
          <w:iCs/>
        </w:rPr>
        <w:t>component 4 of FG 41-1-1</w:t>
      </w:r>
      <w:r w:rsidR="004D065C">
        <w:t>] of the UE performing SL RTOA measurement</w:t>
      </w:r>
      <w:r w:rsidR="004D065C" w:rsidRPr="00B21B26">
        <w:rPr>
          <w:kern w:val="2"/>
        </w:rPr>
        <w:t>.</w:t>
      </w:r>
      <w:r w:rsidR="004D065C">
        <w:rPr>
          <w:kern w:val="2"/>
        </w:rPr>
        <w:t xml:space="preserve"> </w:t>
      </w:r>
    </w:p>
    <w:p w14:paraId="589D294F" w14:textId="77777777" w:rsidR="004D065C" w:rsidRDefault="004D065C" w:rsidP="004D065C">
      <w:pPr>
        <w:spacing w:after="160" w:line="256" w:lineRule="auto"/>
        <w:rPr>
          <w:lang w:eastAsia="zh-CN"/>
        </w:rPr>
      </w:pPr>
      <w:r w:rsidRPr="00445D14">
        <w:rPr>
          <w:rFonts w:eastAsia="Malgun Gothic"/>
          <w:kern w:val="2"/>
          <w:lang w:eastAsia="zh-CN"/>
          <w14:ligatures w14:val="standardContextual"/>
        </w:rPr>
        <w:lastRenderedPageBreak/>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2046B349" w14:textId="77777777" w:rsidR="004D065C" w:rsidRPr="003A4CC8" w:rsidRDefault="004D065C" w:rsidP="004D065C">
      <w:pPr>
        <w:spacing w:after="160" w:line="256" w:lineRule="auto"/>
        <w:rPr>
          <w:rFonts w:eastAsia="Calibri"/>
          <w:kern w:val="2"/>
          <w:lang w:eastAsia="en-US"/>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74D8A265" w14:textId="50C7AB9E" w:rsidR="00B21B26" w:rsidRPr="009C5807" w:rsidRDefault="004D065C" w:rsidP="004D065C">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lastRenderedPageBreak/>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lastRenderedPageBreak/>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lastRenderedPageBreak/>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10"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11" w:name="_Ref72851213"/>
      <w:bookmarkStart w:id="12"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11"/>
      <w:r w:rsidRPr="001F3CF2">
        <w:t xml:space="preserve"> gNB SRS-RSRP absolute accuracy requirements in FR1 </w:t>
      </w:r>
      <w:r w:rsidRPr="00E0379B">
        <w:t xml:space="preserve">for gNB </w:t>
      </w:r>
      <w:r w:rsidRPr="001F3CF2">
        <w:t>type 1-C</w:t>
      </w:r>
      <w:bookmarkEnd w:id="12"/>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10"/>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30127597" w:rsidR="00B241F0" w:rsidRDefault="00FF7761"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Pr="0053528C">
        <w:t>or equal to</w:t>
      </w:r>
      <w:r>
        <w:t xml:space="preserve"> 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FE46C4">
      <w:headerReference w:type="default" r:id="rId26"/>
      <w:footerReference w:type="default" r:id="rId27"/>
      <w:footnotePr>
        <w:numRestart w:val="eachSect"/>
      </w:footnotePr>
      <w:pgSz w:w="11907" w:h="16840" w:code="9"/>
      <w:pgMar w:top="1418" w:right="1134" w:bottom="1134" w:left="1134" w:header="851" w:footer="340" w:gutter="0"/>
      <w:pgNumType w:start="11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5493A" w14:textId="77777777" w:rsidR="003A1D36" w:rsidRDefault="003A1D36">
      <w:r>
        <w:separator/>
      </w:r>
    </w:p>
  </w:endnote>
  <w:endnote w:type="continuationSeparator" w:id="0">
    <w:p w14:paraId="1159B2F1" w14:textId="77777777" w:rsidR="003A1D36" w:rsidRDefault="003A1D36">
      <w:r>
        <w:continuationSeparator/>
      </w:r>
    </w:p>
  </w:endnote>
  <w:endnote w:type="continuationNotice" w:id="1">
    <w:p w14:paraId="60A0CD79" w14:textId="77777777" w:rsidR="003A1D36" w:rsidRDefault="003A1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454EC" w14:textId="77777777" w:rsidR="003A1D36" w:rsidRDefault="003A1D36">
      <w:r>
        <w:separator/>
      </w:r>
    </w:p>
  </w:footnote>
  <w:footnote w:type="continuationSeparator" w:id="0">
    <w:p w14:paraId="6AF889F0" w14:textId="77777777" w:rsidR="003A1D36" w:rsidRDefault="003A1D36">
      <w:r>
        <w:continuationSeparator/>
      </w:r>
    </w:p>
  </w:footnote>
  <w:footnote w:type="continuationNotice" w:id="1">
    <w:p w14:paraId="719BBCDD" w14:textId="77777777" w:rsidR="003A1D36" w:rsidRDefault="003A1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4594A16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C30DFB">
      <w:rPr>
        <w:rFonts w:ascii="Arial" w:hAnsi="Arial" w:cs="Arial"/>
        <w:b/>
        <w:sz w:val="18"/>
        <w:szCs w:val="18"/>
        <w:lang w:val="sv-FI"/>
      </w:rPr>
      <w:t>6</w:t>
    </w:r>
    <w:r w:rsidRPr="00512A44">
      <w:rPr>
        <w:rFonts w:ascii="Arial" w:hAnsi="Arial" w:cs="Arial"/>
        <w:b/>
        <w:sz w:val="18"/>
        <w:szCs w:val="18"/>
        <w:lang w:val="sv-FI"/>
      </w:rPr>
      <w:t>.0 (202</w:t>
    </w:r>
    <w:r w:rsidR="004C060C">
      <w:rPr>
        <w:rFonts w:ascii="Arial" w:hAnsi="Arial" w:cs="Arial"/>
        <w:b/>
        <w:sz w:val="18"/>
        <w:szCs w:val="18"/>
        <w:lang w:val="sv-FI"/>
      </w:rPr>
      <w:t>4</w:t>
    </w:r>
    <w:r w:rsidRPr="00512A44">
      <w:rPr>
        <w:rFonts w:ascii="Arial" w:hAnsi="Arial" w:cs="Arial"/>
        <w:b/>
        <w:sz w:val="18"/>
        <w:szCs w:val="18"/>
        <w:lang w:val="sv-FI"/>
      </w:rPr>
      <w:t>-</w:t>
    </w:r>
    <w:r w:rsidR="004C060C">
      <w:rPr>
        <w:rFonts w:ascii="Arial" w:hAnsi="Arial" w:cs="Arial"/>
        <w:b/>
        <w:sz w:val="18"/>
        <w:szCs w:val="18"/>
        <w:lang w:val="sv-FI"/>
      </w:rPr>
      <w:t>0</w:t>
    </w:r>
    <w:r w:rsidR="00C30DFB">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9"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3"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0"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5"/>
  </w:num>
  <w:num w:numId="2" w16cid:durableId="1917935510">
    <w:abstractNumId w:val="84"/>
  </w:num>
  <w:num w:numId="3" w16cid:durableId="1503396058">
    <w:abstractNumId w:val="39"/>
  </w:num>
  <w:num w:numId="4" w16cid:durableId="210846930">
    <w:abstractNumId w:val="42"/>
  </w:num>
  <w:num w:numId="5" w16cid:durableId="646712585">
    <w:abstractNumId w:val="7"/>
  </w:num>
  <w:num w:numId="6" w16cid:durableId="1241255594">
    <w:abstractNumId w:val="44"/>
  </w:num>
  <w:num w:numId="7" w16cid:durableId="154761270">
    <w:abstractNumId w:val="20"/>
  </w:num>
  <w:num w:numId="8" w16cid:durableId="2092847897">
    <w:abstractNumId w:val="85"/>
  </w:num>
  <w:num w:numId="9" w16cid:durableId="7561760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1"/>
  </w:num>
  <w:num w:numId="11" w16cid:durableId="1515916472">
    <w:abstractNumId w:val="18"/>
  </w:num>
  <w:num w:numId="12"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77"/>
  </w:num>
  <w:num w:numId="14" w16cid:durableId="178352294">
    <w:abstractNumId w:val="82"/>
  </w:num>
  <w:num w:numId="15" w16cid:durableId="384262834">
    <w:abstractNumId w:val="55"/>
  </w:num>
  <w:num w:numId="16" w16cid:durableId="564069495">
    <w:abstractNumId w:val="37"/>
  </w:num>
  <w:num w:numId="17" w16cid:durableId="297690609">
    <w:abstractNumId w:val="12"/>
  </w:num>
  <w:num w:numId="18" w16cid:durableId="1608654113">
    <w:abstractNumId w:val="17"/>
  </w:num>
  <w:num w:numId="19" w16cid:durableId="2090417916">
    <w:abstractNumId w:val="36"/>
  </w:num>
  <w:num w:numId="20" w16cid:durableId="1856268884">
    <w:abstractNumId w:val="27"/>
  </w:num>
  <w:num w:numId="21" w16cid:durableId="1768622827">
    <w:abstractNumId w:val="59"/>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3"/>
  </w:num>
  <w:num w:numId="25" w16cid:durableId="398990024">
    <w:abstractNumId w:val="71"/>
  </w:num>
  <w:num w:numId="26" w16cid:durableId="866871656">
    <w:abstractNumId w:val="24"/>
  </w:num>
  <w:num w:numId="27" w16cid:durableId="41442314">
    <w:abstractNumId w:val="19"/>
  </w:num>
  <w:num w:numId="28" w16cid:durableId="74860155">
    <w:abstractNumId w:val="87"/>
  </w:num>
  <w:num w:numId="29" w16cid:durableId="199366584">
    <w:abstractNumId w:val="28"/>
  </w:num>
  <w:num w:numId="30" w16cid:durableId="2091847836">
    <w:abstractNumId w:val="88"/>
  </w:num>
  <w:num w:numId="31" w16cid:durableId="1253590550">
    <w:abstractNumId w:val="40"/>
  </w:num>
  <w:num w:numId="32" w16cid:durableId="297296044">
    <w:abstractNumId w:val="57"/>
  </w:num>
  <w:num w:numId="33" w16cid:durableId="70735370">
    <w:abstractNumId w:val="38"/>
  </w:num>
  <w:num w:numId="34" w16cid:durableId="2127574216">
    <w:abstractNumId w:val="26"/>
  </w:num>
  <w:num w:numId="35" w16cid:durableId="1379931616">
    <w:abstractNumId w:val="35"/>
  </w:num>
  <w:num w:numId="36" w16cid:durableId="858661365">
    <w:abstractNumId w:val="25"/>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76"/>
  </w:num>
  <w:num w:numId="39" w16cid:durableId="1591500207">
    <w:abstractNumId w:val="54"/>
  </w:num>
  <w:num w:numId="40" w16cid:durableId="1362896862">
    <w:abstractNumId w:val="31"/>
  </w:num>
  <w:num w:numId="41" w16cid:durableId="409350484">
    <w:abstractNumId w:val="60"/>
  </w:num>
  <w:num w:numId="42" w16cid:durableId="276759899">
    <w:abstractNumId w:val="66"/>
  </w:num>
  <w:num w:numId="43" w16cid:durableId="1926956164">
    <w:abstractNumId w:val="47"/>
  </w:num>
  <w:num w:numId="44" w16cid:durableId="596475721">
    <w:abstractNumId w:val="86"/>
  </w:num>
  <w:num w:numId="45" w16cid:durableId="1058700405">
    <w:abstractNumId w:val="32"/>
  </w:num>
  <w:num w:numId="46" w16cid:durableId="1492058435">
    <w:abstractNumId w:val="43"/>
  </w:num>
  <w:num w:numId="47" w16cid:durableId="86851697">
    <w:abstractNumId w:val="58"/>
  </w:num>
  <w:num w:numId="48" w16cid:durableId="2119324119">
    <w:abstractNumId w:val="33"/>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299486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8777135">
    <w:abstractNumId w:val="9"/>
  </w:num>
  <w:num w:numId="52" w16cid:durableId="199175879">
    <w:abstractNumId w:val="29"/>
  </w:num>
  <w:num w:numId="53" w16cid:durableId="1166938246">
    <w:abstractNumId w:val="63"/>
  </w:num>
  <w:num w:numId="54" w16cid:durableId="51276230">
    <w:abstractNumId w:val="69"/>
  </w:num>
  <w:num w:numId="55" w16cid:durableId="1797600448">
    <w:abstractNumId w:val="65"/>
  </w:num>
  <w:num w:numId="56" w16cid:durableId="1021856051">
    <w:abstractNumId w:val="21"/>
  </w:num>
  <w:num w:numId="57" w16cid:durableId="1043096271">
    <w:abstractNumId w:val="30"/>
  </w:num>
  <w:num w:numId="58" w16cid:durableId="1616450492">
    <w:abstractNumId w:val="1"/>
  </w:num>
  <w:num w:numId="59" w16cid:durableId="1257206305">
    <w:abstractNumId w:val="0"/>
  </w:num>
  <w:num w:numId="60" w16cid:durableId="910193670">
    <w:abstractNumId w:val="67"/>
  </w:num>
  <w:num w:numId="61" w16cid:durableId="1396661197">
    <w:abstractNumId w:val="62"/>
  </w:num>
  <w:num w:numId="62" w16cid:durableId="100421981">
    <w:abstractNumId w:val="2"/>
  </w:num>
  <w:num w:numId="63" w16cid:durableId="914046075">
    <w:abstractNumId w:val="3"/>
  </w:num>
  <w:num w:numId="64" w16cid:durableId="1932276894">
    <w:abstractNumId w:val="74"/>
  </w:num>
  <w:num w:numId="65" w16cid:durableId="1068454973">
    <w:abstractNumId w:val="11"/>
  </w:num>
  <w:num w:numId="66" w16cid:durableId="1859083234">
    <w:abstractNumId w:val="79"/>
  </w:num>
  <w:num w:numId="67" w16cid:durableId="547380677">
    <w:abstractNumId w:val="16"/>
  </w:num>
  <w:num w:numId="68" w16cid:durableId="397363067">
    <w:abstractNumId w:val="70"/>
  </w:num>
  <w:num w:numId="69" w16cid:durableId="1824928521">
    <w:abstractNumId w:val="34"/>
  </w:num>
  <w:num w:numId="70" w16cid:durableId="678041938">
    <w:abstractNumId w:val="68"/>
  </w:num>
  <w:num w:numId="71" w16cid:durableId="1147631910">
    <w:abstractNumId w:val="48"/>
  </w:num>
  <w:num w:numId="72" w16cid:durableId="448282835">
    <w:abstractNumId w:val="14"/>
  </w:num>
  <w:num w:numId="73" w16cid:durableId="606352208">
    <w:abstractNumId w:val="41"/>
  </w:num>
  <w:num w:numId="74" w16cid:durableId="1082920700">
    <w:abstractNumId w:val="10"/>
  </w:num>
  <w:num w:numId="75" w16cid:durableId="372535481">
    <w:abstractNumId w:val="51"/>
  </w:num>
  <w:num w:numId="76" w16cid:durableId="1149396899">
    <w:abstractNumId w:val="64"/>
  </w:num>
  <w:num w:numId="77" w16cid:durableId="588542746">
    <w:abstractNumId w:val="52"/>
  </w:num>
  <w:num w:numId="78"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348384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75"/>
    <w:lvlOverride w:ilvl="0">
      <w:startOverride w:val="1"/>
    </w:lvlOverride>
  </w:num>
  <w:num w:numId="81" w16cid:durableId="1281690133">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45"/>
  </w:num>
  <w:num w:numId="83" w16cid:durableId="2014523793">
    <w:abstractNumId w:val="5"/>
  </w:num>
  <w:num w:numId="84" w16cid:durableId="212079108">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599416807">
    <w:abstractNumId w:val="72"/>
  </w:num>
  <w:num w:numId="86" w16cid:durableId="2126464044">
    <w:abstractNumId w:val="83"/>
  </w:num>
  <w:num w:numId="87" w16cid:durableId="257177942">
    <w:abstractNumId w:val="53"/>
  </w:num>
  <w:num w:numId="88" w16cid:durableId="1527674424">
    <w:abstractNumId w:val="50"/>
  </w:num>
  <w:num w:numId="89" w16cid:durableId="164824163">
    <w:abstractNumId w:val="22"/>
  </w:num>
  <w:num w:numId="90" w16cid:durableId="1943568064">
    <w:abstractNumId w:val="15"/>
  </w:num>
  <w:num w:numId="91" w16cid:durableId="534268924">
    <w:abstractNumId w:val="73"/>
  </w:num>
  <w:num w:numId="92" w16cid:durableId="620847081">
    <w:abstractNumId w:val="49"/>
  </w:num>
  <w:num w:numId="93" w16cid:durableId="384378382">
    <w:abstractNumId w:val="23"/>
  </w:num>
  <w:num w:numId="94" w16cid:durableId="2100907735">
    <w:abstractNumId w:val="80"/>
  </w:num>
  <w:num w:numId="95" w16cid:durableId="579799018">
    <w:abstractNumId w:val="8"/>
  </w:num>
  <w:num w:numId="96" w16cid:durableId="1711419667">
    <w:abstractNumId w:val="56"/>
  </w:num>
  <w:num w:numId="97" w16cid:durableId="625813878">
    <w:abstractNumId w:val="7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3A38"/>
    <w:rsid w:val="00203D61"/>
    <w:rsid w:val="0020479F"/>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F63"/>
    <w:rsid w:val="003A59FC"/>
    <w:rsid w:val="003B0552"/>
    <w:rsid w:val="003B0AF7"/>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E77"/>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CC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A4C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4CC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A4C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4C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4CC8"/>
    <w:pPr>
      <w:ind w:left="1701" w:hanging="1701"/>
      <w:outlineLvl w:val="4"/>
    </w:pPr>
    <w:rPr>
      <w:sz w:val="22"/>
    </w:rPr>
  </w:style>
  <w:style w:type="paragraph" w:styleId="Heading6">
    <w:name w:val="heading 6"/>
    <w:aliases w:val="T1,Header 6"/>
    <w:basedOn w:val="H6"/>
    <w:next w:val="Normal"/>
    <w:link w:val="Heading6Char"/>
    <w:qFormat/>
    <w:rsid w:val="003A4CC8"/>
    <w:pPr>
      <w:outlineLvl w:val="5"/>
    </w:pPr>
  </w:style>
  <w:style w:type="paragraph" w:styleId="Heading7">
    <w:name w:val="heading 7"/>
    <w:aliases w:val="L7,Header 7"/>
    <w:basedOn w:val="H6"/>
    <w:next w:val="Normal"/>
    <w:link w:val="Heading7Char"/>
    <w:qFormat/>
    <w:rsid w:val="003A4CC8"/>
    <w:pPr>
      <w:outlineLvl w:val="6"/>
    </w:pPr>
  </w:style>
  <w:style w:type="paragraph" w:styleId="Heading8">
    <w:name w:val="heading 8"/>
    <w:basedOn w:val="Heading1"/>
    <w:next w:val="Normal"/>
    <w:link w:val="Heading8Char"/>
    <w:qFormat/>
    <w:rsid w:val="003A4CC8"/>
    <w:pPr>
      <w:ind w:left="0" w:firstLine="0"/>
      <w:outlineLvl w:val="7"/>
    </w:pPr>
  </w:style>
  <w:style w:type="paragraph" w:styleId="Heading9">
    <w:name w:val="heading 9"/>
    <w:aliases w:val="Figure Heading,FH"/>
    <w:basedOn w:val="Heading8"/>
    <w:next w:val="Normal"/>
    <w:link w:val="Heading9Char"/>
    <w:qFormat/>
    <w:rsid w:val="003A4CC8"/>
    <w:pPr>
      <w:outlineLvl w:val="8"/>
    </w:pPr>
  </w:style>
  <w:style w:type="character" w:default="1" w:styleId="DefaultParagraphFont">
    <w:name w:val="Default Paragraph Font"/>
    <w:semiHidden/>
    <w:rsid w:val="003A4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C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A4CC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A4CC8"/>
    <w:pPr>
      <w:ind w:left="1418" w:hanging="1418"/>
    </w:pPr>
  </w:style>
  <w:style w:type="paragraph" w:styleId="TOC8">
    <w:name w:val="toc 8"/>
    <w:basedOn w:val="TOC1"/>
    <w:rsid w:val="003A4CC8"/>
    <w:pPr>
      <w:spacing w:before="180"/>
      <w:ind w:left="2693" w:hanging="2693"/>
    </w:pPr>
    <w:rPr>
      <w:b/>
    </w:rPr>
  </w:style>
  <w:style w:type="paragraph" w:styleId="TOC1">
    <w:name w:val="toc 1"/>
    <w:rsid w:val="003A4C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A4CC8"/>
    <w:pPr>
      <w:keepLines/>
      <w:tabs>
        <w:tab w:val="center" w:pos="4536"/>
        <w:tab w:val="right" w:pos="9072"/>
      </w:tabs>
    </w:pPr>
    <w:rPr>
      <w:noProof/>
    </w:rPr>
  </w:style>
  <w:style w:type="character" w:customStyle="1" w:styleId="ZGSM">
    <w:name w:val="ZGSM"/>
    <w:rsid w:val="003A4CC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4CC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A4C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A4CC8"/>
    <w:pPr>
      <w:ind w:left="1701" w:hanging="1701"/>
    </w:pPr>
  </w:style>
  <w:style w:type="paragraph" w:styleId="TOC4">
    <w:name w:val="toc 4"/>
    <w:basedOn w:val="TOC3"/>
    <w:rsid w:val="003A4CC8"/>
    <w:pPr>
      <w:ind w:left="1418" w:hanging="1418"/>
    </w:pPr>
  </w:style>
  <w:style w:type="paragraph" w:styleId="TOC3">
    <w:name w:val="toc 3"/>
    <w:basedOn w:val="TOC2"/>
    <w:rsid w:val="003A4CC8"/>
    <w:pPr>
      <w:ind w:left="1134" w:hanging="1134"/>
    </w:pPr>
  </w:style>
  <w:style w:type="paragraph" w:styleId="TOC2">
    <w:name w:val="toc 2"/>
    <w:basedOn w:val="TOC1"/>
    <w:rsid w:val="003A4CC8"/>
    <w:pPr>
      <w:keepNext w:val="0"/>
      <w:spacing w:before="0"/>
      <w:ind w:left="851" w:hanging="851"/>
    </w:pPr>
    <w:rPr>
      <w:sz w:val="20"/>
    </w:rPr>
  </w:style>
  <w:style w:type="paragraph" w:styleId="Footer">
    <w:name w:val="footer"/>
    <w:aliases w:val="footer odd,footer,fo,pie de página"/>
    <w:basedOn w:val="Header"/>
    <w:link w:val="FooterChar"/>
    <w:rsid w:val="003A4CC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A4CC8"/>
    <w:pPr>
      <w:outlineLvl w:val="9"/>
    </w:pPr>
  </w:style>
  <w:style w:type="paragraph" w:customStyle="1" w:styleId="NF">
    <w:name w:val="NF"/>
    <w:basedOn w:val="NO"/>
    <w:rsid w:val="003A4CC8"/>
    <w:pPr>
      <w:keepNext/>
      <w:spacing w:after="0"/>
    </w:pPr>
    <w:rPr>
      <w:rFonts w:ascii="Arial" w:hAnsi="Arial"/>
      <w:sz w:val="18"/>
    </w:rPr>
  </w:style>
  <w:style w:type="paragraph" w:customStyle="1" w:styleId="NO">
    <w:name w:val="NO"/>
    <w:basedOn w:val="Normal"/>
    <w:link w:val="NOChar"/>
    <w:rsid w:val="003A4CC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A4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A4CC8"/>
    <w:pPr>
      <w:jc w:val="right"/>
    </w:pPr>
  </w:style>
  <w:style w:type="paragraph" w:customStyle="1" w:styleId="TAL">
    <w:name w:val="TAL"/>
    <w:basedOn w:val="Normal"/>
    <w:link w:val="TALCar"/>
    <w:rsid w:val="003A4CC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A4CC8"/>
    <w:rPr>
      <w:b/>
    </w:rPr>
  </w:style>
  <w:style w:type="paragraph" w:customStyle="1" w:styleId="TAC">
    <w:name w:val="TAC"/>
    <w:basedOn w:val="TAL"/>
    <w:link w:val="TACChar"/>
    <w:rsid w:val="003A4CC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A4CC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A4CC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A4CC8"/>
    <w:pPr>
      <w:spacing w:after="0"/>
    </w:pPr>
  </w:style>
  <w:style w:type="paragraph" w:customStyle="1" w:styleId="NW">
    <w:name w:val="NW"/>
    <w:basedOn w:val="NO"/>
    <w:rsid w:val="003A4CC8"/>
    <w:pPr>
      <w:spacing w:after="0"/>
    </w:pPr>
  </w:style>
  <w:style w:type="paragraph" w:customStyle="1" w:styleId="EW">
    <w:name w:val="EW"/>
    <w:basedOn w:val="EX"/>
    <w:rsid w:val="003A4CC8"/>
    <w:pPr>
      <w:spacing w:after="0"/>
    </w:pPr>
  </w:style>
  <w:style w:type="paragraph" w:customStyle="1" w:styleId="B10">
    <w:name w:val="B1"/>
    <w:basedOn w:val="List"/>
    <w:link w:val="B1Char"/>
    <w:rsid w:val="003A4CC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A4CC8"/>
    <w:pPr>
      <w:ind w:left="1985" w:hanging="1985"/>
    </w:pPr>
  </w:style>
  <w:style w:type="paragraph" w:styleId="TOC7">
    <w:name w:val="toc 7"/>
    <w:basedOn w:val="TOC6"/>
    <w:next w:val="Normal"/>
    <w:rsid w:val="003A4CC8"/>
    <w:pPr>
      <w:ind w:left="2268" w:hanging="2268"/>
    </w:pPr>
  </w:style>
  <w:style w:type="paragraph" w:customStyle="1" w:styleId="EditorsNote">
    <w:name w:val="Editor's Note"/>
    <w:aliases w:val="EN,Editor's Noteormal"/>
    <w:basedOn w:val="NO"/>
    <w:link w:val="EditorsNoteChar"/>
    <w:rsid w:val="003A4CC8"/>
    <w:rPr>
      <w:color w:val="FF0000"/>
    </w:rPr>
  </w:style>
  <w:style w:type="paragraph" w:customStyle="1" w:styleId="TH">
    <w:name w:val="TH"/>
    <w:basedOn w:val="Normal"/>
    <w:link w:val="THChar"/>
    <w:rsid w:val="003A4CC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A4C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A4C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A4C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A4C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A4CC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A4C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A4CC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A4C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A4CC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A4CC8"/>
  </w:style>
  <w:style w:type="paragraph" w:customStyle="1" w:styleId="B4">
    <w:name w:val="B4"/>
    <w:basedOn w:val="List4"/>
    <w:link w:val="B4Char"/>
    <w:rsid w:val="003A4CC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A4CC8"/>
  </w:style>
  <w:style w:type="paragraph" w:customStyle="1" w:styleId="ZTD">
    <w:name w:val="ZTD"/>
    <w:basedOn w:val="ZB"/>
    <w:rsid w:val="003A4CC8"/>
    <w:pPr>
      <w:framePr w:hRule="auto" w:wrap="notBeside" w:y="852"/>
    </w:pPr>
    <w:rPr>
      <w:i w:val="0"/>
      <w:sz w:val="40"/>
    </w:rPr>
  </w:style>
  <w:style w:type="paragraph" w:customStyle="1" w:styleId="ZV">
    <w:name w:val="ZV"/>
    <w:basedOn w:val="ZU"/>
    <w:rsid w:val="003A4CC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3A4CC8"/>
    <w:pPr>
      <w:keepLines/>
      <w:spacing w:after="0"/>
    </w:pPr>
  </w:style>
  <w:style w:type="paragraph" w:styleId="Index2">
    <w:name w:val="index 2"/>
    <w:basedOn w:val="Index1"/>
    <w:rsid w:val="003A4CC8"/>
    <w:pPr>
      <w:ind w:left="284"/>
    </w:pPr>
  </w:style>
  <w:style w:type="character" w:styleId="FootnoteReference">
    <w:name w:val="footnote reference"/>
    <w:aliases w:val="Appel note de bas de p,Nota,Footnote symbol,Footnote"/>
    <w:basedOn w:val="DefaultParagraphFont"/>
    <w:rsid w:val="003A4C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4C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A4CC8"/>
    <w:pPr>
      <w:ind w:left="851"/>
    </w:pPr>
  </w:style>
  <w:style w:type="paragraph" w:styleId="ListNumber">
    <w:name w:val="List Number"/>
    <w:basedOn w:val="List"/>
    <w:rsid w:val="003A4CC8"/>
  </w:style>
  <w:style w:type="paragraph" w:styleId="List">
    <w:name w:val="List"/>
    <w:basedOn w:val="Normal"/>
    <w:link w:val="ListChar"/>
    <w:rsid w:val="003A4CC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A4CC8"/>
    <w:pPr>
      <w:ind w:left="851"/>
    </w:pPr>
  </w:style>
  <w:style w:type="paragraph" w:styleId="ListBullet">
    <w:name w:val="List Bullet"/>
    <w:aliases w:val="UL"/>
    <w:basedOn w:val="List"/>
    <w:link w:val="ListBulletChar"/>
    <w:rsid w:val="003A4CC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A4CC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A4CC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A4CC8"/>
    <w:pPr>
      <w:ind w:left="1135"/>
    </w:pPr>
  </w:style>
  <w:style w:type="paragraph" w:styleId="List4">
    <w:name w:val="List 4"/>
    <w:basedOn w:val="List3"/>
    <w:rsid w:val="003A4CC8"/>
    <w:pPr>
      <w:ind w:left="1418"/>
    </w:pPr>
  </w:style>
  <w:style w:type="paragraph" w:styleId="List5">
    <w:name w:val="List 5"/>
    <w:basedOn w:val="List4"/>
    <w:rsid w:val="003A4CC8"/>
    <w:pPr>
      <w:ind w:left="1702"/>
    </w:pPr>
  </w:style>
  <w:style w:type="paragraph" w:styleId="ListBullet4">
    <w:name w:val="List Bullet 4"/>
    <w:basedOn w:val="ListBullet3"/>
    <w:rsid w:val="003A4CC8"/>
    <w:pPr>
      <w:ind w:left="1418"/>
    </w:pPr>
  </w:style>
  <w:style w:type="paragraph" w:styleId="ListBullet5">
    <w:name w:val="List Bullet 5"/>
    <w:basedOn w:val="ListBullet4"/>
    <w:rsid w:val="003A4CC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47</Pages>
  <Words>17443</Words>
  <Characters>99426</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116636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499</cp:revision>
  <dcterms:created xsi:type="dcterms:W3CDTF">2022-06-29T14:17:00Z</dcterms:created>
  <dcterms:modified xsi:type="dcterms:W3CDTF">2024-07-16T18:07:00Z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