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71DF" w14:textId="77777777" w:rsidR="00B92CCF" w:rsidRPr="006F4D85" w:rsidRDefault="00B92CCF" w:rsidP="00B92CCF">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End w:id="0"/>
    </w:p>
    <w:p w14:paraId="7C9C71E0" w14:textId="77777777" w:rsidR="00216A52" w:rsidRPr="006F4D85" w:rsidRDefault="00216A52" w:rsidP="00216A52">
      <w:bookmarkStart w:id="2" w:name="_Toc535476318"/>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lastRenderedPageBreak/>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C6759A"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C6759A" w:rsidRPr="006F4D85" w:rsidRDefault="00C6759A" w:rsidP="00C6759A">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C6759A" w:rsidRPr="006F4D85" w:rsidRDefault="00C6759A" w:rsidP="00C6759A">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1114208" w14:textId="42108690"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0E1EDA3E" w:rsidR="00C6759A" w:rsidRPr="006F4D85" w:rsidRDefault="00C6759A" w:rsidP="00C6759A">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4B3449" w14:textId="0F071436"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3821B913" w:rsidR="00C6759A" w:rsidRDefault="00C6759A" w:rsidP="00C6759A">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1F98579" w14:textId="1D9F238D"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C825065" w:rsidR="00C6759A" w:rsidRPr="00EC61C3" w:rsidRDefault="00C6759A" w:rsidP="00C6759A">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1F51C02" w14:textId="7D239A15"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13406E98" w:rsidR="00C6759A" w:rsidRPr="00EC61C3" w:rsidRDefault="00C6759A" w:rsidP="00C6759A">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A5820D4" w14:textId="433CCE93" w:rsidR="00C6759A" w:rsidRPr="006F4D85" w:rsidRDefault="00C6759A" w:rsidP="00C6759A">
            <w:pPr>
              <w:pStyle w:val="TAC"/>
              <w:spacing w:line="252" w:lineRule="auto"/>
              <w:rPr>
                <w:lang w:eastAsia="zh-CN"/>
              </w:rPr>
            </w:pPr>
            <w:r>
              <w:rPr>
                <w:lang w:eastAsia="zh-CN"/>
              </w:rPr>
              <w:t>0010</w:t>
            </w:r>
            <w:r w:rsidRPr="006F4D85">
              <w:rPr>
                <w:lang w:eastAsia="zh-CN"/>
              </w:rPr>
              <w:t>000</w:t>
            </w:r>
          </w:p>
          <w:p w14:paraId="6A5556CE" w14:textId="21F04C45" w:rsidR="00C6759A" w:rsidRPr="006F4D85" w:rsidRDefault="00C6759A" w:rsidP="00C6759A">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C6759A" w:rsidRPr="006F4D85" w:rsidRDefault="00C6759A" w:rsidP="00C6759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C6759A" w:rsidRPr="006F4D85" w:rsidRDefault="00C6759A" w:rsidP="00C6759A">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Pr="006F4D85" w:rsidRDefault="001268B4" w:rsidP="001268B4">
      <w:pPr>
        <w:rPr>
          <w:rFonts w:eastAsia="MS Mincho"/>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6759A"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6F4D85" w:rsidRDefault="00C6759A" w:rsidP="00C6759A">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6F4D85"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0B3FAC12" w:rsidR="00C6759A" w:rsidRPr="006F4D85" w:rsidRDefault="00C6759A" w:rsidP="00C6759A">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15CB7F4D" w:rsidR="00C6759A" w:rsidRPr="001D768C" w:rsidRDefault="00C6759A" w:rsidP="00C6759A">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C5DBF89" w:rsidR="00C6759A" w:rsidRPr="00EC61C3" w:rsidRDefault="00C6759A" w:rsidP="00C6759A">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67FB20FF" w:rsidR="00C6759A" w:rsidRDefault="00C6759A" w:rsidP="00C6759A">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6F4D85" w:rsidRDefault="00C6759A" w:rsidP="00C6759A">
            <w:pPr>
              <w:pStyle w:val="TAC"/>
              <w:spacing w:line="252" w:lineRule="auto"/>
              <w:rPr>
                <w:lang w:eastAsia="zh-CN"/>
              </w:rPr>
            </w:pPr>
            <w:r>
              <w:rPr>
                <w:lang w:eastAsia="zh-CN"/>
              </w:rPr>
              <w:t>0010</w:t>
            </w:r>
            <w:r w:rsidRPr="006F4D85">
              <w:rPr>
                <w:lang w:eastAsia="zh-CN"/>
              </w:rPr>
              <w:t>000</w:t>
            </w:r>
          </w:p>
          <w:p w14:paraId="5CEDB6E7" w14:textId="4B140264" w:rsidR="00C6759A" w:rsidRPr="006F4D85" w:rsidRDefault="00C6759A" w:rsidP="00C6759A">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6F4D85"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6F4D85" w:rsidRDefault="00C6759A" w:rsidP="00C6759A">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Pr="006F4D85" w:rsidRDefault="001268B4" w:rsidP="001268B4">
      <w:pPr>
        <w:rPr>
          <w:rFonts w:eastAsia="MS Mincho"/>
          <w:noProof/>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39"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624"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39"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6F4D85" w:rsidRDefault="00C918A2" w:rsidP="00C918A2">
            <w:pPr>
              <w:pStyle w:val="TAC"/>
              <w:rPr>
                <w:rFonts w:cs="Arial"/>
              </w:rPr>
            </w:pPr>
            <w:r>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6F4D85" w:rsidRDefault="00C918A2" w:rsidP="00C918A2">
            <w:pPr>
              <w:pStyle w:val="TAC"/>
              <w:rPr>
                <w:rFonts w:cs="Arial"/>
              </w:rPr>
            </w:pPr>
            <w:r>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6F4D85" w:rsidRDefault="00C918A2" w:rsidP="00C918A2">
            <w:pPr>
              <w:pStyle w:val="TAC"/>
              <w:rPr>
                <w:rFonts w:cs="Arial"/>
              </w:rPr>
            </w:pPr>
            <w:r>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39"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39"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624"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39"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39"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39"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624"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39"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3943C3">
            <w:pPr>
              <w:pStyle w:val="TAC"/>
              <w:rPr>
                <w:rFonts w:cs="Arial"/>
              </w:rPr>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3F4EAD52" w:rsidR="003943C3" w:rsidRPr="007275DF" w:rsidRDefault="00693D98" w:rsidP="00693D98">
      <w:pPr>
        <w:pStyle w:val="B10"/>
        <w:rPr>
          <w:lang w:val="en-US"/>
        </w:rPr>
      </w:pPr>
      <w:r>
        <w:rPr>
          <w:lang w:val="en-US"/>
        </w:rPr>
        <w:t>1.</w:t>
      </w:r>
      <w:r>
        <w:rPr>
          <w:lang w:val="en-US"/>
        </w:rPr>
        <w:tab/>
      </w:r>
      <w:r w:rsidR="003943C3" w:rsidRPr="007275DF">
        <w:rPr>
          <w:lang w:val="en-US"/>
        </w:rPr>
        <w:t>Select N randomly from a given set of the number of slots S</w:t>
      </w:r>
      <w:r w:rsidR="003943C3" w:rsidRPr="007275DF">
        <w:rPr>
          <w:vertAlign w:val="subscript"/>
          <w:lang w:val="en-US"/>
        </w:rPr>
        <w:t>1</w:t>
      </w:r>
      <w:r w:rsidR="003943C3" w:rsidRPr="007275DF">
        <w:rPr>
          <w:lang w:val="en-US"/>
        </w:rPr>
        <w:t xml:space="preserve"> = {1,3,5} with equal probability as the total length of RMC burst transmission format.</w:t>
      </w:r>
    </w:p>
    <w:p w14:paraId="5791DDA5" w14:textId="2A9ACFD9" w:rsidR="003943C3" w:rsidRPr="007275DF" w:rsidRDefault="00693D98" w:rsidP="00693D98">
      <w:pPr>
        <w:pStyle w:val="B10"/>
        <w:rPr>
          <w:lang w:val="en-US"/>
        </w:rPr>
      </w:pPr>
      <w:r>
        <w:rPr>
          <w:lang w:val="en-US"/>
        </w:rPr>
        <w:t>2.</w:t>
      </w:r>
      <w:r>
        <w:rPr>
          <w:lang w:val="en-US"/>
        </w:rPr>
        <w:tab/>
      </w:r>
      <w:r w:rsidR="003943C3" w:rsidRPr="007275DF">
        <w:rPr>
          <w:lang w:val="en-US"/>
        </w:rPr>
        <w:t>A uniform random variable from 0 to 1 is generated. If the random variable is less than P</w:t>
      </w:r>
      <w:r w:rsidR="003943C3" w:rsidRPr="007275DF">
        <w:rPr>
          <w:vertAlign w:val="subscript"/>
          <w:lang w:val="en-US"/>
        </w:rPr>
        <w:t>CCA_DL</w:t>
      </w:r>
      <w:r w:rsidR="003943C3" w:rsidRPr="007275DF">
        <w:rPr>
          <w:lang w:val="en-US"/>
        </w:rPr>
        <w:t>, a burst of N fully occupied slots is transmitted. Otherwise, the RMC burst transmission is muted and the muting duration is the same as the number N of slots for determined burst format.</w:t>
      </w:r>
    </w:p>
    <w:p w14:paraId="7C9C7B93" w14:textId="47B6EC99" w:rsidR="001268B4" w:rsidRPr="006F4D85" w:rsidRDefault="003E714E" w:rsidP="002B778E">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r w:rsidR="001268B4" w:rsidRPr="006F4D85">
        <w:t>A.3.2</w:t>
      </w:r>
      <w:r w:rsidR="001268B4" w:rsidRPr="006F4D85">
        <w:tab/>
        <w:t>OFDMA channel noise generator (OCNG)</w:t>
      </w:r>
      <w:bookmarkEnd w:id="24"/>
      <w:r w:rsidR="002B778E">
        <w:t>.</w:t>
      </w:r>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77777777" w:rsidR="001268B4" w:rsidRPr="006F4D85" w:rsidRDefault="001268B4" w:rsidP="001268B4">
      <w:r w:rsidRPr="006F4D85">
        <w:t>The OCNG pattern is used in a test for modelling allocations of unused resources in the channel bandwidth to virtual UEs (which are not under test). The OCNG pattern comprises PDCCH and PDSCH transmissions to the virtual UEs.</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7C9C7BF6" w14:textId="66FAA0F7"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C9C7D2A" w14:textId="554E844F" w:rsidR="001268B4" w:rsidRPr="006F4D85" w:rsidRDefault="001268B4" w:rsidP="001268B4">
      <w:pPr>
        <w:pStyle w:val="Heading2"/>
      </w:pPr>
      <w:r w:rsidRPr="006F4D85">
        <w:lastRenderedPageBreak/>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lastRenderedPageBreak/>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77535E56" w:rsidR="001268B4" w:rsidRPr="006F4D85" w:rsidRDefault="00EF2F66"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09D50B9F" w:rsidR="001268B4" w:rsidRPr="006F4D85" w:rsidRDefault="00EF2F6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Default="001268B4" w:rsidP="001268B4">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17F3E87C" w14:textId="77777777" w:rsidR="001F2D39" w:rsidRDefault="001F2D39" w:rsidP="001268B4"/>
    <w:p w14:paraId="65F9EC34" w14:textId="77777777" w:rsidR="001F2D39" w:rsidRPr="006F4D85" w:rsidRDefault="001F2D39" w:rsidP="001F2D39">
      <w:pPr>
        <w:pStyle w:val="Heading4"/>
        <w:rPr>
          <w:snapToGrid w:val="0"/>
          <w:lang w:eastAsia="zh-CN"/>
        </w:rPr>
      </w:pPr>
      <w:r>
        <w:rPr>
          <w:snapToGrid w:val="0"/>
        </w:rPr>
        <w:t>A.3.6.1.2</w:t>
      </w:r>
      <w:r w:rsidRPr="006F4D85">
        <w:rPr>
          <w:snapToGrid w:val="0"/>
        </w:rPr>
        <w:tab/>
        <w:t>Antenna connection</w:t>
      </w:r>
      <w:r w:rsidRPr="006F4D85">
        <w:rPr>
          <w:snapToGrid w:val="0"/>
          <w:lang w:eastAsia="zh-CN"/>
        </w:rPr>
        <w:t xml:space="preserve"> for </w:t>
      </w:r>
      <w:r>
        <w:rPr>
          <w:snapToGrid w:val="0"/>
          <w:lang w:eastAsia="zh-CN"/>
        </w:rPr>
        <w:t>8</w:t>
      </w:r>
      <w:r w:rsidRPr="006F4D85">
        <w:rPr>
          <w:snapToGrid w:val="0"/>
          <w:lang w:eastAsia="zh-CN"/>
        </w:rPr>
        <w:t xml:space="preserve"> Rx capable UEs</w:t>
      </w:r>
    </w:p>
    <w:p w14:paraId="3FE7720A" w14:textId="77777777" w:rsidR="001F2D39" w:rsidRPr="006F4D85" w:rsidRDefault="001F2D39" w:rsidP="001F2D39">
      <w:pPr>
        <w:pStyle w:val="Heading5"/>
      </w:pPr>
      <w:r>
        <w:t>A.3.6.1.2</w:t>
      </w:r>
      <w:r w:rsidRPr="006F4D85">
        <w:t>.1</w:t>
      </w:r>
      <w:r w:rsidRPr="006F4D85">
        <w:rPr>
          <w:lang w:eastAsia="zh-CN"/>
        </w:rPr>
        <w:tab/>
      </w:r>
      <w:r w:rsidRPr="006F4D85">
        <w:t>Introduction</w:t>
      </w:r>
    </w:p>
    <w:p w14:paraId="2D0EB9BC" w14:textId="77777777" w:rsidR="001F2D39" w:rsidRPr="006F4D85" w:rsidRDefault="001F2D39" w:rsidP="001F2D39">
      <w:pPr>
        <w:rPr>
          <w:lang w:eastAsia="zh-CN"/>
        </w:rPr>
      </w:pPr>
      <w:r w:rsidRPr="006F4D85">
        <w:rPr>
          <w:lang w:eastAsia="zh-CN"/>
        </w:rPr>
        <w:t>All tests in clause A.4 and A.6 are specified for UEs supporting 2RX. In this clause, the antenna connection method for applying 2RX tests</w:t>
      </w:r>
      <w:r w:rsidRPr="00E1305B">
        <w:rPr>
          <w:lang w:eastAsia="zh-CN"/>
        </w:rPr>
        <w:t xml:space="preserve"> </w:t>
      </w:r>
      <w:r w:rsidRPr="00FF3C53">
        <w:rPr>
          <w:lang w:eastAsia="zh-CN"/>
        </w:rPr>
        <w:t>or 4RX tests</w:t>
      </w:r>
      <w:r w:rsidRPr="006F4D85">
        <w:rPr>
          <w:lang w:eastAsia="zh-CN"/>
        </w:rPr>
        <w:t xml:space="preserve"> to UEs supporting </w:t>
      </w:r>
      <w:r>
        <w:rPr>
          <w:lang w:eastAsia="zh-CN"/>
        </w:rPr>
        <w:t>8</w:t>
      </w:r>
      <w:r w:rsidRPr="006F4D85">
        <w:rPr>
          <w:lang w:eastAsia="zh-CN"/>
        </w:rPr>
        <w:t xml:space="preserve">RX antenna ports is specified. No tests are currently specified in clause A.4 or A.6 which are applicable only to </w:t>
      </w:r>
      <w:r>
        <w:rPr>
          <w:lang w:eastAsia="zh-CN"/>
        </w:rPr>
        <w:t>8</w:t>
      </w:r>
      <w:r w:rsidRPr="006F4D85">
        <w:rPr>
          <w:lang w:eastAsia="zh-CN"/>
        </w:rPr>
        <w:t xml:space="preserve">RX antenna ports, so </w:t>
      </w:r>
      <w:r>
        <w:rPr>
          <w:lang w:eastAsia="zh-CN"/>
        </w:rPr>
        <w:t>8</w:t>
      </w:r>
      <w:r w:rsidRPr="006F4D85">
        <w:rPr>
          <w:lang w:eastAsia="zh-CN"/>
        </w:rPr>
        <w:t>RX capable UEs are always tested by reusing tests which were originally specified for 2RX UEs</w:t>
      </w:r>
      <w:r w:rsidRPr="00E1305B">
        <w:rPr>
          <w:lang w:eastAsia="zh-CN"/>
        </w:rPr>
        <w:t xml:space="preserve"> </w:t>
      </w:r>
      <w:r w:rsidRPr="00FF3C53">
        <w:rPr>
          <w:lang w:eastAsia="zh-CN"/>
        </w:rPr>
        <w:t>or 4Rx UEs</w:t>
      </w:r>
      <w:r w:rsidRPr="006F4D85">
        <w:rPr>
          <w:lang w:eastAsia="zh-CN"/>
        </w:rPr>
        <w:t>.</w:t>
      </w:r>
    </w:p>
    <w:p w14:paraId="28F81B71" w14:textId="77777777" w:rsidR="001F2D39" w:rsidRPr="006F4D85" w:rsidRDefault="001F2D39" w:rsidP="001F2D39">
      <w:pPr>
        <w:pStyle w:val="Heading5"/>
      </w:pPr>
      <w:r>
        <w:t>A.3.6.1.2</w:t>
      </w:r>
      <w:r w:rsidRPr="006F4D85">
        <w:t>.2</w:t>
      </w:r>
      <w:r w:rsidRPr="006F4D85">
        <w:rPr>
          <w:lang w:eastAsia="zh-CN"/>
        </w:rPr>
        <w:tab/>
      </w:r>
      <w:r w:rsidRPr="006F4D85">
        <w:t>Principle of testing</w:t>
      </w:r>
    </w:p>
    <w:p w14:paraId="51419617" w14:textId="77777777" w:rsidR="001F2D39" w:rsidRPr="006F4D85" w:rsidRDefault="001F2D39" w:rsidP="001F2D39">
      <w:pPr>
        <w:pStyle w:val="H6"/>
        <w:rPr>
          <w:lang w:eastAsia="zh-CN"/>
        </w:rPr>
      </w:pPr>
      <w:r>
        <w:rPr>
          <w:lang w:eastAsia="zh-CN"/>
        </w:rPr>
        <w:t>A.3.6.1.2</w:t>
      </w:r>
      <w:r w:rsidRPr="006F4D85">
        <w:rPr>
          <w:lang w:eastAsia="zh-CN"/>
        </w:rPr>
        <w:t>.2.1</w:t>
      </w:r>
      <w:r w:rsidRPr="006F4D85">
        <w:rPr>
          <w:lang w:eastAsia="zh-CN"/>
        </w:rPr>
        <w:tab/>
        <w:t>Single carrier tests</w:t>
      </w:r>
    </w:p>
    <w:p w14:paraId="5C27DA9A" w14:textId="77777777" w:rsidR="001F2D39" w:rsidRPr="006F4D85" w:rsidRDefault="001F2D39" w:rsidP="001F2D39">
      <w:r w:rsidRPr="006F4D85">
        <w:t xml:space="preserve">For </w:t>
      </w:r>
      <w:r>
        <w:t>8</w:t>
      </w:r>
      <w:r w:rsidRPr="006F4D85">
        <w:t>RX capable UEs supporting at least one band</w:t>
      </w:r>
      <w:r>
        <w:t xml:space="preserve"> where </w:t>
      </w:r>
      <w:r w:rsidRPr="006F4D85">
        <w:t>2R</w:t>
      </w:r>
      <w:r>
        <w:t>X</w:t>
      </w:r>
      <w:r w:rsidRPr="006F4D85">
        <w:t xml:space="preserve"> is supported</w:t>
      </w:r>
      <w:r>
        <w:t xml:space="preserve"> and</w:t>
      </w:r>
      <w:r w:rsidRPr="00D43AC2">
        <w:t xml:space="preserve"> </w:t>
      </w:r>
      <w:r>
        <w:t>either 4RX or 8RX is not supported</w:t>
      </w:r>
      <w:r w:rsidRPr="006F4D85">
        <w:t>, all single carrier tests specified in clause A.4 and A.6 except those in A.4.7 and A.6.7 shall be tested on any band where 2RX is supported</w:t>
      </w:r>
      <w:r w:rsidRPr="00AC16C8">
        <w:t xml:space="preserve"> </w:t>
      </w:r>
      <w:r>
        <w:t>and 8RX is not supported</w:t>
      </w:r>
      <w:r w:rsidRPr="006F4D85">
        <w:t xml:space="preserve"> with the antenna connection specified in </w:t>
      </w:r>
      <w:r>
        <w:t>A.3.6.1.2.2.4</w:t>
      </w:r>
      <w:r w:rsidRPr="006F4D85">
        <w:t>. For single carrier tests specified in clause A.4.7 or A.6.7, all tests shall be tested with the antenna connection specified in A.3.6.1.</w:t>
      </w:r>
      <w:r>
        <w:t>2</w:t>
      </w:r>
      <w:r w:rsidRPr="006F4D85">
        <w:t>.2.4 for bands where 2RX is supported</w:t>
      </w:r>
      <w:r>
        <w:t xml:space="preserve"> and 8RX is not supported</w:t>
      </w:r>
      <w:r w:rsidRPr="006F4D85">
        <w:t>,</w:t>
      </w:r>
      <w:r>
        <w:t xml:space="preserve"> </w:t>
      </w:r>
      <w:r w:rsidRPr="006F4D85">
        <w:t>and the antenna connection specified in A.3.6.1.</w:t>
      </w:r>
      <w:r>
        <w:t>2</w:t>
      </w:r>
      <w:r w:rsidRPr="006F4D85">
        <w:t>.2.</w:t>
      </w:r>
      <w:r>
        <w:t>6</w:t>
      </w:r>
      <w:r w:rsidRPr="006F4D85">
        <w:t xml:space="preserve"> for bands where </w:t>
      </w:r>
      <w:r>
        <w:t>8</w:t>
      </w:r>
      <w:r w:rsidRPr="006F4D85">
        <w:t>RX is supported.</w:t>
      </w:r>
    </w:p>
    <w:p w14:paraId="7FFA3583" w14:textId="77777777" w:rsidR="001F2D39" w:rsidRDefault="001F2D39" w:rsidP="001F2D39">
      <w:r w:rsidRPr="006F4D85">
        <w:t xml:space="preserve">For </w:t>
      </w:r>
      <w:r>
        <w:t>8</w:t>
      </w:r>
      <w:r w:rsidRPr="006F4D85">
        <w:t>RX capable UEs supporting at least one band</w:t>
      </w:r>
      <w:r>
        <w:t xml:space="preserve"> where 4</w:t>
      </w:r>
      <w:r w:rsidRPr="006F4D85">
        <w:t>R</w:t>
      </w:r>
      <w:r>
        <w:t>X</w:t>
      </w:r>
      <w:r w:rsidRPr="006F4D85">
        <w:t xml:space="preserve"> is supported</w:t>
      </w:r>
      <w:r w:rsidRPr="00D43AC2">
        <w:t xml:space="preserve"> </w:t>
      </w:r>
      <w:r>
        <w:t>and 8RX is not supported</w:t>
      </w:r>
      <w:r w:rsidRPr="00D43AC2">
        <w:t xml:space="preserve"> but without </w:t>
      </w:r>
      <w:r w:rsidRPr="006F4D85">
        <w:t>supporting</w:t>
      </w:r>
      <w:r>
        <w:t xml:space="preserve"> any</w:t>
      </w:r>
      <w:r w:rsidRPr="00D43AC2">
        <w:t xml:space="preserve"> band </w:t>
      </w:r>
      <w:r>
        <w:t xml:space="preserve">where only </w:t>
      </w:r>
      <w:r w:rsidRPr="006F4D85">
        <w:t>2R</w:t>
      </w:r>
      <w:r>
        <w:t>X</w:t>
      </w:r>
      <w:r w:rsidRPr="006F4D85">
        <w:t xml:space="preserve"> is supported, all single carrier tests specified in clause A.4 and A.6 except those in A.4.7 and A.6.7 shall be tested on any band where </w:t>
      </w:r>
      <w:r>
        <w:t>4</w:t>
      </w:r>
      <w:r w:rsidRPr="006F4D85">
        <w:t>RX is supported</w:t>
      </w:r>
      <w:r w:rsidRPr="00AC16C8">
        <w:t xml:space="preserve"> </w:t>
      </w:r>
      <w:r>
        <w:t>and 8RX is not supported</w:t>
      </w:r>
      <w:r w:rsidRPr="006F4D85">
        <w:t xml:space="preserve"> with the antenna connection specified in </w:t>
      </w:r>
      <w:r>
        <w:t>A.3.6.1.2.2.5</w:t>
      </w:r>
      <w:r w:rsidRPr="006F4D85">
        <w:t>. For single carrier tests specified in clause A.4.7 or A.6.7, all tests shall be tested with the antenna connection specified in A.3.6.1.</w:t>
      </w:r>
      <w:r>
        <w:t>2</w:t>
      </w:r>
      <w:r w:rsidRPr="006F4D85">
        <w:t>.2.</w:t>
      </w:r>
      <w:r>
        <w:t>5</w:t>
      </w:r>
      <w:r w:rsidRPr="006F4D85">
        <w:t xml:space="preserve"> for bands where </w:t>
      </w:r>
      <w:r>
        <w:t>4</w:t>
      </w:r>
      <w:r w:rsidRPr="006F4D85">
        <w:t>RX is supported</w:t>
      </w:r>
      <w:r>
        <w:t xml:space="preserve"> and 8RX is not supported</w:t>
      </w:r>
      <w:r w:rsidRPr="006F4D85">
        <w:t>,</w:t>
      </w:r>
      <w:r>
        <w:t xml:space="preserve"> </w:t>
      </w:r>
      <w:r w:rsidRPr="006F4D85">
        <w:t>and the antenna connection specified in A.3.6.1.</w:t>
      </w:r>
      <w:r>
        <w:t>2</w:t>
      </w:r>
      <w:r w:rsidRPr="006F4D85">
        <w:t>.2.</w:t>
      </w:r>
      <w:r>
        <w:t>6</w:t>
      </w:r>
      <w:r w:rsidRPr="006F4D85">
        <w:t xml:space="preserve"> for bands where </w:t>
      </w:r>
      <w:r>
        <w:t>8</w:t>
      </w:r>
      <w:r w:rsidRPr="006F4D85">
        <w:t>RX is supported.</w:t>
      </w:r>
      <w:r>
        <w:t xml:space="preserve"> </w:t>
      </w:r>
      <w:r w:rsidRPr="006F4D85">
        <w:t>For radio link monitoring tests, the SNR levels are modified according to table A.3.6.1.1.2.1-1 and table A.3.6.1.1.2.1-2</w:t>
      </w:r>
      <w:r>
        <w:t>.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3CE3CE30" w14:textId="77777777" w:rsidR="001F2D39" w:rsidRPr="00E1305B" w:rsidRDefault="001F2D39" w:rsidP="001F2D39">
      <w:r w:rsidRPr="006F4D85">
        <w:t xml:space="preserve">For </w:t>
      </w:r>
      <w:r>
        <w:t>8</w:t>
      </w:r>
      <w:r w:rsidRPr="006F4D85">
        <w:t>RX capable UEs which do not support any band</w:t>
      </w:r>
      <w:r>
        <w:t xml:space="preserve"> where 8RX is not supported</w:t>
      </w:r>
      <w:r w:rsidRPr="006F4D85">
        <w:t>, all tests specified in clauses A.4 and A.6 shall be tested using the antenna connection specified in clause A.3.6.1.</w:t>
      </w:r>
      <w:r>
        <w:t>2</w:t>
      </w:r>
      <w:r w:rsidRPr="006F4D85">
        <w:t>.2.</w:t>
      </w:r>
      <w:r>
        <w:t>6</w:t>
      </w:r>
      <w:r w:rsidRPr="006F4D85">
        <w:t>. For radio link monitoring tests, the SNR levels are modified according to table A.3.6.1.1.2.1-1 and table A.3.6.1.1.2.1-2</w:t>
      </w:r>
      <w:r>
        <w:t>.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0A69DAFC" w14:textId="77777777" w:rsidR="001F2D39" w:rsidRPr="006F4D85" w:rsidRDefault="001F2D39" w:rsidP="001F2D39">
      <w:pPr>
        <w:pStyle w:val="H6"/>
        <w:rPr>
          <w:lang w:eastAsia="zh-CN"/>
        </w:rPr>
      </w:pPr>
      <w:r>
        <w:rPr>
          <w:lang w:eastAsia="zh-CN"/>
        </w:rPr>
        <w:lastRenderedPageBreak/>
        <w:t>A.3.6.1.2</w:t>
      </w:r>
      <w:r w:rsidRPr="006F4D85">
        <w:rPr>
          <w:lang w:eastAsia="zh-CN"/>
        </w:rPr>
        <w:t>.2.2</w:t>
      </w:r>
      <w:r w:rsidRPr="006F4D85">
        <w:rPr>
          <w:lang w:eastAsia="zh-CN"/>
        </w:rPr>
        <w:tab/>
        <w:t>Carrier aggregation tests</w:t>
      </w:r>
    </w:p>
    <w:p w14:paraId="1A02BD55" w14:textId="77777777" w:rsidR="001F2D39" w:rsidRPr="006F4D85" w:rsidRDefault="001F2D39" w:rsidP="001F2D39">
      <w:pPr>
        <w:rPr>
          <w:snapToGrid w:val="0"/>
          <w:kern w:val="2"/>
        </w:rPr>
      </w:pPr>
      <w:r w:rsidRPr="006F4D85">
        <w:t xml:space="preserve">All carrier aggregation tests are performed using the antenna connection in clause </w:t>
      </w:r>
      <w:r>
        <w:rPr>
          <w:snapToGrid w:val="0"/>
          <w:kern w:val="2"/>
        </w:rPr>
        <w:t>A.3.6.1.2</w:t>
      </w:r>
      <w:r w:rsidRPr="006F4D85">
        <w:rPr>
          <w:snapToGrid w:val="0"/>
          <w:kern w:val="2"/>
        </w:rPr>
        <w:t>.2.4 for the PCell antenna connection if the PCell is on a band where 2RX is supported</w:t>
      </w:r>
      <w:r>
        <w:t xml:space="preserve"> and either 4RX or 8RX is not supported,</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.2.5 for the PCell antenna connection if the PCell is on a band where 4RX is supported</w:t>
      </w:r>
      <w:r w:rsidRPr="00A75618">
        <w:t xml:space="preserve"> </w:t>
      </w:r>
      <w:r>
        <w:t>and 8RX is not supported</w:t>
      </w:r>
      <w:r>
        <w:rPr>
          <w:rFonts w:hint="eastAsia"/>
          <w:lang w:eastAsia="zh-CN"/>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PCell antenna connection if the PCell is on a band where </w:t>
      </w:r>
      <w:r>
        <w:t>8RX is supported</w:t>
      </w:r>
      <w:r w:rsidRPr="006F4D85">
        <w:rPr>
          <w:snapToGrid w:val="0"/>
          <w:kern w:val="2"/>
        </w:rPr>
        <w:t>.</w:t>
      </w:r>
    </w:p>
    <w:p w14:paraId="762619CD" w14:textId="77777777" w:rsidR="001F2D39" w:rsidRPr="006F4D85" w:rsidRDefault="001F2D39" w:rsidP="001F2D39">
      <w:pPr>
        <w:rPr>
          <w:snapToGrid w:val="0"/>
          <w:kern w:val="2"/>
        </w:rPr>
      </w:pPr>
      <w:r w:rsidRPr="006F4D85">
        <w:t xml:space="preserve">All carrier aggregation tests are performed using the antenna connection in clause </w:t>
      </w:r>
      <w:r>
        <w:rPr>
          <w:snapToGrid w:val="0"/>
          <w:kern w:val="2"/>
        </w:rPr>
        <w:t>A.3.6.1.2</w:t>
      </w:r>
      <w:r w:rsidRPr="006F4D85">
        <w:rPr>
          <w:snapToGrid w:val="0"/>
          <w:kern w:val="2"/>
        </w:rPr>
        <w:t>.2.4 for the SCell antenna connection if an SCell is on band where 2RX is supported</w:t>
      </w:r>
      <w:r>
        <w:t xml:space="preserve"> 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.2.5 for the SCell antenna connection if an SCell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SCell antenna connection if an SCell is on a band where </w:t>
      </w:r>
      <w:r>
        <w:rPr>
          <w:snapToGrid w:val="0"/>
          <w:kern w:val="2"/>
        </w:rPr>
        <w:t>8</w:t>
      </w:r>
      <w:r w:rsidRPr="006F4D85">
        <w:rPr>
          <w:snapToGrid w:val="0"/>
          <w:kern w:val="2"/>
        </w:rPr>
        <w:t>RX is supported.</w:t>
      </w:r>
    </w:p>
    <w:p w14:paraId="2EB8C8F5" w14:textId="77777777" w:rsidR="001F2D39" w:rsidRPr="006F4D85" w:rsidRDefault="001F2D39" w:rsidP="001F2D39">
      <w:pPr>
        <w:pStyle w:val="H6"/>
        <w:rPr>
          <w:lang w:eastAsia="zh-CN"/>
        </w:rPr>
      </w:pPr>
      <w:r>
        <w:rPr>
          <w:lang w:eastAsia="zh-CN"/>
        </w:rPr>
        <w:t>A.3.6.1.2</w:t>
      </w:r>
      <w:r w:rsidRPr="006F4D85">
        <w:rPr>
          <w:lang w:eastAsia="zh-CN"/>
        </w:rPr>
        <w:t>.2.3</w:t>
      </w:r>
      <w:r w:rsidRPr="006F4D85">
        <w:rPr>
          <w:lang w:eastAsia="zh-CN"/>
        </w:rPr>
        <w:tab/>
        <w:t>EN-DC tests</w:t>
      </w:r>
    </w:p>
    <w:p w14:paraId="02021FAC" w14:textId="77777777" w:rsidR="001F2D39" w:rsidRPr="006F4D85" w:rsidRDefault="001F2D39" w:rsidP="001F2D39">
      <w:pPr>
        <w:rPr>
          <w:snapToGrid w:val="0"/>
          <w:kern w:val="2"/>
        </w:rPr>
      </w:pPr>
      <w:r w:rsidRPr="006F4D85">
        <w:t xml:space="preserve">All </w:t>
      </w:r>
      <w:r>
        <w:t>EN-DC</w:t>
      </w:r>
      <w:r w:rsidRPr="006F4D85">
        <w:t xml:space="preserve"> tests are performed using the antenna connection in clause </w:t>
      </w:r>
      <w:r>
        <w:rPr>
          <w:snapToGrid w:val="0"/>
          <w:kern w:val="2"/>
        </w:rPr>
        <w:t>A.3.6.1.2</w:t>
      </w:r>
      <w:r w:rsidRPr="006F4D85">
        <w:rPr>
          <w:snapToGrid w:val="0"/>
          <w:kern w:val="2"/>
        </w:rPr>
        <w:t>.2.</w:t>
      </w:r>
      <w:r>
        <w:rPr>
          <w:snapToGrid w:val="0"/>
          <w:kern w:val="2"/>
        </w:rPr>
        <w:t>7</w:t>
      </w:r>
      <w:r w:rsidRPr="006F4D85">
        <w:rPr>
          <w:snapToGrid w:val="0"/>
          <w:kern w:val="2"/>
        </w:rPr>
        <w:t xml:space="preserve"> for the PCell antenna connection if the PCell is on a band where 2RX is supported</w:t>
      </w:r>
      <w:r>
        <w:rPr>
          <w:snapToGrid w:val="0"/>
          <w:kern w:val="2"/>
        </w:rPr>
        <w:t xml:space="preserve"> </w:t>
      </w:r>
      <w:r>
        <w:t>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8</w:t>
      </w:r>
      <w:r w:rsidRPr="006F4D85">
        <w:rPr>
          <w:snapToGrid w:val="0"/>
          <w:kern w:val="2"/>
        </w:rPr>
        <w:t xml:space="preserve"> for the PCell antenna connection if the PCell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9</w:t>
      </w:r>
      <w:r w:rsidRPr="006F4D85">
        <w:rPr>
          <w:snapToGrid w:val="0"/>
          <w:kern w:val="2"/>
        </w:rPr>
        <w:t xml:space="preserve"> for the PCell antenna connection if the PCell is on a band where </w:t>
      </w:r>
      <w:r>
        <w:rPr>
          <w:snapToGrid w:val="0"/>
          <w:kern w:val="2"/>
        </w:rPr>
        <w:t>8</w:t>
      </w:r>
      <w:r w:rsidRPr="006F4D85">
        <w:rPr>
          <w:snapToGrid w:val="0"/>
          <w:kern w:val="2"/>
        </w:rPr>
        <w:t>RX is supported.</w:t>
      </w:r>
    </w:p>
    <w:p w14:paraId="2685B399" w14:textId="77777777" w:rsidR="001F2D39" w:rsidRPr="006F4D85" w:rsidRDefault="001F2D39" w:rsidP="001F2D39">
      <w:pPr>
        <w:rPr>
          <w:snapToGrid w:val="0"/>
          <w:kern w:val="2"/>
        </w:rPr>
      </w:pPr>
      <w:r w:rsidRPr="006F4D85">
        <w:t xml:space="preserve">All </w:t>
      </w:r>
      <w:r>
        <w:t>EN-DC</w:t>
      </w:r>
      <w:r w:rsidRPr="006F4D85">
        <w:t xml:space="preserve"> tests are performed using the antenna connection in clause </w:t>
      </w:r>
      <w:r>
        <w:rPr>
          <w:snapToGrid w:val="0"/>
          <w:kern w:val="2"/>
        </w:rPr>
        <w:t>A.3.6.1.2</w:t>
      </w:r>
      <w:r w:rsidRPr="006F4D85">
        <w:rPr>
          <w:snapToGrid w:val="0"/>
          <w:kern w:val="2"/>
        </w:rPr>
        <w:t>.2.4 for the PSCell or SCell antenna connection if an SCell</w:t>
      </w:r>
      <w:r w:rsidRPr="00A75618">
        <w:rPr>
          <w:snapToGrid w:val="0"/>
          <w:kern w:val="2"/>
        </w:rPr>
        <w:t xml:space="preserve"> </w:t>
      </w:r>
      <w:r w:rsidRPr="006F4D85">
        <w:rPr>
          <w:snapToGrid w:val="0"/>
          <w:kern w:val="2"/>
        </w:rPr>
        <w:t>or PSCell is on band where 2RX is supported</w:t>
      </w:r>
      <w:r>
        <w:rPr>
          <w:snapToGrid w:val="0"/>
          <w:kern w:val="2"/>
        </w:rPr>
        <w:t xml:space="preserve"> </w:t>
      </w:r>
      <w:r>
        <w:t>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r>
        <w:rPr>
          <w:snapToGrid w:val="0"/>
          <w:kern w:val="2"/>
        </w:rPr>
        <w:t>A.3.6.1.2</w:t>
      </w:r>
      <w:r w:rsidRPr="006F4D85">
        <w:rPr>
          <w:snapToGrid w:val="0"/>
          <w:kern w:val="2"/>
        </w:rPr>
        <w:t>.2.5 for the PSCell or SCell antenna connection if an SCell or PSCell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PSCell or SCell antenna connection if an SCell or PSCell is on a band where </w:t>
      </w:r>
      <w:r>
        <w:rPr>
          <w:snapToGrid w:val="0"/>
          <w:kern w:val="2"/>
        </w:rPr>
        <w:t>8</w:t>
      </w:r>
      <w:r w:rsidRPr="006F4D85">
        <w:rPr>
          <w:snapToGrid w:val="0"/>
          <w:kern w:val="2"/>
        </w:rPr>
        <w:t>RX is supported.</w:t>
      </w:r>
    </w:p>
    <w:p w14:paraId="7247AB34" w14:textId="77777777" w:rsidR="001F2D39" w:rsidRPr="006F4D85" w:rsidRDefault="001F2D39" w:rsidP="001F2D39">
      <w:pPr>
        <w:pStyle w:val="H6"/>
        <w:rPr>
          <w:lang w:eastAsia="zh-CN"/>
        </w:rPr>
      </w:pPr>
      <w:r>
        <w:rPr>
          <w:lang w:eastAsia="zh-CN"/>
        </w:rPr>
        <w:t>A.3.6.1.2</w:t>
      </w:r>
      <w:r w:rsidRPr="006F4D85">
        <w:rPr>
          <w:lang w:eastAsia="zh-CN"/>
        </w:rPr>
        <w:t>.2.4</w:t>
      </w:r>
      <w:r w:rsidRPr="006F4D85">
        <w:rPr>
          <w:lang w:eastAsia="zh-CN"/>
        </w:rPr>
        <w:tab/>
        <w:t>Antenna connection for bands where 2RX is supported</w:t>
      </w:r>
    </w:p>
    <w:p w14:paraId="427FEAB1" w14:textId="77777777" w:rsidR="001F2D39" w:rsidRPr="006F4D85" w:rsidRDefault="001F2D39" w:rsidP="001F2D39">
      <w:pPr>
        <w:rPr>
          <w:b/>
        </w:rPr>
      </w:pPr>
      <w:r w:rsidRPr="006F4D85">
        <w:t>For bands where 2RX is supported</w:t>
      </w:r>
      <w:r>
        <w:rPr>
          <w:snapToGrid w:val="0"/>
          <w:kern w:val="2"/>
        </w:rPr>
        <w:t xml:space="preserve"> </w:t>
      </w:r>
      <w:r>
        <w:t>and either 4RX or 8RX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Rx ports are connected </w:t>
      </w:r>
      <w:r w:rsidRPr="006F4D85">
        <w:rPr>
          <w:szCs w:val="21"/>
        </w:rPr>
        <w:t>with data source from system simulator</w:t>
      </w:r>
      <w:r w:rsidRPr="006F4D85">
        <w:t xml:space="preserve">. The remaining </w:t>
      </w:r>
      <w:r>
        <w:t>6</w:t>
      </w:r>
      <w:r w:rsidRPr="006F4D85">
        <w:t xml:space="preserve"> R</w:t>
      </w:r>
      <w:r>
        <w:t>X</w:t>
      </w:r>
      <w:r w:rsidRPr="006F4D85">
        <w:t xml:space="preserve"> ports shall be connected with zero input</w:t>
      </w:r>
      <w:r w:rsidRPr="006F4D85">
        <w:rPr>
          <w:b/>
        </w:rPr>
        <w:t>.</w:t>
      </w:r>
      <w:r w:rsidRPr="006F4D85">
        <w:t xml:space="preserve"> No test parameters or requirements are modified.</w:t>
      </w:r>
    </w:p>
    <w:p w14:paraId="405B6B6E" w14:textId="77777777" w:rsidR="001F2D39" w:rsidRPr="006F4D85" w:rsidRDefault="001F2D39" w:rsidP="001F2D39">
      <w:pPr>
        <w:pStyle w:val="H6"/>
        <w:rPr>
          <w:lang w:eastAsia="zh-CN"/>
        </w:rPr>
      </w:pPr>
      <w:r>
        <w:rPr>
          <w:lang w:eastAsia="zh-CN"/>
        </w:rPr>
        <w:t>A.3.6.1.2</w:t>
      </w:r>
      <w:r w:rsidRPr="006F4D85">
        <w:rPr>
          <w:lang w:eastAsia="zh-CN"/>
        </w:rPr>
        <w:t>.2.5</w:t>
      </w:r>
      <w:r w:rsidRPr="006F4D85">
        <w:rPr>
          <w:lang w:eastAsia="zh-CN"/>
        </w:rPr>
        <w:tab/>
        <w:t>Antenna connection for bands where 4RX is supported</w:t>
      </w:r>
    </w:p>
    <w:p w14:paraId="0E3540B8" w14:textId="77777777" w:rsidR="001F2D39" w:rsidRPr="006F4D85" w:rsidRDefault="001F2D39" w:rsidP="001F2D39">
      <w:pPr>
        <w:rPr>
          <w:b/>
        </w:rPr>
      </w:pPr>
      <w:r w:rsidRPr="006F4D85">
        <w:t>For bands where 4RX is supported</w:t>
      </w:r>
      <w:r w:rsidRPr="00D43AC2">
        <w:t xml:space="preserve"> </w:t>
      </w:r>
      <w:r>
        <w:t>and 8RX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Rx ports are connected </w:t>
      </w:r>
      <w:r w:rsidRPr="006F4D85">
        <w:rPr>
          <w:szCs w:val="21"/>
        </w:rPr>
        <w:t>with data source from system simulator</w:t>
      </w:r>
      <w:r>
        <w:t>.</w:t>
      </w:r>
      <w:r w:rsidRPr="006F4D85">
        <w:rPr>
          <w:b/>
        </w:rPr>
        <w:t xml:space="preserve"> </w:t>
      </w:r>
      <w:r w:rsidRPr="006F4D85">
        <w:t xml:space="preserve">The remaining </w:t>
      </w:r>
      <w:r>
        <w:t>4</w:t>
      </w:r>
      <w:r w:rsidRPr="006F4D85">
        <w:t xml:space="preserve"> R</w:t>
      </w:r>
      <w:r>
        <w:t>X</w:t>
      </w:r>
      <w:r w:rsidRPr="006F4D85">
        <w:t xml:space="preserve"> ports shall be connected with zero input</w:t>
      </w:r>
      <w:r>
        <w:t>.</w:t>
      </w:r>
      <w:r w:rsidRPr="006F4D85">
        <w:t xml:space="preserve"> Except for the modifications to radio link monitoring thresholds</w:t>
      </w:r>
      <w:r>
        <w:t xml:space="preserve"> and beam failure detection</w:t>
      </w:r>
      <w:r w:rsidRPr="006F4D85">
        <w:t xml:space="preserve"> thresholds described in clauses </w:t>
      </w:r>
      <w:r>
        <w:t>A.3.6.1.1</w:t>
      </w:r>
      <w:r w:rsidRPr="006F4D85">
        <w:rPr>
          <w:lang w:eastAsia="zh-CN"/>
        </w:rPr>
        <w:t>.2.1</w:t>
      </w:r>
      <w:r w:rsidRPr="006F4D85">
        <w:t>, no test parameters or requirements are modified.</w:t>
      </w:r>
    </w:p>
    <w:p w14:paraId="2C007995" w14:textId="77777777" w:rsidR="001F2D39" w:rsidRPr="006F4D85" w:rsidRDefault="001F2D39" w:rsidP="001F2D39">
      <w:pPr>
        <w:pStyle w:val="H6"/>
        <w:rPr>
          <w:lang w:eastAsia="zh-CN"/>
        </w:rPr>
      </w:pPr>
      <w:r>
        <w:rPr>
          <w:lang w:eastAsia="zh-CN"/>
        </w:rPr>
        <w:t>A.3.6.1.2</w:t>
      </w:r>
      <w:r w:rsidRPr="006F4D85">
        <w:rPr>
          <w:lang w:eastAsia="zh-CN"/>
        </w:rPr>
        <w:t>.2.</w:t>
      </w:r>
      <w:r>
        <w:rPr>
          <w:lang w:eastAsia="zh-CN"/>
        </w:rPr>
        <w:t>6</w:t>
      </w:r>
      <w:r w:rsidRPr="006F4D85">
        <w:rPr>
          <w:lang w:eastAsia="zh-CN"/>
        </w:rPr>
        <w:tab/>
        <w:t xml:space="preserve">Antenna connection for bands where </w:t>
      </w:r>
      <w:r>
        <w:rPr>
          <w:lang w:eastAsia="zh-CN"/>
        </w:rPr>
        <w:t>8</w:t>
      </w:r>
      <w:r w:rsidRPr="006F4D85">
        <w:rPr>
          <w:lang w:eastAsia="zh-CN"/>
        </w:rPr>
        <w:t>RX is supported</w:t>
      </w:r>
    </w:p>
    <w:p w14:paraId="29451F73" w14:textId="77777777" w:rsidR="001F2D39" w:rsidRPr="006F4D85" w:rsidRDefault="001F2D39" w:rsidP="001F2D39">
      <w:pPr>
        <w:rPr>
          <w:b/>
        </w:rPr>
      </w:pPr>
      <w:r w:rsidRPr="006F4D85">
        <w:t xml:space="preserve">For bands where </w:t>
      </w:r>
      <w:r>
        <w:t>8</w:t>
      </w:r>
      <w:r w:rsidRPr="006F4D85">
        <w:t xml:space="preserve">RX is supported, all </w:t>
      </w:r>
      <w:r>
        <w:t>8</w:t>
      </w:r>
      <w:r w:rsidRPr="006F4D85">
        <w:t xml:space="preserve"> RX antennas are connected </w:t>
      </w:r>
      <w:r w:rsidRPr="006F4D85">
        <w:rPr>
          <w:szCs w:val="21"/>
        </w:rPr>
        <w:t>with data source from system simulator</w:t>
      </w:r>
      <w:r>
        <w:t>.</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clauses </w:t>
      </w:r>
      <w:r>
        <w:t>A.3.6.1.1</w:t>
      </w:r>
      <w:r w:rsidRPr="006F4D85">
        <w:rPr>
          <w:lang w:eastAsia="zh-CN"/>
        </w:rPr>
        <w:t>.2.1</w:t>
      </w:r>
      <w:r w:rsidRPr="006F4D85">
        <w:t>, no test parameters or requirements are modified.</w:t>
      </w:r>
    </w:p>
    <w:p w14:paraId="5BD43BD8" w14:textId="77777777" w:rsidR="001F2D39" w:rsidRPr="006F4D85" w:rsidRDefault="001F2D39" w:rsidP="001F2D39">
      <w:pPr>
        <w:pStyle w:val="H6"/>
        <w:rPr>
          <w:lang w:eastAsia="zh-CN"/>
        </w:rPr>
      </w:pPr>
      <w:r>
        <w:rPr>
          <w:lang w:eastAsia="zh-CN"/>
        </w:rPr>
        <w:t>A.3.6.1.2</w:t>
      </w:r>
      <w:r w:rsidRPr="006F4D85">
        <w:rPr>
          <w:lang w:eastAsia="zh-CN"/>
        </w:rPr>
        <w:t>.2.</w:t>
      </w:r>
      <w:r>
        <w:rPr>
          <w:lang w:eastAsia="zh-CN"/>
        </w:rPr>
        <w:t>7</w:t>
      </w:r>
      <w:r w:rsidRPr="006F4D85">
        <w:rPr>
          <w:lang w:eastAsia="zh-CN"/>
        </w:rPr>
        <w:tab/>
        <w:t>EN-DC LTE Antenna connection for bands where 2RX is supported</w:t>
      </w:r>
    </w:p>
    <w:p w14:paraId="7808A8BA" w14:textId="77777777" w:rsidR="001F2D39" w:rsidRPr="006F4D85" w:rsidRDefault="001F2D39" w:rsidP="001F2D39">
      <w:pPr>
        <w:rPr>
          <w:b/>
        </w:rPr>
      </w:pPr>
      <w:r w:rsidRPr="006F4D85">
        <w:t xml:space="preserve">For </w:t>
      </w:r>
      <w:r>
        <w:t xml:space="preserve">E-UTRAN </w:t>
      </w:r>
      <w:r w:rsidRPr="006F4D85">
        <w:t>bands where 2RX is supported</w:t>
      </w:r>
      <w:r>
        <w:t xml:space="preserve"> and 4RX or 8RX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Rx ports are connected </w:t>
      </w:r>
      <w:r w:rsidRPr="006F4D85">
        <w:rPr>
          <w:szCs w:val="21"/>
        </w:rPr>
        <w:t>with data source from system simulator</w:t>
      </w:r>
      <w:r w:rsidRPr="006F4D85">
        <w:t xml:space="preserve">. The remaining </w:t>
      </w:r>
      <w:r>
        <w:t>6</w:t>
      </w:r>
      <w:r w:rsidRPr="006F4D85">
        <w:t xml:space="preserve"> R</w:t>
      </w:r>
      <w:r>
        <w:t>X</w:t>
      </w:r>
      <w:r w:rsidRPr="006F4D85">
        <w:t xml:space="preserve"> ports shall be connected with zero input. No test parameters or requirements are modified.</w:t>
      </w:r>
    </w:p>
    <w:p w14:paraId="7F3DF0E9" w14:textId="77777777" w:rsidR="001F2D39" w:rsidRPr="006F4D85" w:rsidRDefault="001F2D39" w:rsidP="001F2D39">
      <w:pPr>
        <w:pStyle w:val="H6"/>
        <w:rPr>
          <w:lang w:eastAsia="zh-CN"/>
        </w:rPr>
      </w:pPr>
      <w:r>
        <w:rPr>
          <w:lang w:eastAsia="zh-CN"/>
        </w:rPr>
        <w:lastRenderedPageBreak/>
        <w:t>A.3.6.1.2</w:t>
      </w:r>
      <w:r w:rsidRPr="006F4D85">
        <w:rPr>
          <w:lang w:eastAsia="zh-CN"/>
        </w:rPr>
        <w:t>.2.</w:t>
      </w:r>
      <w:r>
        <w:rPr>
          <w:lang w:eastAsia="zh-CN"/>
        </w:rPr>
        <w:t>8</w:t>
      </w:r>
      <w:r w:rsidRPr="006F4D85">
        <w:rPr>
          <w:lang w:eastAsia="zh-CN"/>
        </w:rPr>
        <w:tab/>
        <w:t>EN-DC LTE Antenna connection for bands where 4RX is supported</w:t>
      </w:r>
    </w:p>
    <w:p w14:paraId="065018E7" w14:textId="77777777" w:rsidR="001F2D39" w:rsidRPr="006F4D85" w:rsidRDefault="001F2D39" w:rsidP="001F2D39">
      <w:pPr>
        <w:rPr>
          <w:noProof/>
        </w:rPr>
      </w:pPr>
      <w:r w:rsidRPr="006F4D85">
        <w:t xml:space="preserve">For bands </w:t>
      </w:r>
      <w:r>
        <w:t>E-UTRAN</w:t>
      </w:r>
      <w:r w:rsidRPr="006F4D85">
        <w:t xml:space="preserve"> where 4RX is supported</w:t>
      </w:r>
      <w:r w:rsidRPr="006347CC">
        <w:t xml:space="preserve"> </w:t>
      </w:r>
      <w:r>
        <w:t>and 8RX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Rx ports are connected </w:t>
      </w:r>
      <w:r w:rsidRPr="006F4D85">
        <w:rPr>
          <w:szCs w:val="21"/>
        </w:rPr>
        <w:t>with data source from system simulator</w:t>
      </w:r>
      <w:r w:rsidRPr="006F4D85">
        <w:t xml:space="preserve">. The remaining </w:t>
      </w:r>
      <w:r>
        <w:t>4</w:t>
      </w:r>
      <w:r w:rsidRPr="006F4D85">
        <w:t xml:space="preserve"> R</w:t>
      </w:r>
      <w:r>
        <w:t>X</w:t>
      </w:r>
      <w:r w:rsidRPr="006F4D85">
        <w:t xml:space="preserve"> ports shall be connected with zero input.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p w14:paraId="49D80BF1" w14:textId="77777777" w:rsidR="001F2D39" w:rsidRPr="006F4D85" w:rsidRDefault="001F2D39" w:rsidP="001F2D39">
      <w:pPr>
        <w:pStyle w:val="H6"/>
        <w:rPr>
          <w:lang w:eastAsia="zh-CN"/>
        </w:rPr>
      </w:pPr>
      <w:r>
        <w:rPr>
          <w:lang w:eastAsia="zh-CN"/>
        </w:rPr>
        <w:t>A.3.6.1.2</w:t>
      </w:r>
      <w:r w:rsidRPr="006F4D85">
        <w:rPr>
          <w:lang w:eastAsia="zh-CN"/>
        </w:rPr>
        <w:t>.2.</w:t>
      </w:r>
      <w:r>
        <w:rPr>
          <w:lang w:eastAsia="zh-CN"/>
        </w:rPr>
        <w:t>9</w:t>
      </w:r>
      <w:r w:rsidRPr="006F4D85">
        <w:rPr>
          <w:lang w:eastAsia="zh-CN"/>
        </w:rPr>
        <w:tab/>
        <w:t xml:space="preserve">EN-DC LTE Antenna connection for bands where </w:t>
      </w:r>
      <w:r>
        <w:rPr>
          <w:lang w:eastAsia="zh-CN"/>
        </w:rPr>
        <w:t>8</w:t>
      </w:r>
      <w:r w:rsidRPr="006F4D85">
        <w:rPr>
          <w:lang w:eastAsia="zh-CN"/>
        </w:rPr>
        <w:t>RX is supported</w:t>
      </w:r>
    </w:p>
    <w:p w14:paraId="004EF4F8" w14:textId="77777777" w:rsidR="001F2D39" w:rsidRPr="006F4D85" w:rsidRDefault="001F2D39" w:rsidP="001F2D39">
      <w:pPr>
        <w:rPr>
          <w:noProof/>
        </w:rPr>
      </w:pPr>
      <w:r w:rsidRPr="006F4D85">
        <w:t xml:space="preserve">For bands </w:t>
      </w:r>
      <w:r>
        <w:t>E-UTRAN</w:t>
      </w:r>
      <w:r w:rsidRPr="006F4D85">
        <w:t xml:space="preserve"> where </w:t>
      </w:r>
      <w:r>
        <w:t>8</w:t>
      </w:r>
      <w:r w:rsidRPr="006F4D85">
        <w:t xml:space="preserve">RX is supported, all </w:t>
      </w:r>
      <w:r>
        <w:t>8</w:t>
      </w:r>
      <w:r w:rsidRPr="006F4D85">
        <w:t xml:space="preserve"> RX antennas are connected </w:t>
      </w:r>
      <w:r w:rsidRPr="006F4D85">
        <w:rPr>
          <w:szCs w:val="21"/>
        </w:rPr>
        <w:t>with data source from system simulator</w:t>
      </w:r>
      <w:r w:rsidRPr="006F4D85">
        <w:t>.</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p w14:paraId="3DDEDF07" w14:textId="77777777" w:rsidR="001F2D39" w:rsidRPr="006F4D85" w:rsidRDefault="001F2D39" w:rsidP="001268B4">
      <w:pPr>
        <w:rPr>
          <w:noProof/>
        </w:rPr>
      </w:pP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lastRenderedPageBreak/>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lastRenderedPageBreak/>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637644"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lastRenderedPageBreak/>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637644"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lastRenderedPageBreak/>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C16E81"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C16E81"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3943C3">
            <w:pPr>
              <w:rPr>
                <w:rFonts w:cs="Arial"/>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3943C3">
            <w:pPr>
              <w:rPr>
                <w:rFonts w:cs="Arial"/>
              </w:rPr>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3943C3">
            <w:pPr>
              <w:rPr>
                <w:rFonts w:cs="Arial"/>
              </w:rPr>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3943C3">
            <w:pPr>
              <w:rPr>
                <w:rFonts w:cs="Arial"/>
              </w:rPr>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3943C3">
            <w:pPr>
              <w:rPr>
                <w:rFonts w:cs="Arial"/>
              </w:rPr>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3943C3">
            <w:pPr>
              <w:rPr>
                <w:rFonts w:cs="Arial"/>
              </w:rPr>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3943C3">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3943C3">
            <w:pPr>
              <w:rPr>
                <w:rFonts w:cs="Arial"/>
              </w:rPr>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lastRenderedPageBreak/>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3943C3">
            <w:pPr>
              <w:rPr>
                <w:rFonts w:cs="Arial"/>
              </w:rPr>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3943C3">
            <w:pPr>
              <w:rPr>
                <w:rFonts w:cs="Arial"/>
              </w:rPr>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3943C3">
            <w:pPr>
              <w:rPr>
                <w:rFonts w:cs="Arial"/>
              </w:rPr>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3943C3">
            <w:pPr>
              <w:rPr>
                <w:rFonts w:cs="Arial"/>
              </w:rPr>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3943C3">
            <w:pPr>
              <w:rPr>
                <w:rFonts w:cs="Arial"/>
              </w:rPr>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lastRenderedPageBreak/>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BB546C"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BB546C" w:rsidRPr="006F4D85" w:rsidRDefault="00BB546C" w:rsidP="000B5C74">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77777777" w:rsidR="00BB546C" w:rsidRPr="006F4D85" w:rsidRDefault="00BB546C"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BB546C" w:rsidRPr="006F4D85" w:rsidRDefault="00BB546C" w:rsidP="000B5C74">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BB546C"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BB546C" w:rsidRPr="006F4D85" w:rsidRDefault="00BB546C" w:rsidP="00BB546C">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7777777" w:rsidR="00BB546C" w:rsidRPr="006F4D85" w:rsidRDefault="00BB546C" w:rsidP="00BB546C">
            <w:pPr>
              <w:pStyle w:val="TAC"/>
              <w:rPr>
                <w:rFonts w:cs="Arial"/>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BB546C" w:rsidRPr="006F4D85" w:rsidRDefault="00BB546C" w:rsidP="00BB546C">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1268B4" w:rsidRPr="006F4D85" w:rsidRDefault="001268B4" w:rsidP="000B5C74">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77777777" w:rsidR="001268B4" w:rsidRPr="006F4D85" w:rsidRDefault="001268B4" w:rsidP="000B5C74">
            <w:pPr>
              <w:pStyle w:val="TAC"/>
              <w:spacing w:line="256" w:lineRule="auto"/>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1268B4" w:rsidRPr="006F4D85" w:rsidRDefault="001268B4" w:rsidP="000B5C74">
            <w:pPr>
              <w:pStyle w:val="TAC"/>
              <w:spacing w:line="256" w:lineRule="auto"/>
              <w:rPr>
                <w:rFonts w:cs="Arial"/>
                <w:lang w:eastAsia="zh-CN"/>
              </w:rPr>
            </w:pPr>
            <w:r w:rsidRPr="006F4D85">
              <w:rPr>
                <w:rFonts w:cs="Arial"/>
                <w:lang w:eastAsia="zh-CN"/>
              </w:rPr>
              <w:t>Assoc</w:t>
            </w:r>
            <w:r w:rsidR="00214438" w:rsidRPr="006F4D85">
              <w:rPr>
                <w:rFonts w:cs="Arial"/>
                <w:lang w:eastAsia="zh-CN"/>
              </w:rPr>
              <w:t>i</w:t>
            </w:r>
            <w:r w:rsidRPr="006F4D85">
              <w:rPr>
                <w:rFonts w:cs="Arial"/>
                <w:lang w:eastAsia="zh-CN"/>
              </w:rPr>
              <w:t>ated with SSB index 0.</w:t>
            </w:r>
            <w:r w:rsidR="00214438" w:rsidRPr="006F4D85">
              <w:t xml:space="preserve"> UE doesn’t use ssb-ResourceList and BFR-SSB-Resource IEs at the same time. UE doesn’t use this field if is transmitting CFRA to convey BFR. </w:t>
            </w:r>
            <w:r w:rsidRPr="006F4D85">
              <w:t xml:space="preserve"> </w:t>
            </w:r>
          </w:p>
        </w:tc>
      </w:tr>
      <w:tr w:rsidR="00214438"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214438" w:rsidRPr="006F4D85" w:rsidRDefault="00214438">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77777777" w:rsidR="00214438" w:rsidRPr="006F4D85" w:rsidRDefault="00214438">
            <w:pPr>
              <w:pStyle w:val="TAC"/>
              <w:rPr>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214438" w:rsidRPr="006F4D85" w:rsidRDefault="00214438">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lastRenderedPageBreak/>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194317" w:rsidRPr="00CC4B4E" w14:paraId="38A91A06" w14:textId="77777777" w:rsidTr="00191335">
        <w:trPr>
          <w:jc w:val="center"/>
        </w:trPr>
        <w:tc>
          <w:tcPr>
            <w:tcW w:w="1169" w:type="dxa"/>
            <w:tcBorders>
              <w:top w:val="single" w:sz="4" w:space="0" w:color="auto"/>
              <w:left w:val="single" w:sz="4" w:space="0" w:color="auto"/>
              <w:bottom w:val="single" w:sz="4" w:space="0" w:color="auto"/>
              <w:right w:val="single" w:sz="4" w:space="0" w:color="auto"/>
            </w:tcBorders>
            <w:hideMark/>
          </w:tcPr>
          <w:p w14:paraId="4E67BB16" w14:textId="77777777" w:rsidR="00194317" w:rsidRPr="00CC4B4E" w:rsidRDefault="00194317" w:rsidP="00191335">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812097" w14:textId="77777777" w:rsidR="00194317" w:rsidRPr="00CC4B4E" w:rsidRDefault="00194317" w:rsidP="00191335">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CC4B4E" w:rsidRDefault="00194317" w:rsidP="00191335">
            <w:pPr>
              <w:pStyle w:val="TAH"/>
              <w:spacing w:line="256" w:lineRule="auto"/>
            </w:pPr>
            <w:r w:rsidRPr="00CC4B4E">
              <w:t>Values</w:t>
            </w:r>
          </w:p>
        </w:tc>
      </w:tr>
      <w:tr w:rsidR="00194317" w:rsidRPr="00CC4B4E" w14:paraId="05EEA517" w14:textId="77777777" w:rsidTr="00191335">
        <w:trPr>
          <w:jc w:val="center"/>
        </w:trPr>
        <w:tc>
          <w:tcPr>
            <w:tcW w:w="1169" w:type="dxa"/>
            <w:tcBorders>
              <w:top w:val="single" w:sz="4" w:space="0" w:color="auto"/>
              <w:left w:val="single" w:sz="4" w:space="0" w:color="auto"/>
              <w:bottom w:val="single" w:sz="4" w:space="0" w:color="auto"/>
              <w:right w:val="single" w:sz="4" w:space="0" w:color="auto"/>
            </w:tcBorders>
            <w:hideMark/>
          </w:tcPr>
          <w:p w14:paraId="4A581B77" w14:textId="77777777" w:rsidR="00194317" w:rsidRPr="00CC4B4E" w:rsidRDefault="00194317" w:rsidP="00191335">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31228DE1" w14:textId="77777777" w:rsidR="00194317" w:rsidRPr="00CC4B4E" w:rsidRDefault="00194317"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5A9CEED" w14:textId="77777777" w:rsidR="00194317" w:rsidRPr="00CC4B4E" w:rsidRDefault="00194317" w:rsidP="00191335">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2E7419F0" w14:textId="77777777" w:rsidR="00194317" w:rsidRPr="00CC4B4E" w:rsidRDefault="00194317" w:rsidP="00191335">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3713DCBC" w14:textId="77777777" w:rsidR="00194317" w:rsidRPr="00CC4B4E" w:rsidRDefault="00194317" w:rsidP="00191335">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1007FC41" w14:textId="77777777" w:rsidR="00194317" w:rsidRPr="00CC4B4E" w:rsidRDefault="00194317" w:rsidP="00191335">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1D6508EE" w14:textId="77777777" w:rsidR="00194317" w:rsidRPr="00CC4B4E" w:rsidRDefault="00194317" w:rsidP="00191335">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8145898" w14:textId="77777777" w:rsidR="00194317" w:rsidRPr="00CC4B4E" w:rsidRDefault="00194317" w:rsidP="00191335">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4F9799A8" w14:textId="77777777" w:rsidR="00194317" w:rsidRPr="00CC4B4E" w:rsidRDefault="00194317" w:rsidP="00191335">
            <w:pPr>
              <w:pStyle w:val="TAL"/>
              <w:spacing w:line="256" w:lineRule="auto"/>
              <w:rPr>
                <w:lang w:eastAsia="ja-JP"/>
              </w:rPr>
            </w:pPr>
            <w:r>
              <w:rPr>
                <w:rFonts w:hint="eastAsia"/>
                <w:lang w:eastAsia="ja-JP"/>
              </w:rPr>
              <w:t>D</w:t>
            </w:r>
            <w:r>
              <w:rPr>
                <w:lang w:eastAsia="ja-JP"/>
              </w:rPr>
              <w:t>LBWP.1.7</w:t>
            </w:r>
          </w:p>
        </w:tc>
      </w:tr>
      <w:tr w:rsidR="00194317" w:rsidRPr="00CC4B4E" w14:paraId="0CBD3B86" w14:textId="77777777" w:rsidTr="00191335">
        <w:trPr>
          <w:jc w:val="center"/>
        </w:trPr>
        <w:tc>
          <w:tcPr>
            <w:tcW w:w="1169" w:type="dxa"/>
            <w:tcBorders>
              <w:top w:val="single" w:sz="4" w:space="0" w:color="auto"/>
              <w:left w:val="single" w:sz="4" w:space="0" w:color="auto"/>
              <w:bottom w:val="single" w:sz="4" w:space="0" w:color="auto"/>
              <w:right w:val="single" w:sz="4" w:space="0" w:color="auto"/>
            </w:tcBorders>
            <w:hideMark/>
          </w:tcPr>
          <w:p w14:paraId="2F401BC7" w14:textId="77777777" w:rsidR="00194317" w:rsidRPr="00CC4B4E" w:rsidRDefault="00194317" w:rsidP="00191335">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49767284" w14:textId="77777777" w:rsidR="00194317" w:rsidRPr="00CC4B4E" w:rsidRDefault="00194317"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601407E5" w14:textId="77777777" w:rsidR="00194317" w:rsidRPr="00CC4B4E" w:rsidRDefault="00194317" w:rsidP="00191335">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B7FC324" w14:textId="77777777" w:rsidR="00194317" w:rsidRPr="00CC4B4E" w:rsidRDefault="00194317" w:rsidP="00191335">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6F6E2BF2" w14:textId="77777777" w:rsidR="00194317" w:rsidRPr="00CC4B4E" w:rsidRDefault="00194317" w:rsidP="00191335">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7098C418" w14:textId="77777777" w:rsidR="00194317" w:rsidRPr="00CC4B4E" w:rsidRDefault="00194317" w:rsidP="00191335">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2FA7BD30" w14:textId="77777777" w:rsidR="00194317" w:rsidRPr="00CC4B4E" w:rsidRDefault="00194317" w:rsidP="00191335">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5111A6A4" w14:textId="77777777" w:rsidR="00194317" w:rsidRPr="00CC4B4E" w:rsidRDefault="00194317" w:rsidP="00191335">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2D32B101" w14:textId="77777777" w:rsidR="00194317" w:rsidRPr="00CC4B4E" w:rsidRDefault="00194317" w:rsidP="00191335">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194317" w:rsidRPr="00CC4B4E" w14:paraId="4CF16B43" w14:textId="77777777" w:rsidTr="00191335">
        <w:trPr>
          <w:jc w:val="center"/>
        </w:trPr>
        <w:tc>
          <w:tcPr>
            <w:tcW w:w="1169" w:type="dxa"/>
            <w:tcBorders>
              <w:top w:val="single" w:sz="4" w:space="0" w:color="auto"/>
              <w:left w:val="single" w:sz="4" w:space="0" w:color="auto"/>
              <w:bottom w:val="single" w:sz="4" w:space="0" w:color="auto"/>
              <w:right w:val="single" w:sz="4" w:space="0" w:color="auto"/>
            </w:tcBorders>
            <w:hideMark/>
          </w:tcPr>
          <w:p w14:paraId="52A13415" w14:textId="77777777" w:rsidR="00194317" w:rsidRPr="00CC4B4E" w:rsidRDefault="00194317" w:rsidP="00191335">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0D57F082" w14:textId="77777777" w:rsidR="00194317" w:rsidRPr="00CC4B4E" w:rsidRDefault="00194317" w:rsidP="00191335">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01B26DC4" w14:textId="77777777" w:rsidR="00194317" w:rsidRPr="00CC4B4E" w:rsidRDefault="00194317" w:rsidP="00191335">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3529B712" w14:textId="77777777" w:rsidR="00194317" w:rsidRPr="00CC4B4E" w:rsidRDefault="00194317" w:rsidP="00191335">
            <w:pPr>
              <w:pStyle w:val="TAL"/>
              <w:spacing w:line="256" w:lineRule="auto"/>
              <w:rPr>
                <w:lang w:eastAsia="zh-CN"/>
              </w:rPr>
            </w:pPr>
            <w:r w:rsidRPr="00CC4B4E">
              <w:rPr>
                <w:lang w:eastAsia="zh-CN"/>
              </w:rPr>
              <w:t>25 for SSB SCS = 15KHz,</w:t>
            </w:r>
          </w:p>
          <w:p w14:paraId="1C60F03B" w14:textId="77777777" w:rsidR="00194317" w:rsidRPr="00CC4B4E" w:rsidRDefault="00194317" w:rsidP="00191335">
            <w:pPr>
              <w:pStyle w:val="TAL"/>
              <w:spacing w:line="256" w:lineRule="auto"/>
              <w:rPr>
                <w:lang w:eastAsia="zh-CN"/>
              </w:rPr>
            </w:pPr>
            <w:r w:rsidRPr="00CC4B4E">
              <w:rPr>
                <w:lang w:eastAsia="zh-CN"/>
              </w:rPr>
              <w:t>51 for SSB SCS = 30KHz,</w:t>
            </w:r>
          </w:p>
          <w:p w14:paraId="4DECC4E0" w14:textId="77777777" w:rsidR="00194317" w:rsidRPr="00CC4B4E" w:rsidRDefault="00194317" w:rsidP="00191335">
            <w:pPr>
              <w:pStyle w:val="TAL"/>
              <w:spacing w:line="256" w:lineRule="auto"/>
              <w:rPr>
                <w:lang w:eastAsia="zh-CN"/>
              </w:rPr>
            </w:pPr>
            <w:r w:rsidRPr="00CC4B4E">
              <w:rPr>
                <w:lang w:eastAsia="zh-CN"/>
              </w:rPr>
              <w:t>32 for SSB SCS = 120KHz</w:t>
            </w:r>
          </w:p>
          <w:p w14:paraId="0F499D1F" w14:textId="77777777" w:rsidR="00194317" w:rsidRPr="00CC4B4E" w:rsidRDefault="00194317" w:rsidP="00191335">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161D5647" w14:textId="77777777" w:rsidR="00194317" w:rsidRPr="00CC4B4E" w:rsidRDefault="00194317" w:rsidP="00191335">
            <w:pPr>
              <w:pStyle w:val="TAL"/>
              <w:spacing w:line="256" w:lineRule="auto"/>
              <w:rPr>
                <w:lang w:eastAsia="zh-CN"/>
              </w:rPr>
            </w:pPr>
            <w:r w:rsidRPr="00CC4B4E">
              <w:rPr>
                <w:lang w:eastAsia="zh-CN"/>
              </w:rPr>
              <w:t>25 for SSB SCS = 15KHz,</w:t>
            </w:r>
          </w:p>
          <w:p w14:paraId="7E83951E" w14:textId="77777777" w:rsidR="00194317" w:rsidRPr="00CC4B4E" w:rsidRDefault="00194317" w:rsidP="00191335">
            <w:pPr>
              <w:pStyle w:val="TAL"/>
              <w:spacing w:line="256" w:lineRule="auto"/>
              <w:rPr>
                <w:lang w:eastAsia="zh-CN"/>
              </w:rPr>
            </w:pPr>
            <w:r w:rsidRPr="00CC4B4E">
              <w:rPr>
                <w:lang w:eastAsia="zh-CN"/>
              </w:rPr>
              <w:t>51 for SSB SCS = 30KHz,</w:t>
            </w:r>
          </w:p>
          <w:p w14:paraId="18FC8A00" w14:textId="77777777" w:rsidR="00194317" w:rsidRPr="00CC4B4E" w:rsidRDefault="00194317" w:rsidP="00191335">
            <w:pPr>
              <w:pStyle w:val="TAL"/>
              <w:spacing w:line="256" w:lineRule="auto"/>
              <w:rPr>
                <w:lang w:eastAsia="zh-CN"/>
              </w:rPr>
            </w:pPr>
            <w:r w:rsidRPr="00CC4B4E">
              <w:rPr>
                <w:lang w:eastAsia="zh-CN"/>
              </w:rPr>
              <w:t>32 for SSB SCS = 120KHz</w:t>
            </w:r>
          </w:p>
          <w:p w14:paraId="2B46DD45" w14:textId="77777777" w:rsidR="00194317" w:rsidRPr="00CC4B4E" w:rsidRDefault="00194317" w:rsidP="00191335">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58A36D8B" w14:textId="77777777" w:rsidR="00194317" w:rsidRPr="00CC4B4E" w:rsidRDefault="00194317" w:rsidP="00191335">
            <w:pPr>
              <w:pStyle w:val="TAL"/>
              <w:spacing w:line="256" w:lineRule="auto"/>
              <w:rPr>
                <w:lang w:eastAsia="zh-CN"/>
              </w:rPr>
            </w:pPr>
            <w:r w:rsidRPr="00CC4B4E">
              <w:rPr>
                <w:lang w:eastAsia="zh-CN"/>
              </w:rPr>
              <w:t>24 for SSB SCS = 120KHz</w:t>
            </w:r>
          </w:p>
          <w:p w14:paraId="10AE404C" w14:textId="77777777" w:rsidR="00194317" w:rsidRPr="00CC4B4E" w:rsidRDefault="00194317" w:rsidP="00191335">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07E54C13" w14:textId="77777777" w:rsidR="00194317" w:rsidRPr="00CC4B4E" w:rsidRDefault="00194317" w:rsidP="00191335">
            <w:pPr>
              <w:pStyle w:val="TAL"/>
              <w:spacing w:line="256" w:lineRule="auto"/>
              <w:rPr>
                <w:lang w:eastAsia="zh-CN"/>
              </w:rPr>
            </w:pPr>
            <w:r w:rsidRPr="00CC4B4E">
              <w:rPr>
                <w:lang w:eastAsia="zh-CN"/>
              </w:rPr>
              <w:t>24 for SSB SCS = 120KHz</w:t>
            </w:r>
          </w:p>
          <w:p w14:paraId="02A42BAE" w14:textId="77777777" w:rsidR="00194317" w:rsidRPr="00CC4B4E" w:rsidRDefault="00194317" w:rsidP="00191335">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F2C5D38" w14:textId="77777777" w:rsidR="00194317" w:rsidRPr="00CC4B4E" w:rsidRDefault="00194317" w:rsidP="00191335">
            <w:pPr>
              <w:pStyle w:val="TAL"/>
              <w:spacing w:line="256" w:lineRule="auto"/>
              <w:rPr>
                <w:lang w:eastAsia="zh-CN"/>
              </w:rPr>
            </w:pPr>
            <w:r w:rsidRPr="00CC4B4E">
              <w:rPr>
                <w:lang w:eastAsia="zh-CN"/>
              </w:rPr>
              <w:t>24 for SSB SCS = 120KHz</w:t>
            </w:r>
          </w:p>
          <w:p w14:paraId="1401113A" w14:textId="77777777" w:rsidR="00194317" w:rsidRPr="00CC4B4E" w:rsidRDefault="00194317" w:rsidP="00191335">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07FEAD6C" w14:textId="77777777" w:rsidR="00194317" w:rsidRPr="00692B84" w:rsidRDefault="00194317" w:rsidP="00191335">
            <w:pPr>
              <w:pStyle w:val="TAL"/>
              <w:spacing w:line="256" w:lineRule="auto"/>
              <w:rPr>
                <w:lang w:eastAsia="zh-CN"/>
              </w:rPr>
            </w:pPr>
            <w:r w:rsidRPr="00692B84">
              <w:rPr>
                <w:lang w:eastAsia="zh-CN"/>
              </w:rPr>
              <w:t>25 for SSB SCS = 15KHz,</w:t>
            </w:r>
          </w:p>
          <w:p w14:paraId="504FC96C" w14:textId="77777777" w:rsidR="00194317" w:rsidRPr="00692B84" w:rsidRDefault="00194317" w:rsidP="00191335">
            <w:pPr>
              <w:pStyle w:val="TAL"/>
              <w:spacing w:line="256" w:lineRule="auto"/>
              <w:rPr>
                <w:lang w:eastAsia="zh-CN"/>
              </w:rPr>
            </w:pPr>
            <w:r w:rsidRPr="00692B84">
              <w:rPr>
                <w:lang w:eastAsia="zh-CN"/>
              </w:rPr>
              <w:t>51 for SSB SCS = 30KHz,</w:t>
            </w:r>
          </w:p>
          <w:p w14:paraId="1FEF0F20" w14:textId="77777777" w:rsidR="00194317" w:rsidRPr="00692B84" w:rsidRDefault="00194317" w:rsidP="00191335">
            <w:pPr>
              <w:pStyle w:val="TAL"/>
              <w:spacing w:line="256" w:lineRule="auto"/>
              <w:rPr>
                <w:lang w:eastAsia="zh-CN"/>
              </w:rPr>
            </w:pPr>
            <w:r w:rsidRPr="00692B84">
              <w:rPr>
                <w:lang w:eastAsia="zh-CN"/>
              </w:rPr>
              <w:t>32 for SSB SCS = 120KHz</w:t>
            </w:r>
          </w:p>
          <w:p w14:paraId="3123FEC4" w14:textId="77777777" w:rsidR="00194317" w:rsidRPr="00CC4B4E" w:rsidRDefault="00194317" w:rsidP="00191335">
            <w:pPr>
              <w:pStyle w:val="TAL"/>
              <w:spacing w:line="256" w:lineRule="auto"/>
              <w:rPr>
                <w:lang w:eastAsia="zh-CN"/>
              </w:rPr>
            </w:pPr>
            <w:r w:rsidRPr="00692B84">
              <w:rPr>
                <w:rFonts w:hint="eastAsia"/>
                <w:lang w:eastAsia="ja-JP"/>
              </w:rPr>
              <w:t>4</w:t>
            </w:r>
            <w:r w:rsidRPr="00692B84">
              <w:rPr>
                <w:lang w:eastAsia="ja-JP"/>
              </w:rPr>
              <w:t>8 for SSB SCS = 240KHz</w:t>
            </w:r>
          </w:p>
        </w:tc>
      </w:tr>
      <w:tr w:rsidR="00194317" w:rsidRPr="00CC4B4E" w14:paraId="6D3FA6E3" w14:textId="77777777" w:rsidTr="00191335">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64ACBCCF" w14:textId="77777777" w:rsidR="00194317" w:rsidRPr="00CC4B4E" w:rsidRDefault="00194317" w:rsidP="00191335">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51D43860" w14:textId="77777777" w:rsidR="00194317" w:rsidRDefault="00194317" w:rsidP="00191335">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349C5A44" w14:textId="35AF2A22" w:rsidR="00194317" w:rsidRPr="00CC4B4E" w:rsidRDefault="00194317" w:rsidP="00194317">
            <w:pPr>
              <w:pStyle w:val="TAN"/>
              <w:spacing w:line="256" w:lineRule="auto"/>
              <w:rPr>
                <w:lang w:eastAsia="zh-CN"/>
              </w:rPr>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tc>
      </w:tr>
    </w:tbl>
    <w:p w14:paraId="1F38CC21" w14:textId="77777777" w:rsidR="00194317" w:rsidRDefault="00194317" w:rsidP="00774CED"/>
    <w:p w14:paraId="7C9C81FF" w14:textId="77777777" w:rsidR="001268B4" w:rsidRPr="006F4D85" w:rsidRDefault="001268B4" w:rsidP="001268B4">
      <w:pPr>
        <w:pStyle w:val="Heading3"/>
        <w:rPr>
          <w:snapToGrid w:val="0"/>
        </w:rPr>
      </w:pPr>
      <w:bookmarkStart w:id="66" w:name="_Toc535476118"/>
      <w:r w:rsidRPr="006F4D85">
        <w:rPr>
          <w:snapToGrid w:val="0"/>
        </w:rPr>
        <w:lastRenderedPageBreak/>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Pr="00CC4B4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CB1673" w:rsidRPr="00CC4B4E" w14:paraId="136AA00E" w14:textId="77777777" w:rsidTr="00693D98">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77777777" w:rsidR="00CB1673" w:rsidRPr="00CC4B4E" w:rsidRDefault="00CB1673" w:rsidP="00191335">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CC4B4E" w:rsidRDefault="00CB1673" w:rsidP="00191335">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CC4B4E" w:rsidRDefault="00CB1673" w:rsidP="00191335">
            <w:pPr>
              <w:pStyle w:val="TAH"/>
              <w:spacing w:line="256" w:lineRule="auto"/>
            </w:pPr>
            <w:r w:rsidRPr="00CC4B4E">
              <w:t>Values</w:t>
            </w:r>
          </w:p>
        </w:tc>
      </w:tr>
      <w:tr w:rsidR="00CB1673" w:rsidRPr="00CC4B4E" w14:paraId="1092F079" w14:textId="77777777" w:rsidTr="00693D98">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7777777" w:rsidR="00CB1673" w:rsidRPr="00CC4B4E" w:rsidRDefault="00CB1673" w:rsidP="00191335">
            <w:pPr>
              <w:pStyle w:val="TAL"/>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CC4B4E"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CC4B4E" w:rsidRDefault="00CB1673" w:rsidP="00191335">
            <w:pPr>
              <w:pStyle w:val="TAL"/>
              <w:rPr>
                <w:lang w:eastAsia="zh-CN"/>
              </w:rPr>
            </w:pPr>
            <w:r w:rsidRPr="00CC4B4E">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CC4B4E" w:rsidRDefault="00CB1673" w:rsidP="00191335">
            <w:pPr>
              <w:pStyle w:val="TAL"/>
              <w:rPr>
                <w:lang w:eastAsia="zh-CN"/>
              </w:rPr>
            </w:pPr>
            <w:r w:rsidRPr="00CC4B4E">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CC4B4E" w:rsidRDefault="00CB1673" w:rsidP="00191335">
            <w:pPr>
              <w:pStyle w:val="TAL"/>
              <w:rPr>
                <w:lang w:eastAsia="zh-CN"/>
              </w:rPr>
            </w:pPr>
            <w:r w:rsidRPr="00CC4B4E">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CC4B4E" w:rsidRDefault="00CB1673" w:rsidP="00191335">
            <w:pPr>
              <w:pStyle w:val="TAL"/>
              <w:rPr>
                <w:lang w:eastAsia="zh-CN"/>
              </w:rPr>
            </w:pPr>
            <w:r w:rsidRPr="00CC4B4E">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CC4B4E" w:rsidRDefault="00CB1673" w:rsidP="00191335">
            <w:pPr>
              <w:pStyle w:val="TAL"/>
              <w:rPr>
                <w:lang w:eastAsia="zh-CN"/>
              </w:rPr>
            </w:pPr>
            <w:r w:rsidRPr="00CC4B4E">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CC4B4E" w:rsidRDefault="00CB1673" w:rsidP="00191335">
            <w:pPr>
              <w:pStyle w:val="TAL"/>
              <w:rPr>
                <w:lang w:eastAsia="zh-CN"/>
              </w:rPr>
            </w:pPr>
            <w:r w:rsidRPr="00CC4B4E">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CC4B4E" w:rsidRDefault="00CB1673" w:rsidP="00191335">
            <w:pPr>
              <w:pStyle w:val="TAL"/>
              <w:rPr>
                <w:lang w:eastAsia="zh-CN"/>
              </w:rPr>
            </w:pPr>
            <w:r w:rsidRPr="001A0912">
              <w:rPr>
                <w:lang w:eastAsia="zh-CN"/>
              </w:rPr>
              <w:t>ULBWP.1.7</w:t>
            </w:r>
          </w:p>
        </w:tc>
      </w:tr>
      <w:tr w:rsidR="00CB1673" w:rsidRPr="00CC4B4E" w14:paraId="450DB708" w14:textId="77777777" w:rsidTr="00693D98">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77777777" w:rsidR="00CB1673" w:rsidRPr="00CC4B4E" w:rsidRDefault="00CB1673" w:rsidP="00191335">
            <w:pPr>
              <w:pStyle w:val="TAL"/>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CC4B4E"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CC4B4E" w:rsidRDefault="00CB1673" w:rsidP="00191335">
            <w:pPr>
              <w:pStyle w:val="TAL"/>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77777777" w:rsidR="00CB1673" w:rsidRPr="00CC4B4E" w:rsidRDefault="00CB1673" w:rsidP="00191335">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5BF23953" w14:textId="77777777" w:rsidR="00CB1673" w:rsidRPr="00CC4B4E" w:rsidRDefault="00CB1673" w:rsidP="00191335">
            <w:pPr>
              <w:pStyle w:val="TAL"/>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CC4B4E" w:rsidRDefault="00CB1673" w:rsidP="00191335">
            <w:pPr>
              <w:pStyle w:val="TAL"/>
            </w:pPr>
            <w:r w:rsidRPr="00CC4B4E">
              <w:t>0</w:t>
            </w:r>
          </w:p>
        </w:tc>
        <w:tc>
          <w:tcPr>
            <w:tcW w:w="1129" w:type="dxa"/>
            <w:tcBorders>
              <w:top w:val="single" w:sz="4" w:space="0" w:color="auto"/>
              <w:left w:val="single" w:sz="4" w:space="0" w:color="auto"/>
              <w:bottom w:val="single" w:sz="4" w:space="0" w:color="auto"/>
              <w:right w:val="single" w:sz="4" w:space="0" w:color="auto"/>
            </w:tcBorders>
          </w:tcPr>
          <w:p w14:paraId="42E34C45" w14:textId="77777777" w:rsidR="00CB1673" w:rsidRPr="00CC4B4E" w:rsidRDefault="00CB1673" w:rsidP="00191335">
            <w:pPr>
              <w:pStyle w:val="TAL"/>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24F1CCE8" w14:textId="77777777" w:rsidR="00CB1673" w:rsidRPr="00CC4B4E" w:rsidRDefault="00CB1673" w:rsidP="00191335">
            <w:pPr>
              <w:pStyle w:val="TAL"/>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6B4EB1F3" w14:textId="77777777" w:rsidR="00CB1673" w:rsidRPr="00CC4B4E" w:rsidRDefault="00CB1673" w:rsidP="00191335">
            <w:pPr>
              <w:pStyle w:val="TAL"/>
            </w:pPr>
            <w:r w:rsidRPr="001A0912">
              <w:t>RB</w:t>
            </w:r>
            <w:r w:rsidRPr="001A0912">
              <w:rPr>
                <w:vertAlign w:val="subscript"/>
              </w:rPr>
              <w:t>c</w:t>
            </w:r>
            <w:r w:rsidRPr="001A0912">
              <w:t xml:space="preserve"> </w:t>
            </w:r>
            <w:r w:rsidRPr="001A0912">
              <w:rPr>
                <w:vertAlign w:val="superscript"/>
              </w:rPr>
              <w:t>Note 3</w:t>
            </w:r>
          </w:p>
        </w:tc>
      </w:tr>
      <w:tr w:rsidR="00CB1673" w:rsidRPr="00CC4B4E" w14:paraId="2C24E7C5" w14:textId="77777777" w:rsidTr="00693D98">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CB1673" w:rsidRPr="00CC4B4E" w:rsidRDefault="00CB1673" w:rsidP="00191335">
            <w:pPr>
              <w:pStyle w:val="TAL"/>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77777777" w:rsidR="00CB1673" w:rsidRPr="00CC4B4E" w:rsidRDefault="00CB1673" w:rsidP="00191335">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77777777" w:rsidR="00CB1673" w:rsidRPr="00CC4B4E" w:rsidRDefault="00CB1673" w:rsidP="00191335">
            <w:pPr>
              <w:pStyle w:val="TAL"/>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15C0DB1C" w14:textId="77777777" w:rsidR="00CB1673" w:rsidRPr="00CC4B4E" w:rsidRDefault="00CB1673" w:rsidP="00191335">
            <w:pPr>
              <w:pStyle w:val="TAL"/>
              <w:rPr>
                <w:lang w:eastAsia="zh-CN"/>
              </w:rPr>
            </w:pPr>
            <w:r w:rsidRPr="00CC4B4E">
              <w:rPr>
                <w:lang w:eastAsia="zh-CN"/>
              </w:rPr>
              <w:t>25 for SSB SCS = 15KHz,</w:t>
            </w:r>
          </w:p>
          <w:p w14:paraId="22A26BCF" w14:textId="77777777" w:rsidR="00CB1673" w:rsidRPr="00CC4B4E" w:rsidRDefault="00CB1673" w:rsidP="00191335">
            <w:pPr>
              <w:pStyle w:val="TAL"/>
              <w:rPr>
                <w:lang w:eastAsia="zh-CN"/>
              </w:rPr>
            </w:pPr>
            <w:r w:rsidRPr="00CC4B4E">
              <w:rPr>
                <w:lang w:eastAsia="zh-CN"/>
              </w:rPr>
              <w:t>51 for SSB SCS = 30KHz,</w:t>
            </w:r>
          </w:p>
          <w:p w14:paraId="4C0EA53D" w14:textId="77777777" w:rsidR="00CB1673" w:rsidRPr="00CC4B4E" w:rsidRDefault="00CB1673" w:rsidP="00191335">
            <w:pPr>
              <w:pStyle w:val="TAL"/>
              <w:rPr>
                <w:lang w:eastAsia="zh-CN"/>
              </w:rPr>
            </w:pPr>
            <w:r w:rsidRPr="00CC4B4E">
              <w:rPr>
                <w:lang w:eastAsia="zh-CN"/>
              </w:rPr>
              <w:t>32 for SSB SCS = 120KHz</w:t>
            </w:r>
          </w:p>
          <w:p w14:paraId="68E5E21C" w14:textId="77777777" w:rsidR="00CB1673" w:rsidRPr="00CC4B4E" w:rsidRDefault="00CB1673" w:rsidP="00191335">
            <w:pPr>
              <w:pStyle w:val="TAL"/>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56203AEA" w14:textId="77777777" w:rsidR="00CB1673" w:rsidRPr="00CC4B4E" w:rsidRDefault="00CB1673" w:rsidP="00191335">
            <w:pPr>
              <w:pStyle w:val="TAL"/>
              <w:rPr>
                <w:lang w:eastAsia="zh-CN"/>
              </w:rPr>
            </w:pPr>
            <w:r w:rsidRPr="00CC4B4E">
              <w:rPr>
                <w:lang w:eastAsia="zh-CN"/>
              </w:rPr>
              <w:t>25 for SSB SCS = 15KHz,</w:t>
            </w:r>
          </w:p>
          <w:p w14:paraId="2D810EAE" w14:textId="77777777" w:rsidR="00CB1673" w:rsidRPr="00CC4B4E" w:rsidRDefault="00CB1673" w:rsidP="00191335">
            <w:pPr>
              <w:pStyle w:val="TAL"/>
              <w:rPr>
                <w:lang w:eastAsia="zh-CN"/>
              </w:rPr>
            </w:pPr>
            <w:r w:rsidRPr="00CC4B4E">
              <w:rPr>
                <w:lang w:eastAsia="zh-CN"/>
              </w:rPr>
              <w:t>51 for SSB SCS = 30KHz,</w:t>
            </w:r>
          </w:p>
          <w:p w14:paraId="4B1D03B9" w14:textId="77777777" w:rsidR="00CB1673" w:rsidRPr="00CC4B4E" w:rsidRDefault="00CB1673" w:rsidP="00191335">
            <w:pPr>
              <w:pStyle w:val="TAL"/>
              <w:rPr>
                <w:lang w:eastAsia="zh-CN"/>
              </w:rPr>
            </w:pPr>
            <w:r w:rsidRPr="00CC4B4E">
              <w:rPr>
                <w:lang w:eastAsia="zh-CN"/>
              </w:rPr>
              <w:t>32 for SSB SCS = 120KHz</w:t>
            </w:r>
          </w:p>
          <w:p w14:paraId="3324BA3B" w14:textId="77777777" w:rsidR="00CB1673" w:rsidRPr="00CC4B4E" w:rsidRDefault="00CB1673" w:rsidP="00191335">
            <w:pPr>
              <w:pStyle w:val="TAL"/>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23094419" w14:textId="77777777" w:rsidR="00CB1673" w:rsidRPr="00CC4B4E" w:rsidRDefault="00CB1673" w:rsidP="00191335">
            <w:pPr>
              <w:pStyle w:val="TAL"/>
              <w:spacing w:line="256" w:lineRule="auto"/>
              <w:rPr>
                <w:lang w:eastAsia="zh-CN"/>
              </w:rPr>
            </w:pPr>
            <w:r w:rsidRPr="00CC4B4E">
              <w:rPr>
                <w:lang w:eastAsia="zh-CN"/>
              </w:rPr>
              <w:t>24 for SSB SCS = 120KHz</w:t>
            </w:r>
          </w:p>
          <w:p w14:paraId="358644AE" w14:textId="77777777" w:rsidR="00CB1673" w:rsidRPr="00CC4B4E" w:rsidRDefault="00CB1673" w:rsidP="00191335">
            <w:pPr>
              <w:pStyle w:val="TAL"/>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7B0599A1" w14:textId="77777777" w:rsidR="00CB1673" w:rsidRPr="00CC4B4E" w:rsidRDefault="00CB1673" w:rsidP="00191335">
            <w:pPr>
              <w:pStyle w:val="TAL"/>
              <w:spacing w:line="256" w:lineRule="auto"/>
              <w:rPr>
                <w:lang w:eastAsia="zh-CN"/>
              </w:rPr>
            </w:pPr>
            <w:r w:rsidRPr="00CC4B4E">
              <w:rPr>
                <w:lang w:eastAsia="zh-CN"/>
              </w:rPr>
              <w:t>24 for SSB SCS = 120KHz</w:t>
            </w:r>
          </w:p>
          <w:p w14:paraId="20E3AE33" w14:textId="77777777" w:rsidR="00CB1673" w:rsidRPr="00CC4B4E" w:rsidRDefault="00CB1673" w:rsidP="00191335">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599EA5FB" w14:textId="77777777" w:rsidR="00CB1673" w:rsidRPr="00CC4B4E" w:rsidRDefault="00CB1673" w:rsidP="00191335">
            <w:pPr>
              <w:pStyle w:val="TAL"/>
              <w:spacing w:line="256" w:lineRule="auto"/>
              <w:rPr>
                <w:lang w:eastAsia="zh-CN"/>
              </w:rPr>
            </w:pPr>
            <w:r w:rsidRPr="00CC4B4E">
              <w:rPr>
                <w:lang w:eastAsia="zh-CN"/>
              </w:rPr>
              <w:t>24 for SSB SCS = 120KHz</w:t>
            </w:r>
          </w:p>
          <w:p w14:paraId="365264A7" w14:textId="77777777" w:rsidR="00CB1673" w:rsidRPr="00CC4B4E" w:rsidRDefault="00CB1673" w:rsidP="00191335">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1EC25AD" w14:textId="77777777" w:rsidR="00CB1673" w:rsidRPr="001A0912" w:rsidRDefault="00CB1673" w:rsidP="00191335">
            <w:pPr>
              <w:pStyle w:val="TAL"/>
              <w:rPr>
                <w:lang w:eastAsia="zh-CN"/>
              </w:rPr>
            </w:pPr>
            <w:r w:rsidRPr="001A0912">
              <w:rPr>
                <w:lang w:eastAsia="zh-CN"/>
              </w:rPr>
              <w:t>25 for SSB SCS = 15KHz,</w:t>
            </w:r>
          </w:p>
          <w:p w14:paraId="2B6E0A82" w14:textId="77777777" w:rsidR="00CB1673" w:rsidRPr="001A0912" w:rsidRDefault="00CB1673" w:rsidP="00191335">
            <w:pPr>
              <w:pStyle w:val="TAL"/>
              <w:rPr>
                <w:lang w:eastAsia="zh-CN"/>
              </w:rPr>
            </w:pPr>
            <w:r w:rsidRPr="001A0912">
              <w:rPr>
                <w:lang w:eastAsia="zh-CN"/>
              </w:rPr>
              <w:t>51 for SSB SCS = 30KHz,</w:t>
            </w:r>
          </w:p>
          <w:p w14:paraId="3795DA98" w14:textId="77777777" w:rsidR="00CB1673" w:rsidRPr="001A0912" w:rsidRDefault="00CB1673" w:rsidP="00191335">
            <w:pPr>
              <w:pStyle w:val="TAL"/>
              <w:rPr>
                <w:lang w:eastAsia="zh-CN"/>
              </w:rPr>
            </w:pPr>
            <w:r w:rsidRPr="001A0912">
              <w:rPr>
                <w:lang w:eastAsia="zh-CN"/>
              </w:rPr>
              <w:t>32 for SSB SCS = 120KHz</w:t>
            </w:r>
          </w:p>
          <w:p w14:paraId="0AEFC9FF" w14:textId="77777777" w:rsidR="00CB1673" w:rsidRPr="00CC4B4E" w:rsidRDefault="00CB1673" w:rsidP="00191335">
            <w:pPr>
              <w:pStyle w:val="TAL"/>
              <w:spacing w:line="256" w:lineRule="auto"/>
              <w:rPr>
                <w:lang w:eastAsia="zh-CN"/>
              </w:rPr>
            </w:pPr>
            <w:r w:rsidRPr="001A0912">
              <w:rPr>
                <w:rFonts w:hint="eastAsia"/>
                <w:lang w:eastAsia="ja-JP"/>
              </w:rPr>
              <w:t>4</w:t>
            </w:r>
            <w:r w:rsidRPr="001A0912">
              <w:rPr>
                <w:lang w:eastAsia="ja-JP"/>
              </w:rPr>
              <w:t>8 for SSB SCS = 240KHz</w:t>
            </w:r>
          </w:p>
        </w:tc>
      </w:tr>
      <w:tr w:rsidR="00CB1673" w:rsidRPr="00CC4B4E" w14:paraId="06B70206" w14:textId="77777777" w:rsidTr="00191335">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77777777" w:rsidR="00CB1673" w:rsidRPr="00CC4B4E" w:rsidRDefault="00CB1673" w:rsidP="00191335">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40B2A5D" w14:textId="77777777" w:rsidR="00CB1673" w:rsidRDefault="00CB1673" w:rsidP="00191335">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3DBE37" w14:textId="16266760" w:rsidR="00CB1673" w:rsidRPr="00CC4B4E" w:rsidRDefault="00CB1673" w:rsidP="00CB1673">
            <w:pPr>
              <w:pStyle w:val="TAN"/>
              <w:rPr>
                <w:lang w:eastAsia="zh-CN"/>
              </w:rPr>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p>
        </w:tc>
      </w:tr>
    </w:tbl>
    <w:p w14:paraId="15CB8CFF" w14:textId="77777777" w:rsidR="00CB1673" w:rsidRDefault="00CB1673"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7543CD" w:rsidRPr="00020619" w14:paraId="7E580A2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BA220" w14:textId="77777777" w:rsidR="007543CD" w:rsidRPr="00020619" w:rsidRDefault="007543CD" w:rsidP="007543C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798A3" w14:textId="77777777" w:rsidR="007543CD" w:rsidRPr="00020619" w:rsidRDefault="007543CD" w:rsidP="007543CD">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14:paraId="7F8A29BE" w14:textId="77777777" w:rsidR="007543CD" w:rsidRPr="00703F56" w:rsidRDefault="007543CD" w:rsidP="007543CD">
            <w:pPr>
              <w:pStyle w:val="TAC"/>
              <w:rPr>
                <w:rFonts w:eastAsia="Yu Mincho"/>
                <w:bCs/>
                <w:color w:val="000000"/>
              </w:rPr>
            </w:pPr>
            <w:r w:rsidRPr="00703F56">
              <w:rPr>
                <w:rFonts w:eastAsia="Yu Mincho"/>
                <w:bCs/>
                <w:color w:val="000000"/>
              </w:rPr>
              <w:t>25 for SSB SCS = 15KHz,</w:t>
            </w:r>
          </w:p>
          <w:p w14:paraId="727062A5" w14:textId="73C7BB46" w:rsidR="007543CD" w:rsidRPr="00703F56" w:rsidRDefault="007543CD" w:rsidP="007543CD">
            <w:pPr>
              <w:pStyle w:val="TAC"/>
              <w:rPr>
                <w:rFonts w:eastAsia="Yu Mincho"/>
                <w:bCs/>
                <w:color w:val="000000"/>
              </w:rPr>
            </w:pPr>
            <w:r w:rsidRPr="00703F56">
              <w:rPr>
                <w:rFonts w:eastAsia="Yu Mincho"/>
                <w:bCs/>
                <w:color w:val="000000"/>
              </w:rPr>
              <w:t>25 for SSB SCS = 30KHz,</w:t>
            </w:r>
          </w:p>
          <w:p w14:paraId="5C854143" w14:textId="77777777" w:rsidR="007543CD" w:rsidRPr="00703F56" w:rsidRDefault="007543CD" w:rsidP="007543CD">
            <w:pPr>
              <w:pStyle w:val="TAC"/>
              <w:rPr>
                <w:rFonts w:eastAsia="Yu Mincho"/>
                <w:bCs/>
                <w:color w:val="000000"/>
              </w:rPr>
            </w:pPr>
            <w:r w:rsidRPr="00703F56">
              <w:rPr>
                <w:rFonts w:eastAsia="Yu Mincho"/>
                <w:bCs/>
                <w:color w:val="000000"/>
              </w:rPr>
              <w:t>32 for SSB SCS = 120KHz</w:t>
            </w:r>
          </w:p>
          <w:p w14:paraId="3F83BF9D" w14:textId="7F2581C6" w:rsidR="007543CD" w:rsidRPr="00020619" w:rsidRDefault="007543CD" w:rsidP="007543CD">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142B3F45" w14:textId="77777777" w:rsidR="007543CD" w:rsidRPr="00703F56" w:rsidRDefault="007543CD" w:rsidP="007543CD">
            <w:pPr>
              <w:pStyle w:val="TAC"/>
              <w:rPr>
                <w:rFonts w:eastAsia="Yu Mincho"/>
                <w:bCs/>
                <w:color w:val="000000"/>
              </w:rPr>
            </w:pPr>
            <w:r w:rsidRPr="00703F56">
              <w:rPr>
                <w:rFonts w:eastAsia="Yu Mincho"/>
                <w:bCs/>
                <w:color w:val="000000"/>
              </w:rPr>
              <w:t>25 for SSB SCS = 15KHz,</w:t>
            </w:r>
          </w:p>
          <w:p w14:paraId="5A26F2DC" w14:textId="50685E65" w:rsidR="007543CD" w:rsidRPr="00703F56" w:rsidRDefault="007543CD" w:rsidP="007543CD">
            <w:pPr>
              <w:pStyle w:val="TAC"/>
              <w:rPr>
                <w:rFonts w:eastAsia="Yu Mincho"/>
                <w:bCs/>
                <w:color w:val="000000"/>
              </w:rPr>
            </w:pPr>
            <w:r w:rsidRPr="00703F56">
              <w:rPr>
                <w:rFonts w:eastAsia="Yu Mincho"/>
                <w:bCs/>
                <w:color w:val="000000"/>
              </w:rPr>
              <w:t>25 for SSB SCS = 30KHz,</w:t>
            </w:r>
          </w:p>
          <w:p w14:paraId="233FD5FD" w14:textId="77777777" w:rsidR="007543CD" w:rsidRPr="00703F56" w:rsidRDefault="007543CD" w:rsidP="007543CD">
            <w:pPr>
              <w:pStyle w:val="TAC"/>
              <w:rPr>
                <w:rFonts w:eastAsia="Yu Mincho"/>
                <w:bCs/>
                <w:color w:val="000000"/>
              </w:rPr>
            </w:pPr>
            <w:r w:rsidRPr="00703F56">
              <w:rPr>
                <w:rFonts w:eastAsia="Yu Mincho"/>
                <w:bCs/>
                <w:color w:val="000000"/>
              </w:rPr>
              <w:t>32 for SSB SCS = 120KHz</w:t>
            </w:r>
          </w:p>
          <w:p w14:paraId="21D0C2DA" w14:textId="63010C3F" w:rsidR="007543CD" w:rsidRPr="00020619" w:rsidRDefault="007543CD" w:rsidP="007543CD">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2A10D6" w14:textId="1C6465A6" w:rsidR="009223A6" w:rsidRPr="00020619" w:rsidRDefault="009223A6" w:rsidP="009223A6">
            <w:pPr>
              <w:pStyle w:val="TAC"/>
              <w:rPr>
                <w:rFonts w:eastAsia="Yu Mincho"/>
                <w:bCs/>
                <w:color w:val="000000"/>
              </w:rPr>
            </w:pPr>
            <w:r>
              <w:rPr>
                <w:rFonts w:eastAsia="Yu Mincho"/>
                <w:bCs/>
                <w:color w:val="000000"/>
              </w:rPr>
              <w:t>25</w:t>
            </w:r>
            <w:r w:rsidRPr="00020619">
              <w:rPr>
                <w:rFonts w:eastAsia="Yu Mincho"/>
                <w:bCs/>
                <w:color w:val="000000"/>
              </w:rPr>
              <w:t xml:space="preserve"> for SSB SCS = 15KHz,</w:t>
            </w:r>
          </w:p>
          <w:p w14:paraId="7CD49C2F" w14:textId="529C550A" w:rsidR="009223A6" w:rsidRPr="00020619" w:rsidRDefault="009223A6" w:rsidP="009223A6">
            <w:pPr>
              <w:pStyle w:val="TAC"/>
              <w:rPr>
                <w:rFonts w:eastAsia="Yu Mincho"/>
                <w:bCs/>
                <w:color w:val="000000"/>
              </w:rPr>
            </w:pPr>
            <w:r>
              <w:rPr>
                <w:rFonts w:eastAsia="Yu Mincho"/>
                <w:bCs/>
                <w:color w:val="000000"/>
              </w:rPr>
              <w:t>25</w:t>
            </w:r>
            <w:r w:rsidRPr="00020619">
              <w:rPr>
                <w:rFonts w:eastAsia="Yu Mincho"/>
                <w:bCs/>
                <w:color w:val="000000"/>
              </w:rPr>
              <w:t xml:space="preserve"> for SSB SCS = 30KHz,</w:t>
            </w:r>
          </w:p>
          <w:p w14:paraId="0378AAFE" w14:textId="52774243" w:rsidR="009223A6" w:rsidRPr="00020619" w:rsidRDefault="009223A6" w:rsidP="009223A6">
            <w:pPr>
              <w:pStyle w:val="TAC"/>
              <w:rPr>
                <w:rFonts w:eastAsia="Yu Mincho"/>
                <w:bCs/>
                <w:color w:val="000000"/>
              </w:rPr>
            </w:pPr>
            <w:r>
              <w:rPr>
                <w:rFonts w:eastAsia="Yu Mincho"/>
                <w:bCs/>
                <w:color w:val="000000"/>
              </w:rPr>
              <w:t>32</w:t>
            </w:r>
            <w:r w:rsidRPr="00020619">
              <w:rPr>
                <w:rFonts w:eastAsia="Yu Mincho"/>
                <w:bCs/>
                <w:color w:val="000000"/>
              </w:rPr>
              <w:t xml:space="preserve"> for SSB SCS = 120KHz</w:t>
            </w:r>
          </w:p>
          <w:p w14:paraId="53A50FB2" w14:textId="4435F82E" w:rsidR="007543CD" w:rsidRPr="00020619" w:rsidRDefault="009223A6" w:rsidP="009223A6">
            <w:pPr>
              <w:pStyle w:val="TAC"/>
              <w:rPr>
                <w:rFonts w:eastAsia="Yu Mincho"/>
                <w:bCs/>
                <w:color w:val="000000"/>
              </w:rPr>
            </w:pPr>
            <w:r>
              <w:rPr>
                <w:rFonts w:eastAsia="Yu Mincho"/>
                <w:bCs/>
                <w:color w:val="000000"/>
              </w:rPr>
              <w:t>16</w:t>
            </w:r>
            <w:r w:rsidRPr="00020619">
              <w:rPr>
                <w:rFonts w:eastAsia="Yu Mincho"/>
                <w:bCs/>
                <w:color w:val="000000"/>
              </w:rPr>
              <w:t xml:space="preserve"> for SSB SCS = 240KHz</w:t>
            </w:r>
          </w:p>
        </w:tc>
      </w:tr>
      <w:tr w:rsidR="00D11F23" w:rsidRPr="00020619" w14:paraId="73A4ABEE" w14:textId="77777777" w:rsidTr="00B47009">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3959A8AD" w:rsidR="00D11F23" w:rsidRPr="00020619" w:rsidRDefault="00D11F23" w:rsidP="00D11F23">
      <w:pPr>
        <w:pStyle w:val="Heading4"/>
        <w:rPr>
          <w:snapToGrid w:val="0"/>
        </w:rPr>
      </w:pPr>
      <w:r w:rsidRPr="00020619">
        <w:rPr>
          <w:snapToGrid w:val="0"/>
        </w:rPr>
        <w:t>A.3.9A.3.</w:t>
      </w:r>
      <w:r w:rsidR="009223A6">
        <w:rPr>
          <w:snapToGrid w:val="0"/>
        </w:rPr>
        <w:t>1</w:t>
      </w:r>
      <w:r w:rsidRPr="00020619">
        <w:rPr>
          <w:snapToGrid w:val="0"/>
        </w:rPr>
        <w:tab/>
        <w:t>Dedicated BWP</w:t>
      </w:r>
    </w:p>
    <w:p w14:paraId="1B4BCDAC" w14:textId="47A1238B" w:rsidR="00D11F23" w:rsidRPr="00020619" w:rsidRDefault="00D11F23" w:rsidP="00D11F23">
      <w:pPr>
        <w:pStyle w:val="TH"/>
        <w:rPr>
          <w:lang w:eastAsia="zh-CN"/>
        </w:rPr>
      </w:pPr>
      <w:r w:rsidRPr="00020619">
        <w:t>Table A.3.9A.3.</w:t>
      </w:r>
      <w:r w:rsidR="009223A6">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2F571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2F571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2F571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7543CD" w:rsidRPr="00020619" w14:paraId="6688E857" w14:textId="77777777" w:rsidTr="002F571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7543CD" w:rsidRPr="00020619" w:rsidRDefault="007543CD" w:rsidP="007543C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7543CD" w:rsidRPr="00020619" w:rsidRDefault="007543CD" w:rsidP="007543C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CEFB0C0" w14:textId="77777777" w:rsidR="007543CD" w:rsidRPr="00703F56" w:rsidRDefault="007543CD" w:rsidP="007543CD">
            <w:pPr>
              <w:pStyle w:val="TAC"/>
              <w:rPr>
                <w:rFonts w:eastAsia="Yu Mincho"/>
              </w:rPr>
            </w:pPr>
            <w:r w:rsidRPr="00703F56">
              <w:rPr>
                <w:rFonts w:eastAsia="Yu Mincho"/>
              </w:rPr>
              <w:t>25 for SSB SCS = 15KHz,</w:t>
            </w:r>
          </w:p>
          <w:p w14:paraId="525C9642" w14:textId="4EFA2D2B" w:rsidR="007543CD" w:rsidRPr="00703F56" w:rsidRDefault="007543CD" w:rsidP="007543CD">
            <w:pPr>
              <w:pStyle w:val="TAC"/>
              <w:rPr>
                <w:rFonts w:eastAsia="Yu Mincho"/>
              </w:rPr>
            </w:pPr>
            <w:r w:rsidRPr="00703F56">
              <w:rPr>
                <w:rFonts w:eastAsia="Yu Mincho"/>
              </w:rPr>
              <w:t>25 for SSB SCS = 30KHz,</w:t>
            </w:r>
          </w:p>
          <w:p w14:paraId="44FD3A04" w14:textId="77777777" w:rsidR="007543CD" w:rsidRPr="00703F56" w:rsidRDefault="007543CD" w:rsidP="007543CD">
            <w:pPr>
              <w:pStyle w:val="TAC"/>
              <w:rPr>
                <w:rFonts w:eastAsia="Yu Mincho"/>
              </w:rPr>
            </w:pPr>
            <w:r w:rsidRPr="00703F56">
              <w:rPr>
                <w:rFonts w:eastAsia="Yu Mincho"/>
              </w:rPr>
              <w:t>32 for SSB SCS = 120KHz</w:t>
            </w:r>
          </w:p>
          <w:p w14:paraId="5F495206" w14:textId="41A795B4" w:rsidR="007543CD" w:rsidRPr="00020619" w:rsidRDefault="007543CD" w:rsidP="007543C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FF629D1" w14:textId="77777777" w:rsidR="007543CD" w:rsidRPr="00703F56" w:rsidRDefault="007543CD" w:rsidP="007543CD">
            <w:pPr>
              <w:pStyle w:val="TAC"/>
              <w:rPr>
                <w:rFonts w:eastAsia="Yu Mincho"/>
              </w:rPr>
            </w:pPr>
            <w:r w:rsidRPr="00703F56">
              <w:rPr>
                <w:rFonts w:eastAsia="Yu Mincho"/>
              </w:rPr>
              <w:t>25 for SSB SCS = 15KHz,</w:t>
            </w:r>
          </w:p>
          <w:p w14:paraId="31AF0A79" w14:textId="6EA3BAB6" w:rsidR="007543CD" w:rsidRPr="00703F56" w:rsidRDefault="007543CD" w:rsidP="007543CD">
            <w:pPr>
              <w:pStyle w:val="TAC"/>
              <w:rPr>
                <w:rFonts w:eastAsia="Yu Mincho"/>
              </w:rPr>
            </w:pPr>
            <w:r w:rsidRPr="00703F56">
              <w:rPr>
                <w:rFonts w:eastAsia="Yu Mincho"/>
              </w:rPr>
              <w:t>25 for SSB SCS = 30KHz,</w:t>
            </w:r>
          </w:p>
          <w:p w14:paraId="23318BBE" w14:textId="77777777" w:rsidR="007543CD" w:rsidRPr="00703F56" w:rsidRDefault="007543CD" w:rsidP="007543CD">
            <w:pPr>
              <w:pStyle w:val="TAC"/>
              <w:rPr>
                <w:rFonts w:eastAsia="Yu Mincho"/>
              </w:rPr>
            </w:pPr>
            <w:r w:rsidRPr="00703F56">
              <w:rPr>
                <w:rFonts w:eastAsia="Yu Mincho"/>
              </w:rPr>
              <w:t>32 for SSB SCS = 120KHz</w:t>
            </w:r>
          </w:p>
          <w:p w14:paraId="02C79B61" w14:textId="3ECAABF3" w:rsidR="007543CD" w:rsidRPr="00020619" w:rsidRDefault="007543CD" w:rsidP="007543C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2675CC9" w14:textId="657ECF81" w:rsidR="009223A6" w:rsidRPr="00020619" w:rsidRDefault="009223A6" w:rsidP="009223A6">
            <w:pPr>
              <w:pStyle w:val="TAC"/>
              <w:rPr>
                <w:rFonts w:eastAsia="Yu Mincho"/>
              </w:rPr>
            </w:pPr>
            <w:r>
              <w:rPr>
                <w:rFonts w:eastAsia="Yu Mincho"/>
              </w:rPr>
              <w:t>25</w:t>
            </w:r>
            <w:r w:rsidRPr="00020619">
              <w:rPr>
                <w:rFonts w:eastAsia="Yu Mincho"/>
              </w:rPr>
              <w:t xml:space="preserve"> for SSB SCS = 15KHz,</w:t>
            </w:r>
          </w:p>
          <w:p w14:paraId="525F39ED" w14:textId="4CEB7D0D" w:rsidR="009223A6" w:rsidRPr="00020619" w:rsidRDefault="009223A6" w:rsidP="009223A6">
            <w:pPr>
              <w:pStyle w:val="TAC"/>
              <w:rPr>
                <w:rFonts w:eastAsia="Yu Mincho"/>
              </w:rPr>
            </w:pPr>
            <w:r>
              <w:rPr>
                <w:rFonts w:eastAsia="Yu Mincho"/>
              </w:rPr>
              <w:t>25</w:t>
            </w:r>
            <w:r w:rsidRPr="00020619">
              <w:rPr>
                <w:rFonts w:eastAsia="Yu Mincho"/>
              </w:rPr>
              <w:t xml:space="preserve"> for SSB SCS = 30KHz,</w:t>
            </w:r>
          </w:p>
          <w:p w14:paraId="2A3E07B4" w14:textId="012938DD" w:rsidR="009223A6" w:rsidRPr="00020619" w:rsidRDefault="009223A6" w:rsidP="009223A6">
            <w:pPr>
              <w:pStyle w:val="TAC"/>
              <w:rPr>
                <w:rFonts w:eastAsia="Yu Mincho"/>
              </w:rPr>
            </w:pPr>
            <w:r>
              <w:rPr>
                <w:rFonts w:eastAsia="Yu Mincho"/>
              </w:rPr>
              <w:t>32</w:t>
            </w:r>
            <w:r w:rsidRPr="00020619">
              <w:rPr>
                <w:rFonts w:eastAsia="Yu Mincho"/>
              </w:rPr>
              <w:t xml:space="preserve"> for SSB SCS = 120KHz</w:t>
            </w:r>
          </w:p>
          <w:p w14:paraId="25486CF6" w14:textId="2577214C" w:rsidR="007543CD" w:rsidRPr="00020619" w:rsidRDefault="009223A6" w:rsidP="009223A6">
            <w:pPr>
              <w:pStyle w:val="TAC"/>
              <w:rPr>
                <w:rFonts w:eastAsia="Yu Mincho"/>
              </w:rPr>
            </w:pPr>
            <w:r>
              <w:rPr>
                <w:rFonts w:eastAsia="Yu Mincho"/>
              </w:rPr>
              <w:t>16</w:t>
            </w:r>
            <w:r w:rsidRPr="00020619">
              <w:rPr>
                <w:rFonts w:eastAsia="Yu Mincho"/>
              </w:rPr>
              <w:t xml:space="preserve"> for SSB SCS = 240KHz</w:t>
            </w:r>
          </w:p>
        </w:tc>
      </w:tr>
      <w:tr w:rsidR="00D11F23" w:rsidRPr="00020619" w14:paraId="2803338A" w14:textId="77777777" w:rsidTr="002F571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lastRenderedPageBreak/>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1268B4">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lastRenderedPageBreak/>
        <w:t>A.3.10.1.3</w:t>
      </w:r>
      <w:r w:rsidRPr="006F4D85">
        <w:rPr>
          <w:rFonts w:ascii="Arial" w:hAnsi="Arial"/>
          <w:sz w:val="24"/>
        </w:rPr>
        <w:tab/>
        <w:t xml:space="preserve">SSB pattern 3 in FR1: SSB </w:t>
      </w:r>
      <w:r w:rsidR="0037435B" w:rsidRPr="006F4D85">
        <w:rPr>
          <w:rFonts w:ascii="Arial" w:hAnsi="Arial"/>
          <w:sz w:val="24"/>
        </w:rPr>
        <w:t xml:space="preserve">allocation </w:t>
      </w:r>
      <w:r w:rsidRPr="006F4D85">
        <w:rPr>
          <w:rFonts w:ascii="Arial" w:hAnsi="Arial"/>
          <w:sz w:val="24"/>
        </w:rPr>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lastRenderedPageBreak/>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lastRenderedPageBreak/>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lastRenderedPageBreak/>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lastRenderedPageBreak/>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lastRenderedPageBreak/>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384E5C5C" w14:textId="77777777" w:rsidR="00785773" w:rsidRDefault="00785773" w:rsidP="00785773">
      <w:pPr>
        <w:keepNext/>
        <w:keepLines/>
        <w:spacing w:before="120"/>
        <w:ind w:left="1418" w:hanging="1418"/>
        <w:outlineLvl w:val="3"/>
        <w:rPr>
          <w:sz w:val="24"/>
        </w:rPr>
      </w:pPr>
      <w:r>
        <w:rPr>
          <w:rFonts w:ascii="Arial" w:hAnsi="Arial"/>
          <w:sz w:val="24"/>
        </w:rPr>
        <w:lastRenderedPageBreak/>
        <w:t>A.3.10.2.11</w:t>
      </w:r>
      <w:r>
        <w:rPr>
          <w:rFonts w:ascii="Arial" w:hAnsi="Arial"/>
          <w:sz w:val="24"/>
        </w:rPr>
        <w:tab/>
        <w:t>SSB pattern 9 in FR2: SSB allocation for SSB SCS=480 kHz in 400 MHz</w:t>
      </w:r>
    </w:p>
    <w:p w14:paraId="313A09B8" w14:textId="52DBFAE1" w:rsidR="00785773" w:rsidRDefault="00785773" w:rsidP="00785773">
      <w:pPr>
        <w:pStyle w:val="TH"/>
        <w:rPr>
          <w:noProof/>
        </w:rPr>
      </w:pPr>
      <w:r>
        <w:t>Table A.3.10.2.</w:t>
      </w:r>
      <w:r w:rsidR="001C0171">
        <w:t>11</w:t>
      </w:r>
      <w:r>
        <w:t xml:space="preserve">-1: SSB.9 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2EE0A5DE" w14:textId="77777777" w:rsidR="00785773" w:rsidRDefault="00785773" w:rsidP="00785773">
      <w:pPr>
        <w:keepNext/>
        <w:keepLines/>
        <w:spacing w:before="120"/>
        <w:ind w:left="1418" w:hanging="1418"/>
        <w:outlineLvl w:val="3"/>
        <w:rPr>
          <w:sz w:val="24"/>
        </w:rPr>
      </w:pPr>
      <w:r>
        <w:rPr>
          <w:rFonts w:ascii="Arial" w:hAnsi="Arial"/>
          <w:sz w:val="24"/>
        </w:rPr>
        <w:t>A.3.10.2.12</w:t>
      </w:r>
      <w:r>
        <w:rPr>
          <w:rFonts w:ascii="Arial" w:hAnsi="Arial"/>
          <w:sz w:val="24"/>
        </w:rPr>
        <w:tab/>
        <w:t>SSB pattern 10 in FR2: SSB allocation for SSB SCS=960 kHz in 400 MHz</w:t>
      </w:r>
    </w:p>
    <w:p w14:paraId="7B47F4CF" w14:textId="5FF420E9" w:rsidR="00785773" w:rsidRDefault="00785773" w:rsidP="00785773">
      <w:pPr>
        <w:pStyle w:val="TH"/>
        <w:rPr>
          <w:noProof/>
        </w:rPr>
      </w:pPr>
      <w:r>
        <w:t>Table A.3.10.2.1</w:t>
      </w:r>
      <w:r w:rsidR="001C0171">
        <w:t>2</w:t>
      </w:r>
      <w:r>
        <w:t xml:space="preserve">-1: SSB.10 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71936410" w14:textId="77777777" w:rsidR="00785773" w:rsidRDefault="00785773" w:rsidP="00785773">
      <w:pPr>
        <w:keepNext/>
        <w:keepLines/>
        <w:spacing w:before="120"/>
        <w:ind w:left="1418" w:hanging="1418"/>
        <w:outlineLvl w:val="3"/>
        <w:rPr>
          <w:sz w:val="24"/>
        </w:rPr>
      </w:pPr>
      <w:r>
        <w:rPr>
          <w:rFonts w:ascii="Arial" w:hAnsi="Arial"/>
          <w:sz w:val="24"/>
        </w:rPr>
        <w:lastRenderedPageBreak/>
        <w:t>A.3.10.2.13</w:t>
      </w:r>
      <w:r>
        <w:rPr>
          <w:rFonts w:ascii="Arial" w:hAnsi="Arial"/>
          <w:sz w:val="24"/>
        </w:rPr>
        <w:tab/>
        <w:t>SSB pattern 11 in FR2: SSB allocation for SSB SCS=480 kHz in 400 MHz</w:t>
      </w:r>
    </w:p>
    <w:p w14:paraId="3E72AC87" w14:textId="08D56D12" w:rsidR="00785773" w:rsidRDefault="00785773" w:rsidP="00785773">
      <w:pPr>
        <w:pStyle w:val="TH"/>
        <w:rPr>
          <w:noProof/>
        </w:rPr>
      </w:pPr>
      <w:r>
        <w:t>Table A.3.10.2.1</w:t>
      </w:r>
      <w:r w:rsidR="001C0171">
        <w:t>3</w:t>
      </w:r>
      <w:r>
        <w:t xml:space="preserve">-1: SSB.11 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32CF38A8" w14:textId="77777777" w:rsidR="00785773" w:rsidRDefault="00785773" w:rsidP="00785773">
      <w:pPr>
        <w:keepNext/>
        <w:keepLines/>
        <w:spacing w:before="120"/>
        <w:ind w:left="1418" w:hanging="1418"/>
        <w:outlineLvl w:val="3"/>
        <w:rPr>
          <w:sz w:val="24"/>
        </w:rPr>
      </w:pPr>
      <w:r>
        <w:rPr>
          <w:rFonts w:ascii="Arial" w:hAnsi="Arial"/>
          <w:sz w:val="24"/>
        </w:rPr>
        <w:t>A.3.10.2.14</w:t>
      </w:r>
      <w:r>
        <w:rPr>
          <w:rFonts w:ascii="Arial" w:hAnsi="Arial"/>
          <w:sz w:val="24"/>
        </w:rPr>
        <w:tab/>
        <w:t>SSB pattern 12 in FR2: SSB allocation for SSB SCS=960 kHz in 400 MHz</w:t>
      </w:r>
    </w:p>
    <w:p w14:paraId="52BD6131" w14:textId="0D39A99A" w:rsidR="00785773" w:rsidRDefault="00785773" w:rsidP="00785773">
      <w:pPr>
        <w:pStyle w:val="TH"/>
        <w:rPr>
          <w:noProof/>
        </w:rPr>
      </w:pPr>
      <w:r>
        <w:t>Table A.3.10.2.1</w:t>
      </w:r>
      <w:r w:rsidR="001C0171">
        <w:t>4</w:t>
      </w:r>
      <w:r>
        <w:t xml:space="preserve">-1: SSB.12 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433FA215" w14:textId="77777777" w:rsidR="00785773" w:rsidRDefault="00785773" w:rsidP="00785773">
      <w:pPr>
        <w:keepNext/>
        <w:keepLines/>
        <w:spacing w:before="120"/>
        <w:ind w:left="1418" w:hanging="1418"/>
        <w:outlineLvl w:val="3"/>
        <w:rPr>
          <w:sz w:val="24"/>
        </w:rPr>
      </w:pPr>
      <w:r>
        <w:rPr>
          <w:rFonts w:ascii="Arial" w:hAnsi="Arial"/>
          <w:sz w:val="24"/>
        </w:rPr>
        <w:lastRenderedPageBreak/>
        <w:t>A.3.10.2.15</w:t>
      </w:r>
      <w:r>
        <w:rPr>
          <w:rFonts w:ascii="Arial" w:hAnsi="Arial"/>
          <w:sz w:val="24"/>
        </w:rPr>
        <w:tab/>
        <w:t>SSB pattern 13 in FR2: SSB allocation for SSB SCS=480 kHz in 400 MHz</w:t>
      </w:r>
    </w:p>
    <w:p w14:paraId="7B39DB7D" w14:textId="53042DA5" w:rsidR="00785773" w:rsidRDefault="00785773" w:rsidP="00785773">
      <w:pPr>
        <w:pStyle w:val="TH"/>
        <w:rPr>
          <w:noProof/>
        </w:rPr>
      </w:pPr>
      <w:r>
        <w:t>Table A.3.10.2.1</w:t>
      </w:r>
      <w:r w:rsidR="001C0171">
        <w:t>5</w:t>
      </w:r>
      <w:r>
        <w:t xml:space="preserve">-1: SSB.13 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3B791FBD" w14:textId="77777777" w:rsidR="00785773" w:rsidRDefault="00785773" w:rsidP="00785773">
      <w:pPr>
        <w:keepNext/>
        <w:keepLines/>
        <w:spacing w:before="120"/>
        <w:ind w:left="1418" w:hanging="1418"/>
        <w:outlineLvl w:val="3"/>
        <w:rPr>
          <w:sz w:val="24"/>
        </w:rPr>
      </w:pPr>
      <w:r>
        <w:rPr>
          <w:rFonts w:ascii="Arial" w:hAnsi="Arial"/>
          <w:sz w:val="24"/>
        </w:rPr>
        <w:t>A.3.10.2.16</w:t>
      </w:r>
      <w:r>
        <w:rPr>
          <w:rFonts w:ascii="Arial" w:hAnsi="Arial"/>
          <w:sz w:val="24"/>
        </w:rPr>
        <w:tab/>
        <w:t>SSB pattern 14 in FR2: SSB allocation for SSB SCS=960 kHz in 400 MHz</w:t>
      </w:r>
    </w:p>
    <w:p w14:paraId="30C36F80" w14:textId="63EF71A2" w:rsidR="00785773" w:rsidRDefault="00785773" w:rsidP="00785773">
      <w:pPr>
        <w:pStyle w:val="TH"/>
        <w:rPr>
          <w:noProof/>
        </w:rPr>
      </w:pPr>
      <w:r>
        <w:t>Table A.3.10.2.1</w:t>
      </w:r>
      <w:r w:rsidR="001C0171">
        <w:t>6</w:t>
      </w:r>
      <w:r>
        <w:t xml:space="preserve">-1: SSB.14 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2405EA95" w14:textId="77777777" w:rsidR="00785773" w:rsidRDefault="00785773" w:rsidP="00785773">
      <w:pPr>
        <w:keepNext/>
        <w:keepLines/>
        <w:spacing w:before="120"/>
        <w:ind w:left="1418" w:hanging="1418"/>
        <w:outlineLvl w:val="3"/>
        <w:rPr>
          <w:sz w:val="24"/>
        </w:rPr>
      </w:pPr>
      <w:r>
        <w:rPr>
          <w:rFonts w:ascii="Arial" w:hAnsi="Arial"/>
          <w:sz w:val="24"/>
        </w:rPr>
        <w:lastRenderedPageBreak/>
        <w:t>A.3.10.2.17</w:t>
      </w:r>
      <w:r>
        <w:rPr>
          <w:rFonts w:ascii="Arial" w:hAnsi="Arial"/>
          <w:sz w:val="24"/>
        </w:rPr>
        <w:tab/>
        <w:t>SSB pattern 15 in FR2: SSB allocation for SSB SCS=480 kHz in 400 MHz</w:t>
      </w:r>
    </w:p>
    <w:p w14:paraId="1205148C" w14:textId="0B6B3BF4" w:rsidR="00785773" w:rsidRDefault="00785773" w:rsidP="00785773">
      <w:pPr>
        <w:pStyle w:val="TH"/>
        <w:rPr>
          <w:noProof/>
        </w:rPr>
      </w:pPr>
      <w:r>
        <w:t>Table A.3.10.2.1</w:t>
      </w:r>
      <w:r w:rsidR="001C0171">
        <w:t>7</w:t>
      </w:r>
      <w:r>
        <w:t xml:space="preserve">-1: SSB.15 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5F47EF5F" w14:textId="77777777" w:rsidR="00785773" w:rsidRDefault="00785773" w:rsidP="00785773">
      <w:pPr>
        <w:keepNext/>
        <w:keepLines/>
        <w:spacing w:before="120"/>
        <w:ind w:left="1418" w:hanging="1418"/>
        <w:outlineLvl w:val="3"/>
        <w:rPr>
          <w:sz w:val="24"/>
        </w:rPr>
      </w:pPr>
      <w:r>
        <w:rPr>
          <w:rFonts w:ascii="Arial" w:hAnsi="Arial"/>
          <w:sz w:val="24"/>
        </w:rPr>
        <w:t>A.3.10.2.18</w:t>
      </w:r>
      <w:r>
        <w:rPr>
          <w:rFonts w:ascii="Arial" w:hAnsi="Arial"/>
          <w:sz w:val="24"/>
        </w:rPr>
        <w:tab/>
        <w:t>SSB pattern 16 in FR2: SSB allocation for SSB SCS=960 kHz in 400 MHz</w:t>
      </w:r>
    </w:p>
    <w:p w14:paraId="65B70586" w14:textId="727EDB30" w:rsidR="00785773" w:rsidRDefault="00785773" w:rsidP="00785773">
      <w:pPr>
        <w:pStyle w:val="TH"/>
        <w:rPr>
          <w:noProof/>
        </w:rPr>
      </w:pPr>
      <w:r>
        <w:t>Table A.3.10.2.1</w:t>
      </w:r>
      <w:r w:rsidR="001C0171">
        <w:t>8</w:t>
      </w:r>
      <w:r>
        <w:t xml:space="preserve">-1: SSB.16 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407FE04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04CB31D3"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02432A12"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7251AD"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70DE9D4C" w:rsidR="007251AD" w:rsidRPr="00020619" w:rsidRDefault="007251AD" w:rsidP="007251AD">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034FA91E" w:rsidR="007251AD" w:rsidRPr="00020619" w:rsidRDefault="007251AD" w:rsidP="007251AD">
            <w:pPr>
              <w:pStyle w:val="TAL"/>
            </w:pPr>
            <w:r>
              <w:t>0</w:t>
            </w:r>
          </w:p>
        </w:tc>
      </w:tr>
      <w:tr w:rsidR="007251AD"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7251AD" w:rsidRPr="00020619" w:rsidRDefault="007251AD" w:rsidP="007251AD">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7251AD" w:rsidRPr="00945DEC" w:rsidRDefault="007251AD" w:rsidP="007251AD">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7251AD"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7251AD" w:rsidRPr="00020619" w:rsidRDefault="007251AD" w:rsidP="007251AD">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7251AD" w:rsidRPr="00020619" w:rsidRDefault="007251AD" w:rsidP="007251AD">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7251AD"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7251AD" w:rsidRPr="00020619" w:rsidRDefault="007251AD" w:rsidP="007251AD">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7251AD" w:rsidRPr="00020619" w:rsidRDefault="007251AD" w:rsidP="007251AD">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4A6FA4"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5BDD65C" w:rsidR="004A6FA4" w:rsidRPr="00020619" w:rsidRDefault="004A6FA4" w:rsidP="004A6FA4">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22178FE2" w:rsidR="004A6FA4" w:rsidRPr="00020619" w:rsidRDefault="007251AD" w:rsidP="004A6FA4">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65B1B3C7"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396E4457" w:rsidR="002B6400" w:rsidRPr="00020619" w:rsidRDefault="002B6400" w:rsidP="002B6400">
      <w:pPr>
        <w:pStyle w:val="TH"/>
        <w:rPr>
          <w:noProof/>
        </w:rPr>
      </w:pPr>
      <w:r w:rsidRPr="00020619">
        <w:t>Table A.3.10B.2.2-1: SSB.</w:t>
      </w:r>
      <w:r w:rsidR="004A6FA4">
        <w:t>2</w:t>
      </w:r>
      <w:r w:rsidR="004A6FA4"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065529B8" w:rsidR="002B6400" w:rsidRPr="00020619" w:rsidRDefault="002B6400" w:rsidP="002B6400">
      <w:pPr>
        <w:pStyle w:val="TH"/>
        <w:rPr>
          <w:noProof/>
        </w:rPr>
      </w:pPr>
      <w:r w:rsidRPr="00020619">
        <w:t>Table A.3.10B.</w:t>
      </w:r>
      <w:r w:rsidR="004A6FA4">
        <w:t>2</w:t>
      </w:r>
      <w:r w:rsidRPr="00020619">
        <w:t>.</w:t>
      </w:r>
      <w:r w:rsidR="004A6FA4">
        <w:t>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7251AD"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5986359F" w:rsidR="007251AD" w:rsidRPr="00020619" w:rsidRDefault="007251AD" w:rsidP="007251AD">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7CF79C7A" w:rsidR="007251AD" w:rsidRPr="00020619" w:rsidRDefault="007251AD" w:rsidP="007251AD">
            <w:pPr>
              <w:pStyle w:val="TAL"/>
            </w:pPr>
            <w:r>
              <w:t>0</w:t>
            </w:r>
          </w:p>
        </w:tc>
      </w:tr>
      <w:tr w:rsidR="007251AD"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7251AD" w:rsidRPr="00020619" w:rsidRDefault="007251AD" w:rsidP="007251AD">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7251AD" w:rsidRPr="00020619" w:rsidRDefault="007251AD" w:rsidP="007251AD">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7251AD"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7251AD" w:rsidRPr="00020619" w:rsidRDefault="007251AD" w:rsidP="007251AD">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7251AD" w:rsidRPr="00020619" w:rsidRDefault="007251AD" w:rsidP="007251AD">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7251AD"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7251AD" w:rsidRPr="00020619" w:rsidRDefault="007251AD" w:rsidP="007251AD">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7251AD" w:rsidRPr="00020619" w:rsidRDefault="007251AD" w:rsidP="007251AD">
            <w:pPr>
              <w:pStyle w:val="TAN"/>
            </w:pPr>
            <w:r w:rsidRPr="00020619">
              <w:t>Note 2:</w:t>
            </w:r>
            <w:r w:rsidRPr="00020619">
              <w:tab/>
              <w:t>These values have been derived from other parameters for information purposes (as per TS 38.213 [3]). They are not settable parameters themselves.</w:t>
            </w:r>
          </w:p>
        </w:tc>
      </w:tr>
    </w:tbl>
    <w:p w14:paraId="669DF8BC" w14:textId="37DD6529" w:rsidR="002B6400" w:rsidRDefault="002B6400" w:rsidP="003943C3">
      <w:pPr>
        <w:rPr>
          <w:rFonts w:eastAsia="MS Mincho"/>
        </w:rPr>
      </w:pPr>
    </w:p>
    <w:p w14:paraId="5DA614B9" w14:textId="77777777" w:rsidR="004A6FA4" w:rsidRPr="00020619" w:rsidRDefault="004A6FA4" w:rsidP="004A6FA4">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775DB9E" w14:textId="77777777" w:rsidR="004A6FA4" w:rsidRPr="00020619" w:rsidRDefault="004A6FA4" w:rsidP="004A6FA4">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A6FA4" w:rsidRPr="00020619" w14:paraId="638EEB34"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0F771125" w14:textId="77777777" w:rsidR="004A6FA4" w:rsidRPr="00020619" w:rsidRDefault="004A6FA4" w:rsidP="006D5D90">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65D97CA0" w14:textId="77777777" w:rsidR="004A6FA4" w:rsidRPr="00020619" w:rsidRDefault="004A6FA4" w:rsidP="006D5D90">
            <w:pPr>
              <w:pStyle w:val="TAH"/>
            </w:pPr>
            <w:r w:rsidRPr="00020619">
              <w:t>Values</w:t>
            </w:r>
          </w:p>
        </w:tc>
      </w:tr>
      <w:tr w:rsidR="004A6FA4" w:rsidRPr="00020619" w14:paraId="023C91EB"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CE20500" w14:textId="77777777" w:rsidR="004A6FA4" w:rsidRPr="00020619" w:rsidRDefault="004A6FA4" w:rsidP="006D5D90">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5E6CC69" w14:textId="77777777" w:rsidR="004A6FA4" w:rsidRPr="00020619" w:rsidRDefault="004A6FA4" w:rsidP="006D5D90">
            <w:pPr>
              <w:pStyle w:val="TAL"/>
            </w:pPr>
            <w:r w:rsidRPr="00020619">
              <w:t>100 MHz</w:t>
            </w:r>
          </w:p>
        </w:tc>
      </w:tr>
      <w:tr w:rsidR="004A6FA4" w:rsidRPr="00020619" w14:paraId="4B8795BE"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68B69991" w14:textId="77777777" w:rsidR="004A6FA4" w:rsidRPr="00020619" w:rsidRDefault="004A6FA4" w:rsidP="006D5D90">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402E4E88" w14:textId="77777777" w:rsidR="004A6FA4" w:rsidRPr="00020619" w:rsidRDefault="004A6FA4" w:rsidP="006D5D90">
            <w:pPr>
              <w:pStyle w:val="TAL"/>
            </w:pPr>
            <w:r>
              <w:t>240</w:t>
            </w:r>
            <w:r w:rsidRPr="00020619">
              <w:t xml:space="preserve"> kHz</w:t>
            </w:r>
          </w:p>
        </w:tc>
      </w:tr>
      <w:tr w:rsidR="004A6FA4" w:rsidRPr="00020619" w14:paraId="2A1C160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2B8867CD" w14:textId="77777777" w:rsidR="004A6FA4" w:rsidRPr="00020619" w:rsidRDefault="004A6FA4" w:rsidP="006D5D9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B02EBC8" w14:textId="77777777" w:rsidR="004A6FA4" w:rsidRPr="00020619" w:rsidRDefault="004A6FA4" w:rsidP="006D5D90">
            <w:pPr>
              <w:pStyle w:val="TAL"/>
            </w:pPr>
            <w:r w:rsidRPr="00020619">
              <w:t>40 ms</w:t>
            </w:r>
          </w:p>
        </w:tc>
      </w:tr>
      <w:tr w:rsidR="004A6FA4" w:rsidRPr="00020619" w14:paraId="34AB70AB"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284B646" w14:textId="77777777" w:rsidR="004A6FA4" w:rsidRPr="00020619" w:rsidRDefault="004A6FA4" w:rsidP="006D5D90">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8515EB8" w14:textId="77777777" w:rsidR="004A6FA4" w:rsidRPr="00020619" w:rsidRDefault="004A6FA4" w:rsidP="006D5D90">
            <w:pPr>
              <w:pStyle w:val="TAL"/>
            </w:pPr>
            <w:r w:rsidRPr="00020619">
              <w:t>1</w:t>
            </w:r>
          </w:p>
        </w:tc>
      </w:tr>
      <w:tr w:rsidR="004A6FA4" w:rsidRPr="00020619" w14:paraId="290694F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300E0FF6" w14:textId="77777777" w:rsidR="004A6FA4" w:rsidRPr="00020619" w:rsidRDefault="004A6FA4" w:rsidP="006D5D90">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68720EB" w14:textId="77777777" w:rsidR="004A6FA4" w:rsidRPr="00020619" w:rsidRDefault="004A6FA4" w:rsidP="006D5D90">
            <w:pPr>
              <w:pStyle w:val="TAL"/>
            </w:pPr>
            <w:r w:rsidRPr="00020619">
              <w:t>0</w:t>
            </w:r>
          </w:p>
        </w:tc>
      </w:tr>
      <w:tr w:rsidR="004A6FA4" w:rsidRPr="00020619" w14:paraId="19E0C53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C8D870B" w14:textId="77777777" w:rsidR="004A6FA4" w:rsidRPr="00020619" w:rsidRDefault="004A6FA4" w:rsidP="006D5D90">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C829D7E" w14:textId="77777777" w:rsidR="004A6FA4" w:rsidRPr="00020619" w:rsidRDefault="004A6FA4" w:rsidP="006D5D90">
            <w:pPr>
              <w:pStyle w:val="TAL"/>
            </w:pPr>
            <w:r>
              <w:t>8-11</w:t>
            </w:r>
          </w:p>
        </w:tc>
      </w:tr>
      <w:tr w:rsidR="004A6FA4" w:rsidRPr="00020619" w14:paraId="74F53C49"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EFA8BAC" w14:textId="77777777" w:rsidR="004A6FA4" w:rsidRPr="00020619" w:rsidRDefault="004A6FA4" w:rsidP="006D5D9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CD2445" w14:textId="77777777" w:rsidR="004A6FA4" w:rsidRPr="00020619" w:rsidRDefault="004A6FA4" w:rsidP="006D5D90">
            <w:pPr>
              <w:pStyle w:val="TAL"/>
            </w:pPr>
            <w:r w:rsidRPr="00020619">
              <w:t>0</w:t>
            </w:r>
          </w:p>
        </w:tc>
      </w:tr>
      <w:tr w:rsidR="004A6FA4" w:rsidRPr="00020619" w14:paraId="6CBFACC2"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tcPr>
          <w:p w14:paraId="7F16B8D2" w14:textId="77777777" w:rsidR="004A6FA4" w:rsidRPr="00020619" w:rsidRDefault="004A6FA4" w:rsidP="006D5D90">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5BD5DAE" w14:textId="77777777" w:rsidR="004A6FA4" w:rsidRPr="00020619" w:rsidRDefault="004A6FA4" w:rsidP="006D5D90">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4A6FA4" w:rsidRPr="00020619" w14:paraId="4BEBD874"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053726F" w14:textId="77777777" w:rsidR="004A6FA4" w:rsidRPr="00020619" w:rsidRDefault="004A6FA4" w:rsidP="006D5D90">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C59CBC9" w14:textId="77777777" w:rsidR="004A6FA4" w:rsidRPr="00020619" w:rsidRDefault="004A6FA4" w:rsidP="006D5D90">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4A6FA4" w:rsidRPr="00020619" w14:paraId="4AF8CEE2" w14:textId="77777777" w:rsidTr="006D5D9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1DBAC7D" w14:textId="77777777" w:rsidR="004A6FA4" w:rsidRPr="00020619" w:rsidRDefault="004A6FA4" w:rsidP="006D5D90">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537502CA" w14:textId="77777777" w:rsidR="004A6FA4" w:rsidRPr="00020619" w:rsidRDefault="004A6FA4" w:rsidP="006D5D90">
            <w:pPr>
              <w:pStyle w:val="TAN"/>
            </w:pPr>
            <w:r w:rsidRPr="00020619">
              <w:t>Note 2:</w:t>
            </w:r>
            <w:r w:rsidRPr="00020619">
              <w:tab/>
              <w:t>These values have been derived from other parameters for information purposes (as per TS 38.213 [3]). They are not settable parameters themselves.</w:t>
            </w:r>
          </w:p>
        </w:tc>
      </w:tr>
    </w:tbl>
    <w:p w14:paraId="4625833A" w14:textId="77777777" w:rsidR="004A6FA4" w:rsidRPr="00020619" w:rsidRDefault="004A6FA4" w:rsidP="004A6FA4">
      <w:pPr>
        <w:rPr>
          <w:rFonts w:eastAsia="MS Mincho"/>
        </w:rPr>
      </w:pPr>
    </w:p>
    <w:p w14:paraId="28281AB8" w14:textId="77777777" w:rsidR="004A6FA4" w:rsidRPr="00020619" w:rsidRDefault="004A6FA4" w:rsidP="004A6FA4">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2595C5BC" w14:textId="77777777" w:rsidR="004A6FA4" w:rsidRPr="00020619" w:rsidRDefault="004A6FA4" w:rsidP="004A6FA4">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A6FA4" w:rsidRPr="00020619" w14:paraId="1C0BF98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DCF7C4F" w14:textId="77777777" w:rsidR="004A6FA4" w:rsidRPr="00020619" w:rsidRDefault="004A6FA4" w:rsidP="006D5D90">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BE0D9B0" w14:textId="77777777" w:rsidR="004A6FA4" w:rsidRPr="00020619" w:rsidRDefault="004A6FA4" w:rsidP="006D5D90">
            <w:pPr>
              <w:pStyle w:val="TAH"/>
            </w:pPr>
            <w:r w:rsidRPr="00020619">
              <w:t>Values</w:t>
            </w:r>
          </w:p>
        </w:tc>
      </w:tr>
      <w:tr w:rsidR="004A6FA4" w:rsidRPr="00020619" w14:paraId="275103E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26F5EB2" w14:textId="77777777" w:rsidR="004A6FA4" w:rsidRPr="00020619" w:rsidRDefault="004A6FA4" w:rsidP="006D5D90">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90992C" w14:textId="77777777" w:rsidR="004A6FA4" w:rsidRPr="00020619" w:rsidRDefault="004A6FA4" w:rsidP="006D5D90">
            <w:pPr>
              <w:pStyle w:val="TAL"/>
            </w:pPr>
            <w:r w:rsidRPr="00020619">
              <w:t>100 MHz</w:t>
            </w:r>
          </w:p>
        </w:tc>
      </w:tr>
      <w:tr w:rsidR="004A6FA4" w:rsidRPr="00020619" w14:paraId="6B5FFDD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6A0F835E" w14:textId="77777777" w:rsidR="004A6FA4" w:rsidRPr="00020619" w:rsidRDefault="004A6FA4" w:rsidP="006D5D90">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702F8DCE" w14:textId="77777777" w:rsidR="004A6FA4" w:rsidRPr="00020619" w:rsidRDefault="004A6FA4" w:rsidP="006D5D90">
            <w:pPr>
              <w:pStyle w:val="TAL"/>
            </w:pPr>
            <w:r>
              <w:t>240</w:t>
            </w:r>
            <w:r w:rsidRPr="00020619">
              <w:t xml:space="preserve"> kHz</w:t>
            </w:r>
          </w:p>
        </w:tc>
      </w:tr>
      <w:tr w:rsidR="004A6FA4" w:rsidRPr="00020619" w14:paraId="3607269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C98F6A4" w14:textId="77777777" w:rsidR="004A6FA4" w:rsidRPr="00020619" w:rsidRDefault="004A6FA4" w:rsidP="006D5D9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33AE8F0" w14:textId="77777777" w:rsidR="004A6FA4" w:rsidRPr="00020619" w:rsidRDefault="004A6FA4" w:rsidP="006D5D90">
            <w:pPr>
              <w:pStyle w:val="TAL"/>
            </w:pPr>
            <w:r w:rsidRPr="00020619">
              <w:t>80 ms</w:t>
            </w:r>
          </w:p>
        </w:tc>
      </w:tr>
      <w:tr w:rsidR="004A6FA4" w:rsidRPr="00020619" w14:paraId="3997E57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4B603BCE" w14:textId="77777777" w:rsidR="004A6FA4" w:rsidRPr="00020619" w:rsidRDefault="004A6FA4" w:rsidP="006D5D90">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5E33C94" w14:textId="77777777" w:rsidR="004A6FA4" w:rsidRPr="00020619" w:rsidRDefault="004A6FA4" w:rsidP="006D5D90">
            <w:pPr>
              <w:pStyle w:val="TAL"/>
            </w:pPr>
            <w:r w:rsidRPr="00020619">
              <w:t>1</w:t>
            </w:r>
          </w:p>
        </w:tc>
      </w:tr>
      <w:tr w:rsidR="004A6FA4" w:rsidRPr="00020619" w14:paraId="512905E3"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349D434" w14:textId="77777777" w:rsidR="004A6FA4" w:rsidRPr="00020619" w:rsidRDefault="004A6FA4" w:rsidP="006D5D90">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25E928E" w14:textId="77777777" w:rsidR="004A6FA4" w:rsidRPr="00020619" w:rsidRDefault="004A6FA4" w:rsidP="006D5D90">
            <w:pPr>
              <w:pStyle w:val="TAL"/>
            </w:pPr>
            <w:r w:rsidRPr="00020619">
              <w:t>0</w:t>
            </w:r>
          </w:p>
        </w:tc>
      </w:tr>
      <w:tr w:rsidR="004A6FA4" w:rsidRPr="00020619" w14:paraId="08664726"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2DD3A710" w14:textId="77777777" w:rsidR="004A6FA4" w:rsidRPr="00020619" w:rsidRDefault="004A6FA4" w:rsidP="006D5D90">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BBCE33C" w14:textId="77777777" w:rsidR="004A6FA4" w:rsidRPr="00020619" w:rsidRDefault="004A6FA4" w:rsidP="006D5D90">
            <w:pPr>
              <w:pStyle w:val="TAL"/>
            </w:pPr>
            <w:r>
              <w:t>8-11</w:t>
            </w:r>
          </w:p>
        </w:tc>
      </w:tr>
      <w:tr w:rsidR="004A6FA4" w:rsidRPr="00020619" w14:paraId="1825C883"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6C421D1" w14:textId="77777777" w:rsidR="004A6FA4" w:rsidRPr="00020619" w:rsidRDefault="004A6FA4" w:rsidP="006D5D9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D5244CA" w14:textId="423B0130" w:rsidR="004A6FA4" w:rsidRPr="00020619" w:rsidRDefault="007251AD" w:rsidP="006D5D90">
            <w:pPr>
              <w:pStyle w:val="TAL"/>
            </w:pPr>
            <w:r>
              <w:t>0</w:t>
            </w:r>
          </w:p>
        </w:tc>
      </w:tr>
      <w:tr w:rsidR="004A6FA4" w:rsidRPr="00020619" w14:paraId="484916DE"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tcPr>
          <w:p w14:paraId="7C89F5DE" w14:textId="77777777" w:rsidR="004A6FA4" w:rsidRPr="00020619" w:rsidRDefault="004A6FA4" w:rsidP="006D5D90">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53AA5343" w14:textId="77777777" w:rsidR="004A6FA4" w:rsidRPr="00020619" w:rsidRDefault="004A6FA4" w:rsidP="006D5D90">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4A6FA4" w:rsidRPr="00020619" w14:paraId="31C14322"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36FF2135" w14:textId="77777777" w:rsidR="004A6FA4" w:rsidRPr="00020619" w:rsidRDefault="004A6FA4" w:rsidP="006D5D90">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4A9D0EE" w14:textId="77777777" w:rsidR="004A6FA4" w:rsidRPr="00020619" w:rsidRDefault="004A6FA4" w:rsidP="006D5D90">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4A6FA4" w:rsidRPr="00020619" w14:paraId="0B9597D6" w14:textId="77777777" w:rsidTr="006D5D9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E392ED0" w14:textId="77777777" w:rsidR="004A6FA4" w:rsidRPr="00020619" w:rsidRDefault="004A6FA4" w:rsidP="006D5D9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52C5DBFF" w14:textId="77777777" w:rsidR="004A6FA4" w:rsidRPr="00020619" w:rsidRDefault="004A6FA4" w:rsidP="006D5D90">
            <w:pPr>
              <w:pStyle w:val="TAN"/>
            </w:pPr>
            <w:r w:rsidRPr="00020619">
              <w:t>Note 2:</w:t>
            </w:r>
            <w:r w:rsidRPr="00020619">
              <w:tab/>
              <w:t>These values have been derived from other parameters for information purposes (as per TS 38.213 [3]). They are not settable parameters themselves.</w:t>
            </w:r>
          </w:p>
        </w:tc>
      </w:tr>
    </w:tbl>
    <w:p w14:paraId="64F672FC" w14:textId="77777777" w:rsidR="004A6FA4" w:rsidRDefault="004A6FA4" w:rsidP="003943C3">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5AA5BC07" w:rsidR="001268B4" w:rsidRPr="006F4D85" w:rsidRDefault="002C387C" w:rsidP="001268B4">
      <w:pPr>
        <w:pStyle w:val="TH"/>
        <w:rPr>
          <w:noProof/>
        </w:rPr>
      </w:pPr>
      <w:r>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6BCFAE2E" w14:textId="584A7610" w:rsidR="0079349E" w:rsidRPr="00CC4B4E" w:rsidRDefault="0079349E" w:rsidP="0079349E">
      <w:pPr>
        <w:pStyle w:val="Heading3"/>
        <w:rPr>
          <w:lang w:val="en-US"/>
        </w:rPr>
      </w:pPr>
      <w:r w:rsidRPr="00CC4B4E">
        <w:rPr>
          <w:lang w:val="en-US"/>
        </w:rPr>
        <w:t>A.3.11.</w:t>
      </w:r>
      <w:r>
        <w:rPr>
          <w:lang w:val="en-US"/>
        </w:rPr>
        <w:t>7</w:t>
      </w:r>
      <w:r w:rsidRPr="00CC4B4E">
        <w:rPr>
          <w:lang w:val="en-US"/>
        </w:rPr>
        <w:tab/>
      </w:r>
      <w:r w:rsidR="00896E88" w:rsidRPr="00CC4B4E">
        <w:rPr>
          <w:lang w:val="en-US"/>
        </w:rPr>
        <w:t xml:space="preserve">SMTC pattern </w:t>
      </w:r>
      <w:r w:rsidR="00896E88">
        <w:rPr>
          <w:lang w:val="en-US"/>
        </w:rPr>
        <w:t>7</w:t>
      </w:r>
      <w:r w:rsidR="00896E88" w:rsidRPr="00CC4B4E">
        <w:rPr>
          <w:lang w:val="en-US"/>
        </w:rPr>
        <w:t>: SMTC period = 20 ms with SMTC duration = 5 ms</w:t>
      </w:r>
    </w:p>
    <w:p w14:paraId="195A0A0F" w14:textId="0A5BED4C" w:rsidR="0079349E" w:rsidRPr="00CC4B4E" w:rsidRDefault="0079349E" w:rsidP="0079349E">
      <w:pPr>
        <w:pStyle w:val="TH"/>
        <w:rPr>
          <w:noProof/>
        </w:rPr>
      </w:pPr>
      <w:r w:rsidRPr="00CC4B4E">
        <w:t>Table A.3.11.</w:t>
      </w:r>
      <w:r>
        <w:t>7</w:t>
      </w:r>
      <w:r w:rsidRPr="00CC4B4E">
        <w:t xml:space="preserve">-1: </w:t>
      </w:r>
      <w:r w:rsidR="00896E88" w:rsidRPr="00CC4B4E">
        <w:t>SMTC.</w:t>
      </w:r>
      <w:r w:rsidR="00896E88">
        <w:t>7</w:t>
      </w:r>
      <w:r w:rsidR="00896E88" w:rsidRPr="00CC4B4E">
        <w:t xml:space="preserve">: SMTC </w:t>
      </w:r>
      <w:r w:rsidR="00896E88" w:rsidRPr="00CC4B4E">
        <w:rPr>
          <w:noProof/>
        </w:rPr>
        <w:t xml:space="preserve">Pattern </w:t>
      </w:r>
      <w:r w:rsidR="00896E88">
        <w:rPr>
          <w:noProof/>
        </w:rPr>
        <w:t>7</w:t>
      </w:r>
      <w:r w:rsidR="00896E88"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0D7C2AFA" w:rsidR="0079349E" w:rsidRDefault="0079349E" w:rsidP="00533BDC"/>
    <w:p w14:paraId="17A107C0" w14:textId="77777777" w:rsidR="00B76B17" w:rsidRPr="006F4D85" w:rsidRDefault="00B76B17" w:rsidP="00B76B17">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17B3025B" w14:textId="77777777" w:rsidR="00B76B17" w:rsidRPr="006F4D85" w:rsidRDefault="00B76B17" w:rsidP="00B76B17">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76B17" w:rsidRPr="006F4D85" w14:paraId="0953CBAB"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7777777" w:rsidR="00B76B17" w:rsidRPr="006F4D85" w:rsidRDefault="00B76B17" w:rsidP="0017131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6F4D85" w:rsidRDefault="00B76B17" w:rsidP="0017131F">
            <w:pPr>
              <w:pStyle w:val="TAH"/>
            </w:pPr>
            <w:r w:rsidRPr="006F4D85">
              <w:t>Values</w:t>
            </w:r>
          </w:p>
        </w:tc>
      </w:tr>
      <w:tr w:rsidR="00B76B17" w:rsidRPr="006F4D85" w14:paraId="54D8CE1F"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7777777" w:rsidR="00B76B17" w:rsidRPr="006F4D85" w:rsidRDefault="00B76B17" w:rsidP="0017131F">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77777777" w:rsidR="00B76B17" w:rsidRPr="006F4D85" w:rsidRDefault="00B76B17" w:rsidP="0017131F">
            <w:pPr>
              <w:pStyle w:val="TAL"/>
            </w:pPr>
            <w:r>
              <w:t>1</w:t>
            </w:r>
            <w:r w:rsidRPr="006F4D85">
              <w:t>0 ms</w:t>
            </w:r>
          </w:p>
        </w:tc>
      </w:tr>
      <w:tr w:rsidR="00B76B17" w:rsidRPr="006F4D85" w14:paraId="51DD2D50"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77777777" w:rsidR="00B76B17" w:rsidRPr="006F4D85" w:rsidRDefault="00B76B17" w:rsidP="0017131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77777777" w:rsidR="00B76B17" w:rsidRPr="006F4D85" w:rsidRDefault="00B76B17" w:rsidP="0017131F">
            <w:pPr>
              <w:pStyle w:val="TAL"/>
            </w:pPr>
            <w:r w:rsidRPr="006F4D85">
              <w:t>0 ms</w:t>
            </w:r>
          </w:p>
        </w:tc>
      </w:tr>
      <w:tr w:rsidR="00B76B17" w:rsidRPr="006F4D85" w14:paraId="0885EC11"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77777777" w:rsidR="00B76B17" w:rsidRPr="006F4D85" w:rsidRDefault="00B76B17" w:rsidP="0017131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77777777" w:rsidR="00B76B17" w:rsidRPr="006F4D85" w:rsidRDefault="00B76B17" w:rsidP="0017131F">
            <w:pPr>
              <w:pStyle w:val="TAL"/>
            </w:pPr>
            <w:r w:rsidRPr="006F4D85">
              <w:t>1 ms</w:t>
            </w:r>
          </w:p>
        </w:tc>
      </w:tr>
    </w:tbl>
    <w:p w14:paraId="02B14A44" w14:textId="77777777" w:rsidR="00B76B17" w:rsidRDefault="00B76B17" w:rsidP="00533BDC"/>
    <w:p w14:paraId="06823F35" w14:textId="77777777" w:rsidR="00B94ED6" w:rsidRDefault="00B94ED6" w:rsidP="00B94ED6">
      <w:pPr>
        <w:pStyle w:val="Heading3"/>
        <w:rPr>
          <w:lang w:val="en-US" w:eastAsia="en-GB"/>
        </w:rPr>
      </w:pPr>
      <w:bookmarkStart w:id="80" w:name="OLE_LINK22"/>
      <w:r>
        <w:rPr>
          <w:lang w:val="en-US"/>
        </w:rPr>
        <w:t>A.3.11.9</w:t>
      </w:r>
      <w:r>
        <w:rPr>
          <w:lang w:val="en-US"/>
        </w:rPr>
        <w:tab/>
        <w:t>SMTC pattern 9: SMTC period = 20 ms with SMTC duration = 1 ms</w:t>
      </w:r>
    </w:p>
    <w:p w14:paraId="4DBF943E" w14:textId="77777777" w:rsidR="00B94ED6" w:rsidRDefault="00B94ED6" w:rsidP="00B94ED6">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94ED6" w14:paraId="46DE4C1D" w14:textId="77777777" w:rsidTr="00AA570A">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77777777" w:rsidR="00B94ED6" w:rsidRDefault="00B94ED6" w:rsidP="00AA570A">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Default="00B94ED6" w:rsidP="00AA570A">
            <w:pPr>
              <w:pStyle w:val="TAH"/>
              <w:spacing w:line="252" w:lineRule="auto"/>
              <w:rPr>
                <w:lang w:eastAsia="zh-CN"/>
              </w:rPr>
            </w:pPr>
            <w:r>
              <w:rPr>
                <w:lang w:eastAsia="zh-CN"/>
              </w:rPr>
              <w:t>Values</w:t>
            </w:r>
          </w:p>
        </w:tc>
      </w:tr>
      <w:tr w:rsidR="00B94ED6" w14:paraId="347F934D" w14:textId="77777777" w:rsidTr="00AA570A">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77777777" w:rsidR="00B94ED6" w:rsidRDefault="00B94ED6" w:rsidP="00AA570A">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77777777" w:rsidR="00B94ED6" w:rsidRDefault="00B94ED6" w:rsidP="00AA570A">
            <w:pPr>
              <w:pStyle w:val="TAL"/>
              <w:spacing w:line="252" w:lineRule="auto"/>
              <w:rPr>
                <w:lang w:eastAsia="zh-CN"/>
              </w:rPr>
            </w:pPr>
            <w:r>
              <w:rPr>
                <w:lang w:eastAsia="zh-CN"/>
              </w:rPr>
              <w:t>20 ms</w:t>
            </w:r>
          </w:p>
        </w:tc>
      </w:tr>
      <w:tr w:rsidR="00B94ED6" w14:paraId="05E60662" w14:textId="77777777" w:rsidTr="00AA570A">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7777777" w:rsidR="00B94ED6" w:rsidRDefault="00B94ED6" w:rsidP="00AA570A">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77777777" w:rsidR="00B94ED6" w:rsidRDefault="00B94ED6" w:rsidP="00AA570A">
            <w:pPr>
              <w:pStyle w:val="TAL"/>
              <w:spacing w:line="252" w:lineRule="auto"/>
              <w:rPr>
                <w:lang w:eastAsia="zh-CN"/>
              </w:rPr>
            </w:pPr>
            <w:r>
              <w:rPr>
                <w:lang w:eastAsia="zh-CN"/>
              </w:rPr>
              <w:t>13 ms</w:t>
            </w:r>
          </w:p>
        </w:tc>
      </w:tr>
      <w:tr w:rsidR="00B94ED6" w14:paraId="35A6B177" w14:textId="77777777" w:rsidTr="00AA570A">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77777777" w:rsidR="00B94ED6" w:rsidRDefault="00B94ED6" w:rsidP="00AA570A">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77777777" w:rsidR="00B94ED6" w:rsidRDefault="00B94ED6" w:rsidP="00AA570A">
            <w:pPr>
              <w:pStyle w:val="TAL"/>
              <w:spacing w:line="252" w:lineRule="auto"/>
              <w:rPr>
                <w:lang w:eastAsia="zh-CN"/>
              </w:rPr>
            </w:pPr>
            <w:r>
              <w:rPr>
                <w:lang w:eastAsia="zh-CN"/>
              </w:rPr>
              <w:t>1 ms</w:t>
            </w:r>
          </w:p>
        </w:tc>
        <w:bookmarkEnd w:id="80"/>
      </w:tr>
    </w:tbl>
    <w:p w14:paraId="5D77CAC6" w14:textId="77777777" w:rsidR="00B94ED6" w:rsidRDefault="00B94ED6" w:rsidP="00533BDC"/>
    <w:p w14:paraId="7D4295B0" w14:textId="77777777" w:rsidR="00473583" w:rsidRDefault="00473583" w:rsidP="00473583">
      <w:pPr>
        <w:pStyle w:val="Heading2"/>
      </w:pPr>
      <w:r w:rsidRPr="006F4D85">
        <w:lastRenderedPageBreak/>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51F3831B" w:rsidR="00473583" w:rsidRPr="006F4D85" w:rsidRDefault="00B572DC" w:rsidP="00473583">
      <w:pPr>
        <w:pStyle w:val="TH"/>
        <w:rPr>
          <w:noProof/>
        </w:rPr>
      </w:pPr>
      <w:r w:rsidRPr="00020619">
        <w:t>Table A.3.11</w:t>
      </w:r>
      <w:r w:rsidR="00F51AD6">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57738A"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57738A" w:rsidRPr="00A90819" w:rsidRDefault="0057738A" w:rsidP="0057738A">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3767B9D1" w:rsidR="0057738A" w:rsidRPr="00A90819" w:rsidRDefault="0057738A" w:rsidP="0057738A">
            <w:pPr>
              <w:pStyle w:val="TAL"/>
            </w:pPr>
            <w:r w:rsidRPr="00020619">
              <w:t>80 ms</w:t>
            </w:r>
          </w:p>
        </w:tc>
      </w:tr>
      <w:tr w:rsidR="0057738A"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57738A" w:rsidRPr="006F4D85" w:rsidRDefault="0057738A" w:rsidP="0057738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66451E20" w:rsidR="0057738A" w:rsidRPr="006F4D85" w:rsidRDefault="0057738A" w:rsidP="0057738A">
            <w:pPr>
              <w:pStyle w:val="TAL"/>
            </w:pPr>
            <w:r w:rsidRPr="00913E8E">
              <w:t>0 ms</w:t>
            </w:r>
          </w:p>
        </w:tc>
      </w:tr>
      <w:tr w:rsidR="0057738A"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57738A" w:rsidRPr="006F4D85" w:rsidRDefault="0057738A" w:rsidP="0057738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390ECD0" w:rsidR="0057738A" w:rsidRPr="006F4D85" w:rsidRDefault="0057738A" w:rsidP="0057738A">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03AB3D0D" w:rsidR="00B572DC" w:rsidRPr="00020619" w:rsidRDefault="00B572DC" w:rsidP="00B572DC">
      <w:pPr>
        <w:pStyle w:val="TH"/>
        <w:rPr>
          <w:noProof/>
        </w:rPr>
      </w:pPr>
      <w:r w:rsidRPr="00020619">
        <w:t>Table A.3.11</w:t>
      </w:r>
      <w:r w:rsidR="00F51AD6">
        <w:t>A</w:t>
      </w:r>
      <w:r w:rsidRPr="00020619">
        <w:t>.</w:t>
      </w:r>
      <w:r w:rsidR="00F51AD6">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01342F45"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0FAEF369" w:rsidR="00B572DC" w:rsidRDefault="00B572DC" w:rsidP="00B572DC">
      <w:pPr>
        <w:rPr>
          <w:noProof/>
        </w:rPr>
      </w:pPr>
    </w:p>
    <w:p w14:paraId="00084A80" w14:textId="77777777" w:rsidR="00F51AD6" w:rsidRPr="006F4D85" w:rsidRDefault="00F51AD6" w:rsidP="00F51AD6">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591EBA02" w14:textId="77777777" w:rsidR="00F51AD6" w:rsidRPr="006F4D85" w:rsidRDefault="00F51AD6" w:rsidP="00F51AD6">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F51AD6" w:rsidRPr="006F4D85" w14:paraId="2755DCFB"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777777" w:rsidR="00F51AD6" w:rsidRPr="006F4D85" w:rsidRDefault="00F51AD6" w:rsidP="006D5D9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6F4D85" w:rsidRDefault="00F51AD6" w:rsidP="006D5D90">
            <w:pPr>
              <w:pStyle w:val="TAH"/>
            </w:pPr>
            <w:r w:rsidRPr="006F4D85">
              <w:t>Values</w:t>
            </w:r>
          </w:p>
        </w:tc>
      </w:tr>
      <w:tr w:rsidR="00F51AD6" w:rsidRPr="006F4D85" w14:paraId="2C829447"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77777777" w:rsidR="00F51AD6" w:rsidRPr="00A90819" w:rsidRDefault="00F51AD6" w:rsidP="006D5D90">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77777777" w:rsidR="00F51AD6" w:rsidRPr="00A90819" w:rsidRDefault="00F51AD6" w:rsidP="006D5D90">
            <w:pPr>
              <w:pStyle w:val="TAL"/>
            </w:pPr>
            <w:r w:rsidRPr="00020619">
              <w:t>80 ms</w:t>
            </w:r>
          </w:p>
        </w:tc>
      </w:tr>
      <w:tr w:rsidR="00F51AD6" w:rsidRPr="006F4D85" w14:paraId="43B22A85"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77777777" w:rsidR="00F51AD6" w:rsidRPr="006F4D85" w:rsidRDefault="00F51AD6" w:rsidP="006D5D9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232B43D8" w:rsidR="00F51AD6" w:rsidRPr="006F4D85" w:rsidRDefault="007251AD" w:rsidP="006D5D90">
            <w:pPr>
              <w:pStyle w:val="TAL"/>
            </w:pPr>
            <w:r>
              <w:t>0</w:t>
            </w:r>
            <w:r w:rsidRPr="00020619">
              <w:t xml:space="preserve"> ms</w:t>
            </w:r>
          </w:p>
        </w:tc>
      </w:tr>
      <w:tr w:rsidR="00F51AD6" w:rsidRPr="006F4D85" w14:paraId="501D4296"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77777777" w:rsidR="00F51AD6" w:rsidRPr="006F4D85" w:rsidRDefault="00F51AD6" w:rsidP="006D5D9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77777777" w:rsidR="00F51AD6" w:rsidRPr="006F4D85" w:rsidRDefault="00F51AD6" w:rsidP="006D5D90">
            <w:pPr>
              <w:pStyle w:val="TAL"/>
            </w:pPr>
            <w:r>
              <w:t>5</w:t>
            </w:r>
            <w:r w:rsidRPr="00020619">
              <w:t xml:space="preserve"> ms</w:t>
            </w:r>
          </w:p>
        </w:tc>
      </w:tr>
    </w:tbl>
    <w:p w14:paraId="0D904E09" w14:textId="77777777" w:rsidR="00F51AD6" w:rsidRDefault="00F51AD6" w:rsidP="00F51AD6">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lastRenderedPageBreak/>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lastRenderedPageBreak/>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4B0C93" w14:paraId="4D51CDFB" w14:textId="77777777" w:rsidTr="00947084">
        <w:trPr>
          <w:jc w:val="center"/>
        </w:trPr>
        <w:tc>
          <w:tcPr>
            <w:tcW w:w="1134" w:type="dxa"/>
          </w:tcPr>
          <w:p w14:paraId="2CA9A972" w14:textId="6F56D510" w:rsidR="004B0C93" w:rsidRPr="004F1645" w:rsidRDefault="004B0C93" w:rsidP="004B0C93">
            <w:pPr>
              <w:pStyle w:val="TAL"/>
            </w:pPr>
            <w:r w:rsidRPr="006357E5">
              <w:t>A.5.5.</w:t>
            </w:r>
            <w:r>
              <w:t>2</w:t>
            </w:r>
            <w:r w:rsidRPr="006357E5">
              <w:t>.</w:t>
            </w:r>
            <w:r>
              <w:t>9</w:t>
            </w:r>
          </w:p>
        </w:tc>
        <w:tc>
          <w:tcPr>
            <w:tcW w:w="6378" w:type="dxa"/>
          </w:tcPr>
          <w:p w14:paraId="03D63F94" w14:textId="7138B58E" w:rsidR="004B0C93" w:rsidRPr="004F1645" w:rsidRDefault="004B0C93" w:rsidP="004B0C93">
            <w:pPr>
              <w:pStyle w:val="TAL"/>
            </w:pPr>
            <w:r w:rsidRPr="006357E5">
              <w:t>E-UTRAN – NR FR2 interruptions during measurements on deactivated NR PSCell</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lastRenderedPageBreak/>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lastRenderedPageBreak/>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069739D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7291EB67"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6300BE82"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9B19F3">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9B19F3">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9B19F3">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2CF60491"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0024DFE4"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lastRenderedPageBreak/>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7" w:name="_Hlk5813084"/>
      <w:r w:rsidRPr="006F4D85">
        <w:rPr>
          <w:lang w:eastAsia="ja-JP"/>
        </w:rPr>
        <w:t>without change in direction</w:t>
      </w:r>
    </w:p>
    <w:bookmarkEnd w:id="9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44F632C8" w:rsidR="00AC6FB4" w:rsidRPr="006F4D85" w:rsidRDefault="001B6430"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C66828"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6F4D85" w:rsidRDefault="00C66828" w:rsidP="00C66828">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7B9DB4FD" w:rsidR="00C66828" w:rsidRPr="006F4D85" w:rsidRDefault="00C66828" w:rsidP="00C66828">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C66828" w:rsidRPr="006F4D85" w14:paraId="25EBB543" w14:textId="77777777" w:rsidTr="003429B0">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Default="00C66828" w:rsidP="00C66828">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3D628C3F" w:rsidR="00C66828" w:rsidRDefault="00C66828" w:rsidP="00C66828">
            <w:pPr>
              <w:pStyle w:val="TAC"/>
              <w:rPr>
                <w:szCs w:val="18"/>
                <w:lang w:eastAsia="zh-CN"/>
              </w:rPr>
            </w:pPr>
            <w:r w:rsidRPr="006F4D85">
              <w:t>30°, 60°, 90°, 120° and 150°</w:t>
            </w:r>
          </w:p>
        </w:tc>
      </w:tr>
      <w:tr w:rsidR="00C66828"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Default="00C66828" w:rsidP="00C66828">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Default="00C66828" w:rsidP="00C66828">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lastRenderedPageBreak/>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12B4E401"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CF3117">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3034F999"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CF3117">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7F66D731"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54A73759"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lastRenderedPageBreak/>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lastRenderedPageBreak/>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7777777" w:rsidR="001268B4" w:rsidRPr="006F4D85" w:rsidRDefault="001268B4" w:rsidP="00E8727D">
            <w:pPr>
              <w:pStyle w:val="TAL"/>
            </w:pPr>
            <w:r w:rsidRPr="006F4D85">
              <w:rPr>
                <w:rFonts w:eastAsia="MS Mincho"/>
              </w:rPr>
              <w:t>TCI.State.0</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0B" w14:textId="567387A9"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77777777" w:rsidR="001268B4" w:rsidRPr="006F4D85" w:rsidRDefault="001268B4" w:rsidP="0072699E">
            <w:pPr>
              <w:pStyle w:val="TAL"/>
            </w:pPr>
            <w:r w:rsidRPr="006F4D85">
              <w:rPr>
                <w:rFonts w:eastAsia="MS Mincho"/>
              </w:rPr>
              <w:t>TCI.State.1</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45" w14:textId="3B4DFF01"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77777777" w:rsidR="00EE2628" w:rsidRPr="006F4D85" w:rsidRDefault="00EE2628" w:rsidP="00EE2628">
      <w:pPr>
        <w:pStyle w:val="Heading3"/>
      </w:pPr>
      <w:r w:rsidRPr="006F4D85">
        <w:t xml:space="preserve"> 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lastRenderedPageBreak/>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77777777" w:rsidR="00B40AA9" w:rsidRPr="00890474" w:rsidRDefault="00B40AA9" w:rsidP="00B40AA9">
            <w:pPr>
              <w:pStyle w:val="TAC"/>
              <w:rPr>
                <w:rFonts w:cs="Arial"/>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77777777" w:rsidR="00B40AA9" w:rsidRPr="00890474" w:rsidRDefault="00B40AA9" w:rsidP="00B40AA9">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33CAD">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33CAD">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33CAD">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lastRenderedPageBreak/>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00"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0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01" w:name="OLE_LINK12"/>
            <w:r>
              <w:rPr>
                <w:rFonts w:ascii="Arial" w:hAnsi="Arial" w:cs="Arial"/>
                <w:sz w:val="18"/>
                <w:lang w:eastAsia="ja-JP"/>
              </w:rPr>
              <w:t>p</w:t>
            </w:r>
            <w:r w:rsidRPr="00C44725">
              <w:rPr>
                <w:rFonts w:ascii="Arial" w:hAnsi="Arial" w:cs="Arial"/>
                <w:sz w:val="18"/>
                <w:lang w:eastAsia="ja-JP"/>
              </w:rPr>
              <w:t>attern</w:t>
            </w:r>
            <w:bookmarkEnd w:id="10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2" w:name="OLE_LINK13"/>
            <w:r w:rsidRPr="002637C9">
              <w:rPr>
                <w:rFonts w:ascii="Arial" w:hAnsi="Arial" w:cs="Arial"/>
                <w:sz w:val="18"/>
                <w:lang w:eastAsia="zh-CN"/>
              </w:rPr>
              <w:t>s0</w:t>
            </w:r>
            <w:bookmarkEnd w:id="10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DE3352">
      <w:pPr>
        <w:keepNext/>
        <w:keepLines/>
        <w:spacing w:before="60"/>
        <w:jc w:val="center"/>
        <w:rPr>
          <w:rFonts w:ascii="Arial" w:hAnsi="Arial"/>
          <w:b/>
        </w:rPr>
      </w:pPr>
    </w:p>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ayout w:type="fixed"/>
        <w:tblLook w:val="04A0" w:firstRow="1" w:lastRow="0" w:firstColumn="1" w:lastColumn="0" w:noHBand="0" w:noVBand="1"/>
      </w:tblPr>
      <w:tblGrid>
        <w:gridCol w:w="2642"/>
        <w:gridCol w:w="1322"/>
        <w:gridCol w:w="1164"/>
        <w:gridCol w:w="1289"/>
        <w:gridCol w:w="1213"/>
        <w:gridCol w:w="1720"/>
      </w:tblGrid>
      <w:tr w:rsidR="00682B11" w14:paraId="0F5674C1" w14:textId="77777777" w:rsidTr="00682B11">
        <w:trPr>
          <w:trHeight w:val="362"/>
          <w:jc w:val="center"/>
        </w:trPr>
        <w:tc>
          <w:tcPr>
            <w:tcW w:w="2642" w:type="dxa"/>
          </w:tcPr>
          <w:p w14:paraId="334B6892" w14:textId="77777777" w:rsidR="00682B11" w:rsidRDefault="00682B11" w:rsidP="00517F48">
            <w:pPr>
              <w:pStyle w:val="TAH"/>
            </w:pPr>
          </w:p>
        </w:tc>
        <w:tc>
          <w:tcPr>
            <w:tcW w:w="1322" w:type="dxa"/>
          </w:tcPr>
          <w:p w14:paraId="6EF78426" w14:textId="77777777" w:rsidR="00682B11" w:rsidRDefault="00682B11" w:rsidP="00517F48">
            <w:pPr>
              <w:pStyle w:val="TAH"/>
              <w:rPr>
                <w:lang w:eastAsia="zh-CN"/>
              </w:rPr>
            </w:pPr>
            <w:r>
              <w:rPr>
                <w:rFonts w:hint="eastAsia"/>
                <w:lang w:eastAsia="zh-CN"/>
              </w:rPr>
              <w:t>S</w:t>
            </w:r>
            <w:r>
              <w:rPr>
                <w:lang w:eastAsia="zh-CN"/>
              </w:rPr>
              <w:t>RS.1 TDD</w:t>
            </w:r>
          </w:p>
        </w:tc>
        <w:tc>
          <w:tcPr>
            <w:tcW w:w="1164" w:type="dxa"/>
          </w:tcPr>
          <w:p w14:paraId="2A41AFF4" w14:textId="5656FE11" w:rsidR="00682B11" w:rsidRDefault="00682B11" w:rsidP="00517F48">
            <w:pPr>
              <w:pStyle w:val="TAH"/>
              <w:rPr>
                <w:lang w:eastAsia="zh-CN"/>
              </w:rPr>
            </w:pPr>
            <w:r w:rsidRPr="00285BB0">
              <w:t>SRS.</w:t>
            </w:r>
            <w:r>
              <w:t>4</w:t>
            </w:r>
            <w:r w:rsidRPr="00285BB0">
              <w:t xml:space="preserve"> TDD</w:t>
            </w:r>
          </w:p>
        </w:tc>
        <w:tc>
          <w:tcPr>
            <w:tcW w:w="1289" w:type="dxa"/>
          </w:tcPr>
          <w:p w14:paraId="77A0127E" w14:textId="7EB96AC3" w:rsidR="00682B11" w:rsidRPr="007E1592" w:rsidRDefault="00682B11" w:rsidP="00517F48">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092B7BF" w:rsidR="00682B11" w:rsidRDefault="00682B11" w:rsidP="00517F48">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682B11" w:rsidRDefault="00682B11" w:rsidP="00517F48">
            <w:pPr>
              <w:pStyle w:val="TAH"/>
              <w:rPr>
                <w:lang w:eastAsia="zh-CN"/>
              </w:rPr>
            </w:pPr>
          </w:p>
        </w:tc>
      </w:tr>
      <w:tr w:rsidR="00682B11" w14:paraId="1A3C5138" w14:textId="77777777" w:rsidTr="00682B11">
        <w:trPr>
          <w:trHeight w:val="362"/>
          <w:jc w:val="center"/>
        </w:trPr>
        <w:tc>
          <w:tcPr>
            <w:tcW w:w="2642" w:type="dxa"/>
          </w:tcPr>
          <w:p w14:paraId="02C9C551" w14:textId="77777777" w:rsidR="00682B11" w:rsidRDefault="00682B11" w:rsidP="00517F48">
            <w:pPr>
              <w:pStyle w:val="TAH"/>
              <w:rPr>
                <w:lang w:val="en-US"/>
              </w:rPr>
            </w:pPr>
            <w:r>
              <w:t>Field</w:t>
            </w:r>
          </w:p>
        </w:tc>
        <w:tc>
          <w:tcPr>
            <w:tcW w:w="1322" w:type="dxa"/>
          </w:tcPr>
          <w:p w14:paraId="11A3668E" w14:textId="77777777" w:rsidR="00682B11" w:rsidRDefault="00682B11" w:rsidP="00517F48">
            <w:pPr>
              <w:pStyle w:val="TAH"/>
              <w:rPr>
                <w:lang w:val="en-US"/>
              </w:rPr>
            </w:pPr>
            <w:r>
              <w:t>Value</w:t>
            </w:r>
          </w:p>
        </w:tc>
        <w:tc>
          <w:tcPr>
            <w:tcW w:w="1164" w:type="dxa"/>
          </w:tcPr>
          <w:p w14:paraId="0E0A2F91" w14:textId="77777777" w:rsidR="00682B11" w:rsidRDefault="00682B11" w:rsidP="00517F48">
            <w:pPr>
              <w:pStyle w:val="TAH"/>
              <w:rPr>
                <w:lang w:val="en-US" w:eastAsia="zh-CN"/>
              </w:rPr>
            </w:pPr>
          </w:p>
        </w:tc>
        <w:tc>
          <w:tcPr>
            <w:tcW w:w="1289" w:type="dxa"/>
          </w:tcPr>
          <w:p w14:paraId="3A1F3C64" w14:textId="3507F9E2" w:rsidR="00682B11" w:rsidRDefault="00682B11" w:rsidP="00517F48">
            <w:pPr>
              <w:pStyle w:val="TAH"/>
              <w:rPr>
                <w:lang w:val="en-US" w:eastAsia="zh-CN"/>
              </w:rPr>
            </w:pPr>
          </w:p>
        </w:tc>
        <w:tc>
          <w:tcPr>
            <w:tcW w:w="1213" w:type="dxa"/>
          </w:tcPr>
          <w:p w14:paraId="40A02FB5" w14:textId="52F2727E" w:rsidR="00682B11" w:rsidRDefault="00682B11" w:rsidP="00517F48">
            <w:pPr>
              <w:pStyle w:val="TAH"/>
              <w:rPr>
                <w:lang w:val="en-US" w:eastAsia="zh-CN"/>
              </w:rPr>
            </w:pPr>
          </w:p>
        </w:tc>
        <w:tc>
          <w:tcPr>
            <w:tcW w:w="1720" w:type="dxa"/>
          </w:tcPr>
          <w:p w14:paraId="44A21CEC" w14:textId="363CDDD1" w:rsidR="00682B11" w:rsidRDefault="00682B11" w:rsidP="00517F48">
            <w:pPr>
              <w:pStyle w:val="TAH"/>
              <w:rPr>
                <w:lang w:val="en-US" w:eastAsia="zh-CN"/>
              </w:rPr>
            </w:pPr>
            <w:r>
              <w:rPr>
                <w:lang w:val="en-US" w:eastAsia="zh-CN"/>
              </w:rPr>
              <w:t>Comment</w:t>
            </w:r>
          </w:p>
        </w:tc>
      </w:tr>
      <w:tr w:rsidR="00682B11" w14:paraId="03A3A14F" w14:textId="77777777" w:rsidTr="00682B11">
        <w:trPr>
          <w:trHeight w:val="338"/>
          <w:jc w:val="center"/>
        </w:trPr>
        <w:tc>
          <w:tcPr>
            <w:tcW w:w="2642" w:type="dxa"/>
          </w:tcPr>
          <w:p w14:paraId="17048FC3" w14:textId="77777777" w:rsidR="00682B11" w:rsidRDefault="00682B11" w:rsidP="00682B11">
            <w:pPr>
              <w:pStyle w:val="TAL"/>
            </w:pPr>
            <w:r>
              <w:t>c-SRS</w:t>
            </w:r>
          </w:p>
        </w:tc>
        <w:tc>
          <w:tcPr>
            <w:tcW w:w="1322" w:type="dxa"/>
          </w:tcPr>
          <w:p w14:paraId="250BEB15" w14:textId="77777777" w:rsidR="00682B11" w:rsidRDefault="00682B11" w:rsidP="00682B11">
            <w:pPr>
              <w:pStyle w:val="TAL"/>
              <w:rPr>
                <w:lang w:eastAsia="zh-CN"/>
              </w:rPr>
            </w:pPr>
            <w:r>
              <w:rPr>
                <w:rFonts w:hint="eastAsia"/>
                <w:lang w:eastAsia="zh-CN"/>
              </w:rPr>
              <w:t>1</w:t>
            </w:r>
            <w:r>
              <w:rPr>
                <w:lang w:eastAsia="zh-CN"/>
              </w:rPr>
              <w:t>2</w:t>
            </w:r>
          </w:p>
        </w:tc>
        <w:tc>
          <w:tcPr>
            <w:tcW w:w="1164" w:type="dxa"/>
          </w:tcPr>
          <w:p w14:paraId="2F6F3D45" w14:textId="683277E6" w:rsidR="00682B11" w:rsidRPr="00E10620" w:rsidRDefault="00682B11" w:rsidP="00682B11">
            <w:pPr>
              <w:pStyle w:val="TAL"/>
              <w:rPr>
                <w:lang w:eastAsia="zh-CN"/>
              </w:rPr>
            </w:pPr>
            <w:r w:rsidRPr="00285BB0">
              <w:t>12</w:t>
            </w:r>
          </w:p>
        </w:tc>
        <w:tc>
          <w:tcPr>
            <w:tcW w:w="1289" w:type="dxa"/>
          </w:tcPr>
          <w:p w14:paraId="0BCEBCE9" w14:textId="37CF86B2" w:rsidR="00682B11" w:rsidRPr="007E1592" w:rsidRDefault="00682B11" w:rsidP="00682B11">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5B5CA264" w:rsidR="00682B11" w:rsidRDefault="00682B11" w:rsidP="00682B11">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682B11" w:rsidRDefault="00682B11" w:rsidP="00682B11">
            <w:pPr>
              <w:pStyle w:val="TAL"/>
            </w:pPr>
          </w:p>
        </w:tc>
      </w:tr>
      <w:tr w:rsidR="00682B11" w14:paraId="7C3C7F67" w14:textId="77777777" w:rsidTr="00682B11">
        <w:trPr>
          <w:trHeight w:val="338"/>
          <w:jc w:val="center"/>
        </w:trPr>
        <w:tc>
          <w:tcPr>
            <w:tcW w:w="2642" w:type="dxa"/>
          </w:tcPr>
          <w:p w14:paraId="37701004" w14:textId="77777777" w:rsidR="00682B11" w:rsidRDefault="00682B11" w:rsidP="00682B11">
            <w:pPr>
              <w:pStyle w:val="TAL"/>
            </w:pPr>
            <w:r>
              <w:t>b-SRS</w:t>
            </w:r>
          </w:p>
        </w:tc>
        <w:tc>
          <w:tcPr>
            <w:tcW w:w="1322" w:type="dxa"/>
          </w:tcPr>
          <w:p w14:paraId="61234BC2" w14:textId="77777777" w:rsidR="00682B11" w:rsidRDefault="00682B11" w:rsidP="00682B11">
            <w:pPr>
              <w:pStyle w:val="TAL"/>
              <w:rPr>
                <w:lang w:eastAsia="zh-CN"/>
              </w:rPr>
            </w:pPr>
            <w:r>
              <w:rPr>
                <w:rFonts w:hint="eastAsia"/>
                <w:lang w:eastAsia="zh-CN"/>
              </w:rPr>
              <w:t>0</w:t>
            </w:r>
          </w:p>
        </w:tc>
        <w:tc>
          <w:tcPr>
            <w:tcW w:w="1164" w:type="dxa"/>
          </w:tcPr>
          <w:p w14:paraId="4555685E" w14:textId="732E9382" w:rsidR="00682B11" w:rsidRDefault="00682B11" w:rsidP="00682B11">
            <w:pPr>
              <w:pStyle w:val="TAL"/>
              <w:rPr>
                <w:lang w:eastAsia="zh-CN"/>
              </w:rPr>
            </w:pPr>
            <w:r w:rsidRPr="00285BB0">
              <w:t>0</w:t>
            </w:r>
          </w:p>
        </w:tc>
        <w:tc>
          <w:tcPr>
            <w:tcW w:w="1289" w:type="dxa"/>
          </w:tcPr>
          <w:p w14:paraId="3503EF0D" w14:textId="598E5B67" w:rsidR="00682B11" w:rsidRPr="007E1592" w:rsidRDefault="00682B11" w:rsidP="00682B11">
            <w:pPr>
              <w:pStyle w:val="TAL"/>
              <w:rPr>
                <w:lang w:eastAsia="zh-CN"/>
              </w:rPr>
            </w:pPr>
            <w:r>
              <w:rPr>
                <w:lang w:eastAsia="zh-CN"/>
              </w:rPr>
              <w:t>0</w:t>
            </w:r>
          </w:p>
        </w:tc>
        <w:tc>
          <w:tcPr>
            <w:tcW w:w="1213" w:type="dxa"/>
          </w:tcPr>
          <w:p w14:paraId="0F81FC9C" w14:textId="1531DD4F" w:rsidR="00682B11" w:rsidRDefault="00682B11" w:rsidP="00682B11">
            <w:pPr>
              <w:pStyle w:val="TAL"/>
            </w:pPr>
            <w:r w:rsidRPr="007E1592">
              <w:rPr>
                <w:rFonts w:hint="eastAsia"/>
                <w:lang w:eastAsia="zh-CN"/>
              </w:rPr>
              <w:t>n</w:t>
            </w:r>
            <w:r w:rsidRPr="007E1592">
              <w:rPr>
                <w:lang w:eastAsia="zh-CN"/>
              </w:rPr>
              <w:t>.a.</w:t>
            </w:r>
          </w:p>
        </w:tc>
        <w:tc>
          <w:tcPr>
            <w:tcW w:w="1720" w:type="dxa"/>
          </w:tcPr>
          <w:p w14:paraId="221E374E" w14:textId="18D6DDC1" w:rsidR="00682B11" w:rsidRDefault="00682B11" w:rsidP="00682B11">
            <w:pPr>
              <w:pStyle w:val="TAL"/>
            </w:pPr>
          </w:p>
        </w:tc>
      </w:tr>
      <w:tr w:rsidR="00682B11" w14:paraId="4B57C5EA" w14:textId="77777777" w:rsidTr="00682B11">
        <w:trPr>
          <w:trHeight w:val="338"/>
          <w:jc w:val="center"/>
        </w:trPr>
        <w:tc>
          <w:tcPr>
            <w:tcW w:w="2642" w:type="dxa"/>
          </w:tcPr>
          <w:p w14:paraId="37F08AFA" w14:textId="77777777" w:rsidR="00682B11" w:rsidRDefault="00682B11" w:rsidP="00682B11">
            <w:pPr>
              <w:pStyle w:val="TAL"/>
            </w:pPr>
            <w:r>
              <w:t>b-hop</w:t>
            </w:r>
          </w:p>
        </w:tc>
        <w:tc>
          <w:tcPr>
            <w:tcW w:w="1322" w:type="dxa"/>
          </w:tcPr>
          <w:p w14:paraId="22107CB4" w14:textId="77777777" w:rsidR="00682B11" w:rsidRDefault="00682B11" w:rsidP="00682B11">
            <w:pPr>
              <w:pStyle w:val="TAL"/>
              <w:rPr>
                <w:lang w:eastAsia="zh-CN"/>
              </w:rPr>
            </w:pPr>
            <w:r>
              <w:rPr>
                <w:rFonts w:hint="eastAsia"/>
                <w:lang w:eastAsia="zh-CN"/>
              </w:rPr>
              <w:t>0</w:t>
            </w:r>
          </w:p>
        </w:tc>
        <w:tc>
          <w:tcPr>
            <w:tcW w:w="1164" w:type="dxa"/>
          </w:tcPr>
          <w:p w14:paraId="08608131" w14:textId="5CDDE413" w:rsidR="00682B11" w:rsidRDefault="00682B11" w:rsidP="00682B11">
            <w:pPr>
              <w:pStyle w:val="TAL"/>
              <w:rPr>
                <w:lang w:eastAsia="zh-CN"/>
              </w:rPr>
            </w:pPr>
            <w:r w:rsidRPr="00285BB0">
              <w:t>0</w:t>
            </w:r>
          </w:p>
        </w:tc>
        <w:tc>
          <w:tcPr>
            <w:tcW w:w="1289" w:type="dxa"/>
          </w:tcPr>
          <w:p w14:paraId="76A27388" w14:textId="7891B1D7" w:rsidR="00682B11" w:rsidRPr="007E1592" w:rsidRDefault="00682B11" w:rsidP="00682B11">
            <w:pPr>
              <w:pStyle w:val="TAL"/>
              <w:rPr>
                <w:lang w:eastAsia="zh-CN"/>
              </w:rPr>
            </w:pPr>
            <w:r>
              <w:rPr>
                <w:lang w:eastAsia="zh-CN"/>
              </w:rPr>
              <w:t>0</w:t>
            </w:r>
          </w:p>
        </w:tc>
        <w:tc>
          <w:tcPr>
            <w:tcW w:w="1213" w:type="dxa"/>
          </w:tcPr>
          <w:p w14:paraId="7AA81ED1" w14:textId="72F686E8" w:rsidR="00682B11" w:rsidRDefault="00682B11" w:rsidP="00682B11">
            <w:pPr>
              <w:pStyle w:val="TAL"/>
            </w:pPr>
            <w:r w:rsidRPr="007E1592">
              <w:rPr>
                <w:rFonts w:hint="eastAsia"/>
                <w:lang w:eastAsia="zh-CN"/>
              </w:rPr>
              <w:t>n</w:t>
            </w:r>
            <w:r w:rsidRPr="007E1592">
              <w:rPr>
                <w:lang w:eastAsia="zh-CN"/>
              </w:rPr>
              <w:t>.a.</w:t>
            </w:r>
          </w:p>
        </w:tc>
        <w:tc>
          <w:tcPr>
            <w:tcW w:w="1720" w:type="dxa"/>
          </w:tcPr>
          <w:p w14:paraId="6D8CBDBC" w14:textId="2DFA8089" w:rsidR="00682B11" w:rsidRDefault="00682B11" w:rsidP="00682B11">
            <w:pPr>
              <w:pStyle w:val="TAL"/>
            </w:pPr>
            <w:r>
              <w:t>Frequency hopping is disabled </w:t>
            </w:r>
          </w:p>
        </w:tc>
      </w:tr>
      <w:tr w:rsidR="00682B11" w14:paraId="0A8D7B28" w14:textId="77777777" w:rsidTr="00682B11">
        <w:trPr>
          <w:trHeight w:val="154"/>
          <w:jc w:val="center"/>
        </w:trPr>
        <w:tc>
          <w:tcPr>
            <w:tcW w:w="2642" w:type="dxa"/>
          </w:tcPr>
          <w:p w14:paraId="01507C27" w14:textId="77777777" w:rsidR="00682B11" w:rsidRDefault="00682B11" w:rsidP="00682B11">
            <w:pPr>
              <w:pStyle w:val="TAL"/>
              <w:rPr>
                <w:lang w:val="en-US"/>
              </w:rPr>
            </w:pPr>
            <w:r>
              <w:t>groupOrSequenceHopping</w:t>
            </w:r>
          </w:p>
        </w:tc>
        <w:tc>
          <w:tcPr>
            <w:tcW w:w="1322" w:type="dxa"/>
          </w:tcPr>
          <w:p w14:paraId="07B784FE" w14:textId="77777777" w:rsidR="00682B11" w:rsidRDefault="00682B11" w:rsidP="00682B11">
            <w:pPr>
              <w:pStyle w:val="TAL"/>
              <w:rPr>
                <w:lang w:val="en-US"/>
              </w:rPr>
            </w:pPr>
            <w:r>
              <w:t>neither</w:t>
            </w:r>
          </w:p>
        </w:tc>
        <w:tc>
          <w:tcPr>
            <w:tcW w:w="1164" w:type="dxa"/>
          </w:tcPr>
          <w:p w14:paraId="7BD8CAE9" w14:textId="4783A4DD" w:rsidR="00682B11" w:rsidRPr="00E10620" w:rsidRDefault="00682B11" w:rsidP="00682B11">
            <w:pPr>
              <w:pStyle w:val="TAL"/>
            </w:pPr>
            <w:r w:rsidRPr="00285BB0">
              <w:t>neither</w:t>
            </w:r>
          </w:p>
        </w:tc>
        <w:tc>
          <w:tcPr>
            <w:tcW w:w="1289" w:type="dxa"/>
          </w:tcPr>
          <w:p w14:paraId="4846A6A6" w14:textId="7948E07B" w:rsidR="00682B11" w:rsidRPr="007E1592" w:rsidRDefault="00682B11" w:rsidP="00682B11">
            <w:pPr>
              <w:pStyle w:val="TAL"/>
            </w:pPr>
            <w:r w:rsidRPr="00E10620">
              <w:t>neither</w:t>
            </w:r>
          </w:p>
        </w:tc>
        <w:tc>
          <w:tcPr>
            <w:tcW w:w="1213" w:type="dxa"/>
          </w:tcPr>
          <w:p w14:paraId="5D2F53B7" w14:textId="51370EFB" w:rsidR="00682B11" w:rsidRDefault="00682B11" w:rsidP="00682B11">
            <w:pPr>
              <w:pStyle w:val="TAL"/>
            </w:pPr>
            <w:r w:rsidRPr="007E1592">
              <w:t>neither</w:t>
            </w:r>
          </w:p>
        </w:tc>
        <w:tc>
          <w:tcPr>
            <w:tcW w:w="1720" w:type="dxa"/>
          </w:tcPr>
          <w:p w14:paraId="2675A6D2" w14:textId="7160B74D" w:rsidR="00682B11" w:rsidRDefault="00682B11" w:rsidP="00682B11">
            <w:pPr>
              <w:pStyle w:val="TAL"/>
              <w:rPr>
                <w:lang w:val="en-US"/>
              </w:rPr>
            </w:pPr>
            <w:r>
              <w:t>No group or sequence hopping</w:t>
            </w:r>
          </w:p>
        </w:tc>
      </w:tr>
      <w:tr w:rsidR="00682B11" w14:paraId="1EF393FA" w14:textId="77777777" w:rsidTr="00682B11">
        <w:trPr>
          <w:trHeight w:val="338"/>
          <w:jc w:val="center"/>
        </w:trPr>
        <w:tc>
          <w:tcPr>
            <w:tcW w:w="2642" w:type="dxa"/>
          </w:tcPr>
          <w:p w14:paraId="70BA537B" w14:textId="77777777" w:rsidR="00682B11" w:rsidRDefault="00682B11" w:rsidP="00682B11">
            <w:pPr>
              <w:pStyle w:val="TAL"/>
              <w:rPr>
                <w:lang w:val="en-US"/>
              </w:rPr>
            </w:pPr>
            <w:r>
              <w:t>freqDomainPosition</w:t>
            </w:r>
          </w:p>
        </w:tc>
        <w:tc>
          <w:tcPr>
            <w:tcW w:w="1322" w:type="dxa"/>
          </w:tcPr>
          <w:p w14:paraId="372182BE" w14:textId="77777777" w:rsidR="00682B11" w:rsidRDefault="00682B11" w:rsidP="00682B11">
            <w:pPr>
              <w:pStyle w:val="TAL"/>
              <w:rPr>
                <w:lang w:val="en-US"/>
              </w:rPr>
            </w:pPr>
            <w:r>
              <w:t>0</w:t>
            </w:r>
          </w:p>
        </w:tc>
        <w:tc>
          <w:tcPr>
            <w:tcW w:w="1164" w:type="dxa"/>
          </w:tcPr>
          <w:p w14:paraId="199B67B8" w14:textId="205884B5" w:rsidR="00682B11" w:rsidRPr="00E10620" w:rsidRDefault="00682B11" w:rsidP="00682B11">
            <w:pPr>
              <w:pStyle w:val="TAL"/>
              <w:rPr>
                <w:lang w:eastAsia="zh-CN"/>
              </w:rPr>
            </w:pPr>
            <w:r w:rsidRPr="00285BB0">
              <w:t>0</w:t>
            </w:r>
          </w:p>
        </w:tc>
        <w:tc>
          <w:tcPr>
            <w:tcW w:w="1289" w:type="dxa"/>
          </w:tcPr>
          <w:p w14:paraId="52E22B31" w14:textId="46ED5324" w:rsidR="00682B11" w:rsidRPr="007E1592" w:rsidRDefault="00682B11" w:rsidP="00682B11">
            <w:pPr>
              <w:pStyle w:val="TAL"/>
              <w:rPr>
                <w:lang w:eastAsia="zh-CN"/>
              </w:rPr>
            </w:pPr>
            <w:r w:rsidRPr="00E10620">
              <w:rPr>
                <w:rFonts w:hint="eastAsia"/>
                <w:lang w:eastAsia="zh-CN"/>
              </w:rPr>
              <w:t>0</w:t>
            </w:r>
          </w:p>
        </w:tc>
        <w:tc>
          <w:tcPr>
            <w:tcW w:w="1213" w:type="dxa"/>
          </w:tcPr>
          <w:p w14:paraId="7D7BF2B4" w14:textId="5974049F" w:rsidR="00682B11" w:rsidRDefault="00682B11" w:rsidP="00682B11">
            <w:pPr>
              <w:pStyle w:val="TAL"/>
            </w:pPr>
            <w:r w:rsidRPr="007E1592">
              <w:rPr>
                <w:rFonts w:hint="eastAsia"/>
                <w:lang w:eastAsia="zh-CN"/>
              </w:rPr>
              <w:t>0</w:t>
            </w:r>
          </w:p>
        </w:tc>
        <w:tc>
          <w:tcPr>
            <w:tcW w:w="1720" w:type="dxa"/>
          </w:tcPr>
          <w:p w14:paraId="1BA18838" w14:textId="0D9294F1" w:rsidR="00682B11" w:rsidRDefault="00682B11" w:rsidP="00682B11">
            <w:pPr>
              <w:pStyle w:val="TAL"/>
              <w:rPr>
                <w:lang w:val="en-US"/>
              </w:rPr>
            </w:pPr>
            <w:r>
              <w:t>Frequency domain position of SRS</w:t>
            </w:r>
          </w:p>
        </w:tc>
      </w:tr>
      <w:tr w:rsidR="00682B11" w14:paraId="67CF80DD" w14:textId="77777777" w:rsidTr="00682B11">
        <w:trPr>
          <w:trHeight w:val="219"/>
          <w:jc w:val="center"/>
        </w:trPr>
        <w:tc>
          <w:tcPr>
            <w:tcW w:w="2642" w:type="dxa"/>
          </w:tcPr>
          <w:p w14:paraId="0180AA2D" w14:textId="77777777" w:rsidR="00682B11" w:rsidRDefault="00682B11" w:rsidP="00682B11">
            <w:pPr>
              <w:pStyle w:val="TAL"/>
              <w:rPr>
                <w:lang w:val="en-US"/>
              </w:rPr>
            </w:pPr>
            <w:r>
              <w:t>freqDomainShift</w:t>
            </w:r>
          </w:p>
        </w:tc>
        <w:tc>
          <w:tcPr>
            <w:tcW w:w="1322" w:type="dxa"/>
          </w:tcPr>
          <w:p w14:paraId="400D3758" w14:textId="77777777" w:rsidR="00682B11" w:rsidRDefault="00682B11" w:rsidP="00682B11">
            <w:pPr>
              <w:pStyle w:val="TAL"/>
              <w:rPr>
                <w:lang w:val="en-US"/>
              </w:rPr>
            </w:pPr>
            <w:r>
              <w:t>0</w:t>
            </w:r>
          </w:p>
        </w:tc>
        <w:tc>
          <w:tcPr>
            <w:tcW w:w="1164" w:type="dxa"/>
          </w:tcPr>
          <w:p w14:paraId="2304FEC3" w14:textId="7EE7E619" w:rsidR="00682B11" w:rsidRPr="00E10620" w:rsidRDefault="00682B11" w:rsidP="00682B11">
            <w:pPr>
              <w:pStyle w:val="TAL"/>
              <w:rPr>
                <w:lang w:eastAsia="zh-CN"/>
              </w:rPr>
            </w:pPr>
            <w:r w:rsidRPr="00285BB0">
              <w:t>0</w:t>
            </w:r>
          </w:p>
        </w:tc>
        <w:tc>
          <w:tcPr>
            <w:tcW w:w="1289" w:type="dxa"/>
          </w:tcPr>
          <w:p w14:paraId="134A92CC" w14:textId="79E6B6F0" w:rsidR="00682B11" w:rsidRPr="007E1592" w:rsidRDefault="00682B11" w:rsidP="00682B11">
            <w:pPr>
              <w:pStyle w:val="TAL"/>
              <w:rPr>
                <w:lang w:eastAsia="zh-CN"/>
              </w:rPr>
            </w:pPr>
            <w:r w:rsidRPr="00E10620">
              <w:rPr>
                <w:rFonts w:hint="eastAsia"/>
                <w:lang w:eastAsia="zh-CN"/>
              </w:rPr>
              <w:t>0</w:t>
            </w:r>
          </w:p>
        </w:tc>
        <w:tc>
          <w:tcPr>
            <w:tcW w:w="1213" w:type="dxa"/>
          </w:tcPr>
          <w:p w14:paraId="7D551311" w14:textId="499FD210" w:rsidR="00682B11" w:rsidRDefault="00682B11" w:rsidP="00682B11">
            <w:pPr>
              <w:pStyle w:val="TAL"/>
            </w:pPr>
            <w:r w:rsidRPr="007E1592">
              <w:rPr>
                <w:rFonts w:hint="eastAsia"/>
                <w:lang w:eastAsia="zh-CN"/>
              </w:rPr>
              <w:t>0</w:t>
            </w:r>
          </w:p>
        </w:tc>
        <w:tc>
          <w:tcPr>
            <w:tcW w:w="1720" w:type="dxa"/>
          </w:tcPr>
          <w:p w14:paraId="5611113F" w14:textId="06945A6F" w:rsidR="00682B11" w:rsidRDefault="00682B11" w:rsidP="00682B11">
            <w:pPr>
              <w:pStyle w:val="TAL"/>
              <w:rPr>
                <w:lang w:val="en-US"/>
              </w:rPr>
            </w:pPr>
            <w:r>
              <w:t> </w:t>
            </w:r>
          </w:p>
        </w:tc>
      </w:tr>
      <w:tr w:rsidR="00682B11" w14:paraId="6F8246DC" w14:textId="77777777" w:rsidTr="00682B11">
        <w:trPr>
          <w:trHeight w:val="338"/>
          <w:jc w:val="center"/>
        </w:trPr>
        <w:tc>
          <w:tcPr>
            <w:tcW w:w="2642" w:type="dxa"/>
          </w:tcPr>
          <w:p w14:paraId="1E8F9C77" w14:textId="77777777" w:rsidR="00682B11" w:rsidRDefault="00682B11" w:rsidP="00682B11">
            <w:pPr>
              <w:pStyle w:val="TAL"/>
            </w:pPr>
            <w:r>
              <w:t>pathlossReferenceRS</w:t>
            </w:r>
          </w:p>
          <w:p w14:paraId="06725694" w14:textId="77777777" w:rsidR="00682B11" w:rsidRDefault="00682B11" w:rsidP="00682B11">
            <w:pPr>
              <w:pStyle w:val="TAL"/>
              <w:rPr>
                <w:lang w:val="en-US" w:eastAsia="zh-CN"/>
              </w:rPr>
            </w:pPr>
            <w:r>
              <w:rPr>
                <w:rFonts w:hint="eastAsia"/>
                <w:lang w:eastAsia="zh-CN"/>
              </w:rPr>
              <w:t>s</w:t>
            </w:r>
            <w:r>
              <w:rPr>
                <w:lang w:eastAsia="zh-CN"/>
              </w:rPr>
              <w:t>sb-Index</w:t>
            </w:r>
          </w:p>
        </w:tc>
        <w:tc>
          <w:tcPr>
            <w:tcW w:w="1322" w:type="dxa"/>
          </w:tcPr>
          <w:p w14:paraId="6B701AF8" w14:textId="77777777" w:rsidR="00682B11" w:rsidRDefault="00682B11" w:rsidP="00682B11">
            <w:pPr>
              <w:pStyle w:val="TAL"/>
              <w:rPr>
                <w:lang w:val="en-US"/>
              </w:rPr>
            </w:pPr>
            <w:r>
              <w:t>0</w:t>
            </w:r>
          </w:p>
        </w:tc>
        <w:tc>
          <w:tcPr>
            <w:tcW w:w="1164" w:type="dxa"/>
          </w:tcPr>
          <w:p w14:paraId="682B2147" w14:textId="21733ED3" w:rsidR="00682B11" w:rsidRPr="00E10620" w:rsidRDefault="00682B11" w:rsidP="00682B11">
            <w:pPr>
              <w:pStyle w:val="TAL"/>
              <w:rPr>
                <w:lang w:eastAsia="zh-CN"/>
              </w:rPr>
            </w:pPr>
            <w:r w:rsidRPr="00285BB0">
              <w:t>0</w:t>
            </w:r>
          </w:p>
        </w:tc>
        <w:tc>
          <w:tcPr>
            <w:tcW w:w="1289" w:type="dxa"/>
          </w:tcPr>
          <w:p w14:paraId="072262A9" w14:textId="11AE5622" w:rsidR="00682B11" w:rsidRPr="007E1592" w:rsidRDefault="00682B11" w:rsidP="00682B11">
            <w:pPr>
              <w:pStyle w:val="TAL"/>
              <w:rPr>
                <w:lang w:eastAsia="zh-CN"/>
              </w:rPr>
            </w:pPr>
            <w:r w:rsidRPr="00E10620">
              <w:rPr>
                <w:lang w:eastAsia="zh-CN"/>
              </w:rPr>
              <w:t>0</w:t>
            </w:r>
          </w:p>
        </w:tc>
        <w:tc>
          <w:tcPr>
            <w:tcW w:w="1213" w:type="dxa"/>
          </w:tcPr>
          <w:p w14:paraId="20E952BF" w14:textId="2EEE4D90" w:rsidR="00682B11" w:rsidRDefault="00682B11" w:rsidP="00682B11">
            <w:pPr>
              <w:pStyle w:val="TAL"/>
            </w:pPr>
            <w:r w:rsidRPr="007E1592">
              <w:rPr>
                <w:lang w:eastAsia="zh-CN"/>
              </w:rPr>
              <w:t>0</w:t>
            </w:r>
          </w:p>
        </w:tc>
        <w:tc>
          <w:tcPr>
            <w:tcW w:w="1720" w:type="dxa"/>
          </w:tcPr>
          <w:p w14:paraId="46C78691" w14:textId="2672343E" w:rsidR="00682B11" w:rsidRDefault="00682B11" w:rsidP="00682B11">
            <w:pPr>
              <w:pStyle w:val="TAL"/>
              <w:rPr>
                <w:lang w:val="en-US"/>
              </w:rPr>
            </w:pPr>
            <w:r>
              <w:t>SSB #0 is used for SRS path loss estimation</w:t>
            </w:r>
          </w:p>
        </w:tc>
      </w:tr>
      <w:tr w:rsidR="00682B11" w14:paraId="056363BD" w14:textId="77777777" w:rsidTr="00682B11">
        <w:trPr>
          <w:trHeight w:val="179"/>
          <w:jc w:val="center"/>
        </w:trPr>
        <w:tc>
          <w:tcPr>
            <w:tcW w:w="2642" w:type="dxa"/>
          </w:tcPr>
          <w:p w14:paraId="73E54C1F" w14:textId="77777777" w:rsidR="00682B11" w:rsidRPr="007B30F3" w:rsidRDefault="00682B11" w:rsidP="00682B11">
            <w:pPr>
              <w:pStyle w:val="TAL"/>
              <w:rPr>
                <w:lang w:val="en-US"/>
              </w:rPr>
            </w:pPr>
            <w:r w:rsidRPr="007B30F3">
              <w:t>usage</w:t>
            </w:r>
          </w:p>
        </w:tc>
        <w:tc>
          <w:tcPr>
            <w:tcW w:w="1322" w:type="dxa"/>
          </w:tcPr>
          <w:p w14:paraId="3EA6382C" w14:textId="77777777" w:rsidR="00682B11" w:rsidRPr="007B30F3" w:rsidRDefault="00682B11" w:rsidP="00682B11">
            <w:pPr>
              <w:pStyle w:val="TAL"/>
              <w:rPr>
                <w:lang w:val="en-US"/>
              </w:rPr>
            </w:pPr>
            <w:r w:rsidRPr="00D51113">
              <w:rPr>
                <w:szCs w:val="24"/>
                <w:lang w:val="en-US" w:eastAsia="zh-TW"/>
              </w:rPr>
              <w:t>antennaSwitching</w:t>
            </w:r>
          </w:p>
        </w:tc>
        <w:tc>
          <w:tcPr>
            <w:tcW w:w="1164" w:type="dxa"/>
          </w:tcPr>
          <w:p w14:paraId="3324401B" w14:textId="5D3DF44D" w:rsidR="00682B11" w:rsidRPr="003A7B43" w:rsidRDefault="00682B11" w:rsidP="00682B11">
            <w:pPr>
              <w:pStyle w:val="TAL"/>
            </w:pPr>
            <w:r w:rsidRPr="00285BB0">
              <w:t>antennaSwitching</w:t>
            </w:r>
          </w:p>
        </w:tc>
        <w:tc>
          <w:tcPr>
            <w:tcW w:w="1289" w:type="dxa"/>
          </w:tcPr>
          <w:p w14:paraId="3697840E" w14:textId="59A89335" w:rsidR="00682B11" w:rsidRPr="007E1592" w:rsidRDefault="00682B11" w:rsidP="00682B11">
            <w:pPr>
              <w:pStyle w:val="TAL"/>
              <w:rPr>
                <w:lang w:val="en-US" w:eastAsia="zh-CN"/>
              </w:rPr>
            </w:pPr>
            <w:r w:rsidRPr="003A7B43">
              <w:t>usagePDC-r17</w:t>
            </w:r>
          </w:p>
        </w:tc>
        <w:tc>
          <w:tcPr>
            <w:tcW w:w="1213" w:type="dxa"/>
          </w:tcPr>
          <w:p w14:paraId="634BAE1E" w14:textId="4D2F9C99" w:rsidR="00682B11" w:rsidRPr="007B30F3" w:rsidRDefault="00682B11" w:rsidP="00682B11">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682B11" w:rsidRPr="007B30F3" w:rsidRDefault="00682B11" w:rsidP="00682B11">
            <w:pPr>
              <w:pStyle w:val="TAL"/>
              <w:rPr>
                <w:lang w:val="en-US"/>
              </w:rPr>
            </w:pPr>
          </w:p>
        </w:tc>
      </w:tr>
      <w:tr w:rsidR="00682B11" w14:paraId="606C4C9E" w14:textId="77777777" w:rsidTr="00682B11">
        <w:trPr>
          <w:trHeight w:val="270"/>
          <w:jc w:val="center"/>
        </w:trPr>
        <w:tc>
          <w:tcPr>
            <w:tcW w:w="2642" w:type="dxa"/>
          </w:tcPr>
          <w:p w14:paraId="50F60BAC" w14:textId="50F5691E" w:rsidR="00682B11" w:rsidRDefault="00682B11" w:rsidP="00682B11">
            <w:pPr>
              <w:pStyle w:val="TAL"/>
              <w:rPr>
                <w:lang w:val="en-US"/>
              </w:rPr>
            </w:pPr>
            <w:r>
              <w:t>startPosition</w:t>
            </w:r>
            <w:r w:rsidRPr="009A5A75">
              <w:rPr>
                <w:vertAlign w:val="superscript"/>
                <w:lang w:val="en-US" w:eastAsia="zh-CN"/>
              </w:rPr>
              <w:t>Note 1</w:t>
            </w:r>
          </w:p>
        </w:tc>
        <w:tc>
          <w:tcPr>
            <w:tcW w:w="1322" w:type="dxa"/>
            <w:tcBorders>
              <w:top w:val="single" w:sz="4" w:space="0" w:color="auto"/>
              <w:left w:val="single" w:sz="4" w:space="0" w:color="auto"/>
              <w:bottom w:val="single" w:sz="4" w:space="0" w:color="auto"/>
              <w:right w:val="single" w:sz="4" w:space="0" w:color="auto"/>
            </w:tcBorders>
          </w:tcPr>
          <w:p w14:paraId="0A2AA04D" w14:textId="2DE15F85" w:rsidR="00682B11" w:rsidRDefault="00682B11" w:rsidP="00682B11">
            <w:pPr>
              <w:pStyle w:val="TAL"/>
              <w:rPr>
                <w:lang w:val="en-US"/>
              </w:rPr>
            </w:pPr>
            <w:r>
              <w:rPr>
                <w:lang w:val="en-US"/>
              </w:rPr>
              <w:t>1</w:t>
            </w:r>
          </w:p>
        </w:tc>
        <w:tc>
          <w:tcPr>
            <w:tcW w:w="1164" w:type="dxa"/>
          </w:tcPr>
          <w:p w14:paraId="1B92F346" w14:textId="2CD20B09" w:rsidR="00682B11" w:rsidRPr="00E10620" w:rsidRDefault="00682B11" w:rsidP="00682B11">
            <w:pPr>
              <w:pStyle w:val="TAL"/>
              <w:rPr>
                <w:lang w:val="en-US"/>
              </w:rPr>
            </w:pPr>
            <w:r w:rsidRPr="00285BB0">
              <w:t>1</w:t>
            </w:r>
          </w:p>
        </w:tc>
        <w:tc>
          <w:tcPr>
            <w:tcW w:w="1289" w:type="dxa"/>
          </w:tcPr>
          <w:p w14:paraId="5D98BC65" w14:textId="10BC1C36" w:rsidR="00682B11" w:rsidRDefault="00682B11" w:rsidP="00682B11">
            <w:pPr>
              <w:pStyle w:val="TAL"/>
              <w:rPr>
                <w:lang w:val="en-US"/>
              </w:rPr>
            </w:pPr>
            <w:r w:rsidRPr="00E10620">
              <w:rPr>
                <w:lang w:val="en-US"/>
              </w:rPr>
              <w:t>5</w:t>
            </w:r>
          </w:p>
        </w:tc>
        <w:tc>
          <w:tcPr>
            <w:tcW w:w="1213" w:type="dxa"/>
          </w:tcPr>
          <w:p w14:paraId="2E3EF99D" w14:textId="6DB1EB32" w:rsidR="00682B11" w:rsidRDefault="00682B11" w:rsidP="00682B11">
            <w:pPr>
              <w:pStyle w:val="TAL"/>
            </w:pPr>
            <w:r>
              <w:rPr>
                <w:lang w:val="en-US"/>
              </w:rPr>
              <w:t>5</w:t>
            </w:r>
          </w:p>
        </w:tc>
        <w:tc>
          <w:tcPr>
            <w:tcW w:w="1720" w:type="dxa"/>
          </w:tcPr>
          <w:p w14:paraId="20546325" w14:textId="007077F2" w:rsidR="00682B11" w:rsidRDefault="00682B11" w:rsidP="00682B11">
            <w:pPr>
              <w:pStyle w:val="TAL"/>
              <w:rPr>
                <w:lang w:val="en-US"/>
              </w:rPr>
            </w:pPr>
            <w:r>
              <w:t>resourceMapping setting</w:t>
            </w:r>
          </w:p>
        </w:tc>
      </w:tr>
      <w:tr w:rsidR="00682B11" w14:paraId="759CC95B" w14:textId="77777777" w:rsidTr="00682B11">
        <w:trPr>
          <w:trHeight w:val="190"/>
          <w:jc w:val="center"/>
        </w:trPr>
        <w:tc>
          <w:tcPr>
            <w:tcW w:w="2642" w:type="dxa"/>
          </w:tcPr>
          <w:p w14:paraId="35C442DC" w14:textId="18FFB5BE" w:rsidR="00682B11" w:rsidRDefault="00682B11" w:rsidP="00682B11">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322" w:type="dxa"/>
            <w:tcBorders>
              <w:top w:val="single" w:sz="4" w:space="0" w:color="auto"/>
              <w:left w:val="single" w:sz="4" w:space="0" w:color="auto"/>
              <w:bottom w:val="single" w:sz="4" w:space="0" w:color="auto"/>
              <w:right w:val="single" w:sz="4" w:space="0" w:color="auto"/>
            </w:tcBorders>
          </w:tcPr>
          <w:p w14:paraId="4545B642" w14:textId="3A1A3307" w:rsidR="00682B11" w:rsidRDefault="00682B11" w:rsidP="00682B11">
            <w:pPr>
              <w:pStyle w:val="TAL"/>
              <w:rPr>
                <w:lang w:val="en-US"/>
              </w:rPr>
            </w:pPr>
            <w:r>
              <w:t>1</w:t>
            </w:r>
          </w:p>
        </w:tc>
        <w:tc>
          <w:tcPr>
            <w:tcW w:w="1164" w:type="dxa"/>
          </w:tcPr>
          <w:p w14:paraId="57862E4B" w14:textId="10FE22AD" w:rsidR="00682B11" w:rsidRPr="00E10620" w:rsidRDefault="00682B11" w:rsidP="00682B11">
            <w:pPr>
              <w:pStyle w:val="TAL"/>
              <w:rPr>
                <w:lang w:val="en-US"/>
              </w:rPr>
            </w:pPr>
            <w:r w:rsidRPr="00285BB0">
              <w:t>1</w:t>
            </w:r>
          </w:p>
        </w:tc>
        <w:tc>
          <w:tcPr>
            <w:tcW w:w="1289" w:type="dxa"/>
          </w:tcPr>
          <w:p w14:paraId="2467A1A9" w14:textId="6F8B8BFC" w:rsidR="00682B11" w:rsidRPr="007E1592" w:rsidRDefault="00682B11" w:rsidP="00682B11">
            <w:pPr>
              <w:pStyle w:val="TAL"/>
              <w:rPr>
                <w:lang w:val="en-US"/>
              </w:rPr>
            </w:pPr>
            <w:r w:rsidRPr="00E10620">
              <w:rPr>
                <w:rFonts w:hint="eastAsia"/>
                <w:lang w:val="en-US"/>
              </w:rPr>
              <w:t>4</w:t>
            </w:r>
          </w:p>
        </w:tc>
        <w:tc>
          <w:tcPr>
            <w:tcW w:w="1213" w:type="dxa"/>
          </w:tcPr>
          <w:p w14:paraId="70D4F097" w14:textId="478069CC" w:rsidR="00682B11" w:rsidRDefault="00682B11" w:rsidP="00682B11">
            <w:pPr>
              <w:pStyle w:val="TAL"/>
              <w:rPr>
                <w:lang w:val="en-US"/>
              </w:rPr>
            </w:pPr>
            <w:r w:rsidRPr="007E1592">
              <w:rPr>
                <w:rFonts w:hint="eastAsia"/>
                <w:lang w:val="en-US"/>
              </w:rPr>
              <w:t>4</w:t>
            </w:r>
          </w:p>
        </w:tc>
        <w:tc>
          <w:tcPr>
            <w:tcW w:w="1720" w:type="dxa"/>
          </w:tcPr>
          <w:p w14:paraId="1E6DCEA1" w14:textId="066F46FC" w:rsidR="00682B11" w:rsidRDefault="00682B11" w:rsidP="00682B11">
            <w:pPr>
              <w:pStyle w:val="TAL"/>
              <w:rPr>
                <w:lang w:val="en-US"/>
              </w:rPr>
            </w:pPr>
          </w:p>
        </w:tc>
      </w:tr>
      <w:tr w:rsidR="00682B11" w14:paraId="57845BD9" w14:textId="77777777" w:rsidTr="00682B11">
        <w:trPr>
          <w:trHeight w:val="137"/>
          <w:jc w:val="center"/>
        </w:trPr>
        <w:tc>
          <w:tcPr>
            <w:tcW w:w="2642" w:type="dxa"/>
          </w:tcPr>
          <w:p w14:paraId="1AE5A438" w14:textId="77777777" w:rsidR="00682B11" w:rsidRDefault="00682B11" w:rsidP="00682B11">
            <w:pPr>
              <w:pStyle w:val="TAL"/>
              <w:rPr>
                <w:lang w:val="en-US"/>
              </w:rPr>
            </w:pPr>
            <w:r>
              <w:t>repetitionFactor</w:t>
            </w:r>
          </w:p>
        </w:tc>
        <w:tc>
          <w:tcPr>
            <w:tcW w:w="1322" w:type="dxa"/>
          </w:tcPr>
          <w:p w14:paraId="76D9AB11" w14:textId="77777777" w:rsidR="00682B11" w:rsidRDefault="00682B11" w:rsidP="00682B11">
            <w:pPr>
              <w:pStyle w:val="TAL"/>
              <w:rPr>
                <w:lang w:val="en-US"/>
              </w:rPr>
            </w:pPr>
            <w:r>
              <w:rPr>
                <w:lang w:val="en-US"/>
              </w:rPr>
              <w:t>n1</w:t>
            </w:r>
          </w:p>
        </w:tc>
        <w:tc>
          <w:tcPr>
            <w:tcW w:w="1164" w:type="dxa"/>
          </w:tcPr>
          <w:p w14:paraId="21B58937" w14:textId="0085087D" w:rsidR="00682B11" w:rsidRPr="00E10620" w:rsidRDefault="00682B11" w:rsidP="00682B11">
            <w:pPr>
              <w:pStyle w:val="TAL"/>
              <w:rPr>
                <w:lang w:eastAsia="zh-CN"/>
              </w:rPr>
            </w:pPr>
            <w:r w:rsidRPr="00285BB0">
              <w:t>n1</w:t>
            </w:r>
          </w:p>
        </w:tc>
        <w:tc>
          <w:tcPr>
            <w:tcW w:w="1289" w:type="dxa"/>
          </w:tcPr>
          <w:p w14:paraId="54CC0049" w14:textId="51AAD4E0" w:rsidR="00682B11" w:rsidRPr="007E1592" w:rsidRDefault="00682B11" w:rsidP="00682B11">
            <w:pPr>
              <w:pStyle w:val="TAL"/>
              <w:rPr>
                <w:lang w:eastAsia="zh-CN"/>
              </w:rPr>
            </w:pPr>
            <w:r w:rsidRPr="00E10620">
              <w:rPr>
                <w:rFonts w:hint="eastAsia"/>
                <w:lang w:eastAsia="zh-CN"/>
              </w:rPr>
              <w:t>n.</w:t>
            </w:r>
            <w:r w:rsidRPr="00E10620">
              <w:rPr>
                <w:lang w:eastAsia="zh-CN"/>
              </w:rPr>
              <w:t>a.</w:t>
            </w:r>
          </w:p>
        </w:tc>
        <w:tc>
          <w:tcPr>
            <w:tcW w:w="1213" w:type="dxa"/>
          </w:tcPr>
          <w:p w14:paraId="19E0054F" w14:textId="36B18F1C" w:rsidR="00682B11" w:rsidRDefault="00682B11" w:rsidP="00682B11">
            <w:pPr>
              <w:pStyle w:val="TAL"/>
            </w:pPr>
            <w:r w:rsidRPr="007E1592">
              <w:rPr>
                <w:rFonts w:hint="eastAsia"/>
                <w:lang w:eastAsia="zh-CN"/>
              </w:rPr>
              <w:t>n.</w:t>
            </w:r>
            <w:r w:rsidRPr="007E1592">
              <w:rPr>
                <w:lang w:eastAsia="zh-CN"/>
              </w:rPr>
              <w:t>a.</w:t>
            </w:r>
          </w:p>
        </w:tc>
        <w:tc>
          <w:tcPr>
            <w:tcW w:w="1720" w:type="dxa"/>
          </w:tcPr>
          <w:p w14:paraId="1784AA42" w14:textId="68BFA159" w:rsidR="00682B11" w:rsidRDefault="00682B11" w:rsidP="00682B11">
            <w:pPr>
              <w:pStyle w:val="TAL"/>
              <w:rPr>
                <w:lang w:val="en-US"/>
              </w:rPr>
            </w:pPr>
            <w:r>
              <w:t>without repetition.</w:t>
            </w:r>
          </w:p>
        </w:tc>
      </w:tr>
      <w:tr w:rsidR="00682B11" w14:paraId="6FF9EE35" w14:textId="77777777" w:rsidTr="00682B11">
        <w:trPr>
          <w:trHeight w:val="64"/>
          <w:jc w:val="center"/>
        </w:trPr>
        <w:tc>
          <w:tcPr>
            <w:tcW w:w="2642" w:type="dxa"/>
          </w:tcPr>
          <w:p w14:paraId="0BC484AD" w14:textId="77777777" w:rsidR="00682B11" w:rsidRDefault="00682B11" w:rsidP="00682B11">
            <w:pPr>
              <w:pStyle w:val="TAL"/>
              <w:rPr>
                <w:lang w:val="en-US"/>
              </w:rPr>
            </w:pPr>
            <w:r>
              <w:t>transmissionComb</w:t>
            </w:r>
          </w:p>
        </w:tc>
        <w:tc>
          <w:tcPr>
            <w:tcW w:w="1322" w:type="dxa"/>
          </w:tcPr>
          <w:p w14:paraId="0D22A975" w14:textId="77777777" w:rsidR="00682B11" w:rsidRDefault="00682B11" w:rsidP="00682B11">
            <w:pPr>
              <w:pStyle w:val="TAL"/>
              <w:rPr>
                <w:lang w:val="en-US" w:eastAsia="zh-CN"/>
              </w:rPr>
            </w:pPr>
            <w:r>
              <w:rPr>
                <w:lang w:val="en-US" w:eastAsia="zh-CN"/>
              </w:rPr>
              <w:t>n2</w:t>
            </w:r>
          </w:p>
        </w:tc>
        <w:tc>
          <w:tcPr>
            <w:tcW w:w="1164" w:type="dxa"/>
          </w:tcPr>
          <w:p w14:paraId="46DF021E" w14:textId="0AA35B63" w:rsidR="00682B11" w:rsidRPr="00E10620" w:rsidRDefault="00682B11" w:rsidP="00682B11">
            <w:pPr>
              <w:pStyle w:val="TAL"/>
              <w:rPr>
                <w:lang w:val="en-US" w:eastAsia="zh-CN"/>
              </w:rPr>
            </w:pPr>
            <w:r w:rsidRPr="00285BB0">
              <w:t>n2</w:t>
            </w:r>
          </w:p>
        </w:tc>
        <w:tc>
          <w:tcPr>
            <w:tcW w:w="1289" w:type="dxa"/>
          </w:tcPr>
          <w:p w14:paraId="2A2F055F" w14:textId="4C5DD5C7" w:rsidR="00682B11" w:rsidRPr="007E1592" w:rsidRDefault="00682B11" w:rsidP="00682B11">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3133C590" w:rsidR="00682B11" w:rsidRDefault="00682B11" w:rsidP="00682B11">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682B11" w:rsidRDefault="00682B11" w:rsidP="00682B11">
            <w:pPr>
              <w:pStyle w:val="TAL"/>
              <w:rPr>
                <w:lang w:val="en-US"/>
              </w:rPr>
            </w:pPr>
          </w:p>
        </w:tc>
      </w:tr>
      <w:tr w:rsidR="00682B11" w14:paraId="313E73B1" w14:textId="77777777" w:rsidTr="00682B11">
        <w:trPr>
          <w:trHeight w:val="214"/>
          <w:jc w:val="center"/>
        </w:trPr>
        <w:tc>
          <w:tcPr>
            <w:tcW w:w="2642" w:type="dxa"/>
          </w:tcPr>
          <w:p w14:paraId="62345266" w14:textId="77777777" w:rsidR="00682B11" w:rsidRDefault="00682B11" w:rsidP="00682B11">
            <w:pPr>
              <w:pStyle w:val="TAL"/>
              <w:rPr>
                <w:lang w:val="en-US"/>
              </w:rPr>
            </w:pPr>
            <w:r>
              <w:t>combOffset-n2</w:t>
            </w:r>
          </w:p>
        </w:tc>
        <w:tc>
          <w:tcPr>
            <w:tcW w:w="1322" w:type="dxa"/>
          </w:tcPr>
          <w:p w14:paraId="0C4A09AB" w14:textId="77777777" w:rsidR="00682B11" w:rsidRDefault="00682B11" w:rsidP="00682B11">
            <w:pPr>
              <w:pStyle w:val="TAL"/>
              <w:rPr>
                <w:lang w:val="en-US"/>
              </w:rPr>
            </w:pPr>
            <w:r>
              <w:t>0</w:t>
            </w:r>
          </w:p>
        </w:tc>
        <w:tc>
          <w:tcPr>
            <w:tcW w:w="1164" w:type="dxa"/>
          </w:tcPr>
          <w:p w14:paraId="4B9728A4" w14:textId="37F58C61" w:rsidR="00682B11" w:rsidRPr="00E10620" w:rsidRDefault="00682B11" w:rsidP="00682B11">
            <w:pPr>
              <w:pStyle w:val="TAL"/>
              <w:rPr>
                <w:lang w:eastAsia="zh-CN"/>
              </w:rPr>
            </w:pPr>
            <w:r w:rsidRPr="00285BB0">
              <w:t>0</w:t>
            </w:r>
          </w:p>
        </w:tc>
        <w:tc>
          <w:tcPr>
            <w:tcW w:w="1289" w:type="dxa"/>
          </w:tcPr>
          <w:p w14:paraId="0908026C" w14:textId="74611608" w:rsidR="00682B11" w:rsidRPr="007E1592" w:rsidRDefault="00682B11" w:rsidP="00682B11">
            <w:pPr>
              <w:pStyle w:val="TAL"/>
              <w:rPr>
                <w:lang w:eastAsia="zh-CN"/>
              </w:rPr>
            </w:pPr>
            <w:r w:rsidRPr="00E10620">
              <w:rPr>
                <w:rFonts w:hint="eastAsia"/>
                <w:lang w:eastAsia="zh-CN"/>
              </w:rPr>
              <w:t>0</w:t>
            </w:r>
          </w:p>
        </w:tc>
        <w:tc>
          <w:tcPr>
            <w:tcW w:w="1213" w:type="dxa"/>
          </w:tcPr>
          <w:p w14:paraId="7593533D" w14:textId="68EDE21B" w:rsidR="00682B11" w:rsidRDefault="00682B11" w:rsidP="00682B11">
            <w:pPr>
              <w:pStyle w:val="TAL"/>
            </w:pPr>
            <w:r w:rsidRPr="007E1592">
              <w:rPr>
                <w:rFonts w:hint="eastAsia"/>
                <w:lang w:eastAsia="zh-CN"/>
              </w:rPr>
              <w:t>0</w:t>
            </w:r>
          </w:p>
        </w:tc>
        <w:tc>
          <w:tcPr>
            <w:tcW w:w="1720" w:type="dxa"/>
          </w:tcPr>
          <w:p w14:paraId="0F61AD35" w14:textId="55798C22" w:rsidR="00682B11" w:rsidRDefault="00682B11" w:rsidP="00682B11">
            <w:pPr>
              <w:pStyle w:val="TAL"/>
              <w:rPr>
                <w:lang w:val="en-US"/>
              </w:rPr>
            </w:pPr>
            <w:r>
              <w:t>transmissionComb setting</w:t>
            </w:r>
          </w:p>
        </w:tc>
      </w:tr>
      <w:tr w:rsidR="00682B11" w14:paraId="1D9E75EC" w14:textId="77777777" w:rsidTr="00682B11">
        <w:trPr>
          <w:trHeight w:val="147"/>
          <w:jc w:val="center"/>
        </w:trPr>
        <w:tc>
          <w:tcPr>
            <w:tcW w:w="2642" w:type="dxa"/>
          </w:tcPr>
          <w:p w14:paraId="43E911EF" w14:textId="77777777" w:rsidR="00682B11" w:rsidRDefault="00682B11" w:rsidP="00682B11">
            <w:pPr>
              <w:pStyle w:val="TAL"/>
              <w:rPr>
                <w:lang w:val="en-US"/>
              </w:rPr>
            </w:pPr>
            <w:r>
              <w:t>cyclicShift-n2</w:t>
            </w:r>
          </w:p>
        </w:tc>
        <w:tc>
          <w:tcPr>
            <w:tcW w:w="1322" w:type="dxa"/>
          </w:tcPr>
          <w:p w14:paraId="5F61E659" w14:textId="77777777" w:rsidR="00682B11" w:rsidRDefault="00682B11" w:rsidP="00682B11">
            <w:pPr>
              <w:pStyle w:val="TAL"/>
              <w:rPr>
                <w:lang w:val="en-US"/>
              </w:rPr>
            </w:pPr>
            <w:r>
              <w:t>0</w:t>
            </w:r>
          </w:p>
        </w:tc>
        <w:tc>
          <w:tcPr>
            <w:tcW w:w="1164" w:type="dxa"/>
          </w:tcPr>
          <w:p w14:paraId="51A0C9F4" w14:textId="6217390B" w:rsidR="00682B11" w:rsidRPr="00E10620" w:rsidRDefault="00682B11" w:rsidP="00682B11">
            <w:pPr>
              <w:pStyle w:val="TAL"/>
              <w:rPr>
                <w:lang w:eastAsia="zh-CN"/>
              </w:rPr>
            </w:pPr>
            <w:r w:rsidRPr="00285BB0">
              <w:t>0</w:t>
            </w:r>
          </w:p>
        </w:tc>
        <w:tc>
          <w:tcPr>
            <w:tcW w:w="1289" w:type="dxa"/>
          </w:tcPr>
          <w:p w14:paraId="3FE1222A" w14:textId="00FEFF9D" w:rsidR="00682B11" w:rsidRPr="007E1592" w:rsidRDefault="00682B11" w:rsidP="00682B11">
            <w:pPr>
              <w:pStyle w:val="TAL"/>
              <w:rPr>
                <w:lang w:eastAsia="zh-CN"/>
              </w:rPr>
            </w:pPr>
            <w:r w:rsidRPr="00E10620">
              <w:rPr>
                <w:rFonts w:hint="eastAsia"/>
                <w:lang w:eastAsia="zh-CN"/>
              </w:rPr>
              <w:t>0</w:t>
            </w:r>
          </w:p>
        </w:tc>
        <w:tc>
          <w:tcPr>
            <w:tcW w:w="1213" w:type="dxa"/>
          </w:tcPr>
          <w:p w14:paraId="39ED4916" w14:textId="1351B032" w:rsidR="00682B11" w:rsidRDefault="00682B11" w:rsidP="00682B11">
            <w:pPr>
              <w:pStyle w:val="TAL"/>
            </w:pPr>
            <w:r w:rsidRPr="007E1592">
              <w:rPr>
                <w:rFonts w:hint="eastAsia"/>
                <w:lang w:eastAsia="zh-CN"/>
              </w:rPr>
              <w:t>0</w:t>
            </w:r>
          </w:p>
        </w:tc>
        <w:tc>
          <w:tcPr>
            <w:tcW w:w="1720" w:type="dxa"/>
          </w:tcPr>
          <w:p w14:paraId="49CECD15" w14:textId="6766FE70" w:rsidR="00682B11" w:rsidRDefault="00682B11" w:rsidP="00682B11">
            <w:pPr>
              <w:pStyle w:val="TAL"/>
              <w:rPr>
                <w:lang w:val="en-US"/>
              </w:rPr>
            </w:pPr>
            <w:r>
              <w:t> </w:t>
            </w:r>
          </w:p>
        </w:tc>
      </w:tr>
      <w:tr w:rsidR="00682B11" w14:paraId="3AD0561F" w14:textId="77777777" w:rsidTr="00682B11">
        <w:trPr>
          <w:trHeight w:val="365"/>
          <w:jc w:val="center"/>
        </w:trPr>
        <w:tc>
          <w:tcPr>
            <w:tcW w:w="2642" w:type="dxa"/>
          </w:tcPr>
          <w:p w14:paraId="631EA9A9" w14:textId="10CC814B" w:rsidR="00682B11" w:rsidRDefault="00682B11" w:rsidP="00682B11">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322" w:type="dxa"/>
          </w:tcPr>
          <w:p w14:paraId="2A5FAAD0" w14:textId="77777777" w:rsidR="00682B11" w:rsidRDefault="00682B11" w:rsidP="00682B11">
            <w:pPr>
              <w:pStyle w:val="TAL"/>
              <w:rPr>
                <w:lang w:val="en-US"/>
              </w:rPr>
            </w:pPr>
            <w:r>
              <w:t>port1</w:t>
            </w:r>
          </w:p>
        </w:tc>
        <w:tc>
          <w:tcPr>
            <w:tcW w:w="1164" w:type="dxa"/>
          </w:tcPr>
          <w:p w14:paraId="169F45BC" w14:textId="2FF44E63" w:rsidR="00682B11" w:rsidRPr="00E10620" w:rsidRDefault="00682B11" w:rsidP="00682B11">
            <w:pPr>
              <w:pStyle w:val="TAL"/>
            </w:pPr>
            <w:r w:rsidRPr="00285BB0">
              <w:t>port1</w:t>
            </w:r>
          </w:p>
        </w:tc>
        <w:tc>
          <w:tcPr>
            <w:tcW w:w="1289" w:type="dxa"/>
          </w:tcPr>
          <w:p w14:paraId="04B6EFE1" w14:textId="20707E05" w:rsidR="00682B11" w:rsidRPr="007E1592" w:rsidRDefault="00682B11" w:rsidP="00682B11">
            <w:pPr>
              <w:pStyle w:val="TAL"/>
            </w:pPr>
            <w:r w:rsidRPr="00E10620">
              <w:t>port1</w:t>
            </w:r>
          </w:p>
        </w:tc>
        <w:tc>
          <w:tcPr>
            <w:tcW w:w="1213" w:type="dxa"/>
          </w:tcPr>
          <w:p w14:paraId="769620BB" w14:textId="3AE88158" w:rsidR="00682B11" w:rsidRDefault="00682B11" w:rsidP="00682B11">
            <w:pPr>
              <w:pStyle w:val="TAL"/>
            </w:pPr>
            <w:r w:rsidRPr="007E1592">
              <w:t>port1</w:t>
            </w:r>
          </w:p>
        </w:tc>
        <w:tc>
          <w:tcPr>
            <w:tcW w:w="1720" w:type="dxa"/>
          </w:tcPr>
          <w:p w14:paraId="3328AF0D" w14:textId="17120C2F" w:rsidR="00682B11" w:rsidRDefault="00682B11" w:rsidP="00682B11">
            <w:pPr>
              <w:pStyle w:val="TAL"/>
              <w:rPr>
                <w:lang w:val="en-US"/>
              </w:rPr>
            </w:pPr>
            <w:r>
              <w:t>Number of antenna ports used for SRS transmission</w:t>
            </w:r>
          </w:p>
        </w:tc>
      </w:tr>
      <w:tr w:rsidR="00682B11" w14:paraId="71BB42C4" w14:textId="77777777" w:rsidTr="00682B11">
        <w:trPr>
          <w:trHeight w:val="77"/>
          <w:jc w:val="center"/>
        </w:trPr>
        <w:tc>
          <w:tcPr>
            <w:tcW w:w="2642" w:type="dxa"/>
          </w:tcPr>
          <w:p w14:paraId="6584B947" w14:textId="6CECB0FF" w:rsidR="00682B11" w:rsidRDefault="00682B11" w:rsidP="00682B11">
            <w:pPr>
              <w:pStyle w:val="TAL"/>
              <w:rPr>
                <w:lang w:val="en-US"/>
              </w:rPr>
            </w:pPr>
            <w:r>
              <w:t>resourceType</w:t>
            </w:r>
          </w:p>
        </w:tc>
        <w:tc>
          <w:tcPr>
            <w:tcW w:w="1322" w:type="dxa"/>
          </w:tcPr>
          <w:p w14:paraId="2FC4C6B7" w14:textId="77777777" w:rsidR="00682B11" w:rsidRDefault="00682B11" w:rsidP="00682B11">
            <w:pPr>
              <w:pStyle w:val="TAL"/>
              <w:rPr>
                <w:lang w:val="en-US"/>
              </w:rPr>
            </w:pPr>
            <w:r>
              <w:t>Periodic</w:t>
            </w:r>
          </w:p>
        </w:tc>
        <w:tc>
          <w:tcPr>
            <w:tcW w:w="1164" w:type="dxa"/>
          </w:tcPr>
          <w:p w14:paraId="5DC2919C" w14:textId="4A6FFB50" w:rsidR="00682B11" w:rsidRPr="00E10620" w:rsidRDefault="00682B11" w:rsidP="00682B11">
            <w:pPr>
              <w:pStyle w:val="TAL"/>
            </w:pPr>
            <w:r>
              <w:t>Ap</w:t>
            </w:r>
            <w:r w:rsidRPr="00285BB0">
              <w:t>eriodic</w:t>
            </w:r>
          </w:p>
        </w:tc>
        <w:tc>
          <w:tcPr>
            <w:tcW w:w="1289" w:type="dxa"/>
          </w:tcPr>
          <w:p w14:paraId="708FA52B" w14:textId="7742EE72" w:rsidR="00682B11" w:rsidRPr="007E1592" w:rsidRDefault="00682B11" w:rsidP="00682B11">
            <w:pPr>
              <w:pStyle w:val="TAL"/>
            </w:pPr>
            <w:r w:rsidRPr="00E10620">
              <w:t>Periodic</w:t>
            </w:r>
          </w:p>
        </w:tc>
        <w:tc>
          <w:tcPr>
            <w:tcW w:w="1213" w:type="dxa"/>
          </w:tcPr>
          <w:p w14:paraId="5DD2E71F" w14:textId="791D3538" w:rsidR="00682B11" w:rsidRDefault="00682B11" w:rsidP="00682B11">
            <w:pPr>
              <w:pStyle w:val="TAL"/>
              <w:rPr>
                <w:lang w:val="en-US"/>
              </w:rPr>
            </w:pPr>
            <w:r w:rsidRPr="007E1592">
              <w:t>Periodic</w:t>
            </w:r>
          </w:p>
        </w:tc>
        <w:tc>
          <w:tcPr>
            <w:tcW w:w="1720" w:type="dxa"/>
          </w:tcPr>
          <w:p w14:paraId="2B081FDE" w14:textId="42F3EB9F" w:rsidR="00682B11" w:rsidRDefault="00682B11" w:rsidP="00682B11">
            <w:pPr>
              <w:pStyle w:val="TAL"/>
              <w:rPr>
                <w:lang w:val="en-US"/>
              </w:rPr>
            </w:pPr>
          </w:p>
        </w:tc>
      </w:tr>
      <w:tr w:rsidR="00682B11" w14:paraId="670F4375" w14:textId="77777777" w:rsidTr="00682B11">
        <w:trPr>
          <w:trHeight w:val="124"/>
          <w:jc w:val="center"/>
        </w:trPr>
        <w:tc>
          <w:tcPr>
            <w:tcW w:w="2642" w:type="dxa"/>
          </w:tcPr>
          <w:p w14:paraId="37FD3F1B" w14:textId="269285E5" w:rsidR="00682B11" w:rsidRDefault="00682B11" w:rsidP="00682B11">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322" w:type="dxa"/>
          </w:tcPr>
          <w:p w14:paraId="096AC9DA" w14:textId="37E4F217" w:rsidR="00682B11" w:rsidRDefault="00682B11" w:rsidP="00682B11">
            <w:pPr>
              <w:pStyle w:val="TAL"/>
              <w:rPr>
                <w:lang w:val="en-US"/>
              </w:rPr>
            </w:pPr>
            <w:r>
              <w:t>sl40, 1</w:t>
            </w:r>
          </w:p>
        </w:tc>
        <w:tc>
          <w:tcPr>
            <w:tcW w:w="1164" w:type="dxa"/>
          </w:tcPr>
          <w:p w14:paraId="4B8DC90D" w14:textId="4509139D" w:rsidR="00682B11" w:rsidRPr="00E10620" w:rsidRDefault="00682B11" w:rsidP="00682B11">
            <w:pPr>
              <w:pStyle w:val="TAL"/>
              <w:rPr>
                <w:lang w:val="en-US"/>
              </w:rPr>
            </w:pPr>
            <w:r>
              <w:t>N/A</w:t>
            </w:r>
          </w:p>
        </w:tc>
        <w:tc>
          <w:tcPr>
            <w:tcW w:w="1289" w:type="dxa"/>
          </w:tcPr>
          <w:p w14:paraId="5BEF9228" w14:textId="0C58F3CD" w:rsidR="00682B11" w:rsidRPr="007E1592" w:rsidRDefault="00682B11" w:rsidP="00682B11">
            <w:pPr>
              <w:pStyle w:val="TAL"/>
              <w:rPr>
                <w:lang w:val="en-US"/>
              </w:rPr>
            </w:pPr>
            <w:r w:rsidRPr="00E10620">
              <w:rPr>
                <w:rFonts w:hint="eastAsia"/>
                <w:lang w:val="en-US"/>
              </w:rPr>
              <w:t>s</w:t>
            </w:r>
            <w:r w:rsidRPr="00E10620">
              <w:rPr>
                <w:lang w:val="en-US"/>
              </w:rPr>
              <w:t>l160, 20</w:t>
            </w:r>
          </w:p>
        </w:tc>
        <w:tc>
          <w:tcPr>
            <w:tcW w:w="1213" w:type="dxa"/>
          </w:tcPr>
          <w:p w14:paraId="462B0248" w14:textId="51C05E54" w:rsidR="00682B11" w:rsidRDefault="00682B11" w:rsidP="00682B11">
            <w:pPr>
              <w:pStyle w:val="TAL"/>
              <w:rPr>
                <w:lang w:val="en-US"/>
              </w:rPr>
            </w:pPr>
            <w:r w:rsidRPr="007E1592">
              <w:rPr>
                <w:rFonts w:hint="eastAsia"/>
                <w:lang w:val="en-US"/>
              </w:rPr>
              <w:t>s</w:t>
            </w:r>
            <w:r w:rsidRPr="007E1592">
              <w:rPr>
                <w:lang w:val="en-US"/>
              </w:rPr>
              <w:t>l160, 20</w:t>
            </w:r>
          </w:p>
        </w:tc>
        <w:tc>
          <w:tcPr>
            <w:tcW w:w="1720" w:type="dxa"/>
          </w:tcPr>
          <w:p w14:paraId="60CE57E8" w14:textId="0FB3FAFF" w:rsidR="00682B11" w:rsidRDefault="00682B11" w:rsidP="00682B11">
            <w:pPr>
              <w:pStyle w:val="TAL"/>
              <w:rPr>
                <w:lang w:val="en-US"/>
              </w:rPr>
            </w:pPr>
            <w:r>
              <w:rPr>
                <w:lang w:val="en-US"/>
              </w:rPr>
              <w:t>SRS transmission periodicity</w:t>
            </w:r>
          </w:p>
        </w:tc>
      </w:tr>
      <w:tr w:rsidR="00682B11" w14:paraId="6DB52BAD" w14:textId="77777777" w:rsidTr="00682B11">
        <w:trPr>
          <w:trHeight w:val="124"/>
          <w:jc w:val="center"/>
        </w:trPr>
        <w:tc>
          <w:tcPr>
            <w:tcW w:w="9350" w:type="dxa"/>
            <w:gridSpan w:val="6"/>
          </w:tcPr>
          <w:p w14:paraId="5051D069" w14:textId="1966DFCD" w:rsidR="00682B11" w:rsidRDefault="00682B11" w:rsidP="00AD25AE">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2549"/>
        <w:gridCol w:w="1893"/>
        <w:gridCol w:w="1943"/>
        <w:gridCol w:w="1943"/>
        <w:gridCol w:w="1943"/>
        <w:gridCol w:w="2624"/>
      </w:tblGrid>
      <w:tr w:rsidR="00507396" w14:paraId="3C29D741" w14:textId="77777777" w:rsidTr="00507396">
        <w:trPr>
          <w:trHeight w:val="362"/>
        </w:trPr>
        <w:tc>
          <w:tcPr>
            <w:tcW w:w="2549" w:type="dxa"/>
            <w:tcBorders>
              <w:top w:val="single" w:sz="4" w:space="0" w:color="auto"/>
              <w:left w:val="single" w:sz="4" w:space="0" w:color="auto"/>
              <w:bottom w:val="single" w:sz="4" w:space="0" w:color="auto"/>
              <w:right w:val="single" w:sz="4" w:space="0" w:color="auto"/>
            </w:tcBorders>
          </w:tcPr>
          <w:p w14:paraId="6B752C8A" w14:textId="77777777" w:rsidR="00507396" w:rsidRDefault="00507396" w:rsidP="00517F48">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507396" w:rsidRDefault="00507396" w:rsidP="00517F48">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0B3D45A5" w14:textId="2D013989" w:rsidR="00507396" w:rsidRDefault="00507396" w:rsidP="00517F48">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173B8244" w14:textId="1F228B0D" w:rsidR="00507396" w:rsidRDefault="00507396" w:rsidP="00517F48">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4F6600DA" w:rsidR="00507396" w:rsidRPr="00282247" w:rsidRDefault="00507396" w:rsidP="00517F48">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507396" w:rsidRDefault="00507396" w:rsidP="00517F48">
            <w:pPr>
              <w:pStyle w:val="TAH"/>
              <w:rPr>
                <w:lang w:eastAsia="zh-CN"/>
              </w:rPr>
            </w:pPr>
          </w:p>
        </w:tc>
      </w:tr>
      <w:tr w:rsidR="00507396" w14:paraId="495F145A" w14:textId="77777777" w:rsidTr="00507396">
        <w:trPr>
          <w:trHeight w:val="362"/>
        </w:trPr>
        <w:tc>
          <w:tcPr>
            <w:tcW w:w="2549" w:type="dxa"/>
            <w:tcBorders>
              <w:top w:val="single" w:sz="4" w:space="0" w:color="auto"/>
              <w:left w:val="single" w:sz="4" w:space="0" w:color="auto"/>
              <w:bottom w:val="single" w:sz="4" w:space="0" w:color="auto"/>
              <w:right w:val="single" w:sz="4" w:space="0" w:color="auto"/>
            </w:tcBorders>
            <w:hideMark/>
          </w:tcPr>
          <w:p w14:paraId="2C33A50B" w14:textId="77777777" w:rsidR="00507396" w:rsidRDefault="00507396" w:rsidP="00517F48">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507396" w:rsidRDefault="00507396" w:rsidP="00517F48">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12738394" w14:textId="77777777" w:rsidR="00507396" w:rsidRPr="00282247" w:rsidRDefault="00507396" w:rsidP="00517F48">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35157FD" w14:textId="48A58F33" w:rsidR="00507396" w:rsidRPr="00282247" w:rsidRDefault="00507396" w:rsidP="00517F48">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610120BA" w:rsidR="00507396" w:rsidRPr="00282247" w:rsidRDefault="00507396" w:rsidP="00517F48">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507396" w:rsidRDefault="00507396" w:rsidP="00517F48">
            <w:pPr>
              <w:pStyle w:val="TAH"/>
              <w:rPr>
                <w:lang w:val="en-US" w:eastAsia="zh-CN"/>
              </w:rPr>
            </w:pPr>
            <w:r>
              <w:rPr>
                <w:lang w:val="en-US" w:eastAsia="zh-CN"/>
              </w:rPr>
              <w:t>Comment</w:t>
            </w:r>
          </w:p>
        </w:tc>
      </w:tr>
      <w:tr w:rsidR="00507396" w14:paraId="2B7FA493"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5F9CA925" w14:textId="77777777" w:rsidR="00507396" w:rsidRDefault="00507396" w:rsidP="00507396">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507396" w:rsidRDefault="00507396" w:rsidP="00507396">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2523791D" w14:textId="5E15195F" w:rsidR="00507396" w:rsidRPr="00E10620" w:rsidRDefault="00507396" w:rsidP="00507396">
            <w:pPr>
              <w:pStyle w:val="TAC"/>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12D36966" w14:textId="748B7564" w:rsidR="00507396" w:rsidRDefault="00507396" w:rsidP="00507396">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62A94546" w:rsidR="00507396" w:rsidRDefault="00507396" w:rsidP="00507396">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507396" w:rsidRDefault="00507396" w:rsidP="00507396">
            <w:pPr>
              <w:pStyle w:val="TAL"/>
            </w:pPr>
          </w:p>
        </w:tc>
      </w:tr>
      <w:tr w:rsidR="00507396" w14:paraId="7DCD2541"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5AD97876" w14:textId="77777777" w:rsidR="00507396" w:rsidRDefault="00507396" w:rsidP="00507396">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507396" w:rsidRDefault="00507396" w:rsidP="0050739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89D1D1C" w14:textId="6A7B3F94" w:rsidR="00507396" w:rsidRPr="00E10620" w:rsidRDefault="00507396" w:rsidP="00507396">
            <w:pPr>
              <w:pStyle w:val="TAC"/>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4FDA08B5" w14:textId="5CEA03B5"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537F25CD" w:rsidR="00507396" w:rsidRDefault="00507396" w:rsidP="00507396">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507396" w:rsidRDefault="00507396" w:rsidP="00507396">
            <w:pPr>
              <w:pStyle w:val="TAL"/>
            </w:pPr>
          </w:p>
        </w:tc>
      </w:tr>
      <w:tr w:rsidR="00507396" w14:paraId="42FD9FB4"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421B2440" w14:textId="77777777" w:rsidR="00507396" w:rsidRDefault="00507396" w:rsidP="00507396">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507396" w:rsidRDefault="00507396" w:rsidP="0050739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67BDDFF5" w14:textId="15430A74" w:rsidR="00507396" w:rsidRPr="00E10620" w:rsidRDefault="00507396" w:rsidP="00507396">
            <w:pPr>
              <w:pStyle w:val="TAC"/>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08F0FED1" w14:textId="5E72734B"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7A8CDC6B" w:rsidR="00507396" w:rsidRDefault="00507396" w:rsidP="00507396">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507396" w:rsidRDefault="00507396" w:rsidP="00507396">
            <w:pPr>
              <w:pStyle w:val="TAL"/>
            </w:pPr>
            <w:r>
              <w:t>Frequency hopping is disabled </w:t>
            </w:r>
          </w:p>
        </w:tc>
      </w:tr>
      <w:tr w:rsidR="00507396" w14:paraId="3295754A" w14:textId="77777777" w:rsidTr="00507396">
        <w:trPr>
          <w:trHeight w:val="154"/>
        </w:trPr>
        <w:tc>
          <w:tcPr>
            <w:tcW w:w="2549" w:type="dxa"/>
            <w:tcBorders>
              <w:top w:val="single" w:sz="4" w:space="0" w:color="auto"/>
              <w:left w:val="single" w:sz="4" w:space="0" w:color="auto"/>
              <w:bottom w:val="single" w:sz="4" w:space="0" w:color="auto"/>
              <w:right w:val="single" w:sz="4" w:space="0" w:color="auto"/>
            </w:tcBorders>
            <w:hideMark/>
          </w:tcPr>
          <w:p w14:paraId="16E49D6D" w14:textId="77777777" w:rsidR="00507396" w:rsidRDefault="00507396" w:rsidP="00507396">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507396" w:rsidRDefault="00507396" w:rsidP="00507396">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5C28816A" w14:textId="47F4B704" w:rsidR="00507396" w:rsidRPr="00E10620" w:rsidRDefault="00507396" w:rsidP="00507396">
            <w:pPr>
              <w:pStyle w:val="TAC"/>
            </w:pPr>
            <w:r>
              <w:t>neither</w:t>
            </w:r>
          </w:p>
        </w:tc>
        <w:tc>
          <w:tcPr>
            <w:tcW w:w="1943" w:type="dxa"/>
            <w:tcBorders>
              <w:top w:val="single" w:sz="4" w:space="0" w:color="auto"/>
              <w:left w:val="single" w:sz="4" w:space="0" w:color="auto"/>
              <w:bottom w:val="single" w:sz="4" w:space="0" w:color="auto"/>
              <w:right w:val="single" w:sz="4" w:space="0" w:color="auto"/>
            </w:tcBorders>
          </w:tcPr>
          <w:p w14:paraId="77E5A572" w14:textId="7A45A06D" w:rsidR="00507396" w:rsidRDefault="00507396" w:rsidP="00507396">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206C5AD7" w:rsidR="00507396" w:rsidRDefault="00507396" w:rsidP="00507396">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507396" w:rsidRDefault="00507396" w:rsidP="00507396">
            <w:pPr>
              <w:pStyle w:val="TAL"/>
              <w:rPr>
                <w:lang w:val="en-US"/>
              </w:rPr>
            </w:pPr>
            <w:r>
              <w:t>No group or sequence hopping</w:t>
            </w:r>
          </w:p>
        </w:tc>
      </w:tr>
      <w:tr w:rsidR="00507396" w14:paraId="4B246533"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2AC174A5" w14:textId="77777777" w:rsidR="00507396" w:rsidRDefault="00507396" w:rsidP="00507396">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A2C40A0" w14:textId="121DFB1C"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3480B675" w14:textId="18F99740"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40090139"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507396" w:rsidRDefault="00507396" w:rsidP="00507396">
            <w:pPr>
              <w:pStyle w:val="TAL"/>
              <w:rPr>
                <w:lang w:val="en-US"/>
              </w:rPr>
            </w:pPr>
            <w:r>
              <w:t>Frequency domain position of SRS</w:t>
            </w:r>
          </w:p>
        </w:tc>
      </w:tr>
      <w:tr w:rsidR="00507396" w14:paraId="07AE1D89" w14:textId="77777777" w:rsidTr="00507396">
        <w:trPr>
          <w:trHeight w:val="219"/>
        </w:trPr>
        <w:tc>
          <w:tcPr>
            <w:tcW w:w="2549" w:type="dxa"/>
            <w:tcBorders>
              <w:top w:val="single" w:sz="4" w:space="0" w:color="auto"/>
              <w:left w:val="single" w:sz="4" w:space="0" w:color="auto"/>
              <w:bottom w:val="single" w:sz="4" w:space="0" w:color="auto"/>
              <w:right w:val="single" w:sz="4" w:space="0" w:color="auto"/>
            </w:tcBorders>
            <w:hideMark/>
          </w:tcPr>
          <w:p w14:paraId="4E4B2A7F" w14:textId="77777777" w:rsidR="00507396" w:rsidRDefault="00507396" w:rsidP="00507396">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6DCFCAA" w14:textId="23370ECE"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008FA7FB" w14:textId="4EB813D0"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48E47CAC"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507396" w:rsidRDefault="00507396" w:rsidP="00507396">
            <w:pPr>
              <w:pStyle w:val="TAL"/>
              <w:rPr>
                <w:lang w:val="en-US"/>
              </w:rPr>
            </w:pPr>
            <w:r>
              <w:t> </w:t>
            </w:r>
          </w:p>
        </w:tc>
      </w:tr>
      <w:tr w:rsidR="00507396" w14:paraId="304B1926"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AFB9FB" w14:textId="77777777" w:rsidR="00507396" w:rsidRDefault="00507396" w:rsidP="00507396">
            <w:pPr>
              <w:pStyle w:val="TAL"/>
            </w:pPr>
            <w:r>
              <w:t>pathlossReferenceRS</w:t>
            </w:r>
          </w:p>
          <w:p w14:paraId="197EA847" w14:textId="77777777" w:rsidR="00507396" w:rsidRDefault="00507396" w:rsidP="00507396">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15AF705" w14:textId="123FC011"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0DD52363" w14:textId="66D5C106"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222C0554"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507396" w:rsidRDefault="00507396" w:rsidP="00507396">
            <w:pPr>
              <w:pStyle w:val="TAL"/>
              <w:rPr>
                <w:lang w:val="en-US"/>
              </w:rPr>
            </w:pPr>
            <w:r>
              <w:t>SSB #0 is used for SRS path loss estimation</w:t>
            </w:r>
          </w:p>
        </w:tc>
      </w:tr>
      <w:tr w:rsidR="00507396" w14:paraId="14EFF3D7" w14:textId="77777777" w:rsidTr="00507396">
        <w:trPr>
          <w:trHeight w:val="179"/>
        </w:trPr>
        <w:tc>
          <w:tcPr>
            <w:tcW w:w="2549" w:type="dxa"/>
            <w:tcBorders>
              <w:top w:val="single" w:sz="4" w:space="0" w:color="auto"/>
              <w:left w:val="single" w:sz="4" w:space="0" w:color="auto"/>
              <w:bottom w:val="single" w:sz="4" w:space="0" w:color="auto"/>
              <w:right w:val="single" w:sz="4" w:space="0" w:color="auto"/>
            </w:tcBorders>
            <w:hideMark/>
          </w:tcPr>
          <w:p w14:paraId="4C108D3D" w14:textId="77777777" w:rsidR="00507396" w:rsidRDefault="00507396" w:rsidP="00507396">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507396" w:rsidRDefault="00507396" w:rsidP="00507396">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24854EDD" w14:textId="32B80DBD" w:rsidR="00507396" w:rsidRPr="003A7B43" w:rsidRDefault="00507396" w:rsidP="00507396">
            <w:pPr>
              <w:pStyle w:val="TAC"/>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611DD434" w14:textId="09C34D9E" w:rsidR="00507396" w:rsidRDefault="00507396" w:rsidP="00507396">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44BB50F6" w:rsidR="00507396" w:rsidRDefault="00507396" w:rsidP="00507396">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507396" w:rsidRDefault="00507396" w:rsidP="00507396">
            <w:pPr>
              <w:pStyle w:val="TAL"/>
              <w:rPr>
                <w:lang w:val="en-US"/>
              </w:rPr>
            </w:pPr>
          </w:p>
        </w:tc>
      </w:tr>
      <w:tr w:rsidR="00507396" w14:paraId="0A15DE1D" w14:textId="77777777" w:rsidTr="00507396">
        <w:trPr>
          <w:trHeight w:val="270"/>
        </w:trPr>
        <w:tc>
          <w:tcPr>
            <w:tcW w:w="2549" w:type="dxa"/>
            <w:tcBorders>
              <w:top w:val="single" w:sz="4" w:space="0" w:color="auto"/>
              <w:left w:val="single" w:sz="4" w:space="0" w:color="auto"/>
              <w:bottom w:val="single" w:sz="4" w:space="0" w:color="auto"/>
              <w:right w:val="single" w:sz="4" w:space="0" w:color="auto"/>
            </w:tcBorders>
            <w:hideMark/>
          </w:tcPr>
          <w:p w14:paraId="546A28FD" w14:textId="6157918A" w:rsidR="00507396" w:rsidRDefault="00507396" w:rsidP="00507396">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1A2478D9" w:rsidR="00507396" w:rsidRDefault="00507396" w:rsidP="00507396">
            <w:pPr>
              <w:pStyle w:val="TAC"/>
              <w:rPr>
                <w:lang w:val="en-US"/>
              </w:rPr>
            </w:pPr>
            <w:r>
              <w:rPr>
                <w:lang w:val="en-US"/>
              </w:rPr>
              <w:t>3</w:t>
            </w:r>
          </w:p>
        </w:tc>
        <w:tc>
          <w:tcPr>
            <w:tcW w:w="1943" w:type="dxa"/>
          </w:tcPr>
          <w:p w14:paraId="1193AFD3" w14:textId="59F3E306" w:rsidR="00507396" w:rsidRPr="00E10620" w:rsidRDefault="00507396" w:rsidP="00507396">
            <w:pPr>
              <w:pStyle w:val="TAC"/>
            </w:pPr>
            <w:r>
              <w:rPr>
                <w:lang w:val="en-US"/>
              </w:rPr>
              <w:t>3</w:t>
            </w:r>
          </w:p>
        </w:tc>
        <w:tc>
          <w:tcPr>
            <w:tcW w:w="1943" w:type="dxa"/>
          </w:tcPr>
          <w:p w14:paraId="788D4A73" w14:textId="292F2B0F" w:rsidR="00507396" w:rsidRPr="006E3F05" w:rsidRDefault="00507396" w:rsidP="00507396">
            <w:pPr>
              <w:pStyle w:val="TAL"/>
            </w:pPr>
            <w:r w:rsidRPr="00E10620">
              <w:t>5</w:t>
            </w:r>
          </w:p>
        </w:tc>
        <w:tc>
          <w:tcPr>
            <w:tcW w:w="1943" w:type="dxa"/>
            <w:hideMark/>
          </w:tcPr>
          <w:p w14:paraId="078452DC" w14:textId="5062C786" w:rsidR="00507396" w:rsidRDefault="00507396" w:rsidP="00507396">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507396" w:rsidRDefault="00507396" w:rsidP="00507396">
            <w:pPr>
              <w:pStyle w:val="TAL"/>
              <w:rPr>
                <w:lang w:val="en-US"/>
              </w:rPr>
            </w:pPr>
            <w:r w:rsidRPr="006E3F05">
              <w:t>resourceMapping setting</w:t>
            </w:r>
          </w:p>
        </w:tc>
      </w:tr>
      <w:tr w:rsidR="00507396" w14:paraId="55E319F2" w14:textId="77777777" w:rsidTr="00507396">
        <w:trPr>
          <w:trHeight w:val="190"/>
        </w:trPr>
        <w:tc>
          <w:tcPr>
            <w:tcW w:w="2549" w:type="dxa"/>
            <w:tcBorders>
              <w:top w:val="single" w:sz="4" w:space="0" w:color="auto"/>
              <w:left w:val="single" w:sz="4" w:space="0" w:color="auto"/>
              <w:bottom w:val="single" w:sz="4" w:space="0" w:color="auto"/>
              <w:right w:val="single" w:sz="4" w:space="0" w:color="auto"/>
            </w:tcBorders>
            <w:hideMark/>
          </w:tcPr>
          <w:p w14:paraId="03F6C100" w14:textId="376B15C3" w:rsidR="00507396" w:rsidRDefault="00507396" w:rsidP="00507396">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043CE67E" w:rsidR="00507396" w:rsidRDefault="00507396" w:rsidP="00507396">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76002354" w14:textId="7C595570" w:rsidR="00507396" w:rsidRPr="00E10620" w:rsidRDefault="00507396" w:rsidP="00507396">
            <w:pPr>
              <w:pStyle w:val="TAC"/>
            </w:pPr>
            <w:r>
              <w:t>1</w:t>
            </w:r>
          </w:p>
        </w:tc>
        <w:tc>
          <w:tcPr>
            <w:tcW w:w="1943" w:type="dxa"/>
            <w:tcBorders>
              <w:top w:val="single" w:sz="4" w:space="0" w:color="auto"/>
              <w:left w:val="single" w:sz="4" w:space="0" w:color="auto"/>
              <w:bottom w:val="single" w:sz="4" w:space="0" w:color="auto"/>
              <w:right w:val="single" w:sz="4" w:space="0" w:color="auto"/>
            </w:tcBorders>
          </w:tcPr>
          <w:p w14:paraId="1D926298" w14:textId="69CCEF2B" w:rsidR="00507396" w:rsidRPr="006E3F05" w:rsidRDefault="00507396" w:rsidP="00507396">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5F6E17C2" w:rsidR="00507396" w:rsidRDefault="00507396" w:rsidP="00507396">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507396" w:rsidRDefault="00507396" w:rsidP="00507396">
            <w:pPr>
              <w:pStyle w:val="TAL"/>
              <w:rPr>
                <w:lang w:val="en-US"/>
              </w:rPr>
            </w:pPr>
            <w:r w:rsidRPr="006E3F05">
              <w:t>SRS symbols belong to the same SRS resource.</w:t>
            </w:r>
          </w:p>
        </w:tc>
      </w:tr>
      <w:tr w:rsidR="00507396" w14:paraId="6E5DC74C" w14:textId="77777777" w:rsidTr="00507396">
        <w:trPr>
          <w:trHeight w:val="137"/>
        </w:trPr>
        <w:tc>
          <w:tcPr>
            <w:tcW w:w="2549" w:type="dxa"/>
            <w:tcBorders>
              <w:top w:val="single" w:sz="4" w:space="0" w:color="auto"/>
              <w:left w:val="single" w:sz="4" w:space="0" w:color="auto"/>
              <w:bottom w:val="single" w:sz="4" w:space="0" w:color="auto"/>
              <w:right w:val="single" w:sz="4" w:space="0" w:color="auto"/>
            </w:tcBorders>
            <w:hideMark/>
          </w:tcPr>
          <w:p w14:paraId="04673B13" w14:textId="77777777" w:rsidR="00507396" w:rsidRDefault="00507396" w:rsidP="00507396">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507396" w:rsidRDefault="00507396" w:rsidP="00507396">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A54787E" w14:textId="0A2F97FC" w:rsidR="00507396" w:rsidRPr="00E10620" w:rsidRDefault="00507396" w:rsidP="00507396">
            <w:pPr>
              <w:pStyle w:val="TAC"/>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22E2E8AD" w14:textId="7E583E21" w:rsidR="00507396" w:rsidRDefault="00507396" w:rsidP="00507396">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13DD1107" w:rsidR="00507396" w:rsidRDefault="00507396" w:rsidP="00507396">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507396" w:rsidRDefault="00507396" w:rsidP="00507396">
            <w:pPr>
              <w:pStyle w:val="TAL"/>
              <w:rPr>
                <w:lang w:val="en-US"/>
              </w:rPr>
            </w:pPr>
            <w:r>
              <w:t>without repetition.</w:t>
            </w:r>
          </w:p>
        </w:tc>
      </w:tr>
      <w:tr w:rsidR="00507396" w14:paraId="2DFC4100" w14:textId="77777777" w:rsidTr="00507396">
        <w:trPr>
          <w:trHeight w:val="64"/>
        </w:trPr>
        <w:tc>
          <w:tcPr>
            <w:tcW w:w="2549" w:type="dxa"/>
            <w:tcBorders>
              <w:top w:val="single" w:sz="4" w:space="0" w:color="auto"/>
              <w:left w:val="single" w:sz="4" w:space="0" w:color="auto"/>
              <w:bottom w:val="single" w:sz="4" w:space="0" w:color="auto"/>
              <w:right w:val="single" w:sz="4" w:space="0" w:color="auto"/>
            </w:tcBorders>
            <w:hideMark/>
          </w:tcPr>
          <w:p w14:paraId="1EB3902B" w14:textId="77777777" w:rsidR="00507396" w:rsidRDefault="00507396" w:rsidP="00507396">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507396" w:rsidRDefault="00507396" w:rsidP="00507396">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398E9FC8" w14:textId="5EE66068" w:rsidR="00507396" w:rsidRPr="00E10620" w:rsidRDefault="00507396" w:rsidP="00507396">
            <w:pPr>
              <w:pStyle w:val="TAC"/>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36C45924" w14:textId="359F4108" w:rsidR="00507396" w:rsidRDefault="00507396" w:rsidP="00507396">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7604F1FC" w:rsidR="00507396" w:rsidRDefault="00507396" w:rsidP="00507396">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507396" w:rsidRDefault="00507396" w:rsidP="00507396">
            <w:pPr>
              <w:pStyle w:val="TAL"/>
              <w:rPr>
                <w:lang w:val="en-US"/>
              </w:rPr>
            </w:pPr>
          </w:p>
        </w:tc>
      </w:tr>
      <w:tr w:rsidR="00507396" w14:paraId="31264D64" w14:textId="77777777" w:rsidTr="00507396">
        <w:trPr>
          <w:trHeight w:val="214"/>
        </w:trPr>
        <w:tc>
          <w:tcPr>
            <w:tcW w:w="2549" w:type="dxa"/>
            <w:tcBorders>
              <w:top w:val="single" w:sz="4" w:space="0" w:color="auto"/>
              <w:left w:val="single" w:sz="4" w:space="0" w:color="auto"/>
              <w:bottom w:val="single" w:sz="4" w:space="0" w:color="auto"/>
              <w:right w:val="single" w:sz="4" w:space="0" w:color="auto"/>
            </w:tcBorders>
            <w:hideMark/>
          </w:tcPr>
          <w:p w14:paraId="41565592" w14:textId="77777777" w:rsidR="00507396" w:rsidRDefault="00507396" w:rsidP="00507396">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015D361" w14:textId="470D6905"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03A6E741" w14:textId="2F948743"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259C9904"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507396" w:rsidRDefault="00507396" w:rsidP="00507396">
            <w:pPr>
              <w:pStyle w:val="TAL"/>
              <w:rPr>
                <w:lang w:val="en-US"/>
              </w:rPr>
            </w:pPr>
            <w:r>
              <w:t>transmissionComb setting</w:t>
            </w:r>
          </w:p>
        </w:tc>
      </w:tr>
      <w:tr w:rsidR="00507396" w14:paraId="5CCD37F1" w14:textId="77777777" w:rsidTr="00507396">
        <w:trPr>
          <w:trHeight w:val="147"/>
        </w:trPr>
        <w:tc>
          <w:tcPr>
            <w:tcW w:w="2549" w:type="dxa"/>
            <w:tcBorders>
              <w:top w:val="single" w:sz="4" w:space="0" w:color="auto"/>
              <w:left w:val="single" w:sz="4" w:space="0" w:color="auto"/>
              <w:bottom w:val="single" w:sz="4" w:space="0" w:color="auto"/>
              <w:right w:val="single" w:sz="4" w:space="0" w:color="auto"/>
            </w:tcBorders>
            <w:hideMark/>
          </w:tcPr>
          <w:p w14:paraId="2573D3AA" w14:textId="77777777" w:rsidR="00507396" w:rsidRDefault="00507396" w:rsidP="00507396">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11E8D8A2" w14:textId="6882CC97"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34C204FB" w14:textId="105B195E"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5024FF4"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507396" w:rsidRDefault="00507396" w:rsidP="00507396">
            <w:pPr>
              <w:pStyle w:val="TAL"/>
              <w:rPr>
                <w:lang w:val="en-US"/>
              </w:rPr>
            </w:pPr>
            <w:r>
              <w:t> </w:t>
            </w:r>
          </w:p>
        </w:tc>
      </w:tr>
      <w:tr w:rsidR="00507396" w14:paraId="7C48F131" w14:textId="77777777" w:rsidTr="00507396">
        <w:trPr>
          <w:trHeight w:val="365"/>
        </w:trPr>
        <w:tc>
          <w:tcPr>
            <w:tcW w:w="2549" w:type="dxa"/>
            <w:tcBorders>
              <w:top w:val="single" w:sz="4" w:space="0" w:color="auto"/>
              <w:left w:val="single" w:sz="4" w:space="0" w:color="auto"/>
              <w:bottom w:val="single" w:sz="4" w:space="0" w:color="auto"/>
              <w:right w:val="single" w:sz="4" w:space="0" w:color="auto"/>
            </w:tcBorders>
            <w:hideMark/>
          </w:tcPr>
          <w:p w14:paraId="47E80233" w14:textId="502FA00F" w:rsidR="00507396" w:rsidRDefault="00507396" w:rsidP="00507396">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507396" w:rsidRDefault="00507396" w:rsidP="00507396">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15666140" w14:textId="7CEFACA5" w:rsidR="00507396" w:rsidRPr="00E10620" w:rsidRDefault="00507396" w:rsidP="00507396">
            <w:pPr>
              <w:pStyle w:val="TAC"/>
            </w:pPr>
            <w:r>
              <w:t>port1</w:t>
            </w:r>
          </w:p>
        </w:tc>
        <w:tc>
          <w:tcPr>
            <w:tcW w:w="1943" w:type="dxa"/>
            <w:tcBorders>
              <w:top w:val="single" w:sz="4" w:space="0" w:color="auto"/>
              <w:left w:val="single" w:sz="4" w:space="0" w:color="auto"/>
              <w:bottom w:val="single" w:sz="4" w:space="0" w:color="auto"/>
              <w:right w:val="single" w:sz="4" w:space="0" w:color="auto"/>
            </w:tcBorders>
          </w:tcPr>
          <w:p w14:paraId="1BD53F34" w14:textId="2CCB7C25" w:rsidR="00507396" w:rsidRDefault="00507396" w:rsidP="00507396">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1245D3A6" w:rsidR="00507396" w:rsidRDefault="00507396" w:rsidP="00507396">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507396" w:rsidRDefault="00507396" w:rsidP="00507396">
            <w:pPr>
              <w:pStyle w:val="TAL"/>
              <w:rPr>
                <w:lang w:val="en-US"/>
              </w:rPr>
            </w:pPr>
            <w:r>
              <w:t xml:space="preserve">Number of antenna ports used for SRS </w:t>
            </w:r>
            <w:r w:rsidRPr="003702E0">
              <w:t xml:space="preserve">resource </w:t>
            </w:r>
            <w:r>
              <w:t>transmission</w:t>
            </w:r>
          </w:p>
        </w:tc>
      </w:tr>
      <w:tr w:rsidR="00507396" w14:paraId="0D0CE806" w14:textId="77777777" w:rsidTr="00507396">
        <w:trPr>
          <w:trHeight w:val="77"/>
        </w:trPr>
        <w:tc>
          <w:tcPr>
            <w:tcW w:w="2549" w:type="dxa"/>
            <w:tcBorders>
              <w:top w:val="single" w:sz="4" w:space="0" w:color="auto"/>
              <w:left w:val="single" w:sz="4" w:space="0" w:color="auto"/>
              <w:bottom w:val="single" w:sz="4" w:space="0" w:color="auto"/>
              <w:right w:val="single" w:sz="4" w:space="0" w:color="auto"/>
            </w:tcBorders>
            <w:hideMark/>
          </w:tcPr>
          <w:p w14:paraId="1559F0D8" w14:textId="2A05921E" w:rsidR="00507396" w:rsidRDefault="00507396" w:rsidP="00507396">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507396" w:rsidRDefault="00507396" w:rsidP="00507396">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02C121CF" w14:textId="11BF3672" w:rsidR="00507396" w:rsidRPr="00E10620" w:rsidRDefault="00507396" w:rsidP="00507396">
            <w:pPr>
              <w:pStyle w:val="TAC"/>
            </w:pPr>
            <w:r>
              <w:t>Aperiodic</w:t>
            </w:r>
          </w:p>
        </w:tc>
        <w:tc>
          <w:tcPr>
            <w:tcW w:w="1943" w:type="dxa"/>
            <w:tcBorders>
              <w:top w:val="single" w:sz="4" w:space="0" w:color="auto"/>
              <w:left w:val="single" w:sz="4" w:space="0" w:color="auto"/>
              <w:bottom w:val="single" w:sz="4" w:space="0" w:color="auto"/>
              <w:right w:val="single" w:sz="4" w:space="0" w:color="auto"/>
            </w:tcBorders>
          </w:tcPr>
          <w:p w14:paraId="4A17C374" w14:textId="13AD8482" w:rsidR="00507396" w:rsidRDefault="00507396" w:rsidP="00507396">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5EE674B2" w:rsidR="00507396" w:rsidRDefault="00507396" w:rsidP="00507396">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507396" w:rsidRDefault="00507396" w:rsidP="00507396">
            <w:pPr>
              <w:pStyle w:val="TAL"/>
              <w:rPr>
                <w:lang w:val="en-US"/>
              </w:rPr>
            </w:pPr>
          </w:p>
        </w:tc>
      </w:tr>
      <w:tr w:rsidR="00507396" w14:paraId="05CBD715" w14:textId="77777777" w:rsidTr="00507396">
        <w:trPr>
          <w:trHeight w:val="124"/>
        </w:trPr>
        <w:tc>
          <w:tcPr>
            <w:tcW w:w="2549" w:type="dxa"/>
            <w:tcBorders>
              <w:top w:val="single" w:sz="4" w:space="0" w:color="auto"/>
              <w:left w:val="single" w:sz="4" w:space="0" w:color="auto"/>
              <w:bottom w:val="single" w:sz="4" w:space="0" w:color="auto"/>
              <w:right w:val="single" w:sz="4" w:space="0" w:color="auto"/>
            </w:tcBorders>
            <w:hideMark/>
          </w:tcPr>
          <w:p w14:paraId="432DD584" w14:textId="0D1459CF" w:rsidR="00507396" w:rsidRDefault="00507396" w:rsidP="00507396">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507396" w:rsidRDefault="00507396" w:rsidP="00507396">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5316B984" w14:textId="6F987AAB" w:rsidR="00507396" w:rsidRPr="00E10620" w:rsidRDefault="00507396" w:rsidP="00507396">
            <w:pPr>
              <w:pStyle w:val="TAC"/>
            </w:pPr>
            <w:r>
              <w:t>N/A</w:t>
            </w:r>
          </w:p>
        </w:tc>
        <w:tc>
          <w:tcPr>
            <w:tcW w:w="1943" w:type="dxa"/>
            <w:tcBorders>
              <w:top w:val="single" w:sz="4" w:space="0" w:color="auto"/>
              <w:left w:val="single" w:sz="4" w:space="0" w:color="auto"/>
              <w:bottom w:val="single" w:sz="4" w:space="0" w:color="auto"/>
              <w:right w:val="single" w:sz="4" w:space="0" w:color="auto"/>
            </w:tcBorders>
          </w:tcPr>
          <w:p w14:paraId="282166C0" w14:textId="463AA69D" w:rsidR="00507396" w:rsidRDefault="00507396" w:rsidP="00507396">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0CB21D79" w:rsidR="00507396" w:rsidRDefault="00507396" w:rsidP="00507396">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507396" w:rsidRDefault="00507396" w:rsidP="00507396">
            <w:pPr>
              <w:pStyle w:val="TAL"/>
              <w:rPr>
                <w:lang w:val="en-US"/>
              </w:rPr>
            </w:pPr>
            <w:r>
              <w:rPr>
                <w:lang w:val="en-US"/>
              </w:rPr>
              <w:t xml:space="preserve">SRS transmission periodicity </w:t>
            </w:r>
          </w:p>
        </w:tc>
      </w:tr>
      <w:tr w:rsidR="00507396" w14:paraId="3CBD5C92" w14:textId="77777777" w:rsidTr="00A329A4">
        <w:trPr>
          <w:trHeight w:val="124"/>
        </w:trPr>
        <w:tc>
          <w:tcPr>
            <w:tcW w:w="12895" w:type="dxa"/>
            <w:gridSpan w:val="6"/>
            <w:tcBorders>
              <w:top w:val="single" w:sz="4" w:space="0" w:color="auto"/>
              <w:left w:val="single" w:sz="4" w:space="0" w:color="auto"/>
              <w:bottom w:val="single" w:sz="4" w:space="0" w:color="auto"/>
              <w:right w:val="single" w:sz="4" w:space="0" w:color="auto"/>
            </w:tcBorders>
          </w:tcPr>
          <w:p w14:paraId="4211B79A" w14:textId="29D7DDB0" w:rsidR="00507396" w:rsidRDefault="00507396" w:rsidP="004855B3">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 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11340" w:type="dxa"/>
        <w:tblInd w:w="846" w:type="dxa"/>
        <w:tblLook w:val="04A0" w:firstRow="1" w:lastRow="0" w:firstColumn="1" w:lastColumn="0" w:noHBand="0" w:noVBand="1"/>
      </w:tblPr>
      <w:tblGrid>
        <w:gridCol w:w="2407"/>
        <w:gridCol w:w="1699"/>
        <w:gridCol w:w="1638"/>
        <w:gridCol w:w="1543"/>
        <w:gridCol w:w="1533"/>
        <w:gridCol w:w="2520"/>
      </w:tblGrid>
      <w:tr w:rsidR="0074394F" w:rsidRPr="003A7B43" w14:paraId="7F820D2C" w14:textId="77777777" w:rsidTr="0074394F">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74394F" w:rsidRPr="003A7B43" w:rsidRDefault="0074394F" w:rsidP="002079AA">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74394F" w:rsidRPr="003A7B43" w:rsidRDefault="0074394F" w:rsidP="002079AA">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3F7778A8" w14:textId="706980D7" w:rsidR="0074394F" w:rsidRPr="003A7B43" w:rsidRDefault="0074394F" w:rsidP="002079AA">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6DC99C4B" w14:textId="33E3A681" w:rsidR="0074394F" w:rsidRPr="003A7B43" w:rsidRDefault="0074394F" w:rsidP="002079AA">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74394F" w:rsidRPr="003A7B43" w:rsidRDefault="0074394F" w:rsidP="002079AA">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74394F" w:rsidRPr="003A7B43" w:rsidRDefault="0074394F" w:rsidP="002079AA">
            <w:pPr>
              <w:keepNext/>
              <w:spacing w:after="0"/>
              <w:jc w:val="center"/>
              <w:rPr>
                <w:rFonts w:ascii="Arial" w:hAnsi="Arial"/>
                <w:b/>
                <w:sz w:val="18"/>
                <w:lang w:eastAsia="zh-CN"/>
              </w:rPr>
            </w:pPr>
          </w:p>
        </w:tc>
      </w:tr>
      <w:tr w:rsidR="0074394F" w:rsidRPr="003A7B43" w14:paraId="6733B5ED" w14:textId="77777777" w:rsidTr="0074394F">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74394F" w:rsidRPr="003A7B43" w:rsidRDefault="0074394F" w:rsidP="002079AA">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74394F" w:rsidRPr="003A7B43" w:rsidRDefault="0074394F" w:rsidP="002079AA">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2D28041C" w14:textId="77777777" w:rsidR="0074394F" w:rsidRPr="003A7B43" w:rsidRDefault="0074394F" w:rsidP="002079AA">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655C9E0B" w:rsidR="0074394F" w:rsidRPr="003A7B43" w:rsidRDefault="0074394F" w:rsidP="002079AA">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74394F" w:rsidRPr="003A7B43" w:rsidRDefault="0074394F" w:rsidP="002079AA">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74394F" w:rsidRPr="003A7B43" w:rsidRDefault="0074394F" w:rsidP="002079AA">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74394F" w:rsidRPr="003A7B43" w14:paraId="4BE52B22"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74394F" w:rsidRPr="003A7B43" w:rsidRDefault="0074394F" w:rsidP="0074394F">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74394F" w:rsidRPr="003A7B43" w:rsidRDefault="0074394F" w:rsidP="0074394F">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6EA01BB9" w14:textId="0F6F0822" w:rsidR="0074394F" w:rsidRPr="003A7B43" w:rsidRDefault="0074394F" w:rsidP="0074394F">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90CEB53" w14:textId="7332602A" w:rsidR="0074394F" w:rsidRPr="003A7B43" w:rsidRDefault="0074394F" w:rsidP="0074394F">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74394F" w:rsidRPr="003A7B43" w:rsidRDefault="0074394F" w:rsidP="0074394F">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74394F" w:rsidRPr="003A7B43" w:rsidRDefault="0074394F" w:rsidP="0074394F">
            <w:pPr>
              <w:keepNext/>
              <w:spacing w:after="0"/>
              <w:rPr>
                <w:rFonts w:ascii="Arial" w:hAnsi="Arial"/>
                <w:sz w:val="18"/>
              </w:rPr>
            </w:pPr>
          </w:p>
        </w:tc>
      </w:tr>
      <w:tr w:rsidR="0074394F" w:rsidRPr="003A7B43" w14:paraId="35BD530F"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74394F" w:rsidRPr="003A7B43" w:rsidRDefault="0074394F" w:rsidP="0074394F">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74394F" w:rsidRPr="003A7B43" w:rsidRDefault="0074394F" w:rsidP="0074394F">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6F6CD6E" w14:textId="3197B1BB" w:rsidR="0074394F" w:rsidRPr="003A7B43" w:rsidRDefault="0074394F" w:rsidP="0074394F">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532BC883" w14:textId="0F547AC7"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74394F" w:rsidRPr="003A7B43" w:rsidRDefault="0074394F" w:rsidP="0074394F">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74394F" w:rsidRPr="003A7B43" w:rsidRDefault="0074394F" w:rsidP="0074394F">
            <w:pPr>
              <w:keepNext/>
              <w:spacing w:after="0"/>
              <w:rPr>
                <w:rFonts w:ascii="Arial" w:hAnsi="Arial"/>
                <w:sz w:val="18"/>
              </w:rPr>
            </w:pPr>
          </w:p>
        </w:tc>
      </w:tr>
      <w:tr w:rsidR="0074394F" w:rsidRPr="003A7B43" w14:paraId="52775AA0"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74394F" w:rsidRPr="003A7B43" w:rsidRDefault="0074394F" w:rsidP="0074394F">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74394F" w:rsidRPr="003A7B43" w:rsidRDefault="0074394F" w:rsidP="0074394F">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DF652A4" w14:textId="238A2150"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032B7DFC" w14:textId="3533C416"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74394F" w:rsidRPr="003A7B43" w:rsidRDefault="0074394F" w:rsidP="0074394F">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74394F" w:rsidRPr="003A7B43" w:rsidRDefault="0074394F" w:rsidP="0074394F">
            <w:pPr>
              <w:keepNext/>
              <w:spacing w:after="0"/>
              <w:rPr>
                <w:rFonts w:ascii="Arial" w:hAnsi="Arial"/>
                <w:sz w:val="18"/>
              </w:rPr>
            </w:pPr>
            <w:r w:rsidRPr="003A7B43">
              <w:rPr>
                <w:rFonts w:ascii="Arial" w:hAnsi="Arial"/>
                <w:sz w:val="18"/>
              </w:rPr>
              <w:t>Frequency hopping is disabled </w:t>
            </w:r>
          </w:p>
        </w:tc>
      </w:tr>
      <w:tr w:rsidR="0074394F" w:rsidRPr="003A7B43" w14:paraId="22E29FFE" w14:textId="77777777" w:rsidTr="0074394F">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74394F" w:rsidRPr="003A7B43" w:rsidRDefault="0074394F" w:rsidP="0074394F">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1116A09D" w14:textId="052CAD64" w:rsidR="0074394F" w:rsidRPr="003A7B43" w:rsidRDefault="0074394F" w:rsidP="0074394F">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5B361926" w14:textId="0DCD1E78" w:rsidR="0074394F" w:rsidRPr="003A7B43" w:rsidRDefault="0074394F" w:rsidP="0074394F">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74394F" w:rsidRPr="003A7B43" w:rsidRDefault="0074394F" w:rsidP="0074394F">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74394F" w:rsidRPr="003A7B43" w:rsidRDefault="0074394F" w:rsidP="0074394F">
            <w:pPr>
              <w:keepNext/>
              <w:spacing w:after="0"/>
              <w:rPr>
                <w:rFonts w:ascii="Arial" w:hAnsi="Arial"/>
                <w:sz w:val="18"/>
                <w:lang w:val="en-US"/>
              </w:rPr>
            </w:pPr>
            <w:r w:rsidRPr="003A7B43">
              <w:rPr>
                <w:rFonts w:ascii="Arial" w:hAnsi="Arial"/>
                <w:sz w:val="18"/>
              </w:rPr>
              <w:t>No group or sequence hopping</w:t>
            </w:r>
          </w:p>
        </w:tc>
      </w:tr>
      <w:tr w:rsidR="0074394F" w:rsidRPr="003A7B43" w14:paraId="19261E65"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74394F" w:rsidRPr="003A7B43" w:rsidRDefault="0074394F" w:rsidP="0074394F">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5567952B" w14:textId="1E049911"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FFC9F78" w14:textId="2C1C514C"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74394F" w:rsidRPr="003A7B43" w:rsidRDefault="0074394F" w:rsidP="0074394F">
            <w:pPr>
              <w:keepNext/>
              <w:spacing w:after="0"/>
              <w:rPr>
                <w:rFonts w:ascii="Arial" w:hAnsi="Arial"/>
                <w:sz w:val="18"/>
                <w:lang w:val="en-US"/>
              </w:rPr>
            </w:pPr>
            <w:r w:rsidRPr="003A7B43">
              <w:rPr>
                <w:rFonts w:ascii="Arial" w:hAnsi="Arial"/>
                <w:sz w:val="18"/>
              </w:rPr>
              <w:t>Frequency domain position of SRS</w:t>
            </w:r>
          </w:p>
        </w:tc>
      </w:tr>
      <w:tr w:rsidR="0074394F" w:rsidRPr="003A7B43" w14:paraId="646176DB" w14:textId="77777777" w:rsidTr="0074394F">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74394F" w:rsidRPr="003A7B43" w:rsidRDefault="0074394F" w:rsidP="0074394F">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1BFCF39" w14:textId="3170DC72"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7B6A02A9" w14:textId="01D2742F"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74394F" w:rsidRPr="003A7B43" w:rsidRDefault="0074394F" w:rsidP="0074394F">
            <w:pPr>
              <w:keepNext/>
              <w:spacing w:after="0"/>
              <w:rPr>
                <w:rFonts w:ascii="Arial" w:hAnsi="Arial"/>
                <w:sz w:val="18"/>
                <w:lang w:val="en-US"/>
              </w:rPr>
            </w:pPr>
            <w:r w:rsidRPr="003A7B43">
              <w:rPr>
                <w:rFonts w:ascii="Arial" w:hAnsi="Arial"/>
                <w:sz w:val="18"/>
              </w:rPr>
              <w:t> </w:t>
            </w:r>
          </w:p>
        </w:tc>
      </w:tr>
      <w:tr w:rsidR="0074394F" w:rsidRPr="003A7B43" w14:paraId="77A7D891"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74394F" w:rsidRPr="003A7B43" w:rsidRDefault="0074394F" w:rsidP="0074394F">
            <w:pPr>
              <w:keepNext/>
              <w:spacing w:after="0"/>
              <w:rPr>
                <w:rFonts w:ascii="Arial" w:hAnsi="Arial"/>
                <w:sz w:val="18"/>
              </w:rPr>
            </w:pPr>
            <w:r w:rsidRPr="003A7B43">
              <w:rPr>
                <w:rFonts w:ascii="Arial" w:hAnsi="Arial"/>
                <w:sz w:val="18"/>
              </w:rPr>
              <w:t>pathlossReferenceRS</w:t>
            </w:r>
          </w:p>
          <w:p w14:paraId="14E06FE1" w14:textId="77777777" w:rsidR="0074394F" w:rsidRPr="003A7B43" w:rsidRDefault="0074394F" w:rsidP="0074394F">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4FBE5CB" w14:textId="51C5CEE4"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762859E" w14:textId="367D6E44"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74394F" w:rsidRPr="003A7B43" w:rsidRDefault="0074394F" w:rsidP="0074394F">
            <w:pPr>
              <w:keepNext/>
              <w:spacing w:after="0"/>
              <w:rPr>
                <w:rFonts w:ascii="Arial" w:hAnsi="Arial"/>
                <w:sz w:val="18"/>
                <w:lang w:val="en-US"/>
              </w:rPr>
            </w:pPr>
            <w:r w:rsidRPr="003A7B43">
              <w:rPr>
                <w:rFonts w:ascii="Arial" w:hAnsi="Arial"/>
                <w:sz w:val="18"/>
              </w:rPr>
              <w:t>SSB #0 is used for SRS path loss estimation</w:t>
            </w:r>
          </w:p>
        </w:tc>
      </w:tr>
      <w:tr w:rsidR="0074394F" w:rsidRPr="003A7B43" w14:paraId="430221F7" w14:textId="77777777" w:rsidTr="0074394F">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74394F" w:rsidRPr="003A7B43" w:rsidRDefault="0074394F" w:rsidP="0074394F">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74394F" w:rsidRPr="003A7B43" w:rsidRDefault="0074394F" w:rsidP="0074394F">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1BB5FD74" w14:textId="2C9ED3A0" w:rsidR="0074394F" w:rsidRPr="003A7B43" w:rsidRDefault="0074394F" w:rsidP="0074394F">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39DE1AC9" w14:textId="4EAB4655" w:rsidR="0074394F" w:rsidRPr="003A7B43" w:rsidRDefault="0074394F" w:rsidP="0074394F">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74394F" w:rsidRPr="003A7B43" w:rsidRDefault="0074394F" w:rsidP="0074394F">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74394F" w:rsidRPr="003A7B43" w:rsidRDefault="0074394F" w:rsidP="0074394F">
            <w:pPr>
              <w:keepNext/>
              <w:spacing w:after="0"/>
              <w:rPr>
                <w:rFonts w:ascii="Arial" w:hAnsi="Arial"/>
                <w:sz w:val="18"/>
                <w:lang w:val="en-US"/>
              </w:rPr>
            </w:pPr>
          </w:p>
        </w:tc>
      </w:tr>
      <w:tr w:rsidR="0074394F" w:rsidRPr="003A7B43" w14:paraId="6C6829A0" w14:textId="77777777" w:rsidTr="0074394F">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74394F" w:rsidRPr="003A7B43" w:rsidRDefault="0074394F" w:rsidP="0074394F">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2F631218" w:rsidR="0074394F" w:rsidRPr="003A7B43" w:rsidRDefault="0074394F" w:rsidP="0074394F">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4DD3F9F3" w14:textId="64296FF3" w:rsidR="0074394F" w:rsidRPr="003A7B43" w:rsidRDefault="0074394F" w:rsidP="0074394F">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D1AEA40" w14:textId="2FC90510" w:rsidR="0074394F" w:rsidRPr="003A7B43" w:rsidRDefault="0074394F" w:rsidP="0074394F">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74394F" w:rsidRPr="003A7B43" w:rsidRDefault="0074394F" w:rsidP="0074394F">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74394F" w:rsidRPr="003A7B43" w:rsidRDefault="0074394F" w:rsidP="0074394F">
            <w:pPr>
              <w:keepNext/>
              <w:spacing w:after="0"/>
              <w:rPr>
                <w:rFonts w:ascii="Arial" w:hAnsi="Arial"/>
                <w:sz w:val="18"/>
                <w:lang w:val="en-US"/>
              </w:rPr>
            </w:pPr>
            <w:r w:rsidRPr="003A7B43">
              <w:rPr>
                <w:rFonts w:ascii="Arial" w:hAnsi="Arial"/>
                <w:sz w:val="18"/>
              </w:rPr>
              <w:t>resourceMapping setting</w:t>
            </w:r>
          </w:p>
        </w:tc>
      </w:tr>
      <w:tr w:rsidR="0074394F" w:rsidRPr="003A7B43" w14:paraId="23863609" w14:textId="77777777" w:rsidTr="0074394F">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74394F" w:rsidRPr="003A7B43" w:rsidRDefault="0074394F" w:rsidP="0074394F">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06B9DD8B" w:rsidR="0074394F" w:rsidRPr="003A7B43" w:rsidRDefault="0074394F" w:rsidP="0074394F">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2BE29620" w14:textId="24B89A6A" w:rsidR="0074394F" w:rsidRPr="003A7B43" w:rsidRDefault="0074394F" w:rsidP="0074394F">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2C46943E" w14:textId="5828AF86" w:rsidR="0074394F" w:rsidRPr="003A7B43" w:rsidRDefault="0074394F" w:rsidP="0074394F">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74394F" w:rsidRPr="003A7B43" w:rsidRDefault="0074394F" w:rsidP="0074394F">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74394F" w:rsidRPr="003A7B43" w:rsidRDefault="0074394F" w:rsidP="0074394F">
            <w:pPr>
              <w:keepNext/>
              <w:spacing w:after="0"/>
              <w:rPr>
                <w:rFonts w:ascii="Arial" w:hAnsi="Arial"/>
                <w:sz w:val="18"/>
                <w:lang w:val="en-US"/>
              </w:rPr>
            </w:pPr>
            <w:r w:rsidRPr="003A7B43">
              <w:rPr>
                <w:rFonts w:ascii="Arial" w:hAnsi="Arial"/>
                <w:sz w:val="18"/>
                <w:lang w:val="en-US"/>
              </w:rPr>
              <w:t>SRS symbols belong to the same SRS resource.</w:t>
            </w:r>
          </w:p>
        </w:tc>
      </w:tr>
      <w:tr w:rsidR="0074394F" w:rsidRPr="003A7B43" w14:paraId="76432E69" w14:textId="77777777" w:rsidTr="0074394F">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74394F" w:rsidRPr="003A7B43" w:rsidRDefault="0074394F" w:rsidP="0074394F">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74394F" w:rsidRPr="003A7B43" w:rsidRDefault="0074394F" w:rsidP="0074394F">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352A2F3C" w14:textId="5908A5E1" w:rsidR="0074394F" w:rsidRPr="003A7B43" w:rsidRDefault="0074394F" w:rsidP="0074394F">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4C241680" w14:textId="2EA6196D" w:rsidR="0074394F" w:rsidRPr="003A7B43" w:rsidRDefault="0074394F" w:rsidP="0074394F">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74394F" w:rsidRPr="003A7B43" w:rsidRDefault="0074394F" w:rsidP="0074394F">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74394F" w:rsidRPr="003A7B43" w:rsidRDefault="0074394F" w:rsidP="0074394F">
            <w:pPr>
              <w:keepNext/>
              <w:spacing w:after="0"/>
              <w:rPr>
                <w:rFonts w:ascii="Arial" w:hAnsi="Arial"/>
                <w:sz w:val="18"/>
                <w:lang w:val="en-US"/>
              </w:rPr>
            </w:pPr>
            <w:r w:rsidRPr="003A7B43">
              <w:rPr>
                <w:rFonts w:ascii="Arial" w:hAnsi="Arial"/>
                <w:sz w:val="18"/>
              </w:rPr>
              <w:t>without repetition.</w:t>
            </w:r>
          </w:p>
        </w:tc>
      </w:tr>
      <w:tr w:rsidR="0074394F" w:rsidRPr="003A7B43" w14:paraId="76A5A9CF" w14:textId="77777777" w:rsidTr="0074394F">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74394F" w:rsidRPr="003A7B43" w:rsidRDefault="0074394F" w:rsidP="0074394F">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74394F" w:rsidRPr="003A7B43" w:rsidRDefault="0074394F" w:rsidP="0074394F">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2043E9C2" w14:textId="3BD08C9E" w:rsidR="0074394F" w:rsidRPr="003A7B43" w:rsidRDefault="0074394F" w:rsidP="0074394F">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52E9B1C0" w14:textId="2E62D2F6" w:rsidR="0074394F" w:rsidRPr="003A7B43" w:rsidRDefault="0074394F" w:rsidP="0074394F">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74394F" w:rsidRPr="003A7B43" w:rsidRDefault="0074394F" w:rsidP="0074394F">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74394F" w:rsidRPr="003A7B43" w:rsidRDefault="0074394F" w:rsidP="0074394F">
            <w:pPr>
              <w:keepNext/>
              <w:spacing w:after="0"/>
              <w:rPr>
                <w:rFonts w:ascii="Arial" w:hAnsi="Arial"/>
                <w:sz w:val="18"/>
                <w:lang w:val="en-US"/>
              </w:rPr>
            </w:pPr>
          </w:p>
        </w:tc>
      </w:tr>
      <w:tr w:rsidR="0074394F" w:rsidRPr="003A7B43" w14:paraId="75BA68A8" w14:textId="77777777" w:rsidTr="0074394F">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74394F" w:rsidRPr="003A7B43" w:rsidRDefault="0074394F" w:rsidP="0074394F">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74394F" w:rsidRPr="003A7B43" w:rsidRDefault="0074394F" w:rsidP="0074394F">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7B9128B5" w14:textId="4AAF681C"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E139A93" w14:textId="686B6867"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74394F" w:rsidRPr="003A7B43" w:rsidRDefault="0074394F" w:rsidP="0074394F">
            <w:pPr>
              <w:keepNext/>
              <w:spacing w:after="0"/>
              <w:rPr>
                <w:rFonts w:ascii="Arial" w:hAnsi="Arial"/>
                <w:sz w:val="18"/>
                <w:lang w:val="en-US"/>
              </w:rPr>
            </w:pPr>
            <w:r w:rsidRPr="003A7B43">
              <w:rPr>
                <w:rFonts w:ascii="Arial" w:hAnsi="Arial"/>
                <w:sz w:val="18"/>
              </w:rPr>
              <w:t>transmissionComb setting</w:t>
            </w:r>
          </w:p>
        </w:tc>
      </w:tr>
      <w:tr w:rsidR="0074394F" w:rsidRPr="003A7B43" w14:paraId="2C56E27C" w14:textId="77777777" w:rsidTr="0074394F">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74394F" w:rsidRPr="003A7B43" w:rsidRDefault="0074394F" w:rsidP="0074394F">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74394F" w:rsidRPr="003A7B43" w:rsidRDefault="0074394F" w:rsidP="0074394F">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72CE4B8B" w14:textId="4639C46D"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2B18D225" w14:textId="0AD39A2C"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74394F" w:rsidRPr="003A7B43" w:rsidRDefault="0074394F" w:rsidP="0074394F">
            <w:pPr>
              <w:keepNext/>
              <w:spacing w:after="0"/>
              <w:rPr>
                <w:rFonts w:ascii="Arial" w:hAnsi="Arial"/>
                <w:sz w:val="18"/>
                <w:lang w:val="en-US"/>
              </w:rPr>
            </w:pPr>
            <w:r w:rsidRPr="003A7B43">
              <w:rPr>
                <w:rFonts w:ascii="Arial" w:hAnsi="Arial"/>
                <w:sz w:val="18"/>
              </w:rPr>
              <w:t> </w:t>
            </w:r>
          </w:p>
        </w:tc>
      </w:tr>
      <w:tr w:rsidR="0074394F" w:rsidRPr="003A7B43" w14:paraId="681AE434" w14:textId="77777777" w:rsidTr="0074394F">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74394F" w:rsidRPr="003A7B43" w:rsidRDefault="0074394F" w:rsidP="0074394F">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74394F" w:rsidRPr="003A7B43" w:rsidRDefault="0074394F" w:rsidP="0074394F">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61E2B01D" w14:textId="313163AA" w:rsidR="0074394F" w:rsidRPr="003A7B43" w:rsidRDefault="0074394F" w:rsidP="0074394F">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7013D166" w14:textId="6F351139" w:rsidR="0074394F" w:rsidRPr="003A7B43" w:rsidRDefault="0074394F" w:rsidP="0074394F">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74394F" w:rsidRPr="003A7B43" w:rsidRDefault="0074394F" w:rsidP="0074394F">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74394F" w:rsidRPr="003A7B43" w:rsidRDefault="0074394F" w:rsidP="0074394F">
            <w:pPr>
              <w:keepNext/>
              <w:spacing w:after="0"/>
              <w:rPr>
                <w:rFonts w:ascii="Arial" w:hAnsi="Arial"/>
                <w:sz w:val="18"/>
                <w:lang w:val="en-US"/>
              </w:rPr>
            </w:pPr>
            <w:r w:rsidRPr="003A7B43">
              <w:rPr>
                <w:rFonts w:ascii="Arial" w:hAnsi="Arial"/>
                <w:sz w:val="18"/>
              </w:rPr>
              <w:t>Number of antenna ports used for SRS resource transmission</w:t>
            </w:r>
          </w:p>
        </w:tc>
      </w:tr>
      <w:tr w:rsidR="0074394F" w:rsidRPr="003A7B43" w14:paraId="3FC97B99" w14:textId="77777777" w:rsidTr="0074394F">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74394F" w:rsidRPr="003A7B43" w:rsidRDefault="0074394F" w:rsidP="0074394F">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74394F" w:rsidRPr="003A7B43" w:rsidRDefault="0074394F" w:rsidP="0074394F">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9DCD310" w14:textId="4EC930F9" w:rsidR="0074394F" w:rsidRPr="003A7B43" w:rsidRDefault="0074394F" w:rsidP="0074394F">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4F32EB3F" w14:textId="508B44D7" w:rsidR="0074394F" w:rsidRPr="003A7B43" w:rsidRDefault="0074394F" w:rsidP="0074394F">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74394F" w:rsidRPr="003A7B43" w:rsidRDefault="0074394F" w:rsidP="0074394F">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74394F" w:rsidRPr="003A7B43" w:rsidRDefault="0074394F" w:rsidP="0074394F">
            <w:pPr>
              <w:keepNext/>
              <w:spacing w:after="0"/>
              <w:rPr>
                <w:rFonts w:ascii="Arial" w:hAnsi="Arial"/>
                <w:sz w:val="18"/>
                <w:lang w:val="en-US"/>
              </w:rPr>
            </w:pPr>
          </w:p>
        </w:tc>
      </w:tr>
      <w:tr w:rsidR="0074394F" w:rsidRPr="003A7B43" w14:paraId="5E46933A" w14:textId="77777777" w:rsidTr="0074394F">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74394F" w:rsidRPr="003A7B43" w:rsidRDefault="0074394F" w:rsidP="0074394F">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74394F" w:rsidRPr="003A7B43" w:rsidRDefault="0074394F" w:rsidP="0074394F">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5E0004BF" w14:textId="17688D7C" w:rsidR="0074394F" w:rsidRPr="003A7B43" w:rsidRDefault="0074394F" w:rsidP="0074394F">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34525E7E" w14:textId="7799AFF3" w:rsidR="0074394F" w:rsidRPr="003A7B43" w:rsidRDefault="0074394F" w:rsidP="0074394F">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74394F" w:rsidRPr="003A7B43" w:rsidRDefault="0074394F" w:rsidP="0074394F">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74394F" w:rsidRPr="003A7B43" w:rsidRDefault="0074394F" w:rsidP="0074394F">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4FAB139E" w14:textId="77777777" w:rsidR="00101482" w:rsidRDefault="00101482" w:rsidP="00101482">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101482" w14:paraId="48AC379F"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77777777" w:rsidR="00101482" w:rsidRDefault="00101482" w:rsidP="00A00B01">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Default="00101482" w:rsidP="00A00B01">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Default="00101482" w:rsidP="00A00B01">
            <w:pPr>
              <w:pStyle w:val="TAH"/>
              <w:spacing w:line="256" w:lineRule="auto"/>
            </w:pPr>
            <w:r>
              <w:t>Values</w:t>
            </w:r>
          </w:p>
        </w:tc>
      </w:tr>
      <w:tr w:rsidR="00101482" w14:paraId="51C7D9FA"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77777777" w:rsidR="00101482" w:rsidRDefault="00101482" w:rsidP="00A00B01">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Default="00101482" w:rsidP="00A00B01">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Default="00101482" w:rsidP="00A00B01">
            <w:pPr>
              <w:pStyle w:val="TAL"/>
              <w:rPr>
                <w:lang w:eastAsia="zh-CN"/>
              </w:rPr>
            </w:pPr>
            <w:r>
              <w:rPr>
                <w:lang w:eastAsia="zh-CN"/>
              </w:rPr>
              <w:t>DLCBW.1.2</w:t>
            </w:r>
          </w:p>
        </w:tc>
      </w:tr>
      <w:tr w:rsidR="00101482" w14:paraId="66914229"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Default="00101482" w:rsidP="00A00B01">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37CB8D68" w:rsidR="00101482" w:rsidRDefault="00101482" w:rsidP="00A00B01">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7F43C95F" w14:textId="77777777" w:rsidR="00101482" w:rsidRDefault="00101482" w:rsidP="00A00B01">
            <w:pPr>
              <w:pStyle w:val="TAL"/>
              <w:rPr>
                <w:lang w:eastAsia="zh-CN"/>
              </w:rPr>
            </w:pPr>
            <w:r>
              <w:t>RB</w:t>
            </w:r>
            <w:r>
              <w:rPr>
                <w:vertAlign w:val="subscript"/>
              </w:rPr>
              <w:t>x</w:t>
            </w:r>
            <w:r>
              <w:t xml:space="preserve"> </w:t>
            </w:r>
            <w:r>
              <w:rPr>
                <w:vertAlign w:val="superscript"/>
              </w:rPr>
              <w:t>Note 1</w:t>
            </w:r>
          </w:p>
        </w:tc>
      </w:tr>
      <w:tr w:rsidR="00101482" w14:paraId="5880983B"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Default="00101482" w:rsidP="00A00B01">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77777777" w:rsidR="00101482" w:rsidRDefault="00101482" w:rsidP="00A00B01">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33CCF285" w14:textId="77777777" w:rsidR="00101482" w:rsidRDefault="00101482" w:rsidP="00A00B01">
            <w:pPr>
              <w:pStyle w:val="TAL"/>
              <w:rPr>
                <w:lang w:eastAsia="zh-CN"/>
              </w:rPr>
            </w:pPr>
            <w:r>
              <w:rPr>
                <w:lang w:eastAsia="zh-CN"/>
              </w:rPr>
              <w:t>Same as RF channel defined in each test</w:t>
            </w:r>
          </w:p>
        </w:tc>
      </w:tr>
      <w:tr w:rsidR="00101482" w14:paraId="5DB39039" w14:textId="77777777" w:rsidTr="00A00B01">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77777777" w:rsidR="00101482" w:rsidRDefault="00101482" w:rsidP="00A00B01">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7F14D81B" w14:textId="77777777" w:rsidR="00101482" w:rsidRDefault="00101482" w:rsidP="00A00B01">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4CB0C3D5" w14:textId="77777777" w:rsidR="00101482" w:rsidRDefault="00101482" w:rsidP="00101482"/>
    <w:p w14:paraId="5075653F" w14:textId="6DF03073" w:rsidR="006F2F84" w:rsidRDefault="006F2F84" w:rsidP="006F2F84">
      <w:pPr>
        <w:pStyle w:val="Heading3"/>
      </w:pPr>
      <w:r>
        <w:lastRenderedPageBreak/>
        <w:t>A.3.25.2</w:t>
      </w:r>
      <w:r>
        <w:tab/>
        <w:t xml:space="preserve">UL UE specific CBW </w:t>
      </w:r>
    </w:p>
    <w:p w14:paraId="3AE29FEE" w14:textId="77777777" w:rsidR="00101482" w:rsidRDefault="00101482" w:rsidP="00101482">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101482" w14:paraId="5A6B34AD"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77777777" w:rsidR="00101482" w:rsidRDefault="00101482" w:rsidP="00A00B01">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Default="00101482" w:rsidP="00A00B01">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Default="00101482" w:rsidP="00A00B01">
            <w:pPr>
              <w:pStyle w:val="TAH"/>
              <w:spacing w:line="256" w:lineRule="auto"/>
            </w:pPr>
            <w:r>
              <w:t>Values</w:t>
            </w:r>
          </w:p>
        </w:tc>
      </w:tr>
      <w:tr w:rsidR="00101482" w14:paraId="13833B52"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77777777" w:rsidR="00101482" w:rsidRDefault="00101482" w:rsidP="00A00B01">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Default="00101482" w:rsidP="00A00B01">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Default="00101482" w:rsidP="00A00B01">
            <w:pPr>
              <w:pStyle w:val="TAL"/>
              <w:rPr>
                <w:lang w:eastAsia="zh-CN"/>
              </w:rPr>
            </w:pPr>
            <w:r>
              <w:rPr>
                <w:lang w:eastAsia="zh-CN"/>
              </w:rPr>
              <w:t>ULCBW.1.2</w:t>
            </w:r>
          </w:p>
        </w:tc>
      </w:tr>
      <w:tr w:rsidR="00101482" w14:paraId="3828365A"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Default="00101482" w:rsidP="00A00B01">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16FC90CC" w:rsidR="00101482" w:rsidRDefault="00101482" w:rsidP="00A00B01">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A97AF2D" w14:textId="77777777" w:rsidR="00101482" w:rsidRDefault="00101482" w:rsidP="00A00B01">
            <w:pPr>
              <w:pStyle w:val="TAL"/>
              <w:rPr>
                <w:lang w:eastAsia="zh-CN"/>
              </w:rPr>
            </w:pPr>
            <w:r>
              <w:t>RB</w:t>
            </w:r>
            <w:r>
              <w:rPr>
                <w:vertAlign w:val="subscript"/>
              </w:rPr>
              <w:t>x</w:t>
            </w:r>
            <w:r>
              <w:t xml:space="preserve"> </w:t>
            </w:r>
            <w:r>
              <w:rPr>
                <w:vertAlign w:val="superscript"/>
              </w:rPr>
              <w:t>Note 1</w:t>
            </w:r>
          </w:p>
        </w:tc>
      </w:tr>
      <w:tr w:rsidR="00101482" w14:paraId="64F7D527"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Default="00101482" w:rsidP="00A00B01">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77777777" w:rsidR="00101482" w:rsidRDefault="00101482" w:rsidP="00A00B01">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7C22FAAE" w14:textId="77777777" w:rsidR="00101482" w:rsidRDefault="00101482" w:rsidP="00A00B01">
            <w:pPr>
              <w:pStyle w:val="TAL"/>
              <w:rPr>
                <w:lang w:eastAsia="zh-CN"/>
              </w:rPr>
            </w:pPr>
            <w:r>
              <w:rPr>
                <w:lang w:eastAsia="zh-CN"/>
              </w:rPr>
              <w:t>Same as RF channel defined in each test</w:t>
            </w:r>
          </w:p>
        </w:tc>
      </w:tr>
      <w:tr w:rsidR="00101482" w14:paraId="197A5E74" w14:textId="77777777" w:rsidTr="00A00B01">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77777777" w:rsidR="00101482" w:rsidRDefault="00101482" w:rsidP="00A00B01">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342EC91" w14:textId="77777777" w:rsidR="00101482" w:rsidRDefault="00101482" w:rsidP="00A00B01">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06865193" w14:textId="77777777" w:rsidR="00101482" w:rsidRDefault="00101482" w:rsidP="00101482"/>
    <w:p w14:paraId="2901D71D" w14:textId="77777777" w:rsidR="00C33A2B" w:rsidRPr="007275DF" w:rsidRDefault="00C33A2B" w:rsidP="00C33A2B">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2986E480" w14:textId="274E36BF" w:rsidR="002B3477" w:rsidRPr="00910D4B" w:rsidRDefault="002B3477" w:rsidP="002B3477">
      <w:pPr>
        <w:rPr>
          <w:lang w:eastAsia="en-GB"/>
        </w:rPr>
      </w:pPr>
      <w:r w:rsidRPr="00910D4B">
        <w:rPr>
          <w:lang w:eastAsia="en-GB"/>
        </w:rPr>
        <w:t xml:space="preserve">The same DL CCA model is applicable regardless of whether DRX </w:t>
      </w:r>
      <w:r>
        <w:rPr>
          <w:lang w:eastAsia="en-GB"/>
        </w:rPr>
        <w:t xml:space="preserve">cycle </w:t>
      </w:r>
      <w:r w:rsidRPr="00910D4B">
        <w:rPr>
          <w:lang w:eastAsia="en-GB"/>
        </w:rPr>
        <w:t xml:space="preserve">is used or not </w:t>
      </w:r>
      <w:r>
        <w:rPr>
          <w:lang w:eastAsia="en-GB"/>
        </w:rPr>
        <w:t>with the following differences:</w:t>
      </w:r>
      <w:r w:rsidRPr="00910D4B">
        <w:rPr>
          <w:lang w:eastAsia="en-GB"/>
        </w:rPr>
        <w:t xml:space="preserve"> </w:t>
      </w:r>
    </w:p>
    <w:p w14:paraId="5770A8D8" w14:textId="3A6F1AD6" w:rsidR="00A0331A" w:rsidRPr="006F4D85" w:rsidRDefault="00A0331A" w:rsidP="00693D9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529FECF8" w14:textId="77777777" w:rsidR="00E507FB" w:rsidRPr="007275DF" w:rsidRDefault="00E507FB" w:rsidP="00E507FB">
      <w:pPr>
        <w:pStyle w:val="B10"/>
      </w:pPr>
      <w:r w:rsidRPr="006F4D85">
        <w:tab/>
      </w:r>
      <w:r w:rsidRPr="00C94072">
        <w:t xml:space="preserve">If DRX cycle is </w:t>
      </w:r>
      <w:r>
        <w:t xml:space="preserve">not </w:t>
      </w:r>
      <w:r w:rsidRPr="00C94072">
        <w:t>used then p</w:t>
      </w:r>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693D98">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2E67C180" w14:textId="77777777" w:rsidR="002B3477" w:rsidRPr="00A81BC3" w:rsidRDefault="002B3477" w:rsidP="002B3477">
      <w:pPr>
        <w:pStyle w:val="B10"/>
        <w:rPr>
          <w:rFonts w:eastAsia="Yu Mincho"/>
        </w:rPr>
      </w:pPr>
      <w:r>
        <w:rPr>
          <w:lang w:val="en-US"/>
        </w:rPr>
        <w:t>-</w:t>
      </w:r>
      <w:r>
        <w:rPr>
          <w:lang w:val="en-US"/>
        </w:rPr>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5C0C78">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 xml:space="preserve">CCA failures in a DRX cycle are determined as follows: </w:t>
      </w:r>
    </w:p>
    <w:p w14:paraId="5D771FA5" w14:textId="77777777" w:rsidR="002B3477" w:rsidRPr="003D17FE" w:rsidRDefault="002B3477" w:rsidP="002B3477">
      <w:pPr>
        <w:pStyle w:val="B10"/>
        <w:rPr>
          <w:rFonts w:eastAsia="Yu Mincho"/>
        </w:rPr>
      </w:pPr>
      <w:r>
        <w:t>-</w:t>
      </w:r>
      <w:r>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3E05D61B" w14:textId="77777777" w:rsidR="002B3477" w:rsidRPr="00C94072" w:rsidRDefault="002B3477" w:rsidP="002B3477">
      <w:pPr>
        <w:pStyle w:val="B20"/>
        <w:rPr>
          <w:rFonts w:eastAsia="Yu Mincho"/>
        </w:rPr>
      </w:pPr>
      <w:r>
        <w:t>-</w:t>
      </w:r>
      <w:r>
        <w:tab/>
      </w:r>
      <w:r w:rsidRPr="00C94072">
        <w:rPr>
          <w:rFonts w:eastAsia="Yu Mincho"/>
        </w:rPr>
        <w:t xml:space="preserve">If the DL CCA is successful then the test system shall transmit in all DBT windows within that DRX cycle. </w:t>
      </w:r>
    </w:p>
    <w:p w14:paraId="00F3A97F" w14:textId="77777777" w:rsidR="002B3477" w:rsidRPr="00B11614" w:rsidRDefault="002B3477" w:rsidP="002B3477">
      <w:pPr>
        <w:pStyle w:val="B20"/>
        <w:rPr>
          <w:rFonts w:eastAsia="Yu Mincho"/>
        </w:rPr>
      </w:pPr>
      <w:r>
        <w:t>-</w:t>
      </w:r>
      <w:r>
        <w:tab/>
      </w:r>
      <w:r w:rsidRPr="00C94072">
        <w:rPr>
          <w:rFonts w:eastAsia="Yu Mincho"/>
        </w:rPr>
        <w:t xml:space="preserve">If the DL CCA is not successful then the test system shall not transmit in any of the DBT windows within that DRX cycle. In this case </w:t>
      </w:r>
      <w:r w:rsidRPr="005C0C78">
        <w:rPr>
          <w:i/>
          <w:iCs/>
        </w:rPr>
        <w:t>l</w:t>
      </w:r>
      <w:r w:rsidRPr="005C0C78">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EBA1EE4" w14:textId="77777777" w:rsidR="002B3477" w:rsidRPr="005C0C78" w:rsidRDefault="002B3477" w:rsidP="002B3477">
      <w:pPr>
        <w:pStyle w:val="B10"/>
        <w:rPr>
          <w:rFonts w:eastAsia="Yu Mincho"/>
        </w:rPr>
      </w:pPr>
      <w:r>
        <w:t>-</w:t>
      </w:r>
      <w:r>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lastRenderedPageBreak/>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681BBB5E" w14:textId="77777777" w:rsidR="00E507FB" w:rsidRPr="007275DF" w:rsidRDefault="00E507FB" w:rsidP="00E507FB">
      <w:pPr>
        <w:rPr>
          <w:lang w:eastAsia="x-none"/>
        </w:rPr>
      </w:pPr>
      <w:r w:rsidRPr="007275DF">
        <w:t>For semi-static channel access configuration or for dynamic channel access configuration where one candidate SSB position is modeled, p</w:t>
      </w:r>
      <w:r w:rsidRPr="007275DF">
        <w:rPr>
          <w:lang w:eastAsia="x-none"/>
        </w:rPr>
        <w:t>rior to each discovery burst transmission window within a time interval T</w:t>
      </w:r>
      <w:r w:rsidRPr="00693D98">
        <w:rPr>
          <w:vertAlign w:val="subscript"/>
          <w:lang w:eastAsia="x-none"/>
        </w:rPr>
        <w:t>i</w:t>
      </w:r>
      <w:r w:rsidRPr="007275DF">
        <w:rPr>
          <w:lang w:eastAsia="x-none"/>
        </w:rPr>
        <w:t xml:space="preserve"> of the test, the test equipment shall:</w:t>
      </w:r>
    </w:p>
    <w:p w14:paraId="0AEFF1CC" w14:textId="5365539D" w:rsidR="00E507FB" w:rsidRPr="007275DF" w:rsidRDefault="00E507FB" w:rsidP="00E507FB">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321BE11F" w14:textId="7145A000" w:rsidR="00E507FB" w:rsidRPr="007275DF" w:rsidRDefault="00E507FB" w:rsidP="00E507FB">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72983D12" w14:textId="77777777" w:rsidR="00E507FB" w:rsidRPr="007275DF" w:rsidRDefault="00E507FB" w:rsidP="00E507FB">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556BE16F" w14:textId="17180468" w:rsidR="00E507FB" w:rsidRPr="007275DF" w:rsidRDefault="00E507FB" w:rsidP="00E507FB">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26B44FF1" w14:textId="0F6DCC8C" w:rsidR="00E507FB" w:rsidRPr="007275DF" w:rsidRDefault="00E507FB" w:rsidP="00E507FB">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6E6BAA9D" w14:textId="024CC445" w:rsidR="00E507FB" w:rsidRPr="007275DF" w:rsidRDefault="00E507FB" w:rsidP="00E507FB">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37D2F9D" w14:textId="56124163" w:rsidR="00E507FB" w:rsidRPr="007275DF" w:rsidRDefault="00E507FB" w:rsidP="00E507FB">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lastRenderedPageBreak/>
        <w:t>A.3.26.2.2</w:t>
      </w:r>
      <w:r w:rsidRPr="007275DF">
        <w:tab/>
        <w:t>UL CCA model</w:t>
      </w:r>
    </w:p>
    <w:p w14:paraId="7E188C1B" w14:textId="15636742" w:rsidR="00C33A2B" w:rsidRPr="007275DF" w:rsidRDefault="00E507F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17B8CAAF" w:rsidR="00C33A2B" w:rsidRPr="007275DF" w:rsidRDefault="00E507FB" w:rsidP="00C33A2B">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w:t>
      </w:r>
      <w:r>
        <w:t xml:space="preserve"> per LBT measurement BW,</w:t>
      </w:r>
      <w:r w:rsidRPr="007275DF">
        <w:t xml:space="preserve">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56912FB3" w14:textId="217D15DC" w:rsidR="00C33A2B" w:rsidRPr="00C33A2B" w:rsidRDefault="001E5215" w:rsidP="001E5215">
      <w:pPr>
        <w:pStyle w:val="B10"/>
      </w:pPr>
      <w:r>
        <w:t>-</w:t>
      </w:r>
      <w:r>
        <w:tab/>
      </w:r>
      <w:r w:rsidR="00E507FB" w:rsidRPr="00E507FB">
        <w:t xml:space="preserve">X is </w:t>
      </w:r>
      <w:r w:rsidR="00E507FB">
        <w:t>9</w:t>
      </w:r>
      <w:r w:rsidR="00E507FB" w:rsidRPr="00E507FB">
        <w:t xml:space="preserve"> dB above the energy detection threshold defined in section 5.1.1 of TS 37.106 [36].</w:t>
      </w:r>
    </w:p>
    <w:p w14:paraId="1ADFC1F8" w14:textId="33F2AB71" w:rsidR="00C33A2B" w:rsidRPr="007275DF" w:rsidRDefault="001E5215" w:rsidP="001E5215">
      <w:pPr>
        <w:pStyle w:val="B10"/>
      </w:pPr>
      <w:r>
        <w:t>-</w:t>
      </w:r>
      <w:r>
        <w:tab/>
      </w:r>
      <w:r w:rsidR="00C33A2B" w:rsidRPr="007275DF">
        <w:t>T</w:t>
      </w:r>
      <w:r w:rsidR="00C33A2B" w:rsidRPr="007275DF">
        <w:rPr>
          <w:vertAlign w:val="subscript"/>
        </w:rPr>
        <w:t>CCA</w:t>
      </w:r>
      <w:r w:rsidR="00C33A2B"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31FE9903" w:rsidR="00C33A2B" w:rsidRDefault="00C33A2B" w:rsidP="00BE32D5"/>
    <w:p w14:paraId="1074E45C" w14:textId="77777777" w:rsidR="00BE32D5" w:rsidRPr="007275DF" w:rsidRDefault="00BE32D5" w:rsidP="00BE32D5">
      <w:pPr>
        <w:pStyle w:val="Heading3"/>
      </w:pPr>
      <w:r w:rsidRPr="007275DF">
        <w:t>A.3.26.</w:t>
      </w:r>
      <w:r>
        <w:t>3</w:t>
      </w:r>
      <w:r w:rsidRPr="007275DF">
        <w:tab/>
        <w:t>CCA model for operation on a carrier frequency with CCA in FR</w:t>
      </w:r>
      <w:r>
        <w:t>2-2</w:t>
      </w:r>
    </w:p>
    <w:p w14:paraId="6F69692C" w14:textId="77777777" w:rsidR="00BE32D5" w:rsidRDefault="00BE32D5" w:rsidP="00BE32D5">
      <w:pPr>
        <w:pStyle w:val="Heading4"/>
      </w:pPr>
      <w:r w:rsidRPr="007275DF">
        <w:t>A.3.26.</w:t>
      </w:r>
      <w:r>
        <w:t>3</w:t>
      </w:r>
      <w:r w:rsidRPr="007275DF">
        <w:t>.1</w:t>
      </w:r>
      <w:r w:rsidRPr="007275DF">
        <w:tab/>
        <w:t>DL CCA model</w:t>
      </w:r>
    </w:p>
    <w:p w14:paraId="39F4AF53" w14:textId="77777777" w:rsidR="00BE32D5" w:rsidRDefault="00BE32D5" w:rsidP="00BE32D5">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7AF6E42E" w14:textId="77777777" w:rsidR="00BE32D5" w:rsidRPr="007275DF" w:rsidRDefault="00BE32D5" w:rsidP="00BE32D5">
      <w:r w:rsidRPr="007275DF">
        <w:t>If the CCA attempt is successful for a transmission, then the test equipment shall transmit also other remaining transmissions, according to the configuration, within the same DBT window.</w:t>
      </w:r>
    </w:p>
    <w:p w14:paraId="6C9CC187" w14:textId="77777777" w:rsidR="00BE32D5" w:rsidRPr="007275DF" w:rsidRDefault="00BE32D5" w:rsidP="00BE32D5">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54B94BF5" w14:textId="77777777" w:rsidR="00BE32D5" w:rsidRDefault="00BE32D5" w:rsidP="00BE32D5">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63A3CFD7" w14:textId="77777777" w:rsidR="00BE32D5" w:rsidRPr="007275DF" w:rsidRDefault="00BE32D5" w:rsidP="00BE32D5">
      <w:pPr>
        <w:pStyle w:val="B10"/>
      </w:pPr>
      <w:r w:rsidRPr="007275DF">
        <w:t xml:space="preserve">1 - Generate a uniform random variable </w:t>
      </w:r>
      <w:r w:rsidRPr="007275DF">
        <w:rPr>
          <w:i/>
          <w:iCs/>
        </w:rPr>
        <w:t>p</w:t>
      </w:r>
      <w:r>
        <w:rPr>
          <w:i/>
          <w:iCs/>
        </w:rPr>
        <w:t xml:space="preserve"> </w:t>
      </w:r>
      <w:r w:rsidRPr="007275DF">
        <w:t>from the range [0, 1]</w:t>
      </w:r>
      <w:r>
        <w:t>.</w:t>
      </w:r>
    </w:p>
    <w:p w14:paraId="1E696325" w14:textId="77777777" w:rsidR="00BE32D5" w:rsidRDefault="00BE32D5" w:rsidP="00BE32D5">
      <w:pPr>
        <w:pStyle w:val="B10"/>
        <w:rPr>
          <w:lang w:eastAsia="en-GB"/>
        </w:rPr>
      </w:pPr>
      <w:bookmarkStart w:id="103"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3"/>
    <w:p w14:paraId="4C0D3578" w14:textId="53ED7D16" w:rsidR="00BE32D5" w:rsidRDefault="005D6901" w:rsidP="005D6901">
      <w:pPr>
        <w:pStyle w:val="B10"/>
      </w:pPr>
      <w:r>
        <w:t>-</w:t>
      </w:r>
      <w:r>
        <w:tab/>
      </w:r>
      <w:r w:rsidR="00BE32D5" w:rsidRPr="00050CBB">
        <w:t>TE picks one SSB/SMTC occasion out of a group of 12 consecutive SSB/SMTC occasions based on a fixed pattern, where one SSB/SMTC occasion is equivalent to one SSB bur</w:t>
      </w:r>
      <w:r w:rsidR="00BE32D5" w:rsidRPr="00050CBB">
        <w:lastRenderedPageBreak/>
        <w:t>st Set.</w:t>
      </w:r>
    </w:p>
    <w:p w14:paraId="31C90AD2" w14:textId="7E80BE88" w:rsidR="00BE32D5" w:rsidRPr="00050CBB" w:rsidRDefault="005D6901" w:rsidP="005D6901">
      <w:pPr>
        <w:pStyle w:val="B10"/>
      </w:pPr>
      <w:r>
        <w:t>-</w:t>
      </w:r>
      <w:r>
        <w:tab/>
      </w:r>
      <w:r w:rsidR="00BE32D5" w:rsidRPr="00050CBB">
        <w:t>TE models CCA failure in this SSB/SMTC occasion. Note that other 11 SSB/SMTC occasions shall be transmitted by the TE</w:t>
      </w:r>
      <w:r w:rsidR="00BE32D5">
        <w:t>.</w:t>
      </w:r>
    </w:p>
    <w:p w14:paraId="08B0E60C" w14:textId="0E13A5D5" w:rsidR="00BE32D5" w:rsidRPr="00050CBB" w:rsidRDefault="005D6901" w:rsidP="005D6901">
      <w:pPr>
        <w:pStyle w:val="B10"/>
      </w:pPr>
      <w:r>
        <w:t>-</w:t>
      </w:r>
      <w:r>
        <w:tab/>
      </w:r>
      <w:r w:rsidR="00BE32D5" w:rsidRPr="00050CBB">
        <w:t>Whole SSB</w:t>
      </w:r>
      <w:r w:rsidR="00BE32D5">
        <w:t>/SMTC</w:t>
      </w:r>
      <w:r w:rsidR="00BE32D5" w:rsidRPr="00050CBB">
        <w:t xml:space="preserve"> occasion group is considered as unavailable to the UE</w:t>
      </w:r>
      <w:r w:rsidR="00BE32D5">
        <w:t>.</w:t>
      </w:r>
    </w:p>
    <w:p w14:paraId="0575FFFA" w14:textId="77777777" w:rsidR="00BE32D5" w:rsidRDefault="00BE32D5" w:rsidP="00BE32D5">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1AE9D458" w14:textId="41514A89" w:rsidR="00BE32D5" w:rsidRPr="00050CBB" w:rsidRDefault="005D6901" w:rsidP="005D6901">
      <w:pPr>
        <w:pStyle w:val="B10"/>
      </w:pPr>
      <w:r>
        <w:t>-</w:t>
      </w:r>
      <w:r>
        <w:tab/>
      </w:r>
      <w:r w:rsidR="00BE32D5" w:rsidRPr="00050CBB">
        <w:t>TE transmit 12 consecutive SSB/SMTC occasions</w:t>
      </w:r>
      <w:r w:rsidR="00BE32D5">
        <w:t>.</w:t>
      </w:r>
    </w:p>
    <w:p w14:paraId="1783E221" w14:textId="020185F2" w:rsidR="00BE32D5" w:rsidRDefault="005D6901" w:rsidP="005D6901">
      <w:pPr>
        <w:pStyle w:val="B10"/>
      </w:pPr>
      <w:r>
        <w:t>-</w:t>
      </w:r>
      <w:r>
        <w:tab/>
      </w:r>
      <w:r w:rsidR="00BE32D5" w:rsidRPr="00050CBB">
        <w:t>Whole SSB</w:t>
      </w:r>
      <w:r w:rsidR="00BE32D5">
        <w:t>/SMTC</w:t>
      </w:r>
      <w:r w:rsidR="00BE32D5" w:rsidRPr="00050CBB">
        <w:t xml:space="preserve"> occasion group is considered as available to the UE</w:t>
      </w:r>
      <w:r w:rsidR="00BE32D5">
        <w:t>.</w:t>
      </w:r>
    </w:p>
    <w:p w14:paraId="3986BB45" w14:textId="77777777" w:rsidR="00BE32D5" w:rsidRPr="007275DF" w:rsidRDefault="00BE32D5" w:rsidP="00BE32D5">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00CB1126" w14:textId="77777777" w:rsidR="00BE32D5" w:rsidRPr="0040337E" w:rsidRDefault="00BE32D5" w:rsidP="00BE32D5">
      <w:pPr>
        <w:pStyle w:val="B20"/>
        <w:ind w:left="0" w:firstLine="0"/>
      </w:pPr>
    </w:p>
    <w:p w14:paraId="095D926F" w14:textId="77777777" w:rsidR="00BE32D5" w:rsidRPr="007275DF" w:rsidRDefault="00BE32D5" w:rsidP="00BE32D5">
      <w:pPr>
        <w:pStyle w:val="Heading4"/>
      </w:pPr>
      <w:r w:rsidRPr="007275DF">
        <w:t>A.3.26.</w:t>
      </w:r>
      <w:r>
        <w:t>3</w:t>
      </w:r>
      <w:r w:rsidRPr="007275DF">
        <w:t>.</w:t>
      </w:r>
      <w:r>
        <w:t>2</w:t>
      </w:r>
      <w:r w:rsidRPr="007275DF">
        <w:tab/>
      </w:r>
      <w:r>
        <w:t>UL</w:t>
      </w:r>
      <w:r w:rsidRPr="007275DF">
        <w:t xml:space="preserve"> CCA model</w:t>
      </w:r>
    </w:p>
    <w:p w14:paraId="65C76592" w14:textId="77777777" w:rsidR="00BE32D5" w:rsidRPr="007275DF" w:rsidRDefault="00BE32D5" w:rsidP="00BE32D5">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D906EB0" w14:textId="77777777" w:rsidR="00BE32D5" w:rsidRPr="007275DF" w:rsidRDefault="00BE32D5" w:rsidP="00BE32D5">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18F3339A" w14:textId="77777777" w:rsidR="00BE32D5" w:rsidRPr="007275DF" w:rsidRDefault="00BE32D5" w:rsidP="00BE32D5">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450F505F" w14:textId="77777777" w:rsidR="00BE32D5" w:rsidRPr="007275DF" w:rsidRDefault="00BE32D5" w:rsidP="00BE32D5">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778B138A" w14:textId="77777777" w:rsidR="00BE32D5" w:rsidRPr="007275DF" w:rsidRDefault="00BE32D5" w:rsidP="00BE32D5">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D799CD4" w14:textId="592DE4A7" w:rsidR="00BE32D5" w:rsidRPr="00C33A2B" w:rsidRDefault="00477D30" w:rsidP="00477D30">
      <w:pPr>
        <w:pStyle w:val="B10"/>
      </w:pPr>
      <w:r>
        <w:t>-</w:t>
      </w:r>
      <w:r>
        <w:tab/>
      </w:r>
      <w:r w:rsidR="00BE32D5" w:rsidRPr="00C33A2B">
        <w:t>X is 3 dB above the energy detection threshold defined in section 5.1.1 of TS 37.106 [36].</w:t>
      </w:r>
    </w:p>
    <w:p w14:paraId="2D82490F" w14:textId="5AFF7EC3" w:rsidR="00BE32D5" w:rsidRPr="007275DF" w:rsidRDefault="00477D30" w:rsidP="00477D30">
      <w:pPr>
        <w:pStyle w:val="B10"/>
      </w:pPr>
      <w:r>
        <w:t>-</w:t>
      </w:r>
      <w:r>
        <w:tab/>
      </w:r>
      <w:r w:rsidR="00BE32D5" w:rsidRPr="007275DF">
        <w:t>T</w:t>
      </w:r>
      <w:r w:rsidR="00BE32D5" w:rsidRPr="007275DF">
        <w:rPr>
          <w:vertAlign w:val="subscript"/>
        </w:rPr>
        <w:t>CCA</w:t>
      </w:r>
      <w:r w:rsidR="00BE32D5" w:rsidRPr="007275DF">
        <w:t xml:space="preserve"> is the channel sensing period depending on CCA category for the next UL transmission. </w:t>
      </w:r>
    </w:p>
    <w:p w14:paraId="0F40C562" w14:textId="7A398855" w:rsidR="00BE32D5" w:rsidRDefault="00BE32D5" w:rsidP="00BE32D5">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4E590E66" w14:textId="77777777" w:rsidR="00BE32D5" w:rsidRPr="00253B01" w:rsidRDefault="00BE32D5" w:rsidP="00BE32D5"/>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lastRenderedPageBreak/>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lastRenderedPageBreak/>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lastRenderedPageBreak/>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4"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4"/>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7C00A1"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794296" w:rsidRDefault="007C00A1" w:rsidP="007C00A1">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794296"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3406EC89" w:rsidR="007C00A1" w:rsidRPr="00794296" w:rsidRDefault="007C00A1" w:rsidP="007C00A1">
            <w:pPr>
              <w:pStyle w:val="TAL"/>
              <w:rPr>
                <w:lang w:eastAsia="zh-CN"/>
              </w:rPr>
            </w:pPr>
            <w:r>
              <w:rPr>
                <w:rFonts w:hint="eastAsia"/>
                <w:lang w:eastAsia="zh-CN"/>
              </w:rPr>
              <w:t xml:space="preserve">Same as the value reported in </w:t>
            </w:r>
            <w:r w:rsidRPr="00302E94">
              <w:rPr>
                <w:i/>
              </w:rPr>
              <w:t>prsProcessingType-r17</w:t>
            </w:r>
          </w:p>
        </w:tc>
      </w:tr>
      <w:tr w:rsidR="007C00A1"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794296" w:rsidRDefault="007C00A1" w:rsidP="007C00A1">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794296"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794296" w:rsidRDefault="007C00A1" w:rsidP="007C00A1">
            <w:pPr>
              <w:pStyle w:val="TAL"/>
              <w:rPr>
                <w:lang w:eastAsia="zh-CN"/>
              </w:rPr>
            </w:pPr>
            <w:r>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lastRenderedPageBreak/>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603AF530" w14:textId="3D56DF02" w:rsidR="009603EC" w:rsidRPr="005F76FB" w:rsidRDefault="001B1087" w:rsidP="009603EC">
      <w:pPr>
        <w:pStyle w:val="Heading2"/>
      </w:pPr>
      <w:bookmarkStart w:id="105" w:name="_Hlk120524256"/>
      <w:r w:rsidRPr="005F76FB">
        <w:t>A.3.</w:t>
      </w:r>
      <w:r>
        <w:t>36</w:t>
      </w:r>
      <w:r w:rsidRPr="005F76FB">
        <w:tab/>
      </w:r>
      <w:bookmarkEnd w:id="105"/>
      <w:r w:rsidR="009603EC" w:rsidRPr="005F76FB">
        <w:t xml:space="preserve">Testing related to </w:t>
      </w:r>
      <w:r w:rsidR="009603EC" w:rsidRPr="000F3951">
        <w:t>Satellite access</w:t>
      </w:r>
    </w:p>
    <w:p w14:paraId="111E6801" w14:textId="50DD0AED" w:rsidR="001B1087" w:rsidRPr="005F76FB" w:rsidRDefault="009603EC" w:rsidP="009603EC">
      <w:pPr>
        <w:pStyle w:val="Heading2"/>
      </w:pPr>
      <w:r>
        <w:t>A.3.36</w:t>
      </w:r>
      <w:r w:rsidRPr="005F76FB">
        <w:t>.1</w:t>
      </w:r>
      <w:r w:rsidRPr="005F76FB">
        <w:tab/>
        <w:t>Introduction</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lastRenderedPageBreak/>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8"/>
    </w:tbl>
    <w:p w14:paraId="2C742CB2" w14:textId="5FA8B798" w:rsidR="001B1087" w:rsidRDefault="001B1087" w:rsidP="00253B01"/>
    <w:p w14:paraId="66B9E90E" w14:textId="77777777" w:rsidR="00106D28" w:rsidRPr="005F76FB" w:rsidRDefault="00106D28" w:rsidP="00106D28">
      <w:pPr>
        <w:pStyle w:val="Heading3"/>
      </w:pPr>
      <w:r>
        <w:t>A.3.36</w:t>
      </w:r>
      <w:r w:rsidRPr="005F76FB">
        <w:t>.</w:t>
      </w:r>
      <w:r>
        <w:t>3</w:t>
      </w:r>
      <w:r w:rsidRPr="005F76FB">
        <w:tab/>
      </w:r>
      <w:r w:rsidRPr="000F3951">
        <w:t>Principle of testing</w:t>
      </w:r>
      <w:r>
        <w:t xml:space="preserve"> different ephemeris formats</w:t>
      </w:r>
    </w:p>
    <w:p w14:paraId="42FD9A57" w14:textId="77777777" w:rsidR="00BA2ADD" w:rsidRDefault="00BA2ADD" w:rsidP="00BA2ADD">
      <w:pPr>
        <w:rPr>
          <w:lang w:val="en-US"/>
        </w:rPr>
      </w:pPr>
      <w:r w:rsidRPr="004978B5">
        <w:rPr>
          <w:lang w:val="en-US"/>
        </w:rPr>
        <w:t>Satellite access RRM test cases are defined such that satellite ephemeris information is sent to UE in each test case, according to Tables 14.0.3-1 and 14.0.3-2.</w:t>
      </w:r>
    </w:p>
    <w:p w14:paraId="1616D346" w14:textId="77777777" w:rsidR="00BA2ADD" w:rsidRDefault="00BA2ADD" w:rsidP="00BA2ADD">
      <w:pPr>
        <w:pStyle w:val="TH"/>
      </w:pPr>
      <w:r>
        <w:lastRenderedPageBreak/>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BA2ADD" w:rsidRPr="007A141E" w14:paraId="00B160F3" w14:textId="77777777" w:rsidTr="00D62CF6">
        <w:trPr>
          <w:trHeight w:val="86"/>
          <w:jc w:val="center"/>
        </w:trPr>
        <w:tc>
          <w:tcPr>
            <w:tcW w:w="3690" w:type="dxa"/>
            <w:noWrap/>
            <w:tcMar>
              <w:top w:w="0" w:type="dxa"/>
              <w:left w:w="108" w:type="dxa"/>
              <w:bottom w:w="0" w:type="dxa"/>
              <w:right w:w="108" w:type="dxa"/>
            </w:tcMar>
            <w:vAlign w:val="center"/>
            <w:hideMark/>
          </w:tcPr>
          <w:p w14:paraId="04B3EBD7" w14:textId="77777777" w:rsidR="00BA2ADD" w:rsidRPr="00037F89" w:rsidRDefault="00BA2ADD" w:rsidP="00BA2ADD">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56B4E8E" w14:textId="77777777" w:rsidR="00BA2ADD" w:rsidRPr="00037F89" w:rsidRDefault="00BA2ADD" w:rsidP="00BA2ADD">
            <w:pPr>
              <w:pStyle w:val="TAH"/>
              <w:rPr>
                <w:lang w:eastAsia="fr-FR"/>
              </w:rPr>
            </w:pPr>
            <w:r w:rsidRPr="00037F89">
              <w:rPr>
                <w:lang w:eastAsia="fr-FR"/>
              </w:rPr>
              <w:t>Test Case</w:t>
            </w:r>
          </w:p>
        </w:tc>
      </w:tr>
      <w:tr w:rsidR="00BA2ADD" w:rsidRPr="007A141E" w14:paraId="2C5AC767"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2FE10912" w14:textId="77777777" w:rsidR="00BA2ADD" w:rsidRPr="00037F89" w:rsidRDefault="00BA2ADD" w:rsidP="00BA2ADD">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6725B342"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14.1.3</w:t>
            </w:r>
          </w:p>
        </w:tc>
      </w:tr>
      <w:tr w:rsidR="00BA2ADD" w:rsidRPr="007A141E" w14:paraId="1C9EF5BC" w14:textId="77777777" w:rsidTr="00D62CF6">
        <w:trPr>
          <w:trHeight w:val="86"/>
          <w:jc w:val="center"/>
        </w:trPr>
        <w:tc>
          <w:tcPr>
            <w:tcW w:w="0" w:type="auto"/>
            <w:vMerge/>
            <w:vAlign w:val="center"/>
            <w:hideMark/>
          </w:tcPr>
          <w:p w14:paraId="31A0831A"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14.1.4</w:t>
            </w:r>
          </w:p>
        </w:tc>
      </w:tr>
      <w:tr w:rsidR="00BA2ADD" w:rsidRPr="007A141E" w14:paraId="7F47D487" w14:textId="77777777" w:rsidTr="00D62CF6">
        <w:trPr>
          <w:trHeight w:val="86"/>
          <w:jc w:val="center"/>
        </w:trPr>
        <w:tc>
          <w:tcPr>
            <w:tcW w:w="0" w:type="auto"/>
            <w:vMerge/>
            <w:vAlign w:val="center"/>
            <w:hideMark/>
          </w:tcPr>
          <w:p w14:paraId="1945F275"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14.1.5</w:t>
            </w:r>
          </w:p>
        </w:tc>
      </w:tr>
      <w:tr w:rsidR="00BA2ADD" w:rsidRPr="007A141E" w14:paraId="5EF8223B" w14:textId="77777777" w:rsidTr="00D62CF6">
        <w:trPr>
          <w:trHeight w:val="86"/>
          <w:jc w:val="center"/>
        </w:trPr>
        <w:tc>
          <w:tcPr>
            <w:tcW w:w="0" w:type="auto"/>
            <w:vMerge/>
            <w:vAlign w:val="center"/>
            <w:hideMark/>
          </w:tcPr>
          <w:p w14:paraId="01B13F53"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14.1.6</w:t>
            </w:r>
          </w:p>
        </w:tc>
      </w:tr>
      <w:tr w:rsidR="00BA2ADD" w:rsidRPr="007A141E" w14:paraId="0DC5248F" w14:textId="77777777" w:rsidTr="00D62CF6">
        <w:trPr>
          <w:trHeight w:val="86"/>
          <w:jc w:val="center"/>
        </w:trPr>
        <w:tc>
          <w:tcPr>
            <w:tcW w:w="0" w:type="auto"/>
            <w:vMerge/>
            <w:vAlign w:val="center"/>
            <w:hideMark/>
          </w:tcPr>
          <w:p w14:paraId="70461706"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14.1.9</w:t>
            </w:r>
          </w:p>
        </w:tc>
      </w:tr>
      <w:tr w:rsidR="00BA2ADD" w:rsidRPr="007A141E" w14:paraId="4C8A0C32" w14:textId="77777777" w:rsidTr="00D62CF6">
        <w:trPr>
          <w:trHeight w:val="86"/>
          <w:jc w:val="center"/>
        </w:trPr>
        <w:tc>
          <w:tcPr>
            <w:tcW w:w="0" w:type="auto"/>
            <w:vMerge/>
            <w:vAlign w:val="center"/>
            <w:hideMark/>
          </w:tcPr>
          <w:p w14:paraId="5F1841F0"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14.1.10</w:t>
            </w:r>
          </w:p>
        </w:tc>
      </w:tr>
      <w:tr w:rsidR="00BA2ADD" w:rsidRPr="007A141E" w14:paraId="65CD1C4A"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6702C097" w14:textId="77777777" w:rsidR="00BA2ADD" w:rsidRPr="00037F89" w:rsidRDefault="00BA2ADD" w:rsidP="00BA2ADD">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14.2.1.3</w:t>
            </w:r>
          </w:p>
        </w:tc>
      </w:tr>
      <w:tr w:rsidR="00BA2ADD" w:rsidRPr="007A141E" w14:paraId="421DA81A" w14:textId="77777777" w:rsidTr="00D62CF6">
        <w:trPr>
          <w:trHeight w:val="86"/>
          <w:jc w:val="center"/>
        </w:trPr>
        <w:tc>
          <w:tcPr>
            <w:tcW w:w="0" w:type="auto"/>
            <w:vMerge/>
            <w:vAlign w:val="center"/>
            <w:hideMark/>
          </w:tcPr>
          <w:p w14:paraId="08C329C3"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14.2.1.4</w:t>
            </w:r>
          </w:p>
        </w:tc>
      </w:tr>
      <w:tr w:rsidR="00BA2ADD" w:rsidRPr="007A141E" w14:paraId="7754E1FE" w14:textId="77777777" w:rsidTr="00D62CF6">
        <w:trPr>
          <w:trHeight w:val="86"/>
          <w:jc w:val="center"/>
        </w:trPr>
        <w:tc>
          <w:tcPr>
            <w:tcW w:w="0" w:type="auto"/>
            <w:vMerge/>
            <w:vAlign w:val="center"/>
            <w:hideMark/>
          </w:tcPr>
          <w:p w14:paraId="06C6D680"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14.2.1.5</w:t>
            </w:r>
          </w:p>
        </w:tc>
      </w:tr>
      <w:tr w:rsidR="00BA2ADD" w:rsidRPr="007A141E" w14:paraId="0373FD78" w14:textId="77777777" w:rsidTr="00D62CF6">
        <w:trPr>
          <w:trHeight w:val="86"/>
          <w:jc w:val="center"/>
        </w:trPr>
        <w:tc>
          <w:tcPr>
            <w:tcW w:w="0" w:type="auto"/>
            <w:vMerge/>
            <w:vAlign w:val="center"/>
            <w:hideMark/>
          </w:tcPr>
          <w:p w14:paraId="0E6EC131"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14.2.1.6</w:t>
            </w:r>
          </w:p>
        </w:tc>
      </w:tr>
      <w:tr w:rsidR="00BA2ADD" w:rsidRPr="007A141E" w14:paraId="60DFC1A9" w14:textId="77777777" w:rsidTr="00D62CF6">
        <w:trPr>
          <w:trHeight w:val="86"/>
          <w:jc w:val="center"/>
        </w:trPr>
        <w:tc>
          <w:tcPr>
            <w:tcW w:w="3690" w:type="dxa"/>
            <w:noWrap/>
            <w:tcMar>
              <w:top w:w="0" w:type="dxa"/>
              <w:left w:w="108" w:type="dxa"/>
              <w:bottom w:w="0" w:type="dxa"/>
              <w:right w:w="108" w:type="dxa"/>
            </w:tcMar>
            <w:vAlign w:val="center"/>
            <w:hideMark/>
          </w:tcPr>
          <w:p w14:paraId="13CF979F" w14:textId="77777777" w:rsidR="00BA2ADD" w:rsidRPr="00037F89" w:rsidRDefault="00BA2ADD" w:rsidP="00BA2ADD">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14.3.1</w:t>
            </w:r>
          </w:p>
        </w:tc>
      </w:tr>
      <w:tr w:rsidR="00BA2ADD" w:rsidRPr="007A141E" w14:paraId="640F643B"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031562BD" w14:textId="77777777" w:rsidR="00BA2ADD" w:rsidRPr="00037F89" w:rsidRDefault="00BA2ADD" w:rsidP="00BA2ADD">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6679A72D"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14.4.1.1</w:t>
            </w:r>
          </w:p>
        </w:tc>
      </w:tr>
      <w:tr w:rsidR="00BA2ADD" w:rsidRPr="007A141E" w14:paraId="446E3164" w14:textId="77777777" w:rsidTr="00D62CF6">
        <w:trPr>
          <w:trHeight w:val="86"/>
          <w:jc w:val="center"/>
        </w:trPr>
        <w:tc>
          <w:tcPr>
            <w:tcW w:w="0" w:type="auto"/>
            <w:vMerge/>
            <w:vAlign w:val="center"/>
            <w:hideMark/>
          </w:tcPr>
          <w:p w14:paraId="3D851815"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14.4.1.2</w:t>
            </w:r>
          </w:p>
        </w:tc>
      </w:tr>
      <w:tr w:rsidR="00BA2ADD" w:rsidRPr="007A141E" w14:paraId="5938D853" w14:textId="77777777" w:rsidTr="00D62CF6">
        <w:trPr>
          <w:trHeight w:val="86"/>
          <w:jc w:val="center"/>
        </w:trPr>
        <w:tc>
          <w:tcPr>
            <w:tcW w:w="0" w:type="auto"/>
            <w:vMerge/>
            <w:vAlign w:val="center"/>
            <w:hideMark/>
          </w:tcPr>
          <w:p w14:paraId="5269A8DC"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14.4.1.5</w:t>
            </w:r>
          </w:p>
        </w:tc>
      </w:tr>
      <w:tr w:rsidR="00BA2ADD" w:rsidRPr="007A141E" w14:paraId="0D9174C8" w14:textId="77777777" w:rsidTr="00D62CF6">
        <w:trPr>
          <w:trHeight w:val="86"/>
          <w:jc w:val="center"/>
        </w:trPr>
        <w:tc>
          <w:tcPr>
            <w:tcW w:w="0" w:type="auto"/>
            <w:vMerge/>
            <w:vAlign w:val="center"/>
            <w:hideMark/>
          </w:tcPr>
          <w:p w14:paraId="74CFD2D9"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14.4.1.6</w:t>
            </w:r>
          </w:p>
        </w:tc>
      </w:tr>
      <w:tr w:rsidR="00BA2ADD" w:rsidRPr="007A141E" w14:paraId="11FA334F"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2039D30E" w14:textId="77777777" w:rsidR="00BA2ADD" w:rsidRPr="00037F89" w:rsidRDefault="00BA2ADD" w:rsidP="00BA2ADD">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656294FA"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14.4.2.1</w:t>
            </w:r>
          </w:p>
        </w:tc>
      </w:tr>
      <w:tr w:rsidR="00BA2ADD" w:rsidRPr="007A141E" w14:paraId="486ACDD5" w14:textId="77777777" w:rsidTr="00D62CF6">
        <w:trPr>
          <w:trHeight w:val="86"/>
          <w:jc w:val="center"/>
        </w:trPr>
        <w:tc>
          <w:tcPr>
            <w:tcW w:w="0" w:type="auto"/>
            <w:vMerge/>
            <w:vAlign w:val="center"/>
            <w:hideMark/>
          </w:tcPr>
          <w:p w14:paraId="468F142C"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14.4.2.3</w:t>
            </w:r>
          </w:p>
        </w:tc>
      </w:tr>
      <w:tr w:rsidR="00BA2ADD" w:rsidRPr="007A141E" w14:paraId="1842C5D1" w14:textId="77777777" w:rsidTr="00D62CF6">
        <w:trPr>
          <w:trHeight w:val="86"/>
          <w:jc w:val="center"/>
        </w:trPr>
        <w:tc>
          <w:tcPr>
            <w:tcW w:w="0" w:type="auto"/>
            <w:vMerge/>
            <w:vAlign w:val="center"/>
            <w:hideMark/>
          </w:tcPr>
          <w:p w14:paraId="446741AA"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14.4.2.5</w:t>
            </w:r>
          </w:p>
        </w:tc>
      </w:tr>
      <w:tr w:rsidR="00BA2ADD" w:rsidRPr="007A141E" w14:paraId="0711B48C" w14:textId="77777777" w:rsidTr="00D62CF6">
        <w:trPr>
          <w:trHeight w:val="86"/>
          <w:jc w:val="center"/>
        </w:trPr>
        <w:tc>
          <w:tcPr>
            <w:tcW w:w="3690" w:type="dxa"/>
            <w:noWrap/>
            <w:tcMar>
              <w:top w:w="0" w:type="dxa"/>
              <w:left w:w="108" w:type="dxa"/>
              <w:bottom w:w="0" w:type="dxa"/>
              <w:right w:w="108" w:type="dxa"/>
            </w:tcMar>
            <w:vAlign w:val="center"/>
            <w:hideMark/>
          </w:tcPr>
          <w:p w14:paraId="54AB9C05" w14:textId="77777777" w:rsidR="00BA2ADD" w:rsidRPr="00037F89" w:rsidRDefault="00BA2ADD" w:rsidP="00BA2ADD">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568D5564"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14.4.3.1</w:t>
            </w:r>
          </w:p>
        </w:tc>
      </w:tr>
      <w:tr w:rsidR="00BA2ADD" w:rsidRPr="007A141E" w14:paraId="59A17058" w14:textId="77777777" w:rsidTr="00D62CF6">
        <w:trPr>
          <w:trHeight w:val="86"/>
          <w:jc w:val="center"/>
        </w:trPr>
        <w:tc>
          <w:tcPr>
            <w:tcW w:w="3690" w:type="dxa"/>
            <w:noWrap/>
            <w:tcMar>
              <w:top w:w="0" w:type="dxa"/>
              <w:left w:w="108" w:type="dxa"/>
              <w:bottom w:w="0" w:type="dxa"/>
              <w:right w:w="108" w:type="dxa"/>
            </w:tcMar>
            <w:vAlign w:val="center"/>
            <w:hideMark/>
          </w:tcPr>
          <w:p w14:paraId="4D4822D2" w14:textId="77777777" w:rsidR="00BA2ADD" w:rsidRPr="00037F89" w:rsidRDefault="00BA2ADD" w:rsidP="00BA2ADD">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36CA276"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14.4.4.1</w:t>
            </w:r>
          </w:p>
        </w:tc>
      </w:tr>
      <w:tr w:rsidR="00BA2ADD" w:rsidRPr="007A141E" w14:paraId="5AE1960A" w14:textId="77777777" w:rsidTr="00D62CF6">
        <w:trPr>
          <w:trHeight w:val="86"/>
          <w:jc w:val="center"/>
        </w:trPr>
        <w:tc>
          <w:tcPr>
            <w:tcW w:w="3690" w:type="dxa"/>
            <w:noWrap/>
            <w:tcMar>
              <w:top w:w="0" w:type="dxa"/>
              <w:left w:w="108" w:type="dxa"/>
              <w:bottom w:w="0" w:type="dxa"/>
              <w:right w:w="108" w:type="dxa"/>
            </w:tcMar>
            <w:vAlign w:val="center"/>
            <w:hideMark/>
          </w:tcPr>
          <w:p w14:paraId="215FB3E4" w14:textId="77777777" w:rsidR="00BA2ADD" w:rsidRPr="00037F89" w:rsidRDefault="00BA2ADD" w:rsidP="00BA2ADD">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6F84F616"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14.4.5.1</w:t>
            </w:r>
          </w:p>
        </w:tc>
      </w:tr>
      <w:tr w:rsidR="00BA2ADD" w:rsidRPr="007A141E" w14:paraId="6E1F2BD0"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1B45D4C7" w14:textId="77777777" w:rsidR="00BA2ADD" w:rsidRPr="00037F89" w:rsidRDefault="00BA2ADD" w:rsidP="00BA2ADD">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61009348"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14.5.1.1</w:t>
            </w:r>
          </w:p>
        </w:tc>
      </w:tr>
      <w:tr w:rsidR="00BA2ADD" w:rsidRPr="007A141E" w14:paraId="661DE364" w14:textId="77777777" w:rsidTr="00D62CF6">
        <w:trPr>
          <w:trHeight w:val="86"/>
          <w:jc w:val="center"/>
        </w:trPr>
        <w:tc>
          <w:tcPr>
            <w:tcW w:w="0" w:type="auto"/>
            <w:vMerge/>
            <w:vAlign w:val="center"/>
            <w:hideMark/>
          </w:tcPr>
          <w:p w14:paraId="3CE0B1AA"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14.5.1.3</w:t>
            </w:r>
          </w:p>
        </w:tc>
      </w:tr>
      <w:tr w:rsidR="00BA2ADD" w:rsidRPr="007A141E" w14:paraId="25C60ECD" w14:textId="77777777" w:rsidTr="00D62CF6">
        <w:trPr>
          <w:trHeight w:val="86"/>
          <w:jc w:val="center"/>
        </w:trPr>
        <w:tc>
          <w:tcPr>
            <w:tcW w:w="0" w:type="auto"/>
            <w:vMerge/>
            <w:vAlign w:val="center"/>
            <w:hideMark/>
          </w:tcPr>
          <w:p w14:paraId="23A95D81"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14.5.1.5</w:t>
            </w:r>
          </w:p>
        </w:tc>
      </w:tr>
      <w:tr w:rsidR="00BA2ADD" w:rsidRPr="007A141E" w14:paraId="3B12F36B"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3A32A1A5" w14:textId="77777777" w:rsidR="00BA2ADD" w:rsidRPr="00037F89" w:rsidRDefault="00BA2ADD" w:rsidP="00BA2ADD">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4370023F"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14.5.2.1</w:t>
            </w:r>
          </w:p>
        </w:tc>
      </w:tr>
      <w:tr w:rsidR="00BA2ADD" w:rsidRPr="007A141E" w14:paraId="7CAF4464" w14:textId="77777777" w:rsidTr="00D62CF6">
        <w:trPr>
          <w:trHeight w:val="86"/>
          <w:jc w:val="center"/>
        </w:trPr>
        <w:tc>
          <w:tcPr>
            <w:tcW w:w="0" w:type="auto"/>
            <w:vMerge/>
            <w:vAlign w:val="center"/>
            <w:hideMark/>
          </w:tcPr>
          <w:p w14:paraId="6111231D"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14.5.2.3</w:t>
            </w:r>
          </w:p>
        </w:tc>
      </w:tr>
      <w:tr w:rsidR="00BA2ADD" w:rsidRPr="007A141E" w14:paraId="016E3ACF" w14:textId="77777777" w:rsidTr="00D62CF6">
        <w:trPr>
          <w:trHeight w:val="86"/>
          <w:jc w:val="center"/>
        </w:trPr>
        <w:tc>
          <w:tcPr>
            <w:tcW w:w="0" w:type="auto"/>
            <w:vMerge/>
            <w:vAlign w:val="center"/>
            <w:hideMark/>
          </w:tcPr>
          <w:p w14:paraId="6ADFAA4F"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14.5.2.7</w:t>
            </w:r>
          </w:p>
        </w:tc>
      </w:tr>
      <w:tr w:rsidR="00BA2ADD" w:rsidRPr="007A141E" w14:paraId="22AAED7F"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7CD2CD4B" w14:textId="77777777" w:rsidR="00BA2ADD" w:rsidRPr="00037F89" w:rsidRDefault="00BA2ADD" w:rsidP="00BA2ADD">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3E1ABBFF"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14.5.3.1</w:t>
            </w:r>
          </w:p>
        </w:tc>
      </w:tr>
      <w:tr w:rsidR="00BA2ADD" w:rsidRPr="007A141E" w14:paraId="4D1E5852" w14:textId="77777777" w:rsidTr="00D62CF6">
        <w:trPr>
          <w:trHeight w:val="86"/>
          <w:jc w:val="center"/>
        </w:trPr>
        <w:tc>
          <w:tcPr>
            <w:tcW w:w="0" w:type="auto"/>
            <w:vMerge/>
            <w:vAlign w:val="center"/>
            <w:hideMark/>
          </w:tcPr>
          <w:p w14:paraId="1265DC09"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14.5.3.3</w:t>
            </w:r>
          </w:p>
        </w:tc>
      </w:tr>
      <w:tr w:rsidR="00BA2ADD" w:rsidRPr="007A141E" w14:paraId="0D06F618" w14:textId="77777777" w:rsidTr="00D62CF6">
        <w:trPr>
          <w:trHeight w:val="86"/>
          <w:jc w:val="center"/>
        </w:trPr>
        <w:tc>
          <w:tcPr>
            <w:tcW w:w="3690" w:type="dxa"/>
            <w:noWrap/>
            <w:tcMar>
              <w:top w:w="0" w:type="dxa"/>
              <w:left w:w="108" w:type="dxa"/>
              <w:bottom w:w="0" w:type="dxa"/>
              <w:right w:w="108" w:type="dxa"/>
            </w:tcMar>
            <w:vAlign w:val="center"/>
            <w:hideMark/>
          </w:tcPr>
          <w:p w14:paraId="202F0EBE" w14:textId="77777777" w:rsidR="00BA2ADD" w:rsidRPr="00037F89" w:rsidRDefault="00BA2ADD" w:rsidP="00BA2ADD">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4855576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14.6.1.1</w:t>
            </w:r>
          </w:p>
        </w:tc>
      </w:tr>
      <w:tr w:rsidR="00BA2ADD" w:rsidRPr="007A141E" w14:paraId="44FBD126" w14:textId="77777777" w:rsidTr="00D62CF6">
        <w:trPr>
          <w:trHeight w:val="86"/>
          <w:jc w:val="center"/>
        </w:trPr>
        <w:tc>
          <w:tcPr>
            <w:tcW w:w="3690" w:type="dxa"/>
            <w:noWrap/>
            <w:tcMar>
              <w:top w:w="0" w:type="dxa"/>
              <w:left w:w="108" w:type="dxa"/>
              <w:bottom w:w="0" w:type="dxa"/>
              <w:right w:w="108" w:type="dxa"/>
            </w:tcMar>
            <w:vAlign w:val="center"/>
            <w:hideMark/>
          </w:tcPr>
          <w:p w14:paraId="5F1BAADE" w14:textId="77777777" w:rsidR="00BA2ADD" w:rsidRPr="00037F89" w:rsidRDefault="00BA2ADD" w:rsidP="00BA2ADD">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4376F0AC"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14.6.2.1</w:t>
            </w:r>
          </w:p>
        </w:tc>
      </w:tr>
      <w:tr w:rsidR="00BA2ADD" w:rsidRPr="007A141E" w14:paraId="26899774" w14:textId="77777777" w:rsidTr="00D62CF6">
        <w:trPr>
          <w:trHeight w:val="86"/>
          <w:jc w:val="center"/>
        </w:trPr>
        <w:tc>
          <w:tcPr>
            <w:tcW w:w="3690" w:type="dxa"/>
            <w:noWrap/>
            <w:tcMar>
              <w:top w:w="0" w:type="dxa"/>
              <w:left w:w="108" w:type="dxa"/>
              <w:bottom w:w="0" w:type="dxa"/>
              <w:right w:w="108" w:type="dxa"/>
            </w:tcMar>
            <w:vAlign w:val="center"/>
            <w:hideMark/>
          </w:tcPr>
          <w:p w14:paraId="0B937068" w14:textId="77777777" w:rsidR="00BA2ADD" w:rsidRPr="00037F89" w:rsidRDefault="00BA2ADD" w:rsidP="00BA2ADD">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324BF1D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14.6.3.1</w:t>
            </w:r>
          </w:p>
        </w:tc>
      </w:tr>
      <w:tr w:rsidR="00BA2ADD" w:rsidRPr="007A141E" w14:paraId="2AB1120D" w14:textId="77777777" w:rsidTr="00D62CF6">
        <w:trPr>
          <w:trHeight w:val="86"/>
          <w:jc w:val="center"/>
        </w:trPr>
        <w:tc>
          <w:tcPr>
            <w:tcW w:w="3690" w:type="dxa"/>
            <w:noWrap/>
            <w:tcMar>
              <w:top w:w="0" w:type="dxa"/>
              <w:left w:w="108" w:type="dxa"/>
              <w:bottom w:w="0" w:type="dxa"/>
              <w:right w:w="108" w:type="dxa"/>
            </w:tcMar>
            <w:vAlign w:val="center"/>
            <w:hideMark/>
          </w:tcPr>
          <w:p w14:paraId="07840886" w14:textId="77777777" w:rsidR="00BA2ADD" w:rsidRPr="00037F89" w:rsidRDefault="00BA2ADD" w:rsidP="00BA2ADD">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6F47A5D0"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14.6.4.1</w:t>
            </w:r>
          </w:p>
        </w:tc>
      </w:tr>
    </w:tbl>
    <w:p w14:paraId="660E4F5E" w14:textId="77777777" w:rsidR="00BA2ADD" w:rsidRDefault="00BA2ADD" w:rsidP="00BA2ADD"/>
    <w:p w14:paraId="4E07B066" w14:textId="77777777" w:rsidR="00BA2ADD" w:rsidRDefault="00BA2ADD" w:rsidP="00BA2ADD">
      <w:pPr>
        <w:pStyle w:val="TH"/>
      </w:pPr>
      <w:r>
        <w:lastRenderedPageBreak/>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BA2ADD" w:rsidRPr="00037F89" w14:paraId="548C26D6" w14:textId="77777777" w:rsidTr="00D62CF6">
        <w:trPr>
          <w:trHeight w:val="86"/>
          <w:jc w:val="center"/>
        </w:trPr>
        <w:tc>
          <w:tcPr>
            <w:tcW w:w="3870" w:type="dxa"/>
            <w:noWrap/>
            <w:tcMar>
              <w:top w:w="0" w:type="dxa"/>
              <w:left w:w="108" w:type="dxa"/>
              <w:bottom w:w="0" w:type="dxa"/>
              <w:right w:w="108" w:type="dxa"/>
            </w:tcMar>
            <w:vAlign w:val="center"/>
            <w:hideMark/>
          </w:tcPr>
          <w:p w14:paraId="18071E6F" w14:textId="77777777" w:rsidR="00BA2ADD" w:rsidRPr="00037F89" w:rsidRDefault="00BA2ADD" w:rsidP="00BA2ADD">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642758F2" w14:textId="77777777" w:rsidR="00BA2ADD" w:rsidRPr="00037F89" w:rsidRDefault="00BA2ADD" w:rsidP="00BA2ADD">
            <w:pPr>
              <w:pStyle w:val="TAH"/>
              <w:rPr>
                <w:lang w:eastAsia="fr-FR"/>
              </w:rPr>
            </w:pPr>
            <w:r w:rsidRPr="00037F89">
              <w:rPr>
                <w:lang w:eastAsia="fr-FR"/>
              </w:rPr>
              <w:t>Test Case</w:t>
            </w:r>
          </w:p>
        </w:tc>
      </w:tr>
      <w:tr w:rsidR="00BA2ADD" w:rsidRPr="00037F89" w14:paraId="57F2DE99"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1FBAC14D" w14:textId="77777777" w:rsidR="00BA2ADD" w:rsidRPr="00037F89" w:rsidRDefault="00BA2ADD" w:rsidP="00BA2ADD">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5A966D7B" w14:textId="77777777" w:rsidR="00BA2ADD" w:rsidRPr="00037F89" w:rsidRDefault="00BA2ADD" w:rsidP="00BA2ADD">
            <w:pPr>
              <w:pStyle w:val="TAC"/>
              <w:rPr>
                <w:snapToGrid w:val="0"/>
                <w:lang w:eastAsia="fr-FR"/>
              </w:rPr>
            </w:pPr>
            <w:r>
              <w:rPr>
                <w:snapToGrid w:val="0"/>
                <w:lang w:eastAsia="fr-FR"/>
              </w:rPr>
              <w:t>A.</w:t>
            </w:r>
            <w:r w:rsidRPr="00037F89">
              <w:rPr>
                <w:lang w:eastAsia="fr-FR"/>
              </w:rPr>
              <w:t>14.1.1</w:t>
            </w:r>
          </w:p>
        </w:tc>
      </w:tr>
      <w:tr w:rsidR="00BA2ADD" w:rsidRPr="00037F89" w14:paraId="76EE1B4E" w14:textId="77777777" w:rsidTr="00D62CF6">
        <w:trPr>
          <w:trHeight w:val="86"/>
          <w:jc w:val="center"/>
        </w:trPr>
        <w:tc>
          <w:tcPr>
            <w:tcW w:w="0" w:type="auto"/>
            <w:vMerge/>
            <w:vAlign w:val="center"/>
            <w:hideMark/>
          </w:tcPr>
          <w:p w14:paraId="1B528866"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037F89" w:rsidRDefault="00BA2ADD" w:rsidP="00BA2ADD">
            <w:pPr>
              <w:pStyle w:val="TAC"/>
              <w:rPr>
                <w:snapToGrid w:val="0"/>
                <w:lang w:eastAsia="fr-FR"/>
              </w:rPr>
            </w:pPr>
            <w:r>
              <w:rPr>
                <w:snapToGrid w:val="0"/>
                <w:lang w:eastAsia="fr-FR"/>
              </w:rPr>
              <w:t>A.</w:t>
            </w:r>
            <w:r w:rsidRPr="00037F89">
              <w:rPr>
                <w:lang w:eastAsia="fr-FR"/>
              </w:rPr>
              <w:t>14.1.2</w:t>
            </w:r>
          </w:p>
        </w:tc>
      </w:tr>
      <w:tr w:rsidR="00BA2ADD" w:rsidRPr="00037F89" w14:paraId="4C3CA84F" w14:textId="77777777" w:rsidTr="00D62CF6">
        <w:trPr>
          <w:trHeight w:val="86"/>
          <w:jc w:val="center"/>
        </w:trPr>
        <w:tc>
          <w:tcPr>
            <w:tcW w:w="0" w:type="auto"/>
            <w:vMerge/>
            <w:vAlign w:val="center"/>
            <w:hideMark/>
          </w:tcPr>
          <w:p w14:paraId="279A87B5"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037F89" w:rsidRDefault="00BA2ADD" w:rsidP="00BA2ADD">
            <w:pPr>
              <w:pStyle w:val="TAC"/>
              <w:rPr>
                <w:snapToGrid w:val="0"/>
                <w:lang w:eastAsia="fr-FR"/>
              </w:rPr>
            </w:pPr>
            <w:r>
              <w:rPr>
                <w:snapToGrid w:val="0"/>
                <w:lang w:eastAsia="fr-FR"/>
              </w:rPr>
              <w:t>A.</w:t>
            </w:r>
            <w:r w:rsidRPr="00037F89">
              <w:rPr>
                <w:lang w:eastAsia="fr-FR"/>
              </w:rPr>
              <w:t>14.1.5</w:t>
            </w:r>
          </w:p>
        </w:tc>
      </w:tr>
      <w:tr w:rsidR="00BA2ADD" w:rsidRPr="00037F89" w14:paraId="66F0B058" w14:textId="77777777" w:rsidTr="00D62CF6">
        <w:trPr>
          <w:trHeight w:val="86"/>
          <w:jc w:val="center"/>
        </w:trPr>
        <w:tc>
          <w:tcPr>
            <w:tcW w:w="0" w:type="auto"/>
            <w:vMerge/>
            <w:vAlign w:val="center"/>
            <w:hideMark/>
          </w:tcPr>
          <w:p w14:paraId="4E11AF8C"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037F89" w:rsidRDefault="00BA2ADD" w:rsidP="00BA2ADD">
            <w:pPr>
              <w:pStyle w:val="TAC"/>
              <w:rPr>
                <w:snapToGrid w:val="0"/>
                <w:lang w:eastAsia="fr-FR"/>
              </w:rPr>
            </w:pPr>
            <w:r>
              <w:rPr>
                <w:snapToGrid w:val="0"/>
                <w:lang w:eastAsia="fr-FR"/>
              </w:rPr>
              <w:t>A.</w:t>
            </w:r>
            <w:r w:rsidRPr="00037F89">
              <w:rPr>
                <w:lang w:eastAsia="fr-FR"/>
              </w:rPr>
              <w:t>14.1.6</w:t>
            </w:r>
          </w:p>
        </w:tc>
      </w:tr>
      <w:tr w:rsidR="00BA2ADD" w:rsidRPr="00037F89" w14:paraId="2F25C7FE" w14:textId="77777777" w:rsidTr="00D62CF6">
        <w:trPr>
          <w:trHeight w:val="86"/>
          <w:jc w:val="center"/>
        </w:trPr>
        <w:tc>
          <w:tcPr>
            <w:tcW w:w="3870" w:type="dxa"/>
            <w:vMerge w:val="restart"/>
            <w:tcMar>
              <w:top w:w="0" w:type="dxa"/>
              <w:left w:w="108" w:type="dxa"/>
              <w:bottom w:w="0" w:type="dxa"/>
              <w:right w:w="108" w:type="dxa"/>
            </w:tcMar>
            <w:vAlign w:val="center"/>
            <w:hideMark/>
          </w:tcPr>
          <w:p w14:paraId="3AAA0DF7" w14:textId="77777777" w:rsidR="00BA2ADD" w:rsidRPr="00037F89" w:rsidRDefault="00BA2ADD" w:rsidP="00BA2ADD">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037F89" w:rsidRDefault="00BA2ADD" w:rsidP="00BA2ADD">
            <w:pPr>
              <w:pStyle w:val="TAC"/>
              <w:rPr>
                <w:snapToGrid w:val="0"/>
                <w:lang w:eastAsia="fr-FR"/>
              </w:rPr>
            </w:pPr>
            <w:r>
              <w:rPr>
                <w:snapToGrid w:val="0"/>
                <w:lang w:eastAsia="fr-FR"/>
              </w:rPr>
              <w:t>A.</w:t>
            </w:r>
            <w:r w:rsidRPr="00037F89">
              <w:rPr>
                <w:lang w:eastAsia="fr-FR"/>
              </w:rPr>
              <w:t>14.2.1.1</w:t>
            </w:r>
          </w:p>
        </w:tc>
      </w:tr>
      <w:tr w:rsidR="00BA2ADD" w:rsidRPr="00037F89" w14:paraId="6D528B79" w14:textId="77777777" w:rsidTr="00D62CF6">
        <w:trPr>
          <w:trHeight w:val="86"/>
          <w:jc w:val="center"/>
        </w:trPr>
        <w:tc>
          <w:tcPr>
            <w:tcW w:w="0" w:type="auto"/>
            <w:vMerge/>
            <w:vAlign w:val="center"/>
            <w:hideMark/>
          </w:tcPr>
          <w:p w14:paraId="57761B30"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037F89" w:rsidRDefault="00BA2ADD" w:rsidP="00BA2ADD">
            <w:pPr>
              <w:pStyle w:val="TAC"/>
              <w:rPr>
                <w:snapToGrid w:val="0"/>
                <w:lang w:eastAsia="fr-FR"/>
              </w:rPr>
            </w:pPr>
            <w:r>
              <w:rPr>
                <w:snapToGrid w:val="0"/>
                <w:lang w:eastAsia="fr-FR"/>
              </w:rPr>
              <w:t>A.</w:t>
            </w:r>
            <w:r w:rsidRPr="00037F89">
              <w:rPr>
                <w:lang w:eastAsia="fr-FR"/>
              </w:rPr>
              <w:t>14.2.1.2</w:t>
            </w:r>
          </w:p>
        </w:tc>
      </w:tr>
      <w:tr w:rsidR="00BA2ADD" w:rsidRPr="00037F89" w14:paraId="4151BEF7"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12BD8703" w14:textId="77777777" w:rsidR="00BA2ADD" w:rsidRPr="00037F89" w:rsidRDefault="00BA2ADD" w:rsidP="00BA2ADD">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BF140DB" w14:textId="77777777" w:rsidR="00BA2ADD" w:rsidRPr="00037F89" w:rsidRDefault="00BA2ADD" w:rsidP="00BA2ADD">
            <w:pPr>
              <w:pStyle w:val="TAC"/>
              <w:rPr>
                <w:snapToGrid w:val="0"/>
                <w:lang w:eastAsia="fr-FR"/>
              </w:rPr>
            </w:pPr>
            <w:r>
              <w:rPr>
                <w:snapToGrid w:val="0"/>
                <w:lang w:eastAsia="fr-FR"/>
              </w:rPr>
              <w:t>A.</w:t>
            </w:r>
            <w:r w:rsidRPr="00037F89">
              <w:rPr>
                <w:lang w:eastAsia="fr-FR"/>
              </w:rPr>
              <w:t>14.2.2.1</w:t>
            </w:r>
          </w:p>
        </w:tc>
      </w:tr>
      <w:tr w:rsidR="00BA2ADD" w:rsidRPr="00037F89" w14:paraId="45FABC5A" w14:textId="77777777" w:rsidTr="00D62CF6">
        <w:trPr>
          <w:trHeight w:val="86"/>
          <w:jc w:val="center"/>
        </w:trPr>
        <w:tc>
          <w:tcPr>
            <w:tcW w:w="0" w:type="auto"/>
            <w:vMerge/>
            <w:vAlign w:val="center"/>
            <w:hideMark/>
          </w:tcPr>
          <w:p w14:paraId="7817E66A"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037F89" w:rsidRDefault="00BA2ADD" w:rsidP="00BA2ADD">
            <w:pPr>
              <w:pStyle w:val="TAC"/>
              <w:rPr>
                <w:snapToGrid w:val="0"/>
                <w:lang w:eastAsia="fr-FR"/>
              </w:rPr>
            </w:pPr>
            <w:r>
              <w:rPr>
                <w:snapToGrid w:val="0"/>
                <w:lang w:eastAsia="fr-FR"/>
              </w:rPr>
              <w:t>A.</w:t>
            </w:r>
            <w:r w:rsidRPr="00037F89">
              <w:rPr>
                <w:lang w:eastAsia="fr-FR"/>
              </w:rPr>
              <w:t>14.2.2.2</w:t>
            </w:r>
          </w:p>
        </w:tc>
      </w:tr>
      <w:tr w:rsidR="00BA2ADD" w:rsidRPr="00037F89" w14:paraId="1502C99E" w14:textId="77777777" w:rsidTr="00D62CF6">
        <w:trPr>
          <w:trHeight w:val="86"/>
          <w:jc w:val="center"/>
        </w:trPr>
        <w:tc>
          <w:tcPr>
            <w:tcW w:w="0" w:type="auto"/>
            <w:vMerge/>
            <w:vAlign w:val="center"/>
            <w:hideMark/>
          </w:tcPr>
          <w:p w14:paraId="3F18A528"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037F89" w:rsidRDefault="00BA2ADD" w:rsidP="00BA2ADD">
            <w:pPr>
              <w:pStyle w:val="TAC"/>
              <w:rPr>
                <w:snapToGrid w:val="0"/>
                <w:lang w:eastAsia="fr-FR"/>
              </w:rPr>
            </w:pPr>
            <w:r>
              <w:rPr>
                <w:snapToGrid w:val="0"/>
                <w:lang w:eastAsia="fr-FR"/>
              </w:rPr>
              <w:t>A.</w:t>
            </w:r>
            <w:r w:rsidRPr="00037F89">
              <w:rPr>
                <w:lang w:eastAsia="fr-FR"/>
              </w:rPr>
              <w:t>14.2.2.3</w:t>
            </w:r>
          </w:p>
        </w:tc>
      </w:tr>
      <w:tr w:rsidR="00BA2ADD" w:rsidRPr="00037F89" w14:paraId="06A02F91" w14:textId="77777777" w:rsidTr="00D62CF6">
        <w:trPr>
          <w:trHeight w:val="86"/>
          <w:jc w:val="center"/>
        </w:trPr>
        <w:tc>
          <w:tcPr>
            <w:tcW w:w="3870" w:type="dxa"/>
            <w:tcMar>
              <w:top w:w="0" w:type="dxa"/>
              <w:left w:w="108" w:type="dxa"/>
              <w:bottom w:w="0" w:type="dxa"/>
              <w:right w:w="108" w:type="dxa"/>
            </w:tcMar>
            <w:vAlign w:val="center"/>
            <w:hideMark/>
          </w:tcPr>
          <w:p w14:paraId="26FD6760" w14:textId="77777777" w:rsidR="00BA2ADD" w:rsidRPr="00037F89" w:rsidRDefault="00BA2ADD" w:rsidP="00BA2ADD">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037F89" w:rsidRDefault="00BA2ADD" w:rsidP="00BA2ADD">
            <w:pPr>
              <w:pStyle w:val="TAC"/>
              <w:rPr>
                <w:snapToGrid w:val="0"/>
                <w:lang w:eastAsia="fr-FR"/>
              </w:rPr>
            </w:pPr>
            <w:r>
              <w:rPr>
                <w:snapToGrid w:val="0"/>
                <w:lang w:eastAsia="fr-FR"/>
              </w:rPr>
              <w:t>A.</w:t>
            </w:r>
            <w:r w:rsidRPr="00037F89">
              <w:rPr>
                <w:lang w:eastAsia="fr-FR"/>
              </w:rPr>
              <w:t>14.3.2</w:t>
            </w:r>
          </w:p>
        </w:tc>
      </w:tr>
      <w:tr w:rsidR="00BA2ADD" w:rsidRPr="00037F89" w14:paraId="5300FF82"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4A4D7D08" w14:textId="77777777" w:rsidR="00BA2ADD" w:rsidRPr="00037F89" w:rsidRDefault="00BA2ADD" w:rsidP="00BA2ADD">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19C26DF5" w14:textId="77777777" w:rsidR="00BA2ADD" w:rsidRPr="00037F89" w:rsidRDefault="00BA2ADD" w:rsidP="00BA2ADD">
            <w:pPr>
              <w:pStyle w:val="TAC"/>
              <w:rPr>
                <w:snapToGrid w:val="0"/>
                <w:lang w:eastAsia="fr-FR"/>
              </w:rPr>
            </w:pPr>
            <w:r>
              <w:rPr>
                <w:snapToGrid w:val="0"/>
                <w:lang w:eastAsia="fr-FR"/>
              </w:rPr>
              <w:t>A.</w:t>
            </w:r>
            <w:r w:rsidRPr="00037F89">
              <w:rPr>
                <w:lang w:eastAsia="fr-FR"/>
              </w:rPr>
              <w:t>14.4.1.3</w:t>
            </w:r>
          </w:p>
        </w:tc>
      </w:tr>
      <w:tr w:rsidR="00BA2ADD" w:rsidRPr="00037F89" w14:paraId="337ECA42" w14:textId="77777777" w:rsidTr="00D62CF6">
        <w:trPr>
          <w:trHeight w:val="86"/>
          <w:jc w:val="center"/>
        </w:trPr>
        <w:tc>
          <w:tcPr>
            <w:tcW w:w="0" w:type="auto"/>
            <w:vMerge/>
            <w:vAlign w:val="center"/>
            <w:hideMark/>
          </w:tcPr>
          <w:p w14:paraId="6856FE35"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037F89" w:rsidRDefault="00BA2ADD" w:rsidP="00BA2ADD">
            <w:pPr>
              <w:pStyle w:val="TAC"/>
              <w:rPr>
                <w:snapToGrid w:val="0"/>
                <w:lang w:eastAsia="fr-FR"/>
              </w:rPr>
            </w:pPr>
            <w:r>
              <w:rPr>
                <w:snapToGrid w:val="0"/>
                <w:lang w:eastAsia="fr-FR"/>
              </w:rPr>
              <w:t>A.</w:t>
            </w:r>
            <w:r w:rsidRPr="00037F89">
              <w:rPr>
                <w:lang w:eastAsia="fr-FR"/>
              </w:rPr>
              <w:t>14.4.1.4</w:t>
            </w:r>
          </w:p>
        </w:tc>
      </w:tr>
      <w:tr w:rsidR="00BA2ADD" w:rsidRPr="00037F89" w14:paraId="5FA1F0F6" w14:textId="77777777" w:rsidTr="00D62CF6">
        <w:trPr>
          <w:trHeight w:val="86"/>
          <w:jc w:val="center"/>
        </w:trPr>
        <w:tc>
          <w:tcPr>
            <w:tcW w:w="0" w:type="auto"/>
            <w:vMerge/>
            <w:vAlign w:val="center"/>
            <w:hideMark/>
          </w:tcPr>
          <w:p w14:paraId="22220CA3"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037F89" w:rsidRDefault="00BA2ADD" w:rsidP="00BA2ADD">
            <w:pPr>
              <w:pStyle w:val="TAC"/>
              <w:rPr>
                <w:snapToGrid w:val="0"/>
                <w:lang w:eastAsia="fr-FR"/>
              </w:rPr>
            </w:pPr>
            <w:r>
              <w:rPr>
                <w:snapToGrid w:val="0"/>
                <w:lang w:eastAsia="fr-FR"/>
              </w:rPr>
              <w:t>A.</w:t>
            </w:r>
            <w:r w:rsidRPr="00037F89">
              <w:rPr>
                <w:lang w:eastAsia="fr-FR"/>
              </w:rPr>
              <w:t>14.4.1.7</w:t>
            </w:r>
          </w:p>
        </w:tc>
      </w:tr>
      <w:tr w:rsidR="00BA2ADD" w:rsidRPr="00037F89" w14:paraId="511BFD72" w14:textId="77777777" w:rsidTr="00D62CF6">
        <w:trPr>
          <w:trHeight w:val="86"/>
          <w:jc w:val="center"/>
        </w:trPr>
        <w:tc>
          <w:tcPr>
            <w:tcW w:w="0" w:type="auto"/>
            <w:vMerge/>
            <w:vAlign w:val="center"/>
            <w:hideMark/>
          </w:tcPr>
          <w:p w14:paraId="62A5EEC6"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037F89" w:rsidRDefault="00BA2ADD" w:rsidP="00BA2ADD">
            <w:pPr>
              <w:pStyle w:val="TAC"/>
              <w:rPr>
                <w:snapToGrid w:val="0"/>
                <w:lang w:eastAsia="fr-FR"/>
              </w:rPr>
            </w:pPr>
            <w:r>
              <w:rPr>
                <w:snapToGrid w:val="0"/>
                <w:lang w:eastAsia="fr-FR"/>
              </w:rPr>
              <w:t>A.</w:t>
            </w:r>
            <w:r w:rsidRPr="00037F89">
              <w:rPr>
                <w:lang w:eastAsia="fr-FR"/>
              </w:rPr>
              <w:t>14.4.1.8</w:t>
            </w:r>
          </w:p>
        </w:tc>
      </w:tr>
      <w:tr w:rsidR="00BA2ADD" w:rsidRPr="00037F89" w14:paraId="321C529F" w14:textId="77777777" w:rsidTr="00D62CF6">
        <w:trPr>
          <w:trHeight w:val="86"/>
          <w:jc w:val="center"/>
        </w:trPr>
        <w:tc>
          <w:tcPr>
            <w:tcW w:w="3870" w:type="dxa"/>
            <w:vMerge w:val="restart"/>
            <w:tcMar>
              <w:top w:w="0" w:type="dxa"/>
              <w:left w:w="108" w:type="dxa"/>
              <w:bottom w:w="0" w:type="dxa"/>
              <w:right w:w="108" w:type="dxa"/>
            </w:tcMar>
            <w:vAlign w:val="center"/>
            <w:hideMark/>
          </w:tcPr>
          <w:p w14:paraId="39D6CC1E" w14:textId="77777777" w:rsidR="00BA2ADD" w:rsidRPr="00037F89" w:rsidRDefault="00BA2ADD" w:rsidP="00BA2ADD">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00615C3D" w14:textId="77777777" w:rsidR="00BA2ADD" w:rsidRPr="00037F89" w:rsidRDefault="00BA2ADD" w:rsidP="00BA2ADD">
            <w:pPr>
              <w:pStyle w:val="TAC"/>
              <w:rPr>
                <w:snapToGrid w:val="0"/>
                <w:lang w:eastAsia="fr-FR"/>
              </w:rPr>
            </w:pPr>
            <w:r>
              <w:rPr>
                <w:snapToGrid w:val="0"/>
                <w:lang w:eastAsia="fr-FR"/>
              </w:rPr>
              <w:t>A.</w:t>
            </w:r>
            <w:r w:rsidRPr="00037F89">
              <w:rPr>
                <w:lang w:eastAsia="fr-FR"/>
              </w:rPr>
              <w:t>14.4.2.2</w:t>
            </w:r>
          </w:p>
        </w:tc>
      </w:tr>
      <w:tr w:rsidR="00BA2ADD" w:rsidRPr="00037F89" w14:paraId="5EB17581" w14:textId="77777777" w:rsidTr="00D62CF6">
        <w:trPr>
          <w:trHeight w:val="86"/>
          <w:jc w:val="center"/>
        </w:trPr>
        <w:tc>
          <w:tcPr>
            <w:tcW w:w="0" w:type="auto"/>
            <w:vMerge/>
            <w:vAlign w:val="center"/>
            <w:hideMark/>
          </w:tcPr>
          <w:p w14:paraId="039A7C07"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037F89" w:rsidRDefault="00BA2ADD" w:rsidP="00BA2ADD">
            <w:pPr>
              <w:pStyle w:val="TAC"/>
              <w:rPr>
                <w:snapToGrid w:val="0"/>
                <w:lang w:eastAsia="fr-FR"/>
              </w:rPr>
            </w:pPr>
            <w:r>
              <w:rPr>
                <w:snapToGrid w:val="0"/>
                <w:lang w:eastAsia="fr-FR"/>
              </w:rPr>
              <w:t>A.</w:t>
            </w:r>
            <w:r w:rsidRPr="00037F89">
              <w:rPr>
                <w:lang w:eastAsia="fr-FR"/>
              </w:rPr>
              <w:t>14.4.2.4</w:t>
            </w:r>
          </w:p>
        </w:tc>
      </w:tr>
      <w:tr w:rsidR="00BA2ADD" w:rsidRPr="00037F89" w14:paraId="3010B8E7" w14:textId="77777777" w:rsidTr="00D62CF6">
        <w:trPr>
          <w:trHeight w:val="86"/>
          <w:jc w:val="center"/>
        </w:trPr>
        <w:tc>
          <w:tcPr>
            <w:tcW w:w="0" w:type="auto"/>
            <w:vMerge/>
            <w:vAlign w:val="center"/>
            <w:hideMark/>
          </w:tcPr>
          <w:p w14:paraId="58F5C894"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037F89" w:rsidRDefault="00BA2ADD" w:rsidP="00BA2ADD">
            <w:pPr>
              <w:pStyle w:val="TAC"/>
              <w:rPr>
                <w:snapToGrid w:val="0"/>
                <w:lang w:eastAsia="fr-FR"/>
              </w:rPr>
            </w:pPr>
            <w:r>
              <w:rPr>
                <w:snapToGrid w:val="0"/>
                <w:lang w:eastAsia="fr-FR"/>
              </w:rPr>
              <w:t>A.</w:t>
            </w:r>
            <w:r w:rsidRPr="00037F89">
              <w:rPr>
                <w:lang w:eastAsia="fr-FR"/>
              </w:rPr>
              <w:t>14.4.2.6</w:t>
            </w:r>
          </w:p>
        </w:tc>
      </w:tr>
      <w:tr w:rsidR="00BA2ADD" w:rsidRPr="00037F89" w14:paraId="2ACE9396" w14:textId="77777777" w:rsidTr="00D62CF6">
        <w:trPr>
          <w:trHeight w:val="86"/>
          <w:jc w:val="center"/>
        </w:trPr>
        <w:tc>
          <w:tcPr>
            <w:tcW w:w="3870" w:type="dxa"/>
            <w:tcMar>
              <w:top w:w="0" w:type="dxa"/>
              <w:left w:w="108" w:type="dxa"/>
              <w:bottom w:w="0" w:type="dxa"/>
              <w:right w:w="108" w:type="dxa"/>
            </w:tcMar>
            <w:vAlign w:val="center"/>
            <w:hideMark/>
          </w:tcPr>
          <w:p w14:paraId="0C924D70" w14:textId="77777777" w:rsidR="00BA2ADD" w:rsidRPr="00037F89" w:rsidRDefault="00BA2ADD" w:rsidP="00BA2ADD">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3B17B28" w14:textId="77777777" w:rsidR="00BA2ADD" w:rsidRPr="00037F89" w:rsidRDefault="00BA2ADD" w:rsidP="00BA2ADD">
            <w:pPr>
              <w:pStyle w:val="TAC"/>
              <w:rPr>
                <w:snapToGrid w:val="0"/>
                <w:lang w:eastAsia="fr-FR"/>
              </w:rPr>
            </w:pPr>
            <w:r>
              <w:rPr>
                <w:snapToGrid w:val="0"/>
                <w:lang w:eastAsia="fr-FR"/>
              </w:rPr>
              <w:t>A.</w:t>
            </w:r>
            <w:r w:rsidRPr="00037F89">
              <w:rPr>
                <w:lang w:eastAsia="fr-FR"/>
              </w:rPr>
              <w:t>14.4.3.2</w:t>
            </w:r>
          </w:p>
        </w:tc>
      </w:tr>
      <w:tr w:rsidR="00BA2ADD" w:rsidRPr="00037F89" w14:paraId="26DC2982"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5200A41A" w14:textId="77777777" w:rsidR="00BA2ADD" w:rsidRPr="00037F89" w:rsidRDefault="00BA2ADD" w:rsidP="00BA2ADD">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7DA465A3" w14:textId="77777777" w:rsidR="00BA2ADD" w:rsidRPr="00037F89" w:rsidRDefault="00BA2ADD" w:rsidP="00BA2ADD">
            <w:pPr>
              <w:pStyle w:val="TAC"/>
              <w:rPr>
                <w:snapToGrid w:val="0"/>
                <w:lang w:eastAsia="fr-FR"/>
              </w:rPr>
            </w:pPr>
            <w:r>
              <w:rPr>
                <w:snapToGrid w:val="0"/>
                <w:lang w:eastAsia="fr-FR"/>
              </w:rPr>
              <w:t>A.</w:t>
            </w:r>
            <w:r w:rsidRPr="00037F89">
              <w:rPr>
                <w:lang w:eastAsia="fr-FR"/>
              </w:rPr>
              <w:t>14.5.1.2</w:t>
            </w:r>
          </w:p>
        </w:tc>
      </w:tr>
      <w:tr w:rsidR="00BA2ADD" w:rsidRPr="00037F89" w14:paraId="7CD33396" w14:textId="77777777" w:rsidTr="00D62CF6">
        <w:trPr>
          <w:trHeight w:val="86"/>
          <w:jc w:val="center"/>
        </w:trPr>
        <w:tc>
          <w:tcPr>
            <w:tcW w:w="0" w:type="auto"/>
            <w:vMerge/>
            <w:vAlign w:val="center"/>
            <w:hideMark/>
          </w:tcPr>
          <w:p w14:paraId="67312D7A"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037F89" w:rsidRDefault="00BA2ADD" w:rsidP="00BA2ADD">
            <w:pPr>
              <w:pStyle w:val="TAC"/>
              <w:rPr>
                <w:snapToGrid w:val="0"/>
                <w:lang w:eastAsia="fr-FR"/>
              </w:rPr>
            </w:pPr>
            <w:r>
              <w:rPr>
                <w:snapToGrid w:val="0"/>
                <w:lang w:eastAsia="fr-FR"/>
              </w:rPr>
              <w:t>A.</w:t>
            </w:r>
            <w:r w:rsidRPr="00037F89">
              <w:rPr>
                <w:lang w:eastAsia="fr-FR"/>
              </w:rPr>
              <w:t>14.5.1.4</w:t>
            </w:r>
          </w:p>
        </w:tc>
      </w:tr>
      <w:tr w:rsidR="00BA2ADD" w:rsidRPr="00037F89" w14:paraId="52054A76" w14:textId="77777777" w:rsidTr="00D62CF6">
        <w:trPr>
          <w:trHeight w:val="86"/>
          <w:jc w:val="center"/>
        </w:trPr>
        <w:tc>
          <w:tcPr>
            <w:tcW w:w="0" w:type="auto"/>
            <w:vMerge/>
            <w:vAlign w:val="center"/>
            <w:hideMark/>
          </w:tcPr>
          <w:p w14:paraId="4D6F03DE"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037F89" w:rsidRDefault="00BA2ADD" w:rsidP="00BA2ADD">
            <w:pPr>
              <w:pStyle w:val="TAC"/>
              <w:rPr>
                <w:snapToGrid w:val="0"/>
                <w:lang w:eastAsia="fr-FR"/>
              </w:rPr>
            </w:pPr>
            <w:r>
              <w:rPr>
                <w:snapToGrid w:val="0"/>
                <w:lang w:eastAsia="fr-FR"/>
              </w:rPr>
              <w:t>A.</w:t>
            </w:r>
            <w:r w:rsidRPr="00037F89">
              <w:rPr>
                <w:lang w:eastAsia="fr-FR"/>
              </w:rPr>
              <w:t>14.5.1.6</w:t>
            </w:r>
          </w:p>
        </w:tc>
      </w:tr>
      <w:tr w:rsidR="00BA2ADD" w:rsidRPr="00037F89" w14:paraId="1EF0D315"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300669F5" w14:textId="77777777" w:rsidR="00BA2ADD" w:rsidRPr="00037F89" w:rsidRDefault="00BA2ADD" w:rsidP="00BA2ADD">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11BB4B9" w14:textId="77777777" w:rsidR="00BA2ADD" w:rsidRPr="00037F89" w:rsidRDefault="00BA2ADD" w:rsidP="00BA2ADD">
            <w:pPr>
              <w:pStyle w:val="TAC"/>
              <w:rPr>
                <w:snapToGrid w:val="0"/>
                <w:lang w:eastAsia="fr-FR"/>
              </w:rPr>
            </w:pPr>
            <w:r>
              <w:rPr>
                <w:snapToGrid w:val="0"/>
                <w:lang w:eastAsia="fr-FR"/>
              </w:rPr>
              <w:t>A.</w:t>
            </w:r>
            <w:r w:rsidRPr="00037F89">
              <w:rPr>
                <w:lang w:eastAsia="fr-FR"/>
              </w:rPr>
              <w:t>14.5.2.2</w:t>
            </w:r>
          </w:p>
        </w:tc>
      </w:tr>
      <w:tr w:rsidR="00BA2ADD" w:rsidRPr="00037F89" w14:paraId="336A49A8" w14:textId="77777777" w:rsidTr="00D62CF6">
        <w:trPr>
          <w:trHeight w:val="86"/>
          <w:jc w:val="center"/>
        </w:trPr>
        <w:tc>
          <w:tcPr>
            <w:tcW w:w="0" w:type="auto"/>
            <w:vMerge/>
            <w:vAlign w:val="center"/>
            <w:hideMark/>
          </w:tcPr>
          <w:p w14:paraId="17DE971D"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037F89" w:rsidRDefault="00BA2ADD" w:rsidP="00BA2ADD">
            <w:pPr>
              <w:pStyle w:val="TAC"/>
              <w:rPr>
                <w:snapToGrid w:val="0"/>
                <w:lang w:eastAsia="fr-FR"/>
              </w:rPr>
            </w:pPr>
            <w:r>
              <w:rPr>
                <w:snapToGrid w:val="0"/>
                <w:lang w:eastAsia="fr-FR"/>
              </w:rPr>
              <w:t>A.</w:t>
            </w:r>
            <w:r w:rsidRPr="00037F89">
              <w:rPr>
                <w:lang w:eastAsia="fr-FR"/>
              </w:rPr>
              <w:t>14.5.2.4</w:t>
            </w:r>
          </w:p>
        </w:tc>
      </w:tr>
      <w:tr w:rsidR="00BA2ADD" w:rsidRPr="00037F89" w14:paraId="5EB68C79" w14:textId="77777777" w:rsidTr="00D62CF6">
        <w:trPr>
          <w:trHeight w:val="86"/>
          <w:jc w:val="center"/>
        </w:trPr>
        <w:tc>
          <w:tcPr>
            <w:tcW w:w="0" w:type="auto"/>
            <w:vMerge/>
            <w:vAlign w:val="center"/>
            <w:hideMark/>
          </w:tcPr>
          <w:p w14:paraId="0F98808F"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037F89" w:rsidRDefault="00BA2ADD" w:rsidP="00BA2ADD">
            <w:pPr>
              <w:pStyle w:val="TAC"/>
              <w:rPr>
                <w:snapToGrid w:val="0"/>
                <w:lang w:eastAsia="fr-FR"/>
              </w:rPr>
            </w:pPr>
            <w:r>
              <w:rPr>
                <w:snapToGrid w:val="0"/>
                <w:lang w:eastAsia="fr-FR"/>
              </w:rPr>
              <w:t>A.</w:t>
            </w:r>
            <w:r w:rsidRPr="00037F89">
              <w:rPr>
                <w:lang w:eastAsia="fr-FR"/>
              </w:rPr>
              <w:t>14.5.2.6</w:t>
            </w:r>
          </w:p>
        </w:tc>
      </w:tr>
      <w:tr w:rsidR="00BA2ADD" w:rsidRPr="00037F89" w14:paraId="508DBF95" w14:textId="77777777" w:rsidTr="00D62CF6">
        <w:trPr>
          <w:trHeight w:val="86"/>
          <w:jc w:val="center"/>
        </w:trPr>
        <w:tc>
          <w:tcPr>
            <w:tcW w:w="0" w:type="auto"/>
            <w:vMerge/>
            <w:vAlign w:val="center"/>
            <w:hideMark/>
          </w:tcPr>
          <w:p w14:paraId="1C37E057"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037F89" w:rsidRDefault="00BA2ADD" w:rsidP="00BA2ADD">
            <w:pPr>
              <w:pStyle w:val="TAC"/>
              <w:rPr>
                <w:snapToGrid w:val="0"/>
                <w:lang w:eastAsia="fr-FR"/>
              </w:rPr>
            </w:pPr>
            <w:r>
              <w:rPr>
                <w:snapToGrid w:val="0"/>
                <w:lang w:eastAsia="fr-FR"/>
              </w:rPr>
              <w:t>A.</w:t>
            </w:r>
            <w:r w:rsidRPr="00037F89">
              <w:rPr>
                <w:lang w:eastAsia="fr-FR"/>
              </w:rPr>
              <w:t>14.5.2.8</w:t>
            </w:r>
          </w:p>
        </w:tc>
      </w:tr>
      <w:tr w:rsidR="00BA2ADD" w:rsidRPr="00037F89" w14:paraId="35BA5833" w14:textId="77777777" w:rsidTr="00D62CF6">
        <w:trPr>
          <w:trHeight w:val="86"/>
          <w:jc w:val="center"/>
        </w:trPr>
        <w:tc>
          <w:tcPr>
            <w:tcW w:w="3870" w:type="dxa"/>
            <w:vMerge w:val="restart"/>
            <w:tcMar>
              <w:top w:w="0" w:type="dxa"/>
              <w:left w:w="108" w:type="dxa"/>
              <w:bottom w:w="0" w:type="dxa"/>
              <w:right w:w="108" w:type="dxa"/>
            </w:tcMar>
            <w:vAlign w:val="center"/>
            <w:hideMark/>
          </w:tcPr>
          <w:p w14:paraId="68FB89B3" w14:textId="77777777" w:rsidR="00BA2ADD" w:rsidRPr="00037F89" w:rsidRDefault="00BA2ADD" w:rsidP="00BA2ADD">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4DE7850" w14:textId="77777777" w:rsidR="00BA2ADD" w:rsidRPr="00037F89" w:rsidRDefault="00BA2ADD" w:rsidP="00BA2ADD">
            <w:pPr>
              <w:pStyle w:val="TAC"/>
              <w:rPr>
                <w:snapToGrid w:val="0"/>
                <w:lang w:eastAsia="fr-FR"/>
              </w:rPr>
            </w:pPr>
            <w:r>
              <w:rPr>
                <w:snapToGrid w:val="0"/>
                <w:lang w:eastAsia="fr-FR"/>
              </w:rPr>
              <w:t>A.</w:t>
            </w:r>
            <w:r w:rsidRPr="00037F89">
              <w:rPr>
                <w:lang w:eastAsia="fr-FR"/>
              </w:rPr>
              <w:t>14.5.3.2</w:t>
            </w:r>
          </w:p>
        </w:tc>
      </w:tr>
      <w:tr w:rsidR="00BA2ADD" w:rsidRPr="00037F89" w14:paraId="5E87F0AC" w14:textId="77777777" w:rsidTr="00D62CF6">
        <w:trPr>
          <w:trHeight w:val="86"/>
          <w:jc w:val="center"/>
        </w:trPr>
        <w:tc>
          <w:tcPr>
            <w:tcW w:w="0" w:type="auto"/>
            <w:vMerge/>
            <w:vAlign w:val="center"/>
            <w:hideMark/>
          </w:tcPr>
          <w:p w14:paraId="48D66CC6"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037F89" w:rsidRDefault="00BA2ADD" w:rsidP="00BA2ADD">
            <w:pPr>
              <w:pStyle w:val="TAC"/>
              <w:rPr>
                <w:snapToGrid w:val="0"/>
                <w:lang w:eastAsia="fr-FR"/>
              </w:rPr>
            </w:pPr>
            <w:r>
              <w:rPr>
                <w:snapToGrid w:val="0"/>
                <w:lang w:eastAsia="fr-FR"/>
              </w:rPr>
              <w:t>A.</w:t>
            </w:r>
            <w:r w:rsidRPr="00037F89">
              <w:rPr>
                <w:lang w:eastAsia="fr-FR"/>
              </w:rPr>
              <w:t>14.5.3.4</w:t>
            </w:r>
          </w:p>
        </w:tc>
      </w:tr>
      <w:tr w:rsidR="00BA2ADD" w:rsidRPr="00037F89" w14:paraId="69971E00" w14:textId="77777777" w:rsidTr="00D62CF6">
        <w:trPr>
          <w:trHeight w:val="86"/>
          <w:jc w:val="center"/>
        </w:trPr>
        <w:tc>
          <w:tcPr>
            <w:tcW w:w="3870" w:type="dxa"/>
            <w:noWrap/>
            <w:tcMar>
              <w:top w:w="0" w:type="dxa"/>
              <w:left w:w="108" w:type="dxa"/>
              <w:bottom w:w="0" w:type="dxa"/>
              <w:right w:w="108" w:type="dxa"/>
            </w:tcMar>
            <w:vAlign w:val="center"/>
            <w:hideMark/>
          </w:tcPr>
          <w:p w14:paraId="2028E17C" w14:textId="77777777" w:rsidR="00BA2ADD" w:rsidRPr="00037F89" w:rsidRDefault="00BA2ADD" w:rsidP="00BA2ADD">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5B5F1435" w14:textId="77777777" w:rsidR="00BA2ADD" w:rsidRPr="00037F89" w:rsidRDefault="00BA2ADD" w:rsidP="00BA2ADD">
            <w:pPr>
              <w:pStyle w:val="TAC"/>
              <w:rPr>
                <w:snapToGrid w:val="0"/>
                <w:lang w:eastAsia="fr-FR"/>
              </w:rPr>
            </w:pPr>
            <w:r>
              <w:rPr>
                <w:snapToGrid w:val="0"/>
                <w:lang w:eastAsia="fr-FR"/>
              </w:rPr>
              <w:t>A.</w:t>
            </w:r>
            <w:r w:rsidRPr="00037F89">
              <w:rPr>
                <w:lang w:eastAsia="fr-FR"/>
              </w:rPr>
              <w:t>14.6.1.2</w:t>
            </w:r>
          </w:p>
        </w:tc>
      </w:tr>
      <w:tr w:rsidR="00BA2ADD" w:rsidRPr="00037F89" w14:paraId="0B059F6C" w14:textId="77777777" w:rsidTr="00D62CF6">
        <w:trPr>
          <w:trHeight w:val="86"/>
          <w:jc w:val="center"/>
        </w:trPr>
        <w:tc>
          <w:tcPr>
            <w:tcW w:w="3870" w:type="dxa"/>
            <w:tcMar>
              <w:top w:w="0" w:type="dxa"/>
              <w:left w:w="108" w:type="dxa"/>
              <w:bottom w:w="0" w:type="dxa"/>
              <w:right w:w="108" w:type="dxa"/>
            </w:tcMar>
            <w:vAlign w:val="center"/>
            <w:hideMark/>
          </w:tcPr>
          <w:p w14:paraId="6566E3A7" w14:textId="77777777" w:rsidR="00BA2ADD" w:rsidRPr="00037F89" w:rsidRDefault="00BA2ADD" w:rsidP="00BA2ADD">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37386EF6" w14:textId="77777777" w:rsidR="00BA2ADD" w:rsidRPr="00037F89" w:rsidRDefault="00BA2ADD" w:rsidP="00BA2ADD">
            <w:pPr>
              <w:pStyle w:val="TAC"/>
              <w:rPr>
                <w:snapToGrid w:val="0"/>
                <w:lang w:eastAsia="fr-FR"/>
              </w:rPr>
            </w:pPr>
            <w:r>
              <w:rPr>
                <w:snapToGrid w:val="0"/>
                <w:lang w:eastAsia="fr-FR"/>
              </w:rPr>
              <w:t>A.</w:t>
            </w:r>
            <w:r w:rsidRPr="00037F89">
              <w:rPr>
                <w:lang w:eastAsia="fr-FR"/>
              </w:rPr>
              <w:t>14.6.2.2</w:t>
            </w:r>
          </w:p>
        </w:tc>
      </w:tr>
      <w:tr w:rsidR="00BA2ADD" w:rsidRPr="00037F89" w14:paraId="5C706066" w14:textId="77777777" w:rsidTr="00D62CF6">
        <w:trPr>
          <w:trHeight w:val="86"/>
          <w:jc w:val="center"/>
        </w:trPr>
        <w:tc>
          <w:tcPr>
            <w:tcW w:w="3870" w:type="dxa"/>
            <w:noWrap/>
            <w:tcMar>
              <w:top w:w="0" w:type="dxa"/>
              <w:left w:w="108" w:type="dxa"/>
              <w:bottom w:w="0" w:type="dxa"/>
              <w:right w:w="108" w:type="dxa"/>
            </w:tcMar>
            <w:vAlign w:val="center"/>
            <w:hideMark/>
          </w:tcPr>
          <w:p w14:paraId="71C1B3B8" w14:textId="77777777" w:rsidR="00BA2ADD" w:rsidRPr="00037F89" w:rsidRDefault="00BA2ADD" w:rsidP="00BA2ADD">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F18909B" w14:textId="77777777" w:rsidR="00BA2ADD" w:rsidRPr="00037F89" w:rsidRDefault="00BA2ADD" w:rsidP="00BA2ADD">
            <w:pPr>
              <w:pStyle w:val="TAC"/>
              <w:rPr>
                <w:snapToGrid w:val="0"/>
                <w:lang w:eastAsia="fr-FR"/>
              </w:rPr>
            </w:pPr>
            <w:r>
              <w:rPr>
                <w:snapToGrid w:val="0"/>
                <w:lang w:eastAsia="fr-FR"/>
              </w:rPr>
              <w:t>A.</w:t>
            </w:r>
            <w:r w:rsidRPr="00037F89">
              <w:rPr>
                <w:lang w:eastAsia="fr-FR"/>
              </w:rPr>
              <w:t>14.6.3.2</w:t>
            </w:r>
          </w:p>
        </w:tc>
      </w:tr>
      <w:tr w:rsidR="00BA2ADD" w:rsidRPr="00037F89" w14:paraId="21073635" w14:textId="77777777" w:rsidTr="00D62CF6">
        <w:trPr>
          <w:trHeight w:val="86"/>
          <w:jc w:val="center"/>
        </w:trPr>
        <w:tc>
          <w:tcPr>
            <w:tcW w:w="3870" w:type="dxa"/>
            <w:noWrap/>
            <w:tcMar>
              <w:top w:w="0" w:type="dxa"/>
              <w:left w:w="108" w:type="dxa"/>
              <w:bottom w:w="0" w:type="dxa"/>
              <w:right w:w="108" w:type="dxa"/>
            </w:tcMar>
            <w:vAlign w:val="center"/>
            <w:hideMark/>
          </w:tcPr>
          <w:p w14:paraId="5E2F1DF1" w14:textId="77777777" w:rsidR="00BA2ADD" w:rsidRPr="00037F89" w:rsidRDefault="00BA2ADD" w:rsidP="00BA2ADD">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509C8E2D" w14:textId="77777777" w:rsidR="00BA2ADD" w:rsidRPr="00037F89" w:rsidRDefault="00BA2ADD" w:rsidP="00BA2ADD">
            <w:pPr>
              <w:pStyle w:val="TAC"/>
              <w:rPr>
                <w:snapToGrid w:val="0"/>
                <w:lang w:eastAsia="fr-FR"/>
              </w:rPr>
            </w:pPr>
            <w:r>
              <w:rPr>
                <w:snapToGrid w:val="0"/>
                <w:lang w:eastAsia="fr-FR"/>
              </w:rPr>
              <w:t>A.</w:t>
            </w:r>
            <w:r w:rsidRPr="00037F89">
              <w:rPr>
                <w:lang w:eastAsia="fr-FR"/>
              </w:rPr>
              <w:t>14.6.4.2</w:t>
            </w:r>
          </w:p>
        </w:tc>
      </w:tr>
    </w:tbl>
    <w:p w14:paraId="6563F6AB" w14:textId="77777777" w:rsidR="00106D28" w:rsidRDefault="00106D28" w:rsidP="00253B01"/>
    <w:p w14:paraId="4FF0FE91" w14:textId="77777777" w:rsidR="009603EC" w:rsidRPr="005F76FB" w:rsidRDefault="009603EC" w:rsidP="00106D28">
      <w:pPr>
        <w:pStyle w:val="Heading3"/>
      </w:pPr>
      <w:r>
        <w:t>A.3.36</w:t>
      </w:r>
      <w:r w:rsidRPr="005F76FB">
        <w:t>.</w:t>
      </w:r>
      <w:r>
        <w:t>4</w:t>
      </w:r>
      <w:r w:rsidRPr="005F76FB">
        <w:tab/>
      </w:r>
      <w:r>
        <w:t xml:space="preserve">General </w:t>
      </w:r>
      <w:r>
        <w:rPr>
          <w:rFonts w:hint="eastAsia"/>
          <w:lang w:eastAsia="zh-CN"/>
        </w:rPr>
        <w:t>setup</w:t>
      </w:r>
      <w:r>
        <w:t xml:space="preserve"> for SIB19</w:t>
      </w:r>
    </w:p>
    <w:p w14:paraId="6B62D857" w14:textId="77777777" w:rsidR="009603EC" w:rsidRDefault="009603EC" w:rsidP="009603EC">
      <w:r>
        <w:t xml:space="preserve">The general parameters for SIB19 setup is specified in Table </w:t>
      </w:r>
      <w:r w:rsidRPr="00EF49B5">
        <w:t>A.3.36.4</w:t>
      </w:r>
      <w:r>
        <w:t xml:space="preserve">-1. </w:t>
      </w:r>
    </w:p>
    <w:p w14:paraId="4A126F60" w14:textId="77777777" w:rsidR="009603EC" w:rsidRDefault="009603EC" w:rsidP="009603EC">
      <w:pPr>
        <w:pStyle w:val="TH"/>
      </w:pPr>
      <w:r>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9603EC" w:rsidRPr="001C0E1B" w14:paraId="39C7ED20" w14:textId="77777777" w:rsidTr="00D710C0">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1C0E1B" w:rsidRDefault="009603EC" w:rsidP="00D710C0">
            <w:pPr>
              <w:pStyle w:val="TAH"/>
              <w:rPr>
                <w:lang w:eastAsia="fr-FR"/>
              </w:rPr>
            </w:pPr>
            <w:bookmarkStart w:id="106"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1C0E1B" w:rsidRDefault="009603EC" w:rsidP="00D710C0">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77777777" w:rsidR="009603EC" w:rsidRPr="001C0E1B" w:rsidRDefault="009603EC" w:rsidP="00D710C0">
            <w:pPr>
              <w:pStyle w:val="TAH"/>
              <w:rPr>
                <w:lang w:eastAsia="fr-FR"/>
              </w:rPr>
            </w:pPr>
            <w:r w:rsidRPr="001C0E1B">
              <w:rPr>
                <w:lang w:eastAsia="fr-FR"/>
              </w:rPr>
              <w:t>Test 1</w:t>
            </w:r>
          </w:p>
        </w:tc>
      </w:tr>
      <w:tr w:rsidR="009603EC" w:rsidRPr="004A5067" w14:paraId="7F860798"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77777777" w:rsidR="009603EC" w:rsidRPr="004A5067" w:rsidRDefault="009603EC" w:rsidP="00D710C0">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A5067" w:rsidRDefault="009603EC" w:rsidP="00D710C0">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77777777" w:rsidR="009603EC" w:rsidRPr="004A5067" w:rsidRDefault="009603EC" w:rsidP="00D710C0">
            <w:pPr>
              <w:pStyle w:val="TAC"/>
              <w:rPr>
                <w:rFonts w:cs="Arial"/>
                <w:szCs w:val="18"/>
                <w:lang w:eastAsia="zh-CN"/>
              </w:rPr>
            </w:pPr>
            <w:r w:rsidRPr="004A5067">
              <w:rPr>
                <w:rFonts w:cs="Arial"/>
                <w:szCs w:val="18"/>
                <w:lang w:eastAsia="zh-CN"/>
              </w:rPr>
              <w:t>LEO: 2.56</w:t>
            </w:r>
          </w:p>
          <w:p w14:paraId="34F6EA44" w14:textId="77777777" w:rsidR="009603EC" w:rsidRPr="004A5067" w:rsidRDefault="009603EC" w:rsidP="00D710C0">
            <w:pPr>
              <w:pStyle w:val="TAC"/>
              <w:rPr>
                <w:rFonts w:cs="Arial"/>
                <w:szCs w:val="18"/>
                <w:lang w:val="en-US" w:eastAsia="fr-FR"/>
              </w:rPr>
            </w:pPr>
            <w:r w:rsidRPr="004A5067">
              <w:rPr>
                <w:rFonts w:cs="Arial"/>
                <w:szCs w:val="18"/>
                <w:lang w:eastAsia="zh-CN"/>
              </w:rPr>
              <w:t>GEO: 10.24</w:t>
            </w:r>
          </w:p>
        </w:tc>
      </w:tr>
      <w:tr w:rsidR="00884397" w:rsidRPr="004A5067" w14:paraId="04C865DE"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A5067" w:rsidRDefault="00884397" w:rsidP="00884397">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A5067" w:rsidRDefault="00884397" w:rsidP="00884397">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12C04E2B" w:rsidR="00884397" w:rsidRPr="004A5067" w:rsidRDefault="00884397" w:rsidP="00884397">
            <w:pPr>
              <w:pStyle w:val="TAC"/>
              <w:rPr>
                <w:rFonts w:cs="Arial"/>
                <w:szCs w:val="18"/>
                <w:lang w:eastAsia="zh-CN"/>
              </w:rPr>
            </w:pPr>
            <w:r w:rsidRPr="004A5067">
              <w:rPr>
                <w:rFonts w:cs="Arial"/>
                <w:szCs w:val="18"/>
                <w:lang w:eastAsia="zh-CN"/>
              </w:rPr>
              <w:t>LEO: 5</w:t>
            </w:r>
          </w:p>
          <w:p w14:paraId="5538F2D3" w14:textId="76838715" w:rsidR="00884397" w:rsidRPr="004A5067" w:rsidRDefault="00884397" w:rsidP="00884397">
            <w:pPr>
              <w:pStyle w:val="TAC"/>
              <w:rPr>
                <w:rFonts w:cs="Arial"/>
                <w:szCs w:val="18"/>
                <w:lang w:eastAsia="fr-FR"/>
              </w:rPr>
            </w:pPr>
            <w:r w:rsidRPr="004A5067">
              <w:rPr>
                <w:rFonts w:cs="Arial"/>
                <w:szCs w:val="18"/>
                <w:lang w:eastAsia="zh-CN"/>
              </w:rPr>
              <w:t>GEO: 900</w:t>
            </w:r>
          </w:p>
        </w:tc>
      </w:tr>
      <w:tr w:rsidR="00884397" w:rsidRPr="004A5067" w14:paraId="1CD16E72"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16F8A7A1" w14:textId="77777777" w:rsidR="00884397" w:rsidRPr="004A5067" w:rsidRDefault="00884397" w:rsidP="00884397">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A5067" w:rsidRDefault="00884397" w:rsidP="00884397">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EE22B10" w:rsidR="00884397" w:rsidRPr="004A5067" w:rsidRDefault="00884397" w:rsidP="00884397">
            <w:pPr>
              <w:pStyle w:val="TAC"/>
              <w:rPr>
                <w:rFonts w:cs="Arial"/>
                <w:szCs w:val="18"/>
                <w:lang w:eastAsia="zh-CN"/>
              </w:rPr>
            </w:pPr>
            <w:r w:rsidRPr="004A5067">
              <w:rPr>
                <w:rFonts w:cs="Arial"/>
                <w:szCs w:val="18"/>
                <w:lang w:eastAsia="zh-CN"/>
              </w:rPr>
              <w:t xml:space="preserve">LEO: </w:t>
            </w:r>
            <w:r>
              <w:rPr>
                <w:rFonts w:cs="Arial"/>
                <w:szCs w:val="18"/>
                <w:lang w:eastAsia="zh-CN"/>
              </w:rPr>
              <w:t>14</w:t>
            </w:r>
          </w:p>
          <w:p w14:paraId="3093452C" w14:textId="359AD729" w:rsidR="00884397" w:rsidRPr="004A5067" w:rsidRDefault="00884397" w:rsidP="00884397">
            <w:pPr>
              <w:pStyle w:val="TAC"/>
              <w:rPr>
                <w:rFonts w:cs="Arial"/>
                <w:szCs w:val="18"/>
                <w:lang w:eastAsia="fr-FR"/>
              </w:rPr>
            </w:pPr>
            <w:r w:rsidRPr="004A5067">
              <w:rPr>
                <w:rFonts w:cs="Arial"/>
                <w:szCs w:val="18"/>
                <w:lang w:eastAsia="zh-CN"/>
              </w:rPr>
              <w:t xml:space="preserve">GEO: </w:t>
            </w:r>
            <w:r>
              <w:rPr>
                <w:rFonts w:cs="Arial"/>
                <w:szCs w:val="18"/>
                <w:lang w:eastAsia="zh-CN"/>
              </w:rPr>
              <w:t>258</w:t>
            </w:r>
          </w:p>
        </w:tc>
      </w:tr>
      <w:tr w:rsidR="009603EC" w:rsidRPr="004A5067" w14:paraId="73FE2D97"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2986CD81" w14:textId="77777777" w:rsidR="009603EC" w:rsidRPr="004A5067" w:rsidRDefault="009603EC" w:rsidP="00D710C0">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A5067" w:rsidRDefault="009603EC" w:rsidP="00D710C0">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77777777" w:rsidR="009603EC" w:rsidRPr="007A1A8A" w:rsidRDefault="009603EC" w:rsidP="00D710C0">
            <w:pPr>
              <w:pStyle w:val="TAC"/>
              <w:rPr>
                <w:rFonts w:cs="Arial"/>
                <w:szCs w:val="18"/>
                <w:lang w:eastAsia="zh-CN"/>
              </w:rPr>
            </w:pPr>
            <w:r w:rsidRPr="007A1A8A">
              <w:rPr>
                <w:rFonts w:cs="Arial"/>
                <w:szCs w:val="18"/>
                <w:lang w:eastAsia="zh-CN"/>
              </w:rPr>
              <w:t>Not configured</w:t>
            </w:r>
          </w:p>
        </w:tc>
      </w:tr>
      <w:tr w:rsidR="009603EC" w:rsidRPr="004A5067" w14:paraId="56669DC4"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A5067" w:rsidRDefault="009603EC" w:rsidP="00D710C0">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220E8A77" w14:textId="77777777" w:rsidTr="00D710C0">
        <w:trPr>
          <w:trHeight w:val="20"/>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A5067" w:rsidRDefault="009603EC" w:rsidP="00D710C0">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18EEB5EA"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A5067" w:rsidRDefault="009603EC" w:rsidP="00D710C0">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79919768" w14:textId="77777777" w:rsidTr="00D710C0">
        <w:trPr>
          <w:trHeight w:val="20"/>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A5067" w:rsidRDefault="009603EC" w:rsidP="00D710C0">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7A1A8A" w:rsidRDefault="009603EC" w:rsidP="00D710C0">
            <w:pPr>
              <w:pStyle w:val="TAC"/>
              <w:rPr>
                <w:rFonts w:cs="Arial"/>
                <w:szCs w:val="18"/>
                <w:lang w:eastAsia="fr-FR"/>
              </w:rPr>
            </w:pPr>
            <w:r w:rsidRPr="007A1A8A">
              <w:rPr>
                <w:rFonts w:cs="Arial"/>
                <w:szCs w:val="18"/>
              </w:rPr>
              <w:t>linear</w:t>
            </w:r>
          </w:p>
        </w:tc>
      </w:tr>
      <w:tr w:rsidR="009603EC" w:rsidRPr="004A5067" w14:paraId="4E311B97"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A5067" w:rsidRDefault="009603EC" w:rsidP="00D710C0">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7A1A8A" w:rsidRDefault="009603EC" w:rsidP="00D710C0">
            <w:pPr>
              <w:pStyle w:val="TAC"/>
              <w:rPr>
                <w:rFonts w:cs="Arial"/>
                <w:szCs w:val="18"/>
              </w:rPr>
            </w:pPr>
            <w:r w:rsidRPr="007A1A8A">
              <w:rPr>
                <w:rFonts w:cs="Arial"/>
                <w:szCs w:val="18"/>
              </w:rPr>
              <w:t>linear</w:t>
            </w:r>
          </w:p>
        </w:tc>
      </w:tr>
      <w:tr w:rsidR="009603EC" w:rsidRPr="004A5067" w14:paraId="744F49EB"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A5067" w:rsidRDefault="009603EC" w:rsidP="00D710C0">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46E402A8" w:rsidR="009603EC" w:rsidRPr="007A1A8A" w:rsidRDefault="00884397" w:rsidP="00884397">
            <w:pPr>
              <w:pStyle w:val="TAC"/>
              <w:rPr>
                <w:lang w:val="en-US"/>
              </w:rPr>
            </w:pPr>
            <w:r w:rsidRPr="00181348">
              <w:t>Detailed ephemeris information is provided in TS 38.508-1 [3</w:t>
            </w:r>
            <w:r>
              <w:t>8</w:t>
            </w:r>
            <w:r w:rsidRPr="00181348">
              <w:t>]</w:t>
            </w:r>
          </w:p>
        </w:tc>
      </w:tr>
      <w:tr w:rsidR="009603EC" w:rsidRPr="004A5067" w14:paraId="4E0D2CB4"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A5067" w:rsidRDefault="009603EC" w:rsidP="00D710C0">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77777777" w:rsidR="009603EC" w:rsidRPr="007A1A8A" w:rsidRDefault="009603EC" w:rsidP="00D710C0">
            <w:pPr>
              <w:pStyle w:val="TAC"/>
              <w:rPr>
                <w:rFonts w:cs="Arial"/>
                <w:szCs w:val="18"/>
                <w:lang w:eastAsia="zh-CN"/>
              </w:rPr>
            </w:pPr>
            <w:r w:rsidRPr="007A1A8A">
              <w:rPr>
                <w:rFonts w:cs="Arial"/>
                <w:szCs w:val="18"/>
                <w:lang w:eastAsia="zh-CN"/>
              </w:rPr>
              <w:t>Not configured</w:t>
            </w:r>
          </w:p>
        </w:tc>
      </w:tr>
      <w:bookmarkEnd w:id="106"/>
    </w:tbl>
    <w:p w14:paraId="735FD701" w14:textId="733D36FB" w:rsidR="009603EC" w:rsidRDefault="009603EC" w:rsidP="00253B01"/>
    <w:p w14:paraId="07977AE0" w14:textId="77777777" w:rsidR="00B57166" w:rsidRPr="00E55650" w:rsidRDefault="00B57166" w:rsidP="00B57166">
      <w:pPr>
        <w:pStyle w:val="Heading3"/>
        <w:rPr>
          <w:b/>
          <w:bCs/>
        </w:rPr>
      </w:pPr>
      <w:r w:rsidRPr="00E55650">
        <w:lastRenderedPageBreak/>
        <w:t>A.3.36.5</w:t>
      </w:r>
      <w:r w:rsidRPr="00E55650">
        <w:tab/>
      </w:r>
      <w:r>
        <w:t>Satellite</w:t>
      </w:r>
      <w:r w:rsidRPr="00E55650">
        <w:t xml:space="preserve"> specific parameters configuration</w:t>
      </w:r>
    </w:p>
    <w:p w14:paraId="5951922B" w14:textId="77777777" w:rsidR="00B57166" w:rsidRPr="00890474" w:rsidRDefault="00B57166" w:rsidP="00B57166">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96152F4" w14:textId="77777777" w:rsidR="00B57166" w:rsidRDefault="00B57166" w:rsidP="00B57166">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427A632B"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1C0E1B" w:rsidRDefault="00B57166" w:rsidP="0024608B">
            <w:pPr>
              <w:pStyle w:val="TAH"/>
              <w:ind w:left="1600" w:hanging="400"/>
              <w:jc w:val="left"/>
              <w:rPr>
                <w:lang w:eastAsia="fr-FR"/>
              </w:rPr>
            </w:pPr>
            <w:r>
              <w:rPr>
                <w:lang w:eastAsia="fr-FR"/>
              </w:rPr>
              <w:t>SSC.1</w:t>
            </w:r>
          </w:p>
        </w:tc>
      </w:tr>
      <w:tr w:rsidR="00B57166" w:rsidRPr="004A5067" w14:paraId="7AA7FA4A"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77777777" w:rsidR="00B57166" w:rsidRPr="004A5067" w:rsidRDefault="00B57166" w:rsidP="0024608B">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77777777" w:rsidR="00B57166" w:rsidRPr="004A5067" w:rsidRDefault="00B57166" w:rsidP="0024608B">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B57166" w:rsidRPr="004A5067" w14:paraId="4121CA9D"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A5067" w:rsidRDefault="00B57166" w:rsidP="0024608B">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7777777" w:rsidR="00B57166" w:rsidRPr="004A5067" w:rsidRDefault="00B57166" w:rsidP="0024608B">
            <w:pPr>
              <w:pStyle w:val="TAC"/>
              <w:rPr>
                <w:rFonts w:cs="Arial"/>
                <w:szCs w:val="18"/>
                <w:lang w:eastAsia="fr-FR"/>
              </w:rPr>
            </w:pPr>
            <w:r w:rsidRPr="004A5067">
              <w:rPr>
                <w:rFonts w:cs="Arial"/>
                <w:szCs w:val="18"/>
                <w:lang w:eastAsia="zh-CN"/>
              </w:rPr>
              <w:t>900s</w:t>
            </w:r>
          </w:p>
        </w:tc>
      </w:tr>
      <w:tr w:rsidR="00884397" w:rsidRPr="004A5067" w14:paraId="70ABDE6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4866D0D0" w14:textId="77777777" w:rsidR="00884397" w:rsidRPr="004A5067" w:rsidRDefault="00884397" w:rsidP="00884397">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2DCE970B" w:rsidR="00884397" w:rsidRPr="004A5067" w:rsidRDefault="00884397" w:rsidP="00884397">
            <w:pPr>
              <w:pStyle w:val="TAC"/>
              <w:rPr>
                <w:rFonts w:cs="Arial"/>
                <w:szCs w:val="18"/>
                <w:lang w:eastAsia="fr-FR"/>
              </w:rPr>
            </w:pPr>
            <w:r>
              <w:rPr>
                <w:rFonts w:cs="Arial"/>
                <w:szCs w:val="18"/>
                <w:lang w:eastAsia="zh-CN"/>
              </w:rPr>
              <w:t>258 slots</w:t>
            </w:r>
          </w:p>
        </w:tc>
      </w:tr>
      <w:tr w:rsidR="00884397" w:rsidRPr="004A5067" w14:paraId="4A2D3AB8"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A5067" w:rsidRDefault="00884397" w:rsidP="00884397">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4BB8F86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A5067" w:rsidRDefault="00884397" w:rsidP="00884397">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79788C95"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A5067" w:rsidRDefault="00884397" w:rsidP="00884397">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21F94F19"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A5067" w:rsidRDefault="00884397" w:rsidP="00884397">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7A1A8A" w:rsidRDefault="00884397" w:rsidP="00884397">
            <w:pPr>
              <w:pStyle w:val="TAC"/>
              <w:rPr>
                <w:rFonts w:cs="Arial"/>
                <w:szCs w:val="18"/>
                <w:lang w:eastAsia="fr-FR"/>
              </w:rPr>
            </w:pPr>
            <w:r w:rsidRPr="007A1A8A">
              <w:rPr>
                <w:rFonts w:cs="Arial"/>
                <w:szCs w:val="18"/>
              </w:rPr>
              <w:t>linear</w:t>
            </w:r>
          </w:p>
        </w:tc>
      </w:tr>
      <w:tr w:rsidR="00884397" w:rsidRPr="004A5067" w14:paraId="3712C943"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A5067" w:rsidRDefault="00884397" w:rsidP="00884397">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7A1A8A" w:rsidRDefault="00884397" w:rsidP="00884397">
            <w:pPr>
              <w:pStyle w:val="TAC"/>
              <w:rPr>
                <w:rFonts w:cs="Arial"/>
                <w:szCs w:val="18"/>
              </w:rPr>
            </w:pPr>
            <w:r w:rsidRPr="007A1A8A">
              <w:rPr>
                <w:rFonts w:cs="Arial"/>
                <w:szCs w:val="18"/>
              </w:rPr>
              <w:t>linear</w:t>
            </w:r>
          </w:p>
        </w:tc>
      </w:tr>
      <w:tr w:rsidR="00884397" w:rsidRPr="004A5067" w14:paraId="7768376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A5067" w:rsidRDefault="00884397" w:rsidP="00884397">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5EA5A9C3" w:rsidR="00884397" w:rsidRPr="009630E7" w:rsidRDefault="00884397" w:rsidP="00884397">
            <w:pPr>
              <w:pStyle w:val="TAC"/>
              <w:rPr>
                <w:rFonts w:eastAsiaTheme="minorEastAsia" w:cs="Arial"/>
                <w:szCs w:val="18"/>
                <w:lang w:val="en-US" w:eastAsia="zh-CN"/>
              </w:rPr>
            </w:pPr>
            <w:r w:rsidRPr="00181348">
              <w:t>Detailed ephemeris information is</w:t>
            </w:r>
            <w:r w:rsidRPr="00181348">
              <w:rPr>
                <w:rFonts w:asciiTheme="minorEastAsia" w:eastAsiaTheme="minorEastAsia" w:hAnsiTheme="minorEastAsia"/>
              </w:rPr>
              <w:t xml:space="preserve"> </w:t>
            </w:r>
            <w:r w:rsidRPr="00181348">
              <w:t>provided in TS 38.508-1 [3</w:t>
            </w:r>
            <w:r>
              <w:t>8</w:t>
            </w:r>
            <w:r w:rsidRPr="00181348">
              <w:t>]</w:t>
            </w:r>
          </w:p>
        </w:tc>
      </w:tr>
    </w:tbl>
    <w:p w14:paraId="7422A6DC" w14:textId="77777777" w:rsidR="00B57166" w:rsidRDefault="00B57166" w:rsidP="00B57166"/>
    <w:p w14:paraId="70683F87" w14:textId="77777777" w:rsidR="00B57166" w:rsidRDefault="00B57166" w:rsidP="00B57166">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176D5225"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1C0E1B" w:rsidRDefault="00B57166" w:rsidP="0024608B">
            <w:pPr>
              <w:pStyle w:val="TAH"/>
              <w:ind w:left="1600" w:hanging="400"/>
              <w:jc w:val="left"/>
              <w:rPr>
                <w:lang w:eastAsia="fr-FR"/>
              </w:rPr>
            </w:pPr>
            <w:r>
              <w:rPr>
                <w:lang w:eastAsia="fr-FR"/>
              </w:rPr>
              <w:t>SSC.2</w:t>
            </w:r>
          </w:p>
        </w:tc>
      </w:tr>
      <w:tr w:rsidR="00884397" w:rsidRPr="004A5067" w14:paraId="4D80EE0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77777777" w:rsidR="00884397" w:rsidRPr="004A5067" w:rsidRDefault="00884397" w:rsidP="00884397">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0CBDFC37" w:rsidR="00884397" w:rsidRPr="00AE63F5" w:rsidRDefault="00884397" w:rsidP="00884397">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884397" w:rsidRPr="004A5067" w14:paraId="34304514"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A5067" w:rsidRDefault="00884397" w:rsidP="00884397">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6017FD0" w:rsidR="00884397" w:rsidRPr="00AE63F5" w:rsidRDefault="00884397" w:rsidP="00884397">
            <w:pPr>
              <w:pStyle w:val="TAC"/>
              <w:rPr>
                <w:rFonts w:eastAsiaTheme="minorEastAsia" w:cs="Arial"/>
                <w:szCs w:val="18"/>
                <w:lang w:eastAsia="zh-CN"/>
              </w:rPr>
            </w:pPr>
            <w:r w:rsidRPr="004A5067">
              <w:rPr>
                <w:rFonts w:cs="Arial"/>
                <w:szCs w:val="18"/>
                <w:lang w:eastAsia="zh-CN"/>
              </w:rPr>
              <w:t>5s</w:t>
            </w:r>
          </w:p>
        </w:tc>
      </w:tr>
      <w:tr w:rsidR="00884397" w:rsidRPr="004A5067" w14:paraId="37B6C7A5"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AD6D7E6" w14:textId="77777777" w:rsidR="00884397" w:rsidRPr="004A5067" w:rsidRDefault="00884397" w:rsidP="00884397">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DA177FE" w:rsidR="00884397" w:rsidRPr="00AE63F5" w:rsidRDefault="00884397" w:rsidP="00884397">
            <w:pPr>
              <w:pStyle w:val="TAC"/>
              <w:rPr>
                <w:rFonts w:eastAsiaTheme="minorEastAsia" w:cs="Arial"/>
                <w:szCs w:val="18"/>
                <w:lang w:eastAsia="zh-CN"/>
              </w:rPr>
            </w:pPr>
            <w:r>
              <w:rPr>
                <w:rFonts w:cs="Arial"/>
                <w:szCs w:val="18"/>
                <w:lang w:eastAsia="zh-CN"/>
              </w:rPr>
              <w:t>14 slots</w:t>
            </w:r>
          </w:p>
        </w:tc>
      </w:tr>
      <w:tr w:rsidR="00884397" w:rsidRPr="004A5067" w14:paraId="6A8701B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A5067" w:rsidRDefault="00884397" w:rsidP="00884397">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4CEFA688"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A5067" w:rsidRDefault="00884397" w:rsidP="00884397">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67BE0A28"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A5067" w:rsidRDefault="00884397" w:rsidP="00884397">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79D9F67B"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A5067" w:rsidRDefault="00884397" w:rsidP="00884397">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7A1A8A" w:rsidRDefault="00884397" w:rsidP="00884397">
            <w:pPr>
              <w:pStyle w:val="TAC"/>
              <w:rPr>
                <w:rFonts w:cs="Arial"/>
                <w:szCs w:val="18"/>
                <w:lang w:eastAsia="fr-FR"/>
              </w:rPr>
            </w:pPr>
            <w:r w:rsidRPr="007A1A8A">
              <w:rPr>
                <w:rFonts w:cs="Arial"/>
                <w:szCs w:val="18"/>
              </w:rPr>
              <w:t>linear</w:t>
            </w:r>
          </w:p>
        </w:tc>
      </w:tr>
      <w:tr w:rsidR="00884397" w:rsidRPr="004A5067" w14:paraId="2B7CAA2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A5067" w:rsidRDefault="00884397" w:rsidP="00884397">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7A1A8A" w:rsidRDefault="00884397" w:rsidP="00884397">
            <w:pPr>
              <w:pStyle w:val="TAC"/>
              <w:rPr>
                <w:rFonts w:cs="Arial"/>
                <w:szCs w:val="18"/>
              </w:rPr>
            </w:pPr>
            <w:r w:rsidRPr="007A1A8A">
              <w:rPr>
                <w:rFonts w:cs="Arial"/>
                <w:szCs w:val="18"/>
              </w:rPr>
              <w:t>linear</w:t>
            </w:r>
          </w:p>
        </w:tc>
      </w:tr>
      <w:tr w:rsidR="00884397" w:rsidRPr="004A5067" w14:paraId="07D98060"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A5067" w:rsidRDefault="00884397" w:rsidP="00884397">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6E9E85" w:rsidR="00884397" w:rsidRPr="00AE63F5" w:rsidRDefault="00884397" w:rsidP="00884397">
            <w:pPr>
              <w:pStyle w:val="TAC"/>
              <w:rPr>
                <w:rFonts w:eastAsiaTheme="minorEastAsia" w:cs="Arial"/>
                <w:szCs w:val="18"/>
                <w:lang w:val="en-US" w:eastAsia="zh-CN"/>
              </w:rPr>
            </w:pPr>
            <w:r w:rsidRPr="00181348">
              <w:t>Detailed ephemeris information is</w:t>
            </w:r>
            <w:r w:rsidRPr="00181348">
              <w:rPr>
                <w:rFonts w:asciiTheme="minorEastAsia" w:eastAsiaTheme="minorEastAsia" w:hAnsiTheme="minorEastAsia"/>
              </w:rPr>
              <w:t xml:space="preserve"> </w:t>
            </w:r>
            <w:r w:rsidRPr="00181348">
              <w:t>provided in TS 38.508-1 [3</w:t>
            </w:r>
            <w:r>
              <w:t>8</w:t>
            </w:r>
            <w:r w:rsidRPr="00181348">
              <w:t>]</w:t>
            </w:r>
          </w:p>
        </w:tc>
      </w:tr>
    </w:tbl>
    <w:p w14:paraId="3E1EA676" w14:textId="77777777" w:rsidR="00B57166" w:rsidRDefault="00B57166" w:rsidP="00B57166"/>
    <w:p w14:paraId="38E4D090" w14:textId="77777777" w:rsidR="00B57166" w:rsidRPr="00890474" w:rsidRDefault="00B57166" w:rsidP="00B57166">
      <w:pPr>
        <w:pStyle w:val="Heading4"/>
        <w:rPr>
          <w:lang w:val="en-US" w:eastAsia="zh-CN"/>
        </w:rPr>
      </w:pPr>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3D21FA08" w14:textId="77777777" w:rsidR="00B57166" w:rsidRDefault="00B57166" w:rsidP="00B57166">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2F256F36"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1C0E1B" w:rsidRDefault="00B57166" w:rsidP="0024608B">
            <w:pPr>
              <w:pStyle w:val="TAH"/>
              <w:ind w:left="1600" w:hanging="400"/>
              <w:jc w:val="left"/>
              <w:rPr>
                <w:lang w:eastAsia="fr-FR"/>
              </w:rPr>
            </w:pPr>
            <w:r>
              <w:rPr>
                <w:lang w:eastAsia="fr-FR"/>
              </w:rPr>
              <w:t>NSC.1</w:t>
            </w:r>
          </w:p>
        </w:tc>
      </w:tr>
      <w:tr w:rsidR="00884397" w:rsidRPr="004A5067" w14:paraId="6F72418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77777777" w:rsidR="00884397" w:rsidRPr="004A5067" w:rsidRDefault="00884397" w:rsidP="00884397">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5260DB27" w:rsidR="00884397" w:rsidRPr="004A5067" w:rsidRDefault="00884397" w:rsidP="00884397">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884397" w:rsidRPr="004A5067" w14:paraId="3A558771"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A5067" w:rsidRDefault="00884397" w:rsidP="00884397">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4DD06672" w:rsidR="00884397" w:rsidRPr="004A5067" w:rsidRDefault="00884397" w:rsidP="00884397">
            <w:pPr>
              <w:pStyle w:val="TAC"/>
              <w:rPr>
                <w:rFonts w:cs="Arial"/>
                <w:szCs w:val="18"/>
                <w:lang w:eastAsia="fr-FR"/>
              </w:rPr>
            </w:pPr>
            <w:r w:rsidRPr="004A5067">
              <w:rPr>
                <w:rFonts w:cs="Arial"/>
                <w:szCs w:val="18"/>
                <w:lang w:eastAsia="zh-CN"/>
              </w:rPr>
              <w:t>900s</w:t>
            </w:r>
          </w:p>
        </w:tc>
      </w:tr>
      <w:tr w:rsidR="00884397" w:rsidRPr="004A5067" w14:paraId="0648107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E39D862" w14:textId="77777777" w:rsidR="00884397" w:rsidRPr="004A5067" w:rsidRDefault="00884397" w:rsidP="00884397">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0AB34E2B" w:rsidR="00884397" w:rsidRPr="004A5067" w:rsidRDefault="00884397" w:rsidP="00884397">
            <w:pPr>
              <w:pStyle w:val="TAC"/>
              <w:rPr>
                <w:rFonts w:cs="Arial"/>
                <w:szCs w:val="18"/>
                <w:lang w:eastAsia="fr-FR"/>
              </w:rPr>
            </w:pPr>
            <w:r>
              <w:rPr>
                <w:rFonts w:cs="Arial"/>
                <w:szCs w:val="18"/>
                <w:lang w:eastAsia="zh-CN"/>
              </w:rPr>
              <w:t>258 slots</w:t>
            </w:r>
          </w:p>
        </w:tc>
      </w:tr>
      <w:tr w:rsidR="00884397" w:rsidRPr="004A5067" w14:paraId="1808DDE1"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A5067" w:rsidRDefault="00884397" w:rsidP="00884397">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0D64C2F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A5067" w:rsidRDefault="00884397" w:rsidP="00884397">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237FC75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A5067" w:rsidRDefault="00884397" w:rsidP="00884397">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74998291"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A5067" w:rsidRDefault="00884397" w:rsidP="00884397">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7A1A8A" w:rsidRDefault="00884397" w:rsidP="00884397">
            <w:pPr>
              <w:pStyle w:val="TAC"/>
              <w:rPr>
                <w:rFonts w:cs="Arial"/>
                <w:szCs w:val="18"/>
                <w:lang w:eastAsia="fr-FR"/>
              </w:rPr>
            </w:pPr>
            <w:r w:rsidRPr="007A1A8A">
              <w:rPr>
                <w:rFonts w:cs="Arial"/>
                <w:szCs w:val="18"/>
              </w:rPr>
              <w:t>linear</w:t>
            </w:r>
          </w:p>
        </w:tc>
      </w:tr>
      <w:tr w:rsidR="00884397" w:rsidRPr="004A5067" w14:paraId="6FAC253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A5067" w:rsidRDefault="00884397" w:rsidP="00884397">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7A1A8A" w:rsidRDefault="00884397" w:rsidP="00884397">
            <w:pPr>
              <w:pStyle w:val="TAC"/>
              <w:rPr>
                <w:rFonts w:cs="Arial"/>
                <w:szCs w:val="18"/>
              </w:rPr>
            </w:pPr>
            <w:r w:rsidRPr="007A1A8A">
              <w:rPr>
                <w:rFonts w:cs="Arial"/>
                <w:szCs w:val="18"/>
              </w:rPr>
              <w:t>linear</w:t>
            </w:r>
          </w:p>
        </w:tc>
      </w:tr>
      <w:tr w:rsidR="00884397" w:rsidRPr="004A5067" w14:paraId="7DAE5BFA"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A5067" w:rsidRDefault="00884397" w:rsidP="00884397">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77328A39" w:rsidR="00884397" w:rsidRPr="009630E7" w:rsidRDefault="00884397" w:rsidP="00884397">
            <w:pPr>
              <w:pStyle w:val="TAC"/>
              <w:rPr>
                <w:rFonts w:eastAsiaTheme="minorEastAsia" w:cs="Arial"/>
                <w:szCs w:val="18"/>
                <w:lang w:val="en-US" w:eastAsia="zh-CN"/>
              </w:rPr>
            </w:pPr>
            <w:r w:rsidRPr="00181348">
              <w:t>Detailed ephemeris information is</w:t>
            </w:r>
            <w:r w:rsidRPr="00181348">
              <w:rPr>
                <w:rFonts w:asciiTheme="minorEastAsia" w:eastAsiaTheme="minorEastAsia" w:hAnsiTheme="minorEastAsia"/>
              </w:rPr>
              <w:t xml:space="preserve"> </w:t>
            </w:r>
            <w:r w:rsidRPr="00181348">
              <w:t>provided in TS 38.508-1 [3</w:t>
            </w:r>
            <w:r>
              <w:t>8</w:t>
            </w:r>
            <w:r w:rsidRPr="00181348">
              <w:t>]</w:t>
            </w:r>
          </w:p>
        </w:tc>
      </w:tr>
    </w:tbl>
    <w:p w14:paraId="250B85E0" w14:textId="77777777" w:rsidR="00B57166" w:rsidRDefault="00B57166" w:rsidP="00B57166"/>
    <w:p w14:paraId="461BA62F" w14:textId="77777777" w:rsidR="00B57166" w:rsidRDefault="00B57166" w:rsidP="00B57166">
      <w:pPr>
        <w:pStyle w:val="TH"/>
      </w:pPr>
      <w:r>
        <w:lastRenderedPageBreak/>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4B73C510"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1C0E1B" w:rsidRDefault="00B57166" w:rsidP="0024608B">
            <w:pPr>
              <w:pStyle w:val="TAH"/>
              <w:ind w:left="1600" w:hanging="400"/>
              <w:jc w:val="left"/>
              <w:rPr>
                <w:lang w:eastAsia="fr-FR"/>
              </w:rPr>
            </w:pPr>
            <w:r>
              <w:rPr>
                <w:lang w:eastAsia="fr-FR"/>
              </w:rPr>
              <w:t>NSC.2</w:t>
            </w:r>
          </w:p>
        </w:tc>
      </w:tr>
      <w:tr w:rsidR="00884397" w:rsidRPr="004A5067" w14:paraId="50336C35"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77777777" w:rsidR="00884397" w:rsidRPr="004A5067" w:rsidRDefault="00884397" w:rsidP="00884397">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55162A60" w:rsidR="00884397" w:rsidRPr="00AE63F5" w:rsidRDefault="00884397" w:rsidP="00884397">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884397" w:rsidRPr="004A5067" w14:paraId="319A0FC3"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A5067" w:rsidRDefault="00884397" w:rsidP="00884397">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001EC700" w:rsidR="00884397" w:rsidRPr="00AE63F5" w:rsidRDefault="00884397" w:rsidP="00884397">
            <w:pPr>
              <w:pStyle w:val="TAC"/>
              <w:rPr>
                <w:rFonts w:eastAsiaTheme="minorEastAsia" w:cs="Arial"/>
                <w:szCs w:val="18"/>
                <w:lang w:eastAsia="zh-CN"/>
              </w:rPr>
            </w:pPr>
            <w:r w:rsidRPr="004A5067">
              <w:rPr>
                <w:rFonts w:cs="Arial"/>
                <w:szCs w:val="18"/>
                <w:lang w:eastAsia="zh-CN"/>
              </w:rPr>
              <w:t>5s</w:t>
            </w:r>
          </w:p>
        </w:tc>
      </w:tr>
      <w:tr w:rsidR="00884397" w:rsidRPr="004A5067" w14:paraId="7F7EC0D2"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E5B7A96" w14:textId="77777777" w:rsidR="00884397" w:rsidRPr="004A5067" w:rsidRDefault="00884397" w:rsidP="00884397">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D8F1F1" w:rsidR="00884397" w:rsidRPr="00AE63F5" w:rsidRDefault="00884397" w:rsidP="00884397">
            <w:pPr>
              <w:pStyle w:val="TAC"/>
              <w:rPr>
                <w:rFonts w:eastAsiaTheme="minorEastAsia" w:cs="Arial"/>
                <w:szCs w:val="18"/>
                <w:lang w:eastAsia="zh-CN"/>
              </w:rPr>
            </w:pPr>
            <w:r>
              <w:rPr>
                <w:rFonts w:cs="Arial"/>
                <w:szCs w:val="18"/>
                <w:lang w:eastAsia="zh-CN"/>
              </w:rPr>
              <w:t>14 slots</w:t>
            </w:r>
          </w:p>
        </w:tc>
      </w:tr>
      <w:tr w:rsidR="00884397" w:rsidRPr="004A5067" w14:paraId="44063116"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A5067" w:rsidRDefault="00884397" w:rsidP="00884397">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19C0E2F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A5067" w:rsidRDefault="00884397" w:rsidP="00884397">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42A2A630"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A5067" w:rsidRDefault="00884397" w:rsidP="00884397">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0E080776"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A5067" w:rsidRDefault="00884397" w:rsidP="00884397">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7A1A8A" w:rsidRDefault="00884397" w:rsidP="00884397">
            <w:pPr>
              <w:pStyle w:val="TAC"/>
              <w:rPr>
                <w:rFonts w:cs="Arial"/>
                <w:szCs w:val="18"/>
                <w:lang w:eastAsia="fr-FR"/>
              </w:rPr>
            </w:pPr>
            <w:r w:rsidRPr="007A1A8A">
              <w:rPr>
                <w:rFonts w:cs="Arial"/>
                <w:szCs w:val="18"/>
              </w:rPr>
              <w:t>linear</w:t>
            </w:r>
          </w:p>
        </w:tc>
      </w:tr>
      <w:tr w:rsidR="00884397" w:rsidRPr="004A5067" w14:paraId="2A9A8305"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A5067" w:rsidRDefault="00884397" w:rsidP="00884397">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7A1A8A" w:rsidRDefault="00884397" w:rsidP="00884397">
            <w:pPr>
              <w:pStyle w:val="TAC"/>
              <w:rPr>
                <w:rFonts w:cs="Arial"/>
                <w:szCs w:val="18"/>
              </w:rPr>
            </w:pPr>
            <w:r w:rsidRPr="007A1A8A">
              <w:rPr>
                <w:rFonts w:cs="Arial"/>
                <w:szCs w:val="18"/>
              </w:rPr>
              <w:t>linear</w:t>
            </w:r>
          </w:p>
        </w:tc>
      </w:tr>
      <w:tr w:rsidR="00884397" w:rsidRPr="004A5067" w14:paraId="3C5817F6"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A5067" w:rsidRDefault="00884397" w:rsidP="00884397">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3E61B378" w:rsidR="00884397" w:rsidRPr="00AE63F5" w:rsidRDefault="00884397" w:rsidP="00884397">
            <w:pPr>
              <w:pStyle w:val="TAC"/>
              <w:rPr>
                <w:rFonts w:eastAsiaTheme="minorEastAsia" w:cs="Arial"/>
                <w:szCs w:val="18"/>
                <w:lang w:val="en-US" w:eastAsia="zh-CN"/>
              </w:rPr>
            </w:pPr>
            <w:r w:rsidRPr="00181348">
              <w:t>Detailed ephemeris information is</w:t>
            </w:r>
            <w:r w:rsidRPr="00181348">
              <w:rPr>
                <w:rFonts w:asciiTheme="minorEastAsia" w:eastAsiaTheme="minorEastAsia" w:hAnsiTheme="minorEastAsia"/>
              </w:rPr>
              <w:t xml:space="preserve"> </w:t>
            </w:r>
            <w:r w:rsidRPr="00181348">
              <w:t>provided in TS 38.508-1 [3</w:t>
            </w:r>
            <w:r>
              <w:t>8</w:t>
            </w:r>
            <w:r w:rsidRPr="00181348">
              <w:t>]</w:t>
            </w:r>
          </w:p>
        </w:tc>
      </w:tr>
    </w:tbl>
    <w:p w14:paraId="0E733F5C" w14:textId="77777777" w:rsidR="00B57166" w:rsidRPr="003A05E9" w:rsidRDefault="00B57166" w:rsidP="00253B01"/>
    <w:sectPr w:rsidR="00B57166" w:rsidRPr="003A05E9" w:rsidSect="00F558B3">
      <w:headerReference w:type="default" r:id="rId8"/>
      <w:footerReference w:type="default" r:id="rId9"/>
      <w:pgSz w:w="12240" w:h="15840"/>
      <w:pgMar w:top="1440" w:right="1440" w:bottom="1440" w:left="1440" w:header="720" w:footer="720" w:gutter="0"/>
      <w:pgNumType w:start="118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F3970" w14:textId="77777777" w:rsidR="00F558B3" w:rsidRDefault="00F558B3" w:rsidP="00867DC3">
      <w:pPr>
        <w:spacing w:after="0"/>
      </w:pPr>
      <w:r>
        <w:separator/>
      </w:r>
    </w:p>
  </w:endnote>
  <w:endnote w:type="continuationSeparator" w:id="0">
    <w:p w14:paraId="00DDA174" w14:textId="77777777" w:rsidR="00F558B3" w:rsidRDefault="00F558B3"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CA3F5" w14:textId="77777777" w:rsidR="00F558B3" w:rsidRDefault="00F558B3" w:rsidP="00867DC3">
      <w:pPr>
        <w:spacing w:after="0"/>
      </w:pPr>
      <w:r>
        <w:separator/>
      </w:r>
    </w:p>
  </w:footnote>
  <w:footnote w:type="continuationSeparator" w:id="0">
    <w:p w14:paraId="5073FFBD" w14:textId="77777777" w:rsidR="00F558B3" w:rsidRDefault="00F558B3"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DF" w14:textId="49C2E6F1"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BD67D7">
      <w:rPr>
        <w:rFonts w:ascii="Arial" w:hAnsi="Arial" w:cs="Arial"/>
        <w:b/>
        <w:sz w:val="18"/>
        <w:szCs w:val="18"/>
      </w:rPr>
      <w:t>8</w:t>
    </w:r>
    <w:r>
      <w:rPr>
        <w:rFonts w:ascii="Arial" w:hAnsi="Arial" w:cs="Arial"/>
        <w:b/>
        <w:sz w:val="18"/>
        <w:szCs w:val="18"/>
      </w:rPr>
      <w:t>.</w:t>
    </w:r>
    <w:r w:rsidR="00221A46">
      <w:rPr>
        <w:rFonts w:ascii="Arial" w:hAnsi="Arial" w:cs="Arial"/>
        <w:b/>
        <w:sz w:val="18"/>
        <w:szCs w:val="18"/>
      </w:rPr>
      <w:t>5</w:t>
    </w:r>
    <w:r>
      <w:rPr>
        <w:rFonts w:ascii="Arial" w:hAnsi="Arial" w:cs="Arial"/>
        <w:b/>
        <w:sz w:val="18"/>
        <w:szCs w:val="18"/>
      </w:rPr>
      <w:t>.0 (202</w:t>
    </w:r>
    <w:r w:rsidR="00221A46">
      <w:rPr>
        <w:rFonts w:ascii="Arial" w:hAnsi="Arial" w:cs="Arial"/>
        <w:b/>
        <w:sz w:val="18"/>
        <w:szCs w:val="18"/>
      </w:rPr>
      <w:t>4</w:t>
    </w:r>
    <w:r>
      <w:rPr>
        <w:rFonts w:ascii="Arial" w:hAnsi="Arial" w:cs="Arial"/>
        <w:b/>
        <w:sz w:val="18"/>
        <w:szCs w:val="18"/>
      </w:rPr>
      <w:t>-</w:t>
    </w:r>
    <w:r w:rsidR="00221A46">
      <w:rPr>
        <w:rFonts w:ascii="Arial" w:hAnsi="Arial" w:cs="Arial"/>
        <w:b/>
        <w:sz w:val="18"/>
        <w:szCs w:val="18"/>
      </w:rPr>
      <w:t>03</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108D"/>
    <w:rsid w:val="000126DE"/>
    <w:rsid w:val="00012FD1"/>
    <w:rsid w:val="00014B54"/>
    <w:rsid w:val="00014B95"/>
    <w:rsid w:val="00015705"/>
    <w:rsid w:val="0002028D"/>
    <w:rsid w:val="00020467"/>
    <w:rsid w:val="00020569"/>
    <w:rsid w:val="00020B64"/>
    <w:rsid w:val="0002108D"/>
    <w:rsid w:val="000231B5"/>
    <w:rsid w:val="00023734"/>
    <w:rsid w:val="000242E4"/>
    <w:rsid w:val="00024D21"/>
    <w:rsid w:val="00025C23"/>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169C"/>
    <w:rsid w:val="000533C4"/>
    <w:rsid w:val="0005407D"/>
    <w:rsid w:val="00054E40"/>
    <w:rsid w:val="00054F4A"/>
    <w:rsid w:val="00056D35"/>
    <w:rsid w:val="00060BE6"/>
    <w:rsid w:val="00063283"/>
    <w:rsid w:val="0006387B"/>
    <w:rsid w:val="00070220"/>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68D2"/>
    <w:rsid w:val="000868F8"/>
    <w:rsid w:val="00086DAD"/>
    <w:rsid w:val="00087E26"/>
    <w:rsid w:val="000912AC"/>
    <w:rsid w:val="000921BD"/>
    <w:rsid w:val="000925BB"/>
    <w:rsid w:val="00093175"/>
    <w:rsid w:val="00094759"/>
    <w:rsid w:val="0009512F"/>
    <w:rsid w:val="00095750"/>
    <w:rsid w:val="000A0A5F"/>
    <w:rsid w:val="000A0CAD"/>
    <w:rsid w:val="000A0F42"/>
    <w:rsid w:val="000A444E"/>
    <w:rsid w:val="000A5E3C"/>
    <w:rsid w:val="000A6BE7"/>
    <w:rsid w:val="000B15E5"/>
    <w:rsid w:val="000B2077"/>
    <w:rsid w:val="000B20E2"/>
    <w:rsid w:val="000B2F12"/>
    <w:rsid w:val="000B5C74"/>
    <w:rsid w:val="000C0D3B"/>
    <w:rsid w:val="000C2A88"/>
    <w:rsid w:val="000C357D"/>
    <w:rsid w:val="000C35A6"/>
    <w:rsid w:val="000C5E2A"/>
    <w:rsid w:val="000C66B4"/>
    <w:rsid w:val="000C7503"/>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114E8"/>
    <w:rsid w:val="00112891"/>
    <w:rsid w:val="0011498E"/>
    <w:rsid w:val="00116D60"/>
    <w:rsid w:val="00117645"/>
    <w:rsid w:val="00117668"/>
    <w:rsid w:val="001178EE"/>
    <w:rsid w:val="0011797C"/>
    <w:rsid w:val="0012056D"/>
    <w:rsid w:val="00120BC5"/>
    <w:rsid w:val="00120C19"/>
    <w:rsid w:val="001215ED"/>
    <w:rsid w:val="00123273"/>
    <w:rsid w:val="001268B4"/>
    <w:rsid w:val="00127031"/>
    <w:rsid w:val="00130257"/>
    <w:rsid w:val="00131238"/>
    <w:rsid w:val="00132879"/>
    <w:rsid w:val="0013419B"/>
    <w:rsid w:val="00136957"/>
    <w:rsid w:val="00136EA2"/>
    <w:rsid w:val="001409EB"/>
    <w:rsid w:val="00140B00"/>
    <w:rsid w:val="00141B41"/>
    <w:rsid w:val="00143242"/>
    <w:rsid w:val="00143578"/>
    <w:rsid w:val="001443D4"/>
    <w:rsid w:val="00146815"/>
    <w:rsid w:val="00147C80"/>
    <w:rsid w:val="00152337"/>
    <w:rsid w:val="001524F3"/>
    <w:rsid w:val="00152CAC"/>
    <w:rsid w:val="00154229"/>
    <w:rsid w:val="001548BF"/>
    <w:rsid w:val="0016052D"/>
    <w:rsid w:val="001641D2"/>
    <w:rsid w:val="00165FD9"/>
    <w:rsid w:val="001673F5"/>
    <w:rsid w:val="00167CDA"/>
    <w:rsid w:val="00170257"/>
    <w:rsid w:val="00171653"/>
    <w:rsid w:val="00171C5A"/>
    <w:rsid w:val="00173599"/>
    <w:rsid w:val="0017636F"/>
    <w:rsid w:val="00176EC7"/>
    <w:rsid w:val="0017700C"/>
    <w:rsid w:val="001803AC"/>
    <w:rsid w:val="00180CEF"/>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B643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F1F"/>
    <w:rsid w:val="00225CFC"/>
    <w:rsid w:val="002271C6"/>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91D"/>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97A"/>
    <w:rsid w:val="00291A04"/>
    <w:rsid w:val="00292C50"/>
    <w:rsid w:val="00293358"/>
    <w:rsid w:val="00294593"/>
    <w:rsid w:val="00294E7D"/>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3182"/>
    <w:rsid w:val="002E3E76"/>
    <w:rsid w:val="002E48DA"/>
    <w:rsid w:val="002E7DBE"/>
    <w:rsid w:val="002F1346"/>
    <w:rsid w:val="002F1E4D"/>
    <w:rsid w:val="002F41F5"/>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33F3"/>
    <w:rsid w:val="00313861"/>
    <w:rsid w:val="00315382"/>
    <w:rsid w:val="003158DD"/>
    <w:rsid w:val="00317787"/>
    <w:rsid w:val="003203F5"/>
    <w:rsid w:val="00321A55"/>
    <w:rsid w:val="00322779"/>
    <w:rsid w:val="0032343F"/>
    <w:rsid w:val="00325516"/>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2F78"/>
    <w:rsid w:val="0037435B"/>
    <w:rsid w:val="0037670E"/>
    <w:rsid w:val="00382910"/>
    <w:rsid w:val="0038450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21CA"/>
    <w:rsid w:val="003A422A"/>
    <w:rsid w:val="003A48AB"/>
    <w:rsid w:val="003A4D08"/>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31E3"/>
    <w:rsid w:val="00413C5D"/>
    <w:rsid w:val="00414F22"/>
    <w:rsid w:val="00416B0F"/>
    <w:rsid w:val="00417749"/>
    <w:rsid w:val="0042342A"/>
    <w:rsid w:val="00423FC7"/>
    <w:rsid w:val="004240CF"/>
    <w:rsid w:val="0042443A"/>
    <w:rsid w:val="00426A3C"/>
    <w:rsid w:val="00427370"/>
    <w:rsid w:val="00427DEF"/>
    <w:rsid w:val="0043093E"/>
    <w:rsid w:val="00430CF0"/>
    <w:rsid w:val="0043199F"/>
    <w:rsid w:val="00434A42"/>
    <w:rsid w:val="00435531"/>
    <w:rsid w:val="00436604"/>
    <w:rsid w:val="0043669B"/>
    <w:rsid w:val="0044049F"/>
    <w:rsid w:val="00442193"/>
    <w:rsid w:val="00444D41"/>
    <w:rsid w:val="00446CFE"/>
    <w:rsid w:val="00447F69"/>
    <w:rsid w:val="0045139A"/>
    <w:rsid w:val="004528FD"/>
    <w:rsid w:val="00452F1F"/>
    <w:rsid w:val="004534FF"/>
    <w:rsid w:val="00453A13"/>
    <w:rsid w:val="00454CD2"/>
    <w:rsid w:val="00455AA0"/>
    <w:rsid w:val="00455CF7"/>
    <w:rsid w:val="00460BD3"/>
    <w:rsid w:val="0046377D"/>
    <w:rsid w:val="00464A12"/>
    <w:rsid w:val="00464F57"/>
    <w:rsid w:val="00465A8F"/>
    <w:rsid w:val="00466D3F"/>
    <w:rsid w:val="0046710A"/>
    <w:rsid w:val="00467985"/>
    <w:rsid w:val="00471699"/>
    <w:rsid w:val="00472BCE"/>
    <w:rsid w:val="00473583"/>
    <w:rsid w:val="004738E9"/>
    <w:rsid w:val="00474988"/>
    <w:rsid w:val="00477C99"/>
    <w:rsid w:val="00477D30"/>
    <w:rsid w:val="004823E8"/>
    <w:rsid w:val="00483718"/>
    <w:rsid w:val="004843A0"/>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445A"/>
    <w:rsid w:val="004D6056"/>
    <w:rsid w:val="004D6329"/>
    <w:rsid w:val="004D69DB"/>
    <w:rsid w:val="004E0049"/>
    <w:rsid w:val="004E2579"/>
    <w:rsid w:val="004E4783"/>
    <w:rsid w:val="004E509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5003B9"/>
    <w:rsid w:val="0050554C"/>
    <w:rsid w:val="00507396"/>
    <w:rsid w:val="005128A6"/>
    <w:rsid w:val="005128C4"/>
    <w:rsid w:val="00512D68"/>
    <w:rsid w:val="00514AA1"/>
    <w:rsid w:val="005167A5"/>
    <w:rsid w:val="00517684"/>
    <w:rsid w:val="00517742"/>
    <w:rsid w:val="00517F48"/>
    <w:rsid w:val="0052544F"/>
    <w:rsid w:val="005255C1"/>
    <w:rsid w:val="00526EF5"/>
    <w:rsid w:val="00527667"/>
    <w:rsid w:val="00527B9F"/>
    <w:rsid w:val="0053133F"/>
    <w:rsid w:val="00532355"/>
    <w:rsid w:val="00532475"/>
    <w:rsid w:val="00532BDB"/>
    <w:rsid w:val="005335A6"/>
    <w:rsid w:val="00533BDC"/>
    <w:rsid w:val="00534206"/>
    <w:rsid w:val="00534B84"/>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4488"/>
    <w:rsid w:val="00585757"/>
    <w:rsid w:val="005861F4"/>
    <w:rsid w:val="00586B79"/>
    <w:rsid w:val="00587796"/>
    <w:rsid w:val="00587EC4"/>
    <w:rsid w:val="00590840"/>
    <w:rsid w:val="005909BB"/>
    <w:rsid w:val="005911C9"/>
    <w:rsid w:val="005919E5"/>
    <w:rsid w:val="00592024"/>
    <w:rsid w:val="00595BDD"/>
    <w:rsid w:val="0059707F"/>
    <w:rsid w:val="00597ACB"/>
    <w:rsid w:val="005A0230"/>
    <w:rsid w:val="005A04AA"/>
    <w:rsid w:val="005A127A"/>
    <w:rsid w:val="005A1FD4"/>
    <w:rsid w:val="005A323C"/>
    <w:rsid w:val="005A33E3"/>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2367"/>
    <w:rsid w:val="005C3554"/>
    <w:rsid w:val="005C3ADD"/>
    <w:rsid w:val="005C69AA"/>
    <w:rsid w:val="005C709A"/>
    <w:rsid w:val="005D0D1A"/>
    <w:rsid w:val="005D1EF5"/>
    <w:rsid w:val="005D4B5F"/>
    <w:rsid w:val="005D5516"/>
    <w:rsid w:val="005D6901"/>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515F"/>
    <w:rsid w:val="00615AC5"/>
    <w:rsid w:val="006162C9"/>
    <w:rsid w:val="00620B21"/>
    <w:rsid w:val="00620FAB"/>
    <w:rsid w:val="006222A0"/>
    <w:rsid w:val="0062409A"/>
    <w:rsid w:val="00627AFD"/>
    <w:rsid w:val="00630099"/>
    <w:rsid w:val="00632A84"/>
    <w:rsid w:val="0063458E"/>
    <w:rsid w:val="00637644"/>
    <w:rsid w:val="006378D4"/>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D9C"/>
    <w:rsid w:val="00664591"/>
    <w:rsid w:val="00664605"/>
    <w:rsid w:val="006663AB"/>
    <w:rsid w:val="00666440"/>
    <w:rsid w:val="00667216"/>
    <w:rsid w:val="006672E9"/>
    <w:rsid w:val="00667DA0"/>
    <w:rsid w:val="006706DE"/>
    <w:rsid w:val="00670A4E"/>
    <w:rsid w:val="00672A00"/>
    <w:rsid w:val="00673C62"/>
    <w:rsid w:val="006750C1"/>
    <w:rsid w:val="006766F2"/>
    <w:rsid w:val="00682750"/>
    <w:rsid w:val="00682B11"/>
    <w:rsid w:val="0068493B"/>
    <w:rsid w:val="00684C33"/>
    <w:rsid w:val="006858C6"/>
    <w:rsid w:val="006859A8"/>
    <w:rsid w:val="00685AAF"/>
    <w:rsid w:val="00691C66"/>
    <w:rsid w:val="00693D98"/>
    <w:rsid w:val="00693DD4"/>
    <w:rsid w:val="006942F7"/>
    <w:rsid w:val="006944AB"/>
    <w:rsid w:val="0069460B"/>
    <w:rsid w:val="00694C9A"/>
    <w:rsid w:val="00694FE5"/>
    <w:rsid w:val="00696F84"/>
    <w:rsid w:val="0069712E"/>
    <w:rsid w:val="00697819"/>
    <w:rsid w:val="006A00FD"/>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F25"/>
    <w:rsid w:val="006C6041"/>
    <w:rsid w:val="006C699E"/>
    <w:rsid w:val="006D2EAD"/>
    <w:rsid w:val="006D38C6"/>
    <w:rsid w:val="006D4A2F"/>
    <w:rsid w:val="006D4BD0"/>
    <w:rsid w:val="006D564F"/>
    <w:rsid w:val="006D5A0F"/>
    <w:rsid w:val="006D619F"/>
    <w:rsid w:val="006D662F"/>
    <w:rsid w:val="006E0A38"/>
    <w:rsid w:val="006E2D02"/>
    <w:rsid w:val="006E2DFC"/>
    <w:rsid w:val="006E34C2"/>
    <w:rsid w:val="006E35BC"/>
    <w:rsid w:val="006E4172"/>
    <w:rsid w:val="006E454B"/>
    <w:rsid w:val="006E5D5E"/>
    <w:rsid w:val="006E6143"/>
    <w:rsid w:val="006F1F84"/>
    <w:rsid w:val="006F2F1C"/>
    <w:rsid w:val="006F2F84"/>
    <w:rsid w:val="006F3541"/>
    <w:rsid w:val="006F4D85"/>
    <w:rsid w:val="006F4FEC"/>
    <w:rsid w:val="006F55F8"/>
    <w:rsid w:val="006F6F64"/>
    <w:rsid w:val="007027B5"/>
    <w:rsid w:val="00703F56"/>
    <w:rsid w:val="00703FE7"/>
    <w:rsid w:val="00705EF2"/>
    <w:rsid w:val="007072C3"/>
    <w:rsid w:val="007117F4"/>
    <w:rsid w:val="00712321"/>
    <w:rsid w:val="00712941"/>
    <w:rsid w:val="00714300"/>
    <w:rsid w:val="007171A0"/>
    <w:rsid w:val="00720658"/>
    <w:rsid w:val="007238C4"/>
    <w:rsid w:val="00723BD3"/>
    <w:rsid w:val="0072506A"/>
    <w:rsid w:val="007251AD"/>
    <w:rsid w:val="007255B3"/>
    <w:rsid w:val="007263D2"/>
    <w:rsid w:val="007264F2"/>
    <w:rsid w:val="0072699E"/>
    <w:rsid w:val="00726C5E"/>
    <w:rsid w:val="00726F3F"/>
    <w:rsid w:val="00727B3D"/>
    <w:rsid w:val="00727CA1"/>
    <w:rsid w:val="00730DAD"/>
    <w:rsid w:val="007331CA"/>
    <w:rsid w:val="0073332F"/>
    <w:rsid w:val="007336FB"/>
    <w:rsid w:val="007353E5"/>
    <w:rsid w:val="00737F78"/>
    <w:rsid w:val="00741534"/>
    <w:rsid w:val="0074394F"/>
    <w:rsid w:val="00743F70"/>
    <w:rsid w:val="00744EFD"/>
    <w:rsid w:val="007471E1"/>
    <w:rsid w:val="00750952"/>
    <w:rsid w:val="00751237"/>
    <w:rsid w:val="007519F3"/>
    <w:rsid w:val="00751C12"/>
    <w:rsid w:val="007521AC"/>
    <w:rsid w:val="00752583"/>
    <w:rsid w:val="007543CD"/>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135"/>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636"/>
    <w:rsid w:val="007A5331"/>
    <w:rsid w:val="007A5DDC"/>
    <w:rsid w:val="007A6DAC"/>
    <w:rsid w:val="007A726D"/>
    <w:rsid w:val="007A790E"/>
    <w:rsid w:val="007A7BCA"/>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CF"/>
    <w:rsid w:val="007D51FA"/>
    <w:rsid w:val="007D5355"/>
    <w:rsid w:val="007D59F9"/>
    <w:rsid w:val="007D6192"/>
    <w:rsid w:val="007D674F"/>
    <w:rsid w:val="007E3560"/>
    <w:rsid w:val="007E4619"/>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65E5"/>
    <w:rsid w:val="00806D00"/>
    <w:rsid w:val="00806D8B"/>
    <w:rsid w:val="008105D1"/>
    <w:rsid w:val="0081069C"/>
    <w:rsid w:val="00810DFE"/>
    <w:rsid w:val="00812CA9"/>
    <w:rsid w:val="00813029"/>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FEA"/>
    <w:rsid w:val="00834AB1"/>
    <w:rsid w:val="00835681"/>
    <w:rsid w:val="00836296"/>
    <w:rsid w:val="008379F5"/>
    <w:rsid w:val="00840306"/>
    <w:rsid w:val="008409BF"/>
    <w:rsid w:val="00840FFF"/>
    <w:rsid w:val="0084169F"/>
    <w:rsid w:val="00843D6C"/>
    <w:rsid w:val="0084556A"/>
    <w:rsid w:val="008464B4"/>
    <w:rsid w:val="008467EB"/>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7441"/>
    <w:rsid w:val="00867DC3"/>
    <w:rsid w:val="00870EE0"/>
    <w:rsid w:val="00871799"/>
    <w:rsid w:val="00871EB5"/>
    <w:rsid w:val="00872C71"/>
    <w:rsid w:val="00872D30"/>
    <w:rsid w:val="0087668A"/>
    <w:rsid w:val="008766CE"/>
    <w:rsid w:val="00876BCC"/>
    <w:rsid w:val="0088029D"/>
    <w:rsid w:val="00880DF9"/>
    <w:rsid w:val="0088147D"/>
    <w:rsid w:val="0088183F"/>
    <w:rsid w:val="008819DD"/>
    <w:rsid w:val="008841E4"/>
    <w:rsid w:val="00884397"/>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D01F5"/>
    <w:rsid w:val="008D0C1D"/>
    <w:rsid w:val="008D2396"/>
    <w:rsid w:val="008D3277"/>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49B0"/>
    <w:rsid w:val="00905A66"/>
    <w:rsid w:val="00907438"/>
    <w:rsid w:val="00907463"/>
    <w:rsid w:val="00907C69"/>
    <w:rsid w:val="00910FFA"/>
    <w:rsid w:val="00912477"/>
    <w:rsid w:val="0091256B"/>
    <w:rsid w:val="00914653"/>
    <w:rsid w:val="009146C8"/>
    <w:rsid w:val="00916B5E"/>
    <w:rsid w:val="00920273"/>
    <w:rsid w:val="009223A6"/>
    <w:rsid w:val="00922830"/>
    <w:rsid w:val="009256C7"/>
    <w:rsid w:val="0092698A"/>
    <w:rsid w:val="00934E51"/>
    <w:rsid w:val="00940165"/>
    <w:rsid w:val="0094117B"/>
    <w:rsid w:val="00943152"/>
    <w:rsid w:val="0094339A"/>
    <w:rsid w:val="00944884"/>
    <w:rsid w:val="009448A0"/>
    <w:rsid w:val="00947084"/>
    <w:rsid w:val="0094754E"/>
    <w:rsid w:val="00950192"/>
    <w:rsid w:val="009504C0"/>
    <w:rsid w:val="00950EDE"/>
    <w:rsid w:val="00951200"/>
    <w:rsid w:val="009521BE"/>
    <w:rsid w:val="00952345"/>
    <w:rsid w:val="00952936"/>
    <w:rsid w:val="00955467"/>
    <w:rsid w:val="009554F0"/>
    <w:rsid w:val="00960166"/>
    <w:rsid w:val="00960391"/>
    <w:rsid w:val="009603EC"/>
    <w:rsid w:val="00960512"/>
    <w:rsid w:val="00960813"/>
    <w:rsid w:val="009614C0"/>
    <w:rsid w:val="00962D87"/>
    <w:rsid w:val="00963801"/>
    <w:rsid w:val="00966461"/>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4FD"/>
    <w:rsid w:val="00994BA2"/>
    <w:rsid w:val="00997346"/>
    <w:rsid w:val="00997351"/>
    <w:rsid w:val="009A0721"/>
    <w:rsid w:val="009A17CC"/>
    <w:rsid w:val="009A26E0"/>
    <w:rsid w:val="009A29AF"/>
    <w:rsid w:val="009A2DAD"/>
    <w:rsid w:val="009A44CA"/>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736C"/>
    <w:rsid w:val="009C00E5"/>
    <w:rsid w:val="009C15DA"/>
    <w:rsid w:val="009C4931"/>
    <w:rsid w:val="009C49CB"/>
    <w:rsid w:val="009C5405"/>
    <w:rsid w:val="009C6CF4"/>
    <w:rsid w:val="009D07B1"/>
    <w:rsid w:val="009D1457"/>
    <w:rsid w:val="009D2314"/>
    <w:rsid w:val="009D3D4C"/>
    <w:rsid w:val="009D4381"/>
    <w:rsid w:val="009D5A03"/>
    <w:rsid w:val="009D6D40"/>
    <w:rsid w:val="009D7CF7"/>
    <w:rsid w:val="009E0064"/>
    <w:rsid w:val="009E0D9B"/>
    <w:rsid w:val="009E2BE9"/>
    <w:rsid w:val="009E2E82"/>
    <w:rsid w:val="009E7E27"/>
    <w:rsid w:val="009F197A"/>
    <w:rsid w:val="009F2019"/>
    <w:rsid w:val="009F2918"/>
    <w:rsid w:val="009F43EB"/>
    <w:rsid w:val="009F6124"/>
    <w:rsid w:val="00A0021B"/>
    <w:rsid w:val="00A020FD"/>
    <w:rsid w:val="00A0331A"/>
    <w:rsid w:val="00A058A6"/>
    <w:rsid w:val="00A06CCB"/>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154E"/>
    <w:rsid w:val="00A31E40"/>
    <w:rsid w:val="00A35B4A"/>
    <w:rsid w:val="00A35ECD"/>
    <w:rsid w:val="00A36007"/>
    <w:rsid w:val="00A3655D"/>
    <w:rsid w:val="00A365F5"/>
    <w:rsid w:val="00A36A84"/>
    <w:rsid w:val="00A41134"/>
    <w:rsid w:val="00A41C73"/>
    <w:rsid w:val="00A4302D"/>
    <w:rsid w:val="00A4320B"/>
    <w:rsid w:val="00A43984"/>
    <w:rsid w:val="00A43BDC"/>
    <w:rsid w:val="00A43CEF"/>
    <w:rsid w:val="00A4460F"/>
    <w:rsid w:val="00A46FD5"/>
    <w:rsid w:val="00A4732C"/>
    <w:rsid w:val="00A502B8"/>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58D1"/>
    <w:rsid w:val="00A85DE0"/>
    <w:rsid w:val="00A914B6"/>
    <w:rsid w:val="00A928AB"/>
    <w:rsid w:val="00A930D1"/>
    <w:rsid w:val="00A96225"/>
    <w:rsid w:val="00A9645C"/>
    <w:rsid w:val="00A9681F"/>
    <w:rsid w:val="00A96BC9"/>
    <w:rsid w:val="00A970C0"/>
    <w:rsid w:val="00A97727"/>
    <w:rsid w:val="00A97A80"/>
    <w:rsid w:val="00AA25EC"/>
    <w:rsid w:val="00AA2E29"/>
    <w:rsid w:val="00AA3B4B"/>
    <w:rsid w:val="00AA4944"/>
    <w:rsid w:val="00AB0739"/>
    <w:rsid w:val="00AB134F"/>
    <w:rsid w:val="00AB1AFD"/>
    <w:rsid w:val="00AB2C61"/>
    <w:rsid w:val="00AB4D88"/>
    <w:rsid w:val="00AB68F2"/>
    <w:rsid w:val="00AB7704"/>
    <w:rsid w:val="00AC0C59"/>
    <w:rsid w:val="00AC0E34"/>
    <w:rsid w:val="00AC2A54"/>
    <w:rsid w:val="00AC369C"/>
    <w:rsid w:val="00AC3964"/>
    <w:rsid w:val="00AC3FB5"/>
    <w:rsid w:val="00AC6890"/>
    <w:rsid w:val="00AC6F05"/>
    <w:rsid w:val="00AC6FB4"/>
    <w:rsid w:val="00AD25AE"/>
    <w:rsid w:val="00AD2A22"/>
    <w:rsid w:val="00AD2B43"/>
    <w:rsid w:val="00AD508F"/>
    <w:rsid w:val="00AD5652"/>
    <w:rsid w:val="00AD5DED"/>
    <w:rsid w:val="00AD5F51"/>
    <w:rsid w:val="00AD7A93"/>
    <w:rsid w:val="00AE136D"/>
    <w:rsid w:val="00AE1680"/>
    <w:rsid w:val="00AE3315"/>
    <w:rsid w:val="00AE6132"/>
    <w:rsid w:val="00AE61FB"/>
    <w:rsid w:val="00AE720D"/>
    <w:rsid w:val="00AE7BAC"/>
    <w:rsid w:val="00AF044C"/>
    <w:rsid w:val="00AF1B2B"/>
    <w:rsid w:val="00AF1DC0"/>
    <w:rsid w:val="00AF351B"/>
    <w:rsid w:val="00AF3652"/>
    <w:rsid w:val="00AF3A89"/>
    <w:rsid w:val="00AF5C3C"/>
    <w:rsid w:val="00AF7A2A"/>
    <w:rsid w:val="00B0013D"/>
    <w:rsid w:val="00B003FF"/>
    <w:rsid w:val="00B02A06"/>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4C6B"/>
    <w:rsid w:val="00B64E7B"/>
    <w:rsid w:val="00B64EF2"/>
    <w:rsid w:val="00B6626C"/>
    <w:rsid w:val="00B67805"/>
    <w:rsid w:val="00B70A70"/>
    <w:rsid w:val="00B70C66"/>
    <w:rsid w:val="00B71D32"/>
    <w:rsid w:val="00B7213E"/>
    <w:rsid w:val="00B72429"/>
    <w:rsid w:val="00B72658"/>
    <w:rsid w:val="00B73A3B"/>
    <w:rsid w:val="00B73CD5"/>
    <w:rsid w:val="00B74688"/>
    <w:rsid w:val="00B76271"/>
    <w:rsid w:val="00B76861"/>
    <w:rsid w:val="00B76B17"/>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D8D"/>
    <w:rsid w:val="00BA4563"/>
    <w:rsid w:val="00BA58BF"/>
    <w:rsid w:val="00BA60D0"/>
    <w:rsid w:val="00BA611A"/>
    <w:rsid w:val="00BA62FA"/>
    <w:rsid w:val="00BB008F"/>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234C"/>
    <w:rsid w:val="00BE32D5"/>
    <w:rsid w:val="00BE398B"/>
    <w:rsid w:val="00BE430D"/>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2E1"/>
    <w:rsid w:val="00C077DB"/>
    <w:rsid w:val="00C108E0"/>
    <w:rsid w:val="00C10DF1"/>
    <w:rsid w:val="00C11337"/>
    <w:rsid w:val="00C1531A"/>
    <w:rsid w:val="00C1631E"/>
    <w:rsid w:val="00C16B98"/>
    <w:rsid w:val="00C16F1F"/>
    <w:rsid w:val="00C1729C"/>
    <w:rsid w:val="00C17E1B"/>
    <w:rsid w:val="00C17EB0"/>
    <w:rsid w:val="00C17FF1"/>
    <w:rsid w:val="00C20FC6"/>
    <w:rsid w:val="00C214B9"/>
    <w:rsid w:val="00C21C8D"/>
    <w:rsid w:val="00C22DF9"/>
    <w:rsid w:val="00C23227"/>
    <w:rsid w:val="00C24A70"/>
    <w:rsid w:val="00C25B69"/>
    <w:rsid w:val="00C25F29"/>
    <w:rsid w:val="00C260AC"/>
    <w:rsid w:val="00C26507"/>
    <w:rsid w:val="00C27332"/>
    <w:rsid w:val="00C2749C"/>
    <w:rsid w:val="00C30B78"/>
    <w:rsid w:val="00C3100C"/>
    <w:rsid w:val="00C31461"/>
    <w:rsid w:val="00C33A2B"/>
    <w:rsid w:val="00C341EE"/>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DA7"/>
    <w:rsid w:val="00C56169"/>
    <w:rsid w:val="00C56AE4"/>
    <w:rsid w:val="00C57873"/>
    <w:rsid w:val="00C60F50"/>
    <w:rsid w:val="00C6205D"/>
    <w:rsid w:val="00C63D88"/>
    <w:rsid w:val="00C65A1A"/>
    <w:rsid w:val="00C66828"/>
    <w:rsid w:val="00C66FBC"/>
    <w:rsid w:val="00C6759A"/>
    <w:rsid w:val="00C7090A"/>
    <w:rsid w:val="00C730DA"/>
    <w:rsid w:val="00C770B9"/>
    <w:rsid w:val="00C77914"/>
    <w:rsid w:val="00C77D2D"/>
    <w:rsid w:val="00C81FDE"/>
    <w:rsid w:val="00C8209A"/>
    <w:rsid w:val="00C83FC5"/>
    <w:rsid w:val="00C87115"/>
    <w:rsid w:val="00C90440"/>
    <w:rsid w:val="00C91683"/>
    <w:rsid w:val="00C918A2"/>
    <w:rsid w:val="00C91FD4"/>
    <w:rsid w:val="00C92D53"/>
    <w:rsid w:val="00C958AE"/>
    <w:rsid w:val="00C96992"/>
    <w:rsid w:val="00C96A48"/>
    <w:rsid w:val="00C96E3D"/>
    <w:rsid w:val="00C97191"/>
    <w:rsid w:val="00CA0FBB"/>
    <w:rsid w:val="00CA13A5"/>
    <w:rsid w:val="00CA2179"/>
    <w:rsid w:val="00CA3192"/>
    <w:rsid w:val="00CA3B9C"/>
    <w:rsid w:val="00CA46BE"/>
    <w:rsid w:val="00CA5A9E"/>
    <w:rsid w:val="00CA6C20"/>
    <w:rsid w:val="00CB1115"/>
    <w:rsid w:val="00CB1400"/>
    <w:rsid w:val="00CB1673"/>
    <w:rsid w:val="00CB1B0A"/>
    <w:rsid w:val="00CB3492"/>
    <w:rsid w:val="00CB395B"/>
    <w:rsid w:val="00CB3ABD"/>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62E7"/>
    <w:rsid w:val="00CE65E2"/>
    <w:rsid w:val="00CE6D8F"/>
    <w:rsid w:val="00CE6EC7"/>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32A"/>
    <w:rsid w:val="00D77891"/>
    <w:rsid w:val="00D80F18"/>
    <w:rsid w:val="00D82A69"/>
    <w:rsid w:val="00D86873"/>
    <w:rsid w:val="00D8704F"/>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DA0"/>
    <w:rsid w:val="00DD1E03"/>
    <w:rsid w:val="00DD3273"/>
    <w:rsid w:val="00DD3AF6"/>
    <w:rsid w:val="00DD467B"/>
    <w:rsid w:val="00DD4BC2"/>
    <w:rsid w:val="00DD4EBF"/>
    <w:rsid w:val="00DD671B"/>
    <w:rsid w:val="00DE072D"/>
    <w:rsid w:val="00DE09E5"/>
    <w:rsid w:val="00DE0ECD"/>
    <w:rsid w:val="00DE1162"/>
    <w:rsid w:val="00DE2B9B"/>
    <w:rsid w:val="00DE3352"/>
    <w:rsid w:val="00DE39EE"/>
    <w:rsid w:val="00DE3CD1"/>
    <w:rsid w:val="00DE48F7"/>
    <w:rsid w:val="00DF07E1"/>
    <w:rsid w:val="00DF3C5B"/>
    <w:rsid w:val="00DF4587"/>
    <w:rsid w:val="00DF5ACB"/>
    <w:rsid w:val="00DF67A1"/>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1460"/>
    <w:rsid w:val="00E21CDC"/>
    <w:rsid w:val="00E220C7"/>
    <w:rsid w:val="00E22100"/>
    <w:rsid w:val="00E2285F"/>
    <w:rsid w:val="00E2313D"/>
    <w:rsid w:val="00E235F6"/>
    <w:rsid w:val="00E25D65"/>
    <w:rsid w:val="00E27845"/>
    <w:rsid w:val="00E27BB9"/>
    <w:rsid w:val="00E30A54"/>
    <w:rsid w:val="00E30CFE"/>
    <w:rsid w:val="00E31033"/>
    <w:rsid w:val="00E31281"/>
    <w:rsid w:val="00E31C81"/>
    <w:rsid w:val="00E3354C"/>
    <w:rsid w:val="00E33C74"/>
    <w:rsid w:val="00E33DB2"/>
    <w:rsid w:val="00E35459"/>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7FB"/>
    <w:rsid w:val="00E517EE"/>
    <w:rsid w:val="00E52245"/>
    <w:rsid w:val="00E52A30"/>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2628"/>
    <w:rsid w:val="00EE2D26"/>
    <w:rsid w:val="00EE3981"/>
    <w:rsid w:val="00EE5931"/>
    <w:rsid w:val="00EE5B09"/>
    <w:rsid w:val="00EE5B54"/>
    <w:rsid w:val="00EE6B62"/>
    <w:rsid w:val="00EF0120"/>
    <w:rsid w:val="00EF0FF7"/>
    <w:rsid w:val="00EF10B5"/>
    <w:rsid w:val="00EF12A2"/>
    <w:rsid w:val="00EF1835"/>
    <w:rsid w:val="00EF1F68"/>
    <w:rsid w:val="00EF2F66"/>
    <w:rsid w:val="00EF3CD4"/>
    <w:rsid w:val="00EF58EE"/>
    <w:rsid w:val="00EF5A28"/>
    <w:rsid w:val="00EF5C7F"/>
    <w:rsid w:val="00EF62D0"/>
    <w:rsid w:val="00EF68D2"/>
    <w:rsid w:val="00EF6B73"/>
    <w:rsid w:val="00EF740C"/>
    <w:rsid w:val="00F004FB"/>
    <w:rsid w:val="00F01419"/>
    <w:rsid w:val="00F01777"/>
    <w:rsid w:val="00F026A0"/>
    <w:rsid w:val="00F03739"/>
    <w:rsid w:val="00F03B8F"/>
    <w:rsid w:val="00F042E0"/>
    <w:rsid w:val="00F061AB"/>
    <w:rsid w:val="00F07E60"/>
    <w:rsid w:val="00F11627"/>
    <w:rsid w:val="00F11841"/>
    <w:rsid w:val="00F11EFA"/>
    <w:rsid w:val="00F11FAD"/>
    <w:rsid w:val="00F14C57"/>
    <w:rsid w:val="00F178C5"/>
    <w:rsid w:val="00F21588"/>
    <w:rsid w:val="00F2174B"/>
    <w:rsid w:val="00F23EFA"/>
    <w:rsid w:val="00F24FFB"/>
    <w:rsid w:val="00F25771"/>
    <w:rsid w:val="00F26CD4"/>
    <w:rsid w:val="00F30A29"/>
    <w:rsid w:val="00F3148F"/>
    <w:rsid w:val="00F31619"/>
    <w:rsid w:val="00F317F3"/>
    <w:rsid w:val="00F31D88"/>
    <w:rsid w:val="00F32989"/>
    <w:rsid w:val="00F33DD7"/>
    <w:rsid w:val="00F34A13"/>
    <w:rsid w:val="00F35A05"/>
    <w:rsid w:val="00F35CFF"/>
    <w:rsid w:val="00F40AB3"/>
    <w:rsid w:val="00F41548"/>
    <w:rsid w:val="00F440AD"/>
    <w:rsid w:val="00F45A51"/>
    <w:rsid w:val="00F467E3"/>
    <w:rsid w:val="00F50BE7"/>
    <w:rsid w:val="00F51159"/>
    <w:rsid w:val="00F51AD6"/>
    <w:rsid w:val="00F51C31"/>
    <w:rsid w:val="00F52325"/>
    <w:rsid w:val="00F52468"/>
    <w:rsid w:val="00F52B40"/>
    <w:rsid w:val="00F52E3F"/>
    <w:rsid w:val="00F54D41"/>
    <w:rsid w:val="00F55343"/>
    <w:rsid w:val="00F558B3"/>
    <w:rsid w:val="00F60F13"/>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0245"/>
    <w:rsid w:val="00FA188A"/>
    <w:rsid w:val="00FA26B5"/>
    <w:rsid w:val="00FA2DE3"/>
    <w:rsid w:val="00FA4EDC"/>
    <w:rsid w:val="00FA6123"/>
    <w:rsid w:val="00FB1B5F"/>
    <w:rsid w:val="00FB254A"/>
    <w:rsid w:val="00FB3A5D"/>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4FB7"/>
    <w:rsid w:val="00FD5911"/>
    <w:rsid w:val="00FD6F72"/>
    <w:rsid w:val="00FE13B0"/>
    <w:rsid w:val="00FE1917"/>
    <w:rsid w:val="00FE19FE"/>
    <w:rsid w:val="00FE2BEF"/>
    <w:rsid w:val="00FE2F7D"/>
    <w:rsid w:val="00FE471F"/>
    <w:rsid w:val="00FE47AF"/>
    <w:rsid w:val="00FE5F63"/>
    <w:rsid w:val="00FE6A57"/>
    <w:rsid w:val="00FE6E7A"/>
    <w:rsid w:val="00FE73F4"/>
    <w:rsid w:val="00FF00D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1135</TotalTime>
  <Pages>139</Pages>
  <Words>37560</Words>
  <Characters>214097</Characters>
  <Application>Microsoft Office Word</Application>
  <DocSecurity>0</DocSecurity>
  <Lines>1784</Lines>
  <Paragraphs>502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251155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356</cp:revision>
  <dcterms:created xsi:type="dcterms:W3CDTF">2021-06-24T13:08:00Z</dcterms:created>
  <dcterms:modified xsi:type="dcterms:W3CDTF">2024-04-11T14:41:00Z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