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800096" w:rsidRPr="009C5807" w14:paraId="6B73A454" w14:textId="77777777" w:rsidTr="00B03A04">
        <w:trPr>
          <w:jc w:val="center"/>
        </w:trPr>
        <w:tc>
          <w:tcPr>
            <w:tcW w:w="1036" w:type="dxa"/>
            <w:tcBorders>
              <w:left w:val="single" w:sz="4" w:space="0" w:color="auto"/>
              <w:right w:val="single" w:sz="6" w:space="0" w:color="auto"/>
            </w:tcBorders>
            <w:shd w:val="clear" w:color="auto" w:fill="auto"/>
          </w:tcPr>
          <w:p w14:paraId="70BA602D" w14:textId="77777777" w:rsidR="00800096" w:rsidRPr="009C5807" w:rsidRDefault="00800096" w:rsidP="00800096">
            <w:pPr>
              <w:pStyle w:val="TAC"/>
            </w:pPr>
          </w:p>
        </w:tc>
        <w:tc>
          <w:tcPr>
            <w:tcW w:w="1055" w:type="dxa"/>
            <w:tcBorders>
              <w:left w:val="single" w:sz="6" w:space="0" w:color="auto"/>
              <w:right w:val="single" w:sz="6" w:space="0" w:color="auto"/>
            </w:tcBorders>
            <w:shd w:val="clear" w:color="auto" w:fill="auto"/>
          </w:tcPr>
          <w:p w14:paraId="39089FAD" w14:textId="77777777" w:rsidR="00800096" w:rsidRPr="009C5807" w:rsidRDefault="00800096" w:rsidP="00800096">
            <w:pPr>
              <w:pStyle w:val="TAC"/>
            </w:pPr>
          </w:p>
        </w:tc>
        <w:tc>
          <w:tcPr>
            <w:tcW w:w="833" w:type="dxa"/>
            <w:tcBorders>
              <w:left w:val="single" w:sz="6" w:space="0" w:color="auto"/>
              <w:right w:val="single" w:sz="6" w:space="0" w:color="auto"/>
            </w:tcBorders>
            <w:shd w:val="clear" w:color="auto" w:fill="auto"/>
          </w:tcPr>
          <w:p w14:paraId="1AE2771B" w14:textId="77777777" w:rsidR="00800096" w:rsidRPr="009C5807" w:rsidRDefault="00800096" w:rsidP="00800096">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0016AE" w14:textId="7BFBE987"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773032E" w14:textId="0A3AD9F4" w:rsidR="00800096" w:rsidRPr="009C5807" w:rsidRDefault="00800096" w:rsidP="00800096">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4DB9D3" w14:textId="0EC82D80"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DEC3BE" w14:textId="30864265" w:rsidR="00800096" w:rsidRPr="009C5807" w:rsidRDefault="00800096" w:rsidP="0080009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084609" w14:textId="29ADEDB1" w:rsidR="00800096" w:rsidRPr="009C5807" w:rsidRDefault="00800096" w:rsidP="00800096">
            <w:pPr>
              <w:pStyle w:val="TAC"/>
            </w:pPr>
            <w:r>
              <w:rPr>
                <w:rFonts w:eastAsia="SimSun" w:hint="eastAsia"/>
                <w:lang w:val="en-US" w:eastAsia="zh-CN"/>
              </w:rPr>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0AA67F7F" w:rsidR="0058457E" w:rsidRPr="009C5807" w:rsidRDefault="0058457E" w:rsidP="00B03A04">
            <w:pPr>
              <w:pStyle w:val="TAC"/>
              <w:rPr>
                <w:lang w:val="sv-FI"/>
              </w:rPr>
            </w:pPr>
            <w:r w:rsidRPr="009C5807">
              <w:rPr>
                <w:lang w:val="sv-FI"/>
              </w:rPr>
              <w:t>NR_FDD_FR1_G, NR_FDD_FR1_H</w:t>
            </w:r>
            <w:r w:rsidR="007F5EF0">
              <w:rPr>
                <w:lang w:val="sv-FI"/>
              </w:rPr>
              <w:t xml:space="preserve">, </w:t>
            </w:r>
            <w:r w:rsidR="007F5EF0">
              <w:rPr>
                <w:lang w:eastAsia="zh-CN"/>
              </w:rPr>
              <w:t>NR</w:t>
            </w:r>
            <w:r w:rsidR="007F5EF0">
              <w:t>_</w:t>
            </w:r>
            <w:r w:rsidR="007F5EF0">
              <w:rPr>
                <w:lang w:eastAsia="zh-CN"/>
              </w:rPr>
              <w:t>FDD_FR1_</w:t>
            </w:r>
            <w:r w:rsidR="007F5EF0">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800096" w:rsidRPr="009C5807" w14:paraId="2EC138F7" w14:textId="77777777" w:rsidTr="00B03A04">
        <w:trPr>
          <w:jc w:val="center"/>
        </w:trPr>
        <w:tc>
          <w:tcPr>
            <w:tcW w:w="1033" w:type="dxa"/>
            <w:tcBorders>
              <w:left w:val="single" w:sz="4" w:space="0" w:color="auto"/>
              <w:right w:val="single" w:sz="6" w:space="0" w:color="auto"/>
            </w:tcBorders>
            <w:shd w:val="clear" w:color="auto" w:fill="auto"/>
          </w:tcPr>
          <w:p w14:paraId="2061CA19" w14:textId="77777777" w:rsidR="00800096" w:rsidRPr="009C5807" w:rsidRDefault="00800096" w:rsidP="00800096">
            <w:pPr>
              <w:pStyle w:val="TAC"/>
            </w:pPr>
          </w:p>
        </w:tc>
        <w:tc>
          <w:tcPr>
            <w:tcW w:w="1049" w:type="dxa"/>
            <w:tcBorders>
              <w:left w:val="single" w:sz="6" w:space="0" w:color="auto"/>
              <w:right w:val="single" w:sz="6" w:space="0" w:color="auto"/>
            </w:tcBorders>
            <w:shd w:val="clear" w:color="auto" w:fill="auto"/>
          </w:tcPr>
          <w:p w14:paraId="6292E8F0" w14:textId="77777777" w:rsidR="00800096" w:rsidRPr="009C5807" w:rsidRDefault="00800096" w:rsidP="00800096">
            <w:pPr>
              <w:pStyle w:val="TAC"/>
            </w:pPr>
          </w:p>
        </w:tc>
        <w:tc>
          <w:tcPr>
            <w:tcW w:w="807" w:type="dxa"/>
            <w:tcBorders>
              <w:left w:val="single" w:sz="6" w:space="0" w:color="auto"/>
              <w:right w:val="single" w:sz="6" w:space="0" w:color="auto"/>
            </w:tcBorders>
            <w:shd w:val="clear" w:color="auto" w:fill="auto"/>
          </w:tcPr>
          <w:p w14:paraId="38FF2072" w14:textId="77777777" w:rsidR="00800096" w:rsidRPr="009C5807" w:rsidRDefault="00800096" w:rsidP="00800096">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8C866A" w14:textId="43261DE1"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0D518B" w14:textId="28551F00" w:rsidR="00800096" w:rsidRPr="009C5807" w:rsidRDefault="00800096" w:rsidP="00800096">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E34CF" w14:textId="649309CE"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3CD7F2" w14:textId="77EC169F" w:rsidR="00800096" w:rsidRPr="009C5807"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5245F" w14:textId="372CDC74" w:rsidR="00800096" w:rsidRPr="009C5807" w:rsidRDefault="00800096" w:rsidP="00800096">
            <w:pPr>
              <w:pStyle w:val="TAC"/>
            </w:pPr>
            <w:r>
              <w:rPr>
                <w:rFonts w:eastAsia="SimSun" w:hint="eastAsia"/>
                <w:lang w:val="en-US" w:eastAsia="zh-CN"/>
              </w:rPr>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7"/>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0009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00096">
        <w:trPr>
          <w:jc w:val="center"/>
        </w:trPr>
        <w:tc>
          <w:tcPr>
            <w:tcW w:w="0" w:type="auto"/>
            <w:vMerge/>
            <w:tcBorders>
              <w:top w:val="single" w:sz="6" w:space="0" w:color="auto"/>
              <w:left w:val="single" w:sz="4" w:space="0" w:color="auto"/>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800096" w14:paraId="30511FBA" w14:textId="77777777" w:rsidTr="00800096">
        <w:trPr>
          <w:jc w:val="center"/>
        </w:trPr>
        <w:tc>
          <w:tcPr>
            <w:tcW w:w="0" w:type="auto"/>
            <w:tcBorders>
              <w:left w:val="single" w:sz="4" w:space="0" w:color="auto"/>
              <w:bottom w:val="single" w:sz="6" w:space="0" w:color="auto"/>
              <w:right w:val="single" w:sz="6" w:space="0" w:color="auto"/>
            </w:tcBorders>
            <w:vAlign w:val="center"/>
          </w:tcPr>
          <w:p w14:paraId="5AD432C0"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19ABD668"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704D0169" w14:textId="77777777" w:rsidR="00800096" w:rsidRDefault="00800096" w:rsidP="00800096">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553C0ABC" w14:textId="7A9A67C1" w:rsidR="00800096"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4B638" w14:textId="108B5BF7" w:rsidR="00800096" w:rsidRDefault="00800096" w:rsidP="00800096">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477F8013" w14:textId="4D53C827" w:rsidR="00800096" w:rsidRDefault="00800096" w:rsidP="00800096">
            <w:pPr>
              <w:pStyle w:val="TAC"/>
              <w:rPr>
                <w:rFonts w:cs="Arial"/>
              </w:rPr>
            </w:pPr>
            <w:r>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1612AF4" w14:textId="22326D91" w:rsidR="00800096" w:rsidRDefault="00800096" w:rsidP="00800096">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07B98226" w14:textId="03A20EA6" w:rsidR="00800096"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C2A56C" w14:textId="7B18A7E7" w:rsidR="00800096" w:rsidRDefault="00800096" w:rsidP="00800096">
            <w:pPr>
              <w:pStyle w:val="TAC"/>
            </w:pPr>
            <w:r>
              <w:rPr>
                <w:rFonts w:eastAsia="SimSun" w:hint="eastAsia"/>
                <w:lang w:val="en-US" w:eastAsia="zh-CN"/>
              </w:rPr>
              <w:t>-70</w:t>
            </w:r>
          </w:p>
        </w:tc>
      </w:tr>
      <w:tr w:rsidR="0058566D" w14:paraId="0255B104" w14:textId="77777777" w:rsidTr="0080009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FD26533" w14:textId="4079CD46" w:rsidR="0058566D" w:rsidRDefault="0058566D" w:rsidP="008935F7">
            <w:pPr>
              <w:pStyle w:val="TAC"/>
              <w:rPr>
                <w:lang w:val="sv-FI"/>
              </w:rPr>
            </w:pPr>
            <w:r>
              <w:rPr>
                <w:lang w:val="sv-FI"/>
              </w:rPr>
              <w:t>NR_FDD_FR1_G, NR_FDD_FR1_H</w:t>
            </w:r>
            <w:r w:rsidR="007F5EF0">
              <w:rPr>
                <w:lang w:val="sv-FI"/>
              </w:rPr>
              <w:t>,</w:t>
            </w:r>
          </w:p>
          <w:p w14:paraId="3EB4A73E" w14:textId="05813750" w:rsidR="007F5EF0" w:rsidRDefault="007F5EF0" w:rsidP="008935F7">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58566D" w14:paraId="1D78517D" w14:textId="77777777" w:rsidTr="007F5EF0">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8" w:type="dxa"/>
            <w:gridSpan w:val="7"/>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7F5EF0">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7F5E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7F5EF0">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7F5EF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7F5EF0">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6"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3"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998"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3"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66"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3"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3"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3"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7F5EF0">
        <w:trPr>
          <w:jc w:val="center"/>
        </w:trPr>
        <w:tc>
          <w:tcPr>
            <w:tcW w:w="0" w:type="auto"/>
            <w:vMerge/>
            <w:tcBorders>
              <w:top w:val="single" w:sz="6" w:space="0" w:color="auto"/>
              <w:left w:val="single" w:sz="4" w:space="0" w:color="auto"/>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7F5EF0" w14:paraId="4771EC88" w14:textId="77777777" w:rsidTr="007F5EF0">
        <w:trPr>
          <w:jc w:val="center"/>
        </w:trPr>
        <w:tc>
          <w:tcPr>
            <w:tcW w:w="0" w:type="auto"/>
            <w:tcBorders>
              <w:left w:val="single" w:sz="4" w:space="0" w:color="auto"/>
              <w:bottom w:val="single" w:sz="6" w:space="0" w:color="auto"/>
              <w:right w:val="single" w:sz="6" w:space="0" w:color="auto"/>
            </w:tcBorders>
            <w:vAlign w:val="center"/>
          </w:tcPr>
          <w:p w14:paraId="264AC4D6" w14:textId="77777777" w:rsidR="007F5EF0" w:rsidRDefault="007F5EF0" w:rsidP="007F5EF0">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1D6E04C2" w14:textId="77777777" w:rsidR="007F5EF0" w:rsidRDefault="007F5EF0" w:rsidP="007F5EF0">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20B9571A" w14:textId="77777777" w:rsidR="007F5EF0" w:rsidRDefault="007F5EF0" w:rsidP="007F5EF0">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014F4502" w14:textId="238F382C"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91718EB" w14:textId="486AB55E" w:rsidR="007F5EF0" w:rsidRDefault="007F5EF0" w:rsidP="007F5EF0">
            <w:pPr>
              <w:pStyle w:val="TAC"/>
            </w:pPr>
            <w:r>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6623DC3E" w14:textId="40BCB8A1" w:rsidR="007F5EF0" w:rsidRDefault="007F5EF0" w:rsidP="007F5EF0">
            <w:pPr>
              <w:pStyle w:val="TAC"/>
              <w:rPr>
                <w:rFonts w:cs="Arial"/>
              </w:rPr>
            </w:pPr>
            <w:r>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08C518E8" w14:textId="2303DE65" w:rsidR="007F5EF0" w:rsidRDefault="007F5EF0" w:rsidP="007F5EF0">
            <w:pPr>
              <w:pStyle w:val="TAC"/>
              <w:rPr>
                <w:rFonts w:cs="Arial"/>
              </w:rPr>
            </w:pPr>
            <w:r>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0C5942B8" w14:textId="66777D5D" w:rsidR="007F5EF0" w:rsidRDefault="007F5EF0" w:rsidP="007F5EF0">
            <w:pPr>
              <w:pStyle w:val="TAC"/>
            </w:pPr>
            <w:r>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5761366E" w14:textId="11114D3A" w:rsidR="007F5EF0" w:rsidRDefault="007F5EF0" w:rsidP="007F5EF0">
            <w:pPr>
              <w:pStyle w:val="TAC"/>
            </w:pPr>
            <w:r>
              <w:rPr>
                <w:rFonts w:eastAsia="SimSun" w:hint="eastAsia"/>
                <w:lang w:val="en-US" w:eastAsia="zh-CN"/>
              </w:rPr>
              <w:t>-50</w:t>
            </w:r>
          </w:p>
        </w:tc>
      </w:tr>
      <w:tr w:rsidR="0058566D" w14:paraId="4FFB593A" w14:textId="77777777" w:rsidTr="007F5EF0">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3"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7F5EF0" w:rsidRPr="004608C1" w14:paraId="1D772549" w14:textId="77777777" w:rsidTr="00BE0199">
        <w:trPr>
          <w:jc w:val="center"/>
        </w:trPr>
        <w:tc>
          <w:tcPr>
            <w:tcW w:w="1036" w:type="dxa"/>
            <w:tcBorders>
              <w:left w:val="single" w:sz="4" w:space="0" w:color="auto"/>
              <w:right w:val="single" w:sz="6" w:space="0" w:color="auto"/>
            </w:tcBorders>
            <w:shd w:val="clear" w:color="auto" w:fill="auto"/>
            <w:vAlign w:val="center"/>
          </w:tcPr>
          <w:p w14:paraId="7AF35BB7" w14:textId="77777777" w:rsidR="007F5EF0" w:rsidRPr="004608C1"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51267FA" w14:textId="77777777" w:rsidR="007F5EF0" w:rsidRPr="004608C1" w:rsidRDefault="007F5EF0" w:rsidP="007F5EF0">
            <w:pPr>
              <w:pStyle w:val="TAC"/>
            </w:pPr>
          </w:p>
        </w:tc>
        <w:tc>
          <w:tcPr>
            <w:tcW w:w="833" w:type="dxa"/>
            <w:tcBorders>
              <w:left w:val="single" w:sz="6" w:space="0" w:color="auto"/>
              <w:right w:val="single" w:sz="6" w:space="0" w:color="auto"/>
            </w:tcBorders>
            <w:shd w:val="clear" w:color="auto" w:fill="auto"/>
            <w:vAlign w:val="center"/>
          </w:tcPr>
          <w:p w14:paraId="0E2BBC43" w14:textId="77777777" w:rsidR="007F5EF0" w:rsidRPr="004608C1"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E21308" w14:textId="0F5E33F4" w:rsidR="007F5EF0" w:rsidRPr="004608C1"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0F8B2" w14:textId="2BFBCD11" w:rsidR="007F5EF0" w:rsidRPr="004608C1"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516F85" w14:textId="75F6CC34" w:rsidR="007F5EF0" w:rsidRPr="004608C1"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303DA1" w14:textId="1804EE97" w:rsidR="007F5EF0" w:rsidRPr="004608C1"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B8FAB7" w14:textId="1041C889" w:rsidR="007F5EF0" w:rsidRPr="004608C1" w:rsidRDefault="007F5EF0" w:rsidP="007F5EF0">
            <w:pPr>
              <w:pStyle w:val="TAC"/>
            </w:pPr>
            <w:r>
              <w:rPr>
                <w:rFonts w:eastAsia="SimSun" w:hint="eastAsia"/>
                <w:lang w:val="en-US" w:eastAsia="zh-CN"/>
              </w:rPr>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E701264" w14:textId="77777777" w:rsidR="007F5EF0" w:rsidRDefault="00BE0199" w:rsidP="007F5EF0">
            <w:pPr>
              <w:pStyle w:val="TAC"/>
              <w:rPr>
                <w:rFonts w:eastAsia="SimSun"/>
                <w:lang w:val="en-US" w:eastAsia="zh-CN"/>
              </w:rPr>
            </w:pPr>
            <w:r w:rsidRPr="004608C1">
              <w:rPr>
                <w:lang w:val="sv-FI"/>
              </w:rPr>
              <w:t>NR_FDD_FR1_G, NR_FDD_FR1_H</w:t>
            </w:r>
            <w:r w:rsidR="007F5EF0">
              <w:rPr>
                <w:rFonts w:eastAsia="SimSun" w:hint="eastAsia"/>
                <w:lang w:val="en-US" w:eastAsia="zh-CN"/>
              </w:rPr>
              <w:t>,</w:t>
            </w:r>
          </w:p>
          <w:p w14:paraId="74DBCC74" w14:textId="2C7E803D" w:rsidR="00BE0199" w:rsidRPr="004608C1"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lastRenderedPageBreak/>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lastRenderedPageBreak/>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7F5EF0">
        <w:trPr>
          <w:jc w:val="center"/>
        </w:trPr>
        <w:tc>
          <w:tcPr>
            <w:tcW w:w="1033" w:type="dxa"/>
            <w:tcBorders>
              <w:left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7F5EF0" w:rsidRPr="009C5807" w14:paraId="3D5771E7" w14:textId="77777777" w:rsidTr="00A73C56">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3C9885AC" w14:textId="77777777" w:rsidR="007F5EF0" w:rsidRPr="009C5807" w:rsidRDefault="007F5EF0" w:rsidP="007F5EF0">
            <w:pPr>
              <w:pStyle w:val="TAC"/>
            </w:pPr>
          </w:p>
        </w:tc>
        <w:tc>
          <w:tcPr>
            <w:tcW w:w="1049" w:type="dxa"/>
            <w:tcBorders>
              <w:top w:val="nil"/>
              <w:left w:val="single" w:sz="6" w:space="0" w:color="auto"/>
              <w:bottom w:val="single" w:sz="4" w:space="0" w:color="auto"/>
              <w:right w:val="single" w:sz="6" w:space="0" w:color="auto"/>
            </w:tcBorders>
            <w:shd w:val="clear" w:color="auto" w:fill="auto"/>
            <w:vAlign w:val="center"/>
          </w:tcPr>
          <w:p w14:paraId="424CDF1E" w14:textId="77777777" w:rsidR="007F5EF0" w:rsidRPr="009C5807" w:rsidRDefault="007F5EF0" w:rsidP="007F5EF0">
            <w:pPr>
              <w:pStyle w:val="TAC"/>
            </w:pPr>
          </w:p>
        </w:tc>
        <w:tc>
          <w:tcPr>
            <w:tcW w:w="807" w:type="dxa"/>
            <w:tcBorders>
              <w:top w:val="nil"/>
              <w:left w:val="single" w:sz="6" w:space="0" w:color="auto"/>
              <w:bottom w:val="single" w:sz="4" w:space="0" w:color="auto"/>
              <w:right w:val="single" w:sz="6" w:space="0" w:color="auto"/>
            </w:tcBorders>
            <w:shd w:val="clear" w:color="auto" w:fill="auto"/>
            <w:vAlign w:val="center"/>
          </w:tcPr>
          <w:p w14:paraId="1A184E41" w14:textId="77777777" w:rsidR="007F5EF0" w:rsidRPr="009C5807" w:rsidRDefault="007F5EF0" w:rsidP="007F5EF0">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7ECA9D" w14:textId="65A4FC0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FA8F2" w14:textId="0565B872" w:rsidR="007F5EF0" w:rsidRPr="009C5807" w:rsidRDefault="007F5EF0" w:rsidP="007F5EF0">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149CC" w14:textId="2A61925B"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8D095" w14:textId="7C387596"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6A3D1" w14:textId="1D03F51A" w:rsidR="007F5EF0" w:rsidRPr="009C5807" w:rsidRDefault="007F5EF0" w:rsidP="007F5EF0">
            <w:pPr>
              <w:pStyle w:val="TAC"/>
            </w:pPr>
            <w:r>
              <w:rPr>
                <w:rFonts w:eastAsia="SimSun" w:hint="eastAsia"/>
                <w:lang w:val="en-US" w:eastAsia="zh-CN"/>
              </w:rPr>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1BA50E20" w14:textId="77777777" w:rsidR="007F5EF0" w:rsidRDefault="0058457E" w:rsidP="007F5EF0">
            <w:pPr>
              <w:pStyle w:val="TAC"/>
              <w:rPr>
                <w:rFonts w:eastAsia="SimSun"/>
                <w:lang w:val="en-US" w:eastAsia="zh-CN"/>
              </w:rPr>
            </w:pPr>
            <w:r w:rsidRPr="009C5807">
              <w:rPr>
                <w:lang w:val="sv-FI"/>
              </w:rPr>
              <w:t>NR_FDD_FR1_G, NR_FDD_FR1_H</w:t>
            </w:r>
            <w:r w:rsidR="007F5EF0">
              <w:rPr>
                <w:rFonts w:eastAsia="SimSun" w:hint="eastAsia"/>
                <w:lang w:val="en-US" w:eastAsia="zh-CN"/>
              </w:rPr>
              <w:t>,</w:t>
            </w:r>
          </w:p>
          <w:p w14:paraId="7167E6CB" w14:textId="261BB0C0" w:rsidR="0058457E" w:rsidRPr="009C5807" w:rsidRDefault="007F5EF0" w:rsidP="007F5EF0">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7F5EF0" w:rsidRPr="009C5807" w14:paraId="285F083C" w14:textId="77777777" w:rsidTr="00DF3064">
        <w:trPr>
          <w:jc w:val="center"/>
        </w:trPr>
        <w:tc>
          <w:tcPr>
            <w:tcW w:w="1036" w:type="dxa"/>
            <w:tcBorders>
              <w:left w:val="single" w:sz="4" w:space="0" w:color="auto"/>
              <w:right w:val="single" w:sz="6" w:space="0" w:color="auto"/>
            </w:tcBorders>
            <w:shd w:val="clear" w:color="auto" w:fill="auto"/>
            <w:vAlign w:val="center"/>
          </w:tcPr>
          <w:p w14:paraId="041332C1" w14:textId="77777777" w:rsidR="007F5EF0" w:rsidRPr="009C5807"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F8EBF52" w14:textId="77777777" w:rsidR="007F5EF0" w:rsidRPr="009C5807" w:rsidRDefault="007F5EF0" w:rsidP="007F5EF0">
            <w:pPr>
              <w:pStyle w:val="TAC"/>
            </w:pPr>
          </w:p>
        </w:tc>
        <w:tc>
          <w:tcPr>
            <w:tcW w:w="833" w:type="dxa"/>
            <w:tcBorders>
              <w:left w:val="single" w:sz="6" w:space="0" w:color="auto"/>
              <w:right w:val="single" w:sz="6" w:space="0" w:color="auto"/>
            </w:tcBorders>
            <w:shd w:val="clear" w:color="auto" w:fill="auto"/>
            <w:vAlign w:val="center"/>
          </w:tcPr>
          <w:p w14:paraId="524EA93F" w14:textId="77777777" w:rsidR="007F5EF0" w:rsidRPr="009C5807"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BFA47D" w14:textId="72827DB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617A5" w14:textId="131DF3F5" w:rsidR="007F5EF0" w:rsidRPr="009C5807"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95CC51" w14:textId="7F24B812"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CBFBD2" w14:textId="3EB681FA"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886A33" w14:textId="7AA51BF9" w:rsidR="007F5EF0" w:rsidRPr="009C5807" w:rsidRDefault="007F5EF0" w:rsidP="007F5EF0">
            <w:pPr>
              <w:pStyle w:val="TAC"/>
            </w:pPr>
            <w:r>
              <w:rPr>
                <w:rFonts w:eastAsia="SimSun" w:hint="eastAsia"/>
                <w:lang w:val="en-US" w:eastAsia="zh-CN"/>
              </w:rPr>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7F5EF0" w14:paraId="4ADC97AE" w14:textId="77777777" w:rsidTr="008935F7">
        <w:trPr>
          <w:jc w:val="center"/>
        </w:trPr>
        <w:tc>
          <w:tcPr>
            <w:tcW w:w="1031" w:type="dxa"/>
            <w:tcBorders>
              <w:top w:val="nil"/>
              <w:left w:val="single" w:sz="4" w:space="0" w:color="auto"/>
              <w:bottom w:val="nil"/>
              <w:right w:val="single" w:sz="6" w:space="0" w:color="auto"/>
            </w:tcBorders>
            <w:vAlign w:val="center"/>
          </w:tcPr>
          <w:p w14:paraId="707BE138" w14:textId="77777777" w:rsidR="007F5EF0" w:rsidRDefault="007F5EF0" w:rsidP="007F5EF0">
            <w:pPr>
              <w:pStyle w:val="TAC"/>
            </w:pPr>
          </w:p>
        </w:tc>
        <w:tc>
          <w:tcPr>
            <w:tcW w:w="1043" w:type="dxa"/>
            <w:tcBorders>
              <w:top w:val="nil"/>
              <w:left w:val="single" w:sz="6" w:space="0" w:color="auto"/>
              <w:bottom w:val="nil"/>
              <w:right w:val="single" w:sz="6" w:space="0" w:color="auto"/>
            </w:tcBorders>
            <w:vAlign w:val="center"/>
          </w:tcPr>
          <w:p w14:paraId="5B7C10C3" w14:textId="77777777" w:rsidR="007F5EF0" w:rsidRDefault="007F5EF0" w:rsidP="007F5EF0">
            <w:pPr>
              <w:pStyle w:val="TAC"/>
            </w:pPr>
          </w:p>
        </w:tc>
        <w:tc>
          <w:tcPr>
            <w:tcW w:w="780" w:type="dxa"/>
            <w:tcBorders>
              <w:top w:val="nil"/>
              <w:left w:val="single" w:sz="6" w:space="0" w:color="auto"/>
              <w:bottom w:val="nil"/>
              <w:right w:val="single" w:sz="6" w:space="0" w:color="auto"/>
            </w:tcBorders>
          </w:tcPr>
          <w:p w14:paraId="419BE693" w14:textId="77777777" w:rsidR="007F5EF0" w:rsidRDefault="007F5EF0" w:rsidP="007F5EF0">
            <w:pPr>
              <w:pStyle w:val="TAC"/>
            </w:pPr>
          </w:p>
        </w:tc>
        <w:tc>
          <w:tcPr>
            <w:tcW w:w="1957" w:type="dxa"/>
            <w:tcBorders>
              <w:top w:val="single" w:sz="6" w:space="0" w:color="auto"/>
              <w:left w:val="single" w:sz="6" w:space="0" w:color="auto"/>
              <w:bottom w:val="single" w:sz="6" w:space="0" w:color="auto"/>
              <w:right w:val="single" w:sz="4" w:space="0" w:color="auto"/>
            </w:tcBorders>
          </w:tcPr>
          <w:p w14:paraId="14E97829" w14:textId="39E29C04"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5BB37FCE" w14:textId="4588286F" w:rsidR="007F5EF0" w:rsidRDefault="007F5EF0" w:rsidP="007F5EF0">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103AE38C" w14:textId="13840225"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3E381FF1" w14:textId="4A52F46C"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A2E2F3B" w14:textId="6B77A8CD"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8D69345" w14:textId="6893AAF2" w:rsidR="007F5EF0" w:rsidRDefault="007F5EF0" w:rsidP="007F5EF0">
            <w:pPr>
              <w:pStyle w:val="TAC"/>
            </w:pPr>
            <w:r>
              <w:rPr>
                <w:rFonts w:eastAsia="SimSun" w:hint="eastAsia"/>
                <w:lang w:val="en-US" w:eastAsia="zh-CN"/>
              </w:rP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6C01B611" w14:textId="77777777" w:rsidR="007F5EF0" w:rsidRDefault="0058566D" w:rsidP="007F5EF0">
            <w:pPr>
              <w:pStyle w:val="TAC"/>
              <w:rPr>
                <w:rFonts w:eastAsia="SimSun"/>
                <w:lang w:val="en-US" w:eastAsia="zh-CN"/>
              </w:rPr>
            </w:pPr>
            <w:r>
              <w:rPr>
                <w:lang w:val="sv-FI"/>
              </w:rPr>
              <w:t>NR_FDD_FR1_G, NR_FDD_FR1_H</w:t>
            </w:r>
            <w:r w:rsidR="007F5EF0">
              <w:rPr>
                <w:rFonts w:eastAsia="SimSun" w:hint="eastAsia"/>
                <w:lang w:val="en-US" w:eastAsia="zh-CN"/>
              </w:rPr>
              <w:t>,</w:t>
            </w:r>
          </w:p>
          <w:p w14:paraId="7BC8DE3B" w14:textId="18B28E22" w:rsidR="0058566D"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lastRenderedPageBreak/>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7F5EF0" w14:paraId="4434D3F0" w14:textId="77777777" w:rsidTr="008935F7">
        <w:trPr>
          <w:jc w:val="center"/>
        </w:trPr>
        <w:tc>
          <w:tcPr>
            <w:tcW w:w="1029" w:type="dxa"/>
            <w:tcBorders>
              <w:top w:val="nil"/>
              <w:left w:val="single" w:sz="4" w:space="0" w:color="auto"/>
              <w:bottom w:val="nil"/>
              <w:right w:val="single" w:sz="6" w:space="0" w:color="auto"/>
            </w:tcBorders>
          </w:tcPr>
          <w:p w14:paraId="2425E792" w14:textId="77777777" w:rsidR="007F5EF0" w:rsidRDefault="007F5EF0" w:rsidP="007F5EF0">
            <w:pPr>
              <w:pStyle w:val="TAC"/>
            </w:pPr>
          </w:p>
        </w:tc>
        <w:tc>
          <w:tcPr>
            <w:tcW w:w="1026" w:type="dxa"/>
            <w:tcBorders>
              <w:top w:val="nil"/>
              <w:left w:val="single" w:sz="6" w:space="0" w:color="auto"/>
              <w:bottom w:val="nil"/>
              <w:right w:val="single" w:sz="6" w:space="0" w:color="auto"/>
            </w:tcBorders>
          </w:tcPr>
          <w:p w14:paraId="5D31A49A" w14:textId="77777777" w:rsidR="007F5EF0" w:rsidRDefault="007F5EF0" w:rsidP="007F5EF0">
            <w:pPr>
              <w:pStyle w:val="TAC"/>
            </w:pPr>
          </w:p>
        </w:tc>
        <w:tc>
          <w:tcPr>
            <w:tcW w:w="798" w:type="dxa"/>
            <w:tcBorders>
              <w:top w:val="nil"/>
              <w:left w:val="single" w:sz="6" w:space="0" w:color="auto"/>
              <w:bottom w:val="nil"/>
              <w:right w:val="single" w:sz="6" w:space="0" w:color="auto"/>
            </w:tcBorders>
          </w:tcPr>
          <w:p w14:paraId="54849C9C" w14:textId="77777777" w:rsidR="007F5EF0" w:rsidRDefault="007F5EF0" w:rsidP="007F5EF0">
            <w:pPr>
              <w:pStyle w:val="TAC"/>
            </w:pPr>
          </w:p>
        </w:tc>
        <w:tc>
          <w:tcPr>
            <w:tcW w:w="1958" w:type="dxa"/>
            <w:tcBorders>
              <w:top w:val="single" w:sz="6" w:space="0" w:color="auto"/>
              <w:left w:val="single" w:sz="6" w:space="0" w:color="auto"/>
              <w:bottom w:val="single" w:sz="6" w:space="0" w:color="auto"/>
              <w:right w:val="single" w:sz="4" w:space="0" w:color="auto"/>
            </w:tcBorders>
          </w:tcPr>
          <w:p w14:paraId="7E78DF64" w14:textId="67EA1E07"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E1EED8B" w14:textId="1B8ED8F9" w:rsidR="007F5EF0" w:rsidRDefault="007F5EF0" w:rsidP="007F5EF0">
            <w:pPr>
              <w:pStyle w:val="TAC"/>
            </w:pPr>
            <w:r>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038BF532" w14:textId="5226878C"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2B4A30D8" w14:textId="2B2ADD74"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5840925A" w14:textId="267E6B95"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3B7644" w14:textId="5AF1EEB2" w:rsidR="007F5EF0" w:rsidRDefault="007F5EF0" w:rsidP="007F5EF0">
            <w:pPr>
              <w:pStyle w:val="TAC"/>
            </w:pPr>
            <w:r>
              <w:rPr>
                <w:rFonts w:eastAsia="SimSun" w:hint="eastAsia"/>
                <w:lang w:val="en-US" w:eastAsia="zh-CN"/>
              </w:rP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lastRenderedPageBreak/>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0B2EA4">
        <w:trPr>
          <w:jc w:val="center"/>
        </w:trPr>
        <w:tc>
          <w:tcPr>
            <w:tcW w:w="1033" w:type="dxa"/>
            <w:tcBorders>
              <w:left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0B2EA4" w:rsidRPr="00B63FA2" w14:paraId="23A9F888"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1AFF23AB" w14:textId="77777777" w:rsidR="000B2EA4" w:rsidRPr="00B63FA2" w:rsidRDefault="000B2EA4" w:rsidP="000B2EA4">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90807D3" w14:textId="77777777" w:rsidR="000B2EA4" w:rsidRPr="00B63FA2" w:rsidRDefault="000B2EA4" w:rsidP="000B2EA4">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5421060A" w14:textId="77777777" w:rsidR="000B2EA4" w:rsidRPr="00B63FA2" w:rsidRDefault="000B2EA4" w:rsidP="000B2EA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F1860D" w14:textId="371A4E63" w:rsidR="000B2EA4" w:rsidRPr="00B63FA2"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B06115" w14:textId="073E0B21" w:rsidR="000B2EA4" w:rsidRPr="00B63FA2" w:rsidRDefault="000B2EA4" w:rsidP="000B2EA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8963F4" w14:textId="723DAF53" w:rsidR="000B2EA4" w:rsidRPr="00B63FA2"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CC7542" w14:textId="437C0826" w:rsidR="000B2EA4" w:rsidRPr="00B63FA2"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BB5B49" w14:textId="08518388" w:rsidR="000B2EA4" w:rsidRPr="00B63FA2" w:rsidRDefault="000B2EA4" w:rsidP="000B2EA4">
            <w:pPr>
              <w:pStyle w:val="TAC"/>
            </w:pPr>
            <w:r>
              <w:rPr>
                <w:rFonts w:eastAsia="SimSun" w:hint="eastAsia"/>
                <w:lang w:val="en-US" w:eastAsia="zh-CN"/>
              </w:rPr>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A4ED0CF" w14:textId="77777777" w:rsidR="000B2EA4" w:rsidRDefault="00BE0199" w:rsidP="000B2EA4">
            <w:pPr>
              <w:pStyle w:val="TAC"/>
              <w:rPr>
                <w:rFonts w:eastAsia="SimSun"/>
                <w:lang w:val="en-US" w:eastAsia="zh-CN"/>
              </w:rPr>
            </w:pPr>
            <w:r w:rsidRPr="00B63FA2">
              <w:rPr>
                <w:lang w:val="sv-FI"/>
              </w:rPr>
              <w:t>NR_FDD_FR1_G, NR_FDD_FR1_H</w:t>
            </w:r>
            <w:r w:rsidR="000B2EA4">
              <w:rPr>
                <w:rFonts w:eastAsia="SimSun" w:hint="eastAsia"/>
                <w:lang w:val="en-US" w:eastAsia="zh-CN"/>
              </w:rPr>
              <w:t>,</w:t>
            </w:r>
          </w:p>
          <w:p w14:paraId="68142CB2" w14:textId="6CAD75A1" w:rsidR="00BE0199" w:rsidRPr="00B63FA2" w:rsidRDefault="000B2EA4" w:rsidP="000B2EA4">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lastRenderedPageBreak/>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lastRenderedPageBreak/>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0B2EA4" w:rsidRPr="009C5807" w14:paraId="7A0FC1F4" w14:textId="77777777" w:rsidTr="00B03A04">
        <w:trPr>
          <w:jc w:val="center"/>
        </w:trPr>
        <w:tc>
          <w:tcPr>
            <w:tcW w:w="1034" w:type="dxa"/>
            <w:tcBorders>
              <w:left w:val="single" w:sz="4" w:space="0" w:color="auto"/>
              <w:right w:val="single" w:sz="6" w:space="0" w:color="auto"/>
            </w:tcBorders>
            <w:shd w:val="clear" w:color="auto" w:fill="auto"/>
          </w:tcPr>
          <w:p w14:paraId="02867BCB"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7C47CA9F"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69353896"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C8C8F4" w14:textId="5D272A5A"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D21925" w14:textId="42909A68"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51B9ED9" w14:textId="40806E35"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A9AEB8" w14:textId="1A10CCB6"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A0920D" w14:textId="118A1359" w:rsidR="000B2EA4" w:rsidRPr="009C5807" w:rsidRDefault="000B2EA4" w:rsidP="000B2EA4">
            <w:pPr>
              <w:pStyle w:val="TAC"/>
            </w:pPr>
            <w:r>
              <w:rPr>
                <w:rFonts w:eastAsia="SimSun" w:hint="eastAsia"/>
                <w:lang w:val="en-US" w:eastAsia="zh-CN"/>
              </w:rPr>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0B2EA4" w:rsidRPr="009C5807" w14:paraId="1566F9E1" w14:textId="77777777" w:rsidTr="008935F7">
        <w:trPr>
          <w:jc w:val="center"/>
        </w:trPr>
        <w:tc>
          <w:tcPr>
            <w:tcW w:w="1029" w:type="dxa"/>
            <w:tcBorders>
              <w:left w:val="single" w:sz="4" w:space="0" w:color="auto"/>
              <w:right w:val="single" w:sz="6" w:space="0" w:color="auto"/>
            </w:tcBorders>
            <w:shd w:val="clear" w:color="auto" w:fill="auto"/>
          </w:tcPr>
          <w:p w14:paraId="779DD7F0" w14:textId="77777777" w:rsidR="000B2EA4" w:rsidRPr="009C5807" w:rsidRDefault="000B2EA4" w:rsidP="000B2EA4">
            <w:pPr>
              <w:pStyle w:val="TAC"/>
            </w:pPr>
          </w:p>
        </w:tc>
        <w:tc>
          <w:tcPr>
            <w:tcW w:w="1035" w:type="dxa"/>
            <w:tcBorders>
              <w:left w:val="single" w:sz="6" w:space="0" w:color="auto"/>
              <w:right w:val="single" w:sz="6" w:space="0" w:color="auto"/>
            </w:tcBorders>
            <w:shd w:val="clear" w:color="auto" w:fill="auto"/>
          </w:tcPr>
          <w:p w14:paraId="7D71FD08" w14:textId="77777777" w:rsidR="000B2EA4" w:rsidRPr="009C5807" w:rsidRDefault="000B2EA4" w:rsidP="000B2EA4">
            <w:pPr>
              <w:pStyle w:val="TAC"/>
            </w:pPr>
          </w:p>
        </w:tc>
        <w:tc>
          <w:tcPr>
            <w:tcW w:w="746" w:type="dxa"/>
            <w:tcBorders>
              <w:left w:val="single" w:sz="6" w:space="0" w:color="auto"/>
              <w:right w:val="single" w:sz="6" w:space="0" w:color="auto"/>
            </w:tcBorders>
            <w:shd w:val="clear" w:color="auto" w:fill="auto"/>
          </w:tcPr>
          <w:p w14:paraId="19051D03" w14:textId="77777777" w:rsidR="000B2EA4" w:rsidRPr="009C5807" w:rsidRDefault="000B2EA4" w:rsidP="000B2EA4">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7436AE5D" w14:textId="33B6717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0CC216A" w14:textId="792B484D"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2AD49E" w14:textId="0C81B806"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BAE02" w14:textId="677D7001" w:rsidR="000B2EA4" w:rsidRPr="003719C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BF38D3" w14:textId="523ECE8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3D60A" w14:textId="4E86B82F" w:rsidR="000B2EA4" w:rsidRPr="009C5807" w:rsidRDefault="000B2EA4" w:rsidP="000B2EA4">
            <w:pPr>
              <w:pStyle w:val="TAC"/>
            </w:pPr>
            <w:r>
              <w:rPr>
                <w:rFonts w:eastAsia="SimSun" w:hint="eastAsia"/>
                <w:lang w:val="en-US" w:eastAsia="zh-CN"/>
              </w:rPr>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lastRenderedPageBreak/>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0B2EA4" w:rsidRPr="009C5807" w14:paraId="41935281" w14:textId="77777777" w:rsidTr="00BE0199">
        <w:trPr>
          <w:jc w:val="center"/>
        </w:trPr>
        <w:tc>
          <w:tcPr>
            <w:tcW w:w="1034" w:type="dxa"/>
            <w:tcBorders>
              <w:left w:val="single" w:sz="4" w:space="0" w:color="auto"/>
              <w:right w:val="single" w:sz="6" w:space="0" w:color="auto"/>
            </w:tcBorders>
            <w:shd w:val="clear" w:color="auto" w:fill="auto"/>
          </w:tcPr>
          <w:p w14:paraId="0DB00F45"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364685A3"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4A818133"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5466A33" w14:textId="5CE86A62"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9651D36" w14:textId="5B462404"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71E9608" w14:textId="2CE0954E"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6E7C96" w14:textId="3ECCA1B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AE4B81" w14:textId="4B657F50" w:rsidR="000B2EA4" w:rsidRPr="009C5807" w:rsidRDefault="000B2EA4" w:rsidP="000B2EA4">
            <w:pPr>
              <w:pStyle w:val="TAC"/>
            </w:pPr>
            <w:r>
              <w:rPr>
                <w:rFonts w:eastAsia="SimSun" w:hint="eastAsia"/>
                <w:lang w:val="en-US" w:eastAsia="zh-CN"/>
              </w:rPr>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lastRenderedPageBreak/>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0B2EA4" w:rsidRPr="009C5807" w14:paraId="49A0DE8F" w14:textId="77777777" w:rsidTr="00485F6E">
        <w:trPr>
          <w:jc w:val="center"/>
        </w:trPr>
        <w:tc>
          <w:tcPr>
            <w:tcW w:w="1035" w:type="dxa"/>
            <w:tcBorders>
              <w:left w:val="single" w:sz="4" w:space="0" w:color="auto"/>
              <w:right w:val="single" w:sz="6" w:space="0" w:color="auto"/>
            </w:tcBorders>
            <w:shd w:val="clear" w:color="auto" w:fill="auto"/>
          </w:tcPr>
          <w:p w14:paraId="3DEE6940"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7E48803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3E6B67CA"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799802" w14:textId="4669A6F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C96696" w14:textId="5E36BA20"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714483" w14:textId="748F5582"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5E1C05" w14:textId="39D04E0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5E220" w14:textId="074ED28B" w:rsidR="000B2EA4" w:rsidRPr="009C5807" w:rsidRDefault="000B2EA4" w:rsidP="000B2EA4">
            <w:pPr>
              <w:pStyle w:val="TAC"/>
            </w:pPr>
            <w:r>
              <w:rPr>
                <w:rFonts w:eastAsia="SimSun" w:hint="eastAsia"/>
                <w:lang w:val="en-US" w:eastAsia="zh-CN"/>
              </w:rPr>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0B2EA4" w:rsidRPr="009C5807" w14:paraId="483F72FB" w14:textId="77777777" w:rsidTr="00485F6E">
        <w:trPr>
          <w:trHeight w:val="65"/>
          <w:jc w:val="center"/>
        </w:trPr>
        <w:tc>
          <w:tcPr>
            <w:tcW w:w="1035" w:type="dxa"/>
            <w:tcBorders>
              <w:left w:val="single" w:sz="4" w:space="0" w:color="auto"/>
              <w:right w:val="single" w:sz="6" w:space="0" w:color="auto"/>
            </w:tcBorders>
            <w:shd w:val="clear" w:color="auto" w:fill="auto"/>
          </w:tcPr>
          <w:p w14:paraId="078F4043"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1DA0F50D"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42E5BBBB"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5FBDC5" w14:textId="2AB730C8"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FFD0F6" w14:textId="50D724BF"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002F28" w14:textId="68A9A726"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EE72" w14:textId="4F7E4EF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5147E2" w14:textId="3BA95F95" w:rsidR="000B2EA4" w:rsidRPr="009C5807" w:rsidRDefault="000B2EA4" w:rsidP="000B2EA4">
            <w:pPr>
              <w:pStyle w:val="TAC"/>
            </w:pPr>
            <w:r>
              <w:rPr>
                <w:rFonts w:eastAsia="SimSun" w:hint="eastAsia"/>
                <w:lang w:val="en-US" w:eastAsia="zh-CN"/>
              </w:rPr>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0B2EA4" w:rsidRPr="009C5807" w14:paraId="2990CD30" w14:textId="77777777" w:rsidTr="008935F7">
        <w:trPr>
          <w:jc w:val="center"/>
        </w:trPr>
        <w:tc>
          <w:tcPr>
            <w:tcW w:w="1030" w:type="dxa"/>
            <w:tcBorders>
              <w:left w:val="single" w:sz="4" w:space="0" w:color="auto"/>
              <w:right w:val="single" w:sz="6" w:space="0" w:color="auto"/>
            </w:tcBorders>
            <w:shd w:val="clear" w:color="auto" w:fill="auto"/>
          </w:tcPr>
          <w:p w14:paraId="7BCA6A83" w14:textId="77777777" w:rsidR="000B2EA4" w:rsidRPr="009C5807" w:rsidRDefault="000B2EA4" w:rsidP="000B2EA4">
            <w:pPr>
              <w:pStyle w:val="TAC"/>
            </w:pPr>
          </w:p>
        </w:tc>
        <w:tc>
          <w:tcPr>
            <w:tcW w:w="1033" w:type="dxa"/>
            <w:tcBorders>
              <w:left w:val="single" w:sz="6" w:space="0" w:color="auto"/>
              <w:right w:val="single" w:sz="6" w:space="0" w:color="auto"/>
            </w:tcBorders>
            <w:shd w:val="clear" w:color="auto" w:fill="auto"/>
          </w:tcPr>
          <w:p w14:paraId="1F6524D8" w14:textId="77777777" w:rsidR="000B2EA4" w:rsidRPr="009C5807" w:rsidRDefault="000B2EA4" w:rsidP="000B2EA4">
            <w:pPr>
              <w:pStyle w:val="TAC"/>
            </w:pPr>
          </w:p>
        </w:tc>
        <w:tc>
          <w:tcPr>
            <w:tcW w:w="739" w:type="dxa"/>
            <w:tcBorders>
              <w:left w:val="single" w:sz="6" w:space="0" w:color="auto"/>
              <w:right w:val="single" w:sz="6" w:space="0" w:color="auto"/>
            </w:tcBorders>
            <w:shd w:val="clear" w:color="auto" w:fill="auto"/>
          </w:tcPr>
          <w:p w14:paraId="064332B0" w14:textId="77777777" w:rsidR="000B2EA4" w:rsidRPr="009C5807" w:rsidRDefault="000B2EA4" w:rsidP="000B2EA4">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AFC3099" w14:textId="1475E9F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7E1534C" w14:textId="0A9DEBEC" w:rsidR="000B2EA4" w:rsidRPr="009C5807" w:rsidRDefault="000B2EA4" w:rsidP="000B2EA4">
            <w:pPr>
              <w:pStyle w:val="TAC"/>
            </w:pPr>
            <w:r>
              <w:rPr>
                <w:rFonts w:eastAsia="SimSun" w:hint="eastAsia"/>
                <w:lang w:val="en-US" w:eastAsia="zh-CN"/>
              </w:rPr>
              <w:t>-114.5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A454BCC" w14:textId="677076E0"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79AC00" w14:textId="608D6DC7" w:rsidR="000B2EA4" w:rsidRPr="00C3342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3C23" w14:textId="2CB9558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B7F723" w14:textId="5D137EB3" w:rsidR="000B2EA4" w:rsidRPr="009C5807" w:rsidRDefault="000B2EA4" w:rsidP="000B2EA4">
            <w:pPr>
              <w:pStyle w:val="TAC"/>
            </w:pPr>
            <w:r>
              <w:rPr>
                <w:rFonts w:eastAsia="SimSun" w:hint="eastAsia"/>
                <w:lang w:val="en-US" w:eastAsia="zh-CN"/>
              </w:rPr>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0B2EA4" w:rsidRPr="009C5807" w14:paraId="3E6E2B4C" w14:textId="77777777" w:rsidTr="008935F7">
        <w:trPr>
          <w:trHeight w:val="65"/>
          <w:jc w:val="center"/>
        </w:trPr>
        <w:tc>
          <w:tcPr>
            <w:tcW w:w="1031" w:type="dxa"/>
            <w:tcBorders>
              <w:left w:val="single" w:sz="4" w:space="0" w:color="auto"/>
              <w:right w:val="single" w:sz="6" w:space="0" w:color="auto"/>
            </w:tcBorders>
            <w:shd w:val="clear" w:color="auto" w:fill="auto"/>
          </w:tcPr>
          <w:p w14:paraId="1A3D28D4" w14:textId="77777777" w:rsidR="000B2EA4" w:rsidRPr="009C5807" w:rsidRDefault="000B2EA4" w:rsidP="000B2EA4">
            <w:pPr>
              <w:pStyle w:val="TAC"/>
            </w:pPr>
          </w:p>
        </w:tc>
        <w:tc>
          <w:tcPr>
            <w:tcW w:w="1034" w:type="dxa"/>
            <w:tcBorders>
              <w:left w:val="single" w:sz="6" w:space="0" w:color="auto"/>
              <w:right w:val="single" w:sz="6" w:space="0" w:color="auto"/>
            </w:tcBorders>
            <w:shd w:val="clear" w:color="auto" w:fill="auto"/>
          </w:tcPr>
          <w:p w14:paraId="37541E3D" w14:textId="77777777" w:rsidR="000B2EA4" w:rsidRPr="009C5807" w:rsidRDefault="000B2EA4" w:rsidP="000B2EA4">
            <w:pPr>
              <w:pStyle w:val="TAC"/>
            </w:pPr>
          </w:p>
        </w:tc>
        <w:tc>
          <w:tcPr>
            <w:tcW w:w="745" w:type="dxa"/>
            <w:tcBorders>
              <w:left w:val="single" w:sz="6" w:space="0" w:color="auto"/>
              <w:right w:val="single" w:sz="6" w:space="0" w:color="auto"/>
            </w:tcBorders>
            <w:shd w:val="clear" w:color="auto" w:fill="auto"/>
          </w:tcPr>
          <w:p w14:paraId="3118E01B" w14:textId="77777777" w:rsidR="000B2EA4" w:rsidRPr="009C5807" w:rsidRDefault="000B2EA4" w:rsidP="000B2EA4">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25A2C66" w14:textId="0E572F9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8660E8E" w14:textId="41CA0727"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49650E" w14:textId="7E8145B2"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B6B382" w14:textId="405BB866" w:rsidR="000B2EA4" w:rsidRPr="00BB519F"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1171F1" w14:textId="19BDE8EA"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4D2416" w14:textId="259D13E7" w:rsidR="000B2EA4" w:rsidRPr="009C5807" w:rsidRDefault="000B2EA4" w:rsidP="000B2EA4">
            <w:pPr>
              <w:pStyle w:val="TAC"/>
            </w:pPr>
            <w:r>
              <w:rPr>
                <w:rFonts w:eastAsia="SimSun" w:hint="eastAsia"/>
                <w:lang w:val="en-US" w:eastAsia="zh-CN"/>
              </w:rPr>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0B2EA4" w:rsidRPr="009C5807" w14:paraId="4F1AD881" w14:textId="77777777" w:rsidTr="00BE0199">
        <w:trPr>
          <w:jc w:val="center"/>
        </w:trPr>
        <w:tc>
          <w:tcPr>
            <w:tcW w:w="1035" w:type="dxa"/>
            <w:tcBorders>
              <w:left w:val="single" w:sz="4" w:space="0" w:color="auto"/>
              <w:right w:val="single" w:sz="6" w:space="0" w:color="auto"/>
            </w:tcBorders>
            <w:shd w:val="clear" w:color="auto" w:fill="auto"/>
          </w:tcPr>
          <w:p w14:paraId="0B3307C2"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3FBD655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5FE54F22"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19C2B6" w14:textId="27FAAF91"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4FA785" w14:textId="572E0473"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DA6644" w14:textId="1B6D8127"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922D72" w14:textId="530072A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E65A15" w14:textId="533C8248" w:rsidR="000B2EA4" w:rsidRPr="009C5807" w:rsidRDefault="000B2EA4" w:rsidP="000B2EA4">
            <w:pPr>
              <w:pStyle w:val="TAC"/>
            </w:pPr>
            <w:r>
              <w:rPr>
                <w:rFonts w:eastAsia="SimSun" w:hint="eastAsia"/>
                <w:lang w:val="en-US" w:eastAsia="zh-CN"/>
              </w:rPr>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lastRenderedPageBreak/>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lastRenderedPageBreak/>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lastRenderedPageBreak/>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lastRenderedPageBreak/>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300264" w:rsidRPr="009C5807" w14:paraId="481C023F" w14:textId="77777777" w:rsidTr="00B03A04">
        <w:trPr>
          <w:trHeight w:val="65"/>
          <w:jc w:val="center"/>
        </w:trPr>
        <w:tc>
          <w:tcPr>
            <w:tcW w:w="1035" w:type="dxa"/>
            <w:tcBorders>
              <w:left w:val="single" w:sz="4" w:space="0" w:color="auto"/>
              <w:right w:val="single" w:sz="6" w:space="0" w:color="auto"/>
            </w:tcBorders>
            <w:shd w:val="clear" w:color="auto" w:fill="auto"/>
          </w:tcPr>
          <w:p w14:paraId="178CB2DF" w14:textId="77777777" w:rsidR="00300264" w:rsidRPr="009C5807" w:rsidRDefault="00300264" w:rsidP="00300264">
            <w:pPr>
              <w:pStyle w:val="TAC"/>
            </w:pPr>
          </w:p>
        </w:tc>
        <w:tc>
          <w:tcPr>
            <w:tcW w:w="1047" w:type="dxa"/>
            <w:tcBorders>
              <w:left w:val="single" w:sz="6" w:space="0" w:color="auto"/>
              <w:right w:val="single" w:sz="6" w:space="0" w:color="auto"/>
            </w:tcBorders>
            <w:shd w:val="clear" w:color="auto" w:fill="auto"/>
          </w:tcPr>
          <w:p w14:paraId="0BB6C438" w14:textId="77777777" w:rsidR="00300264" w:rsidRPr="009C5807" w:rsidRDefault="00300264" w:rsidP="00300264">
            <w:pPr>
              <w:pStyle w:val="TAC"/>
            </w:pPr>
          </w:p>
        </w:tc>
        <w:tc>
          <w:tcPr>
            <w:tcW w:w="802" w:type="dxa"/>
            <w:tcBorders>
              <w:left w:val="single" w:sz="6" w:space="0" w:color="auto"/>
              <w:right w:val="single" w:sz="6" w:space="0" w:color="auto"/>
            </w:tcBorders>
            <w:shd w:val="clear" w:color="auto" w:fill="auto"/>
          </w:tcPr>
          <w:p w14:paraId="7D925C73" w14:textId="77777777" w:rsidR="00300264" w:rsidRPr="009C5807" w:rsidRDefault="00300264" w:rsidP="0030026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F1AC3F" w14:textId="41B38ED3" w:rsidR="00300264" w:rsidRPr="009C5807"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69F27C" w14:textId="207AFB2A" w:rsidR="00300264" w:rsidRPr="009C5807" w:rsidRDefault="00300264" w:rsidP="0030026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78853CA" w14:textId="29022AD0" w:rsidR="00300264" w:rsidRPr="009C5807" w:rsidRDefault="00300264" w:rsidP="0030026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0356EE" w14:textId="53313C03" w:rsidR="00300264" w:rsidRPr="009C5807" w:rsidRDefault="00300264" w:rsidP="0030026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2ACD8B" w14:textId="22D81FC0" w:rsidR="00300264" w:rsidRPr="009C5807" w:rsidRDefault="00300264" w:rsidP="00300264">
            <w:pPr>
              <w:pStyle w:val="TAC"/>
            </w:pPr>
            <w:r>
              <w:rPr>
                <w:rFonts w:eastAsia="SimSun" w:hint="eastAsia"/>
                <w:lang w:val="en-US" w:eastAsia="zh-CN"/>
              </w:rPr>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lastRenderedPageBreak/>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6"/>
        <w:gridCol w:w="824"/>
        <w:gridCol w:w="825"/>
        <w:gridCol w:w="823"/>
        <w:gridCol w:w="1289"/>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300264">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300264">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300264">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300264">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300264">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2045"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822"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27"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300264">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2045"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822"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27"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300264">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2045"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822"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27"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300264">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2045"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822"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27"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300264">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2045"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822"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27"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300264">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2045"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822"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27"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300264">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2045"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822"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27"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300264">
        <w:trPr>
          <w:jc w:val="center"/>
        </w:trPr>
        <w:tc>
          <w:tcPr>
            <w:tcW w:w="0" w:type="auto"/>
            <w:vMerge/>
            <w:tcBorders>
              <w:bottom w:val="nil"/>
            </w:tcBorders>
            <w:shd w:val="clear" w:color="auto" w:fill="auto"/>
            <w:vAlign w:val="center"/>
          </w:tcPr>
          <w:p w14:paraId="4F2FA726"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722C4268"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26FC7550" w14:textId="77777777" w:rsidR="00567E6C" w:rsidRPr="0098004A" w:rsidRDefault="00567E6C" w:rsidP="00F37389">
            <w:pPr>
              <w:pStyle w:val="TAC"/>
              <w:rPr>
                <w:sz w:val="16"/>
                <w:szCs w:val="16"/>
              </w:rPr>
            </w:pPr>
          </w:p>
        </w:tc>
        <w:tc>
          <w:tcPr>
            <w:tcW w:w="2045"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822"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27"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300264" w:rsidRPr="0098004A" w14:paraId="653C3324" w14:textId="77777777" w:rsidTr="00300264">
        <w:trPr>
          <w:jc w:val="center"/>
        </w:trPr>
        <w:tc>
          <w:tcPr>
            <w:tcW w:w="0" w:type="auto"/>
            <w:tcBorders>
              <w:top w:val="nil"/>
            </w:tcBorders>
            <w:shd w:val="clear" w:color="auto" w:fill="auto"/>
            <w:vAlign w:val="center"/>
          </w:tcPr>
          <w:p w14:paraId="0352849B"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0FB5CFCE"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4CF1CCBB" w14:textId="77777777" w:rsidR="00300264" w:rsidRPr="0098004A" w:rsidRDefault="00300264" w:rsidP="00300264">
            <w:pPr>
              <w:pStyle w:val="TAC"/>
              <w:rPr>
                <w:sz w:val="16"/>
                <w:szCs w:val="16"/>
              </w:rPr>
            </w:pPr>
          </w:p>
        </w:tc>
        <w:tc>
          <w:tcPr>
            <w:tcW w:w="2045" w:type="dxa"/>
            <w:shd w:val="clear" w:color="auto" w:fill="auto"/>
            <w:vAlign w:val="center"/>
          </w:tcPr>
          <w:p w14:paraId="734809EE" w14:textId="0D60D7B8" w:rsidR="00300264" w:rsidRPr="00F37389"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822" w:type="dxa"/>
            <w:shd w:val="clear" w:color="auto" w:fill="auto"/>
            <w:vAlign w:val="center"/>
          </w:tcPr>
          <w:p w14:paraId="2DB1F429" w14:textId="574068F6" w:rsidR="00300264" w:rsidRPr="00F37389" w:rsidRDefault="00300264" w:rsidP="00300264">
            <w:pPr>
              <w:pStyle w:val="TAC"/>
              <w:rPr>
                <w:lang w:eastAsia="zh-CN"/>
              </w:rPr>
            </w:pPr>
            <w:r>
              <w:rPr>
                <w:rFonts w:hint="eastAsia"/>
                <w:lang w:val="en-US" w:eastAsia="zh-CN"/>
              </w:rPr>
              <w:t>-114.5</w:t>
            </w:r>
          </w:p>
        </w:tc>
        <w:tc>
          <w:tcPr>
            <w:tcW w:w="827" w:type="dxa"/>
            <w:shd w:val="clear" w:color="auto" w:fill="auto"/>
            <w:vAlign w:val="center"/>
          </w:tcPr>
          <w:p w14:paraId="1EF096BF" w14:textId="5D078B45" w:rsidR="00300264" w:rsidRPr="00F37389" w:rsidRDefault="00300264" w:rsidP="00300264">
            <w:pPr>
              <w:pStyle w:val="TAC"/>
              <w:rPr>
                <w:lang w:eastAsia="zh-CN"/>
              </w:rPr>
            </w:pPr>
            <w:r>
              <w:rPr>
                <w:rFonts w:hint="eastAsia"/>
                <w:lang w:val="en-US" w:eastAsia="zh-CN"/>
              </w:rPr>
              <w:t>-111.5</w:t>
            </w:r>
          </w:p>
        </w:tc>
        <w:tc>
          <w:tcPr>
            <w:tcW w:w="0" w:type="auto"/>
            <w:shd w:val="clear" w:color="auto" w:fill="auto"/>
            <w:vAlign w:val="center"/>
          </w:tcPr>
          <w:p w14:paraId="0ED3ECAA" w14:textId="0576B11C" w:rsidR="00300264" w:rsidRPr="0098004A" w:rsidRDefault="00300264" w:rsidP="00300264">
            <w:pPr>
              <w:pStyle w:val="TAC"/>
              <w:rPr>
                <w:rFonts w:cs="Arial"/>
                <w:lang w:eastAsia="zh-CN"/>
              </w:rPr>
            </w:pPr>
            <w:r>
              <w:rPr>
                <w:rFonts w:cs="Arial" w:hint="eastAsia"/>
                <w:lang w:val="en-US" w:eastAsia="zh-CN"/>
              </w:rPr>
              <w:t>-108.5</w:t>
            </w:r>
          </w:p>
        </w:tc>
        <w:tc>
          <w:tcPr>
            <w:tcW w:w="0" w:type="auto"/>
            <w:shd w:val="clear" w:color="auto" w:fill="auto"/>
            <w:vAlign w:val="center"/>
          </w:tcPr>
          <w:p w14:paraId="732AEFF9" w14:textId="357526E3" w:rsidR="00300264" w:rsidRPr="00C32E45" w:rsidRDefault="00300264" w:rsidP="00300264">
            <w:pPr>
              <w:pStyle w:val="TAC"/>
            </w:pPr>
            <w:r>
              <w:rPr>
                <w:rFonts w:eastAsia="SimSun" w:hint="eastAsia"/>
                <w:lang w:val="en-US" w:eastAsia="zh-CN"/>
              </w:rPr>
              <w:t>N/A</w:t>
            </w:r>
          </w:p>
        </w:tc>
        <w:tc>
          <w:tcPr>
            <w:tcW w:w="0" w:type="auto"/>
            <w:shd w:val="clear" w:color="auto" w:fill="auto"/>
            <w:vAlign w:val="center"/>
          </w:tcPr>
          <w:p w14:paraId="514528D4" w14:textId="6A619047" w:rsidR="00300264" w:rsidRPr="00C32E45" w:rsidRDefault="00300264" w:rsidP="00300264">
            <w:pPr>
              <w:pStyle w:val="TAC"/>
            </w:pPr>
            <w:r>
              <w:rPr>
                <w:rFonts w:eastAsia="SimSun" w:hint="eastAsia"/>
                <w:lang w:val="en-US" w:eastAsia="zh-CN"/>
              </w:rPr>
              <w:t>-70</w:t>
            </w:r>
          </w:p>
        </w:tc>
      </w:tr>
      <w:tr w:rsidR="00567E6C" w:rsidRPr="00C32E45" w14:paraId="2D79237C" w14:textId="77777777" w:rsidTr="00300264">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45"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822"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27"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lastRenderedPageBreak/>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lastRenderedPageBreak/>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lastRenderedPageBreak/>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AF3EAE" w:rsidRPr="009C5807" w14:paraId="4DBC118E" w14:textId="77777777" w:rsidTr="00A22C44">
        <w:trPr>
          <w:trHeight w:val="187"/>
          <w:jc w:val="center"/>
        </w:trPr>
        <w:tc>
          <w:tcPr>
            <w:tcW w:w="1035" w:type="dxa"/>
            <w:tcBorders>
              <w:left w:val="single" w:sz="4" w:space="0" w:color="auto"/>
              <w:right w:val="single" w:sz="6" w:space="0" w:color="auto"/>
            </w:tcBorders>
            <w:shd w:val="clear" w:color="auto" w:fill="auto"/>
          </w:tcPr>
          <w:p w14:paraId="0A632C5E" w14:textId="77777777" w:rsidR="00AF3EAE" w:rsidRPr="009C5807" w:rsidRDefault="00AF3EAE" w:rsidP="00AF3EAE">
            <w:pPr>
              <w:pStyle w:val="TAC"/>
            </w:pPr>
          </w:p>
        </w:tc>
        <w:tc>
          <w:tcPr>
            <w:tcW w:w="1047" w:type="dxa"/>
            <w:tcBorders>
              <w:left w:val="single" w:sz="6" w:space="0" w:color="auto"/>
              <w:right w:val="single" w:sz="6" w:space="0" w:color="auto"/>
            </w:tcBorders>
            <w:shd w:val="clear" w:color="auto" w:fill="auto"/>
          </w:tcPr>
          <w:p w14:paraId="19A9D98F" w14:textId="77777777" w:rsidR="00AF3EAE" w:rsidRPr="009C5807" w:rsidRDefault="00AF3EAE" w:rsidP="00AF3EAE">
            <w:pPr>
              <w:pStyle w:val="TAC"/>
            </w:pPr>
          </w:p>
        </w:tc>
        <w:tc>
          <w:tcPr>
            <w:tcW w:w="802" w:type="dxa"/>
            <w:tcBorders>
              <w:left w:val="single" w:sz="6" w:space="0" w:color="auto"/>
              <w:right w:val="single" w:sz="6" w:space="0" w:color="auto"/>
            </w:tcBorders>
            <w:shd w:val="clear" w:color="auto" w:fill="auto"/>
          </w:tcPr>
          <w:p w14:paraId="240BFA66" w14:textId="77777777" w:rsidR="00AF3EAE" w:rsidRPr="009C5807" w:rsidRDefault="00AF3EAE" w:rsidP="00AF3EA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91DE69" w14:textId="502E6DDB" w:rsidR="00AF3EAE" w:rsidRPr="009C5807" w:rsidRDefault="00AF3EAE" w:rsidP="00AF3EAE">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0E6DA9" w14:textId="203957F5" w:rsidR="00AF3EAE" w:rsidRPr="009C5807" w:rsidRDefault="00AF3EAE" w:rsidP="00AF3EAE">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91CEA0" w14:textId="52F00CF9" w:rsidR="00AF3EAE" w:rsidRPr="009C5807" w:rsidRDefault="00AF3EAE" w:rsidP="00AF3EA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B0AEFB" w14:textId="5E2E846C" w:rsidR="00AF3EAE" w:rsidRPr="009C5807" w:rsidRDefault="00AF3EAE" w:rsidP="00AF3EA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5D1BE" w14:textId="399B0684" w:rsidR="00AF3EAE" w:rsidRPr="009C5807" w:rsidRDefault="00AF3EAE" w:rsidP="00AF3EAE">
            <w:pPr>
              <w:pStyle w:val="TAC"/>
            </w:pPr>
            <w:r>
              <w:rPr>
                <w:rFonts w:eastAsia="SimSun" w:hint="eastAsia"/>
                <w:lang w:val="en-US" w:eastAsia="zh-CN"/>
              </w:rPr>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34EED" w:rsidRPr="009C5807" w14:paraId="40C98CDD" w14:textId="77777777" w:rsidTr="00CF56CF">
        <w:trPr>
          <w:jc w:val="center"/>
        </w:trPr>
        <w:tc>
          <w:tcPr>
            <w:tcW w:w="1033" w:type="dxa"/>
            <w:tcBorders>
              <w:left w:val="single" w:sz="4" w:space="0" w:color="auto"/>
              <w:right w:val="single" w:sz="6" w:space="0" w:color="auto"/>
            </w:tcBorders>
            <w:shd w:val="clear" w:color="auto" w:fill="auto"/>
          </w:tcPr>
          <w:p w14:paraId="55C71AF8" w14:textId="77777777" w:rsidR="00534EED" w:rsidRPr="009C5807" w:rsidRDefault="00534EED" w:rsidP="00534EED">
            <w:pPr>
              <w:pStyle w:val="TAC"/>
            </w:pPr>
          </w:p>
        </w:tc>
        <w:tc>
          <w:tcPr>
            <w:tcW w:w="1047" w:type="dxa"/>
            <w:tcBorders>
              <w:left w:val="single" w:sz="6" w:space="0" w:color="auto"/>
              <w:right w:val="single" w:sz="6" w:space="0" w:color="auto"/>
            </w:tcBorders>
            <w:shd w:val="clear" w:color="auto" w:fill="auto"/>
          </w:tcPr>
          <w:p w14:paraId="526280CC" w14:textId="77777777" w:rsidR="00534EED" w:rsidRPr="009C5807" w:rsidRDefault="00534EED" w:rsidP="00534EED">
            <w:pPr>
              <w:pStyle w:val="TAC"/>
            </w:pPr>
          </w:p>
        </w:tc>
        <w:tc>
          <w:tcPr>
            <w:tcW w:w="951" w:type="dxa"/>
            <w:tcBorders>
              <w:left w:val="single" w:sz="6" w:space="0" w:color="auto"/>
              <w:right w:val="single" w:sz="6" w:space="0" w:color="auto"/>
            </w:tcBorders>
            <w:shd w:val="clear" w:color="auto" w:fill="auto"/>
          </w:tcPr>
          <w:p w14:paraId="27F3F0BF" w14:textId="77777777" w:rsidR="00534EED" w:rsidRPr="009C5807" w:rsidRDefault="00534EED" w:rsidP="00534EED">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46792AC" w14:textId="14BDA8B8" w:rsidR="00534EED" w:rsidRPr="009C5807" w:rsidRDefault="00534EED" w:rsidP="00534EED">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472AEAC" w14:textId="4AFE6971" w:rsidR="00534EED" w:rsidRPr="009C5807" w:rsidRDefault="00534EED" w:rsidP="00534EED">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EA3BC52" w14:textId="1D2002A6" w:rsidR="00534EED" w:rsidRPr="009C5807" w:rsidRDefault="00534EED" w:rsidP="00534EED">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7C8CB3" w14:textId="701251AD" w:rsidR="00534EED" w:rsidRPr="009C5807" w:rsidRDefault="00534EED" w:rsidP="00534EED">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2E92FC" w14:textId="09D43C9B" w:rsidR="00534EED" w:rsidRPr="009C5807" w:rsidRDefault="00534EED" w:rsidP="00534EED">
            <w:pPr>
              <w:pStyle w:val="TAC"/>
            </w:pPr>
            <w:r>
              <w:rPr>
                <w:rFonts w:eastAsia="SimSun" w:hint="eastAsia"/>
                <w:lang w:val="en-US" w:eastAsia="zh-CN"/>
              </w:rPr>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1"/>
        <w:gridCol w:w="821"/>
        <w:gridCol w:w="824"/>
        <w:gridCol w:w="825"/>
        <w:gridCol w:w="1296"/>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E82D3E">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E82D3E">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E82D3E">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E82D3E">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E82D3E">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803"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814"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E82D3E">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803"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814"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E82D3E">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803"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814"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E82D3E">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803"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814"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E82D3E">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803"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814"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E82D3E">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803"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814"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E82D3E">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803"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814"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E82D3E">
        <w:trPr>
          <w:jc w:val="center"/>
        </w:trPr>
        <w:tc>
          <w:tcPr>
            <w:tcW w:w="0" w:type="auto"/>
            <w:vMerge/>
            <w:tcBorders>
              <w:bottom w:val="nil"/>
            </w:tcBorders>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803"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814"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E82D3E" w:rsidRPr="0098004A" w14:paraId="6D5DAF99" w14:textId="77777777" w:rsidTr="00E82D3E">
        <w:trPr>
          <w:jc w:val="center"/>
        </w:trPr>
        <w:tc>
          <w:tcPr>
            <w:tcW w:w="0" w:type="auto"/>
            <w:tcBorders>
              <w:top w:val="nil"/>
            </w:tcBorders>
            <w:shd w:val="clear" w:color="auto" w:fill="auto"/>
            <w:vAlign w:val="center"/>
          </w:tcPr>
          <w:p w14:paraId="02DBA257"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3EEF98BB"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08C30F76" w14:textId="77777777" w:rsidR="00E82D3E" w:rsidRPr="0098004A" w:rsidRDefault="00E82D3E" w:rsidP="00E82D3E">
            <w:pPr>
              <w:keepNext/>
              <w:keepLines/>
              <w:spacing w:after="0"/>
              <w:jc w:val="center"/>
              <w:rPr>
                <w:rFonts w:ascii="Arial" w:hAnsi="Arial"/>
                <w:sz w:val="16"/>
                <w:szCs w:val="16"/>
              </w:rPr>
            </w:pPr>
          </w:p>
        </w:tc>
        <w:tc>
          <w:tcPr>
            <w:tcW w:w="2008" w:type="dxa"/>
            <w:shd w:val="clear" w:color="auto" w:fill="auto"/>
            <w:vAlign w:val="center"/>
          </w:tcPr>
          <w:p w14:paraId="3E34DDF6" w14:textId="571B87D8" w:rsidR="00E82D3E" w:rsidRPr="00F37389"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803" w:type="dxa"/>
            <w:shd w:val="clear" w:color="auto" w:fill="auto"/>
            <w:vAlign w:val="center"/>
          </w:tcPr>
          <w:p w14:paraId="0D33F3C6" w14:textId="563751FE" w:rsidR="00E82D3E" w:rsidRPr="00F37389" w:rsidRDefault="00E82D3E" w:rsidP="00E82D3E">
            <w:pPr>
              <w:pStyle w:val="TAC"/>
              <w:rPr>
                <w:lang w:eastAsia="zh-CN"/>
              </w:rPr>
            </w:pPr>
            <w:r>
              <w:rPr>
                <w:rFonts w:hint="eastAsia"/>
                <w:lang w:val="en-US" w:eastAsia="zh-CN"/>
              </w:rPr>
              <w:t>-114.5</w:t>
            </w:r>
          </w:p>
        </w:tc>
        <w:tc>
          <w:tcPr>
            <w:tcW w:w="814" w:type="dxa"/>
            <w:shd w:val="clear" w:color="auto" w:fill="auto"/>
            <w:vAlign w:val="center"/>
          </w:tcPr>
          <w:p w14:paraId="1D1B9865" w14:textId="23516606" w:rsidR="00E82D3E" w:rsidRPr="00F37389" w:rsidRDefault="00E82D3E" w:rsidP="00E82D3E">
            <w:pPr>
              <w:pStyle w:val="TAC"/>
              <w:rPr>
                <w:lang w:eastAsia="zh-CN"/>
              </w:rPr>
            </w:pPr>
            <w:r>
              <w:rPr>
                <w:rFonts w:hint="eastAsia"/>
                <w:lang w:val="en-US" w:eastAsia="zh-CN"/>
              </w:rPr>
              <w:t>-111.5</w:t>
            </w:r>
          </w:p>
        </w:tc>
        <w:tc>
          <w:tcPr>
            <w:tcW w:w="0" w:type="auto"/>
            <w:shd w:val="clear" w:color="auto" w:fill="auto"/>
            <w:vAlign w:val="center"/>
          </w:tcPr>
          <w:p w14:paraId="46B22DA3" w14:textId="04C3CB7A" w:rsidR="00E82D3E" w:rsidRPr="0098004A" w:rsidRDefault="00E82D3E" w:rsidP="00E82D3E">
            <w:pPr>
              <w:pStyle w:val="TAC"/>
              <w:rPr>
                <w:rFonts w:cs="Arial"/>
                <w:lang w:eastAsia="zh-CN"/>
              </w:rPr>
            </w:pPr>
            <w:r>
              <w:rPr>
                <w:rFonts w:cs="Arial" w:hint="eastAsia"/>
                <w:lang w:val="en-US" w:eastAsia="zh-CN"/>
              </w:rPr>
              <w:t>-108.5</w:t>
            </w:r>
          </w:p>
        </w:tc>
        <w:tc>
          <w:tcPr>
            <w:tcW w:w="0" w:type="auto"/>
            <w:shd w:val="clear" w:color="auto" w:fill="auto"/>
            <w:vAlign w:val="center"/>
          </w:tcPr>
          <w:p w14:paraId="3C8DA2FA" w14:textId="6661ABE2" w:rsidR="00E82D3E" w:rsidRPr="00C32E45" w:rsidRDefault="00E82D3E" w:rsidP="00E82D3E">
            <w:pPr>
              <w:pStyle w:val="TAC"/>
            </w:pPr>
            <w:r>
              <w:rPr>
                <w:rFonts w:eastAsia="SimSun" w:hint="eastAsia"/>
                <w:lang w:val="en-US" w:eastAsia="zh-CN"/>
              </w:rPr>
              <w:t>N/A</w:t>
            </w:r>
          </w:p>
        </w:tc>
        <w:tc>
          <w:tcPr>
            <w:tcW w:w="0" w:type="auto"/>
            <w:shd w:val="clear" w:color="auto" w:fill="auto"/>
            <w:vAlign w:val="center"/>
          </w:tcPr>
          <w:p w14:paraId="20B225B7" w14:textId="4C0BEF84" w:rsidR="00E82D3E" w:rsidRPr="00C32E45" w:rsidRDefault="00E82D3E" w:rsidP="00E82D3E">
            <w:pPr>
              <w:pStyle w:val="TAC"/>
            </w:pPr>
            <w:r>
              <w:rPr>
                <w:rFonts w:eastAsia="SimSun" w:hint="eastAsia"/>
                <w:lang w:val="en-US" w:eastAsia="zh-CN"/>
              </w:rPr>
              <w:t>-70</w:t>
            </w:r>
          </w:p>
        </w:tc>
      </w:tr>
      <w:tr w:rsidR="00567E6C" w:rsidRPr="00C32E45" w14:paraId="63D5FCC0" w14:textId="77777777" w:rsidTr="00E82D3E">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08"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803"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814"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rsidP="00853E3D">
      <w:pPr>
        <w:pStyle w:val="NO"/>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98"/>
        <w:gridCol w:w="817"/>
        <w:gridCol w:w="820"/>
        <w:gridCol w:w="816"/>
        <w:gridCol w:w="136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E82D3E">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E82D3E">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E82D3E">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E82D3E">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E82D3E">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81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20"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E82D3E">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81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20"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E82D3E">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81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20"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E82D3E">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81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20"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E82D3E">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81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20"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E82D3E">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81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20"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E82D3E">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81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20"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E82D3E">
        <w:trPr>
          <w:jc w:val="center"/>
        </w:trPr>
        <w:tc>
          <w:tcPr>
            <w:tcW w:w="0" w:type="auto"/>
            <w:vMerge/>
            <w:tcBorders>
              <w:bottom w:val="nil"/>
            </w:tcBorders>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81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20"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E82D3E" w:rsidRPr="0098004A" w14:paraId="115AEE1E" w14:textId="77777777" w:rsidTr="00E82D3E">
        <w:trPr>
          <w:jc w:val="center"/>
        </w:trPr>
        <w:tc>
          <w:tcPr>
            <w:tcW w:w="0" w:type="auto"/>
            <w:tcBorders>
              <w:top w:val="nil"/>
            </w:tcBorders>
            <w:shd w:val="clear" w:color="auto" w:fill="auto"/>
            <w:vAlign w:val="center"/>
          </w:tcPr>
          <w:p w14:paraId="03E0E0EA"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65212CA6"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44BACC9F" w14:textId="77777777" w:rsidR="00E82D3E" w:rsidRPr="0098004A" w:rsidRDefault="00E82D3E" w:rsidP="00E82D3E">
            <w:pPr>
              <w:keepNext/>
              <w:keepLines/>
              <w:spacing w:after="0"/>
              <w:jc w:val="center"/>
              <w:rPr>
                <w:rFonts w:ascii="Arial" w:hAnsi="Arial"/>
                <w:sz w:val="16"/>
                <w:szCs w:val="16"/>
              </w:rPr>
            </w:pPr>
          </w:p>
        </w:tc>
        <w:tc>
          <w:tcPr>
            <w:tcW w:w="1996" w:type="dxa"/>
            <w:shd w:val="clear" w:color="auto" w:fill="auto"/>
            <w:vAlign w:val="center"/>
          </w:tcPr>
          <w:p w14:paraId="4D48D451" w14:textId="4755A896" w:rsidR="00E82D3E" w:rsidRPr="0098004A" w:rsidRDefault="00E82D3E" w:rsidP="00E82D3E">
            <w:pPr>
              <w:pStyle w:val="TAC"/>
              <w:rPr>
                <w:sz w:val="16"/>
                <w:szCs w:val="16"/>
                <w:lang w:eastAsia="zh-CN"/>
              </w:rPr>
            </w:pPr>
            <w:r>
              <w:rPr>
                <w:sz w:val="16"/>
                <w:szCs w:val="16"/>
                <w:lang w:eastAsia="zh-CN"/>
              </w:rPr>
              <w:t>NR_FDD_FR1_</w:t>
            </w:r>
            <w:r>
              <w:rPr>
                <w:sz w:val="16"/>
                <w:szCs w:val="16"/>
                <w:lang w:val="en-US" w:eastAsia="zh-CN"/>
              </w:rPr>
              <w:t>N</w:t>
            </w:r>
          </w:p>
        </w:tc>
        <w:tc>
          <w:tcPr>
            <w:tcW w:w="814" w:type="dxa"/>
            <w:shd w:val="clear" w:color="auto" w:fill="auto"/>
            <w:vAlign w:val="center"/>
          </w:tcPr>
          <w:p w14:paraId="7E05F81F" w14:textId="3C316972" w:rsidR="00E82D3E" w:rsidRPr="0098004A" w:rsidRDefault="00E82D3E" w:rsidP="00E82D3E">
            <w:pPr>
              <w:pStyle w:val="TAC"/>
              <w:rPr>
                <w:sz w:val="16"/>
                <w:szCs w:val="16"/>
              </w:rPr>
            </w:pPr>
            <w:r>
              <w:rPr>
                <w:rFonts w:eastAsia="SimSun" w:hint="eastAsia"/>
                <w:sz w:val="16"/>
                <w:szCs w:val="16"/>
                <w:lang w:val="en-US" w:eastAsia="zh-CN"/>
              </w:rPr>
              <w:t>-114.5</w:t>
            </w:r>
          </w:p>
        </w:tc>
        <w:tc>
          <w:tcPr>
            <w:tcW w:w="820" w:type="dxa"/>
            <w:shd w:val="clear" w:color="auto" w:fill="auto"/>
            <w:vAlign w:val="center"/>
          </w:tcPr>
          <w:p w14:paraId="460CAF27" w14:textId="4EA703EB" w:rsidR="00E82D3E" w:rsidRPr="0098004A" w:rsidRDefault="00E82D3E" w:rsidP="00E82D3E">
            <w:pPr>
              <w:pStyle w:val="TAC"/>
              <w:rPr>
                <w:rFonts w:cs="Arial"/>
                <w:sz w:val="16"/>
                <w:szCs w:val="16"/>
              </w:rPr>
            </w:pPr>
            <w:r>
              <w:rPr>
                <w:rFonts w:eastAsia="SimSun" w:cs="Arial" w:hint="eastAsia"/>
                <w:sz w:val="16"/>
                <w:szCs w:val="16"/>
                <w:lang w:val="en-US" w:eastAsia="zh-CN"/>
              </w:rPr>
              <w:t>-111.5</w:t>
            </w:r>
          </w:p>
        </w:tc>
        <w:tc>
          <w:tcPr>
            <w:tcW w:w="0" w:type="auto"/>
            <w:shd w:val="clear" w:color="auto" w:fill="auto"/>
            <w:vAlign w:val="center"/>
          </w:tcPr>
          <w:p w14:paraId="6FA8489A" w14:textId="784E2F7A" w:rsidR="00E82D3E" w:rsidRPr="0098004A" w:rsidRDefault="00E82D3E" w:rsidP="00E82D3E">
            <w:pPr>
              <w:keepNext/>
              <w:keepLines/>
              <w:spacing w:after="0"/>
              <w:jc w:val="center"/>
              <w:rPr>
                <w:rFonts w:ascii="Arial" w:hAnsi="Arial" w:cs="Arial"/>
                <w:sz w:val="16"/>
                <w:szCs w:val="16"/>
                <w:lang w:eastAsia="zh-CN"/>
              </w:rPr>
            </w:pPr>
            <w:r>
              <w:rPr>
                <w:rFonts w:ascii="Arial" w:hAnsi="Arial" w:cs="Arial" w:hint="eastAsia"/>
                <w:sz w:val="16"/>
                <w:szCs w:val="16"/>
                <w:lang w:val="en-US" w:eastAsia="zh-CN"/>
              </w:rPr>
              <w:t>-108.5</w:t>
            </w:r>
          </w:p>
        </w:tc>
        <w:tc>
          <w:tcPr>
            <w:tcW w:w="0" w:type="auto"/>
            <w:shd w:val="clear" w:color="auto" w:fill="auto"/>
            <w:vAlign w:val="center"/>
          </w:tcPr>
          <w:p w14:paraId="25F62931" w14:textId="6A8044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N/A</w:t>
            </w:r>
          </w:p>
        </w:tc>
        <w:tc>
          <w:tcPr>
            <w:tcW w:w="0" w:type="auto"/>
            <w:shd w:val="clear" w:color="auto" w:fill="auto"/>
            <w:vAlign w:val="center"/>
          </w:tcPr>
          <w:p w14:paraId="6F971058" w14:textId="55DA1C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-70</w:t>
            </w:r>
          </w:p>
        </w:tc>
      </w:tr>
      <w:tr w:rsidR="00567E6C" w:rsidRPr="00C32E45" w14:paraId="3D758A36" w14:textId="77777777" w:rsidTr="00E82D3E">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1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lastRenderedPageBreak/>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lastRenderedPageBreak/>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E82D3E" w:rsidRPr="009C5807" w14:paraId="141A0ABC" w14:textId="77777777" w:rsidTr="00485F6E">
        <w:trPr>
          <w:jc w:val="center"/>
        </w:trPr>
        <w:tc>
          <w:tcPr>
            <w:tcW w:w="1036" w:type="dxa"/>
            <w:tcBorders>
              <w:left w:val="single" w:sz="4" w:space="0" w:color="auto"/>
              <w:right w:val="single" w:sz="6" w:space="0" w:color="auto"/>
            </w:tcBorders>
            <w:shd w:val="clear" w:color="auto" w:fill="auto"/>
          </w:tcPr>
          <w:p w14:paraId="40AF7755" w14:textId="77777777" w:rsidR="00E82D3E" w:rsidRPr="009C5807" w:rsidRDefault="00E82D3E" w:rsidP="00E82D3E">
            <w:pPr>
              <w:pStyle w:val="TAC"/>
            </w:pPr>
          </w:p>
        </w:tc>
        <w:tc>
          <w:tcPr>
            <w:tcW w:w="1126" w:type="dxa"/>
            <w:tcBorders>
              <w:left w:val="single" w:sz="6" w:space="0" w:color="auto"/>
              <w:right w:val="single" w:sz="6" w:space="0" w:color="auto"/>
            </w:tcBorders>
            <w:shd w:val="clear" w:color="auto" w:fill="auto"/>
          </w:tcPr>
          <w:p w14:paraId="2681D65E" w14:textId="77777777" w:rsidR="00E82D3E" w:rsidRPr="009C5807" w:rsidRDefault="00E82D3E" w:rsidP="00E82D3E">
            <w:pPr>
              <w:pStyle w:val="TAC"/>
            </w:pPr>
          </w:p>
        </w:tc>
        <w:tc>
          <w:tcPr>
            <w:tcW w:w="825" w:type="dxa"/>
            <w:tcBorders>
              <w:left w:val="single" w:sz="6" w:space="0" w:color="auto"/>
              <w:right w:val="single" w:sz="6" w:space="0" w:color="auto"/>
            </w:tcBorders>
            <w:shd w:val="clear" w:color="auto" w:fill="auto"/>
          </w:tcPr>
          <w:p w14:paraId="5E09897F" w14:textId="77777777" w:rsidR="00E82D3E" w:rsidRPr="009C5807" w:rsidRDefault="00E82D3E" w:rsidP="00E82D3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EECB391" w14:textId="0CDDE934" w:rsidR="00E82D3E" w:rsidRPr="009C5807"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9B180C4" w14:textId="38482F0E" w:rsidR="00E82D3E" w:rsidRPr="009C5807" w:rsidRDefault="00E82D3E" w:rsidP="00E82D3E">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A5B6CC" w14:textId="44420AA5" w:rsidR="00E82D3E" w:rsidRPr="009C5807" w:rsidRDefault="00E82D3E" w:rsidP="00E82D3E">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62708D" w14:textId="349F3E9F" w:rsidR="00E82D3E" w:rsidRPr="009C5807" w:rsidRDefault="00E82D3E" w:rsidP="00E82D3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848CCA" w14:textId="5C323C11" w:rsidR="00E82D3E" w:rsidRPr="009C5807" w:rsidRDefault="00E82D3E" w:rsidP="00E82D3E">
            <w:pPr>
              <w:pStyle w:val="TAC"/>
            </w:pPr>
            <w:r>
              <w:rPr>
                <w:rFonts w:eastAsia="SimSun" w:hint="eastAsia"/>
                <w:lang w:val="en-US" w:eastAsia="zh-CN"/>
              </w:rPr>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47E861" w14:textId="77777777" w:rsidR="005352CD" w:rsidRDefault="0058457E" w:rsidP="005352CD">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r w:rsidR="005352CD">
              <w:t>,</w:t>
            </w:r>
          </w:p>
          <w:p w14:paraId="2192A2EC" w14:textId="34AAD27E" w:rsidR="0058457E" w:rsidRPr="00F47417" w:rsidRDefault="005352CD" w:rsidP="005352CD">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DD6988" w:rsidRPr="009C5807" w14:paraId="3B064C9C" w14:textId="77777777" w:rsidTr="00485F6E">
        <w:trPr>
          <w:jc w:val="center"/>
        </w:trPr>
        <w:tc>
          <w:tcPr>
            <w:tcW w:w="1033" w:type="dxa"/>
            <w:tcBorders>
              <w:left w:val="single" w:sz="4" w:space="0" w:color="auto"/>
              <w:right w:val="single" w:sz="6" w:space="0" w:color="auto"/>
            </w:tcBorders>
            <w:shd w:val="clear" w:color="auto" w:fill="auto"/>
          </w:tcPr>
          <w:p w14:paraId="5DA40F65" w14:textId="77777777" w:rsidR="00DD6988" w:rsidRPr="009C5807" w:rsidRDefault="00DD6988" w:rsidP="00DD6988">
            <w:pPr>
              <w:pStyle w:val="TAC"/>
            </w:pPr>
          </w:p>
        </w:tc>
        <w:tc>
          <w:tcPr>
            <w:tcW w:w="1049" w:type="dxa"/>
            <w:tcBorders>
              <w:left w:val="single" w:sz="6" w:space="0" w:color="auto"/>
              <w:right w:val="single" w:sz="6" w:space="0" w:color="auto"/>
            </w:tcBorders>
            <w:shd w:val="clear" w:color="auto" w:fill="auto"/>
          </w:tcPr>
          <w:p w14:paraId="79EF6BDB" w14:textId="77777777" w:rsidR="00DD6988" w:rsidRPr="009C5807" w:rsidRDefault="00DD6988" w:rsidP="00DD6988">
            <w:pPr>
              <w:pStyle w:val="TAC"/>
            </w:pPr>
          </w:p>
        </w:tc>
        <w:tc>
          <w:tcPr>
            <w:tcW w:w="807" w:type="dxa"/>
            <w:tcBorders>
              <w:left w:val="single" w:sz="6" w:space="0" w:color="auto"/>
              <w:right w:val="single" w:sz="6" w:space="0" w:color="auto"/>
            </w:tcBorders>
            <w:shd w:val="clear" w:color="auto" w:fill="auto"/>
          </w:tcPr>
          <w:p w14:paraId="7109AC6A" w14:textId="77777777" w:rsidR="00DD6988" w:rsidRPr="009C5807" w:rsidRDefault="00DD6988" w:rsidP="00DD698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284217" w14:textId="4BBCA0F2" w:rsidR="00DD6988" w:rsidRPr="009C5807" w:rsidRDefault="00DD6988" w:rsidP="00DD6988">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2F44" w14:textId="1E77319E" w:rsidR="00DD6988" w:rsidRPr="009C5807" w:rsidRDefault="00DD6988" w:rsidP="00DD6988">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2E2569" w14:textId="5DB73BBC" w:rsidR="00DD6988" w:rsidRPr="009C5807" w:rsidRDefault="00DD6988" w:rsidP="00DD6988">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5E0198" w14:textId="597B841F" w:rsidR="00DD6988" w:rsidRPr="009C5807" w:rsidRDefault="00DD6988" w:rsidP="00DD698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6FCC87" w14:textId="72887785" w:rsidR="00DD6988" w:rsidRPr="009C5807" w:rsidRDefault="00DD6988" w:rsidP="00DD6988">
            <w:pPr>
              <w:pStyle w:val="TAC"/>
            </w:pPr>
            <w:r>
              <w:rPr>
                <w:rFonts w:eastAsia="SimSun" w:hint="eastAsia"/>
                <w:lang w:val="en-US" w:eastAsia="zh-CN"/>
              </w:rPr>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0312E4" w:rsidRPr="009C5807" w14:paraId="4446A59D" w14:textId="77777777" w:rsidTr="00485F6E">
        <w:trPr>
          <w:jc w:val="center"/>
        </w:trPr>
        <w:tc>
          <w:tcPr>
            <w:tcW w:w="1031" w:type="dxa"/>
            <w:tcBorders>
              <w:left w:val="single" w:sz="4" w:space="0" w:color="auto"/>
              <w:right w:val="single" w:sz="6" w:space="0" w:color="auto"/>
            </w:tcBorders>
            <w:shd w:val="clear" w:color="auto" w:fill="auto"/>
          </w:tcPr>
          <w:p w14:paraId="1C439693" w14:textId="77777777" w:rsidR="000312E4" w:rsidRPr="009C5807" w:rsidRDefault="000312E4" w:rsidP="000312E4">
            <w:pPr>
              <w:pStyle w:val="TAC"/>
            </w:pPr>
          </w:p>
        </w:tc>
        <w:tc>
          <w:tcPr>
            <w:tcW w:w="1043" w:type="dxa"/>
            <w:tcBorders>
              <w:left w:val="single" w:sz="6" w:space="0" w:color="auto"/>
              <w:right w:val="single" w:sz="6" w:space="0" w:color="auto"/>
            </w:tcBorders>
            <w:shd w:val="clear" w:color="auto" w:fill="auto"/>
          </w:tcPr>
          <w:p w14:paraId="67F456B3" w14:textId="77777777" w:rsidR="000312E4" w:rsidRPr="009C5807" w:rsidRDefault="000312E4" w:rsidP="000312E4">
            <w:pPr>
              <w:pStyle w:val="TAC"/>
            </w:pPr>
          </w:p>
        </w:tc>
        <w:tc>
          <w:tcPr>
            <w:tcW w:w="780" w:type="dxa"/>
            <w:tcBorders>
              <w:left w:val="single" w:sz="6" w:space="0" w:color="auto"/>
              <w:right w:val="single" w:sz="6" w:space="0" w:color="auto"/>
            </w:tcBorders>
            <w:shd w:val="clear" w:color="auto" w:fill="auto"/>
          </w:tcPr>
          <w:p w14:paraId="23AEEDF1" w14:textId="77777777" w:rsidR="000312E4" w:rsidRPr="009C5807" w:rsidRDefault="000312E4" w:rsidP="000312E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EAF306" w14:textId="5B738AFD"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79D0B2" w14:textId="7AA7E393"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481A40" w14:textId="15D26C2D"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23DE11" w14:textId="448CB1DF"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B23B0" w14:textId="64908257"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651E41" w14:textId="16E524A4" w:rsidR="000312E4" w:rsidRPr="009C5807" w:rsidRDefault="000312E4" w:rsidP="000312E4">
            <w:pPr>
              <w:pStyle w:val="TAC"/>
            </w:pPr>
            <w:r>
              <w:rPr>
                <w:rFonts w:eastAsia="SimSun" w:hint="eastAsia"/>
                <w:lang w:val="en-US" w:eastAsia="zh-CN"/>
              </w:rPr>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213BF25F" w14:textId="4973D07F" w:rsidR="000312E4" w:rsidRDefault="0058457E" w:rsidP="000312E4">
            <w:pPr>
              <w:pStyle w:val="TAC"/>
              <w:rPr>
                <w:rFonts w:eastAsia="SimSun"/>
                <w:lang w:val="en-US" w:eastAsia="zh-CN"/>
              </w:rPr>
            </w:pPr>
            <w:r w:rsidRPr="009C5807">
              <w:rPr>
                <w:lang w:val="sv-FI"/>
              </w:rPr>
              <w:t>NR_FDD_FR1_G, NR_FDD_FR1_H</w:t>
            </w:r>
            <w:r w:rsidR="000312E4">
              <w:rPr>
                <w:lang w:val="sv-FI"/>
              </w:rPr>
              <w:t>,</w:t>
            </w:r>
          </w:p>
          <w:p w14:paraId="317F3537" w14:textId="13CDDA11" w:rsidR="0058457E" w:rsidRPr="009C5807" w:rsidRDefault="000312E4" w:rsidP="000312E4">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0312E4" w:rsidRPr="009C5807" w14:paraId="5C48EA45" w14:textId="77777777" w:rsidTr="00485F6E">
        <w:trPr>
          <w:jc w:val="center"/>
        </w:trPr>
        <w:tc>
          <w:tcPr>
            <w:tcW w:w="1029" w:type="dxa"/>
            <w:tcBorders>
              <w:left w:val="single" w:sz="4" w:space="0" w:color="auto"/>
              <w:right w:val="single" w:sz="6" w:space="0" w:color="auto"/>
            </w:tcBorders>
            <w:shd w:val="clear" w:color="auto" w:fill="auto"/>
          </w:tcPr>
          <w:p w14:paraId="1EC96A0E" w14:textId="77777777" w:rsidR="000312E4" w:rsidRPr="009C5807" w:rsidRDefault="000312E4" w:rsidP="000312E4">
            <w:pPr>
              <w:pStyle w:val="TAC"/>
            </w:pPr>
          </w:p>
        </w:tc>
        <w:tc>
          <w:tcPr>
            <w:tcW w:w="1026" w:type="dxa"/>
            <w:tcBorders>
              <w:left w:val="single" w:sz="6" w:space="0" w:color="auto"/>
              <w:right w:val="single" w:sz="6" w:space="0" w:color="auto"/>
            </w:tcBorders>
            <w:shd w:val="clear" w:color="auto" w:fill="auto"/>
          </w:tcPr>
          <w:p w14:paraId="2FF662CB" w14:textId="77777777" w:rsidR="000312E4" w:rsidRPr="009C5807" w:rsidRDefault="000312E4" w:rsidP="000312E4">
            <w:pPr>
              <w:pStyle w:val="TAC"/>
            </w:pPr>
          </w:p>
        </w:tc>
        <w:tc>
          <w:tcPr>
            <w:tcW w:w="798" w:type="dxa"/>
            <w:tcBorders>
              <w:left w:val="single" w:sz="6" w:space="0" w:color="auto"/>
              <w:right w:val="single" w:sz="6" w:space="0" w:color="auto"/>
            </w:tcBorders>
            <w:shd w:val="clear" w:color="auto" w:fill="auto"/>
          </w:tcPr>
          <w:p w14:paraId="1A38D912" w14:textId="77777777" w:rsidR="000312E4" w:rsidRPr="009C5807" w:rsidRDefault="000312E4" w:rsidP="000312E4">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1EC3A6B" w14:textId="04D053A6"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9DB29" w14:textId="4725C845"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A987E3" w14:textId="0F80DC0C"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CF010E" w14:textId="5D866C82"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685E03" w14:textId="08FDA141"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EB7088" w14:textId="051FEEEB" w:rsidR="000312E4" w:rsidRPr="009C5807" w:rsidRDefault="000312E4" w:rsidP="000312E4">
            <w:pPr>
              <w:pStyle w:val="TAC"/>
            </w:pPr>
            <w:r>
              <w:rPr>
                <w:rFonts w:eastAsia="SimSun" w:hint="eastAsia"/>
                <w:lang w:val="en-US" w:eastAsia="zh-CN"/>
              </w:rPr>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lastRenderedPageBreak/>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0312E4" w:rsidRPr="009C5807" w14:paraId="712AC42E" w14:textId="77777777" w:rsidTr="00F70A70">
        <w:trPr>
          <w:jc w:val="center"/>
        </w:trPr>
        <w:tc>
          <w:tcPr>
            <w:tcW w:w="1156" w:type="dxa"/>
            <w:tcBorders>
              <w:left w:val="single" w:sz="6" w:space="0" w:color="auto"/>
              <w:right w:val="single" w:sz="6" w:space="0" w:color="auto"/>
            </w:tcBorders>
          </w:tcPr>
          <w:p w14:paraId="14343C73"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2FFC8BE" w14:textId="449A523B"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19C4E702" w14:textId="6F518BE7"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1DF043B" w14:textId="26712165"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3B2105E" w14:textId="5D1AD88F" w:rsidR="000312E4" w:rsidRPr="009C5807" w:rsidRDefault="000312E4" w:rsidP="000312E4">
            <w:pPr>
              <w:pStyle w:val="TAC"/>
              <w:rPr>
                <w:lang w:eastAsia="ja-JP"/>
              </w:rPr>
            </w:pPr>
            <w:r>
              <w:rPr>
                <w:rFonts w:eastAsia="SimSun" w:hint="eastAsia"/>
                <w:lang w:val="en-US" w:eastAsia="zh-CN"/>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0312E4" w:rsidRPr="009C5807" w14:paraId="31AE6119" w14:textId="77777777" w:rsidTr="00DF3064">
        <w:trPr>
          <w:jc w:val="center"/>
        </w:trPr>
        <w:tc>
          <w:tcPr>
            <w:tcW w:w="1156" w:type="dxa"/>
            <w:tcBorders>
              <w:left w:val="single" w:sz="6" w:space="0" w:color="auto"/>
              <w:right w:val="single" w:sz="6" w:space="0" w:color="auto"/>
            </w:tcBorders>
          </w:tcPr>
          <w:p w14:paraId="59366765"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7297BEA" w14:textId="54A12AF5"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2D837AE7" w14:textId="45F9DEFB"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280EC0EB" w14:textId="1DEC2531"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90BB868" w14:textId="075B92C2" w:rsidR="000312E4" w:rsidRPr="009C5807" w:rsidRDefault="000312E4" w:rsidP="000312E4">
            <w:pPr>
              <w:pStyle w:val="TAC"/>
              <w:rPr>
                <w:lang w:eastAsia="ja-JP"/>
              </w:rPr>
            </w:pPr>
            <w:r>
              <w:rPr>
                <w:rFonts w:eastAsia="SimSun" w:hint="eastAsia"/>
                <w:lang w:val="en-US" w:eastAsia="zh-CN"/>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0312E4" w:rsidRPr="009C5807" w14:paraId="3B14C9DB" w14:textId="77777777" w:rsidTr="00DF3064">
        <w:trPr>
          <w:jc w:val="center"/>
        </w:trPr>
        <w:tc>
          <w:tcPr>
            <w:tcW w:w="1156" w:type="dxa"/>
            <w:tcBorders>
              <w:left w:val="single" w:sz="6" w:space="0" w:color="auto"/>
              <w:right w:val="single" w:sz="6" w:space="0" w:color="auto"/>
            </w:tcBorders>
          </w:tcPr>
          <w:p w14:paraId="28A9ED2A"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9FC206E" w14:textId="6770CCAD"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7874C9F7" w14:textId="6D68EC46"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374F6CD" w14:textId="6D3D3B0E"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292CE9DF" w14:textId="610F6B37" w:rsidR="000312E4" w:rsidRPr="009C5807" w:rsidRDefault="000312E4" w:rsidP="000312E4">
            <w:pPr>
              <w:pStyle w:val="TAC"/>
              <w:rPr>
                <w:lang w:eastAsia="ja-JP"/>
              </w:rPr>
            </w:pPr>
            <w:r>
              <w:rPr>
                <w:rFonts w:eastAsia="SimSun" w:hint="eastAsia"/>
                <w:lang w:val="en-US" w:eastAsia="zh-CN"/>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lastRenderedPageBreak/>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lastRenderedPageBreak/>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64F7A68" w:rsidR="005D086C" w:rsidRDefault="00F72E7B" w:rsidP="0072518D">
      <w:pPr>
        <w:rPr>
          <w:bCs/>
          <w:lang w:eastAsia="zh-CN"/>
        </w:rPr>
      </w:pPr>
      <w:r>
        <w:rPr>
          <w:lang w:eastAsia="zh-CN"/>
        </w:rPr>
        <w:lastRenderedPageBreak/>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217AF43" w:rsidR="00F72E7B" w:rsidRPr="000C792B" w:rsidRDefault="00F72E7B" w:rsidP="00F72E7B">
            <w:pPr>
              <w:pStyle w:val="TAC"/>
            </w:pPr>
            <w:r>
              <w:t>-127</w:t>
            </w:r>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1AB821E" w:rsidR="00F72E7B" w:rsidRPr="000C792B" w:rsidRDefault="00F72E7B" w:rsidP="00F72E7B">
            <w:pPr>
              <w:pStyle w:val="TAC"/>
            </w:pPr>
            <w:r>
              <w:t>-126.5</w:t>
            </w:r>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5BAB9E80" w:rsidR="00F72E7B" w:rsidRPr="000C792B" w:rsidRDefault="00F72E7B" w:rsidP="00F72E7B">
            <w:pPr>
              <w:pStyle w:val="TAC"/>
            </w:pPr>
            <w:r>
              <w:t>-126</w:t>
            </w:r>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61EC7A07" w:rsidR="00F72E7B" w:rsidRPr="000C792B" w:rsidRDefault="00F72E7B" w:rsidP="00F72E7B">
            <w:pPr>
              <w:pStyle w:val="TAC"/>
            </w:pPr>
            <w:r>
              <w:t>-125.5</w:t>
            </w:r>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8123D1A" w:rsidR="00F72E7B" w:rsidRPr="000C792B" w:rsidRDefault="00F72E7B" w:rsidP="00F72E7B">
            <w:pPr>
              <w:pStyle w:val="TAC"/>
            </w:pPr>
            <w:r>
              <w:t>-125</w:t>
            </w:r>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7EBEF11F" w:rsidR="00F72E7B" w:rsidRPr="000C792B" w:rsidRDefault="00F72E7B" w:rsidP="00F72E7B">
            <w:pPr>
              <w:pStyle w:val="TAC"/>
            </w:pPr>
            <w:r>
              <w:t>-124.5</w:t>
            </w:r>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E353AED" w:rsidR="00F72E7B" w:rsidRPr="000C792B" w:rsidRDefault="00F72E7B" w:rsidP="00F72E7B">
            <w:pPr>
              <w:pStyle w:val="TAC"/>
            </w:pPr>
            <w:r>
              <w:t>-124</w:t>
            </w:r>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5BE52F7F" w14:textId="77777777" w:rsidR="00F72E7B" w:rsidRPr="000C792B" w:rsidRDefault="00F72E7B" w:rsidP="00F72E7B">
            <w:pPr>
              <w:pStyle w:val="TAC"/>
            </w:pPr>
          </w:p>
        </w:tc>
        <w:tc>
          <w:tcPr>
            <w:tcW w:w="1367" w:type="dxa"/>
            <w:vMerge/>
            <w:tcBorders>
              <w:bottom w:val="nil"/>
            </w:tcBorders>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5B22A24A" w:rsidR="00F72E7B" w:rsidRPr="000C792B" w:rsidRDefault="00F72E7B" w:rsidP="00F72E7B">
            <w:pPr>
              <w:pStyle w:val="TAC"/>
            </w:pPr>
            <w:r>
              <w:t>-123.5</w:t>
            </w:r>
          </w:p>
        </w:tc>
        <w:tc>
          <w:tcPr>
            <w:tcW w:w="1275" w:type="dxa"/>
            <w:hideMark/>
          </w:tcPr>
          <w:p w14:paraId="1E00E774" w14:textId="77777777" w:rsidR="00F72E7B" w:rsidRPr="000C792B" w:rsidRDefault="00F72E7B" w:rsidP="00F72E7B">
            <w:pPr>
              <w:pStyle w:val="TAC"/>
            </w:pPr>
            <w:r w:rsidRPr="000C792B">
              <w:rPr>
                <w:lang w:eastAsia="zh-CN"/>
              </w:rPr>
              <w:t>-50</w:t>
            </w:r>
          </w:p>
        </w:tc>
      </w:tr>
      <w:tr w:rsidR="000312E4" w:rsidRPr="000C792B" w14:paraId="2E308464"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1E072B31" w14:textId="77777777" w:rsidR="000312E4" w:rsidRPr="000C792B" w:rsidRDefault="000312E4" w:rsidP="000312E4">
            <w:pPr>
              <w:pStyle w:val="TAC"/>
              <w:rPr>
                <w:lang w:eastAsia="zh-CN"/>
              </w:rPr>
            </w:pPr>
          </w:p>
        </w:tc>
        <w:tc>
          <w:tcPr>
            <w:tcW w:w="1163" w:type="dxa"/>
            <w:vMerge/>
            <w:vAlign w:val="center"/>
          </w:tcPr>
          <w:p w14:paraId="1410B3DF" w14:textId="77777777" w:rsidR="000312E4" w:rsidRPr="000C792B" w:rsidRDefault="000312E4" w:rsidP="000312E4">
            <w:pPr>
              <w:pStyle w:val="TAC"/>
              <w:rPr>
                <w:lang w:val="sv-SE"/>
              </w:rPr>
            </w:pPr>
          </w:p>
        </w:tc>
        <w:tc>
          <w:tcPr>
            <w:tcW w:w="992" w:type="dxa"/>
            <w:vMerge/>
            <w:vAlign w:val="center"/>
          </w:tcPr>
          <w:p w14:paraId="5FD126E9" w14:textId="77777777" w:rsidR="000312E4" w:rsidRPr="000C792B" w:rsidRDefault="000312E4" w:rsidP="000312E4">
            <w:pPr>
              <w:pStyle w:val="TAC"/>
              <w:rPr>
                <w:lang w:val="sv-SE" w:eastAsia="zh-CN"/>
              </w:rPr>
            </w:pPr>
          </w:p>
        </w:tc>
        <w:tc>
          <w:tcPr>
            <w:tcW w:w="1134" w:type="dxa"/>
            <w:tcBorders>
              <w:top w:val="nil"/>
            </w:tcBorders>
            <w:vAlign w:val="center"/>
          </w:tcPr>
          <w:p w14:paraId="75CE9B9F" w14:textId="77777777" w:rsidR="000312E4" w:rsidRPr="000C792B" w:rsidRDefault="000312E4" w:rsidP="000312E4">
            <w:pPr>
              <w:pStyle w:val="TAC"/>
            </w:pPr>
          </w:p>
        </w:tc>
        <w:tc>
          <w:tcPr>
            <w:tcW w:w="1367" w:type="dxa"/>
            <w:tcBorders>
              <w:top w:val="nil"/>
            </w:tcBorders>
            <w:vAlign w:val="center"/>
          </w:tcPr>
          <w:p w14:paraId="123520F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D92E6" w14:textId="52AAA056"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43930C3" w14:textId="76D5E206" w:rsidR="000312E4" w:rsidRDefault="000312E4" w:rsidP="000312E4">
            <w:pPr>
              <w:pStyle w:val="TAC"/>
            </w:pPr>
            <w:r>
              <w:rPr>
                <w:rFonts w:eastAsia="SimSun" w:hint="eastAsia"/>
                <w:lang w:val="en-US" w:eastAsia="zh-CN"/>
              </w:rPr>
              <w:t>-120.5</w:t>
            </w:r>
          </w:p>
        </w:tc>
        <w:tc>
          <w:tcPr>
            <w:tcW w:w="1275" w:type="dxa"/>
          </w:tcPr>
          <w:p w14:paraId="41106CF3" w14:textId="064CF7C5" w:rsidR="000312E4" w:rsidRPr="000C792B" w:rsidRDefault="000312E4" w:rsidP="000312E4">
            <w:pPr>
              <w:pStyle w:val="TAC"/>
              <w:rPr>
                <w:lang w:eastAsia="zh-CN"/>
              </w:rPr>
            </w:pPr>
            <w:r>
              <w:rPr>
                <w:rFonts w:hint="eastAsia"/>
                <w:lang w:val="en-US"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5AB8C507" w:rsidR="00F72E7B" w:rsidRPr="000C792B" w:rsidRDefault="00F72E7B" w:rsidP="00F72E7B">
            <w:pPr>
              <w:pStyle w:val="TAC"/>
            </w:pPr>
            <w:r>
              <w:t>-124</w:t>
            </w:r>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7D6B76B4" w:rsidR="00F72E7B" w:rsidRPr="000C792B" w:rsidRDefault="00F72E7B" w:rsidP="00F72E7B">
            <w:pPr>
              <w:pStyle w:val="TAC"/>
            </w:pPr>
            <w:r>
              <w:t>-123.5</w:t>
            </w:r>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1EB5DD71" w:rsidR="00F72E7B" w:rsidRPr="000C792B" w:rsidRDefault="00F72E7B" w:rsidP="00F72E7B">
            <w:pPr>
              <w:pStyle w:val="TAC"/>
            </w:pPr>
            <w:r>
              <w:t>-123</w:t>
            </w:r>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41FCE9E1" w:rsidR="00F72E7B" w:rsidRPr="000C792B" w:rsidRDefault="00F72E7B" w:rsidP="00F72E7B">
            <w:pPr>
              <w:pStyle w:val="TAC"/>
            </w:pPr>
            <w:r>
              <w:t>-122.5</w:t>
            </w:r>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1EA52E90" w:rsidR="00F72E7B" w:rsidRPr="000C792B" w:rsidRDefault="00F72E7B" w:rsidP="00F72E7B">
            <w:pPr>
              <w:pStyle w:val="TAC"/>
            </w:pPr>
            <w:r>
              <w:t>-122</w:t>
            </w:r>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41F80B47" w:rsidR="00F72E7B" w:rsidRPr="000C792B" w:rsidRDefault="00F72E7B" w:rsidP="00F72E7B">
            <w:pPr>
              <w:pStyle w:val="TAC"/>
            </w:pPr>
            <w:r>
              <w:t>-121.5</w:t>
            </w:r>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63D568C6" w:rsidR="00F72E7B" w:rsidRPr="000C792B" w:rsidRDefault="00F72E7B" w:rsidP="00F72E7B">
            <w:pPr>
              <w:pStyle w:val="TAC"/>
            </w:pPr>
            <w:r>
              <w:t>-121</w:t>
            </w:r>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36CBB99D" w14:textId="77777777" w:rsidR="00F72E7B" w:rsidRPr="000C792B" w:rsidRDefault="00F72E7B" w:rsidP="00F72E7B">
            <w:pPr>
              <w:pStyle w:val="TAC"/>
            </w:pPr>
          </w:p>
        </w:tc>
        <w:tc>
          <w:tcPr>
            <w:tcW w:w="1367" w:type="dxa"/>
            <w:vMerge/>
            <w:tcBorders>
              <w:bottom w:val="nil"/>
            </w:tcBorders>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0D2166CC" w:rsidR="00F72E7B" w:rsidRPr="000C792B" w:rsidRDefault="00F72E7B" w:rsidP="00F72E7B">
            <w:pPr>
              <w:pStyle w:val="TAC"/>
            </w:pPr>
            <w:r>
              <w:t>-120.5</w:t>
            </w:r>
          </w:p>
        </w:tc>
        <w:tc>
          <w:tcPr>
            <w:tcW w:w="1275" w:type="dxa"/>
            <w:hideMark/>
          </w:tcPr>
          <w:p w14:paraId="0AB3B36E" w14:textId="77777777" w:rsidR="00F72E7B" w:rsidRPr="000C792B" w:rsidRDefault="00F72E7B" w:rsidP="00F72E7B">
            <w:pPr>
              <w:pStyle w:val="TAC"/>
            </w:pPr>
            <w:r w:rsidRPr="000C792B">
              <w:rPr>
                <w:lang w:eastAsia="zh-CN"/>
              </w:rPr>
              <w:t>-50</w:t>
            </w:r>
          </w:p>
        </w:tc>
      </w:tr>
      <w:tr w:rsidR="000312E4" w:rsidRPr="000C792B" w14:paraId="3EFFEB01"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DEAD9DA" w14:textId="77777777" w:rsidR="000312E4" w:rsidRPr="000C792B" w:rsidRDefault="000312E4" w:rsidP="000312E4">
            <w:pPr>
              <w:pStyle w:val="TAC"/>
              <w:rPr>
                <w:lang w:eastAsia="zh-CN"/>
              </w:rPr>
            </w:pPr>
          </w:p>
        </w:tc>
        <w:tc>
          <w:tcPr>
            <w:tcW w:w="1163" w:type="dxa"/>
            <w:vMerge/>
            <w:vAlign w:val="center"/>
          </w:tcPr>
          <w:p w14:paraId="35B47D67" w14:textId="77777777" w:rsidR="000312E4" w:rsidRPr="000C792B" w:rsidRDefault="000312E4" w:rsidP="000312E4">
            <w:pPr>
              <w:pStyle w:val="TAC"/>
              <w:rPr>
                <w:lang w:val="sv-SE"/>
              </w:rPr>
            </w:pPr>
          </w:p>
        </w:tc>
        <w:tc>
          <w:tcPr>
            <w:tcW w:w="992" w:type="dxa"/>
            <w:vMerge/>
            <w:vAlign w:val="center"/>
          </w:tcPr>
          <w:p w14:paraId="683B9FF9" w14:textId="77777777" w:rsidR="000312E4" w:rsidRPr="000C792B" w:rsidRDefault="000312E4" w:rsidP="000312E4">
            <w:pPr>
              <w:pStyle w:val="TAC"/>
              <w:rPr>
                <w:lang w:val="sv-SE" w:eastAsia="zh-CN"/>
              </w:rPr>
            </w:pPr>
          </w:p>
        </w:tc>
        <w:tc>
          <w:tcPr>
            <w:tcW w:w="1134" w:type="dxa"/>
            <w:tcBorders>
              <w:top w:val="nil"/>
            </w:tcBorders>
            <w:vAlign w:val="center"/>
          </w:tcPr>
          <w:p w14:paraId="5274FF34" w14:textId="77777777" w:rsidR="000312E4" w:rsidRPr="000C792B" w:rsidRDefault="000312E4" w:rsidP="000312E4">
            <w:pPr>
              <w:pStyle w:val="TAC"/>
            </w:pPr>
          </w:p>
        </w:tc>
        <w:tc>
          <w:tcPr>
            <w:tcW w:w="1367" w:type="dxa"/>
            <w:tcBorders>
              <w:top w:val="nil"/>
            </w:tcBorders>
            <w:vAlign w:val="center"/>
          </w:tcPr>
          <w:p w14:paraId="6D6F4F5F"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244D56A" w14:textId="3AACD809"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05BC1E8D" w14:textId="13E89934" w:rsidR="000312E4" w:rsidRDefault="000312E4" w:rsidP="000312E4">
            <w:pPr>
              <w:pStyle w:val="TAC"/>
            </w:pPr>
            <w:r>
              <w:rPr>
                <w:rFonts w:eastAsia="SimSun" w:hint="eastAsia"/>
                <w:lang w:val="en-US" w:eastAsia="zh-CN"/>
              </w:rPr>
              <w:t>-117.5</w:t>
            </w:r>
          </w:p>
        </w:tc>
        <w:tc>
          <w:tcPr>
            <w:tcW w:w="1275" w:type="dxa"/>
          </w:tcPr>
          <w:p w14:paraId="1CECAEF0" w14:textId="5D4A21C0" w:rsidR="000312E4" w:rsidRPr="000C792B" w:rsidRDefault="000312E4" w:rsidP="000312E4">
            <w:pPr>
              <w:pStyle w:val="TAC"/>
              <w:rPr>
                <w:lang w:eastAsia="zh-CN"/>
              </w:rPr>
            </w:pPr>
            <w:r>
              <w:rPr>
                <w:rFonts w:hint="eastAsia"/>
                <w:lang w:val="en-US"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5571650B" w:rsidR="00F72E7B" w:rsidRPr="000C792B" w:rsidRDefault="00F72E7B" w:rsidP="00F72E7B">
            <w:pPr>
              <w:pStyle w:val="TAC"/>
            </w:pPr>
            <w:r>
              <w:t>-121</w:t>
            </w:r>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7A3E3507" w:rsidR="00F72E7B" w:rsidRPr="000C792B" w:rsidRDefault="00F72E7B" w:rsidP="00F72E7B">
            <w:pPr>
              <w:pStyle w:val="TAC"/>
            </w:pPr>
            <w:r>
              <w:t>-120.5</w:t>
            </w:r>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F854C2C" w:rsidR="00F72E7B" w:rsidRPr="000C792B" w:rsidRDefault="00F72E7B" w:rsidP="00F72E7B">
            <w:pPr>
              <w:pStyle w:val="TAC"/>
            </w:pPr>
            <w:r>
              <w:t>-120</w:t>
            </w:r>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77C80CEC" w:rsidR="00F72E7B" w:rsidRPr="000C792B" w:rsidRDefault="00F72E7B" w:rsidP="00F72E7B">
            <w:pPr>
              <w:pStyle w:val="TAC"/>
            </w:pPr>
            <w:r>
              <w:t>-119.5</w:t>
            </w:r>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50A4AAE0" w:rsidR="00F72E7B" w:rsidRPr="000C792B" w:rsidRDefault="00F72E7B" w:rsidP="00F72E7B">
            <w:pPr>
              <w:pStyle w:val="TAC"/>
            </w:pPr>
            <w:r>
              <w:t>-119</w:t>
            </w:r>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583C3801" w:rsidR="00F72E7B" w:rsidRPr="000C792B" w:rsidRDefault="00F72E7B" w:rsidP="00F72E7B">
            <w:pPr>
              <w:pStyle w:val="TAC"/>
            </w:pPr>
            <w:r>
              <w:t>-118.5</w:t>
            </w:r>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193D5608" w:rsidR="00F72E7B" w:rsidRPr="000C792B" w:rsidRDefault="00F72E7B" w:rsidP="00F72E7B">
            <w:pPr>
              <w:pStyle w:val="TAC"/>
            </w:pPr>
            <w:r>
              <w:t>-118</w:t>
            </w:r>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tcBorders>
              <w:bottom w:val="nil"/>
            </w:tcBorders>
            <w:vAlign w:val="center"/>
          </w:tcPr>
          <w:p w14:paraId="3CAA9AF7" w14:textId="77777777" w:rsidR="00F72E7B" w:rsidRPr="000C792B" w:rsidRDefault="00F72E7B" w:rsidP="00F72E7B">
            <w:pPr>
              <w:pStyle w:val="TAC"/>
            </w:pPr>
          </w:p>
        </w:tc>
        <w:tc>
          <w:tcPr>
            <w:tcW w:w="1367" w:type="dxa"/>
            <w:vMerge/>
            <w:tcBorders>
              <w:bottom w:val="nil"/>
            </w:tcBorders>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611A3850" w:rsidR="00F72E7B" w:rsidRPr="000C792B" w:rsidRDefault="00F72E7B" w:rsidP="00F72E7B">
            <w:pPr>
              <w:pStyle w:val="TAC"/>
            </w:pPr>
            <w:r>
              <w:t>-117.5</w:t>
            </w:r>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0312E4" w:rsidRPr="000C792B" w14:paraId="792DB0B7"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638E0549" w14:textId="77777777" w:rsidR="000312E4" w:rsidRPr="000C792B" w:rsidRDefault="000312E4" w:rsidP="000312E4">
            <w:pPr>
              <w:pStyle w:val="TAC"/>
              <w:rPr>
                <w:lang w:eastAsia="zh-CN"/>
              </w:rPr>
            </w:pPr>
          </w:p>
        </w:tc>
        <w:tc>
          <w:tcPr>
            <w:tcW w:w="1163" w:type="dxa"/>
            <w:vMerge/>
            <w:vAlign w:val="center"/>
          </w:tcPr>
          <w:p w14:paraId="5A6D9BBB" w14:textId="77777777" w:rsidR="000312E4" w:rsidRPr="000C792B" w:rsidRDefault="000312E4" w:rsidP="000312E4">
            <w:pPr>
              <w:pStyle w:val="TAC"/>
              <w:rPr>
                <w:lang w:val="sv-SE"/>
              </w:rPr>
            </w:pPr>
          </w:p>
        </w:tc>
        <w:tc>
          <w:tcPr>
            <w:tcW w:w="992" w:type="dxa"/>
            <w:vMerge/>
            <w:vAlign w:val="center"/>
          </w:tcPr>
          <w:p w14:paraId="39FC4973" w14:textId="77777777" w:rsidR="000312E4" w:rsidRPr="000C792B" w:rsidRDefault="000312E4" w:rsidP="000312E4">
            <w:pPr>
              <w:pStyle w:val="TAC"/>
              <w:rPr>
                <w:lang w:val="sv-SE" w:eastAsia="zh-CN"/>
              </w:rPr>
            </w:pPr>
          </w:p>
        </w:tc>
        <w:tc>
          <w:tcPr>
            <w:tcW w:w="1134" w:type="dxa"/>
            <w:tcBorders>
              <w:top w:val="nil"/>
            </w:tcBorders>
            <w:vAlign w:val="center"/>
          </w:tcPr>
          <w:p w14:paraId="1E9A8590" w14:textId="77777777" w:rsidR="000312E4" w:rsidRPr="000C792B" w:rsidRDefault="000312E4" w:rsidP="000312E4">
            <w:pPr>
              <w:pStyle w:val="TAC"/>
            </w:pPr>
          </w:p>
        </w:tc>
        <w:tc>
          <w:tcPr>
            <w:tcW w:w="1367" w:type="dxa"/>
            <w:tcBorders>
              <w:top w:val="nil"/>
            </w:tcBorders>
            <w:vAlign w:val="center"/>
          </w:tcPr>
          <w:p w14:paraId="2902B56A"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7F65DA6" w14:textId="1DCA76EC"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173A7B5" w14:textId="7B40EDB5" w:rsidR="000312E4" w:rsidRDefault="000312E4" w:rsidP="000312E4">
            <w:pPr>
              <w:pStyle w:val="TAC"/>
            </w:pPr>
            <w:r>
              <w:rPr>
                <w:rFonts w:eastAsia="SimSun" w:hint="eastAsia"/>
                <w:lang w:val="en-US" w:eastAsia="zh-CN"/>
              </w:rPr>
              <w:t>-114.5</w:t>
            </w:r>
          </w:p>
        </w:tc>
        <w:tc>
          <w:tcPr>
            <w:tcW w:w="1275" w:type="dxa"/>
          </w:tcPr>
          <w:p w14:paraId="7CF5B500" w14:textId="04EC3EE1" w:rsidR="000312E4" w:rsidRPr="000C792B" w:rsidRDefault="000312E4" w:rsidP="000312E4">
            <w:pPr>
              <w:pStyle w:val="TAC"/>
              <w:rPr>
                <w:lang w:eastAsia="zh-CN"/>
              </w:rPr>
            </w:pPr>
            <w:r>
              <w:rPr>
                <w:rFonts w:hint="eastAsia"/>
                <w:lang w:val="en-US"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5EF32DF" w:rsidR="00434850" w:rsidRPr="000C792B" w:rsidRDefault="00434850" w:rsidP="00434850">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47F7EBD" w:rsidR="00434850" w:rsidRPr="000C792B" w:rsidRDefault="00434850" w:rsidP="00434850">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A2DD774" w:rsidR="00434850" w:rsidRPr="000C792B" w:rsidRDefault="00434850" w:rsidP="00434850">
            <w:pPr>
              <w:pStyle w:val="TAC"/>
            </w:pPr>
            <w:r>
              <w:t>-127</w:t>
            </w:r>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3BAF38DC" w:rsidR="00434850" w:rsidRPr="000C792B" w:rsidRDefault="00434850" w:rsidP="00434850">
            <w:pPr>
              <w:pStyle w:val="TAC"/>
            </w:pPr>
            <w:r>
              <w:t>-126.5</w:t>
            </w:r>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4C2520D8" w:rsidR="00434850" w:rsidRPr="000C792B" w:rsidRDefault="00434850" w:rsidP="00434850">
            <w:pPr>
              <w:pStyle w:val="TAC"/>
            </w:pPr>
            <w:r>
              <w:t>-126</w:t>
            </w:r>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769DEE7" w:rsidR="00434850" w:rsidRPr="000C792B" w:rsidRDefault="00434850" w:rsidP="00434850">
            <w:pPr>
              <w:pStyle w:val="TAC"/>
            </w:pPr>
            <w:r>
              <w:t>-125.5</w:t>
            </w:r>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439914FE" w:rsidR="00434850" w:rsidRPr="000C792B" w:rsidRDefault="00434850" w:rsidP="00434850">
            <w:pPr>
              <w:pStyle w:val="TAC"/>
            </w:pPr>
            <w:r>
              <w:t>-125</w:t>
            </w:r>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2C71C47" w:rsidR="00434850" w:rsidRPr="000C792B" w:rsidRDefault="00434850" w:rsidP="00434850">
            <w:pPr>
              <w:pStyle w:val="TAC"/>
            </w:pPr>
            <w:r>
              <w:t>-124.5</w:t>
            </w:r>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B94BEFD" w:rsidR="00434850" w:rsidRPr="000C792B" w:rsidRDefault="00434850" w:rsidP="00434850">
            <w:pPr>
              <w:pStyle w:val="TAC"/>
            </w:pPr>
            <w:r>
              <w:t>-124</w:t>
            </w:r>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21C92DF" w14:textId="77777777" w:rsidR="00434850" w:rsidRPr="000C792B" w:rsidRDefault="00434850" w:rsidP="00434850">
            <w:pPr>
              <w:pStyle w:val="TAC"/>
            </w:pPr>
          </w:p>
        </w:tc>
        <w:tc>
          <w:tcPr>
            <w:tcW w:w="1367" w:type="dxa"/>
            <w:vMerge/>
            <w:tcBorders>
              <w:bottom w:val="nil"/>
            </w:tcBorders>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646FB8AA" w:rsidR="00434850" w:rsidRPr="000C792B" w:rsidRDefault="00434850" w:rsidP="00434850">
            <w:pPr>
              <w:pStyle w:val="TAC"/>
            </w:pPr>
            <w:r>
              <w:t>-123.5</w:t>
            </w:r>
          </w:p>
        </w:tc>
        <w:tc>
          <w:tcPr>
            <w:tcW w:w="1275" w:type="dxa"/>
            <w:hideMark/>
          </w:tcPr>
          <w:p w14:paraId="7F95DFB2" w14:textId="77777777" w:rsidR="00434850" w:rsidRPr="000C792B" w:rsidRDefault="00434850" w:rsidP="00434850">
            <w:pPr>
              <w:pStyle w:val="TAC"/>
            </w:pPr>
            <w:r w:rsidRPr="000C792B">
              <w:rPr>
                <w:lang w:eastAsia="zh-CN"/>
              </w:rPr>
              <w:t>-50</w:t>
            </w:r>
          </w:p>
        </w:tc>
      </w:tr>
      <w:tr w:rsidR="000312E4" w:rsidRPr="000C792B" w14:paraId="32949FBF"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5050AA5" w14:textId="77777777" w:rsidR="000312E4" w:rsidRPr="000C792B" w:rsidRDefault="000312E4" w:rsidP="000312E4">
            <w:pPr>
              <w:pStyle w:val="TAC"/>
              <w:rPr>
                <w:lang w:eastAsia="zh-CN"/>
              </w:rPr>
            </w:pPr>
          </w:p>
        </w:tc>
        <w:tc>
          <w:tcPr>
            <w:tcW w:w="1163" w:type="dxa"/>
            <w:vMerge/>
            <w:vAlign w:val="center"/>
          </w:tcPr>
          <w:p w14:paraId="5D765360" w14:textId="77777777" w:rsidR="000312E4" w:rsidRPr="000C792B" w:rsidRDefault="000312E4" w:rsidP="000312E4">
            <w:pPr>
              <w:pStyle w:val="TAC"/>
              <w:rPr>
                <w:lang w:val="sv-SE"/>
              </w:rPr>
            </w:pPr>
          </w:p>
        </w:tc>
        <w:tc>
          <w:tcPr>
            <w:tcW w:w="992" w:type="dxa"/>
            <w:vMerge/>
            <w:vAlign w:val="center"/>
          </w:tcPr>
          <w:p w14:paraId="1F697866" w14:textId="77777777" w:rsidR="000312E4" w:rsidRPr="000C792B" w:rsidRDefault="000312E4" w:rsidP="000312E4">
            <w:pPr>
              <w:pStyle w:val="TAC"/>
              <w:rPr>
                <w:lang w:val="sv-SE" w:eastAsia="zh-CN"/>
              </w:rPr>
            </w:pPr>
          </w:p>
        </w:tc>
        <w:tc>
          <w:tcPr>
            <w:tcW w:w="1134" w:type="dxa"/>
            <w:tcBorders>
              <w:top w:val="nil"/>
            </w:tcBorders>
            <w:vAlign w:val="center"/>
          </w:tcPr>
          <w:p w14:paraId="2C3C9176" w14:textId="77777777" w:rsidR="000312E4" w:rsidRPr="000C792B" w:rsidRDefault="000312E4" w:rsidP="000312E4">
            <w:pPr>
              <w:pStyle w:val="TAC"/>
            </w:pPr>
          </w:p>
        </w:tc>
        <w:tc>
          <w:tcPr>
            <w:tcW w:w="1367" w:type="dxa"/>
            <w:tcBorders>
              <w:top w:val="nil"/>
            </w:tcBorders>
            <w:vAlign w:val="center"/>
          </w:tcPr>
          <w:p w14:paraId="2AA51C6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E9E24" w14:textId="0D3B5072"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C4589F1" w14:textId="3789E0D5" w:rsidR="000312E4" w:rsidRDefault="000312E4" w:rsidP="000312E4">
            <w:pPr>
              <w:pStyle w:val="TAC"/>
            </w:pPr>
            <w:r>
              <w:rPr>
                <w:rFonts w:eastAsia="SimSun" w:hint="eastAsia"/>
                <w:lang w:val="en-US" w:eastAsia="zh-CN"/>
              </w:rPr>
              <w:t>-120.5</w:t>
            </w:r>
          </w:p>
        </w:tc>
        <w:tc>
          <w:tcPr>
            <w:tcW w:w="1275" w:type="dxa"/>
          </w:tcPr>
          <w:p w14:paraId="22C9CB9A" w14:textId="3F8326CB" w:rsidR="000312E4" w:rsidRPr="000C792B" w:rsidRDefault="000312E4" w:rsidP="000312E4">
            <w:pPr>
              <w:pStyle w:val="TAC"/>
              <w:rPr>
                <w:lang w:eastAsia="zh-CN"/>
              </w:rPr>
            </w:pPr>
            <w:r>
              <w:rPr>
                <w:rFonts w:hint="eastAsia"/>
                <w:lang w:val="en-US"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2D0C39E9" w:rsidR="00434850" w:rsidRPr="000C792B" w:rsidRDefault="00434850" w:rsidP="00434850">
            <w:pPr>
              <w:pStyle w:val="TAC"/>
            </w:pPr>
            <w:r>
              <w:t>-124</w:t>
            </w:r>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4916658D" w:rsidR="00434850" w:rsidRPr="000C792B" w:rsidRDefault="00434850" w:rsidP="00434850">
            <w:pPr>
              <w:pStyle w:val="TAC"/>
            </w:pPr>
            <w:r>
              <w:t>-123.5</w:t>
            </w:r>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7B42BE1E" w:rsidR="00434850" w:rsidRPr="000C792B" w:rsidRDefault="00434850" w:rsidP="00434850">
            <w:pPr>
              <w:pStyle w:val="TAC"/>
            </w:pPr>
            <w:r>
              <w:t>-123</w:t>
            </w:r>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4A847451" w:rsidR="00434850" w:rsidRPr="000C792B" w:rsidRDefault="00434850" w:rsidP="00434850">
            <w:pPr>
              <w:pStyle w:val="TAC"/>
            </w:pPr>
            <w:r>
              <w:t>-122.5</w:t>
            </w:r>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66F2529" w:rsidR="00434850" w:rsidRPr="000C792B" w:rsidRDefault="00434850" w:rsidP="00434850">
            <w:pPr>
              <w:pStyle w:val="TAC"/>
            </w:pPr>
            <w:r>
              <w:t>-122</w:t>
            </w:r>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0F178A7" w:rsidR="00434850" w:rsidRPr="000C792B" w:rsidRDefault="00434850" w:rsidP="00434850">
            <w:pPr>
              <w:pStyle w:val="TAC"/>
            </w:pPr>
            <w:r>
              <w:t>-121.5</w:t>
            </w:r>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AAE6194" w:rsidR="00434850" w:rsidRPr="000C792B" w:rsidRDefault="00434850" w:rsidP="00434850">
            <w:pPr>
              <w:pStyle w:val="TAC"/>
            </w:pPr>
            <w:r>
              <w:t>-121</w:t>
            </w:r>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52D071B" w14:textId="77777777" w:rsidR="00434850" w:rsidRPr="000C792B" w:rsidRDefault="00434850" w:rsidP="00434850">
            <w:pPr>
              <w:pStyle w:val="TAC"/>
            </w:pPr>
          </w:p>
        </w:tc>
        <w:tc>
          <w:tcPr>
            <w:tcW w:w="1367" w:type="dxa"/>
            <w:vMerge/>
            <w:tcBorders>
              <w:bottom w:val="nil"/>
            </w:tcBorders>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1EE24C7A" w:rsidR="00434850" w:rsidRPr="000C792B" w:rsidRDefault="00434850" w:rsidP="00434850">
            <w:pPr>
              <w:pStyle w:val="TAC"/>
            </w:pPr>
            <w:r>
              <w:t>-120.5</w:t>
            </w:r>
          </w:p>
        </w:tc>
        <w:tc>
          <w:tcPr>
            <w:tcW w:w="1275" w:type="dxa"/>
            <w:hideMark/>
          </w:tcPr>
          <w:p w14:paraId="0E325217" w14:textId="77777777" w:rsidR="00434850" w:rsidRPr="000C792B" w:rsidRDefault="00434850" w:rsidP="00434850">
            <w:pPr>
              <w:pStyle w:val="TAC"/>
            </w:pPr>
            <w:r w:rsidRPr="000C792B">
              <w:rPr>
                <w:lang w:eastAsia="zh-CN"/>
              </w:rPr>
              <w:t>-50</w:t>
            </w:r>
          </w:p>
        </w:tc>
      </w:tr>
      <w:tr w:rsidR="000312E4" w:rsidRPr="000C792B" w14:paraId="08107B99"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326013AC" w14:textId="77777777" w:rsidR="000312E4" w:rsidRPr="000C792B" w:rsidRDefault="000312E4" w:rsidP="000312E4">
            <w:pPr>
              <w:pStyle w:val="TAC"/>
              <w:rPr>
                <w:lang w:eastAsia="zh-CN"/>
              </w:rPr>
            </w:pPr>
          </w:p>
        </w:tc>
        <w:tc>
          <w:tcPr>
            <w:tcW w:w="1163" w:type="dxa"/>
            <w:vMerge/>
            <w:vAlign w:val="center"/>
          </w:tcPr>
          <w:p w14:paraId="2ADF7E2F" w14:textId="77777777" w:rsidR="000312E4" w:rsidRPr="000C792B" w:rsidRDefault="000312E4" w:rsidP="000312E4">
            <w:pPr>
              <w:pStyle w:val="TAC"/>
              <w:rPr>
                <w:lang w:val="sv-SE"/>
              </w:rPr>
            </w:pPr>
          </w:p>
        </w:tc>
        <w:tc>
          <w:tcPr>
            <w:tcW w:w="992" w:type="dxa"/>
            <w:vMerge/>
            <w:vAlign w:val="center"/>
          </w:tcPr>
          <w:p w14:paraId="5AF89C9A" w14:textId="77777777" w:rsidR="000312E4" w:rsidRPr="000C792B" w:rsidRDefault="000312E4" w:rsidP="000312E4">
            <w:pPr>
              <w:pStyle w:val="TAC"/>
              <w:rPr>
                <w:lang w:val="sv-SE" w:eastAsia="zh-CN"/>
              </w:rPr>
            </w:pPr>
          </w:p>
        </w:tc>
        <w:tc>
          <w:tcPr>
            <w:tcW w:w="1134" w:type="dxa"/>
            <w:tcBorders>
              <w:top w:val="nil"/>
            </w:tcBorders>
            <w:vAlign w:val="center"/>
          </w:tcPr>
          <w:p w14:paraId="0E9C9D62" w14:textId="77777777" w:rsidR="000312E4" w:rsidRPr="000C792B" w:rsidRDefault="000312E4" w:rsidP="000312E4">
            <w:pPr>
              <w:pStyle w:val="TAC"/>
            </w:pPr>
          </w:p>
        </w:tc>
        <w:tc>
          <w:tcPr>
            <w:tcW w:w="1367" w:type="dxa"/>
            <w:tcBorders>
              <w:top w:val="nil"/>
            </w:tcBorders>
            <w:vAlign w:val="center"/>
          </w:tcPr>
          <w:p w14:paraId="294E7F7C"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7D8B71" w14:textId="4091116E"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25B4E42" w14:textId="185676AA" w:rsidR="000312E4" w:rsidRDefault="000312E4" w:rsidP="000312E4">
            <w:pPr>
              <w:pStyle w:val="TAC"/>
            </w:pPr>
            <w:r>
              <w:rPr>
                <w:rFonts w:eastAsia="SimSun" w:hint="eastAsia"/>
                <w:lang w:val="en-US" w:eastAsia="zh-CN"/>
              </w:rPr>
              <w:t>-117.5</w:t>
            </w:r>
          </w:p>
        </w:tc>
        <w:tc>
          <w:tcPr>
            <w:tcW w:w="1275" w:type="dxa"/>
          </w:tcPr>
          <w:p w14:paraId="43D61C82" w14:textId="48131918" w:rsidR="000312E4" w:rsidRPr="000C792B" w:rsidRDefault="000312E4" w:rsidP="000312E4">
            <w:pPr>
              <w:pStyle w:val="TAC"/>
              <w:rPr>
                <w:lang w:eastAsia="zh-CN"/>
              </w:rPr>
            </w:pPr>
            <w:r>
              <w:rPr>
                <w:rFonts w:hint="eastAsia"/>
                <w:lang w:val="en-US"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A9C9DDD" w:rsidR="00434850" w:rsidRPr="000C792B" w:rsidRDefault="00434850" w:rsidP="00434850">
            <w:pPr>
              <w:pStyle w:val="TAC"/>
            </w:pPr>
            <w:r>
              <w:t>-121</w:t>
            </w:r>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561144F" w:rsidR="00434850" w:rsidRPr="000C792B" w:rsidRDefault="00434850" w:rsidP="00434850">
            <w:pPr>
              <w:pStyle w:val="TAC"/>
            </w:pPr>
            <w:r>
              <w:t>-120.5</w:t>
            </w:r>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4854D930" w:rsidR="00434850" w:rsidRPr="000C792B" w:rsidRDefault="00434850" w:rsidP="00434850">
            <w:pPr>
              <w:pStyle w:val="TAC"/>
            </w:pPr>
            <w:r>
              <w:t>-120</w:t>
            </w:r>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7A1CF301" w:rsidR="00434850" w:rsidRPr="000C792B" w:rsidRDefault="00434850" w:rsidP="00434850">
            <w:pPr>
              <w:pStyle w:val="TAC"/>
            </w:pPr>
            <w:r>
              <w:t>-119.5</w:t>
            </w:r>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43A37522" w:rsidR="00434850" w:rsidRPr="000C792B" w:rsidRDefault="00434850" w:rsidP="00434850">
            <w:pPr>
              <w:pStyle w:val="TAC"/>
            </w:pPr>
            <w:r>
              <w:t>-119</w:t>
            </w:r>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70D17848" w:rsidR="00434850" w:rsidRPr="000C792B" w:rsidRDefault="00434850" w:rsidP="00434850">
            <w:pPr>
              <w:pStyle w:val="TAC"/>
            </w:pPr>
            <w:r>
              <w:t>-118.5</w:t>
            </w:r>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F0067AE" w:rsidR="00434850" w:rsidRPr="000C792B" w:rsidRDefault="00434850" w:rsidP="00434850">
            <w:pPr>
              <w:pStyle w:val="TAC"/>
            </w:pPr>
            <w:r>
              <w:t>-118</w:t>
            </w:r>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tcBorders>
              <w:bottom w:val="nil"/>
            </w:tcBorders>
            <w:vAlign w:val="center"/>
          </w:tcPr>
          <w:p w14:paraId="2DDFD2CC" w14:textId="77777777" w:rsidR="00434850" w:rsidRPr="000C792B" w:rsidRDefault="00434850" w:rsidP="00434850">
            <w:pPr>
              <w:pStyle w:val="TAC"/>
            </w:pPr>
          </w:p>
        </w:tc>
        <w:tc>
          <w:tcPr>
            <w:tcW w:w="1367" w:type="dxa"/>
            <w:vMerge/>
            <w:tcBorders>
              <w:bottom w:val="nil"/>
            </w:tcBorders>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3D964C10" w:rsidR="00434850" w:rsidRPr="000C792B" w:rsidRDefault="00434850" w:rsidP="00434850">
            <w:pPr>
              <w:pStyle w:val="TAC"/>
            </w:pPr>
            <w:r>
              <w:t>-117.5</w:t>
            </w:r>
          </w:p>
        </w:tc>
        <w:tc>
          <w:tcPr>
            <w:tcW w:w="1275" w:type="dxa"/>
          </w:tcPr>
          <w:p w14:paraId="48DC086C" w14:textId="77777777" w:rsidR="00434850" w:rsidRPr="000C792B" w:rsidRDefault="00434850" w:rsidP="00434850">
            <w:pPr>
              <w:pStyle w:val="TAC"/>
            </w:pPr>
            <w:r w:rsidRPr="000C792B">
              <w:rPr>
                <w:lang w:eastAsia="zh-CN"/>
              </w:rPr>
              <w:t>-50</w:t>
            </w:r>
          </w:p>
        </w:tc>
      </w:tr>
      <w:tr w:rsidR="000312E4" w:rsidRPr="000C792B" w14:paraId="3DCFF108"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5C8134EC" w14:textId="77777777" w:rsidR="000312E4" w:rsidRPr="000C792B" w:rsidRDefault="000312E4" w:rsidP="000312E4">
            <w:pPr>
              <w:pStyle w:val="TAC"/>
              <w:rPr>
                <w:lang w:eastAsia="zh-CN"/>
              </w:rPr>
            </w:pPr>
          </w:p>
        </w:tc>
        <w:tc>
          <w:tcPr>
            <w:tcW w:w="1163" w:type="dxa"/>
            <w:vMerge/>
            <w:vAlign w:val="center"/>
          </w:tcPr>
          <w:p w14:paraId="63D82C95" w14:textId="77777777" w:rsidR="000312E4" w:rsidRPr="000C792B" w:rsidRDefault="000312E4" w:rsidP="000312E4">
            <w:pPr>
              <w:pStyle w:val="TAC"/>
              <w:rPr>
                <w:lang w:val="sv-SE"/>
              </w:rPr>
            </w:pPr>
          </w:p>
        </w:tc>
        <w:tc>
          <w:tcPr>
            <w:tcW w:w="992" w:type="dxa"/>
            <w:vMerge/>
            <w:vAlign w:val="center"/>
          </w:tcPr>
          <w:p w14:paraId="77332AB7" w14:textId="77777777" w:rsidR="000312E4" w:rsidRPr="000C792B" w:rsidRDefault="000312E4" w:rsidP="000312E4">
            <w:pPr>
              <w:pStyle w:val="TAC"/>
              <w:rPr>
                <w:lang w:val="sv-SE" w:eastAsia="zh-CN"/>
              </w:rPr>
            </w:pPr>
          </w:p>
        </w:tc>
        <w:tc>
          <w:tcPr>
            <w:tcW w:w="1134" w:type="dxa"/>
            <w:tcBorders>
              <w:top w:val="nil"/>
            </w:tcBorders>
            <w:vAlign w:val="center"/>
          </w:tcPr>
          <w:p w14:paraId="00FA9F7A" w14:textId="77777777" w:rsidR="000312E4" w:rsidRPr="000C792B" w:rsidRDefault="000312E4" w:rsidP="000312E4">
            <w:pPr>
              <w:pStyle w:val="TAC"/>
            </w:pPr>
          </w:p>
        </w:tc>
        <w:tc>
          <w:tcPr>
            <w:tcW w:w="1367" w:type="dxa"/>
            <w:tcBorders>
              <w:top w:val="nil"/>
            </w:tcBorders>
            <w:vAlign w:val="center"/>
          </w:tcPr>
          <w:p w14:paraId="29C4BB80"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B59EF78" w14:textId="1E0FFB10"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444CF5C" w14:textId="661F56D3" w:rsidR="000312E4" w:rsidRDefault="000312E4" w:rsidP="000312E4">
            <w:pPr>
              <w:pStyle w:val="TAC"/>
            </w:pPr>
            <w:r>
              <w:rPr>
                <w:rFonts w:eastAsia="SimSun" w:hint="eastAsia"/>
                <w:lang w:val="en-US" w:eastAsia="zh-CN"/>
              </w:rPr>
              <w:t>-114.5</w:t>
            </w:r>
          </w:p>
        </w:tc>
        <w:tc>
          <w:tcPr>
            <w:tcW w:w="1275" w:type="dxa"/>
          </w:tcPr>
          <w:p w14:paraId="1ED3C8ED" w14:textId="5B52B777" w:rsidR="000312E4" w:rsidRPr="000C792B" w:rsidRDefault="000312E4" w:rsidP="000312E4">
            <w:pPr>
              <w:pStyle w:val="TAC"/>
              <w:rPr>
                <w:lang w:eastAsia="zh-CN"/>
              </w:rPr>
            </w:pPr>
            <w:r>
              <w:rPr>
                <w:rFonts w:hint="eastAsia"/>
                <w:lang w:val="en-US"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49F0D116" w:rsidR="00C814AE" w:rsidRPr="000C792B" w:rsidRDefault="00C814AE" w:rsidP="00C814AE">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36921993" w:rsidR="00C814AE" w:rsidRPr="000C792B" w:rsidRDefault="00C814AE" w:rsidP="00C814AE">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lastRenderedPageBreak/>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lastRenderedPageBreak/>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1DEBFB6A"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8643000" w14:textId="0118D147" w:rsidR="0030624B" w:rsidRDefault="0030624B" w:rsidP="00B6569C">
            <w:pPr>
              <w:pStyle w:val="TAC"/>
            </w:pPr>
            <w:r>
              <w:t>-127</w:t>
            </w:r>
          </w:p>
        </w:tc>
        <w:tc>
          <w:tcPr>
            <w:tcW w:w="1275" w:type="dxa"/>
            <w:tcBorders>
              <w:top w:val="single" w:sz="4" w:space="0" w:color="auto"/>
              <w:left w:val="single" w:sz="4" w:space="0" w:color="auto"/>
              <w:right w:val="single" w:sz="4" w:space="0" w:color="auto"/>
            </w:tcBorders>
            <w:vAlign w:val="center"/>
            <w:hideMark/>
          </w:tcPr>
          <w:p w14:paraId="46924EC9" w14:textId="30213403" w:rsidR="0030624B" w:rsidRDefault="0030624B" w:rsidP="00B6569C">
            <w:pPr>
              <w:pStyle w:val="TAC"/>
              <w:rPr>
                <w:lang w:eastAsia="zh-CN"/>
              </w:rPr>
            </w:pPr>
            <w:r>
              <w:rPr>
                <w:rFonts w:eastAsia="SimSun" w:hint="eastAsia"/>
                <w:lang w:eastAsia="zh-CN"/>
              </w:rPr>
              <w:t>-50</w:t>
            </w:r>
          </w:p>
        </w:tc>
      </w:tr>
      <w:tr w:rsidR="0030624B" w14:paraId="7CD951C5"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0A12010A" w14:textId="77777777" w:rsidR="0030624B" w:rsidRDefault="0030624B" w:rsidP="00B6569C">
            <w:pPr>
              <w:pStyle w:val="TAC"/>
              <w:rPr>
                <w:rFonts w:eastAsia="SimSun"/>
              </w:rPr>
            </w:pPr>
            <w:r>
              <w:t>-126.5</w:t>
            </w:r>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rFonts w:eastAsia="SimSun"/>
              </w:rPr>
            </w:pPr>
            <w:r>
              <w:rPr>
                <w:rFonts w:eastAsia="SimSun" w:hint="eastAsia"/>
                <w:lang w:eastAsia="zh-CN"/>
              </w:rPr>
              <w:t>-50</w:t>
            </w:r>
          </w:p>
        </w:tc>
      </w:tr>
      <w:tr w:rsidR="0030624B" w14:paraId="1ED6DA4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rFonts w:eastAsia="SimSun"/>
              </w:rPr>
            </w:pPr>
            <w:r>
              <w:t>-126</w:t>
            </w:r>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rFonts w:eastAsia="SimSun"/>
              </w:rPr>
            </w:pPr>
            <w:r>
              <w:rPr>
                <w:rFonts w:eastAsia="SimSun" w:hint="eastAsia"/>
                <w:lang w:eastAsia="zh-CN"/>
              </w:rPr>
              <w:t>-50</w:t>
            </w:r>
          </w:p>
        </w:tc>
      </w:tr>
      <w:tr w:rsidR="0030624B" w14:paraId="0A602E7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rFonts w:eastAsia="SimSun"/>
              </w:rPr>
            </w:pPr>
            <w:r>
              <w:t>-125.5</w:t>
            </w:r>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rFonts w:eastAsia="SimSun"/>
              </w:rPr>
            </w:pPr>
            <w:r>
              <w:rPr>
                <w:rFonts w:eastAsia="SimSun" w:hint="eastAsia"/>
                <w:lang w:eastAsia="zh-CN"/>
              </w:rPr>
              <w:t>-50</w:t>
            </w:r>
          </w:p>
        </w:tc>
      </w:tr>
      <w:tr w:rsidR="0030624B" w14:paraId="67C63293"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rFonts w:eastAsia="SimSun"/>
              </w:rPr>
            </w:pPr>
            <w:r>
              <w:t>-125</w:t>
            </w:r>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rFonts w:eastAsia="SimSun"/>
              </w:rPr>
            </w:pPr>
            <w:r>
              <w:rPr>
                <w:rFonts w:eastAsia="SimSun" w:hint="eastAsia"/>
                <w:lang w:eastAsia="zh-CN"/>
              </w:rPr>
              <w:t>-50</w:t>
            </w:r>
          </w:p>
        </w:tc>
      </w:tr>
      <w:tr w:rsidR="0030624B" w14:paraId="7C87FCA9"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rFonts w:eastAsia="SimSun"/>
              </w:rPr>
            </w:pPr>
            <w:r>
              <w:t>-124.5</w:t>
            </w:r>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rFonts w:eastAsia="SimSun"/>
              </w:rPr>
            </w:pPr>
            <w:r>
              <w:rPr>
                <w:rFonts w:eastAsia="SimSun" w:hint="eastAsia"/>
                <w:lang w:eastAsia="zh-CN"/>
              </w:rPr>
              <w:t>-50</w:t>
            </w:r>
          </w:p>
        </w:tc>
      </w:tr>
      <w:tr w:rsidR="0030624B" w14:paraId="1990F44A"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rFonts w:eastAsia="SimSun"/>
              </w:rPr>
            </w:pPr>
            <w:r>
              <w:t>-124</w:t>
            </w:r>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rFonts w:eastAsia="SimSun"/>
              </w:rPr>
            </w:pPr>
            <w:r>
              <w:rPr>
                <w:rFonts w:eastAsia="SimSun" w:hint="eastAsia"/>
                <w:lang w:eastAsia="zh-CN"/>
              </w:rPr>
              <w:t>-50</w:t>
            </w:r>
          </w:p>
        </w:tc>
      </w:tr>
      <w:tr w:rsidR="0030624B" w14:paraId="3BEC14DE" w14:textId="77777777" w:rsidTr="000312E4">
        <w:trPr>
          <w:trHeight w:val="73"/>
          <w:jc w:val="center"/>
        </w:trPr>
        <w:tc>
          <w:tcPr>
            <w:tcW w:w="960" w:type="dxa"/>
            <w:vMerge/>
            <w:tcBorders>
              <w:left w:val="single" w:sz="4" w:space="0" w:color="auto"/>
              <w:bottom w:val="nil"/>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r>
              <w:rPr>
                <w:rFonts w:eastAsia="SimSun" w:hint="eastAsia"/>
                <w:lang w:eastAsia="zh-CN"/>
              </w:rPr>
              <w:t>-50</w:t>
            </w:r>
          </w:p>
        </w:tc>
      </w:tr>
      <w:tr w:rsidR="000312E4" w14:paraId="2560105F" w14:textId="77777777" w:rsidTr="000312E4">
        <w:trPr>
          <w:trHeight w:val="73"/>
          <w:jc w:val="center"/>
        </w:trPr>
        <w:tc>
          <w:tcPr>
            <w:tcW w:w="960" w:type="dxa"/>
            <w:tcBorders>
              <w:top w:val="nil"/>
              <w:left w:val="single" w:sz="4" w:space="0" w:color="auto"/>
              <w:bottom w:val="single" w:sz="4" w:space="0" w:color="auto"/>
              <w:right w:val="single" w:sz="4" w:space="0" w:color="auto"/>
            </w:tcBorders>
          </w:tcPr>
          <w:p w14:paraId="3F35439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796F0ED5" w14:textId="77777777" w:rsidR="000312E4" w:rsidRDefault="000312E4" w:rsidP="000312E4">
            <w:pPr>
              <w:pStyle w:val="TAC"/>
              <w:rPr>
                <w:rFonts w:eastAsia="SimSun"/>
              </w:rPr>
            </w:pPr>
          </w:p>
        </w:tc>
        <w:tc>
          <w:tcPr>
            <w:tcW w:w="992" w:type="dxa"/>
            <w:vMerge/>
            <w:tcBorders>
              <w:left w:val="single" w:sz="4" w:space="0" w:color="auto"/>
              <w:right w:val="single" w:sz="4" w:space="0" w:color="auto"/>
            </w:tcBorders>
            <w:vAlign w:val="center"/>
          </w:tcPr>
          <w:p w14:paraId="349901CF"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6CE7228F"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7A25C946"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6A7700D" w14:textId="569413B4"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308272AC" w14:textId="09C4B19E" w:rsidR="000312E4" w:rsidRDefault="000312E4" w:rsidP="000312E4">
            <w:pPr>
              <w:pStyle w:val="TAC"/>
            </w:pPr>
            <w:r>
              <w:rPr>
                <w:rFonts w:eastAsia="SimSun" w:hint="eastAsia"/>
                <w:lang w:val="en-US" w:eastAsia="zh-CN"/>
              </w:rPr>
              <w:t>-120.5</w:t>
            </w:r>
          </w:p>
        </w:tc>
        <w:tc>
          <w:tcPr>
            <w:tcW w:w="1275" w:type="dxa"/>
            <w:tcBorders>
              <w:left w:val="single" w:sz="4" w:space="0" w:color="auto"/>
              <w:bottom w:val="single" w:sz="4" w:space="0" w:color="auto"/>
              <w:right w:val="single" w:sz="4" w:space="0" w:color="auto"/>
            </w:tcBorders>
            <w:vAlign w:val="center"/>
          </w:tcPr>
          <w:p w14:paraId="1776030F" w14:textId="59DEA9FA" w:rsidR="000312E4" w:rsidRDefault="000312E4" w:rsidP="000312E4">
            <w:pPr>
              <w:pStyle w:val="TAC"/>
              <w:rPr>
                <w:rFonts w:eastAsia="SimSun"/>
                <w:lang w:eastAsia="zh-CN"/>
              </w:rPr>
            </w:pPr>
            <w:r>
              <w:rPr>
                <w:rFonts w:eastAsia="SimSun" w:hint="eastAsia"/>
                <w:lang w:val="en-US" w:eastAsia="zh-CN"/>
              </w:rPr>
              <w:t>-50</w:t>
            </w:r>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04D518CF" w:rsidR="0030624B" w:rsidRDefault="0030624B" w:rsidP="00B6569C">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CD0116A" w14:textId="7E256146" w:rsidR="0030624B" w:rsidRDefault="0030624B" w:rsidP="00B6569C">
            <w:pPr>
              <w:pStyle w:val="TAC"/>
            </w:pPr>
            <w:r>
              <w:t>-124</w:t>
            </w:r>
          </w:p>
        </w:tc>
        <w:tc>
          <w:tcPr>
            <w:tcW w:w="1275" w:type="dxa"/>
            <w:tcBorders>
              <w:top w:val="single" w:sz="4" w:space="0" w:color="auto"/>
              <w:left w:val="single" w:sz="4" w:space="0" w:color="auto"/>
              <w:right w:val="single" w:sz="4" w:space="0" w:color="auto"/>
            </w:tcBorders>
            <w:vAlign w:val="center"/>
            <w:hideMark/>
          </w:tcPr>
          <w:p w14:paraId="7538C48E" w14:textId="7B11B918" w:rsidR="0030624B" w:rsidRDefault="0030624B" w:rsidP="00B6569C">
            <w:pPr>
              <w:pStyle w:val="TAC"/>
              <w:rPr>
                <w:lang w:eastAsia="zh-CN"/>
              </w:rPr>
            </w:pPr>
            <w:r>
              <w:rPr>
                <w:rFonts w:eastAsia="SimSun" w:hint="eastAsia"/>
                <w:lang w:eastAsia="zh-CN"/>
              </w:rPr>
              <w:t>-50</w:t>
            </w:r>
          </w:p>
        </w:tc>
      </w:tr>
      <w:tr w:rsidR="0030624B" w14:paraId="67C07EE7" w14:textId="77777777" w:rsidTr="00B6569C">
        <w:trPr>
          <w:trHeight w:val="21"/>
          <w:jc w:val="center"/>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53919EF7" w14:textId="77777777" w:rsidR="0030624B" w:rsidRDefault="0030624B" w:rsidP="00B6569C">
            <w:pPr>
              <w:pStyle w:val="TAC"/>
              <w:rPr>
                <w:rFonts w:eastAsia="SimSun"/>
              </w:rPr>
            </w:pPr>
            <w:r>
              <w:t>-123.5</w:t>
            </w:r>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rFonts w:eastAsia="SimSun"/>
              </w:rPr>
            </w:pPr>
            <w:r>
              <w:rPr>
                <w:rFonts w:eastAsia="SimSun" w:hint="eastAsia"/>
                <w:lang w:eastAsia="zh-CN"/>
              </w:rPr>
              <w:t>-50</w:t>
            </w:r>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r>
              <w:t>-123</w:t>
            </w:r>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r>
              <w:rPr>
                <w:rFonts w:eastAsia="SimSun" w:hint="eastAsia"/>
                <w:lang w:eastAsia="zh-CN"/>
              </w:rPr>
              <w:t>-50</w:t>
            </w:r>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r>
              <w:t>-122.5</w:t>
            </w:r>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r>
              <w:rPr>
                <w:rFonts w:eastAsia="SimSun" w:hint="eastAsia"/>
                <w:lang w:eastAsia="zh-CN"/>
              </w:rPr>
              <w:t>-50</w:t>
            </w:r>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r>
              <w:t>-122</w:t>
            </w:r>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r>
              <w:rPr>
                <w:rFonts w:eastAsia="SimSun" w:hint="eastAsia"/>
                <w:lang w:eastAsia="zh-CN"/>
              </w:rPr>
              <w:t>-50</w:t>
            </w:r>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r>
              <w:t>-121.5</w:t>
            </w:r>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r>
              <w:rPr>
                <w:rFonts w:eastAsia="SimSun" w:hint="eastAsia"/>
                <w:lang w:eastAsia="zh-CN"/>
              </w:rPr>
              <w:t>-50</w:t>
            </w:r>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r>
              <w:t>-121</w:t>
            </w:r>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r>
              <w:rPr>
                <w:rFonts w:eastAsia="SimSun" w:hint="eastAsia"/>
                <w:lang w:eastAsia="zh-CN"/>
              </w:rPr>
              <w:t>-50</w:t>
            </w:r>
          </w:p>
        </w:tc>
      </w:tr>
      <w:tr w:rsidR="0030624B" w14:paraId="4B9DDD3B" w14:textId="77777777" w:rsidTr="000312E4">
        <w:trPr>
          <w:trHeight w:val="21"/>
          <w:jc w:val="center"/>
        </w:trPr>
        <w:tc>
          <w:tcPr>
            <w:tcW w:w="960" w:type="dxa"/>
            <w:vMerge/>
            <w:tcBorders>
              <w:left w:val="single" w:sz="4" w:space="0" w:color="auto"/>
              <w:bottom w:val="nil"/>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r>
              <w:rPr>
                <w:rFonts w:eastAsia="SimSun" w:hint="eastAsia"/>
                <w:lang w:eastAsia="zh-CN"/>
              </w:rPr>
              <w:t>-50</w:t>
            </w:r>
          </w:p>
        </w:tc>
      </w:tr>
      <w:tr w:rsidR="000312E4" w14:paraId="74B8435F"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2D571C3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01E28E9A"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855FE4"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76BCA5A3"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3E2B6011"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113DC6" w14:textId="1C2FB990"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2D7BA75A" w14:textId="6DEE8E78" w:rsidR="000312E4" w:rsidRDefault="000312E4" w:rsidP="000312E4">
            <w:pPr>
              <w:pStyle w:val="TAC"/>
            </w:pPr>
            <w:r>
              <w:rPr>
                <w:rFonts w:eastAsia="SimSun" w:hint="eastAsia"/>
                <w:lang w:val="en-US" w:eastAsia="zh-CN"/>
              </w:rPr>
              <w:t>-117.5</w:t>
            </w:r>
          </w:p>
        </w:tc>
        <w:tc>
          <w:tcPr>
            <w:tcW w:w="1275" w:type="dxa"/>
            <w:tcBorders>
              <w:left w:val="single" w:sz="4" w:space="0" w:color="auto"/>
              <w:bottom w:val="single" w:sz="4" w:space="0" w:color="auto"/>
              <w:right w:val="single" w:sz="4" w:space="0" w:color="auto"/>
            </w:tcBorders>
            <w:vAlign w:val="center"/>
          </w:tcPr>
          <w:p w14:paraId="7BCFFA0A" w14:textId="73DC8488" w:rsidR="000312E4" w:rsidRDefault="000312E4" w:rsidP="000312E4">
            <w:pPr>
              <w:pStyle w:val="TAC"/>
              <w:rPr>
                <w:rFonts w:eastAsia="SimSun"/>
                <w:lang w:eastAsia="zh-CN"/>
              </w:rPr>
            </w:pPr>
            <w:r>
              <w:rPr>
                <w:rFonts w:eastAsia="SimSun" w:hint="eastAsia"/>
                <w:lang w:val="en-US" w:eastAsia="zh-CN"/>
              </w:rPr>
              <w:t>-50</w:t>
            </w:r>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380899">
        <w:trPr>
          <w:trHeight w:val="21"/>
          <w:jc w:val="center"/>
        </w:trPr>
        <w:tc>
          <w:tcPr>
            <w:tcW w:w="960" w:type="dxa"/>
            <w:vMerge w:val="restart"/>
            <w:tcBorders>
              <w:top w:val="single" w:sz="4" w:space="0" w:color="auto"/>
              <w:left w:val="single" w:sz="4" w:space="0" w:color="auto"/>
              <w:right w:val="single" w:sz="4" w:space="0" w:color="auto"/>
            </w:tcBorders>
            <w:hideMark/>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22B6C8F3" w14:textId="71F6BD49"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5947E393" w14:textId="21C88532" w:rsidR="0030624B" w:rsidRDefault="0030624B" w:rsidP="00B6569C">
            <w:pPr>
              <w:pStyle w:val="TAC"/>
            </w:pPr>
            <w:r>
              <w:t>-121</w:t>
            </w:r>
          </w:p>
        </w:tc>
        <w:tc>
          <w:tcPr>
            <w:tcW w:w="1275" w:type="dxa"/>
            <w:tcBorders>
              <w:top w:val="single" w:sz="4" w:space="0" w:color="auto"/>
              <w:left w:val="single" w:sz="4" w:space="0" w:color="auto"/>
              <w:right w:val="single" w:sz="4" w:space="0" w:color="auto"/>
            </w:tcBorders>
            <w:vAlign w:val="center"/>
            <w:hideMark/>
          </w:tcPr>
          <w:p w14:paraId="35F25B50" w14:textId="24AA8364" w:rsidR="0030624B" w:rsidRDefault="0030624B" w:rsidP="00B6569C">
            <w:pPr>
              <w:pStyle w:val="TAC"/>
            </w:pPr>
            <w:r>
              <w:rPr>
                <w:rFonts w:eastAsia="SimSun" w:hint="eastAsia"/>
                <w:lang w:eastAsia="zh-CN"/>
              </w:rPr>
              <w:t>-50</w:t>
            </w:r>
          </w:p>
        </w:tc>
      </w:tr>
      <w:tr w:rsidR="0030624B" w14:paraId="04D59799" w14:textId="77777777" w:rsidTr="00380899">
        <w:trPr>
          <w:trHeight w:val="21"/>
          <w:jc w:val="center"/>
        </w:trPr>
        <w:tc>
          <w:tcPr>
            <w:tcW w:w="960" w:type="dxa"/>
            <w:vMerge/>
            <w:tcBorders>
              <w:top w:val="single" w:sz="4" w:space="0" w:color="auto"/>
              <w:left w:val="single" w:sz="4" w:space="0" w:color="auto"/>
              <w:right w:val="single" w:sz="4" w:space="0" w:color="auto"/>
            </w:tcBorders>
          </w:tcPr>
          <w:p w14:paraId="51CA911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2C3D1F"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331C972"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809E592"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B8CCA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8F3E57"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6C576120" w14:textId="77777777" w:rsidR="0030624B" w:rsidRDefault="0030624B" w:rsidP="00B6569C">
            <w:pPr>
              <w:pStyle w:val="TAC"/>
              <w:rPr>
                <w:rFonts w:eastAsia="SimSun"/>
              </w:rPr>
            </w:pPr>
            <w:r>
              <w:t>-120.5</w:t>
            </w:r>
          </w:p>
        </w:tc>
        <w:tc>
          <w:tcPr>
            <w:tcW w:w="1275" w:type="dxa"/>
            <w:tcBorders>
              <w:left w:val="single" w:sz="4" w:space="0" w:color="auto"/>
              <w:right w:val="single" w:sz="4" w:space="0" w:color="auto"/>
            </w:tcBorders>
            <w:vAlign w:val="center"/>
          </w:tcPr>
          <w:p w14:paraId="6F35FA70" w14:textId="77777777" w:rsidR="0030624B" w:rsidRDefault="0030624B" w:rsidP="00B6569C">
            <w:pPr>
              <w:pStyle w:val="TAC"/>
              <w:rPr>
                <w:rFonts w:eastAsia="SimSun"/>
              </w:rPr>
            </w:pPr>
            <w:r>
              <w:rPr>
                <w:rFonts w:eastAsia="SimSun" w:hint="eastAsia"/>
                <w:lang w:eastAsia="zh-CN"/>
              </w:rPr>
              <w:t>-50</w:t>
            </w:r>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r>
              <w:t>-120</w:t>
            </w:r>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r>
              <w:rPr>
                <w:rFonts w:eastAsia="SimSun" w:hint="eastAsia"/>
                <w:lang w:eastAsia="zh-CN"/>
              </w:rPr>
              <w:t>-50</w:t>
            </w:r>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r>
              <w:t>-119.5</w:t>
            </w:r>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r>
              <w:rPr>
                <w:rFonts w:eastAsia="SimSun" w:hint="eastAsia"/>
                <w:lang w:eastAsia="zh-CN"/>
              </w:rPr>
              <w:t>-50</w:t>
            </w:r>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r>
              <w:t>-119</w:t>
            </w:r>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r>
              <w:rPr>
                <w:rFonts w:eastAsia="SimSun" w:hint="eastAsia"/>
                <w:lang w:eastAsia="zh-CN"/>
              </w:rPr>
              <w:t>-50</w:t>
            </w:r>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r>
              <w:t>-118.5</w:t>
            </w:r>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r>
              <w:rPr>
                <w:rFonts w:eastAsia="SimSun" w:hint="eastAsia"/>
                <w:lang w:eastAsia="zh-CN"/>
              </w:rPr>
              <w:t>-50</w:t>
            </w:r>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r>
              <w:t>-118</w:t>
            </w:r>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r>
              <w:rPr>
                <w:rFonts w:eastAsia="SimSun" w:hint="eastAsia"/>
                <w:lang w:eastAsia="zh-CN"/>
              </w:rPr>
              <w:t>-50</w:t>
            </w:r>
          </w:p>
        </w:tc>
      </w:tr>
      <w:tr w:rsidR="0030624B" w14:paraId="617FEA17" w14:textId="77777777" w:rsidTr="000312E4">
        <w:trPr>
          <w:trHeight w:val="21"/>
          <w:jc w:val="center"/>
        </w:trPr>
        <w:tc>
          <w:tcPr>
            <w:tcW w:w="960" w:type="dxa"/>
            <w:vMerge/>
            <w:tcBorders>
              <w:left w:val="single" w:sz="4" w:space="0" w:color="auto"/>
              <w:bottom w:val="nil"/>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r>
              <w:rPr>
                <w:rFonts w:eastAsia="SimSun" w:hint="eastAsia"/>
                <w:lang w:eastAsia="zh-CN"/>
              </w:rPr>
              <w:t>-50</w:t>
            </w:r>
          </w:p>
        </w:tc>
      </w:tr>
      <w:tr w:rsidR="000312E4" w14:paraId="46614FB5"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6C0C94D0"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39B5D564"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FC8317A"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0E1EC820"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4DF02CF2"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F91808" w14:textId="6D2DD74D"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1C1BB5C3" w14:textId="12A9A7E0" w:rsidR="000312E4" w:rsidRDefault="000312E4" w:rsidP="000312E4">
            <w:pPr>
              <w:pStyle w:val="TAC"/>
            </w:pPr>
            <w:r>
              <w:rPr>
                <w:rFonts w:eastAsia="SimSun" w:hint="eastAsia"/>
                <w:lang w:val="en-US" w:eastAsia="zh-CN"/>
              </w:rPr>
              <w:t>-114.5</w:t>
            </w:r>
          </w:p>
        </w:tc>
        <w:tc>
          <w:tcPr>
            <w:tcW w:w="1275" w:type="dxa"/>
            <w:tcBorders>
              <w:left w:val="single" w:sz="4" w:space="0" w:color="auto"/>
              <w:bottom w:val="single" w:sz="4" w:space="0" w:color="auto"/>
              <w:right w:val="single" w:sz="4" w:space="0" w:color="auto"/>
            </w:tcBorders>
            <w:vAlign w:val="center"/>
          </w:tcPr>
          <w:p w14:paraId="6E18BEEC" w14:textId="1199FC71" w:rsidR="000312E4" w:rsidRDefault="000312E4" w:rsidP="000312E4">
            <w:pPr>
              <w:pStyle w:val="TAC"/>
              <w:rPr>
                <w:rFonts w:eastAsia="SimSun"/>
                <w:lang w:eastAsia="zh-CN"/>
              </w:rPr>
            </w:pPr>
            <w:r>
              <w:rPr>
                <w:rFonts w:eastAsia="SimSun" w:hint="eastAsia"/>
                <w:lang w:val="en-US" w:eastAsia="zh-CN"/>
              </w:rPr>
              <w:t>-50</w:t>
            </w:r>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3C7F5DF5" w:rsidR="0030624B" w:rsidRDefault="0030624B" w:rsidP="00B6569C">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D44568B" w:rsidR="0030624B" w:rsidRDefault="0030624B" w:rsidP="00B6569C">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lastRenderedPageBreak/>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lastRenderedPageBreak/>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33578E" w:rsidRPr="000501F5" w14:paraId="144C451A" w14:textId="77777777" w:rsidTr="000001B5">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6109D9A9" w14:textId="77777777" w:rsidR="0033578E" w:rsidRPr="000501F5" w:rsidRDefault="0033578E" w:rsidP="0033578E">
            <w:pPr>
              <w:pStyle w:val="TAC"/>
            </w:pPr>
          </w:p>
        </w:tc>
        <w:tc>
          <w:tcPr>
            <w:tcW w:w="965" w:type="dxa"/>
            <w:vMerge/>
            <w:tcBorders>
              <w:top w:val="single" w:sz="6" w:space="0" w:color="auto"/>
              <w:left w:val="single" w:sz="6" w:space="0" w:color="auto"/>
              <w:bottom w:val="single" w:sz="6" w:space="0" w:color="auto"/>
              <w:right w:val="single" w:sz="6" w:space="0" w:color="auto"/>
            </w:tcBorders>
          </w:tcPr>
          <w:p w14:paraId="51F01FC1" w14:textId="77777777" w:rsidR="0033578E" w:rsidRPr="000501F5" w:rsidRDefault="0033578E" w:rsidP="0033578E">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03FF1685" w14:textId="77777777" w:rsidR="0033578E" w:rsidRPr="000501F5" w:rsidRDefault="0033578E" w:rsidP="0033578E">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C0F92E7" w14:textId="77777777" w:rsidR="0033578E" w:rsidRPr="000501F5" w:rsidRDefault="0033578E" w:rsidP="0033578E">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2C8396AA" w14:textId="77777777" w:rsidR="0033578E" w:rsidRPr="000501F5" w:rsidRDefault="0033578E" w:rsidP="0033578E">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F37BD37" w14:textId="3A1B1D74" w:rsidR="0033578E" w:rsidRDefault="0033578E" w:rsidP="0033578E">
            <w:pPr>
              <w:pStyle w:val="TAC"/>
              <w:rPr>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2862CF6F" w14:textId="3D45B313" w:rsidR="0033578E" w:rsidRDefault="0033578E" w:rsidP="0033578E">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BC90BD" w14:textId="35F3B8C5" w:rsidR="0033578E" w:rsidRPr="000501F5" w:rsidRDefault="0033578E" w:rsidP="0033578E">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09A46F" w14:textId="62042160" w:rsidR="0033578E" w:rsidRPr="000501F5" w:rsidRDefault="0033578E" w:rsidP="0033578E">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0EF6273F" w14:textId="53814879" w:rsidR="0033578E" w:rsidRPr="000501F5" w:rsidRDefault="0033578E" w:rsidP="0033578E">
            <w:pPr>
              <w:pStyle w:val="TAC"/>
            </w:pPr>
            <w:r>
              <w:rPr>
                <w:rFonts w:eastAsia="SimSun" w:hint="eastAsia"/>
                <w:lang w:val="en-US" w:eastAsia="zh-CN"/>
              </w:rPr>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503C8D">
        <w:trPr>
          <w:trHeight w:val="30"/>
          <w:jc w:val="center"/>
        </w:trPr>
        <w:tc>
          <w:tcPr>
            <w:tcW w:w="965" w:type="dxa"/>
            <w:vMerge/>
            <w:tcBorders>
              <w:top w:val="single" w:sz="6" w:space="0" w:color="auto"/>
              <w:left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685F058D" w14:textId="77777777" w:rsidTr="00503C8D">
        <w:trPr>
          <w:trHeight w:val="30"/>
          <w:jc w:val="center"/>
        </w:trPr>
        <w:tc>
          <w:tcPr>
            <w:tcW w:w="965" w:type="dxa"/>
            <w:tcBorders>
              <w:left w:val="single" w:sz="6" w:space="0" w:color="auto"/>
              <w:bottom w:val="single" w:sz="6" w:space="0" w:color="auto"/>
              <w:right w:val="single" w:sz="6" w:space="0" w:color="auto"/>
            </w:tcBorders>
            <w:vAlign w:val="center"/>
          </w:tcPr>
          <w:p w14:paraId="6E886541"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01A16F58"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293938D8"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134680F4"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12CDBE63"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7A0D9E76" w14:textId="4C4B8E75"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804" w:type="dxa"/>
            <w:tcBorders>
              <w:top w:val="single" w:sz="6" w:space="0" w:color="auto"/>
              <w:left w:val="single" w:sz="6" w:space="0" w:color="auto"/>
              <w:bottom w:val="single" w:sz="6" w:space="0" w:color="auto"/>
              <w:right w:val="single" w:sz="6" w:space="0" w:color="auto"/>
            </w:tcBorders>
            <w:vAlign w:val="center"/>
          </w:tcPr>
          <w:p w14:paraId="778509CA" w14:textId="09A50456"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45D588C9" w14:textId="1AA404F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197" w:type="dxa"/>
            <w:tcBorders>
              <w:top w:val="single" w:sz="6" w:space="0" w:color="auto"/>
              <w:left w:val="single" w:sz="6" w:space="0" w:color="auto"/>
              <w:bottom w:val="single" w:sz="6" w:space="0" w:color="auto"/>
              <w:right w:val="single" w:sz="6" w:space="0" w:color="auto"/>
            </w:tcBorders>
            <w:vAlign w:val="center"/>
          </w:tcPr>
          <w:p w14:paraId="2BED7158" w14:textId="215EB07A"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4F220D24" w14:textId="48A4F5C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503C8D" w:rsidRPr="006D0B2F" w14:paraId="0FDD3C17" w14:textId="77777777" w:rsidTr="003A1FE3">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591969A4" w14:textId="77777777" w:rsidR="00503C8D" w:rsidRPr="006D0B2F" w:rsidRDefault="00503C8D" w:rsidP="00503C8D">
            <w:pPr>
              <w:pStyle w:val="TAC"/>
            </w:pPr>
          </w:p>
        </w:tc>
        <w:tc>
          <w:tcPr>
            <w:tcW w:w="965" w:type="dxa"/>
            <w:vMerge/>
            <w:tcBorders>
              <w:top w:val="single" w:sz="6" w:space="0" w:color="auto"/>
              <w:left w:val="single" w:sz="6" w:space="0" w:color="auto"/>
              <w:bottom w:val="single" w:sz="6" w:space="0" w:color="auto"/>
              <w:right w:val="single" w:sz="6" w:space="0" w:color="auto"/>
            </w:tcBorders>
          </w:tcPr>
          <w:p w14:paraId="3EF69989" w14:textId="77777777" w:rsidR="00503C8D" w:rsidRPr="006D0B2F" w:rsidRDefault="00503C8D" w:rsidP="00503C8D">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156CF843" w14:textId="77777777" w:rsidR="00503C8D" w:rsidRPr="006D0B2F" w:rsidRDefault="00503C8D" w:rsidP="00503C8D">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107CCD80" w14:textId="77777777" w:rsidR="00503C8D" w:rsidRPr="006D0B2F" w:rsidRDefault="00503C8D" w:rsidP="00503C8D">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1EE472F5" w14:textId="77777777" w:rsidR="00503C8D" w:rsidRPr="006D0B2F" w:rsidRDefault="00503C8D" w:rsidP="00503C8D">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D1AD11C" w14:textId="791B52A3" w:rsidR="00503C8D" w:rsidRDefault="00503C8D" w:rsidP="00503C8D">
            <w:pPr>
              <w:pStyle w:val="TAC"/>
              <w:rPr>
                <w:lang w:val="sv-SE"/>
              </w:rPr>
            </w:pPr>
            <w:r>
              <w:rPr>
                <w:lang w:eastAsia="zh-CN"/>
              </w:rPr>
              <w:t>NR</w:t>
            </w:r>
            <w:r>
              <w:t>_</w:t>
            </w:r>
            <w:r>
              <w:rPr>
                <w:lang w:eastAsia="zh-CN"/>
              </w:rPr>
              <w:t>FDD_FR1_</w:t>
            </w:r>
            <w:r>
              <w:rPr>
                <w:rFonts w:hint="eastAsia"/>
                <w:lang w:val="en-US" w:eastAsia="zh-CN"/>
              </w:rPr>
              <w:t>N</w:t>
            </w:r>
          </w:p>
        </w:tc>
        <w:tc>
          <w:tcPr>
            <w:tcW w:w="1013" w:type="dxa"/>
            <w:tcBorders>
              <w:top w:val="single" w:sz="6" w:space="0" w:color="auto"/>
              <w:left w:val="single" w:sz="6" w:space="0" w:color="auto"/>
              <w:bottom w:val="single" w:sz="6" w:space="0" w:color="auto"/>
              <w:right w:val="single" w:sz="6" w:space="0" w:color="auto"/>
            </w:tcBorders>
          </w:tcPr>
          <w:p w14:paraId="48D4EA2D" w14:textId="283E1FF7" w:rsidR="00503C8D" w:rsidRDefault="00503C8D" w:rsidP="00503C8D">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28935F" w14:textId="725D1E2B" w:rsidR="00503C8D" w:rsidRPr="006D0B2F" w:rsidRDefault="00503C8D" w:rsidP="00503C8D">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AA60E1" w14:textId="795B56D9" w:rsidR="00503C8D" w:rsidRPr="006D0B2F" w:rsidRDefault="00503C8D" w:rsidP="00503C8D">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79536882" w14:textId="401FAD28" w:rsidR="00503C8D" w:rsidRPr="006D0B2F" w:rsidRDefault="00503C8D" w:rsidP="00503C8D">
            <w:pPr>
              <w:pStyle w:val="TAC"/>
            </w:pPr>
            <w:r>
              <w:rPr>
                <w:rFonts w:eastAsia="SimSun" w:hint="eastAsia"/>
                <w:lang w:val="en-US" w:eastAsia="zh-CN"/>
              </w:rPr>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1B90AD5" w:rsidR="00675E01" w:rsidRPr="006D0B2F" w:rsidRDefault="00675E01" w:rsidP="00675E01">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503C8D">
        <w:trPr>
          <w:trHeight w:val="30"/>
          <w:jc w:val="center"/>
        </w:trPr>
        <w:tc>
          <w:tcPr>
            <w:tcW w:w="965" w:type="dxa"/>
            <w:vMerge/>
            <w:tcBorders>
              <w:top w:val="single" w:sz="6" w:space="0" w:color="auto"/>
              <w:left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1178D3CF" w14:textId="77777777" w:rsidTr="00503C8D">
        <w:trPr>
          <w:trHeight w:val="30"/>
          <w:jc w:val="center"/>
        </w:trPr>
        <w:tc>
          <w:tcPr>
            <w:tcW w:w="965" w:type="dxa"/>
            <w:tcBorders>
              <w:left w:val="single" w:sz="4" w:space="0" w:color="auto"/>
              <w:bottom w:val="single" w:sz="4" w:space="0" w:color="auto"/>
              <w:right w:val="single" w:sz="6" w:space="0" w:color="auto"/>
            </w:tcBorders>
            <w:vAlign w:val="center"/>
          </w:tcPr>
          <w:p w14:paraId="4D8CAAA0"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287AA613"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0441FA9A"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7237954C"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59677D05"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7233FEC2" w14:textId="0BE26404"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992" w:type="dxa"/>
            <w:tcBorders>
              <w:top w:val="single" w:sz="6" w:space="0" w:color="auto"/>
              <w:left w:val="single" w:sz="6" w:space="0" w:color="auto"/>
              <w:bottom w:val="single" w:sz="6" w:space="0" w:color="auto"/>
              <w:right w:val="single" w:sz="4" w:space="0" w:color="auto"/>
            </w:tcBorders>
            <w:vAlign w:val="center"/>
          </w:tcPr>
          <w:p w14:paraId="4FC13F6D" w14:textId="07239B03"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34" w:type="dxa"/>
            <w:tcBorders>
              <w:top w:val="single" w:sz="6" w:space="0" w:color="auto"/>
              <w:left w:val="single" w:sz="6" w:space="0" w:color="auto"/>
              <w:bottom w:val="single" w:sz="6" w:space="0" w:color="auto"/>
              <w:right w:val="single" w:sz="4" w:space="0" w:color="auto"/>
            </w:tcBorders>
            <w:vAlign w:val="center"/>
          </w:tcPr>
          <w:p w14:paraId="43AB289E" w14:textId="7BFE8659"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071" w:type="dxa"/>
            <w:tcBorders>
              <w:top w:val="single" w:sz="6" w:space="0" w:color="auto"/>
              <w:left w:val="single" w:sz="6" w:space="0" w:color="auto"/>
              <w:bottom w:val="single" w:sz="6" w:space="0" w:color="auto"/>
              <w:right w:val="single" w:sz="4" w:space="0" w:color="auto"/>
            </w:tcBorders>
            <w:vAlign w:val="center"/>
          </w:tcPr>
          <w:p w14:paraId="1841FE15" w14:textId="6E74F060"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36BD2673" w14:textId="17369062"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lastRenderedPageBreak/>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lastRenderedPageBreak/>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2E15C6D" w:rsidR="00B46EF8" w:rsidRPr="00F8474E" w:rsidRDefault="00B46EF8" w:rsidP="00B46E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4AA3B3A3" w:rsidR="00B46EF8" w:rsidRPr="00F8474E" w:rsidRDefault="00B46EF8" w:rsidP="00B46E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052F5FBE" w:rsidR="00B46EF8" w:rsidRPr="00F8474E" w:rsidRDefault="00B46EF8" w:rsidP="00B46E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0578A23E" w:rsidR="00B46EF8" w:rsidRPr="00F8474E" w:rsidRDefault="00B46EF8" w:rsidP="00B46E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FF4CA0F" w:rsidR="00B46EF8" w:rsidRPr="00F8474E" w:rsidRDefault="00B46EF8" w:rsidP="00B46E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6CF8A1B9" w:rsidR="00B46EF8" w:rsidRPr="00F8474E" w:rsidRDefault="00B46EF8" w:rsidP="00B46E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19613537" w:rsidR="00B46EF8" w:rsidRPr="00F8474E" w:rsidRDefault="00B46EF8" w:rsidP="00B46E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41432DF6"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503C8D" w:rsidRPr="00F8474E" w14:paraId="0B0A7AF5"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39A272"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D19E7C0" w14:textId="77777777" w:rsidR="00503C8D" w:rsidRPr="00F8474E" w:rsidRDefault="00503C8D" w:rsidP="00503C8D">
            <w:pPr>
              <w:pStyle w:val="TAC"/>
              <w:rPr>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05DC7FCE"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71FA726" w14:textId="77777777" w:rsidR="00503C8D" w:rsidRPr="00F8474E" w:rsidRDefault="00503C8D" w:rsidP="00503C8D">
            <w:pPr>
              <w:pStyle w:val="TAC"/>
              <w:rPr>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145C482E" w14:textId="77777777" w:rsidR="00503C8D" w:rsidRPr="00F8474E" w:rsidRDefault="00503C8D" w:rsidP="00503C8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349CB6D" w14:textId="3450B5DF"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10DEFB6" w14:textId="175DE88F" w:rsidR="00503C8D" w:rsidRPr="00F8474E" w:rsidRDefault="00503C8D" w:rsidP="00503C8D">
            <w:pPr>
              <w:pStyle w:val="TAC"/>
            </w:pPr>
            <w:r>
              <w:rPr>
                <w:rFonts w:eastAsia="SimSun" w:hint="eastAsia"/>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14:paraId="7EB1EE28" w14:textId="77777777" w:rsidR="00503C8D" w:rsidRPr="00F8474E" w:rsidRDefault="00503C8D" w:rsidP="00503C8D">
            <w:pPr>
              <w:pStyle w:val="TAC"/>
              <w:rPr>
                <w:lang w:eastAsia="ko-KR"/>
              </w:rPr>
            </w:pPr>
          </w:p>
        </w:tc>
      </w:tr>
      <w:tr w:rsidR="00B46EF8" w:rsidRPr="00F8474E" w14:paraId="72DF31BE" w14:textId="77777777" w:rsidTr="00503C8D">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49470BEF" w:rsidR="00B46EF8" w:rsidRPr="00F8474E" w:rsidRDefault="00B46EF8" w:rsidP="00B46E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45A1BA4C"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6874D3B8" w:rsidR="00B46EF8" w:rsidRPr="00F8474E" w:rsidRDefault="00B46EF8" w:rsidP="00B46E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64EB1913" w:rsidR="00B46EF8" w:rsidRPr="00F8474E" w:rsidRDefault="00B46EF8" w:rsidP="00B46E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2A2DE8F0" w:rsidR="00B46EF8" w:rsidRPr="00F8474E" w:rsidRDefault="00B46EF8" w:rsidP="00B46E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3E4DFC68" w:rsidR="00B46EF8" w:rsidRPr="00F8474E" w:rsidRDefault="00B46EF8" w:rsidP="00B46E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50D8E49E" w:rsidR="00B46EF8" w:rsidRPr="00F8474E" w:rsidRDefault="00B46EF8" w:rsidP="00B46E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503C8D">
        <w:trPr>
          <w:trHeight w:val="258"/>
          <w:jc w:val="center"/>
        </w:trPr>
        <w:tc>
          <w:tcPr>
            <w:tcW w:w="0" w:type="auto"/>
            <w:vMerge/>
            <w:tcBorders>
              <w:top w:val="single" w:sz="6" w:space="0" w:color="auto"/>
              <w:left w:val="single" w:sz="4" w:space="0" w:color="auto"/>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2BC75C23" w:rsidR="00B46EF8" w:rsidRPr="00F8474E" w:rsidRDefault="00B46EF8" w:rsidP="00B46EF8">
            <w:pPr>
              <w:pStyle w:val="TAC"/>
              <w:rPr>
                <w:lang w:eastAsia="ko-KR"/>
              </w:rPr>
            </w:pPr>
            <w:r w:rsidRPr="00F8474E">
              <w:t>-120.5</w:t>
            </w:r>
          </w:p>
        </w:tc>
        <w:tc>
          <w:tcPr>
            <w:tcW w:w="0" w:type="auto"/>
            <w:vMerge/>
            <w:tcBorders>
              <w:top w:val="single" w:sz="6" w:space="0" w:color="auto"/>
              <w:left w:val="single" w:sz="4"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503C8D" w:rsidRPr="00F8474E" w14:paraId="05F9A1FF" w14:textId="77777777" w:rsidTr="00503C8D">
        <w:trPr>
          <w:jc w:val="center"/>
        </w:trPr>
        <w:tc>
          <w:tcPr>
            <w:tcW w:w="0" w:type="auto"/>
            <w:tcBorders>
              <w:left w:val="single" w:sz="4" w:space="0" w:color="auto"/>
              <w:bottom w:val="single" w:sz="6" w:space="0" w:color="auto"/>
              <w:right w:val="single" w:sz="6" w:space="0" w:color="auto"/>
            </w:tcBorders>
            <w:vAlign w:val="center"/>
          </w:tcPr>
          <w:p w14:paraId="1503CD7D" w14:textId="77777777" w:rsidR="00503C8D" w:rsidRPr="00F8474E" w:rsidRDefault="00503C8D" w:rsidP="00503C8D">
            <w:pPr>
              <w:pStyle w:val="TAC"/>
              <w:rPr>
                <w:lang w:eastAsia="ko-KR"/>
              </w:rPr>
            </w:pPr>
          </w:p>
        </w:tc>
        <w:tc>
          <w:tcPr>
            <w:tcW w:w="0" w:type="auto"/>
            <w:tcBorders>
              <w:top w:val="nil"/>
              <w:left w:val="single" w:sz="6" w:space="0" w:color="auto"/>
              <w:bottom w:val="nil"/>
              <w:right w:val="single" w:sz="6" w:space="0" w:color="auto"/>
            </w:tcBorders>
            <w:vAlign w:val="center"/>
          </w:tcPr>
          <w:p w14:paraId="4DEEE8DC" w14:textId="77777777" w:rsidR="00503C8D" w:rsidRPr="00F8474E" w:rsidRDefault="00503C8D" w:rsidP="00503C8D">
            <w:pPr>
              <w:pStyle w:val="TAC"/>
              <w:rPr>
                <w:lang w:val="sv-SE" w:eastAsia="ko-KR"/>
              </w:rPr>
            </w:pPr>
          </w:p>
        </w:tc>
        <w:tc>
          <w:tcPr>
            <w:tcW w:w="0" w:type="auto"/>
            <w:tcBorders>
              <w:left w:val="single" w:sz="6" w:space="0" w:color="auto"/>
              <w:bottom w:val="single" w:sz="6" w:space="0" w:color="auto"/>
              <w:right w:val="single" w:sz="6" w:space="0" w:color="auto"/>
            </w:tcBorders>
            <w:vAlign w:val="center"/>
          </w:tcPr>
          <w:p w14:paraId="61681F74"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28B95AE" w14:textId="77777777" w:rsidR="00503C8D" w:rsidRPr="00F8474E" w:rsidRDefault="00503C8D" w:rsidP="00503C8D">
            <w:pPr>
              <w:pStyle w:val="TAC"/>
              <w:rPr>
                <w:lang w:eastAsia="ko-KR"/>
              </w:rPr>
            </w:pPr>
          </w:p>
        </w:tc>
        <w:tc>
          <w:tcPr>
            <w:tcW w:w="0" w:type="auto"/>
            <w:tcBorders>
              <w:left w:val="single" w:sz="4" w:space="0" w:color="auto"/>
              <w:bottom w:val="single" w:sz="4" w:space="0" w:color="auto"/>
              <w:right w:val="single" w:sz="4" w:space="0" w:color="auto"/>
            </w:tcBorders>
            <w:vAlign w:val="center"/>
          </w:tcPr>
          <w:p w14:paraId="6FFA2DAB" w14:textId="77777777" w:rsidR="00503C8D" w:rsidRPr="00F8474E" w:rsidRDefault="00503C8D" w:rsidP="00503C8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B6E3E4" w14:textId="5C52B717"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2519BE2" w14:textId="6C46D6DA" w:rsidR="00503C8D" w:rsidRPr="00F8474E" w:rsidRDefault="00503C8D" w:rsidP="00503C8D">
            <w:pPr>
              <w:pStyle w:val="TAC"/>
            </w:pPr>
            <w:r>
              <w:rPr>
                <w:rFonts w:eastAsia="SimSun" w:hint="eastAsia"/>
                <w:lang w:val="en-US" w:eastAsia="zh-CN"/>
              </w:rPr>
              <w:t>-117.5</w:t>
            </w:r>
          </w:p>
        </w:tc>
        <w:tc>
          <w:tcPr>
            <w:tcW w:w="0" w:type="auto"/>
            <w:tcBorders>
              <w:left w:val="single" w:sz="4" w:space="0" w:color="auto"/>
              <w:bottom w:val="single" w:sz="6" w:space="0" w:color="auto"/>
              <w:right w:val="single" w:sz="4" w:space="0" w:color="auto"/>
            </w:tcBorders>
            <w:vAlign w:val="center"/>
          </w:tcPr>
          <w:p w14:paraId="6FD62941" w14:textId="77777777" w:rsidR="00503C8D" w:rsidRPr="00F8474E" w:rsidRDefault="00503C8D" w:rsidP="00503C8D">
            <w:pPr>
              <w:pStyle w:val="TAC"/>
              <w:rPr>
                <w:lang w:eastAsia="ko-KR"/>
              </w:rPr>
            </w:pPr>
          </w:p>
        </w:tc>
      </w:tr>
      <w:tr w:rsidR="00B46EF8" w:rsidRPr="00F8474E" w14:paraId="538817C8"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1A268348" w:rsidR="00B46EF8" w:rsidRPr="00F8474E" w:rsidRDefault="00B46EF8" w:rsidP="00B46E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52872F75" w:rsidR="00B46EF8" w:rsidRPr="00F8474E" w:rsidRDefault="00B46EF8" w:rsidP="00B46E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27346E3A" w:rsidR="00B46EF8" w:rsidRPr="00F8474E" w:rsidRDefault="00B46EF8" w:rsidP="00B46E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21756EEE" w:rsidR="00B46EF8" w:rsidRPr="00F8474E" w:rsidRDefault="00B46EF8" w:rsidP="00B46E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312D5B5B" w:rsidR="00B46EF8" w:rsidRPr="00F8474E" w:rsidRDefault="00B46EF8" w:rsidP="00B46E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3416830F" w:rsidR="00B46EF8" w:rsidRPr="00F8474E" w:rsidRDefault="00B46EF8" w:rsidP="00B46E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5EAE977C" w:rsidR="00B46EF8" w:rsidRPr="00F8474E" w:rsidRDefault="00B46EF8" w:rsidP="00B46E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6AF6635C" w:rsidR="00B46EF8" w:rsidRPr="00F8474E" w:rsidRDefault="00B46EF8" w:rsidP="00B46EF8">
            <w:pPr>
              <w:pStyle w:val="TAC"/>
              <w:rPr>
                <w:rFonts w:cs="Arial"/>
                <w:szCs w:val="18"/>
                <w:lang w:eastAsia="ko-KR"/>
              </w:rPr>
            </w:pPr>
            <w:r w:rsidRPr="00F8474E">
              <w:t>-117.5</w:t>
            </w:r>
          </w:p>
        </w:tc>
        <w:tc>
          <w:tcPr>
            <w:tcW w:w="0" w:type="auto"/>
            <w:vMerge/>
            <w:tcBorders>
              <w:top w:val="single" w:sz="6" w:space="0" w:color="auto"/>
              <w:left w:val="single" w:sz="4"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503C8D" w:rsidRPr="00F8474E" w14:paraId="3C9735C7"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FB035E" w14:textId="77777777" w:rsidR="00503C8D" w:rsidRPr="00F8474E" w:rsidRDefault="00503C8D" w:rsidP="00503C8D">
            <w:pPr>
              <w:pStyle w:val="TAC"/>
              <w:rPr>
                <w:rFonts w:cs="Arial"/>
                <w:szCs w:val="18"/>
                <w:lang w:eastAsia="ko-KR"/>
              </w:rPr>
            </w:pPr>
          </w:p>
        </w:tc>
        <w:tc>
          <w:tcPr>
            <w:tcW w:w="0" w:type="auto"/>
            <w:tcBorders>
              <w:top w:val="nil"/>
              <w:left w:val="single" w:sz="6" w:space="0" w:color="auto"/>
              <w:bottom w:val="nil"/>
              <w:right w:val="single" w:sz="6" w:space="0" w:color="auto"/>
            </w:tcBorders>
            <w:vAlign w:val="center"/>
          </w:tcPr>
          <w:p w14:paraId="17BD0C63" w14:textId="77777777" w:rsidR="00503C8D" w:rsidRPr="00F8474E" w:rsidRDefault="00503C8D" w:rsidP="00503C8D">
            <w:pPr>
              <w:pStyle w:val="TAC"/>
              <w:rPr>
                <w:lang w:val="sv-SE" w:eastAsia="ko-KR"/>
              </w:rPr>
            </w:pPr>
          </w:p>
        </w:tc>
        <w:tc>
          <w:tcPr>
            <w:tcW w:w="0" w:type="auto"/>
            <w:tcBorders>
              <w:left w:val="single" w:sz="6" w:space="0" w:color="auto"/>
              <w:bottom w:val="nil"/>
              <w:right w:val="single" w:sz="6" w:space="0" w:color="auto"/>
            </w:tcBorders>
            <w:vAlign w:val="center"/>
          </w:tcPr>
          <w:p w14:paraId="4A90E058" w14:textId="77777777" w:rsidR="00503C8D" w:rsidRPr="00F8474E" w:rsidRDefault="00503C8D" w:rsidP="00503C8D">
            <w:pPr>
              <w:pStyle w:val="TAC"/>
              <w:rPr>
                <w:rFonts w:cs="Arial"/>
                <w:szCs w:val="18"/>
                <w:lang w:eastAsia="ko-KR"/>
              </w:rPr>
            </w:pPr>
          </w:p>
        </w:tc>
        <w:tc>
          <w:tcPr>
            <w:tcW w:w="0" w:type="auto"/>
            <w:tcBorders>
              <w:left w:val="single" w:sz="6" w:space="0" w:color="auto"/>
              <w:bottom w:val="nil"/>
              <w:right w:val="single" w:sz="4" w:space="0" w:color="auto"/>
            </w:tcBorders>
            <w:vAlign w:val="center"/>
          </w:tcPr>
          <w:p w14:paraId="32FB7A85" w14:textId="77777777" w:rsidR="00503C8D" w:rsidRPr="00F8474E" w:rsidRDefault="00503C8D" w:rsidP="00503C8D">
            <w:pPr>
              <w:pStyle w:val="TAC"/>
              <w:rPr>
                <w:rFonts w:cs="Arial"/>
                <w:szCs w:val="18"/>
                <w:lang w:eastAsia="ko-KR"/>
              </w:rPr>
            </w:pPr>
          </w:p>
        </w:tc>
        <w:tc>
          <w:tcPr>
            <w:tcW w:w="0" w:type="auto"/>
            <w:tcBorders>
              <w:left w:val="single" w:sz="4" w:space="0" w:color="auto"/>
              <w:bottom w:val="single" w:sz="4" w:space="0" w:color="auto"/>
              <w:right w:val="single" w:sz="4" w:space="0" w:color="auto"/>
            </w:tcBorders>
            <w:vAlign w:val="center"/>
          </w:tcPr>
          <w:p w14:paraId="7497FF07" w14:textId="77777777" w:rsidR="00503C8D" w:rsidRPr="00F8474E" w:rsidRDefault="00503C8D" w:rsidP="00503C8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61FB106" w14:textId="6139BBBD"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8D6E1DD" w14:textId="7EE41AE5" w:rsidR="00503C8D" w:rsidRPr="00F8474E" w:rsidRDefault="00503C8D" w:rsidP="00503C8D">
            <w:pPr>
              <w:pStyle w:val="TAC"/>
            </w:pPr>
            <w:r>
              <w:rPr>
                <w:rFonts w:eastAsia="SimSun" w:cs="Arial" w:hint="eastAsia"/>
                <w:szCs w:val="18"/>
                <w:lang w:val="en-US" w:eastAsia="zh-CN"/>
              </w:rPr>
              <w:t>-114.5</w:t>
            </w:r>
          </w:p>
        </w:tc>
        <w:tc>
          <w:tcPr>
            <w:tcW w:w="0" w:type="auto"/>
            <w:tcBorders>
              <w:left w:val="single" w:sz="4" w:space="0" w:color="auto"/>
              <w:bottom w:val="single" w:sz="6" w:space="0" w:color="auto"/>
              <w:right w:val="single" w:sz="4" w:space="0" w:color="auto"/>
            </w:tcBorders>
            <w:vAlign w:val="center"/>
          </w:tcPr>
          <w:p w14:paraId="36A394FB" w14:textId="77777777" w:rsidR="00503C8D" w:rsidRPr="00F8474E" w:rsidRDefault="00503C8D" w:rsidP="00503C8D">
            <w:pPr>
              <w:pStyle w:val="TAC"/>
              <w:rPr>
                <w:lang w:eastAsia="ko-KR"/>
              </w:rPr>
            </w:pPr>
          </w:p>
        </w:tc>
      </w:tr>
      <w:tr w:rsidR="00B46EF8" w:rsidRPr="00F8474E" w14:paraId="568E02E4"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lastRenderedPageBreak/>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lastRenderedPageBreak/>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7CA8739" w14:textId="2AA2CA15" w:rsidR="005F5583" w:rsidRPr="00F8474E" w:rsidRDefault="005F5583" w:rsidP="005F5583">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127AB1" w14:textId="2B2BD343" w:rsidR="005F5583" w:rsidRPr="00F8474E" w:rsidRDefault="005F5583" w:rsidP="005F5583">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1798FEC2" w14:textId="05A892AC"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720881" w14:textId="2F0F79B2"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D2743" w14:textId="7FBC77C1" w:rsidR="005F5583" w:rsidRPr="00F8474E" w:rsidRDefault="005F5583" w:rsidP="005F5583">
            <w:pPr>
              <w:pStyle w:val="TAC"/>
            </w:pPr>
            <w:r w:rsidRPr="00F8474E">
              <w:t>-127</w:t>
            </w:r>
          </w:p>
        </w:tc>
        <w:tc>
          <w:tcPr>
            <w:tcW w:w="1123" w:type="dxa"/>
            <w:tcBorders>
              <w:top w:val="single" w:sz="4" w:space="0" w:color="auto"/>
              <w:left w:val="single" w:sz="4" w:space="0" w:color="auto"/>
              <w:right w:val="single" w:sz="4" w:space="0" w:color="auto"/>
            </w:tcBorders>
            <w:hideMark/>
          </w:tcPr>
          <w:p w14:paraId="7B980C7A" w14:textId="7C4B1C00" w:rsidR="005F5583" w:rsidRPr="00F8474E" w:rsidRDefault="005F5583" w:rsidP="005F5583">
            <w:pPr>
              <w:pStyle w:val="TAC"/>
              <w:rPr>
                <w:lang w:eastAsia="zh-CN"/>
              </w:rPr>
            </w:pPr>
            <w:r w:rsidRPr="00F8474E">
              <w:rPr>
                <w:rFonts w:hint="eastAsia"/>
                <w:lang w:eastAsia="zh-CN"/>
              </w:rPr>
              <w:t>-50</w:t>
            </w:r>
          </w:p>
        </w:tc>
      </w:tr>
      <w:tr w:rsidR="005F5583" w:rsidRPr="00F8474E" w14:paraId="773B7613" w14:textId="77777777" w:rsidTr="00380899">
        <w:trPr>
          <w:trHeight w:val="26"/>
          <w:jc w:val="center"/>
        </w:trPr>
        <w:tc>
          <w:tcPr>
            <w:tcW w:w="1132" w:type="dxa"/>
            <w:vMerge/>
            <w:tcBorders>
              <w:top w:val="single" w:sz="6" w:space="0" w:color="auto"/>
              <w:left w:val="single" w:sz="4" w:space="0" w:color="auto"/>
              <w:right w:val="single" w:sz="6" w:space="0" w:color="auto"/>
            </w:tcBorders>
            <w:vAlign w:val="center"/>
          </w:tcPr>
          <w:p w14:paraId="5AD88A13"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035EFF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7042BFBF"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4BC3025D"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vAlign w:val="center"/>
          </w:tcPr>
          <w:p w14:paraId="133E8C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0D2C2"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57924FF1" w14:textId="77777777" w:rsidR="005F5583" w:rsidRPr="00F8474E" w:rsidRDefault="005F5583" w:rsidP="005F5583">
            <w:pPr>
              <w:pStyle w:val="TAC"/>
            </w:pPr>
            <w:r w:rsidRPr="00F8474E">
              <w:t>-126.5</w:t>
            </w:r>
          </w:p>
        </w:tc>
        <w:tc>
          <w:tcPr>
            <w:tcW w:w="1123" w:type="dxa"/>
            <w:tcBorders>
              <w:left w:val="single" w:sz="4" w:space="0" w:color="auto"/>
              <w:right w:val="single" w:sz="4" w:space="0" w:color="auto"/>
            </w:tcBorders>
          </w:tcPr>
          <w:p w14:paraId="2311A6DF" w14:textId="77777777" w:rsidR="005F5583" w:rsidRPr="00F8474E" w:rsidRDefault="005F5583" w:rsidP="005F5583">
            <w:pPr>
              <w:pStyle w:val="TAC"/>
            </w:pPr>
            <w:r w:rsidRPr="00F8474E">
              <w:rPr>
                <w:rFonts w:hint="eastAsia"/>
                <w:lang w:eastAsia="zh-CN"/>
              </w:rPr>
              <w:t>-50</w:t>
            </w:r>
          </w:p>
        </w:tc>
      </w:tr>
      <w:tr w:rsidR="005F5583" w:rsidRPr="00F8474E" w14:paraId="0EB11C6A" w14:textId="77777777" w:rsidTr="00380899">
        <w:trPr>
          <w:trHeight w:val="22"/>
          <w:jc w:val="center"/>
        </w:trPr>
        <w:tc>
          <w:tcPr>
            <w:tcW w:w="1132" w:type="dxa"/>
            <w:vMerge/>
            <w:tcBorders>
              <w:left w:val="single" w:sz="4" w:space="0" w:color="auto"/>
              <w:right w:val="single" w:sz="6" w:space="0" w:color="auto"/>
            </w:tcBorders>
            <w:vAlign w:val="center"/>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58F2F6"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546DA2A1" w14:textId="77777777" w:rsidR="005F5583" w:rsidRPr="00F8474E" w:rsidRDefault="005F5583" w:rsidP="005F5583">
            <w:pPr>
              <w:pStyle w:val="TAC"/>
            </w:pPr>
            <w:r w:rsidRPr="00F8474E">
              <w:t>-126</w:t>
            </w:r>
          </w:p>
        </w:tc>
        <w:tc>
          <w:tcPr>
            <w:tcW w:w="1123" w:type="dxa"/>
            <w:tcBorders>
              <w:left w:val="single" w:sz="4" w:space="0" w:color="auto"/>
              <w:right w:val="single" w:sz="4" w:space="0" w:color="auto"/>
            </w:tcBorders>
          </w:tcPr>
          <w:p w14:paraId="0D04DD79" w14:textId="77777777" w:rsidR="005F5583" w:rsidRPr="00F8474E" w:rsidRDefault="005F5583" w:rsidP="005F5583">
            <w:pPr>
              <w:pStyle w:val="TAC"/>
            </w:pPr>
            <w:r w:rsidRPr="00F8474E">
              <w:rPr>
                <w:rFonts w:hint="eastAsia"/>
                <w:lang w:eastAsia="zh-CN"/>
              </w:rPr>
              <w:t>-50</w:t>
            </w:r>
          </w:p>
        </w:tc>
      </w:tr>
      <w:tr w:rsidR="005F5583" w:rsidRPr="00F8474E" w14:paraId="1582880B" w14:textId="77777777" w:rsidTr="00380899">
        <w:trPr>
          <w:trHeight w:val="22"/>
          <w:jc w:val="center"/>
        </w:trPr>
        <w:tc>
          <w:tcPr>
            <w:tcW w:w="1132" w:type="dxa"/>
            <w:vMerge/>
            <w:tcBorders>
              <w:left w:val="single" w:sz="4" w:space="0" w:color="auto"/>
              <w:right w:val="single" w:sz="6" w:space="0" w:color="auto"/>
            </w:tcBorders>
            <w:vAlign w:val="center"/>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C53ECEA"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AB4B096" w14:textId="77777777" w:rsidR="005F5583" w:rsidRPr="00F8474E" w:rsidRDefault="005F5583" w:rsidP="005F5583">
            <w:pPr>
              <w:pStyle w:val="TAC"/>
            </w:pPr>
            <w:r w:rsidRPr="00F8474E">
              <w:t>-125.5</w:t>
            </w:r>
          </w:p>
        </w:tc>
        <w:tc>
          <w:tcPr>
            <w:tcW w:w="1123" w:type="dxa"/>
            <w:tcBorders>
              <w:left w:val="single" w:sz="4" w:space="0" w:color="auto"/>
              <w:right w:val="single" w:sz="4" w:space="0" w:color="auto"/>
            </w:tcBorders>
          </w:tcPr>
          <w:p w14:paraId="10E753B2" w14:textId="77777777" w:rsidR="005F5583" w:rsidRPr="00F8474E" w:rsidRDefault="005F5583" w:rsidP="005F5583">
            <w:pPr>
              <w:pStyle w:val="TAC"/>
            </w:pPr>
            <w:r w:rsidRPr="00F8474E">
              <w:rPr>
                <w:rFonts w:hint="eastAsia"/>
                <w:lang w:eastAsia="zh-CN"/>
              </w:rPr>
              <w:t>-50</w:t>
            </w:r>
          </w:p>
        </w:tc>
      </w:tr>
      <w:tr w:rsidR="005F5583" w:rsidRPr="00F8474E" w14:paraId="1194FE34" w14:textId="77777777" w:rsidTr="00380899">
        <w:trPr>
          <w:trHeight w:val="22"/>
          <w:jc w:val="center"/>
        </w:trPr>
        <w:tc>
          <w:tcPr>
            <w:tcW w:w="1132" w:type="dxa"/>
            <w:vMerge/>
            <w:tcBorders>
              <w:left w:val="single" w:sz="4" w:space="0" w:color="auto"/>
              <w:right w:val="single" w:sz="6" w:space="0" w:color="auto"/>
            </w:tcBorders>
            <w:vAlign w:val="center"/>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F5C7B"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E5BE454" w14:textId="77777777" w:rsidR="005F5583" w:rsidRPr="00F8474E" w:rsidRDefault="005F5583" w:rsidP="005F5583">
            <w:pPr>
              <w:pStyle w:val="TAC"/>
            </w:pPr>
            <w:r w:rsidRPr="00F8474E">
              <w:t>-125</w:t>
            </w:r>
          </w:p>
        </w:tc>
        <w:tc>
          <w:tcPr>
            <w:tcW w:w="1123" w:type="dxa"/>
            <w:tcBorders>
              <w:left w:val="single" w:sz="4" w:space="0" w:color="auto"/>
              <w:right w:val="single" w:sz="4" w:space="0" w:color="auto"/>
            </w:tcBorders>
          </w:tcPr>
          <w:p w14:paraId="165337EB" w14:textId="77777777" w:rsidR="005F5583" w:rsidRPr="00F8474E" w:rsidRDefault="005F5583" w:rsidP="005F5583">
            <w:pPr>
              <w:pStyle w:val="TAC"/>
            </w:pPr>
            <w:r w:rsidRPr="00F8474E">
              <w:rPr>
                <w:rFonts w:hint="eastAsia"/>
                <w:lang w:eastAsia="zh-CN"/>
              </w:rPr>
              <w:t>-50</w:t>
            </w:r>
          </w:p>
        </w:tc>
      </w:tr>
      <w:tr w:rsidR="005F5583" w:rsidRPr="00F8474E" w14:paraId="466BDE03" w14:textId="77777777" w:rsidTr="00380899">
        <w:trPr>
          <w:trHeight w:val="22"/>
          <w:jc w:val="center"/>
        </w:trPr>
        <w:tc>
          <w:tcPr>
            <w:tcW w:w="1132" w:type="dxa"/>
            <w:vMerge/>
            <w:tcBorders>
              <w:left w:val="single" w:sz="4" w:space="0" w:color="auto"/>
              <w:right w:val="single" w:sz="6" w:space="0" w:color="auto"/>
            </w:tcBorders>
            <w:vAlign w:val="center"/>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32BCA2"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367B8737" w14:textId="77777777" w:rsidR="005F5583" w:rsidRPr="00F8474E" w:rsidRDefault="005F5583" w:rsidP="005F5583">
            <w:pPr>
              <w:pStyle w:val="TAC"/>
            </w:pPr>
            <w:r w:rsidRPr="00F8474E">
              <w:t>-124.5</w:t>
            </w:r>
          </w:p>
        </w:tc>
        <w:tc>
          <w:tcPr>
            <w:tcW w:w="1123" w:type="dxa"/>
            <w:tcBorders>
              <w:left w:val="single" w:sz="4" w:space="0" w:color="auto"/>
              <w:right w:val="single" w:sz="4" w:space="0" w:color="auto"/>
            </w:tcBorders>
          </w:tcPr>
          <w:p w14:paraId="3BFF2644" w14:textId="77777777" w:rsidR="005F5583" w:rsidRPr="00F8474E" w:rsidRDefault="005F5583" w:rsidP="005F5583">
            <w:pPr>
              <w:pStyle w:val="TAC"/>
            </w:pPr>
            <w:r w:rsidRPr="00F8474E">
              <w:rPr>
                <w:rFonts w:hint="eastAsia"/>
                <w:lang w:eastAsia="zh-CN"/>
              </w:rPr>
              <w:t>-50</w:t>
            </w:r>
          </w:p>
        </w:tc>
      </w:tr>
      <w:tr w:rsidR="005F5583" w:rsidRPr="00F8474E" w14:paraId="44ABE9E6" w14:textId="77777777" w:rsidTr="00380899">
        <w:trPr>
          <w:trHeight w:val="22"/>
          <w:jc w:val="center"/>
        </w:trPr>
        <w:tc>
          <w:tcPr>
            <w:tcW w:w="1132" w:type="dxa"/>
            <w:vMerge/>
            <w:tcBorders>
              <w:left w:val="single" w:sz="4" w:space="0" w:color="auto"/>
              <w:right w:val="single" w:sz="6" w:space="0" w:color="auto"/>
            </w:tcBorders>
            <w:vAlign w:val="center"/>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B452F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BE07565" w14:textId="77777777" w:rsidR="005F5583" w:rsidRPr="00F8474E" w:rsidRDefault="005F5583" w:rsidP="005F5583">
            <w:pPr>
              <w:pStyle w:val="TAC"/>
            </w:pPr>
            <w:r w:rsidRPr="00F8474E">
              <w:t>-124</w:t>
            </w:r>
          </w:p>
        </w:tc>
        <w:tc>
          <w:tcPr>
            <w:tcW w:w="1123" w:type="dxa"/>
            <w:tcBorders>
              <w:left w:val="single" w:sz="4" w:space="0" w:color="auto"/>
              <w:right w:val="single" w:sz="4" w:space="0" w:color="auto"/>
            </w:tcBorders>
          </w:tcPr>
          <w:p w14:paraId="4D049A9A" w14:textId="77777777" w:rsidR="005F5583" w:rsidRPr="00F8474E" w:rsidRDefault="005F5583" w:rsidP="005F5583">
            <w:pPr>
              <w:pStyle w:val="TAC"/>
            </w:pPr>
            <w:r w:rsidRPr="00F8474E">
              <w:rPr>
                <w:rFonts w:hint="eastAsia"/>
                <w:lang w:eastAsia="zh-CN"/>
              </w:rPr>
              <w:t>-50</w:t>
            </w:r>
          </w:p>
        </w:tc>
      </w:tr>
      <w:tr w:rsidR="005F5583" w:rsidRPr="00F8474E" w14:paraId="6135C600" w14:textId="77777777" w:rsidTr="00992FD4">
        <w:trPr>
          <w:trHeight w:val="22"/>
          <w:jc w:val="center"/>
        </w:trPr>
        <w:tc>
          <w:tcPr>
            <w:tcW w:w="1132" w:type="dxa"/>
            <w:vMerge/>
            <w:tcBorders>
              <w:left w:val="single" w:sz="4" w:space="0" w:color="auto"/>
              <w:bottom w:val="nil"/>
              <w:right w:val="single" w:sz="6" w:space="0" w:color="auto"/>
            </w:tcBorders>
            <w:vAlign w:val="center"/>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30177DEE"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0C21739D"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vAlign w:val="center"/>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CD87BA"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DCC084" w14:textId="77777777" w:rsidR="005F5583" w:rsidRPr="00F8474E" w:rsidRDefault="005F5583" w:rsidP="005F5583">
            <w:pPr>
              <w:pStyle w:val="TAC"/>
            </w:pPr>
            <w:r w:rsidRPr="00F8474E">
              <w:t>-123.5</w:t>
            </w:r>
          </w:p>
        </w:tc>
        <w:tc>
          <w:tcPr>
            <w:tcW w:w="1123" w:type="dxa"/>
            <w:tcBorders>
              <w:left w:val="single" w:sz="4" w:space="0" w:color="auto"/>
              <w:bottom w:val="single" w:sz="4" w:space="0" w:color="auto"/>
              <w:right w:val="single" w:sz="4" w:space="0" w:color="auto"/>
            </w:tcBorders>
          </w:tcPr>
          <w:p w14:paraId="1FD2488B" w14:textId="77777777" w:rsidR="005F5583" w:rsidRPr="00F8474E" w:rsidRDefault="005F5583" w:rsidP="005F5583">
            <w:pPr>
              <w:pStyle w:val="TAC"/>
            </w:pPr>
            <w:r w:rsidRPr="00F8474E">
              <w:rPr>
                <w:rFonts w:hint="eastAsia"/>
                <w:lang w:eastAsia="zh-CN"/>
              </w:rPr>
              <w:t>-50</w:t>
            </w:r>
          </w:p>
        </w:tc>
      </w:tr>
      <w:tr w:rsidR="00992FD4" w:rsidRPr="00F8474E" w14:paraId="5E39D64B" w14:textId="77777777" w:rsidTr="00992FD4">
        <w:trPr>
          <w:trHeight w:val="22"/>
          <w:jc w:val="center"/>
        </w:trPr>
        <w:tc>
          <w:tcPr>
            <w:tcW w:w="1132" w:type="dxa"/>
            <w:tcBorders>
              <w:top w:val="nil"/>
              <w:left w:val="single" w:sz="4" w:space="0" w:color="auto"/>
              <w:bottom w:val="nil"/>
              <w:right w:val="single" w:sz="6" w:space="0" w:color="auto"/>
            </w:tcBorders>
            <w:vAlign w:val="center"/>
          </w:tcPr>
          <w:p w14:paraId="2C5F505D"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5F9ACF22"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510932E7"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68F2A2C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vAlign w:val="center"/>
          </w:tcPr>
          <w:p w14:paraId="3F5C9F57"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5992A9" w14:textId="787A8358"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0A5C573B" w14:textId="0F0DCDEB" w:rsidR="00992FD4" w:rsidRPr="00F8474E" w:rsidRDefault="00992FD4" w:rsidP="00992FD4">
            <w:pPr>
              <w:pStyle w:val="TAC"/>
            </w:pPr>
            <w:r>
              <w:rPr>
                <w:rFonts w:eastAsia="SimSun" w:hint="eastAsia"/>
                <w:lang w:val="en-US" w:eastAsia="zh-CN"/>
              </w:rPr>
              <w:t>-120.5</w:t>
            </w:r>
          </w:p>
        </w:tc>
        <w:tc>
          <w:tcPr>
            <w:tcW w:w="1123" w:type="dxa"/>
            <w:tcBorders>
              <w:left w:val="single" w:sz="4" w:space="0" w:color="auto"/>
              <w:bottom w:val="single" w:sz="4" w:space="0" w:color="auto"/>
              <w:right w:val="single" w:sz="4" w:space="0" w:color="auto"/>
            </w:tcBorders>
          </w:tcPr>
          <w:p w14:paraId="138B3340" w14:textId="1FA16918" w:rsidR="00992FD4" w:rsidRPr="00F8474E" w:rsidRDefault="00992FD4" w:rsidP="00992FD4">
            <w:pPr>
              <w:pStyle w:val="TAC"/>
              <w:rPr>
                <w:lang w:eastAsia="zh-CN"/>
              </w:rPr>
            </w:pPr>
            <w:r>
              <w:rPr>
                <w:rFonts w:eastAsia="SimSun" w:hint="eastAsia"/>
                <w:lang w:val="en-US" w:eastAsia="zh-CN"/>
              </w:rPr>
              <w:t>-50</w:t>
            </w:r>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47C3C30E" w:rsidR="005F5583" w:rsidRPr="00F8474E" w:rsidRDefault="005F5583" w:rsidP="005F5583">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06886001"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45942F34"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3D34F8" w14:textId="60E3A991" w:rsidR="005F5583" w:rsidRPr="00F8474E" w:rsidRDefault="005F5583" w:rsidP="005F5583">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6260B39" w14:textId="18ED0B0D" w:rsidR="005F5583" w:rsidRPr="00F8474E" w:rsidRDefault="005F5583" w:rsidP="005F5583">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58CDB05D" w:rsidR="005F5583" w:rsidRPr="00F8474E" w:rsidRDefault="005F5583" w:rsidP="005F5583">
            <w:pPr>
              <w:pStyle w:val="TAC"/>
            </w:pPr>
            <w:r w:rsidRPr="00F8474E">
              <w:rPr>
                <w:rFonts w:hint="eastAsia"/>
                <w:lang w:eastAsia="zh-CN"/>
              </w:rPr>
              <w:t>NOTE</w:t>
            </w:r>
            <w:r w:rsidRPr="00F8474E">
              <w:t xml:space="preserve"> 6</w:t>
            </w:r>
          </w:p>
        </w:tc>
      </w:tr>
      <w:tr w:rsidR="005F5583" w:rsidRPr="00F8474E" w14:paraId="575CA14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11BE6D" w14:textId="514A8AA0" w:rsidR="005F5583" w:rsidRPr="00F8474E" w:rsidRDefault="005F5583" w:rsidP="005F5583">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CEC4924" w14:textId="412D0C51" w:rsidR="005F5583" w:rsidRPr="00F8474E" w:rsidRDefault="005F5583" w:rsidP="005F5583">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485DF02" w14:textId="08B4713E"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C92EA9" w14:textId="0D691D49"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70FE88D" w14:textId="1495311F" w:rsidR="005F5583" w:rsidRPr="00F8474E" w:rsidRDefault="005F5583" w:rsidP="005F5583">
            <w:pPr>
              <w:pStyle w:val="TAC"/>
            </w:pPr>
            <w:r w:rsidRPr="00F8474E">
              <w:t>-124</w:t>
            </w:r>
          </w:p>
        </w:tc>
        <w:tc>
          <w:tcPr>
            <w:tcW w:w="1123" w:type="dxa"/>
            <w:tcBorders>
              <w:top w:val="single" w:sz="4" w:space="0" w:color="auto"/>
              <w:left w:val="single" w:sz="4" w:space="0" w:color="auto"/>
              <w:right w:val="single" w:sz="4" w:space="0" w:color="auto"/>
            </w:tcBorders>
            <w:hideMark/>
          </w:tcPr>
          <w:p w14:paraId="38595D4A" w14:textId="3A8A1D32" w:rsidR="005F5583" w:rsidRPr="00F8474E" w:rsidRDefault="005F5583" w:rsidP="005F5583">
            <w:pPr>
              <w:pStyle w:val="TAC"/>
            </w:pPr>
            <w:r w:rsidRPr="00F8474E">
              <w:rPr>
                <w:rFonts w:hint="eastAsia"/>
                <w:lang w:eastAsia="zh-CN"/>
              </w:rPr>
              <w:t>-50</w:t>
            </w:r>
          </w:p>
        </w:tc>
      </w:tr>
      <w:tr w:rsidR="005F5583" w:rsidRPr="00F8474E" w14:paraId="31777906"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17A4AA0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231C1BC6"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0862421E"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3C8F1B71"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591C8DC6"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77C8F6"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9654BA7" w14:textId="77777777" w:rsidR="005F5583" w:rsidRPr="00F8474E" w:rsidRDefault="005F5583" w:rsidP="005F5583">
            <w:pPr>
              <w:pStyle w:val="TAC"/>
            </w:pPr>
            <w:r w:rsidRPr="00F8474E">
              <w:t>-123.5</w:t>
            </w:r>
          </w:p>
        </w:tc>
        <w:tc>
          <w:tcPr>
            <w:tcW w:w="1123" w:type="dxa"/>
            <w:tcBorders>
              <w:left w:val="single" w:sz="4" w:space="0" w:color="auto"/>
              <w:right w:val="single" w:sz="4" w:space="0" w:color="auto"/>
            </w:tcBorders>
          </w:tcPr>
          <w:p w14:paraId="0E1407AF" w14:textId="77777777" w:rsidR="005F5583" w:rsidRPr="00F8474E" w:rsidRDefault="005F5583" w:rsidP="005F5583">
            <w:pPr>
              <w:pStyle w:val="TAC"/>
            </w:pPr>
            <w:r w:rsidRPr="00F8474E">
              <w:rPr>
                <w:rFonts w:hint="eastAsia"/>
                <w:lang w:eastAsia="zh-CN"/>
              </w:rPr>
              <w:t>-50</w:t>
            </w:r>
          </w:p>
        </w:tc>
      </w:tr>
      <w:tr w:rsidR="005F5583" w:rsidRPr="00F8474E" w14:paraId="0AC0E0FD" w14:textId="77777777" w:rsidTr="00380899">
        <w:trPr>
          <w:trHeight w:val="22"/>
          <w:jc w:val="center"/>
        </w:trPr>
        <w:tc>
          <w:tcPr>
            <w:tcW w:w="1132" w:type="dxa"/>
            <w:vMerge/>
            <w:tcBorders>
              <w:left w:val="single" w:sz="4" w:space="0" w:color="auto"/>
              <w:right w:val="single" w:sz="6" w:space="0" w:color="auto"/>
            </w:tcBorders>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D71387"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214D1A0" w14:textId="77777777" w:rsidR="005F5583" w:rsidRPr="00F8474E" w:rsidRDefault="005F5583" w:rsidP="005F5583">
            <w:pPr>
              <w:pStyle w:val="TAC"/>
            </w:pPr>
            <w:r w:rsidRPr="00F8474E">
              <w:t>-123</w:t>
            </w:r>
          </w:p>
        </w:tc>
        <w:tc>
          <w:tcPr>
            <w:tcW w:w="1123" w:type="dxa"/>
            <w:tcBorders>
              <w:left w:val="single" w:sz="4" w:space="0" w:color="auto"/>
              <w:right w:val="single" w:sz="4" w:space="0" w:color="auto"/>
            </w:tcBorders>
          </w:tcPr>
          <w:p w14:paraId="63BAA7B6" w14:textId="77777777" w:rsidR="005F5583" w:rsidRPr="00F8474E" w:rsidRDefault="005F5583" w:rsidP="005F5583">
            <w:pPr>
              <w:pStyle w:val="TAC"/>
            </w:pPr>
            <w:r w:rsidRPr="00F8474E">
              <w:rPr>
                <w:rFonts w:hint="eastAsia"/>
                <w:lang w:eastAsia="zh-CN"/>
              </w:rPr>
              <w:t>-50</w:t>
            </w:r>
          </w:p>
        </w:tc>
      </w:tr>
      <w:tr w:rsidR="005F5583" w:rsidRPr="00F8474E" w14:paraId="23433FE4" w14:textId="77777777" w:rsidTr="00380899">
        <w:trPr>
          <w:trHeight w:val="22"/>
          <w:jc w:val="center"/>
        </w:trPr>
        <w:tc>
          <w:tcPr>
            <w:tcW w:w="1132" w:type="dxa"/>
            <w:vMerge/>
            <w:tcBorders>
              <w:left w:val="single" w:sz="4" w:space="0" w:color="auto"/>
              <w:right w:val="single" w:sz="6" w:space="0" w:color="auto"/>
            </w:tcBorders>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386B5D"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C7BA64E" w14:textId="77777777" w:rsidR="005F5583" w:rsidRPr="00F8474E" w:rsidRDefault="005F5583" w:rsidP="005F5583">
            <w:pPr>
              <w:pStyle w:val="TAC"/>
            </w:pPr>
            <w:r w:rsidRPr="00F8474E">
              <w:t>-122.5</w:t>
            </w:r>
          </w:p>
        </w:tc>
        <w:tc>
          <w:tcPr>
            <w:tcW w:w="1123" w:type="dxa"/>
            <w:tcBorders>
              <w:left w:val="single" w:sz="4" w:space="0" w:color="auto"/>
              <w:right w:val="single" w:sz="4" w:space="0" w:color="auto"/>
            </w:tcBorders>
          </w:tcPr>
          <w:p w14:paraId="1EA7B7CF" w14:textId="77777777" w:rsidR="005F5583" w:rsidRPr="00F8474E" w:rsidRDefault="005F5583" w:rsidP="005F5583">
            <w:pPr>
              <w:pStyle w:val="TAC"/>
            </w:pPr>
            <w:r w:rsidRPr="00F8474E">
              <w:rPr>
                <w:rFonts w:hint="eastAsia"/>
                <w:lang w:eastAsia="zh-CN"/>
              </w:rPr>
              <w:t>-50</w:t>
            </w:r>
          </w:p>
        </w:tc>
      </w:tr>
      <w:tr w:rsidR="005F5583" w:rsidRPr="00F8474E" w14:paraId="2431F1F0" w14:textId="77777777" w:rsidTr="00380899">
        <w:trPr>
          <w:trHeight w:val="22"/>
          <w:jc w:val="center"/>
        </w:trPr>
        <w:tc>
          <w:tcPr>
            <w:tcW w:w="1132" w:type="dxa"/>
            <w:vMerge/>
            <w:tcBorders>
              <w:left w:val="single" w:sz="4" w:space="0" w:color="auto"/>
              <w:right w:val="single" w:sz="6" w:space="0" w:color="auto"/>
            </w:tcBorders>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76FD51"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51E0E811" w14:textId="77777777" w:rsidR="005F5583" w:rsidRPr="00F8474E" w:rsidRDefault="005F5583" w:rsidP="005F5583">
            <w:pPr>
              <w:pStyle w:val="TAC"/>
            </w:pPr>
            <w:r w:rsidRPr="00F8474E">
              <w:t>-122</w:t>
            </w:r>
          </w:p>
        </w:tc>
        <w:tc>
          <w:tcPr>
            <w:tcW w:w="1123" w:type="dxa"/>
            <w:tcBorders>
              <w:left w:val="single" w:sz="4" w:space="0" w:color="auto"/>
              <w:right w:val="single" w:sz="4" w:space="0" w:color="auto"/>
            </w:tcBorders>
          </w:tcPr>
          <w:p w14:paraId="3C33A446" w14:textId="77777777" w:rsidR="005F5583" w:rsidRPr="00F8474E" w:rsidRDefault="005F5583" w:rsidP="005F5583">
            <w:pPr>
              <w:pStyle w:val="TAC"/>
            </w:pPr>
            <w:r w:rsidRPr="00F8474E">
              <w:rPr>
                <w:rFonts w:hint="eastAsia"/>
                <w:lang w:eastAsia="zh-CN"/>
              </w:rPr>
              <w:t>-50</w:t>
            </w:r>
          </w:p>
        </w:tc>
      </w:tr>
      <w:tr w:rsidR="005F5583" w:rsidRPr="00F8474E" w14:paraId="625043AE" w14:textId="77777777" w:rsidTr="00380899">
        <w:trPr>
          <w:trHeight w:val="22"/>
          <w:jc w:val="center"/>
        </w:trPr>
        <w:tc>
          <w:tcPr>
            <w:tcW w:w="1132" w:type="dxa"/>
            <w:vMerge/>
            <w:tcBorders>
              <w:left w:val="single" w:sz="4" w:space="0" w:color="auto"/>
              <w:right w:val="single" w:sz="6" w:space="0" w:color="auto"/>
            </w:tcBorders>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EADFBB"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195E33A" w14:textId="77777777" w:rsidR="005F5583" w:rsidRPr="00F8474E" w:rsidRDefault="005F5583" w:rsidP="005F5583">
            <w:pPr>
              <w:pStyle w:val="TAC"/>
            </w:pPr>
            <w:r w:rsidRPr="00F8474E">
              <w:t>-121.5</w:t>
            </w:r>
          </w:p>
        </w:tc>
        <w:tc>
          <w:tcPr>
            <w:tcW w:w="1123" w:type="dxa"/>
            <w:tcBorders>
              <w:left w:val="single" w:sz="4" w:space="0" w:color="auto"/>
              <w:right w:val="single" w:sz="4" w:space="0" w:color="auto"/>
            </w:tcBorders>
          </w:tcPr>
          <w:p w14:paraId="6E3AD6D3" w14:textId="77777777" w:rsidR="005F5583" w:rsidRPr="00F8474E" w:rsidRDefault="005F5583" w:rsidP="005F5583">
            <w:pPr>
              <w:pStyle w:val="TAC"/>
            </w:pPr>
            <w:r w:rsidRPr="00F8474E">
              <w:rPr>
                <w:rFonts w:hint="eastAsia"/>
                <w:lang w:eastAsia="zh-CN"/>
              </w:rPr>
              <w:t>-50</w:t>
            </w:r>
          </w:p>
        </w:tc>
      </w:tr>
      <w:tr w:rsidR="005F5583" w:rsidRPr="00F8474E" w14:paraId="7AE97688" w14:textId="77777777" w:rsidTr="00380899">
        <w:trPr>
          <w:trHeight w:val="22"/>
          <w:jc w:val="center"/>
        </w:trPr>
        <w:tc>
          <w:tcPr>
            <w:tcW w:w="1132" w:type="dxa"/>
            <w:vMerge/>
            <w:tcBorders>
              <w:left w:val="single" w:sz="4" w:space="0" w:color="auto"/>
              <w:right w:val="single" w:sz="6" w:space="0" w:color="auto"/>
            </w:tcBorders>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93583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8ACC226" w14:textId="77777777" w:rsidR="005F5583" w:rsidRPr="00F8474E" w:rsidRDefault="005F5583" w:rsidP="005F5583">
            <w:pPr>
              <w:pStyle w:val="TAC"/>
            </w:pPr>
            <w:r w:rsidRPr="00F8474E">
              <w:t>-121</w:t>
            </w:r>
          </w:p>
        </w:tc>
        <w:tc>
          <w:tcPr>
            <w:tcW w:w="1123" w:type="dxa"/>
            <w:tcBorders>
              <w:left w:val="single" w:sz="4" w:space="0" w:color="auto"/>
              <w:right w:val="single" w:sz="4" w:space="0" w:color="auto"/>
            </w:tcBorders>
          </w:tcPr>
          <w:p w14:paraId="56A1092A" w14:textId="77777777" w:rsidR="005F5583" w:rsidRPr="00F8474E" w:rsidRDefault="005F5583" w:rsidP="005F5583">
            <w:pPr>
              <w:pStyle w:val="TAC"/>
            </w:pPr>
            <w:r w:rsidRPr="00F8474E">
              <w:rPr>
                <w:rFonts w:hint="eastAsia"/>
                <w:lang w:eastAsia="zh-CN"/>
              </w:rPr>
              <w:t>-50</w:t>
            </w:r>
          </w:p>
        </w:tc>
      </w:tr>
      <w:tr w:rsidR="005F5583" w:rsidRPr="00F8474E" w14:paraId="2AB5FBB1" w14:textId="77777777" w:rsidTr="00992FD4">
        <w:trPr>
          <w:trHeight w:val="22"/>
          <w:jc w:val="center"/>
        </w:trPr>
        <w:tc>
          <w:tcPr>
            <w:tcW w:w="1132" w:type="dxa"/>
            <w:vMerge/>
            <w:tcBorders>
              <w:left w:val="single" w:sz="4" w:space="0" w:color="auto"/>
              <w:bottom w:val="nil"/>
              <w:right w:val="single" w:sz="6" w:space="0" w:color="auto"/>
            </w:tcBorders>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51BCF95A"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567FA35C"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444E54"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7DB9C5" w14:textId="77777777" w:rsidR="005F5583" w:rsidRPr="00F8474E" w:rsidRDefault="005F5583" w:rsidP="005F5583">
            <w:pPr>
              <w:pStyle w:val="TAC"/>
            </w:pPr>
            <w:r w:rsidRPr="00F8474E">
              <w:t>-120.5</w:t>
            </w:r>
          </w:p>
        </w:tc>
        <w:tc>
          <w:tcPr>
            <w:tcW w:w="1123" w:type="dxa"/>
            <w:tcBorders>
              <w:left w:val="single" w:sz="4" w:space="0" w:color="auto"/>
              <w:bottom w:val="single" w:sz="4" w:space="0" w:color="auto"/>
              <w:right w:val="single" w:sz="4" w:space="0" w:color="auto"/>
            </w:tcBorders>
          </w:tcPr>
          <w:p w14:paraId="624C7875" w14:textId="77777777" w:rsidR="005F5583" w:rsidRPr="00F8474E" w:rsidRDefault="005F5583" w:rsidP="005F5583">
            <w:pPr>
              <w:pStyle w:val="TAC"/>
            </w:pPr>
            <w:r w:rsidRPr="00F8474E">
              <w:rPr>
                <w:rFonts w:hint="eastAsia"/>
                <w:lang w:eastAsia="zh-CN"/>
              </w:rPr>
              <w:t>-50</w:t>
            </w:r>
          </w:p>
        </w:tc>
      </w:tr>
      <w:tr w:rsidR="00992FD4" w:rsidRPr="00F8474E" w14:paraId="06C69409" w14:textId="77777777" w:rsidTr="00992FD4">
        <w:trPr>
          <w:trHeight w:val="22"/>
          <w:jc w:val="center"/>
        </w:trPr>
        <w:tc>
          <w:tcPr>
            <w:tcW w:w="1132" w:type="dxa"/>
            <w:tcBorders>
              <w:top w:val="nil"/>
              <w:left w:val="single" w:sz="4" w:space="0" w:color="auto"/>
              <w:bottom w:val="nil"/>
              <w:right w:val="single" w:sz="6" w:space="0" w:color="auto"/>
            </w:tcBorders>
          </w:tcPr>
          <w:p w14:paraId="2DA840F4"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2AD0A037"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209F3413"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169D8B6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34FABC39"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13B891" w14:textId="594FD9C3"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199C4EB2" w14:textId="6761EF78" w:rsidR="00992FD4" w:rsidRPr="00F8474E" w:rsidRDefault="00992FD4" w:rsidP="00992FD4">
            <w:pPr>
              <w:pStyle w:val="TAC"/>
            </w:pPr>
            <w:r>
              <w:rPr>
                <w:rFonts w:eastAsia="SimSun" w:hint="eastAsia"/>
                <w:lang w:val="en-US" w:eastAsia="zh-CN"/>
              </w:rPr>
              <w:t>-117.5</w:t>
            </w:r>
          </w:p>
        </w:tc>
        <w:tc>
          <w:tcPr>
            <w:tcW w:w="1123" w:type="dxa"/>
            <w:tcBorders>
              <w:left w:val="single" w:sz="4" w:space="0" w:color="auto"/>
              <w:bottom w:val="single" w:sz="4" w:space="0" w:color="auto"/>
              <w:right w:val="single" w:sz="4" w:space="0" w:color="auto"/>
            </w:tcBorders>
          </w:tcPr>
          <w:p w14:paraId="1C83C919" w14:textId="332CC26F" w:rsidR="00992FD4" w:rsidRPr="00F8474E" w:rsidRDefault="00992FD4" w:rsidP="00992FD4">
            <w:pPr>
              <w:pStyle w:val="TAC"/>
              <w:rPr>
                <w:lang w:eastAsia="zh-CN"/>
              </w:rPr>
            </w:pPr>
            <w:r>
              <w:rPr>
                <w:rFonts w:eastAsia="SimSun" w:hint="eastAsia"/>
                <w:lang w:val="en-US" w:eastAsia="zh-CN"/>
              </w:rPr>
              <w:t>-50</w:t>
            </w:r>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07D08FBD" w:rsidR="005F5583" w:rsidRPr="00F8474E" w:rsidRDefault="005F5583" w:rsidP="005F5583">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5ACC40EF"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09EDB61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1EE4359" w14:textId="771AA355" w:rsidR="005F5583" w:rsidRPr="00F8474E" w:rsidRDefault="005F5583" w:rsidP="005F5583">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51315A" w14:textId="0F7C699B" w:rsidR="005F5583" w:rsidRPr="00F8474E" w:rsidRDefault="005F5583" w:rsidP="005F5583">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C71C6D0" w14:textId="25855B9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3E5095B" w14:textId="0817CC76"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4A4C233" w14:textId="140B701C" w:rsidR="005F5583" w:rsidRPr="00F8474E" w:rsidRDefault="005F5583" w:rsidP="005F5583">
            <w:pPr>
              <w:pStyle w:val="TAC"/>
            </w:pPr>
            <w:r w:rsidRPr="00F8474E">
              <w:t>-121</w:t>
            </w:r>
          </w:p>
        </w:tc>
        <w:tc>
          <w:tcPr>
            <w:tcW w:w="1123" w:type="dxa"/>
            <w:tcBorders>
              <w:top w:val="single" w:sz="4" w:space="0" w:color="auto"/>
              <w:left w:val="single" w:sz="4" w:space="0" w:color="auto"/>
              <w:right w:val="single" w:sz="4" w:space="0" w:color="auto"/>
            </w:tcBorders>
            <w:hideMark/>
          </w:tcPr>
          <w:p w14:paraId="7FBAE5B5" w14:textId="15D8A037" w:rsidR="005F5583" w:rsidRPr="00F8474E" w:rsidRDefault="005F5583" w:rsidP="005F5583">
            <w:pPr>
              <w:pStyle w:val="TAC"/>
            </w:pPr>
            <w:r w:rsidRPr="00F8474E">
              <w:rPr>
                <w:rFonts w:hint="eastAsia"/>
                <w:lang w:eastAsia="zh-CN"/>
              </w:rPr>
              <w:t>-50</w:t>
            </w:r>
          </w:p>
        </w:tc>
      </w:tr>
      <w:tr w:rsidR="005F5583" w:rsidRPr="00F8474E" w14:paraId="5B4FB6A9"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0AA3F5F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F2062D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287BD474"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tcPr>
          <w:p w14:paraId="31922887"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4F299A55"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12A02D"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797840A" w14:textId="77777777" w:rsidR="005F5583" w:rsidRPr="00F8474E" w:rsidRDefault="005F5583" w:rsidP="005F5583">
            <w:pPr>
              <w:pStyle w:val="TAC"/>
            </w:pPr>
            <w:r w:rsidRPr="00F8474E">
              <w:t>-120.5</w:t>
            </w:r>
          </w:p>
        </w:tc>
        <w:tc>
          <w:tcPr>
            <w:tcW w:w="1123" w:type="dxa"/>
            <w:tcBorders>
              <w:left w:val="single" w:sz="4" w:space="0" w:color="auto"/>
              <w:right w:val="single" w:sz="4" w:space="0" w:color="auto"/>
            </w:tcBorders>
          </w:tcPr>
          <w:p w14:paraId="5AB1351E" w14:textId="77777777" w:rsidR="005F5583" w:rsidRPr="00F8474E" w:rsidRDefault="005F5583" w:rsidP="005F5583">
            <w:pPr>
              <w:pStyle w:val="TAC"/>
            </w:pPr>
            <w:r w:rsidRPr="00F8474E">
              <w:rPr>
                <w:rFonts w:hint="eastAsia"/>
                <w:lang w:eastAsia="zh-CN"/>
              </w:rPr>
              <w:t>-50</w:t>
            </w:r>
          </w:p>
        </w:tc>
      </w:tr>
      <w:tr w:rsidR="005F5583" w:rsidRPr="00F8474E" w14:paraId="2FAC4FE0" w14:textId="77777777" w:rsidTr="00380899">
        <w:trPr>
          <w:trHeight w:val="22"/>
          <w:jc w:val="center"/>
        </w:trPr>
        <w:tc>
          <w:tcPr>
            <w:tcW w:w="1132" w:type="dxa"/>
            <w:vMerge/>
            <w:tcBorders>
              <w:left w:val="single" w:sz="4" w:space="0" w:color="auto"/>
              <w:right w:val="single" w:sz="6" w:space="0" w:color="auto"/>
            </w:tcBorders>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8A2B41"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FAA3960" w14:textId="77777777" w:rsidR="005F5583" w:rsidRPr="00F8474E" w:rsidRDefault="005F5583" w:rsidP="005F5583">
            <w:pPr>
              <w:pStyle w:val="TAC"/>
            </w:pPr>
            <w:r w:rsidRPr="00F8474E">
              <w:t>-120</w:t>
            </w:r>
          </w:p>
        </w:tc>
        <w:tc>
          <w:tcPr>
            <w:tcW w:w="1123" w:type="dxa"/>
            <w:tcBorders>
              <w:left w:val="single" w:sz="4" w:space="0" w:color="auto"/>
              <w:right w:val="single" w:sz="4" w:space="0" w:color="auto"/>
            </w:tcBorders>
          </w:tcPr>
          <w:p w14:paraId="0067F846" w14:textId="77777777" w:rsidR="005F5583" w:rsidRPr="00F8474E" w:rsidRDefault="005F5583" w:rsidP="005F5583">
            <w:pPr>
              <w:pStyle w:val="TAC"/>
            </w:pPr>
            <w:r w:rsidRPr="00F8474E">
              <w:rPr>
                <w:rFonts w:hint="eastAsia"/>
                <w:lang w:eastAsia="zh-CN"/>
              </w:rPr>
              <w:t>-50</w:t>
            </w:r>
          </w:p>
        </w:tc>
      </w:tr>
      <w:tr w:rsidR="005F5583" w:rsidRPr="00F8474E" w14:paraId="610540E8" w14:textId="77777777" w:rsidTr="00380899">
        <w:trPr>
          <w:trHeight w:val="22"/>
          <w:jc w:val="center"/>
        </w:trPr>
        <w:tc>
          <w:tcPr>
            <w:tcW w:w="1132" w:type="dxa"/>
            <w:vMerge/>
            <w:tcBorders>
              <w:left w:val="single" w:sz="4" w:space="0" w:color="auto"/>
              <w:right w:val="single" w:sz="6" w:space="0" w:color="auto"/>
            </w:tcBorders>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38192C"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A2A4FC1" w14:textId="77777777" w:rsidR="005F5583" w:rsidRPr="00F8474E" w:rsidRDefault="005F5583" w:rsidP="005F5583">
            <w:pPr>
              <w:pStyle w:val="TAC"/>
            </w:pPr>
            <w:r w:rsidRPr="00F8474E">
              <w:t>-119.5</w:t>
            </w:r>
          </w:p>
        </w:tc>
        <w:tc>
          <w:tcPr>
            <w:tcW w:w="1123" w:type="dxa"/>
            <w:tcBorders>
              <w:left w:val="single" w:sz="4" w:space="0" w:color="auto"/>
              <w:right w:val="single" w:sz="4" w:space="0" w:color="auto"/>
            </w:tcBorders>
          </w:tcPr>
          <w:p w14:paraId="64425D61" w14:textId="77777777" w:rsidR="005F5583" w:rsidRPr="00F8474E" w:rsidRDefault="005F5583" w:rsidP="005F5583">
            <w:pPr>
              <w:pStyle w:val="TAC"/>
            </w:pPr>
            <w:r w:rsidRPr="00F8474E">
              <w:rPr>
                <w:rFonts w:hint="eastAsia"/>
                <w:lang w:eastAsia="zh-CN"/>
              </w:rPr>
              <w:t>-50</w:t>
            </w:r>
          </w:p>
        </w:tc>
      </w:tr>
      <w:tr w:rsidR="005F5583" w:rsidRPr="00F8474E" w14:paraId="785CC69A" w14:textId="77777777" w:rsidTr="00380899">
        <w:trPr>
          <w:trHeight w:val="22"/>
          <w:jc w:val="center"/>
        </w:trPr>
        <w:tc>
          <w:tcPr>
            <w:tcW w:w="1132" w:type="dxa"/>
            <w:vMerge/>
            <w:tcBorders>
              <w:left w:val="single" w:sz="4" w:space="0" w:color="auto"/>
              <w:right w:val="single" w:sz="6" w:space="0" w:color="auto"/>
            </w:tcBorders>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114123"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8FCBFAC" w14:textId="77777777" w:rsidR="005F5583" w:rsidRPr="00F8474E" w:rsidRDefault="005F5583" w:rsidP="005F5583">
            <w:pPr>
              <w:pStyle w:val="TAC"/>
            </w:pPr>
            <w:r w:rsidRPr="00F8474E">
              <w:t>-119</w:t>
            </w:r>
          </w:p>
        </w:tc>
        <w:tc>
          <w:tcPr>
            <w:tcW w:w="1123" w:type="dxa"/>
            <w:tcBorders>
              <w:left w:val="single" w:sz="4" w:space="0" w:color="auto"/>
              <w:right w:val="single" w:sz="4" w:space="0" w:color="auto"/>
            </w:tcBorders>
          </w:tcPr>
          <w:p w14:paraId="0351E8CE" w14:textId="77777777" w:rsidR="005F5583" w:rsidRPr="00F8474E" w:rsidRDefault="005F5583" w:rsidP="005F5583">
            <w:pPr>
              <w:pStyle w:val="TAC"/>
            </w:pPr>
            <w:r w:rsidRPr="00F8474E">
              <w:rPr>
                <w:rFonts w:hint="eastAsia"/>
                <w:lang w:eastAsia="zh-CN"/>
              </w:rPr>
              <w:t>-50</w:t>
            </w:r>
          </w:p>
        </w:tc>
      </w:tr>
      <w:tr w:rsidR="005F5583" w:rsidRPr="00F8474E" w14:paraId="2F81BC19" w14:textId="77777777" w:rsidTr="00380899">
        <w:trPr>
          <w:trHeight w:val="22"/>
          <w:jc w:val="center"/>
        </w:trPr>
        <w:tc>
          <w:tcPr>
            <w:tcW w:w="1132" w:type="dxa"/>
            <w:vMerge/>
            <w:tcBorders>
              <w:left w:val="single" w:sz="4" w:space="0" w:color="auto"/>
              <w:right w:val="single" w:sz="6" w:space="0" w:color="auto"/>
            </w:tcBorders>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637B9"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E745B79" w14:textId="77777777" w:rsidR="005F5583" w:rsidRPr="00F8474E" w:rsidRDefault="005F5583" w:rsidP="005F5583">
            <w:pPr>
              <w:pStyle w:val="TAC"/>
            </w:pPr>
            <w:r w:rsidRPr="00F8474E">
              <w:t>-118.5</w:t>
            </w:r>
          </w:p>
        </w:tc>
        <w:tc>
          <w:tcPr>
            <w:tcW w:w="1123" w:type="dxa"/>
            <w:tcBorders>
              <w:left w:val="single" w:sz="4" w:space="0" w:color="auto"/>
              <w:right w:val="single" w:sz="4" w:space="0" w:color="auto"/>
            </w:tcBorders>
          </w:tcPr>
          <w:p w14:paraId="20E5EB54" w14:textId="77777777" w:rsidR="005F5583" w:rsidRPr="00F8474E" w:rsidRDefault="005F5583" w:rsidP="005F5583">
            <w:pPr>
              <w:pStyle w:val="TAC"/>
            </w:pPr>
            <w:r w:rsidRPr="00F8474E">
              <w:rPr>
                <w:rFonts w:hint="eastAsia"/>
                <w:lang w:eastAsia="zh-CN"/>
              </w:rPr>
              <w:t>-50</w:t>
            </w:r>
          </w:p>
        </w:tc>
      </w:tr>
      <w:tr w:rsidR="005F5583" w:rsidRPr="00F8474E" w14:paraId="242235CD" w14:textId="77777777" w:rsidTr="00380899">
        <w:trPr>
          <w:trHeight w:val="22"/>
          <w:jc w:val="center"/>
        </w:trPr>
        <w:tc>
          <w:tcPr>
            <w:tcW w:w="1132" w:type="dxa"/>
            <w:vMerge/>
            <w:tcBorders>
              <w:left w:val="single" w:sz="4" w:space="0" w:color="auto"/>
              <w:right w:val="single" w:sz="6" w:space="0" w:color="auto"/>
            </w:tcBorders>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6C506F"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456ABA2" w14:textId="77777777" w:rsidR="005F5583" w:rsidRPr="00F8474E" w:rsidRDefault="005F5583" w:rsidP="005F5583">
            <w:pPr>
              <w:pStyle w:val="TAC"/>
            </w:pPr>
            <w:r w:rsidRPr="00F8474E">
              <w:t>-118</w:t>
            </w:r>
          </w:p>
        </w:tc>
        <w:tc>
          <w:tcPr>
            <w:tcW w:w="1123" w:type="dxa"/>
            <w:tcBorders>
              <w:left w:val="single" w:sz="4" w:space="0" w:color="auto"/>
              <w:right w:val="single" w:sz="4" w:space="0" w:color="auto"/>
            </w:tcBorders>
          </w:tcPr>
          <w:p w14:paraId="7C0342AF" w14:textId="77777777" w:rsidR="005F5583" w:rsidRPr="00F8474E" w:rsidRDefault="005F5583" w:rsidP="005F5583">
            <w:pPr>
              <w:pStyle w:val="TAC"/>
            </w:pPr>
            <w:r w:rsidRPr="00F8474E">
              <w:rPr>
                <w:rFonts w:hint="eastAsia"/>
                <w:lang w:eastAsia="zh-CN"/>
              </w:rPr>
              <w:t>-50</w:t>
            </w:r>
          </w:p>
        </w:tc>
      </w:tr>
      <w:tr w:rsidR="005F5583" w:rsidRPr="00F8474E" w14:paraId="78452146" w14:textId="77777777" w:rsidTr="00992FD4">
        <w:trPr>
          <w:trHeight w:val="22"/>
          <w:jc w:val="center"/>
        </w:trPr>
        <w:tc>
          <w:tcPr>
            <w:tcW w:w="1132" w:type="dxa"/>
            <w:vMerge/>
            <w:tcBorders>
              <w:left w:val="single" w:sz="4" w:space="0" w:color="auto"/>
              <w:bottom w:val="nil"/>
              <w:right w:val="single" w:sz="6" w:space="0" w:color="auto"/>
            </w:tcBorders>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1AD509E9"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
          <w:p w14:paraId="2104FC89"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9B90AB"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20992F8" w14:textId="77777777" w:rsidR="005F5583" w:rsidRPr="00F8474E" w:rsidRDefault="005F5583" w:rsidP="005F5583">
            <w:pPr>
              <w:pStyle w:val="TAC"/>
            </w:pPr>
            <w:r w:rsidRPr="00F8474E">
              <w:t>-117.5</w:t>
            </w:r>
          </w:p>
        </w:tc>
        <w:tc>
          <w:tcPr>
            <w:tcW w:w="1123" w:type="dxa"/>
            <w:tcBorders>
              <w:left w:val="single" w:sz="4" w:space="0" w:color="auto"/>
              <w:bottom w:val="single" w:sz="4" w:space="0" w:color="auto"/>
              <w:right w:val="single" w:sz="4" w:space="0" w:color="auto"/>
            </w:tcBorders>
          </w:tcPr>
          <w:p w14:paraId="4457D2F7" w14:textId="77777777" w:rsidR="005F5583" w:rsidRPr="00F8474E" w:rsidRDefault="005F5583" w:rsidP="005F5583">
            <w:pPr>
              <w:pStyle w:val="TAC"/>
            </w:pPr>
            <w:r w:rsidRPr="00F8474E">
              <w:rPr>
                <w:rFonts w:hint="eastAsia"/>
                <w:lang w:eastAsia="zh-CN"/>
              </w:rPr>
              <w:t>-50</w:t>
            </w:r>
          </w:p>
        </w:tc>
      </w:tr>
      <w:tr w:rsidR="00992FD4" w:rsidRPr="00F8474E" w14:paraId="28D0AC42" w14:textId="77777777" w:rsidTr="00992FD4">
        <w:trPr>
          <w:trHeight w:val="22"/>
          <w:jc w:val="center"/>
        </w:trPr>
        <w:tc>
          <w:tcPr>
            <w:tcW w:w="1132" w:type="dxa"/>
            <w:tcBorders>
              <w:top w:val="nil"/>
              <w:left w:val="single" w:sz="4" w:space="0" w:color="auto"/>
              <w:bottom w:val="nil"/>
              <w:right w:val="single" w:sz="6" w:space="0" w:color="auto"/>
            </w:tcBorders>
          </w:tcPr>
          <w:p w14:paraId="3849728B"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74BC17BC"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6EE76DF2"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tcPr>
          <w:p w14:paraId="3F71D76C"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0D62237A"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F7BF9D" w14:textId="07DFAB84"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237E97AB" w14:textId="2AC39303" w:rsidR="00992FD4" w:rsidRPr="00F8474E" w:rsidRDefault="00992FD4" w:rsidP="00992FD4">
            <w:pPr>
              <w:pStyle w:val="TAC"/>
            </w:pPr>
            <w:r>
              <w:rPr>
                <w:rFonts w:eastAsia="SimSun" w:hint="eastAsia"/>
                <w:lang w:val="en-US" w:eastAsia="zh-CN"/>
              </w:rPr>
              <w:t>-114.5</w:t>
            </w:r>
          </w:p>
        </w:tc>
        <w:tc>
          <w:tcPr>
            <w:tcW w:w="1123" w:type="dxa"/>
            <w:tcBorders>
              <w:left w:val="single" w:sz="4" w:space="0" w:color="auto"/>
              <w:bottom w:val="single" w:sz="4" w:space="0" w:color="auto"/>
              <w:right w:val="single" w:sz="4" w:space="0" w:color="auto"/>
            </w:tcBorders>
          </w:tcPr>
          <w:p w14:paraId="4A8D4659" w14:textId="2BEBAC70" w:rsidR="00992FD4" w:rsidRPr="00F8474E" w:rsidRDefault="00992FD4" w:rsidP="00992FD4">
            <w:pPr>
              <w:pStyle w:val="TAC"/>
              <w:rPr>
                <w:lang w:eastAsia="zh-CN"/>
              </w:rPr>
            </w:pPr>
            <w:r>
              <w:rPr>
                <w:rFonts w:eastAsia="SimSun" w:hint="eastAsia"/>
                <w:lang w:val="en-US" w:eastAsia="zh-CN"/>
              </w:rPr>
              <w:t>-50</w:t>
            </w:r>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04FFECCC" w:rsidR="005F5583" w:rsidRPr="00F8474E" w:rsidRDefault="005F5583" w:rsidP="005F5583">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58B2E440"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193C5B3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5658350" w:rsidR="005F5583" w:rsidRPr="00F8474E" w:rsidRDefault="005F5583" w:rsidP="005F5583">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045D43DE" w:rsidR="005F5583" w:rsidRPr="00F8474E" w:rsidRDefault="005F5583" w:rsidP="005F5583">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1264EEE1"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64AC3974" w:rsidR="005F5583" w:rsidRPr="00F8474E" w:rsidRDefault="005F5583" w:rsidP="005F5583">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2DD2959A"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6822F92F"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438ED789" w:rsidR="005F5583" w:rsidRPr="00F8474E" w:rsidRDefault="005F5583" w:rsidP="005F5583">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50CEDDE6" w:rsidR="005F5583" w:rsidRPr="00F8474E" w:rsidRDefault="005F5583" w:rsidP="005F5583">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110C192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4C251C41"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6118B8F7" w:rsidR="005F5583" w:rsidRPr="00F8474E" w:rsidRDefault="005F5583" w:rsidP="005F5583">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283FE8D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16D7287D"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3EF1394F" w:rsidR="005F5583" w:rsidRPr="00F8474E" w:rsidRDefault="005F5583" w:rsidP="005F5583">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2857DDE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13B6C4E7" w:rsidR="005F5583" w:rsidRPr="00F8474E" w:rsidRDefault="005F5583" w:rsidP="005F5583">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27D9761B"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4E2EB680"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lastRenderedPageBreak/>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lastRenderedPageBreak/>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lastRenderedPageBreak/>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5ED27678" w:rsidR="00C40BE8" w:rsidRPr="00F8474E" w:rsidRDefault="00C40BE8" w:rsidP="00C40BE8">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4B17B156"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4606CD1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0DF6AF18" w:rsidR="00C40BE8" w:rsidRPr="00F8474E" w:rsidRDefault="00C40BE8" w:rsidP="00C40BE8">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4BA7E6FD" w:rsidR="00C40BE8" w:rsidRPr="00F8474E" w:rsidRDefault="00C40BE8" w:rsidP="00C40BE8">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03554564" w:rsidR="00C40BE8" w:rsidRPr="00F8474E" w:rsidRDefault="00C40BE8" w:rsidP="00C40BE8">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953B9C2" w:rsidR="00C40BE8" w:rsidRPr="00F8474E" w:rsidRDefault="00C40BE8" w:rsidP="00C40BE8">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1C0A3CAB" w:rsidR="00C40BE8" w:rsidRPr="00F8474E" w:rsidRDefault="00C40BE8" w:rsidP="00C40BE8">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4FC639F9" w:rsidR="00C40BE8" w:rsidRPr="00F8474E" w:rsidRDefault="00C40BE8" w:rsidP="00C40BE8">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02AAD4BC"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6EAFEA83"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992FD4" w:rsidRPr="00F8474E" w14:paraId="15471792"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3CE23A70"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DE8A3F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0E72D4B"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6FC18C08"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6F25FD6C"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F781571" w14:textId="36012D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CDB579B" w14:textId="662C36DA" w:rsidR="00992FD4" w:rsidRPr="00F8474E" w:rsidRDefault="00992FD4" w:rsidP="00992FD4">
            <w:pPr>
              <w:pStyle w:val="TAC"/>
            </w:pPr>
            <w:r>
              <w:rPr>
                <w:rFonts w:eastAsia="SimSun" w:hint="eastAsia"/>
                <w:lang w:val="en-US" w:eastAsia="zh-CN"/>
              </w:rPr>
              <w:t>-120.5</w:t>
            </w:r>
          </w:p>
        </w:tc>
        <w:tc>
          <w:tcPr>
            <w:tcW w:w="1275" w:type="dxa"/>
            <w:tcBorders>
              <w:top w:val="single" w:sz="4" w:space="0" w:color="auto"/>
              <w:left w:val="single" w:sz="4" w:space="0" w:color="auto"/>
              <w:bottom w:val="single" w:sz="4" w:space="0" w:color="auto"/>
              <w:right w:val="single" w:sz="4" w:space="0" w:color="auto"/>
            </w:tcBorders>
          </w:tcPr>
          <w:p w14:paraId="65BCC10E" w14:textId="4941456D" w:rsidR="00992FD4" w:rsidRPr="00F8474E" w:rsidRDefault="00992FD4" w:rsidP="00992FD4">
            <w:pPr>
              <w:pStyle w:val="TAC"/>
              <w:rPr>
                <w:lang w:eastAsia="zh-CN"/>
              </w:rPr>
            </w:pPr>
            <w:r>
              <w:rPr>
                <w:rFonts w:eastAsia="SimSun" w:hint="eastAsia"/>
                <w:lang w:val="en-US"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2C92E293" w:rsidR="00C40BE8" w:rsidRPr="00F8474E" w:rsidRDefault="00C40BE8" w:rsidP="00C40BE8">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2F97EAC1" w:rsidR="00C40BE8" w:rsidRPr="00F8474E" w:rsidRDefault="00C40BE8" w:rsidP="00C40BE8">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440A225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0AB4503C" w:rsidR="00C40BE8" w:rsidRPr="00F8474E" w:rsidRDefault="00C40BE8" w:rsidP="00C40BE8">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626E1A41" w:rsidR="00C40BE8" w:rsidRPr="00F8474E" w:rsidRDefault="00C40BE8" w:rsidP="00C40BE8">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4552EDF3"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45F05BE6" w:rsidR="00C40BE8" w:rsidRPr="00F8474E" w:rsidRDefault="00C40BE8" w:rsidP="00C40BE8">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42C5D989"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51DA7D7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460BFD65"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5504EA40"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389B7BEE" w:rsidR="00C40BE8" w:rsidRPr="00F8474E" w:rsidRDefault="00C40BE8" w:rsidP="00C40BE8">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3FEE3BC4" w:rsidR="00C40BE8" w:rsidRPr="00F8474E" w:rsidRDefault="00C40BE8" w:rsidP="00C40BE8">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3177B408" w:rsidR="00C40BE8" w:rsidRPr="00F8474E" w:rsidRDefault="00C40BE8" w:rsidP="00C40BE8">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58426AFA" w:rsidR="00C40BE8" w:rsidRPr="00F8474E" w:rsidRDefault="00C40BE8" w:rsidP="00C40BE8">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070ECB05"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5D8F3C42"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992FD4" w:rsidRPr="00F8474E" w14:paraId="4AE37CFD"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6AA11314"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065DAC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E86EF7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399C9226"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469F9C50"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43C811A" w14:textId="2EB04D65"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031ACB1" w14:textId="3C95FA8D" w:rsidR="00992FD4" w:rsidRPr="00F8474E" w:rsidRDefault="00992FD4" w:rsidP="00992FD4">
            <w:pPr>
              <w:pStyle w:val="TAC"/>
            </w:pPr>
            <w:r>
              <w:rPr>
                <w:rFonts w:eastAsia="SimSun" w:hint="eastAsia"/>
                <w:lang w:val="en-US" w:eastAsia="zh-CN"/>
              </w:rPr>
              <w:t>-117.5</w:t>
            </w:r>
          </w:p>
        </w:tc>
        <w:tc>
          <w:tcPr>
            <w:tcW w:w="1275" w:type="dxa"/>
            <w:tcBorders>
              <w:top w:val="single" w:sz="4" w:space="0" w:color="auto"/>
              <w:left w:val="single" w:sz="4" w:space="0" w:color="auto"/>
              <w:bottom w:val="single" w:sz="4" w:space="0" w:color="auto"/>
              <w:right w:val="single" w:sz="4" w:space="0" w:color="auto"/>
            </w:tcBorders>
          </w:tcPr>
          <w:p w14:paraId="1CBAF205" w14:textId="60B9CB69" w:rsidR="00992FD4" w:rsidRPr="00F8474E" w:rsidRDefault="00992FD4" w:rsidP="00992FD4">
            <w:pPr>
              <w:pStyle w:val="TAC"/>
              <w:rPr>
                <w:lang w:eastAsia="zh-CN"/>
              </w:rPr>
            </w:pPr>
            <w:r>
              <w:rPr>
                <w:rFonts w:eastAsia="SimSun" w:hint="eastAsia"/>
                <w:lang w:val="en-US"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4AEE6C38" w:rsidR="00C40BE8" w:rsidRPr="00F8474E" w:rsidRDefault="00C40BE8" w:rsidP="00C40BE8">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07E86F02" w:rsidR="00C40BE8" w:rsidRPr="00F8474E" w:rsidRDefault="00C40BE8" w:rsidP="00C40BE8">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E6AB61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50E4D085"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53064B5"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46B589CD"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3496BA9B" w:rsidR="00C40BE8" w:rsidRPr="00F8474E" w:rsidRDefault="00C40BE8" w:rsidP="00C40BE8">
            <w:pPr>
              <w:pStyle w:val="TAC"/>
              <w:rPr>
                <w:lang w:eastAsia="zh-CN"/>
              </w:rPr>
            </w:pPr>
            <w:r w:rsidRPr="00F8474E">
              <w:rPr>
                <w:lang w:eastAsia="zh-CN"/>
              </w:rPr>
              <w:t>50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267A17E3" w:rsidR="00C40BE8" w:rsidRPr="00F8474E" w:rsidRDefault="00C40BE8" w:rsidP="00C40BE8">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14C1E1E"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102C6122"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11970F20"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6B2BF3D2" w:rsidR="00C40BE8" w:rsidRPr="00F8474E" w:rsidRDefault="00C40BE8" w:rsidP="00C40BE8">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1035BE25" w:rsidR="00C40BE8" w:rsidRPr="00F8474E" w:rsidRDefault="00C40BE8" w:rsidP="00C40BE8">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8CC58D8" w:rsidR="00C40BE8" w:rsidRPr="00F8474E" w:rsidRDefault="00C40BE8" w:rsidP="00C40BE8">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52795AA4" w:rsidR="00C40BE8" w:rsidRPr="00F8474E" w:rsidRDefault="00C40BE8" w:rsidP="00C40BE8">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14972F4E" w:rsidR="00C40BE8" w:rsidRPr="00F8474E" w:rsidRDefault="00C40BE8" w:rsidP="00C40BE8">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992FD4">
        <w:trPr>
          <w:trHeight w:val="22"/>
          <w:jc w:val="center"/>
        </w:trPr>
        <w:tc>
          <w:tcPr>
            <w:tcW w:w="960" w:type="dxa"/>
            <w:vMerge/>
            <w:tcBorders>
              <w:top w:val="single" w:sz="4" w:space="0" w:color="auto"/>
              <w:left w:val="single" w:sz="4" w:space="0" w:color="auto"/>
              <w:bottom w:val="nil"/>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nil"/>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nil"/>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06FE8221" w:rsidR="00C40BE8" w:rsidRPr="00F8474E" w:rsidRDefault="00C40BE8" w:rsidP="00C40BE8">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992FD4" w:rsidRPr="00F8474E" w14:paraId="6D59DBA8" w14:textId="77777777" w:rsidTr="00992FD4">
        <w:trPr>
          <w:trHeight w:val="22"/>
          <w:jc w:val="center"/>
        </w:trPr>
        <w:tc>
          <w:tcPr>
            <w:tcW w:w="960" w:type="dxa"/>
            <w:tcBorders>
              <w:top w:val="nil"/>
              <w:left w:val="single" w:sz="4" w:space="0" w:color="auto"/>
              <w:bottom w:val="single" w:sz="4" w:space="0" w:color="auto"/>
              <w:right w:val="single" w:sz="4" w:space="0" w:color="auto"/>
            </w:tcBorders>
            <w:vAlign w:val="center"/>
          </w:tcPr>
          <w:p w14:paraId="1D6CBF74" w14:textId="77777777" w:rsidR="00992FD4" w:rsidRPr="00F8474E" w:rsidRDefault="00992FD4" w:rsidP="00992FD4">
            <w:pPr>
              <w:pStyle w:val="TAC"/>
              <w:rPr>
                <w:lang w:eastAsia="zh-CN"/>
              </w:rPr>
            </w:pPr>
          </w:p>
        </w:tc>
        <w:tc>
          <w:tcPr>
            <w:tcW w:w="1163" w:type="dxa"/>
            <w:tcBorders>
              <w:top w:val="nil"/>
              <w:left w:val="single" w:sz="4" w:space="0" w:color="auto"/>
              <w:bottom w:val="single" w:sz="4" w:space="0" w:color="auto"/>
              <w:right w:val="single" w:sz="4" w:space="0" w:color="auto"/>
            </w:tcBorders>
            <w:vAlign w:val="center"/>
          </w:tcPr>
          <w:p w14:paraId="6FF97F22" w14:textId="77777777" w:rsidR="00992FD4" w:rsidRPr="00F8474E" w:rsidRDefault="00992FD4" w:rsidP="00992FD4">
            <w:pPr>
              <w:pStyle w:val="TAC"/>
            </w:pPr>
          </w:p>
        </w:tc>
        <w:tc>
          <w:tcPr>
            <w:tcW w:w="992" w:type="dxa"/>
            <w:tcBorders>
              <w:top w:val="nil"/>
              <w:left w:val="single" w:sz="4" w:space="0" w:color="auto"/>
              <w:bottom w:val="single" w:sz="4" w:space="0" w:color="auto"/>
              <w:right w:val="single" w:sz="4" w:space="0" w:color="auto"/>
            </w:tcBorders>
            <w:vAlign w:val="center"/>
          </w:tcPr>
          <w:p w14:paraId="518F2BD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7C90E37D"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5D742832"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36F4AF" w14:textId="2FBAA9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355B457" w14:textId="26F62B54" w:rsidR="00992FD4" w:rsidRPr="00F8474E" w:rsidRDefault="00992FD4" w:rsidP="00992FD4">
            <w:pPr>
              <w:pStyle w:val="TAC"/>
            </w:pPr>
            <w:r>
              <w:rPr>
                <w:rFonts w:eastAsia="SimSun" w:hint="eastAsia"/>
                <w:lang w:val="en-US" w:eastAsia="zh-CN"/>
              </w:rPr>
              <w:t>-114.5</w:t>
            </w:r>
          </w:p>
        </w:tc>
        <w:tc>
          <w:tcPr>
            <w:tcW w:w="1275" w:type="dxa"/>
            <w:tcBorders>
              <w:top w:val="single" w:sz="4" w:space="0" w:color="auto"/>
              <w:left w:val="single" w:sz="4" w:space="0" w:color="auto"/>
              <w:bottom w:val="single" w:sz="4" w:space="0" w:color="auto"/>
              <w:right w:val="single" w:sz="4" w:space="0" w:color="auto"/>
            </w:tcBorders>
          </w:tcPr>
          <w:p w14:paraId="39F4547C" w14:textId="4CE90A09" w:rsidR="00992FD4" w:rsidRPr="00F8474E" w:rsidRDefault="00992FD4" w:rsidP="00992FD4">
            <w:pPr>
              <w:pStyle w:val="TAC"/>
              <w:rPr>
                <w:lang w:eastAsia="zh-CN"/>
              </w:rPr>
            </w:pPr>
            <w:r>
              <w:rPr>
                <w:rFonts w:hint="eastAsia"/>
                <w:lang w:val="en-US"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20FDBAC"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62C0074D" w:rsidR="00C40BE8" w:rsidRPr="00F8474E" w:rsidRDefault="00C40BE8" w:rsidP="00C40BE8">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1CC963C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6C123FF2" w:rsidR="00C40BE8" w:rsidRPr="00F8474E" w:rsidRDefault="00C40BE8" w:rsidP="00C40BE8">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1EF40683"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338F880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lastRenderedPageBreak/>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lastRenderedPageBreak/>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lastRenderedPageBreak/>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2462F566" w:rsidR="00C40BE8" w:rsidRPr="00F8474E" w:rsidRDefault="00C40BE8" w:rsidP="00C40BE8">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036D1703" w:rsidR="00C40BE8" w:rsidRPr="00F8474E" w:rsidRDefault="00C40BE8" w:rsidP="00C40BE8">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0B18701C" w:rsidR="00C40BE8" w:rsidRPr="00F8474E" w:rsidRDefault="00C40BE8" w:rsidP="00C40BE8">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4391A77B" w:rsidR="00C40BE8" w:rsidRPr="00F8474E" w:rsidRDefault="00C40BE8" w:rsidP="00C40BE8">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45D2F432" w:rsidR="00C40BE8" w:rsidRPr="00F8474E" w:rsidRDefault="00C40BE8" w:rsidP="00C40BE8">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48EF0C30" w:rsidR="00C40BE8" w:rsidRPr="00F8474E" w:rsidRDefault="00C40BE8" w:rsidP="00C40BE8">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15B3681B" w:rsidR="00C40BE8" w:rsidRPr="00F8474E" w:rsidRDefault="00C40BE8" w:rsidP="00C40BE8">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1EAD7F0B"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A54167" w:rsidRPr="00F8474E" w14:paraId="49D6CED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77EBCC7D" w14:textId="77777777" w:rsidR="00A54167" w:rsidRPr="00F8474E" w:rsidRDefault="00A54167" w:rsidP="00A54167">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2C10D3F2"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C9FA596"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3A02796" w14:textId="77777777" w:rsidR="00A54167" w:rsidRPr="00F8474E" w:rsidRDefault="00A54167" w:rsidP="00A54167">
            <w:pPr>
              <w:pStyle w:val="TAC"/>
              <w:rPr>
                <w:lang w:eastAsia="ko-KR"/>
              </w:rPr>
            </w:pPr>
          </w:p>
        </w:tc>
        <w:tc>
          <w:tcPr>
            <w:tcW w:w="1832" w:type="dxa"/>
            <w:tcBorders>
              <w:left w:val="single" w:sz="6" w:space="0" w:color="auto"/>
              <w:bottom w:val="single" w:sz="4" w:space="0" w:color="auto"/>
              <w:right w:val="single" w:sz="6" w:space="0" w:color="auto"/>
            </w:tcBorders>
            <w:vAlign w:val="center"/>
          </w:tcPr>
          <w:p w14:paraId="221B72E5" w14:textId="77777777" w:rsidR="00A54167" w:rsidRPr="00F8474E" w:rsidRDefault="00A54167" w:rsidP="00A54167">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12138706" w14:textId="1B0B1734"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2F9DC4" w14:textId="1385D373" w:rsidR="00A54167" w:rsidRPr="00F8474E" w:rsidRDefault="00A54167" w:rsidP="00A54167">
            <w:pPr>
              <w:pStyle w:val="TAC"/>
            </w:pPr>
            <w:r>
              <w:rPr>
                <w:rFonts w:eastAsia="SimSun" w:hint="eastAsia"/>
                <w:lang w:val="en-US" w:eastAsia="zh-CN"/>
              </w:rPr>
              <w:t>-120.5</w:t>
            </w:r>
          </w:p>
        </w:tc>
        <w:tc>
          <w:tcPr>
            <w:tcW w:w="1123" w:type="dxa"/>
            <w:tcBorders>
              <w:left w:val="single" w:sz="4" w:space="0" w:color="auto"/>
              <w:bottom w:val="single" w:sz="6" w:space="0" w:color="auto"/>
              <w:right w:val="single" w:sz="4" w:space="0" w:color="auto"/>
            </w:tcBorders>
            <w:vAlign w:val="center"/>
          </w:tcPr>
          <w:p w14:paraId="47C41E9A" w14:textId="77777777" w:rsidR="00A54167" w:rsidRPr="00F8474E" w:rsidRDefault="00A54167" w:rsidP="00A54167">
            <w:pPr>
              <w:pStyle w:val="TAC"/>
              <w:rPr>
                <w:lang w:eastAsia="ko-KR"/>
              </w:rPr>
            </w:pPr>
          </w:p>
        </w:tc>
      </w:tr>
      <w:tr w:rsidR="00C40BE8" w:rsidRPr="00F8474E" w14:paraId="369C5BEC" w14:textId="77777777" w:rsidTr="00A54167">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00EF9B6C" w:rsidR="00C40BE8" w:rsidRPr="00F8474E" w:rsidRDefault="00C40BE8" w:rsidP="00C40BE8">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032A2A39"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03A271BA" w:rsidR="00C40BE8" w:rsidRPr="00F8474E" w:rsidRDefault="00C40BE8" w:rsidP="00C40BE8">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09F1A135" w:rsidR="00C40BE8" w:rsidRPr="00F8474E" w:rsidRDefault="00C40BE8" w:rsidP="00C40BE8">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15C23509" w:rsidR="00C40BE8" w:rsidRPr="00F8474E" w:rsidRDefault="00C40BE8" w:rsidP="00C40BE8">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56795F49" w:rsidR="00C40BE8" w:rsidRPr="00F8474E" w:rsidRDefault="00C40BE8" w:rsidP="00C40BE8">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094967C6" w:rsidR="00C40BE8" w:rsidRPr="00F8474E" w:rsidRDefault="00C40BE8" w:rsidP="00C40BE8">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A54167">
        <w:trPr>
          <w:jc w:val="center"/>
        </w:trPr>
        <w:tc>
          <w:tcPr>
            <w:tcW w:w="1133" w:type="dxa"/>
            <w:vMerge/>
            <w:tcBorders>
              <w:top w:val="single" w:sz="6" w:space="0" w:color="auto"/>
              <w:left w:val="single" w:sz="4" w:space="0" w:color="auto"/>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601ED678"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A54167" w:rsidRPr="00F8474E" w14:paraId="56F57AE7" w14:textId="77777777" w:rsidTr="00A54167">
        <w:trPr>
          <w:jc w:val="center"/>
        </w:trPr>
        <w:tc>
          <w:tcPr>
            <w:tcW w:w="1133" w:type="dxa"/>
            <w:tcBorders>
              <w:left w:val="single" w:sz="4" w:space="0" w:color="auto"/>
              <w:bottom w:val="single" w:sz="6" w:space="0" w:color="auto"/>
              <w:right w:val="single" w:sz="6" w:space="0" w:color="auto"/>
            </w:tcBorders>
            <w:vAlign w:val="center"/>
          </w:tcPr>
          <w:p w14:paraId="34CD5818"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44B96011"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6A753BB"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2C43E176"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32D2C02"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6FE0EC9" w14:textId="6357B82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4B8A087D" w14:textId="37406CDC" w:rsidR="00A54167" w:rsidRPr="00F8474E" w:rsidRDefault="00A54167" w:rsidP="00A54167">
            <w:pPr>
              <w:pStyle w:val="TAC"/>
            </w:pPr>
            <w:r>
              <w:rPr>
                <w:rFonts w:eastAsia="SimSun" w:hint="eastAsia"/>
                <w:lang w:val="en-US" w:eastAsia="zh-CN"/>
              </w:rPr>
              <w:t>-117.5</w:t>
            </w:r>
          </w:p>
        </w:tc>
        <w:tc>
          <w:tcPr>
            <w:tcW w:w="1123" w:type="dxa"/>
            <w:tcBorders>
              <w:left w:val="single" w:sz="4" w:space="0" w:color="auto"/>
              <w:bottom w:val="single" w:sz="6" w:space="0" w:color="auto"/>
              <w:right w:val="single" w:sz="4" w:space="0" w:color="auto"/>
            </w:tcBorders>
            <w:vAlign w:val="center"/>
          </w:tcPr>
          <w:p w14:paraId="09748A97" w14:textId="77777777" w:rsidR="00A54167" w:rsidRPr="00F8474E" w:rsidRDefault="00A54167" w:rsidP="00A54167">
            <w:pPr>
              <w:pStyle w:val="TAC"/>
              <w:rPr>
                <w:lang w:eastAsia="ko-KR"/>
              </w:rPr>
            </w:pPr>
          </w:p>
        </w:tc>
      </w:tr>
      <w:tr w:rsidR="00C40BE8" w:rsidRPr="00F8474E" w14:paraId="7A386349"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1A1694A2" w:rsidR="00C40BE8" w:rsidRPr="00F8474E" w:rsidRDefault="00C40BE8" w:rsidP="00C40BE8">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6F50D8ED"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0B9EE048" w:rsidR="00C40BE8" w:rsidRPr="00F8474E" w:rsidRDefault="00C40BE8" w:rsidP="00C40BE8">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690ED816" w:rsidR="00C40BE8" w:rsidRPr="00F8474E" w:rsidRDefault="00C40BE8" w:rsidP="00C40BE8">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984AB17" w:rsidR="00C40BE8" w:rsidRPr="00F8474E" w:rsidRDefault="00C40BE8" w:rsidP="00C40BE8">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1A48F28" w:rsidR="00C40BE8" w:rsidRPr="00F8474E" w:rsidRDefault="00C40BE8" w:rsidP="00C40BE8">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5114F0D5" w:rsidR="00C40BE8" w:rsidRPr="00F8474E" w:rsidRDefault="00C40BE8" w:rsidP="00C40BE8">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2B680C99" w:rsidR="00C40BE8" w:rsidRPr="00F8474E" w:rsidRDefault="00C40BE8" w:rsidP="00C40BE8">
            <w:pPr>
              <w:pStyle w:val="TAC"/>
              <w:rPr>
                <w:lang w:eastAsia="ko-KR"/>
              </w:rPr>
            </w:pPr>
            <w:r w:rsidRPr="00F8474E">
              <w:t>-117.5</w:t>
            </w:r>
          </w:p>
        </w:tc>
        <w:tc>
          <w:tcPr>
            <w:tcW w:w="1123" w:type="dxa"/>
            <w:vMerge/>
            <w:tcBorders>
              <w:top w:val="single" w:sz="6" w:space="0" w:color="auto"/>
              <w:left w:val="single" w:sz="4"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A54167" w:rsidRPr="00F8474E" w14:paraId="5C6EF6A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5F2B32B7"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17458C45" w14:textId="77777777" w:rsidR="00A54167" w:rsidRPr="00F8474E" w:rsidRDefault="00A54167" w:rsidP="00A54167">
            <w:pPr>
              <w:pStyle w:val="TAC"/>
              <w:rPr>
                <w:lang w:val="sv-SE" w:eastAsia="ko-KR"/>
              </w:rPr>
            </w:pPr>
          </w:p>
        </w:tc>
        <w:tc>
          <w:tcPr>
            <w:tcW w:w="1133" w:type="dxa"/>
            <w:tcBorders>
              <w:left w:val="single" w:sz="6" w:space="0" w:color="auto"/>
              <w:bottom w:val="nil"/>
              <w:right w:val="single" w:sz="6" w:space="0" w:color="auto"/>
            </w:tcBorders>
            <w:vAlign w:val="center"/>
          </w:tcPr>
          <w:p w14:paraId="6222FB38" w14:textId="77777777" w:rsidR="00A54167" w:rsidRPr="00F8474E" w:rsidRDefault="00A54167" w:rsidP="00A54167">
            <w:pPr>
              <w:pStyle w:val="TAC"/>
              <w:rPr>
                <w:lang w:eastAsia="ko-KR"/>
              </w:rPr>
            </w:pPr>
          </w:p>
        </w:tc>
        <w:tc>
          <w:tcPr>
            <w:tcW w:w="709" w:type="dxa"/>
            <w:tcBorders>
              <w:left w:val="single" w:sz="6" w:space="0" w:color="auto"/>
              <w:bottom w:val="nil"/>
              <w:right w:val="single" w:sz="4" w:space="0" w:color="auto"/>
            </w:tcBorders>
            <w:vAlign w:val="center"/>
          </w:tcPr>
          <w:p w14:paraId="730C9079"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40F58D5"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1BCFCC5B" w14:textId="2483C80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0DDF84E5" w14:textId="6E9D5270" w:rsidR="00A54167" w:rsidRPr="00F8474E" w:rsidRDefault="00A54167" w:rsidP="00A54167">
            <w:pPr>
              <w:pStyle w:val="TAC"/>
            </w:pPr>
            <w:r>
              <w:rPr>
                <w:rFonts w:eastAsia="SimSun" w:hint="eastAsia"/>
                <w:lang w:val="en-US" w:eastAsia="zh-CN"/>
              </w:rPr>
              <w:t>-114.5</w:t>
            </w:r>
          </w:p>
        </w:tc>
        <w:tc>
          <w:tcPr>
            <w:tcW w:w="1123" w:type="dxa"/>
            <w:tcBorders>
              <w:left w:val="single" w:sz="4" w:space="0" w:color="auto"/>
              <w:bottom w:val="single" w:sz="6" w:space="0" w:color="auto"/>
              <w:right w:val="single" w:sz="4" w:space="0" w:color="auto"/>
            </w:tcBorders>
            <w:vAlign w:val="center"/>
          </w:tcPr>
          <w:p w14:paraId="52FA03C1" w14:textId="77777777" w:rsidR="00A54167" w:rsidRPr="00F8474E" w:rsidRDefault="00A54167" w:rsidP="00A54167">
            <w:pPr>
              <w:pStyle w:val="TAC"/>
              <w:rPr>
                <w:lang w:eastAsia="ko-KR"/>
              </w:rPr>
            </w:pPr>
          </w:p>
        </w:tc>
      </w:tr>
      <w:tr w:rsidR="00C40BE8" w:rsidRPr="00F8474E" w14:paraId="64B19066"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06C39EA9" w:rsidR="00CD3B3E" w:rsidRPr="006A7330" w:rsidRDefault="003731F7" w:rsidP="00B406AC">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3731F7"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3731F7" w:rsidRPr="006A7330" w:rsidRDefault="003731F7" w:rsidP="003731F7">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9AA6FDF"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3731F7" w:rsidRPr="006A7330" w:rsidRDefault="003731F7" w:rsidP="003731F7">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3731F7" w:rsidRPr="006A7330" w:rsidRDefault="003731F7" w:rsidP="003731F7">
            <w:pPr>
              <w:pStyle w:val="TAC"/>
              <w:rPr>
                <w:lang w:eastAsia="ko-KR"/>
              </w:rPr>
            </w:pPr>
            <w:r w:rsidRPr="006A7330">
              <w:rPr>
                <w:lang w:eastAsia="ko-KR"/>
              </w:rPr>
              <w:t>-50</w:t>
            </w:r>
          </w:p>
        </w:tc>
      </w:tr>
      <w:tr w:rsidR="003731F7"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4B80E700"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3731F7" w:rsidRPr="006A7330" w:rsidRDefault="003731F7" w:rsidP="003731F7">
            <w:pPr>
              <w:pStyle w:val="TAC"/>
              <w:rPr>
                <w:lang w:eastAsia="ko-KR"/>
              </w:rPr>
            </w:pPr>
            <w:r w:rsidRPr="006A7330">
              <w:rPr>
                <w:lang w:eastAsia="ko-KR"/>
              </w:rPr>
              <w:t>NOTE 6</w:t>
            </w:r>
          </w:p>
        </w:tc>
      </w:tr>
      <w:tr w:rsidR="003731F7"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2152CED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3731F7" w:rsidRPr="006A7330" w:rsidRDefault="003731F7" w:rsidP="003731F7">
            <w:pPr>
              <w:pStyle w:val="TAC"/>
              <w:rPr>
                <w:lang w:eastAsia="ko-KR"/>
              </w:rPr>
            </w:pPr>
            <w:r w:rsidRPr="006A7330">
              <w:rPr>
                <w:lang w:eastAsia="ko-KR"/>
              </w:rPr>
              <w:t>NOTE 6</w:t>
            </w:r>
          </w:p>
        </w:tc>
      </w:tr>
      <w:tr w:rsidR="003731F7"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3731F7" w:rsidRPr="006A7330" w:rsidRDefault="003731F7" w:rsidP="003731F7">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3A92738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3731F7" w:rsidRPr="006A7330" w:rsidRDefault="003731F7" w:rsidP="003731F7">
            <w:pPr>
              <w:pStyle w:val="TAC"/>
              <w:rPr>
                <w:lang w:eastAsia="ko-KR"/>
              </w:rPr>
            </w:pPr>
            <w:r w:rsidRPr="006A7330">
              <w:rPr>
                <w:lang w:eastAsia="ko-KR"/>
              </w:rPr>
              <w:t>NOTE 6</w:t>
            </w:r>
          </w:p>
        </w:tc>
      </w:tr>
      <w:tr w:rsidR="003731F7"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3731F7" w:rsidRPr="006A7330" w:rsidRDefault="003731F7" w:rsidP="003731F7">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48E99FDC"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3731F7" w:rsidRPr="006A7330" w:rsidRDefault="003731F7" w:rsidP="003731F7">
            <w:pPr>
              <w:pStyle w:val="TAC"/>
              <w:rPr>
                <w:lang w:eastAsia="ko-KR"/>
              </w:rPr>
            </w:pPr>
            <w:r w:rsidRPr="006A7330">
              <w:rPr>
                <w:lang w:eastAsia="ko-KR"/>
              </w:rPr>
              <w:t>NOTE 6</w:t>
            </w:r>
          </w:p>
        </w:tc>
      </w:tr>
      <w:tr w:rsidR="003731F7"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5B0CB77"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3731F7" w:rsidRPr="006A7330" w:rsidRDefault="003731F7" w:rsidP="003731F7">
            <w:pPr>
              <w:pStyle w:val="TAC"/>
              <w:rPr>
                <w:lang w:eastAsia="ko-KR"/>
              </w:rPr>
            </w:pPr>
            <w:r w:rsidRPr="006A7330">
              <w:rPr>
                <w:lang w:eastAsia="ko-KR"/>
              </w:rPr>
              <w:t>NOTE 6</w:t>
            </w:r>
          </w:p>
        </w:tc>
      </w:tr>
      <w:tr w:rsidR="003731F7"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3731F7" w:rsidRPr="006A7330" w:rsidRDefault="003731F7" w:rsidP="003731F7">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1F663698"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3731F7" w:rsidRPr="006A7330" w:rsidRDefault="003731F7" w:rsidP="003731F7">
            <w:pPr>
              <w:pStyle w:val="TAC"/>
              <w:rPr>
                <w:lang w:eastAsia="ko-KR"/>
              </w:rPr>
            </w:pPr>
            <w:r w:rsidRPr="006A7330">
              <w:rPr>
                <w:lang w:eastAsia="ko-KR"/>
              </w:rPr>
              <w:t>NOTE 6</w:t>
            </w:r>
          </w:p>
        </w:tc>
      </w:tr>
      <w:tr w:rsidR="003731F7"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3731F7" w:rsidRPr="006A7330" w:rsidRDefault="003731F7" w:rsidP="003731F7">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719DB52D"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3731F7" w:rsidRPr="006A7330" w:rsidRDefault="003731F7" w:rsidP="003731F7">
            <w:pPr>
              <w:pStyle w:val="TAC"/>
              <w:rPr>
                <w:lang w:eastAsia="ko-KR"/>
              </w:rPr>
            </w:pPr>
            <w:r w:rsidRPr="006A7330">
              <w:rPr>
                <w:lang w:eastAsia="ko-KR"/>
              </w:rPr>
              <w:t>NOTE 6</w:t>
            </w:r>
          </w:p>
        </w:tc>
      </w:tr>
      <w:tr w:rsidR="003731F7"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0A9A9C91"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3731F7" w:rsidRPr="006A7330" w:rsidRDefault="003731F7" w:rsidP="003731F7">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lastRenderedPageBreak/>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1D177BBB"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AE3848A"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6799AB0D"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E33F3" w14:textId="0D4412C1"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3F5C25C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0D268D40"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3C0E9A1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2F5CE24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297F6F1D" w:rsidR="001E7112" w:rsidRPr="00F8474E" w:rsidRDefault="001E7112" w:rsidP="001E711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5972A46"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93B19" w14:textId="433DAC4D"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38B4C526"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284B32F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4D34FA1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4C530E64"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4629C32C"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3DFA0A5C"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1D23559F"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49058E3D"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1996F72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0A15CF33" w:rsidR="001E7112" w:rsidRPr="00F8474E" w:rsidRDefault="001E7112" w:rsidP="001E711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6B094754"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19AE5814"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4CED6F27"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39CE0D7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2F3B97A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lastRenderedPageBreak/>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5F4467C2" w:rsidR="007E4333" w:rsidRPr="00F8474E" w:rsidRDefault="007E4333" w:rsidP="007E4333">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57F911A6" w:rsidR="007E4333" w:rsidRPr="00F8474E" w:rsidRDefault="007E4333" w:rsidP="007E4333">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361675C0" w:rsidR="007E4333" w:rsidRPr="00F8474E" w:rsidRDefault="007E4333" w:rsidP="007E4333">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16B01667" w:rsidR="007E4333" w:rsidRPr="00F8474E" w:rsidRDefault="007E4333" w:rsidP="007E4333">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10FE3B0D" w:rsidR="007E4333" w:rsidRPr="00F8474E" w:rsidRDefault="007E4333" w:rsidP="007E4333">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2BEDE36A" w:rsidR="007E4333" w:rsidRPr="00F8474E" w:rsidRDefault="007E4333" w:rsidP="007E4333">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313E6C9F" w:rsidR="007E4333" w:rsidRPr="00F8474E" w:rsidRDefault="007E4333" w:rsidP="007E4333">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1C4061DC" w:rsidR="007E4333" w:rsidRPr="00F8474E" w:rsidRDefault="007E4333" w:rsidP="007E4333">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5AE77891" w:rsidR="007E4333" w:rsidRPr="00F8474E" w:rsidRDefault="007E4333" w:rsidP="007E4333">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63CF97B1" w:rsidR="007E4333" w:rsidRPr="00F8474E" w:rsidRDefault="007E4333" w:rsidP="007E4333">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0ABA2058" w:rsidR="007E4333" w:rsidRPr="00F8474E" w:rsidRDefault="007E4333" w:rsidP="007E4333">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026D4D68" w:rsidR="007E4333" w:rsidRPr="00F8474E" w:rsidRDefault="007E4333" w:rsidP="007E4333">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F81A6DF" w14:textId="349E46FD" w:rsidR="007E4333" w:rsidRPr="00F8474E" w:rsidRDefault="007E4333" w:rsidP="007E4333">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BEB96BF" w14:textId="37161A5F" w:rsidR="007E4333" w:rsidRPr="00F8474E" w:rsidRDefault="007E4333" w:rsidP="007E4333">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3CB87516" w:rsidR="007E4333" w:rsidRPr="00F8474E" w:rsidRDefault="007E4333" w:rsidP="007E4333">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D4F78F1" w:rsidR="007E4333" w:rsidRPr="00F8474E" w:rsidRDefault="007E4333" w:rsidP="007E4333">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5D01C239"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AF532C3" w:rsidR="007E4333" w:rsidRPr="00F8474E" w:rsidRDefault="007E4333" w:rsidP="007E4333">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19892E81" w:rsidR="007E4333" w:rsidRPr="00F8474E" w:rsidRDefault="007E4333" w:rsidP="007E4333">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6071D4EB"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F491C11" w:rsidR="00CD3B3E" w:rsidRPr="006A7330" w:rsidRDefault="003731F7"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3731F7"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3731F7" w:rsidRPr="006A7330" w:rsidRDefault="003731F7" w:rsidP="003731F7">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22F56B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3731F7" w:rsidRPr="006A7330" w:rsidRDefault="003731F7" w:rsidP="003731F7">
            <w:pPr>
              <w:pStyle w:val="TAC"/>
              <w:rPr>
                <w:lang w:eastAsia="ko-KR"/>
              </w:rPr>
            </w:pPr>
            <w:r w:rsidRPr="006A7330">
              <w:rPr>
                <w:lang w:eastAsia="ko-KR"/>
              </w:rPr>
              <w:t>NOTE 6</w:t>
            </w:r>
          </w:p>
        </w:tc>
      </w:tr>
      <w:tr w:rsidR="003731F7"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3731F7" w:rsidRPr="006A7330" w:rsidRDefault="003731F7" w:rsidP="003731F7">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7339F6C8"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3731F7" w:rsidRPr="006A7330" w:rsidRDefault="003731F7" w:rsidP="003731F7">
            <w:pPr>
              <w:pStyle w:val="TAC"/>
              <w:rPr>
                <w:lang w:eastAsia="ko-KR"/>
              </w:rPr>
            </w:pPr>
            <w:r w:rsidRPr="006A7330">
              <w:rPr>
                <w:lang w:eastAsia="ko-KR"/>
              </w:rPr>
              <w:t>NOTE 6</w:t>
            </w:r>
          </w:p>
        </w:tc>
      </w:tr>
      <w:tr w:rsidR="003731F7"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3731F7" w:rsidRPr="006A7330" w:rsidRDefault="003731F7" w:rsidP="003731F7">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236FF91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3731F7" w:rsidRPr="006A7330" w:rsidRDefault="003731F7" w:rsidP="003731F7">
            <w:pPr>
              <w:pStyle w:val="TAC"/>
              <w:rPr>
                <w:lang w:eastAsia="ko-KR"/>
              </w:rPr>
            </w:pPr>
            <w:r w:rsidRPr="006A7330">
              <w:rPr>
                <w:lang w:eastAsia="ko-KR"/>
              </w:rPr>
              <w:t>NOTE 6</w:t>
            </w:r>
          </w:p>
        </w:tc>
      </w:tr>
      <w:tr w:rsidR="003731F7"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3731F7" w:rsidRPr="006A7330" w:rsidRDefault="003731F7" w:rsidP="003731F7">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4768A56"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3731F7" w:rsidRPr="006A7330" w:rsidRDefault="003731F7" w:rsidP="003731F7">
            <w:pPr>
              <w:pStyle w:val="TAC"/>
              <w:rPr>
                <w:lang w:eastAsia="ko-KR"/>
              </w:rPr>
            </w:pPr>
            <w:r w:rsidRPr="006A7330">
              <w:rPr>
                <w:lang w:eastAsia="ko-KR"/>
              </w:rPr>
              <w:t>NOTE 6</w:t>
            </w:r>
          </w:p>
        </w:tc>
      </w:tr>
      <w:tr w:rsidR="003731F7"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3731F7" w:rsidRPr="006A7330" w:rsidRDefault="003731F7" w:rsidP="003731F7">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38FFEFC9"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3731F7" w:rsidRPr="006A7330" w:rsidRDefault="003731F7" w:rsidP="003731F7">
            <w:pPr>
              <w:pStyle w:val="TAC"/>
              <w:rPr>
                <w:lang w:eastAsia="ko-KR"/>
              </w:rPr>
            </w:pPr>
            <w:r w:rsidRPr="006A7330">
              <w:rPr>
                <w:lang w:eastAsia="ko-KR"/>
              </w:rPr>
              <w:t>NOTE 6</w:t>
            </w:r>
          </w:p>
        </w:tc>
      </w:tr>
      <w:tr w:rsidR="003731F7"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3731F7" w:rsidRPr="006A7330" w:rsidRDefault="003731F7" w:rsidP="003731F7">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2C69085"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3731F7" w:rsidRPr="006A7330" w:rsidRDefault="003731F7" w:rsidP="003731F7">
            <w:pPr>
              <w:pStyle w:val="TAC"/>
              <w:rPr>
                <w:lang w:eastAsia="ko-KR"/>
              </w:rPr>
            </w:pPr>
            <w:r w:rsidRPr="006A7330">
              <w:rPr>
                <w:lang w:eastAsia="ko-KR"/>
              </w:rPr>
              <w:t>NOTE 6</w:t>
            </w:r>
          </w:p>
        </w:tc>
      </w:tr>
      <w:tr w:rsidR="003731F7"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3731F7" w:rsidRPr="006A7330" w:rsidRDefault="003731F7" w:rsidP="003731F7">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35FA26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3731F7" w:rsidRPr="006A7330" w:rsidRDefault="003731F7" w:rsidP="003731F7">
            <w:pPr>
              <w:pStyle w:val="TAC"/>
              <w:rPr>
                <w:lang w:eastAsia="ko-KR"/>
              </w:rPr>
            </w:pPr>
            <w:r w:rsidRPr="006A7330">
              <w:rPr>
                <w:lang w:eastAsia="ko-KR"/>
              </w:rPr>
              <w:t>NOTE 6</w:t>
            </w:r>
          </w:p>
        </w:tc>
      </w:tr>
      <w:tr w:rsidR="003731F7"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3731F7" w:rsidRPr="006A7330" w:rsidRDefault="003731F7" w:rsidP="003731F7">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96976F4"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3731F7" w:rsidRPr="006A7330" w:rsidRDefault="003731F7" w:rsidP="003731F7">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lastRenderedPageBreak/>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lastRenderedPageBreak/>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lastRenderedPageBreak/>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lastRenderedPageBreak/>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8E7B61" w14:paraId="5F9015EC" w14:textId="77777777" w:rsidTr="00AD2F6B">
        <w:trPr>
          <w:jc w:val="center"/>
        </w:trPr>
        <w:tc>
          <w:tcPr>
            <w:tcW w:w="1027" w:type="dxa"/>
            <w:tcBorders>
              <w:top w:val="nil"/>
              <w:left w:val="single" w:sz="4" w:space="0" w:color="auto"/>
              <w:bottom w:val="nil"/>
              <w:right w:val="single" w:sz="6" w:space="0" w:color="auto"/>
            </w:tcBorders>
          </w:tcPr>
          <w:p w14:paraId="52588C36"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2A07DE3E"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0AE5B636"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298BE63F" w14:textId="38A08E11"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770CD44D" w14:textId="0276E4B7"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423990DF" w14:textId="2630FF59"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3577A171" w14:textId="40C0BC05"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49792B24" w14:textId="3CF9EF9F"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4878DBAB" w14:textId="5B6A7E80" w:rsidR="008E7B61" w:rsidRDefault="008E7B61" w:rsidP="008E7B61">
            <w:pPr>
              <w:pStyle w:val="TAC"/>
            </w:pPr>
            <w:r>
              <w:rPr>
                <w:rFonts w:eastAsia="SimSun" w:hint="eastAsia"/>
                <w:lang w:val="en-US" w:eastAsia="zh-CN"/>
              </w:rP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lastRenderedPageBreak/>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8E7B61" w14:paraId="5D8B2B24" w14:textId="77777777" w:rsidTr="00AD2F6B">
        <w:trPr>
          <w:jc w:val="center"/>
        </w:trPr>
        <w:tc>
          <w:tcPr>
            <w:tcW w:w="1027" w:type="dxa"/>
            <w:tcBorders>
              <w:top w:val="nil"/>
              <w:left w:val="single" w:sz="4" w:space="0" w:color="auto"/>
              <w:bottom w:val="nil"/>
              <w:right w:val="single" w:sz="6" w:space="0" w:color="auto"/>
            </w:tcBorders>
          </w:tcPr>
          <w:p w14:paraId="02829C7E"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67BA2DEA"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6C80674A"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15076757" w14:textId="1A1182A8"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581425FB" w14:textId="2CCE38C8"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180202ED" w14:textId="7E650AA6"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2036F16D" w14:textId="055672C7"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76D8A654" w14:textId="607DE221"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7071EC82" w14:textId="585901C6" w:rsidR="008E7B61" w:rsidRDefault="008E7B61" w:rsidP="008E7B61">
            <w:pPr>
              <w:pStyle w:val="TAC"/>
            </w:pPr>
            <w:r>
              <w:rPr>
                <w:rFonts w:eastAsia="SimSun" w:hint="eastAsia"/>
                <w:lang w:val="en-US" w:eastAsia="zh-CN"/>
              </w:rP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lastRenderedPageBreak/>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1E4B16">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1E4B16">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1E4B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1E4B16">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1E4B16">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1E4B16">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1E4B16">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1E4B16">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29" w:type="dxa"/>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1E4B16">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1E4B16">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1E4B16">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1E4B16">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1E4B16" w14:paraId="1CC58FF0" w14:textId="77777777" w:rsidTr="001E4B16">
        <w:trPr>
          <w:jc w:val="center"/>
        </w:trPr>
        <w:tc>
          <w:tcPr>
            <w:tcW w:w="1031" w:type="dxa"/>
            <w:tcBorders>
              <w:top w:val="nil"/>
              <w:left w:val="single" w:sz="4" w:space="0" w:color="auto"/>
              <w:bottom w:val="nil"/>
              <w:right w:val="single" w:sz="6" w:space="0" w:color="auto"/>
            </w:tcBorders>
          </w:tcPr>
          <w:p w14:paraId="68B7D259" w14:textId="77777777" w:rsidR="001E4B16" w:rsidRDefault="001E4B16" w:rsidP="001E4B16">
            <w:pPr>
              <w:pStyle w:val="TAC"/>
            </w:pPr>
          </w:p>
        </w:tc>
        <w:tc>
          <w:tcPr>
            <w:tcW w:w="1026" w:type="dxa"/>
            <w:tcBorders>
              <w:top w:val="nil"/>
              <w:left w:val="single" w:sz="6" w:space="0" w:color="auto"/>
              <w:bottom w:val="nil"/>
              <w:right w:val="single" w:sz="6" w:space="0" w:color="auto"/>
            </w:tcBorders>
          </w:tcPr>
          <w:p w14:paraId="6F0D9478" w14:textId="77777777" w:rsidR="001E4B16" w:rsidRDefault="001E4B16" w:rsidP="001E4B16">
            <w:pPr>
              <w:pStyle w:val="TAC"/>
            </w:pPr>
          </w:p>
        </w:tc>
        <w:tc>
          <w:tcPr>
            <w:tcW w:w="929" w:type="dxa"/>
            <w:tcBorders>
              <w:top w:val="nil"/>
              <w:left w:val="single" w:sz="6" w:space="0" w:color="auto"/>
              <w:bottom w:val="nil"/>
              <w:right w:val="single" w:sz="6" w:space="0" w:color="auto"/>
            </w:tcBorders>
          </w:tcPr>
          <w:p w14:paraId="7705AE43" w14:textId="77777777" w:rsidR="001E4B16" w:rsidRDefault="001E4B16" w:rsidP="001E4B16">
            <w:pPr>
              <w:pStyle w:val="TAC"/>
            </w:pPr>
          </w:p>
        </w:tc>
        <w:tc>
          <w:tcPr>
            <w:tcW w:w="707" w:type="dxa"/>
            <w:tcBorders>
              <w:top w:val="nil"/>
              <w:left w:val="single" w:sz="6" w:space="0" w:color="auto"/>
              <w:bottom w:val="nil"/>
              <w:right w:val="single" w:sz="6" w:space="0" w:color="auto"/>
            </w:tcBorders>
          </w:tcPr>
          <w:p w14:paraId="2FFB251F" w14:textId="77777777" w:rsidR="001E4B16" w:rsidRDefault="001E4B16" w:rsidP="001E4B16">
            <w:pPr>
              <w:pStyle w:val="TAC"/>
            </w:pPr>
          </w:p>
        </w:tc>
        <w:tc>
          <w:tcPr>
            <w:tcW w:w="1700" w:type="dxa"/>
            <w:tcBorders>
              <w:top w:val="single" w:sz="6" w:space="0" w:color="auto"/>
              <w:left w:val="single" w:sz="6" w:space="0" w:color="auto"/>
              <w:bottom w:val="single" w:sz="6" w:space="0" w:color="auto"/>
              <w:right w:val="single" w:sz="4" w:space="0" w:color="auto"/>
            </w:tcBorders>
          </w:tcPr>
          <w:p w14:paraId="50CBD593" w14:textId="0DB655CE" w:rsidR="001E4B16" w:rsidRDefault="001E4B16" w:rsidP="001E4B16">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36CD54E6" w14:textId="27066873" w:rsidR="001E4B16" w:rsidRDefault="001E4B16" w:rsidP="001E4B16">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7E3ED5FD" w14:textId="3BE1C87D" w:rsidR="001E4B16" w:rsidRDefault="001E4B16" w:rsidP="001E4B16">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4BA45454" w14:textId="5FD52C8A" w:rsidR="001E4B16" w:rsidRDefault="001E4B16" w:rsidP="001E4B1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7A43F972" w14:textId="101A8EC4" w:rsidR="001E4B16" w:rsidRDefault="001E4B16" w:rsidP="001E4B16">
            <w:pPr>
              <w:pStyle w:val="TAC"/>
            </w:pPr>
            <w:r>
              <w:rPr>
                <w:rFonts w:eastAsia="SimSun" w:hint="eastAsia"/>
                <w:lang w:val="en-US" w:eastAsia="zh-CN"/>
              </w:rPr>
              <w:t>-50</w:t>
            </w:r>
          </w:p>
        </w:tc>
      </w:tr>
      <w:tr w:rsidR="00C81100" w14:paraId="19B39EAB"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193918" w14:paraId="109031DF" w14:textId="77777777" w:rsidTr="00AD2F6B">
        <w:trPr>
          <w:jc w:val="center"/>
        </w:trPr>
        <w:tc>
          <w:tcPr>
            <w:tcW w:w="1031" w:type="dxa"/>
            <w:tcBorders>
              <w:top w:val="nil"/>
              <w:left w:val="single" w:sz="4" w:space="0" w:color="auto"/>
              <w:bottom w:val="nil"/>
              <w:right w:val="single" w:sz="6" w:space="0" w:color="auto"/>
            </w:tcBorders>
          </w:tcPr>
          <w:p w14:paraId="3BA8268D"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CDBB761"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5416DB01"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0BDC9C3E" w14:textId="51DD897F"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2962B910" w14:textId="3AF0B823"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4B6259AD" w14:textId="3FD4D8E0"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172AE6" w14:textId="6390F21F"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ED5865B" w14:textId="4AA58CEB" w:rsidR="00193918" w:rsidRDefault="00193918" w:rsidP="00193918">
            <w:pPr>
              <w:pStyle w:val="TAC"/>
            </w:pPr>
            <w:r>
              <w:rPr>
                <w:rFonts w:eastAsia="SimSun" w:hint="eastAsia"/>
                <w:lang w:val="en-US" w:eastAsia="zh-CN"/>
              </w:rP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lastRenderedPageBreak/>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193918">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193918">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193918">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193918">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193918">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193918">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193918">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193918">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29" w:type="dxa"/>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193918">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193918">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193918">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193918">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193918" w14:paraId="2861C308" w14:textId="77777777" w:rsidTr="00193918">
        <w:trPr>
          <w:jc w:val="center"/>
        </w:trPr>
        <w:tc>
          <w:tcPr>
            <w:tcW w:w="1031" w:type="dxa"/>
            <w:tcBorders>
              <w:top w:val="nil"/>
              <w:left w:val="single" w:sz="4" w:space="0" w:color="auto"/>
              <w:bottom w:val="nil"/>
              <w:right w:val="single" w:sz="6" w:space="0" w:color="auto"/>
            </w:tcBorders>
          </w:tcPr>
          <w:p w14:paraId="1600483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23E056A1" w14:textId="77777777" w:rsidR="00193918" w:rsidRDefault="00193918" w:rsidP="00193918">
            <w:pPr>
              <w:pStyle w:val="TAC"/>
            </w:pPr>
          </w:p>
        </w:tc>
        <w:tc>
          <w:tcPr>
            <w:tcW w:w="929" w:type="dxa"/>
            <w:tcBorders>
              <w:top w:val="nil"/>
              <w:left w:val="single" w:sz="6" w:space="0" w:color="auto"/>
              <w:bottom w:val="nil"/>
              <w:right w:val="single" w:sz="6" w:space="0" w:color="auto"/>
            </w:tcBorders>
          </w:tcPr>
          <w:p w14:paraId="70682BBD" w14:textId="77777777" w:rsidR="00193918" w:rsidRDefault="00193918" w:rsidP="00193918">
            <w:pPr>
              <w:pStyle w:val="TAC"/>
            </w:pPr>
          </w:p>
        </w:tc>
        <w:tc>
          <w:tcPr>
            <w:tcW w:w="707" w:type="dxa"/>
            <w:tcBorders>
              <w:top w:val="nil"/>
              <w:left w:val="single" w:sz="6" w:space="0" w:color="auto"/>
              <w:bottom w:val="nil"/>
              <w:right w:val="single" w:sz="6" w:space="0" w:color="auto"/>
            </w:tcBorders>
          </w:tcPr>
          <w:p w14:paraId="6762D5EA" w14:textId="77777777" w:rsidR="00193918" w:rsidRDefault="00193918" w:rsidP="00193918">
            <w:pPr>
              <w:pStyle w:val="TAC"/>
            </w:pPr>
          </w:p>
        </w:tc>
        <w:tc>
          <w:tcPr>
            <w:tcW w:w="1700" w:type="dxa"/>
            <w:tcBorders>
              <w:top w:val="single" w:sz="6" w:space="0" w:color="auto"/>
              <w:left w:val="single" w:sz="6" w:space="0" w:color="auto"/>
              <w:bottom w:val="single" w:sz="6" w:space="0" w:color="auto"/>
              <w:right w:val="single" w:sz="4" w:space="0" w:color="auto"/>
            </w:tcBorders>
          </w:tcPr>
          <w:p w14:paraId="55B54D58" w14:textId="19ADEF66"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276512EB" w14:textId="40C5E230" w:rsidR="00193918" w:rsidRDefault="00193918" w:rsidP="00193918">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6B939510" w14:textId="028325E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CA82E6" w14:textId="7C50E56D"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F0C5D3D" w14:textId="467E8BBF" w:rsidR="00193918" w:rsidRDefault="00193918" w:rsidP="00193918">
            <w:pPr>
              <w:pStyle w:val="TAC"/>
            </w:pPr>
            <w:r>
              <w:rPr>
                <w:rFonts w:eastAsia="SimSun" w:hint="eastAsia"/>
                <w:lang w:val="en-US" w:eastAsia="zh-CN"/>
              </w:rPr>
              <w:t>-50</w:t>
            </w:r>
          </w:p>
        </w:tc>
      </w:tr>
      <w:tr w:rsidR="00C81100" w14:paraId="5BD65655"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193918" w14:paraId="749BC23A" w14:textId="77777777" w:rsidTr="00AD2F6B">
        <w:trPr>
          <w:jc w:val="center"/>
        </w:trPr>
        <w:tc>
          <w:tcPr>
            <w:tcW w:w="1031" w:type="dxa"/>
            <w:tcBorders>
              <w:top w:val="nil"/>
              <w:left w:val="single" w:sz="4" w:space="0" w:color="auto"/>
              <w:bottom w:val="nil"/>
              <w:right w:val="single" w:sz="6" w:space="0" w:color="auto"/>
            </w:tcBorders>
          </w:tcPr>
          <w:p w14:paraId="2727AE1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84FB567"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64EEF799"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3E9D97DA" w14:textId="2BDA4683"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3ED755EB" w14:textId="6FCFD1C0"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6607FC66" w14:textId="12AE9B8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5B6AC1B3" w14:textId="4F9054F1"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995D867" w14:textId="6F177A6A" w:rsidR="00193918" w:rsidRDefault="00193918" w:rsidP="00193918">
            <w:pPr>
              <w:pStyle w:val="TAC"/>
            </w:pPr>
            <w:r>
              <w:rPr>
                <w:rFonts w:eastAsia="SimSun" w:hint="eastAsia"/>
                <w:lang w:val="en-US" w:eastAsia="zh-CN"/>
              </w:rP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2B2478" w14:paraId="18FE2ECA" w14:textId="77777777" w:rsidTr="00AD2F6B">
        <w:trPr>
          <w:jc w:val="center"/>
        </w:trPr>
        <w:tc>
          <w:tcPr>
            <w:tcW w:w="1026" w:type="dxa"/>
            <w:tcBorders>
              <w:top w:val="nil"/>
              <w:left w:val="single" w:sz="4" w:space="0" w:color="auto"/>
              <w:bottom w:val="nil"/>
              <w:right w:val="single" w:sz="6" w:space="0" w:color="auto"/>
            </w:tcBorders>
          </w:tcPr>
          <w:p w14:paraId="05F62E44"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5059A9EA" w14:textId="77777777" w:rsidR="002B2478" w:rsidRDefault="002B2478" w:rsidP="002B2478">
            <w:pPr>
              <w:pStyle w:val="TAC"/>
            </w:pPr>
          </w:p>
        </w:tc>
        <w:tc>
          <w:tcPr>
            <w:tcW w:w="778" w:type="dxa"/>
            <w:tcBorders>
              <w:top w:val="nil"/>
              <w:left w:val="single" w:sz="6" w:space="0" w:color="auto"/>
              <w:bottom w:val="nil"/>
              <w:right w:val="single" w:sz="6" w:space="0" w:color="auto"/>
            </w:tcBorders>
          </w:tcPr>
          <w:p w14:paraId="1AD84D3A" w14:textId="77777777" w:rsidR="002B2478" w:rsidRDefault="002B2478" w:rsidP="002B2478">
            <w:pPr>
              <w:pStyle w:val="TAC"/>
            </w:pPr>
          </w:p>
        </w:tc>
        <w:tc>
          <w:tcPr>
            <w:tcW w:w="709" w:type="dxa"/>
            <w:tcBorders>
              <w:top w:val="nil"/>
              <w:left w:val="single" w:sz="6" w:space="0" w:color="auto"/>
              <w:bottom w:val="nil"/>
              <w:right w:val="single" w:sz="6" w:space="0" w:color="auto"/>
            </w:tcBorders>
          </w:tcPr>
          <w:p w14:paraId="77176E07" w14:textId="77777777" w:rsidR="002B2478" w:rsidRDefault="002B2478" w:rsidP="002B2478">
            <w:pPr>
              <w:pStyle w:val="TAC"/>
            </w:pPr>
          </w:p>
        </w:tc>
        <w:tc>
          <w:tcPr>
            <w:tcW w:w="1701" w:type="dxa"/>
            <w:tcBorders>
              <w:top w:val="single" w:sz="6" w:space="0" w:color="auto"/>
              <w:left w:val="single" w:sz="6" w:space="0" w:color="auto"/>
              <w:bottom w:val="single" w:sz="6" w:space="0" w:color="auto"/>
              <w:right w:val="single" w:sz="4" w:space="0" w:color="auto"/>
            </w:tcBorders>
          </w:tcPr>
          <w:p w14:paraId="58E4F914" w14:textId="28B97AE1"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63345BE4" w14:textId="6EABDF14" w:rsidR="002B2478" w:rsidRDefault="002B2478" w:rsidP="002B2478">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AB61BAF" w14:textId="5299FE32" w:rsidR="002B2478" w:rsidRDefault="002B2478" w:rsidP="002B2478">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6750EAF4" w14:textId="78B9AEC9"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26527F70" w14:textId="06734112"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5EFBBA3" w14:textId="0E940052" w:rsidR="002B2478" w:rsidRDefault="002B2478" w:rsidP="002B2478">
            <w:pPr>
              <w:pStyle w:val="TAC"/>
            </w:pPr>
            <w:r>
              <w:rPr>
                <w:rFonts w:eastAsia="SimSun" w:hint="eastAsia"/>
                <w:lang w:val="en-US" w:eastAsia="zh-CN"/>
              </w:rP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2B2478">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2B2478">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2B2478">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2B2478">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2B2478">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2B2478">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2B2478">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2B2478">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2B2478">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2B2478">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2B2478">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2B2478">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2B2478" w14:paraId="4B47768A" w14:textId="77777777" w:rsidTr="002B2478">
        <w:trPr>
          <w:jc w:val="center"/>
        </w:trPr>
        <w:tc>
          <w:tcPr>
            <w:tcW w:w="1026" w:type="dxa"/>
            <w:tcBorders>
              <w:top w:val="nil"/>
              <w:left w:val="single" w:sz="4" w:space="0" w:color="auto"/>
              <w:bottom w:val="nil"/>
              <w:right w:val="single" w:sz="6" w:space="0" w:color="auto"/>
            </w:tcBorders>
          </w:tcPr>
          <w:p w14:paraId="00DE4E67"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6B728435" w14:textId="77777777" w:rsidR="002B2478" w:rsidRDefault="002B2478" w:rsidP="002B2478">
            <w:pPr>
              <w:pStyle w:val="TAC"/>
            </w:pPr>
          </w:p>
        </w:tc>
        <w:tc>
          <w:tcPr>
            <w:tcW w:w="917" w:type="dxa"/>
            <w:tcBorders>
              <w:top w:val="nil"/>
              <w:left w:val="single" w:sz="6" w:space="0" w:color="auto"/>
              <w:bottom w:val="nil"/>
              <w:right w:val="single" w:sz="6" w:space="0" w:color="auto"/>
            </w:tcBorders>
          </w:tcPr>
          <w:p w14:paraId="2346C757" w14:textId="77777777" w:rsidR="002B2478" w:rsidRDefault="002B2478" w:rsidP="002B2478">
            <w:pPr>
              <w:pStyle w:val="TAC"/>
            </w:pPr>
          </w:p>
        </w:tc>
        <w:tc>
          <w:tcPr>
            <w:tcW w:w="1842" w:type="dxa"/>
            <w:tcBorders>
              <w:top w:val="single" w:sz="6" w:space="0" w:color="auto"/>
              <w:left w:val="single" w:sz="6" w:space="0" w:color="auto"/>
              <w:bottom w:val="single" w:sz="6" w:space="0" w:color="auto"/>
              <w:right w:val="single" w:sz="4" w:space="0" w:color="auto"/>
            </w:tcBorders>
          </w:tcPr>
          <w:p w14:paraId="6D5A0AC7" w14:textId="7C84502D"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325C5AA5" w14:textId="7B04D956" w:rsidR="002B2478" w:rsidRDefault="002B2478" w:rsidP="002B2478">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1C0E4A94" w14:textId="0412B65A" w:rsidR="002B2478" w:rsidRDefault="002B2478" w:rsidP="002B2478">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6B4FD30D" w14:textId="5CEA42C8"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06077E8" w14:textId="2210D351"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FE4E58F" w14:textId="7A878A09" w:rsidR="002B2478" w:rsidRDefault="002B2478" w:rsidP="002B2478">
            <w:pPr>
              <w:pStyle w:val="TAC"/>
            </w:pPr>
            <w:r>
              <w:rPr>
                <w:rFonts w:eastAsia="SimSun" w:hint="eastAsia"/>
                <w:lang w:val="en-US" w:eastAsia="zh-CN"/>
              </w:rP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9026B9" w14:paraId="00426062" w14:textId="77777777" w:rsidTr="00AD2F6B">
        <w:trPr>
          <w:jc w:val="center"/>
        </w:trPr>
        <w:tc>
          <w:tcPr>
            <w:tcW w:w="1026" w:type="dxa"/>
            <w:tcBorders>
              <w:top w:val="nil"/>
              <w:left w:val="single" w:sz="4" w:space="0" w:color="auto"/>
              <w:bottom w:val="nil"/>
              <w:right w:val="single" w:sz="6" w:space="0" w:color="auto"/>
            </w:tcBorders>
          </w:tcPr>
          <w:p w14:paraId="0A67CBF2"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4B07C826" w14:textId="77777777" w:rsidR="009026B9" w:rsidRDefault="009026B9" w:rsidP="009026B9">
            <w:pPr>
              <w:pStyle w:val="TAC"/>
            </w:pPr>
          </w:p>
        </w:tc>
        <w:tc>
          <w:tcPr>
            <w:tcW w:w="778" w:type="dxa"/>
            <w:tcBorders>
              <w:top w:val="nil"/>
              <w:left w:val="single" w:sz="6" w:space="0" w:color="auto"/>
              <w:bottom w:val="nil"/>
              <w:right w:val="single" w:sz="6" w:space="0" w:color="auto"/>
            </w:tcBorders>
          </w:tcPr>
          <w:p w14:paraId="04962D5B" w14:textId="77777777" w:rsidR="009026B9" w:rsidRDefault="009026B9" w:rsidP="009026B9">
            <w:pPr>
              <w:pStyle w:val="TAC"/>
            </w:pPr>
          </w:p>
        </w:tc>
        <w:tc>
          <w:tcPr>
            <w:tcW w:w="709" w:type="dxa"/>
            <w:tcBorders>
              <w:top w:val="nil"/>
              <w:left w:val="single" w:sz="6" w:space="0" w:color="auto"/>
              <w:bottom w:val="nil"/>
              <w:right w:val="single" w:sz="6" w:space="0" w:color="auto"/>
            </w:tcBorders>
          </w:tcPr>
          <w:p w14:paraId="10569D7B" w14:textId="77777777" w:rsidR="009026B9" w:rsidRDefault="009026B9" w:rsidP="009026B9">
            <w:pPr>
              <w:pStyle w:val="TAC"/>
            </w:pPr>
          </w:p>
        </w:tc>
        <w:tc>
          <w:tcPr>
            <w:tcW w:w="1701" w:type="dxa"/>
            <w:tcBorders>
              <w:top w:val="single" w:sz="6" w:space="0" w:color="auto"/>
              <w:left w:val="single" w:sz="6" w:space="0" w:color="auto"/>
              <w:bottom w:val="single" w:sz="6" w:space="0" w:color="auto"/>
              <w:right w:val="single" w:sz="4" w:space="0" w:color="auto"/>
            </w:tcBorders>
          </w:tcPr>
          <w:p w14:paraId="65E42B9B" w14:textId="42D0EF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7D69D4C9" w14:textId="648B07D8" w:rsidR="009026B9" w:rsidRDefault="009026B9" w:rsidP="009026B9">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0153068" w14:textId="44B8DAE9" w:rsidR="009026B9" w:rsidRDefault="009026B9" w:rsidP="009026B9">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27EEFCB2" w14:textId="02B2F6A3"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1660F642" w14:textId="26AC8476"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0D4014B" w14:textId="43627404" w:rsidR="009026B9" w:rsidRDefault="009026B9" w:rsidP="009026B9">
            <w:pPr>
              <w:pStyle w:val="TAC"/>
            </w:pPr>
            <w:r>
              <w:rPr>
                <w:rFonts w:eastAsia="SimSun" w:hint="eastAsia"/>
                <w:lang w:val="en-US" w:eastAsia="zh-CN"/>
              </w:rP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9026B9" w14:paraId="6A809B9D" w14:textId="77777777" w:rsidTr="00930E00">
        <w:trPr>
          <w:jc w:val="center"/>
        </w:trPr>
        <w:tc>
          <w:tcPr>
            <w:tcW w:w="1026" w:type="dxa"/>
            <w:tcBorders>
              <w:top w:val="nil"/>
              <w:left w:val="single" w:sz="4" w:space="0" w:color="auto"/>
              <w:bottom w:val="nil"/>
              <w:right w:val="single" w:sz="6" w:space="0" w:color="auto"/>
            </w:tcBorders>
          </w:tcPr>
          <w:p w14:paraId="2634DC98"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54FF8796" w14:textId="77777777" w:rsidR="009026B9" w:rsidRDefault="009026B9" w:rsidP="009026B9">
            <w:pPr>
              <w:pStyle w:val="TAC"/>
            </w:pPr>
          </w:p>
        </w:tc>
        <w:tc>
          <w:tcPr>
            <w:tcW w:w="917" w:type="dxa"/>
            <w:tcBorders>
              <w:top w:val="nil"/>
              <w:left w:val="single" w:sz="6" w:space="0" w:color="auto"/>
              <w:bottom w:val="nil"/>
              <w:right w:val="single" w:sz="6" w:space="0" w:color="auto"/>
            </w:tcBorders>
          </w:tcPr>
          <w:p w14:paraId="6A01738F" w14:textId="77777777" w:rsidR="009026B9" w:rsidRDefault="009026B9" w:rsidP="009026B9">
            <w:pPr>
              <w:pStyle w:val="TAC"/>
            </w:pPr>
          </w:p>
        </w:tc>
        <w:tc>
          <w:tcPr>
            <w:tcW w:w="1842" w:type="dxa"/>
            <w:tcBorders>
              <w:top w:val="single" w:sz="6" w:space="0" w:color="auto"/>
              <w:left w:val="single" w:sz="6" w:space="0" w:color="auto"/>
              <w:bottom w:val="single" w:sz="6" w:space="0" w:color="auto"/>
              <w:right w:val="single" w:sz="4" w:space="0" w:color="auto"/>
            </w:tcBorders>
          </w:tcPr>
          <w:p w14:paraId="54BB2EA2" w14:textId="161834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2BF8D618" w14:textId="39ACFD0C" w:rsidR="009026B9" w:rsidRDefault="009026B9" w:rsidP="009026B9">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043A1703" w14:textId="3C7497E4" w:rsidR="009026B9" w:rsidRDefault="009026B9" w:rsidP="009026B9">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43917BB9" w14:textId="5FF3DA32"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3F44336F" w14:textId="29069E3C"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6761140" w14:textId="7DF1371D" w:rsidR="009026B9" w:rsidRDefault="009026B9" w:rsidP="009026B9">
            <w:pPr>
              <w:pStyle w:val="TAC"/>
            </w:pPr>
            <w:r>
              <w:rPr>
                <w:rFonts w:eastAsia="SimSun" w:hint="eastAsia"/>
                <w:lang w:val="en-US" w:eastAsia="zh-CN"/>
              </w:rP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lastRenderedPageBreak/>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lastRenderedPageBreak/>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lastRenderedPageBreak/>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36A2F7B6" w:rsidR="007D2333" w:rsidRPr="007275DF" w:rsidRDefault="008075B7" w:rsidP="007D2333">
      <w:pPr>
        <w:pStyle w:val="B10"/>
        <w:rPr>
          <w:lang w:eastAsia="zh-CN"/>
        </w:rPr>
      </w:pPr>
      <w:r>
        <w:t>-</w:t>
      </w:r>
      <w:r>
        <w:rPr>
          <w:rFonts w:ascii="Arial" w:hAnsi="Arial"/>
          <w:sz w:val="28"/>
          <w:lang w:val="en-US"/>
        </w:rPr>
        <w:tab/>
      </w:r>
      <w:r>
        <w:t xml:space="preserve">Conditions for intra-frequency measurements are fulfilled according to Annex B.2.9 for a corresponding Band </w:t>
      </w:r>
      <w:r>
        <w:rPr>
          <w:rFonts w:cs="v4.2.0"/>
          <w:lang w:eastAsia="ko-KR"/>
        </w:rPr>
        <w:t>for each relevant SSB</w:t>
      </w:r>
      <w:r>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lastRenderedPageBreak/>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2505E034"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6D76F19F"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lastRenderedPageBreak/>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07204C96" w:rsidR="007D2333" w:rsidRPr="007275DF" w:rsidRDefault="008B50AA" w:rsidP="004A1BD3">
      <w:pPr>
        <w:pStyle w:val="B10"/>
      </w:pPr>
      <w:r>
        <w:t>-</w:t>
      </w:r>
      <w:r w:rsidRPr="007275DF">
        <w:tab/>
      </w:r>
      <w:r>
        <w:t>Conditions for intra-frequency measurements are fulfilled according to Annex B.2.9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D26D8A7" w:rsidR="007D2333" w:rsidRPr="007275DF" w:rsidRDefault="00A34744" w:rsidP="007D2333">
      <w:pPr>
        <w:pStyle w:val="B10"/>
      </w:pPr>
      <w:r>
        <w:t>-</w:t>
      </w:r>
      <w:r w:rsidRPr="007275DF">
        <w:tab/>
      </w:r>
      <w:r>
        <w:t>Conditions for inter-frequency measurements are fulfilled according to Annex B.2.10 for a corresponding Band.</w:t>
      </w:r>
    </w:p>
    <w:p w14:paraId="6F8527B5" w14:textId="77777777" w:rsidR="007D2333" w:rsidRPr="007275DF" w:rsidRDefault="007D2333" w:rsidP="007D2333">
      <w:pPr>
        <w:pStyle w:val="TH"/>
        <w:rPr>
          <w:lang w:eastAsia="zh-CN"/>
        </w:rPr>
      </w:pPr>
      <w:r w:rsidRPr="007275DF">
        <w:lastRenderedPageBreak/>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5652676B" w:rsidR="007D2333" w:rsidRPr="007275DF" w:rsidRDefault="00A34744" w:rsidP="007D2333">
      <w:pPr>
        <w:pStyle w:val="B10"/>
      </w:pPr>
      <w:r>
        <w:t>-</w:t>
      </w:r>
      <w:r w:rsidRPr="007275DF">
        <w:tab/>
      </w:r>
      <w:r>
        <w:t>Conditions for inter-frequency measurements are fulfilled according to Annex B.2.10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lastRenderedPageBreak/>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lastRenderedPageBreak/>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lastRenderedPageBreak/>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74359166"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5pt;height:20.5pt" o:ole="">
            <v:imagedata r:id="rId10" o:title=""/>
          </v:shape>
          <o:OLEObject Type="Embed" ProgID="Equation.3" ShapeID="_x0000_i1026" DrawAspect="Content" ObjectID="_1774359167"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5pt;height:20.5pt" o:ole="">
            <v:imagedata r:id="rId12" o:title=""/>
          </v:shape>
          <o:OLEObject Type="Embed" ProgID="Equation.3" ShapeID="_x0000_i1027" DrawAspect="Content" ObjectID="_1774359168"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5pt;height:20.5pt" o:ole="">
            <v:imagedata r:id="rId8" o:title=""/>
          </v:shape>
          <o:OLEObject Type="Embed" ProgID="Equation.3" ShapeID="_x0000_i1028" DrawAspect="Content" ObjectID="_1774359169"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5pt;height:20.5pt" o:ole="">
            <v:imagedata r:id="rId10" o:title=""/>
          </v:shape>
          <o:OLEObject Type="Embed" ProgID="Equation.3" ShapeID="_x0000_i1029" DrawAspect="Content" ObjectID="_1774359170"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5pt;height:20.5pt" o:ole="">
            <v:imagedata r:id="rId12" o:title=""/>
          </v:shape>
          <o:OLEObject Type="Embed" ProgID="Equation.3" ShapeID="_x0000_i1030" DrawAspect="Content" ObjectID="_1774359171"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lastRenderedPageBreak/>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lastRenderedPageBreak/>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212A96"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2B22257E" w:rsidR="00212A96" w:rsidRPr="00956E6E" w:rsidRDefault="00212A96" w:rsidP="00212A96">
            <w:pPr>
              <w:pStyle w:val="TAC"/>
              <w:rPr>
                <w:rFonts w:eastAsiaTheme="minorEastAsia"/>
                <w:noProof/>
                <w:lang w:eastAsia="zh-CN"/>
              </w:rPr>
            </w:pPr>
            <w:r w:rsidRPr="00F25D91">
              <w:rPr>
                <w:rFonts w:eastAsiaTheme="minorEastAsia" w:hint="eastAsia"/>
                <w:noProof/>
                <w:lang w:eastAsia="zh-CN"/>
              </w:rPr>
              <w:t>±</w:t>
            </w:r>
            <w:r>
              <w:rPr>
                <w:rFonts w:eastAsiaTheme="minorEastAsia"/>
                <w:noProof/>
                <w:lang w:eastAsia="zh-CN"/>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5551A576" w:rsidR="00212A96" w:rsidRPr="00956E6E" w:rsidRDefault="00212A96" w:rsidP="00212A96">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1D6F2BEC" w:rsidR="00212A96" w:rsidRPr="00956E6E" w:rsidRDefault="00212A96" w:rsidP="00212A96">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634F4B52" w:rsidR="00212A96" w:rsidRPr="00956E6E" w:rsidRDefault="00212A96" w:rsidP="00212A96">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2952B28E" w:rsidR="00212A96" w:rsidRPr="00956E6E" w:rsidRDefault="00212A96" w:rsidP="00212A96">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212A96" w:rsidRPr="00956E6E" w:rsidRDefault="00212A96" w:rsidP="00212A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212A96" w:rsidRPr="00956E6E" w:rsidRDefault="00212A96" w:rsidP="00212A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212A96" w:rsidRPr="00956E6E" w:rsidRDefault="00212A96" w:rsidP="00212A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212A96" w:rsidRPr="00956E6E" w:rsidRDefault="00212A96" w:rsidP="00212A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212A96" w:rsidRPr="00956E6E" w:rsidRDefault="00212A96" w:rsidP="00212A96">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90027D" w:rsidRPr="00956E6E" w14:paraId="205BC2B8" w14:textId="77777777" w:rsidTr="00190FB3">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F904CC" w14:textId="77777777" w:rsidR="0090027D" w:rsidRPr="00956E6E" w:rsidRDefault="0090027D" w:rsidP="0090027D">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1639C2A8" w14:textId="77777777" w:rsidR="0090027D" w:rsidRPr="00956E6E" w:rsidRDefault="0090027D" w:rsidP="0090027D">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40ED5184" w14:textId="77777777" w:rsidR="0090027D" w:rsidRPr="00956E6E" w:rsidRDefault="0090027D" w:rsidP="0090027D">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B5D0E6A" w14:textId="77777777" w:rsidR="0090027D" w:rsidRPr="00956E6E" w:rsidRDefault="0090027D" w:rsidP="0090027D">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BFEF410" w14:textId="77777777" w:rsidR="0090027D" w:rsidRPr="00956E6E" w:rsidRDefault="0090027D" w:rsidP="0090027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E5F7E2" w14:textId="6749510D" w:rsidR="0090027D" w:rsidRPr="00956E6E" w:rsidRDefault="0090027D" w:rsidP="0090027D">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47636C7F" w14:textId="02B755BD" w:rsidR="0090027D" w:rsidRPr="00956E6E" w:rsidRDefault="0090027D" w:rsidP="0090027D">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462458" w14:textId="4E60EA5B" w:rsidR="0090027D" w:rsidRPr="00956E6E" w:rsidRDefault="0090027D" w:rsidP="0090027D">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ED2680" w14:textId="770B95D3" w:rsidR="0090027D" w:rsidRPr="00956E6E" w:rsidRDefault="0090027D" w:rsidP="0090027D">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59EAD0DE" w14:textId="127FBEA9" w:rsidR="0090027D" w:rsidRPr="00956E6E" w:rsidRDefault="0090027D" w:rsidP="0090027D">
            <w:pPr>
              <w:pStyle w:val="TAC"/>
              <w:rPr>
                <w:rFonts w:eastAsiaTheme="minorEastAsia"/>
              </w:rPr>
            </w:pPr>
            <w:r>
              <w:rPr>
                <w:rFonts w:eastAsiaTheme="minorEastAsia" w:hint="eastAsia"/>
                <w:lang w:val="en-US" w:eastAsia="zh-CN"/>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B33834"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5F26A639"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5.8</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380706A0"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B33834" w:rsidRPr="00956E6E" w:rsidRDefault="00B33834" w:rsidP="00B33834">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F5E24DF" w:rsidR="00B33834" w:rsidRPr="00956E6E" w:rsidRDefault="00B33834" w:rsidP="00B33834">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B33834" w:rsidRPr="00956E6E" w:rsidRDefault="00B33834" w:rsidP="00B33834">
            <w:pPr>
              <w:pStyle w:val="TAC"/>
              <w:rPr>
                <w:rFonts w:eastAsiaTheme="minorEastAsia"/>
              </w:rPr>
            </w:pPr>
            <w:r w:rsidRPr="00956E6E">
              <w:rPr>
                <w:rFonts w:eastAsiaTheme="minorEastAsia"/>
              </w:rPr>
              <w:t>Note 4</w:t>
            </w:r>
          </w:p>
        </w:tc>
      </w:tr>
      <w:tr w:rsidR="00B33834" w:rsidRPr="00956E6E" w14:paraId="4AE9AD55" w14:textId="77777777" w:rsidTr="002C561A">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148BA147" w:rsidR="00B33834" w:rsidRPr="00956E6E" w:rsidRDefault="00B33834" w:rsidP="00B33834">
            <w:pPr>
              <w:pStyle w:val="TAC"/>
              <w:rPr>
                <w:rFonts w:eastAsiaTheme="minorEastAsia"/>
                <w:szCs w:val="18"/>
                <w:lang w:eastAsia="zh-CN"/>
              </w:rPr>
            </w:pPr>
            <w:r w:rsidRPr="00956E6E">
              <w:rPr>
                <w:rFonts w:eastAsiaTheme="minorEastAsia" w:hint="eastAsia"/>
                <w:lang w:eastAsia="zh-CN"/>
              </w:rPr>
              <w:t>±</w:t>
            </w:r>
            <w:r>
              <w:rPr>
                <w:rFonts w:eastAsiaTheme="minorEastAsia"/>
                <w:lang w:eastAsia="zh-CN"/>
              </w:rPr>
              <w:t>4.9</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41F1419C"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9.4</w:t>
            </w:r>
          </w:p>
        </w:tc>
        <w:tc>
          <w:tcPr>
            <w:tcW w:w="827" w:type="dxa"/>
            <w:vMerge/>
            <w:tcBorders>
              <w:left w:val="single" w:sz="6" w:space="0" w:color="auto"/>
              <w:right w:val="single" w:sz="6" w:space="0" w:color="auto"/>
            </w:tcBorders>
            <w:shd w:val="clear" w:color="auto" w:fill="auto"/>
            <w:vAlign w:val="center"/>
          </w:tcPr>
          <w:p w14:paraId="522AC7FF" w14:textId="77777777" w:rsidR="00B33834" w:rsidRPr="00956E6E" w:rsidRDefault="00B33834" w:rsidP="00B33834">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3274AD15" w:rsidR="00B33834" w:rsidRPr="00956E6E" w:rsidRDefault="00B33834" w:rsidP="00B33834">
            <w:pPr>
              <w:pStyle w:val="TAC"/>
              <w:rPr>
                <w:rFonts w:eastAsiaTheme="minorEastAsia"/>
              </w:rPr>
            </w:pPr>
            <w:r w:rsidRPr="000501F5">
              <w:rPr>
                <w:lang w:eastAsia="zh-CN"/>
              </w:rPr>
              <w:t>BW &gt;</w:t>
            </w:r>
            <w:r>
              <w:rPr>
                <w:lang w:eastAsia="zh-CN"/>
              </w:rPr>
              <w:t xml:space="preserve"> 52</w:t>
            </w:r>
          </w:p>
        </w:tc>
        <w:tc>
          <w:tcPr>
            <w:tcW w:w="1178" w:type="dxa"/>
            <w:tcBorders>
              <w:top w:val="single" w:sz="6" w:space="0" w:color="auto"/>
              <w:left w:val="single" w:sz="6" w:space="0" w:color="auto"/>
              <w:right w:val="single" w:sz="6" w:space="0" w:color="auto"/>
            </w:tcBorders>
            <w:shd w:val="clear" w:color="auto" w:fill="auto"/>
          </w:tcPr>
          <w:p w14:paraId="24C92F42"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5526C1E7" w14:textId="77777777" w:rsidR="00B33834" w:rsidRPr="00956E6E" w:rsidRDefault="00B33834" w:rsidP="00B33834">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6959C315" w14:textId="4120C49D" w:rsidR="007314CC" w:rsidRPr="00956E6E" w:rsidRDefault="007314CC" w:rsidP="007314C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339DDBB7" w:rsidR="00BB469D" w:rsidRPr="00956E6E" w:rsidRDefault="007314CC" w:rsidP="007314C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33834"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37D90A96"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3E662CC1"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33834" w:rsidRPr="00956E6E" w:rsidRDefault="00B33834" w:rsidP="00B33834">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33834" w:rsidRPr="00956E6E" w:rsidRDefault="00B33834" w:rsidP="00B33834">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33834" w:rsidRPr="00956E6E" w:rsidRDefault="00B33834" w:rsidP="00B33834">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0DC660DA" w:rsidR="00B33834" w:rsidRPr="00956E6E" w:rsidRDefault="00B33834" w:rsidP="00B33834">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33834" w:rsidRPr="00956E6E" w:rsidRDefault="00B33834" w:rsidP="00B33834">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B33834"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BCC70C5"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68A339F0"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B33834" w:rsidRPr="00956E6E" w:rsidRDefault="00B33834" w:rsidP="00B33834">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B33834" w:rsidRPr="00956E6E" w:rsidRDefault="00B33834" w:rsidP="00B33834">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B33834" w:rsidRPr="00956E6E" w:rsidRDefault="00B33834" w:rsidP="00B33834">
            <w:pPr>
              <w:pStyle w:val="TAC"/>
              <w:rPr>
                <w:rFonts w:eastAsiaTheme="minorEastAsia"/>
                <w:lang w:eastAsia="zh-CN"/>
              </w:rPr>
            </w:pPr>
            <w:r w:rsidRPr="00956E6E">
              <w:rPr>
                <w:rFonts w:eastAsiaTheme="minorEastAsia"/>
              </w:rPr>
              <w:t>Note 4</w:t>
            </w:r>
          </w:p>
        </w:tc>
      </w:tr>
      <w:tr w:rsidR="00B33834"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6B9F259E"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F984C13"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B33834" w:rsidRPr="00956E6E" w:rsidRDefault="00B33834" w:rsidP="00B33834">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B33834" w:rsidRPr="00956E6E" w:rsidRDefault="00B33834" w:rsidP="00B33834">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B33834" w:rsidRPr="00956E6E" w:rsidRDefault="00B33834" w:rsidP="00B33834">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188146E8" w:rsidR="00BB469D" w:rsidRPr="00956E6E" w:rsidRDefault="007F7C2A"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0E7E444B"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7000C4"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C7081DE" w:rsidR="007000C4" w:rsidRPr="00956E6E" w:rsidRDefault="007000C4" w:rsidP="007000C4">
            <w:pPr>
              <w:pStyle w:val="TAC"/>
              <w:rPr>
                <w:rFonts w:eastAsiaTheme="minorEastAsia"/>
                <w:noProof/>
                <w:lang w:eastAsia="zh-CN"/>
              </w:rPr>
            </w:pPr>
            <w:r w:rsidRPr="00956E6E">
              <w:rPr>
                <w:rFonts w:eastAsiaTheme="minorEastAsia" w:hint="eastAsia"/>
                <w:lang w:eastAsia="zh-CN"/>
              </w:rPr>
              <w:t>±</w:t>
            </w:r>
            <w:r>
              <w:rPr>
                <w:rFonts w:eastAsiaTheme="minorEastAsia"/>
                <w:noProof/>
                <w:lang w:eastAsia="zh-CN"/>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05D9BD6" w:rsidR="007000C4" w:rsidRPr="00956E6E" w:rsidRDefault="007000C4" w:rsidP="007000C4">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551DBA9A" w:rsidR="007000C4" w:rsidRPr="00956E6E" w:rsidRDefault="007000C4" w:rsidP="007000C4">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5C732CA2" w:rsidR="007000C4" w:rsidRPr="00956E6E" w:rsidRDefault="007000C4" w:rsidP="007000C4">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6F725FC2" w:rsidR="007000C4" w:rsidRPr="00956E6E" w:rsidRDefault="007000C4" w:rsidP="007000C4">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7000C4" w:rsidRPr="00956E6E" w:rsidRDefault="007000C4" w:rsidP="007000C4">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7000C4" w:rsidRPr="00956E6E" w:rsidRDefault="007000C4" w:rsidP="007000C4">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7000C4" w:rsidRPr="00956E6E" w:rsidRDefault="007000C4" w:rsidP="007000C4">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7000C4" w:rsidRPr="00956E6E" w:rsidRDefault="007000C4" w:rsidP="007000C4">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7000C4" w:rsidRPr="00956E6E" w:rsidRDefault="007000C4" w:rsidP="007000C4">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BC6D94" w:rsidRPr="00956E6E" w14:paraId="382ACA68" w14:textId="77777777" w:rsidTr="009D4057">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E6393DC" w14:textId="77777777" w:rsidR="00BC6D94" w:rsidRPr="00956E6E" w:rsidRDefault="00BC6D94" w:rsidP="00BC6D94">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7D2C5D9F" w14:textId="77777777" w:rsidR="00BC6D94" w:rsidRPr="00956E6E" w:rsidRDefault="00BC6D94" w:rsidP="00BC6D94">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A10A2F6" w14:textId="77777777" w:rsidR="00BC6D94" w:rsidRPr="00956E6E" w:rsidRDefault="00BC6D94" w:rsidP="00BC6D94">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5B487721" w14:textId="77777777" w:rsidR="00BC6D94" w:rsidRPr="00956E6E" w:rsidRDefault="00BC6D94" w:rsidP="00BC6D94">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060F1CEF" w14:textId="77777777" w:rsidR="00BC6D94" w:rsidRPr="00956E6E" w:rsidRDefault="00BC6D94" w:rsidP="00BC6D94">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CD5BE8A" w14:textId="1E3A78C6" w:rsidR="00BC6D94" w:rsidRPr="00956E6E" w:rsidRDefault="00BC6D94" w:rsidP="00BC6D94">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7EFB7312" w14:textId="4437F469" w:rsidR="00BC6D94" w:rsidRPr="00956E6E" w:rsidRDefault="00BC6D94" w:rsidP="00BC6D94">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7A698F" w14:textId="31A827A1" w:rsidR="00BC6D94" w:rsidRPr="00956E6E" w:rsidRDefault="00BC6D94" w:rsidP="00BC6D94">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305BB4" w14:textId="1B0509E8" w:rsidR="00BC6D94" w:rsidRPr="00956E6E" w:rsidRDefault="00BC6D94" w:rsidP="00BC6D94">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683AF08A" w14:textId="2B59C886" w:rsidR="00BC6D94" w:rsidRPr="00956E6E" w:rsidRDefault="00BC6D94" w:rsidP="00BC6D94">
            <w:pPr>
              <w:pStyle w:val="TAC"/>
              <w:rPr>
                <w:rFonts w:eastAsiaTheme="minorEastAsia"/>
              </w:rPr>
            </w:pPr>
            <w:r>
              <w:rPr>
                <w:rFonts w:eastAsiaTheme="minorEastAsia" w:hint="eastAsia"/>
                <w:lang w:val="en-US" w:eastAsia="zh-CN"/>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7000C4"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24B65914" w:rsidR="007000C4" w:rsidRPr="00956E6E" w:rsidRDefault="007000C4" w:rsidP="007000C4">
            <w:pPr>
              <w:pStyle w:val="TAC"/>
              <w:rPr>
                <w:rFonts w:eastAsiaTheme="minorEastAsia"/>
                <w:lang w:eastAsia="zh-CN"/>
              </w:rPr>
            </w:pPr>
            <w:r w:rsidRPr="00A84FA7">
              <w:rPr>
                <w:rFonts w:eastAsiaTheme="minorEastAsia" w:hint="eastAsia"/>
                <w:lang w:eastAsia="zh-CN"/>
              </w:rPr>
              <w:t>±</w:t>
            </w:r>
            <w:r>
              <w:rPr>
                <w:rFonts w:eastAsiaTheme="minorEastAsia"/>
                <w:lang w:eastAsia="zh-CN"/>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2345BADB" w:rsidR="007000C4" w:rsidRPr="00956E6E" w:rsidRDefault="007000C4" w:rsidP="007000C4">
            <w:pPr>
              <w:pStyle w:val="TAC"/>
              <w:rPr>
                <w:rFonts w:eastAsiaTheme="minorEastAsia"/>
                <w:lang w:eastAsia="zh-CN"/>
              </w:rPr>
            </w:pPr>
            <w:r w:rsidRPr="00A84FA7">
              <w:rPr>
                <w:rFonts w:eastAsiaTheme="minorEastAsia" w:hint="eastAsia"/>
                <w:lang w:eastAsia="zh-CN"/>
              </w:rPr>
              <w:t>±</w:t>
            </w:r>
            <w:r>
              <w:rPr>
                <w:rFonts w:eastAsiaTheme="minorEastAsia"/>
                <w:lang w:eastAsia="zh-CN"/>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7000C4" w:rsidRPr="00956E6E" w:rsidRDefault="007000C4" w:rsidP="007000C4">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76454E4F" w:rsidR="007000C4" w:rsidRPr="00956E6E" w:rsidRDefault="007000C4" w:rsidP="007000C4">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7000C4" w:rsidRPr="00956E6E" w:rsidRDefault="007000C4" w:rsidP="007000C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7000C4" w:rsidRPr="00956E6E" w:rsidRDefault="007000C4" w:rsidP="007000C4">
            <w:pPr>
              <w:pStyle w:val="TAC"/>
              <w:rPr>
                <w:rFonts w:eastAsiaTheme="minorEastAsia"/>
              </w:rPr>
            </w:pPr>
            <w:r w:rsidRPr="00956E6E">
              <w:rPr>
                <w:rFonts w:eastAsiaTheme="minorEastAsia"/>
              </w:rPr>
              <w:t>Note 4</w:t>
            </w:r>
          </w:p>
        </w:tc>
      </w:tr>
      <w:tr w:rsidR="007000C4" w:rsidRPr="00956E6E" w14:paraId="3CAB3574" w14:textId="77777777" w:rsidTr="00C4207E">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2F0A7593" w:rsidR="007000C4" w:rsidRPr="00956E6E" w:rsidRDefault="007000C4" w:rsidP="007000C4">
            <w:pPr>
              <w:pStyle w:val="TAC"/>
              <w:rPr>
                <w:rFonts w:eastAsiaTheme="minorEastAsia"/>
                <w:szCs w:val="18"/>
                <w:lang w:eastAsia="zh-CN"/>
              </w:rPr>
            </w:pPr>
            <w:r w:rsidRPr="00B94A45">
              <w:rPr>
                <w:rFonts w:eastAsiaTheme="minorEastAsia" w:hint="eastAsia"/>
                <w:lang w:eastAsia="zh-CN"/>
              </w:rPr>
              <w:t>±</w:t>
            </w:r>
            <w:r>
              <w:rPr>
                <w:rFonts w:eastAsiaTheme="minorEastAsia"/>
                <w:lang w:eastAsia="zh-CN"/>
              </w:rPr>
              <w:t>4.1</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149C8EC5" w:rsidR="007000C4" w:rsidRPr="00956E6E" w:rsidRDefault="007000C4" w:rsidP="007000C4">
            <w:pPr>
              <w:pStyle w:val="TAC"/>
              <w:rPr>
                <w:rFonts w:eastAsiaTheme="minorEastAsia"/>
                <w:lang w:eastAsia="zh-CN"/>
              </w:rPr>
            </w:pPr>
            <w:r w:rsidRPr="00B94A45">
              <w:rPr>
                <w:rFonts w:eastAsiaTheme="minorEastAsia" w:hint="eastAsia"/>
                <w:lang w:eastAsia="zh-CN"/>
              </w:rPr>
              <w:t>±</w:t>
            </w:r>
            <w:r>
              <w:rPr>
                <w:rFonts w:eastAsiaTheme="minorEastAsia"/>
                <w:lang w:eastAsia="zh-CN"/>
              </w:rPr>
              <w:t>8.6</w:t>
            </w:r>
          </w:p>
        </w:tc>
        <w:tc>
          <w:tcPr>
            <w:tcW w:w="827" w:type="dxa"/>
            <w:vMerge/>
            <w:tcBorders>
              <w:left w:val="single" w:sz="6" w:space="0" w:color="auto"/>
              <w:right w:val="single" w:sz="6" w:space="0" w:color="auto"/>
            </w:tcBorders>
            <w:shd w:val="clear" w:color="auto" w:fill="auto"/>
            <w:vAlign w:val="center"/>
          </w:tcPr>
          <w:p w14:paraId="04AB74EA" w14:textId="77777777" w:rsidR="007000C4" w:rsidRPr="00956E6E" w:rsidRDefault="007000C4" w:rsidP="007000C4">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A9F15EC" w:rsidR="007000C4" w:rsidRPr="00956E6E" w:rsidRDefault="007000C4" w:rsidP="007000C4">
            <w:pPr>
              <w:pStyle w:val="TAC"/>
              <w:rPr>
                <w:rFonts w:eastAsiaTheme="minorEastAsia"/>
              </w:rPr>
            </w:pPr>
            <w:r w:rsidRPr="000501F5">
              <w:rPr>
                <w:lang w:eastAsia="zh-CN"/>
              </w:rPr>
              <w:t>BW &gt;</w:t>
            </w:r>
            <w:r>
              <w:rPr>
                <w:lang w:eastAsia="zh-CN"/>
              </w:rPr>
              <w:t>52</w:t>
            </w:r>
          </w:p>
        </w:tc>
        <w:tc>
          <w:tcPr>
            <w:tcW w:w="1178" w:type="dxa"/>
            <w:tcBorders>
              <w:top w:val="single" w:sz="6" w:space="0" w:color="auto"/>
              <w:left w:val="single" w:sz="6" w:space="0" w:color="auto"/>
              <w:right w:val="single" w:sz="6" w:space="0" w:color="auto"/>
            </w:tcBorders>
            <w:shd w:val="clear" w:color="auto" w:fill="auto"/>
          </w:tcPr>
          <w:p w14:paraId="5F913AAC" w14:textId="77777777" w:rsidR="007000C4" w:rsidRPr="00956E6E" w:rsidRDefault="007000C4" w:rsidP="007000C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6184BF49" w14:textId="77777777" w:rsidR="007000C4" w:rsidRPr="00956E6E" w:rsidRDefault="007000C4" w:rsidP="007000C4">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E1C375C" w14:textId="3418D2A8" w:rsidR="00793591" w:rsidRPr="00956E6E" w:rsidRDefault="00793591" w:rsidP="0079359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2B84B0EB" w:rsidR="00BB469D" w:rsidRPr="00956E6E" w:rsidRDefault="00793591" w:rsidP="0079359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F11AD7" w:rsidRPr="00956E6E" w14:paraId="71D98645" w14:textId="77777777" w:rsidTr="00A616A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3C689D35" w:rsidR="00F11AD7" w:rsidRPr="00956E6E" w:rsidRDefault="00F11AD7" w:rsidP="00A616AA">
            <w:pPr>
              <w:pStyle w:val="TAC"/>
              <w:rPr>
                <w:rFonts w:eastAsiaTheme="minorEastAsia"/>
                <w:lang w:eastAsia="zh-CN"/>
              </w:rPr>
            </w:pPr>
            <w:r w:rsidRPr="00276F83">
              <w:t>±</w:t>
            </w:r>
            <w:r w:rsidR="00A616AA" w:rsidRPr="00276F83" w:rsidDel="00A616AA">
              <w:t xml:space="preserve"> </w:t>
            </w:r>
            <w:r w:rsidR="00A616AA">
              <w:rPr>
                <w:rFonts w:eastAsiaTheme="minorEastAsia"/>
                <w:lang w:eastAsia="zh-CN"/>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323E70FE" w:rsidR="00F11AD7" w:rsidRPr="00956E6E" w:rsidRDefault="00F11AD7" w:rsidP="00A616AA">
            <w:pPr>
              <w:pStyle w:val="TAC"/>
              <w:rPr>
                <w:rFonts w:eastAsiaTheme="minorEastAsia"/>
                <w:lang w:eastAsia="zh-CN"/>
              </w:rPr>
            </w:pPr>
            <w:r w:rsidRPr="00276F83">
              <w:t>±</w:t>
            </w:r>
            <w:r w:rsidR="00A616AA" w:rsidRPr="00276F83" w:rsidDel="00A616AA">
              <w:t xml:space="preserve"> </w:t>
            </w:r>
            <w:r w:rsidR="00A616AA">
              <w:rPr>
                <w:rFonts w:eastAsiaTheme="minorEastAsia"/>
                <w:lang w:eastAsia="zh-CN"/>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F11AD7" w:rsidRPr="00956E6E" w:rsidRDefault="00F11AD7" w:rsidP="00F11AD7">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F11AD7" w:rsidRPr="00956E6E" w:rsidRDefault="00F11AD7" w:rsidP="00F11AD7">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F11AD7" w:rsidRPr="00956E6E" w:rsidRDefault="00F11AD7" w:rsidP="00F11AD7">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82DC3B8" w:rsidR="00F11AD7" w:rsidRPr="00956E6E" w:rsidRDefault="00F11AD7" w:rsidP="00F11AD7">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F11AD7" w:rsidRPr="00956E6E" w:rsidRDefault="00F11AD7" w:rsidP="00F11AD7">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B84374"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27E531FE"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1F8FA630"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B84374" w:rsidRPr="00956E6E" w:rsidRDefault="00B84374" w:rsidP="00B84374">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B84374" w:rsidRPr="00956E6E" w:rsidRDefault="00B84374" w:rsidP="00B84374">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B84374" w:rsidRPr="00956E6E" w:rsidRDefault="00B84374" w:rsidP="00B8437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B84374" w:rsidRPr="00956E6E" w:rsidRDefault="00B84374" w:rsidP="00B84374">
            <w:pPr>
              <w:pStyle w:val="TAC"/>
              <w:rPr>
                <w:rFonts w:eastAsiaTheme="minorEastAsia"/>
                <w:lang w:eastAsia="zh-CN"/>
              </w:rPr>
            </w:pPr>
            <w:r w:rsidRPr="00956E6E">
              <w:rPr>
                <w:rFonts w:eastAsiaTheme="minorEastAsia"/>
              </w:rPr>
              <w:t>Note 4</w:t>
            </w:r>
          </w:p>
        </w:tc>
      </w:tr>
      <w:tr w:rsidR="00B84374"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16C99377"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607721B5"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B84374" w:rsidRPr="00956E6E" w:rsidRDefault="00B84374" w:rsidP="00B84374">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B84374" w:rsidRPr="00956E6E" w:rsidRDefault="00B84374" w:rsidP="00B84374">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B84374" w:rsidRPr="00956E6E" w:rsidRDefault="00B84374" w:rsidP="00B8437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B84374" w:rsidRPr="00956E6E" w:rsidRDefault="00B84374" w:rsidP="00B84374">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06C3DA7E" w:rsidR="00EF4F31" w:rsidRPr="00956E6E" w:rsidRDefault="00F11AD7"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EBA542A"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0C3132D" w:rsidR="00BB469D" w:rsidRPr="00956E6E" w:rsidRDefault="00A16AF0" w:rsidP="00BB469D">
      <w:pPr>
        <w:rPr>
          <w:rFonts w:eastAsiaTheme="minorEastAsia" w:cs="v4.2.0"/>
          <w:lang w:eastAsia="zh-CN"/>
        </w:rPr>
      </w:pPr>
      <w:r w:rsidRPr="008B35A5">
        <w:rPr>
          <w:rFonts w:eastAsia="Malgun Gothic" w:cs="v4.2.0"/>
        </w:rPr>
        <w:t xml:space="preserve">The reporting range of differential PRS-RSRPP is defined from </w:t>
      </w:r>
      <w:r w:rsidRPr="008B35A5">
        <w:rPr>
          <w:rFonts w:eastAsia="Malgun Gothic" w:cs="v4.2.0" w:hint="eastAsia"/>
          <w:lang w:eastAsia="zh-CN"/>
        </w:rPr>
        <w:t>-3</w:t>
      </w:r>
      <w:r w:rsidRPr="008B35A5">
        <w:rPr>
          <w:rFonts w:eastAsia="Malgun Gothic" w:cs="v4.2.0"/>
        </w:rPr>
        <w:t xml:space="preserve">0 dB to </w:t>
      </w:r>
      <w:r>
        <w:rPr>
          <w:rFonts w:eastAsia="Malgun Gothic" w:cs="v4.2.0"/>
        </w:rPr>
        <w:t>3</w:t>
      </w:r>
      <w:r w:rsidRPr="008B35A5">
        <w:rPr>
          <w:rFonts w:eastAsia="Malgun Gothic" w:cs="v4.2.0"/>
        </w:rPr>
        <w:t>0 dB with 1 dB resolution.</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lastRenderedPageBreak/>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A16AF0" w:rsidRPr="008B35A5" w14:paraId="7ED551FE" w14:textId="77777777" w:rsidTr="00B91A39">
        <w:trPr>
          <w:trHeight w:val="187"/>
          <w:jc w:val="center"/>
        </w:trPr>
        <w:tc>
          <w:tcPr>
            <w:tcW w:w="1817" w:type="dxa"/>
            <w:shd w:val="clear" w:color="auto" w:fill="auto"/>
            <w:noWrap/>
            <w:hideMark/>
          </w:tcPr>
          <w:p w14:paraId="630BDB3E" w14:textId="77777777" w:rsidR="00A16AF0" w:rsidRPr="008B35A5" w:rsidRDefault="00A16AF0" w:rsidP="00A16AF0">
            <w:pPr>
              <w:pStyle w:val="TAH"/>
              <w:rPr>
                <w:lang w:eastAsia="zh-CN"/>
              </w:rPr>
            </w:pPr>
            <w:r w:rsidRPr="008B35A5">
              <w:rPr>
                <w:lang w:eastAsia="zh-CN"/>
              </w:rPr>
              <w:t>Reported value</w:t>
            </w:r>
          </w:p>
        </w:tc>
        <w:tc>
          <w:tcPr>
            <w:tcW w:w="3204" w:type="dxa"/>
          </w:tcPr>
          <w:p w14:paraId="58E6C100" w14:textId="77777777" w:rsidR="00A16AF0" w:rsidRPr="008B35A5" w:rsidRDefault="00A16AF0" w:rsidP="00A16AF0">
            <w:pPr>
              <w:pStyle w:val="TAH"/>
              <w:rPr>
                <w:lang w:eastAsia="zh-CN"/>
              </w:rPr>
            </w:pPr>
            <w:r w:rsidRPr="008B35A5">
              <w:rPr>
                <w:lang w:eastAsia="zh-CN"/>
              </w:rPr>
              <w:t>Measured quantity value</w:t>
            </w:r>
          </w:p>
        </w:tc>
        <w:tc>
          <w:tcPr>
            <w:tcW w:w="713" w:type="dxa"/>
            <w:shd w:val="clear" w:color="auto" w:fill="auto"/>
            <w:noWrap/>
            <w:hideMark/>
          </w:tcPr>
          <w:p w14:paraId="2786F0EC" w14:textId="77777777" w:rsidR="00A16AF0" w:rsidRPr="008B35A5" w:rsidRDefault="00A16AF0" w:rsidP="00A16AF0">
            <w:pPr>
              <w:pStyle w:val="TAH"/>
              <w:rPr>
                <w:lang w:eastAsia="zh-CN"/>
              </w:rPr>
            </w:pPr>
            <w:r w:rsidRPr="008B35A5">
              <w:rPr>
                <w:lang w:eastAsia="zh-CN"/>
              </w:rPr>
              <w:t>Unit</w:t>
            </w:r>
          </w:p>
        </w:tc>
      </w:tr>
      <w:tr w:rsidR="00A16AF0" w:rsidRPr="008B35A5" w14:paraId="74B48C38" w14:textId="77777777" w:rsidTr="00B91A39">
        <w:trPr>
          <w:trHeight w:val="187"/>
          <w:jc w:val="center"/>
        </w:trPr>
        <w:tc>
          <w:tcPr>
            <w:tcW w:w="1817" w:type="dxa"/>
            <w:shd w:val="clear" w:color="auto" w:fill="auto"/>
            <w:noWrap/>
            <w:hideMark/>
          </w:tcPr>
          <w:p w14:paraId="58B76952" w14:textId="77777777" w:rsidR="00A16AF0" w:rsidRPr="008B35A5" w:rsidRDefault="00A16AF0" w:rsidP="00A16AF0">
            <w:pPr>
              <w:pStyle w:val="TAL"/>
              <w:rPr>
                <w:lang w:eastAsia="zh-CN"/>
              </w:rPr>
            </w:pPr>
            <w:r w:rsidRPr="008B35A5">
              <w:rPr>
                <w:lang w:eastAsia="zh-CN"/>
              </w:rPr>
              <w:t>DIFFRSRPP_0</w:t>
            </w:r>
          </w:p>
        </w:tc>
        <w:tc>
          <w:tcPr>
            <w:tcW w:w="3204" w:type="dxa"/>
          </w:tcPr>
          <w:p w14:paraId="0F5045EF" w14:textId="77777777" w:rsidR="00A16AF0" w:rsidRPr="008B35A5" w:rsidRDefault="00A16AF0" w:rsidP="00A16AF0">
            <w:pPr>
              <w:pStyle w:val="TAC"/>
              <w:rPr>
                <w:lang w:eastAsia="zh-CN"/>
              </w:rPr>
            </w:pPr>
            <w:r w:rsidRPr="008B35A5">
              <w:rPr>
                <w:rFonts w:hint="eastAsia"/>
                <w:lang w:eastAsia="zh-CN"/>
              </w:rPr>
              <w:t>-</w:t>
            </w:r>
            <w:r w:rsidRPr="008B35A5">
              <w:rPr>
                <w:lang w:eastAsia="zh-CN"/>
              </w:rPr>
              <w:t>30</w:t>
            </w:r>
            <w:r w:rsidRPr="008B35A5">
              <w:rPr>
                <w:rFonts w:hint="eastAsia"/>
                <w:lang w:eastAsia="zh-CN"/>
              </w:rPr>
              <w:t>≥ΔRSRPP</w:t>
            </w:r>
          </w:p>
        </w:tc>
        <w:tc>
          <w:tcPr>
            <w:tcW w:w="713" w:type="dxa"/>
            <w:shd w:val="clear" w:color="auto" w:fill="auto"/>
            <w:noWrap/>
            <w:hideMark/>
          </w:tcPr>
          <w:p w14:paraId="15979ED2" w14:textId="77777777" w:rsidR="00A16AF0" w:rsidRPr="008B35A5" w:rsidRDefault="00A16AF0" w:rsidP="00A16AF0">
            <w:pPr>
              <w:pStyle w:val="TAC"/>
              <w:rPr>
                <w:lang w:eastAsia="zh-CN"/>
              </w:rPr>
            </w:pPr>
            <w:r w:rsidRPr="008B35A5">
              <w:rPr>
                <w:lang w:eastAsia="zh-CN"/>
              </w:rPr>
              <w:t>dB</w:t>
            </w:r>
          </w:p>
        </w:tc>
      </w:tr>
      <w:tr w:rsidR="00A16AF0" w:rsidRPr="008B35A5" w14:paraId="1E66EA8F" w14:textId="77777777" w:rsidTr="00B91A39">
        <w:trPr>
          <w:trHeight w:val="187"/>
          <w:jc w:val="center"/>
        </w:trPr>
        <w:tc>
          <w:tcPr>
            <w:tcW w:w="1817" w:type="dxa"/>
            <w:shd w:val="clear" w:color="auto" w:fill="auto"/>
            <w:noWrap/>
          </w:tcPr>
          <w:p w14:paraId="4D742772" w14:textId="77777777" w:rsidR="00A16AF0" w:rsidRPr="008B35A5" w:rsidRDefault="00A16AF0" w:rsidP="00A16AF0">
            <w:pPr>
              <w:pStyle w:val="TAL"/>
              <w:rPr>
                <w:lang w:eastAsia="zh-CN"/>
              </w:rPr>
            </w:pPr>
            <w:r w:rsidRPr="008B35A5">
              <w:rPr>
                <w:lang w:eastAsia="zh-CN"/>
              </w:rPr>
              <w:t>DIFFRSRPP_1</w:t>
            </w:r>
          </w:p>
        </w:tc>
        <w:tc>
          <w:tcPr>
            <w:tcW w:w="3204" w:type="dxa"/>
          </w:tcPr>
          <w:p w14:paraId="7C1A17DA" w14:textId="77777777" w:rsidR="00A16AF0" w:rsidRPr="008B35A5" w:rsidRDefault="00A16AF0" w:rsidP="00A16AF0">
            <w:pPr>
              <w:pStyle w:val="TAC"/>
              <w:rPr>
                <w:lang w:eastAsia="zh-CN"/>
              </w:rPr>
            </w:pPr>
            <w:r w:rsidRPr="008B35A5">
              <w:rPr>
                <w:lang w:eastAsia="zh-CN"/>
              </w:rPr>
              <w:t>-29</w:t>
            </w:r>
            <w:r w:rsidRPr="008B35A5">
              <w:rPr>
                <w:rFonts w:hint="eastAsia"/>
                <w:lang w:eastAsia="zh-CN"/>
              </w:rPr>
              <w:t>≥ΔRSRPP</w:t>
            </w:r>
            <w:r w:rsidRPr="008B35A5">
              <w:rPr>
                <w:lang w:eastAsia="zh-CN"/>
              </w:rPr>
              <w:t>&gt;-30</w:t>
            </w:r>
          </w:p>
        </w:tc>
        <w:tc>
          <w:tcPr>
            <w:tcW w:w="713" w:type="dxa"/>
            <w:shd w:val="clear" w:color="auto" w:fill="auto"/>
            <w:noWrap/>
          </w:tcPr>
          <w:p w14:paraId="1012056D" w14:textId="77777777" w:rsidR="00A16AF0" w:rsidRPr="008B35A5" w:rsidRDefault="00A16AF0" w:rsidP="00A16AF0">
            <w:pPr>
              <w:pStyle w:val="TAC"/>
              <w:rPr>
                <w:lang w:eastAsia="zh-CN"/>
              </w:rPr>
            </w:pPr>
            <w:r w:rsidRPr="008B35A5">
              <w:rPr>
                <w:lang w:eastAsia="zh-CN"/>
              </w:rPr>
              <w:t>dB</w:t>
            </w:r>
          </w:p>
        </w:tc>
      </w:tr>
      <w:tr w:rsidR="00A16AF0" w:rsidRPr="008B35A5" w14:paraId="1A25F256" w14:textId="77777777" w:rsidTr="00B91A39">
        <w:trPr>
          <w:trHeight w:val="187"/>
          <w:jc w:val="center"/>
        </w:trPr>
        <w:tc>
          <w:tcPr>
            <w:tcW w:w="1817" w:type="dxa"/>
            <w:shd w:val="clear" w:color="auto" w:fill="auto"/>
            <w:noWrap/>
          </w:tcPr>
          <w:p w14:paraId="6D41401F" w14:textId="77777777" w:rsidR="00A16AF0" w:rsidRPr="008B35A5" w:rsidRDefault="00A16AF0" w:rsidP="00A16AF0">
            <w:pPr>
              <w:pStyle w:val="TAL"/>
              <w:rPr>
                <w:lang w:eastAsia="zh-CN"/>
              </w:rPr>
            </w:pPr>
            <w:r w:rsidRPr="008B35A5">
              <w:rPr>
                <w:lang w:eastAsia="zh-CN"/>
              </w:rPr>
              <w:t>DIFFRSRPP_2</w:t>
            </w:r>
          </w:p>
        </w:tc>
        <w:tc>
          <w:tcPr>
            <w:tcW w:w="3204" w:type="dxa"/>
          </w:tcPr>
          <w:p w14:paraId="7B45CCBC" w14:textId="77777777" w:rsidR="00A16AF0" w:rsidRPr="008B35A5" w:rsidRDefault="00A16AF0" w:rsidP="00A16AF0">
            <w:pPr>
              <w:pStyle w:val="TAC"/>
              <w:rPr>
                <w:lang w:eastAsia="zh-CN"/>
              </w:rPr>
            </w:pPr>
            <w:r w:rsidRPr="008B35A5">
              <w:rPr>
                <w:lang w:eastAsia="zh-CN"/>
              </w:rPr>
              <w:t>-28</w:t>
            </w:r>
            <w:r w:rsidRPr="008B35A5">
              <w:rPr>
                <w:rFonts w:hint="eastAsia"/>
                <w:lang w:eastAsia="zh-CN"/>
              </w:rPr>
              <w:t>≥ΔRSRPP</w:t>
            </w:r>
            <w:r w:rsidRPr="008B35A5">
              <w:rPr>
                <w:lang w:eastAsia="zh-CN"/>
              </w:rPr>
              <w:t>&gt;-29</w:t>
            </w:r>
          </w:p>
        </w:tc>
        <w:tc>
          <w:tcPr>
            <w:tcW w:w="713" w:type="dxa"/>
            <w:shd w:val="clear" w:color="auto" w:fill="auto"/>
            <w:noWrap/>
          </w:tcPr>
          <w:p w14:paraId="3FCC42A8" w14:textId="77777777" w:rsidR="00A16AF0" w:rsidRPr="008B35A5" w:rsidRDefault="00A16AF0" w:rsidP="00A16AF0">
            <w:pPr>
              <w:pStyle w:val="TAC"/>
              <w:rPr>
                <w:lang w:eastAsia="zh-CN"/>
              </w:rPr>
            </w:pPr>
            <w:r w:rsidRPr="008B35A5">
              <w:rPr>
                <w:lang w:eastAsia="zh-CN"/>
              </w:rPr>
              <w:t>dB</w:t>
            </w:r>
          </w:p>
        </w:tc>
      </w:tr>
      <w:tr w:rsidR="00A16AF0" w:rsidRPr="008B35A5" w14:paraId="3131882C" w14:textId="77777777" w:rsidTr="00B91A39">
        <w:trPr>
          <w:trHeight w:val="187"/>
          <w:jc w:val="center"/>
        </w:trPr>
        <w:tc>
          <w:tcPr>
            <w:tcW w:w="1817" w:type="dxa"/>
            <w:shd w:val="clear" w:color="auto" w:fill="auto"/>
            <w:noWrap/>
          </w:tcPr>
          <w:p w14:paraId="3CCE95C6" w14:textId="77777777" w:rsidR="00A16AF0" w:rsidRPr="008B35A5" w:rsidRDefault="00A16AF0" w:rsidP="00A16AF0">
            <w:pPr>
              <w:pStyle w:val="TAL"/>
              <w:rPr>
                <w:lang w:eastAsia="zh-CN"/>
              </w:rPr>
            </w:pPr>
            <w:r w:rsidRPr="008B35A5">
              <w:rPr>
                <w:lang w:eastAsia="zh-CN"/>
              </w:rPr>
              <w:t>DIFFRSRPP_3</w:t>
            </w:r>
          </w:p>
        </w:tc>
        <w:tc>
          <w:tcPr>
            <w:tcW w:w="3204" w:type="dxa"/>
          </w:tcPr>
          <w:p w14:paraId="5C54A02C" w14:textId="77777777" w:rsidR="00A16AF0" w:rsidRPr="008B35A5" w:rsidRDefault="00A16AF0" w:rsidP="00A16AF0">
            <w:pPr>
              <w:pStyle w:val="TAC"/>
              <w:rPr>
                <w:lang w:eastAsia="zh-CN"/>
              </w:rPr>
            </w:pPr>
            <w:r w:rsidRPr="008B35A5">
              <w:rPr>
                <w:lang w:eastAsia="zh-CN"/>
              </w:rPr>
              <w:t>-27</w:t>
            </w:r>
            <w:r w:rsidRPr="008B35A5">
              <w:rPr>
                <w:rFonts w:hint="eastAsia"/>
                <w:lang w:eastAsia="zh-CN"/>
              </w:rPr>
              <w:t>≥ΔRSRPP</w:t>
            </w:r>
            <w:r w:rsidRPr="008B35A5">
              <w:rPr>
                <w:lang w:eastAsia="zh-CN"/>
              </w:rPr>
              <w:t>&gt;-28</w:t>
            </w:r>
          </w:p>
        </w:tc>
        <w:tc>
          <w:tcPr>
            <w:tcW w:w="713" w:type="dxa"/>
            <w:shd w:val="clear" w:color="auto" w:fill="auto"/>
            <w:noWrap/>
          </w:tcPr>
          <w:p w14:paraId="3591B09F" w14:textId="77777777" w:rsidR="00A16AF0" w:rsidRPr="008B35A5" w:rsidRDefault="00A16AF0" w:rsidP="00A16AF0">
            <w:pPr>
              <w:pStyle w:val="TAC"/>
              <w:rPr>
                <w:lang w:eastAsia="zh-CN"/>
              </w:rPr>
            </w:pPr>
            <w:r w:rsidRPr="008B35A5">
              <w:rPr>
                <w:lang w:eastAsia="zh-CN"/>
              </w:rPr>
              <w:t>dB</w:t>
            </w:r>
          </w:p>
        </w:tc>
      </w:tr>
      <w:tr w:rsidR="00A16AF0" w:rsidRPr="008B35A5" w14:paraId="48CE540B" w14:textId="77777777" w:rsidTr="00B91A39">
        <w:trPr>
          <w:trHeight w:val="187"/>
          <w:jc w:val="center"/>
        </w:trPr>
        <w:tc>
          <w:tcPr>
            <w:tcW w:w="1817" w:type="dxa"/>
            <w:shd w:val="clear" w:color="auto" w:fill="auto"/>
            <w:noWrap/>
          </w:tcPr>
          <w:p w14:paraId="5441D39A" w14:textId="77777777" w:rsidR="00A16AF0" w:rsidRPr="008B35A5" w:rsidRDefault="00A16AF0" w:rsidP="00A16AF0">
            <w:pPr>
              <w:pStyle w:val="TAL"/>
              <w:rPr>
                <w:lang w:eastAsia="zh-CN"/>
              </w:rPr>
            </w:pPr>
            <w:r w:rsidRPr="008B35A5">
              <w:rPr>
                <w:lang w:eastAsia="zh-CN"/>
              </w:rPr>
              <w:t>DIFFRSRPP_4</w:t>
            </w:r>
          </w:p>
        </w:tc>
        <w:tc>
          <w:tcPr>
            <w:tcW w:w="3204" w:type="dxa"/>
          </w:tcPr>
          <w:p w14:paraId="7C5FB00E" w14:textId="77777777" w:rsidR="00A16AF0" w:rsidRPr="008B35A5" w:rsidRDefault="00A16AF0" w:rsidP="00A16AF0">
            <w:pPr>
              <w:pStyle w:val="TAC"/>
              <w:rPr>
                <w:lang w:eastAsia="zh-CN"/>
              </w:rPr>
            </w:pPr>
            <w:r w:rsidRPr="008B35A5">
              <w:rPr>
                <w:lang w:eastAsia="zh-CN"/>
              </w:rPr>
              <w:t>-26</w:t>
            </w:r>
            <w:r w:rsidRPr="008B35A5">
              <w:rPr>
                <w:rFonts w:hint="eastAsia"/>
                <w:lang w:eastAsia="zh-CN"/>
              </w:rPr>
              <w:t>≥ΔRSRPP</w:t>
            </w:r>
            <w:r w:rsidRPr="008B35A5">
              <w:rPr>
                <w:lang w:eastAsia="zh-CN"/>
              </w:rPr>
              <w:t>&gt;-27</w:t>
            </w:r>
          </w:p>
        </w:tc>
        <w:tc>
          <w:tcPr>
            <w:tcW w:w="713" w:type="dxa"/>
            <w:shd w:val="clear" w:color="auto" w:fill="auto"/>
            <w:noWrap/>
          </w:tcPr>
          <w:p w14:paraId="7DF2059D" w14:textId="77777777" w:rsidR="00A16AF0" w:rsidRPr="008B35A5" w:rsidRDefault="00A16AF0" w:rsidP="00A16AF0">
            <w:pPr>
              <w:pStyle w:val="TAC"/>
              <w:rPr>
                <w:lang w:eastAsia="zh-CN"/>
              </w:rPr>
            </w:pPr>
            <w:r w:rsidRPr="008B35A5">
              <w:rPr>
                <w:lang w:eastAsia="zh-CN"/>
              </w:rPr>
              <w:t>dB</w:t>
            </w:r>
          </w:p>
        </w:tc>
      </w:tr>
      <w:tr w:rsidR="00A16AF0" w:rsidRPr="008B35A5" w14:paraId="0488170B" w14:textId="77777777" w:rsidTr="00B91A39">
        <w:trPr>
          <w:trHeight w:val="187"/>
          <w:jc w:val="center"/>
        </w:trPr>
        <w:tc>
          <w:tcPr>
            <w:tcW w:w="1817" w:type="dxa"/>
            <w:shd w:val="clear" w:color="auto" w:fill="auto"/>
            <w:noWrap/>
          </w:tcPr>
          <w:p w14:paraId="2E7AF527" w14:textId="77777777" w:rsidR="00A16AF0" w:rsidRPr="008B35A5" w:rsidRDefault="00A16AF0" w:rsidP="00A16AF0">
            <w:pPr>
              <w:pStyle w:val="TAL"/>
              <w:rPr>
                <w:lang w:eastAsia="zh-CN"/>
              </w:rPr>
            </w:pPr>
            <w:r w:rsidRPr="008B35A5">
              <w:rPr>
                <w:lang w:eastAsia="zh-CN"/>
              </w:rPr>
              <w:t>DIFFRSRPP_5</w:t>
            </w:r>
          </w:p>
        </w:tc>
        <w:tc>
          <w:tcPr>
            <w:tcW w:w="3204" w:type="dxa"/>
          </w:tcPr>
          <w:p w14:paraId="3E1B93C3" w14:textId="77777777" w:rsidR="00A16AF0" w:rsidRPr="008B35A5" w:rsidRDefault="00A16AF0" w:rsidP="00A16AF0">
            <w:pPr>
              <w:pStyle w:val="TAC"/>
              <w:rPr>
                <w:lang w:eastAsia="zh-CN"/>
              </w:rPr>
            </w:pPr>
            <w:r w:rsidRPr="008B35A5">
              <w:rPr>
                <w:lang w:eastAsia="zh-CN"/>
              </w:rPr>
              <w:t>-25</w:t>
            </w:r>
            <w:r w:rsidRPr="008B35A5">
              <w:rPr>
                <w:rFonts w:hint="eastAsia"/>
                <w:lang w:eastAsia="zh-CN"/>
              </w:rPr>
              <w:t>≥ΔRSRPP</w:t>
            </w:r>
            <w:r w:rsidRPr="008B35A5">
              <w:rPr>
                <w:lang w:eastAsia="zh-CN"/>
              </w:rPr>
              <w:t>&gt;-26</w:t>
            </w:r>
          </w:p>
        </w:tc>
        <w:tc>
          <w:tcPr>
            <w:tcW w:w="713" w:type="dxa"/>
            <w:shd w:val="clear" w:color="auto" w:fill="auto"/>
            <w:noWrap/>
          </w:tcPr>
          <w:p w14:paraId="43007B54" w14:textId="77777777" w:rsidR="00A16AF0" w:rsidRPr="008B35A5" w:rsidRDefault="00A16AF0" w:rsidP="00A16AF0">
            <w:pPr>
              <w:pStyle w:val="TAC"/>
              <w:rPr>
                <w:lang w:eastAsia="zh-CN"/>
              </w:rPr>
            </w:pPr>
            <w:r w:rsidRPr="008B35A5">
              <w:rPr>
                <w:lang w:eastAsia="zh-CN"/>
              </w:rPr>
              <w:t>dB</w:t>
            </w:r>
          </w:p>
        </w:tc>
      </w:tr>
      <w:tr w:rsidR="00A16AF0" w:rsidRPr="008B35A5" w14:paraId="593BE2C6" w14:textId="77777777" w:rsidTr="00B91A39">
        <w:trPr>
          <w:trHeight w:val="187"/>
          <w:jc w:val="center"/>
        </w:trPr>
        <w:tc>
          <w:tcPr>
            <w:tcW w:w="1817" w:type="dxa"/>
            <w:shd w:val="clear" w:color="auto" w:fill="auto"/>
            <w:noWrap/>
          </w:tcPr>
          <w:p w14:paraId="73E8A615" w14:textId="77777777" w:rsidR="00A16AF0" w:rsidRPr="008B35A5" w:rsidRDefault="00A16AF0" w:rsidP="00A16AF0">
            <w:pPr>
              <w:pStyle w:val="TAL"/>
              <w:rPr>
                <w:lang w:eastAsia="zh-CN"/>
              </w:rPr>
            </w:pPr>
            <w:r w:rsidRPr="008B35A5">
              <w:rPr>
                <w:lang w:eastAsia="zh-CN"/>
              </w:rPr>
              <w:t>DIFFRSRPP_6</w:t>
            </w:r>
          </w:p>
        </w:tc>
        <w:tc>
          <w:tcPr>
            <w:tcW w:w="3204" w:type="dxa"/>
          </w:tcPr>
          <w:p w14:paraId="3F387076" w14:textId="77777777" w:rsidR="00A16AF0" w:rsidRPr="008B35A5" w:rsidRDefault="00A16AF0" w:rsidP="00A16AF0">
            <w:pPr>
              <w:pStyle w:val="TAC"/>
              <w:rPr>
                <w:lang w:eastAsia="zh-CN"/>
              </w:rPr>
            </w:pPr>
            <w:r w:rsidRPr="008B35A5">
              <w:rPr>
                <w:lang w:eastAsia="zh-CN"/>
              </w:rPr>
              <w:t>-24</w:t>
            </w:r>
            <w:r w:rsidRPr="008B35A5">
              <w:rPr>
                <w:rFonts w:hint="eastAsia"/>
                <w:lang w:eastAsia="zh-CN"/>
              </w:rPr>
              <w:t>≥ΔRSRPP</w:t>
            </w:r>
            <w:r w:rsidRPr="008B35A5">
              <w:rPr>
                <w:lang w:eastAsia="zh-CN"/>
              </w:rPr>
              <w:t>&gt;-25</w:t>
            </w:r>
          </w:p>
        </w:tc>
        <w:tc>
          <w:tcPr>
            <w:tcW w:w="713" w:type="dxa"/>
            <w:shd w:val="clear" w:color="auto" w:fill="auto"/>
            <w:noWrap/>
          </w:tcPr>
          <w:p w14:paraId="733F2A04" w14:textId="77777777" w:rsidR="00A16AF0" w:rsidRPr="008B35A5" w:rsidRDefault="00A16AF0" w:rsidP="00A16AF0">
            <w:pPr>
              <w:pStyle w:val="TAC"/>
              <w:rPr>
                <w:lang w:eastAsia="zh-CN"/>
              </w:rPr>
            </w:pPr>
            <w:r w:rsidRPr="008B35A5">
              <w:rPr>
                <w:lang w:eastAsia="zh-CN"/>
              </w:rPr>
              <w:t>dB</w:t>
            </w:r>
          </w:p>
        </w:tc>
      </w:tr>
      <w:tr w:rsidR="00A16AF0" w:rsidRPr="008B35A5" w14:paraId="14DBC751" w14:textId="77777777" w:rsidTr="00B91A39">
        <w:trPr>
          <w:trHeight w:val="187"/>
          <w:jc w:val="center"/>
        </w:trPr>
        <w:tc>
          <w:tcPr>
            <w:tcW w:w="1817" w:type="dxa"/>
            <w:shd w:val="clear" w:color="auto" w:fill="auto"/>
            <w:noWrap/>
          </w:tcPr>
          <w:p w14:paraId="6977A191" w14:textId="77777777" w:rsidR="00A16AF0" w:rsidRPr="008B35A5" w:rsidRDefault="00A16AF0" w:rsidP="00A16AF0">
            <w:pPr>
              <w:pStyle w:val="TAL"/>
              <w:rPr>
                <w:lang w:eastAsia="zh-CN"/>
              </w:rPr>
            </w:pPr>
            <w:r w:rsidRPr="008B35A5">
              <w:rPr>
                <w:lang w:eastAsia="zh-CN"/>
              </w:rPr>
              <w:t>DIFFRSRPP_7</w:t>
            </w:r>
          </w:p>
        </w:tc>
        <w:tc>
          <w:tcPr>
            <w:tcW w:w="3204" w:type="dxa"/>
          </w:tcPr>
          <w:p w14:paraId="2D7E1723" w14:textId="77777777" w:rsidR="00A16AF0" w:rsidRPr="008B35A5" w:rsidRDefault="00A16AF0" w:rsidP="00A16AF0">
            <w:pPr>
              <w:pStyle w:val="TAC"/>
              <w:rPr>
                <w:lang w:eastAsia="zh-CN"/>
              </w:rPr>
            </w:pPr>
            <w:r w:rsidRPr="008B35A5">
              <w:rPr>
                <w:lang w:eastAsia="zh-CN"/>
              </w:rPr>
              <w:t>-23</w:t>
            </w:r>
            <w:r w:rsidRPr="008B35A5">
              <w:rPr>
                <w:rFonts w:hint="eastAsia"/>
                <w:lang w:eastAsia="zh-CN"/>
              </w:rPr>
              <w:t>≥ΔRSRPP</w:t>
            </w:r>
            <w:r w:rsidRPr="008B35A5">
              <w:rPr>
                <w:lang w:eastAsia="zh-CN"/>
              </w:rPr>
              <w:t>&gt;-24</w:t>
            </w:r>
          </w:p>
        </w:tc>
        <w:tc>
          <w:tcPr>
            <w:tcW w:w="713" w:type="dxa"/>
            <w:shd w:val="clear" w:color="auto" w:fill="auto"/>
            <w:noWrap/>
          </w:tcPr>
          <w:p w14:paraId="594A5CED" w14:textId="77777777" w:rsidR="00A16AF0" w:rsidRPr="008B35A5" w:rsidRDefault="00A16AF0" w:rsidP="00A16AF0">
            <w:pPr>
              <w:pStyle w:val="TAC"/>
              <w:rPr>
                <w:lang w:eastAsia="zh-CN"/>
              </w:rPr>
            </w:pPr>
            <w:r w:rsidRPr="008B35A5">
              <w:rPr>
                <w:lang w:eastAsia="zh-CN"/>
              </w:rPr>
              <w:t>dB</w:t>
            </w:r>
          </w:p>
        </w:tc>
      </w:tr>
      <w:tr w:rsidR="00A16AF0" w:rsidRPr="008B35A5" w14:paraId="640649B8" w14:textId="77777777" w:rsidTr="00B91A39">
        <w:trPr>
          <w:trHeight w:val="187"/>
          <w:jc w:val="center"/>
        </w:trPr>
        <w:tc>
          <w:tcPr>
            <w:tcW w:w="1817" w:type="dxa"/>
            <w:shd w:val="clear" w:color="auto" w:fill="auto"/>
            <w:noWrap/>
          </w:tcPr>
          <w:p w14:paraId="4E7A3263" w14:textId="77777777" w:rsidR="00A16AF0" w:rsidRPr="008B35A5" w:rsidRDefault="00A16AF0" w:rsidP="00A16AF0">
            <w:pPr>
              <w:pStyle w:val="TAL"/>
              <w:rPr>
                <w:lang w:eastAsia="zh-CN"/>
              </w:rPr>
            </w:pPr>
            <w:r w:rsidRPr="008B35A5">
              <w:rPr>
                <w:lang w:eastAsia="zh-CN"/>
              </w:rPr>
              <w:t>DIFFRSRPP_8</w:t>
            </w:r>
          </w:p>
        </w:tc>
        <w:tc>
          <w:tcPr>
            <w:tcW w:w="3204" w:type="dxa"/>
          </w:tcPr>
          <w:p w14:paraId="40EBD023" w14:textId="77777777" w:rsidR="00A16AF0" w:rsidRPr="008B35A5" w:rsidRDefault="00A16AF0" w:rsidP="00A16AF0">
            <w:pPr>
              <w:pStyle w:val="TAC"/>
              <w:rPr>
                <w:lang w:eastAsia="zh-CN"/>
              </w:rPr>
            </w:pPr>
            <w:r w:rsidRPr="008B35A5">
              <w:rPr>
                <w:lang w:eastAsia="zh-CN"/>
              </w:rPr>
              <w:t>-22</w:t>
            </w:r>
            <w:r w:rsidRPr="008B35A5">
              <w:rPr>
                <w:rFonts w:hint="eastAsia"/>
                <w:lang w:eastAsia="zh-CN"/>
              </w:rPr>
              <w:t>≥ΔRSRPP</w:t>
            </w:r>
            <w:r w:rsidRPr="008B35A5">
              <w:rPr>
                <w:lang w:eastAsia="zh-CN"/>
              </w:rPr>
              <w:t>&gt;-23</w:t>
            </w:r>
          </w:p>
        </w:tc>
        <w:tc>
          <w:tcPr>
            <w:tcW w:w="713" w:type="dxa"/>
            <w:shd w:val="clear" w:color="auto" w:fill="auto"/>
            <w:noWrap/>
          </w:tcPr>
          <w:p w14:paraId="319CB631" w14:textId="77777777" w:rsidR="00A16AF0" w:rsidRPr="008B35A5" w:rsidRDefault="00A16AF0" w:rsidP="00A16AF0">
            <w:pPr>
              <w:pStyle w:val="TAC"/>
              <w:rPr>
                <w:lang w:eastAsia="zh-CN"/>
              </w:rPr>
            </w:pPr>
            <w:r w:rsidRPr="008B35A5">
              <w:rPr>
                <w:lang w:eastAsia="zh-CN"/>
              </w:rPr>
              <w:t>dB</w:t>
            </w:r>
          </w:p>
        </w:tc>
      </w:tr>
      <w:tr w:rsidR="00A16AF0" w:rsidRPr="008B35A5" w14:paraId="6E63D96F" w14:textId="77777777" w:rsidTr="00B91A39">
        <w:trPr>
          <w:trHeight w:val="187"/>
          <w:jc w:val="center"/>
        </w:trPr>
        <w:tc>
          <w:tcPr>
            <w:tcW w:w="1817" w:type="dxa"/>
            <w:shd w:val="clear" w:color="auto" w:fill="auto"/>
            <w:noWrap/>
          </w:tcPr>
          <w:p w14:paraId="60470277" w14:textId="77777777" w:rsidR="00A16AF0" w:rsidRPr="008B35A5" w:rsidRDefault="00A16AF0" w:rsidP="00A16AF0">
            <w:pPr>
              <w:pStyle w:val="TAL"/>
              <w:rPr>
                <w:lang w:eastAsia="zh-CN"/>
              </w:rPr>
            </w:pPr>
            <w:r w:rsidRPr="008B35A5">
              <w:rPr>
                <w:lang w:eastAsia="zh-CN"/>
              </w:rPr>
              <w:t>DIFFRSRPP_9</w:t>
            </w:r>
          </w:p>
        </w:tc>
        <w:tc>
          <w:tcPr>
            <w:tcW w:w="3204" w:type="dxa"/>
          </w:tcPr>
          <w:p w14:paraId="1F367B48" w14:textId="77777777" w:rsidR="00A16AF0" w:rsidRPr="008B35A5" w:rsidRDefault="00A16AF0" w:rsidP="00A16AF0">
            <w:pPr>
              <w:pStyle w:val="TAC"/>
              <w:rPr>
                <w:lang w:eastAsia="zh-CN"/>
              </w:rPr>
            </w:pPr>
            <w:r w:rsidRPr="008B35A5">
              <w:rPr>
                <w:lang w:eastAsia="zh-CN"/>
              </w:rPr>
              <w:t>-21</w:t>
            </w:r>
            <w:r w:rsidRPr="008B35A5">
              <w:rPr>
                <w:rFonts w:hint="eastAsia"/>
                <w:lang w:eastAsia="zh-CN"/>
              </w:rPr>
              <w:t>≥ΔRSRPP</w:t>
            </w:r>
            <w:r w:rsidRPr="008B35A5">
              <w:rPr>
                <w:lang w:eastAsia="zh-CN"/>
              </w:rPr>
              <w:t>&gt;-22</w:t>
            </w:r>
          </w:p>
        </w:tc>
        <w:tc>
          <w:tcPr>
            <w:tcW w:w="713" w:type="dxa"/>
            <w:shd w:val="clear" w:color="auto" w:fill="auto"/>
            <w:noWrap/>
          </w:tcPr>
          <w:p w14:paraId="082429CA" w14:textId="77777777" w:rsidR="00A16AF0" w:rsidRPr="008B35A5" w:rsidRDefault="00A16AF0" w:rsidP="00A16AF0">
            <w:pPr>
              <w:pStyle w:val="TAC"/>
              <w:rPr>
                <w:lang w:eastAsia="zh-CN"/>
              </w:rPr>
            </w:pPr>
            <w:r w:rsidRPr="008B35A5">
              <w:rPr>
                <w:lang w:eastAsia="zh-CN"/>
              </w:rPr>
              <w:t>dB</w:t>
            </w:r>
          </w:p>
        </w:tc>
      </w:tr>
      <w:tr w:rsidR="00A16AF0" w:rsidRPr="008B35A5" w14:paraId="1ED4BA6E" w14:textId="77777777" w:rsidTr="00B91A39">
        <w:trPr>
          <w:trHeight w:val="187"/>
          <w:jc w:val="center"/>
        </w:trPr>
        <w:tc>
          <w:tcPr>
            <w:tcW w:w="1817" w:type="dxa"/>
            <w:shd w:val="clear" w:color="auto" w:fill="auto"/>
            <w:noWrap/>
          </w:tcPr>
          <w:p w14:paraId="07997A3A" w14:textId="77777777" w:rsidR="00A16AF0" w:rsidRPr="008B35A5" w:rsidRDefault="00A16AF0" w:rsidP="00A16AF0">
            <w:pPr>
              <w:pStyle w:val="TAL"/>
              <w:rPr>
                <w:lang w:eastAsia="zh-CN"/>
              </w:rPr>
            </w:pPr>
            <w:r w:rsidRPr="008B35A5">
              <w:rPr>
                <w:lang w:eastAsia="zh-CN"/>
              </w:rPr>
              <w:t>DIFFRSRPP_10</w:t>
            </w:r>
          </w:p>
        </w:tc>
        <w:tc>
          <w:tcPr>
            <w:tcW w:w="3204" w:type="dxa"/>
          </w:tcPr>
          <w:p w14:paraId="25F2C323" w14:textId="77777777" w:rsidR="00A16AF0" w:rsidRPr="008B35A5" w:rsidRDefault="00A16AF0" w:rsidP="00A16AF0">
            <w:pPr>
              <w:pStyle w:val="TAC"/>
              <w:rPr>
                <w:lang w:eastAsia="zh-CN"/>
              </w:rPr>
            </w:pPr>
            <w:r w:rsidRPr="008B35A5">
              <w:rPr>
                <w:lang w:eastAsia="zh-CN"/>
              </w:rPr>
              <w:t>-20</w:t>
            </w:r>
            <w:r w:rsidRPr="008B35A5">
              <w:rPr>
                <w:rFonts w:hint="eastAsia"/>
                <w:lang w:eastAsia="zh-CN"/>
              </w:rPr>
              <w:t>≥ΔRSRPP</w:t>
            </w:r>
            <w:r w:rsidRPr="008B35A5">
              <w:rPr>
                <w:lang w:eastAsia="zh-CN"/>
              </w:rPr>
              <w:t>&gt;-21</w:t>
            </w:r>
          </w:p>
        </w:tc>
        <w:tc>
          <w:tcPr>
            <w:tcW w:w="713" w:type="dxa"/>
            <w:shd w:val="clear" w:color="auto" w:fill="auto"/>
            <w:noWrap/>
          </w:tcPr>
          <w:p w14:paraId="6D34D4CD" w14:textId="77777777" w:rsidR="00A16AF0" w:rsidRPr="008B35A5" w:rsidRDefault="00A16AF0" w:rsidP="00A16AF0">
            <w:pPr>
              <w:pStyle w:val="TAC"/>
              <w:rPr>
                <w:lang w:eastAsia="zh-CN"/>
              </w:rPr>
            </w:pPr>
            <w:r w:rsidRPr="008B35A5">
              <w:rPr>
                <w:lang w:eastAsia="zh-CN"/>
              </w:rPr>
              <w:t>dB</w:t>
            </w:r>
          </w:p>
        </w:tc>
      </w:tr>
      <w:tr w:rsidR="00A16AF0" w:rsidRPr="008B35A5" w14:paraId="447F0612" w14:textId="77777777" w:rsidTr="00B91A39">
        <w:trPr>
          <w:trHeight w:val="187"/>
          <w:jc w:val="center"/>
        </w:trPr>
        <w:tc>
          <w:tcPr>
            <w:tcW w:w="1817" w:type="dxa"/>
            <w:shd w:val="clear" w:color="auto" w:fill="auto"/>
            <w:noWrap/>
          </w:tcPr>
          <w:p w14:paraId="6200CE79" w14:textId="77777777" w:rsidR="00A16AF0" w:rsidRPr="008B35A5" w:rsidRDefault="00A16AF0" w:rsidP="00A16AF0">
            <w:pPr>
              <w:pStyle w:val="TAL"/>
              <w:rPr>
                <w:lang w:eastAsia="zh-CN"/>
              </w:rPr>
            </w:pPr>
            <w:r w:rsidRPr="008B35A5">
              <w:rPr>
                <w:lang w:eastAsia="zh-CN"/>
              </w:rPr>
              <w:t>DIFFRSRPP_11</w:t>
            </w:r>
          </w:p>
        </w:tc>
        <w:tc>
          <w:tcPr>
            <w:tcW w:w="3204" w:type="dxa"/>
          </w:tcPr>
          <w:p w14:paraId="53FDE0DB" w14:textId="77777777" w:rsidR="00A16AF0" w:rsidRPr="008B35A5" w:rsidRDefault="00A16AF0" w:rsidP="00A16AF0">
            <w:pPr>
              <w:pStyle w:val="TAC"/>
              <w:rPr>
                <w:lang w:eastAsia="zh-CN"/>
              </w:rPr>
            </w:pPr>
            <w:r w:rsidRPr="008B35A5">
              <w:rPr>
                <w:lang w:eastAsia="zh-CN"/>
              </w:rPr>
              <w:t>-19</w:t>
            </w:r>
            <w:r w:rsidRPr="008B35A5">
              <w:rPr>
                <w:rFonts w:hint="eastAsia"/>
                <w:lang w:eastAsia="zh-CN"/>
              </w:rPr>
              <w:t>≥ΔRSRPP</w:t>
            </w:r>
            <w:r w:rsidRPr="008B35A5">
              <w:rPr>
                <w:lang w:eastAsia="zh-CN"/>
              </w:rPr>
              <w:t>&gt;-20</w:t>
            </w:r>
          </w:p>
        </w:tc>
        <w:tc>
          <w:tcPr>
            <w:tcW w:w="713" w:type="dxa"/>
            <w:shd w:val="clear" w:color="auto" w:fill="auto"/>
            <w:noWrap/>
          </w:tcPr>
          <w:p w14:paraId="4DA816C9" w14:textId="77777777" w:rsidR="00A16AF0" w:rsidRPr="008B35A5" w:rsidRDefault="00A16AF0" w:rsidP="00A16AF0">
            <w:pPr>
              <w:pStyle w:val="TAC"/>
              <w:rPr>
                <w:lang w:eastAsia="zh-CN"/>
              </w:rPr>
            </w:pPr>
            <w:r w:rsidRPr="008B35A5">
              <w:rPr>
                <w:lang w:eastAsia="zh-CN"/>
              </w:rPr>
              <w:t>dB</w:t>
            </w:r>
          </w:p>
        </w:tc>
      </w:tr>
      <w:tr w:rsidR="00A16AF0" w:rsidRPr="008B35A5" w14:paraId="4C592436" w14:textId="77777777" w:rsidTr="00B91A39">
        <w:trPr>
          <w:trHeight w:val="187"/>
          <w:jc w:val="center"/>
        </w:trPr>
        <w:tc>
          <w:tcPr>
            <w:tcW w:w="1817" w:type="dxa"/>
            <w:shd w:val="clear" w:color="auto" w:fill="auto"/>
            <w:noWrap/>
          </w:tcPr>
          <w:p w14:paraId="5818AD57" w14:textId="77777777" w:rsidR="00A16AF0" w:rsidRPr="008B35A5" w:rsidRDefault="00A16AF0" w:rsidP="00A16AF0">
            <w:pPr>
              <w:pStyle w:val="TAL"/>
              <w:rPr>
                <w:lang w:eastAsia="zh-CN"/>
              </w:rPr>
            </w:pPr>
            <w:r w:rsidRPr="008B35A5">
              <w:rPr>
                <w:lang w:eastAsia="zh-CN"/>
              </w:rPr>
              <w:t>DIFFRSRPP_12</w:t>
            </w:r>
          </w:p>
        </w:tc>
        <w:tc>
          <w:tcPr>
            <w:tcW w:w="3204" w:type="dxa"/>
          </w:tcPr>
          <w:p w14:paraId="45BEC36A" w14:textId="77777777" w:rsidR="00A16AF0" w:rsidRPr="008B35A5" w:rsidRDefault="00A16AF0" w:rsidP="00A16AF0">
            <w:pPr>
              <w:pStyle w:val="TAC"/>
              <w:rPr>
                <w:lang w:eastAsia="zh-CN"/>
              </w:rPr>
            </w:pPr>
            <w:r w:rsidRPr="008B35A5">
              <w:rPr>
                <w:lang w:eastAsia="zh-CN"/>
              </w:rPr>
              <w:t>-18</w:t>
            </w:r>
            <w:r w:rsidRPr="008B35A5">
              <w:rPr>
                <w:rFonts w:hint="eastAsia"/>
                <w:lang w:eastAsia="zh-CN"/>
              </w:rPr>
              <w:t>≥ΔRSRPP</w:t>
            </w:r>
            <w:r w:rsidRPr="008B35A5">
              <w:rPr>
                <w:lang w:eastAsia="zh-CN"/>
              </w:rPr>
              <w:t>&gt;-19</w:t>
            </w:r>
          </w:p>
        </w:tc>
        <w:tc>
          <w:tcPr>
            <w:tcW w:w="713" w:type="dxa"/>
            <w:shd w:val="clear" w:color="auto" w:fill="auto"/>
            <w:noWrap/>
          </w:tcPr>
          <w:p w14:paraId="425B870F" w14:textId="77777777" w:rsidR="00A16AF0" w:rsidRPr="008B35A5" w:rsidRDefault="00A16AF0" w:rsidP="00A16AF0">
            <w:pPr>
              <w:pStyle w:val="TAC"/>
              <w:rPr>
                <w:lang w:eastAsia="zh-CN"/>
              </w:rPr>
            </w:pPr>
            <w:r w:rsidRPr="008B35A5">
              <w:rPr>
                <w:lang w:eastAsia="zh-CN"/>
              </w:rPr>
              <w:t>dB</w:t>
            </w:r>
          </w:p>
        </w:tc>
      </w:tr>
      <w:tr w:rsidR="00A16AF0" w:rsidRPr="008B35A5" w14:paraId="6A53DDBE" w14:textId="77777777" w:rsidTr="00B91A39">
        <w:trPr>
          <w:trHeight w:val="187"/>
          <w:jc w:val="center"/>
        </w:trPr>
        <w:tc>
          <w:tcPr>
            <w:tcW w:w="1817" w:type="dxa"/>
            <w:shd w:val="clear" w:color="auto" w:fill="auto"/>
            <w:noWrap/>
          </w:tcPr>
          <w:p w14:paraId="12CF1CB0" w14:textId="77777777" w:rsidR="00A16AF0" w:rsidRPr="008B35A5" w:rsidRDefault="00A16AF0" w:rsidP="00A16AF0">
            <w:pPr>
              <w:pStyle w:val="TAL"/>
              <w:rPr>
                <w:lang w:eastAsia="zh-CN"/>
              </w:rPr>
            </w:pPr>
            <w:r w:rsidRPr="008B35A5">
              <w:rPr>
                <w:lang w:eastAsia="zh-CN"/>
              </w:rPr>
              <w:t>DIFFRSRPP_13</w:t>
            </w:r>
          </w:p>
        </w:tc>
        <w:tc>
          <w:tcPr>
            <w:tcW w:w="3204" w:type="dxa"/>
          </w:tcPr>
          <w:p w14:paraId="2E8C4316" w14:textId="77777777" w:rsidR="00A16AF0" w:rsidRPr="008B35A5" w:rsidRDefault="00A16AF0" w:rsidP="00A16AF0">
            <w:pPr>
              <w:pStyle w:val="TAC"/>
              <w:rPr>
                <w:lang w:eastAsia="zh-CN"/>
              </w:rPr>
            </w:pPr>
            <w:r w:rsidRPr="008B35A5">
              <w:rPr>
                <w:lang w:eastAsia="zh-CN"/>
              </w:rPr>
              <w:t>-17</w:t>
            </w:r>
            <w:r w:rsidRPr="008B35A5">
              <w:rPr>
                <w:rFonts w:hint="eastAsia"/>
                <w:lang w:eastAsia="zh-CN"/>
              </w:rPr>
              <w:t>≥ΔRSRPP</w:t>
            </w:r>
            <w:r w:rsidRPr="008B35A5">
              <w:rPr>
                <w:lang w:eastAsia="zh-CN"/>
              </w:rPr>
              <w:t>&gt;-18</w:t>
            </w:r>
          </w:p>
        </w:tc>
        <w:tc>
          <w:tcPr>
            <w:tcW w:w="713" w:type="dxa"/>
            <w:shd w:val="clear" w:color="auto" w:fill="auto"/>
            <w:noWrap/>
          </w:tcPr>
          <w:p w14:paraId="55F670D7" w14:textId="77777777" w:rsidR="00A16AF0" w:rsidRPr="008B35A5" w:rsidRDefault="00A16AF0" w:rsidP="00A16AF0">
            <w:pPr>
              <w:pStyle w:val="TAC"/>
              <w:rPr>
                <w:lang w:eastAsia="zh-CN"/>
              </w:rPr>
            </w:pPr>
            <w:r w:rsidRPr="008B35A5">
              <w:rPr>
                <w:lang w:eastAsia="zh-CN"/>
              </w:rPr>
              <w:t>dB</w:t>
            </w:r>
          </w:p>
        </w:tc>
      </w:tr>
      <w:tr w:rsidR="00A16AF0" w:rsidRPr="008B35A5" w14:paraId="2416212B" w14:textId="77777777" w:rsidTr="00B91A39">
        <w:trPr>
          <w:trHeight w:val="187"/>
          <w:jc w:val="center"/>
        </w:trPr>
        <w:tc>
          <w:tcPr>
            <w:tcW w:w="1817" w:type="dxa"/>
            <w:shd w:val="clear" w:color="auto" w:fill="auto"/>
            <w:noWrap/>
          </w:tcPr>
          <w:p w14:paraId="2E6EA29B" w14:textId="77777777" w:rsidR="00A16AF0" w:rsidRPr="008B35A5" w:rsidRDefault="00A16AF0" w:rsidP="00A16AF0">
            <w:pPr>
              <w:pStyle w:val="TAL"/>
              <w:rPr>
                <w:lang w:eastAsia="zh-CN"/>
              </w:rPr>
            </w:pPr>
            <w:r w:rsidRPr="008B35A5">
              <w:rPr>
                <w:lang w:eastAsia="zh-CN"/>
              </w:rPr>
              <w:t>DIFFRSRPP_14</w:t>
            </w:r>
          </w:p>
        </w:tc>
        <w:tc>
          <w:tcPr>
            <w:tcW w:w="3204" w:type="dxa"/>
          </w:tcPr>
          <w:p w14:paraId="6560F351" w14:textId="77777777" w:rsidR="00A16AF0" w:rsidRPr="008B35A5" w:rsidRDefault="00A16AF0" w:rsidP="00A16AF0">
            <w:pPr>
              <w:pStyle w:val="TAC"/>
              <w:rPr>
                <w:lang w:eastAsia="zh-CN"/>
              </w:rPr>
            </w:pPr>
            <w:r w:rsidRPr="008B35A5">
              <w:rPr>
                <w:lang w:eastAsia="zh-CN"/>
              </w:rPr>
              <w:t>-16</w:t>
            </w:r>
            <w:r w:rsidRPr="008B35A5">
              <w:rPr>
                <w:rFonts w:hint="eastAsia"/>
                <w:lang w:eastAsia="zh-CN"/>
              </w:rPr>
              <w:t>≥ΔRSRPP</w:t>
            </w:r>
            <w:r w:rsidRPr="008B35A5">
              <w:rPr>
                <w:lang w:eastAsia="zh-CN"/>
              </w:rPr>
              <w:t>&gt;-17</w:t>
            </w:r>
          </w:p>
        </w:tc>
        <w:tc>
          <w:tcPr>
            <w:tcW w:w="713" w:type="dxa"/>
            <w:shd w:val="clear" w:color="auto" w:fill="auto"/>
            <w:noWrap/>
          </w:tcPr>
          <w:p w14:paraId="5363508D" w14:textId="77777777" w:rsidR="00A16AF0" w:rsidRPr="008B35A5" w:rsidRDefault="00A16AF0" w:rsidP="00A16AF0">
            <w:pPr>
              <w:pStyle w:val="TAC"/>
              <w:rPr>
                <w:lang w:eastAsia="zh-CN"/>
              </w:rPr>
            </w:pPr>
            <w:r w:rsidRPr="008B35A5">
              <w:rPr>
                <w:lang w:eastAsia="zh-CN"/>
              </w:rPr>
              <w:t>dB</w:t>
            </w:r>
          </w:p>
        </w:tc>
      </w:tr>
      <w:tr w:rsidR="00A16AF0" w:rsidRPr="008B35A5" w14:paraId="021F0271" w14:textId="77777777" w:rsidTr="00B91A39">
        <w:trPr>
          <w:trHeight w:val="187"/>
          <w:jc w:val="center"/>
        </w:trPr>
        <w:tc>
          <w:tcPr>
            <w:tcW w:w="1817" w:type="dxa"/>
            <w:shd w:val="clear" w:color="auto" w:fill="auto"/>
            <w:noWrap/>
          </w:tcPr>
          <w:p w14:paraId="00033056" w14:textId="77777777" w:rsidR="00A16AF0" w:rsidRPr="008B35A5" w:rsidRDefault="00A16AF0" w:rsidP="00A16AF0">
            <w:pPr>
              <w:pStyle w:val="TAL"/>
              <w:rPr>
                <w:lang w:eastAsia="zh-CN"/>
              </w:rPr>
            </w:pPr>
            <w:r w:rsidRPr="008B35A5">
              <w:rPr>
                <w:lang w:eastAsia="zh-CN"/>
              </w:rPr>
              <w:t>…</w:t>
            </w:r>
          </w:p>
        </w:tc>
        <w:tc>
          <w:tcPr>
            <w:tcW w:w="3204" w:type="dxa"/>
          </w:tcPr>
          <w:p w14:paraId="1562122F"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6E605EBA" w14:textId="77777777" w:rsidR="00A16AF0" w:rsidRPr="008B35A5" w:rsidRDefault="00A16AF0" w:rsidP="00A16AF0">
            <w:pPr>
              <w:pStyle w:val="TAC"/>
              <w:rPr>
                <w:lang w:eastAsia="zh-CN"/>
              </w:rPr>
            </w:pPr>
            <w:r w:rsidRPr="008B35A5">
              <w:rPr>
                <w:lang w:eastAsia="zh-CN"/>
              </w:rPr>
              <w:t>…</w:t>
            </w:r>
          </w:p>
        </w:tc>
      </w:tr>
      <w:tr w:rsidR="00A16AF0" w:rsidRPr="008B35A5" w14:paraId="242D0FE6" w14:textId="77777777" w:rsidTr="00B91A39">
        <w:trPr>
          <w:trHeight w:val="187"/>
          <w:jc w:val="center"/>
        </w:trPr>
        <w:tc>
          <w:tcPr>
            <w:tcW w:w="1817" w:type="dxa"/>
            <w:shd w:val="clear" w:color="auto" w:fill="auto"/>
            <w:noWrap/>
          </w:tcPr>
          <w:p w14:paraId="7AAD6477" w14:textId="77777777" w:rsidR="00A16AF0" w:rsidRPr="008B35A5" w:rsidRDefault="00A16AF0" w:rsidP="00A16AF0">
            <w:pPr>
              <w:pStyle w:val="TAL"/>
              <w:rPr>
                <w:lang w:eastAsia="zh-CN"/>
              </w:rPr>
            </w:pPr>
            <w:r w:rsidRPr="008B35A5">
              <w:rPr>
                <w:lang w:eastAsia="zh-CN"/>
              </w:rPr>
              <w:t>DIFFRSRPP_25</w:t>
            </w:r>
          </w:p>
        </w:tc>
        <w:tc>
          <w:tcPr>
            <w:tcW w:w="3204" w:type="dxa"/>
          </w:tcPr>
          <w:p w14:paraId="68F42B02"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&gt;-6</w:t>
            </w:r>
          </w:p>
        </w:tc>
        <w:tc>
          <w:tcPr>
            <w:tcW w:w="713" w:type="dxa"/>
            <w:shd w:val="clear" w:color="auto" w:fill="auto"/>
            <w:noWrap/>
          </w:tcPr>
          <w:p w14:paraId="7A22CD5B" w14:textId="77777777" w:rsidR="00A16AF0" w:rsidRPr="008B35A5" w:rsidRDefault="00A16AF0" w:rsidP="00A16AF0">
            <w:pPr>
              <w:pStyle w:val="TAC"/>
              <w:rPr>
                <w:lang w:eastAsia="zh-CN"/>
              </w:rPr>
            </w:pPr>
            <w:r w:rsidRPr="008B35A5">
              <w:rPr>
                <w:lang w:eastAsia="zh-CN"/>
              </w:rPr>
              <w:t>dB</w:t>
            </w:r>
          </w:p>
        </w:tc>
      </w:tr>
      <w:tr w:rsidR="00A16AF0" w:rsidRPr="008B35A5" w14:paraId="025AE6AA" w14:textId="77777777" w:rsidTr="00B91A39">
        <w:trPr>
          <w:trHeight w:val="187"/>
          <w:jc w:val="center"/>
        </w:trPr>
        <w:tc>
          <w:tcPr>
            <w:tcW w:w="1817" w:type="dxa"/>
            <w:shd w:val="clear" w:color="auto" w:fill="auto"/>
            <w:noWrap/>
          </w:tcPr>
          <w:p w14:paraId="6FC7BD7F" w14:textId="77777777" w:rsidR="00A16AF0" w:rsidRPr="008B35A5" w:rsidRDefault="00A16AF0" w:rsidP="00A16AF0">
            <w:pPr>
              <w:pStyle w:val="TAL"/>
              <w:rPr>
                <w:lang w:eastAsia="zh-CN"/>
              </w:rPr>
            </w:pPr>
            <w:r w:rsidRPr="008B35A5">
              <w:rPr>
                <w:lang w:eastAsia="zh-CN"/>
              </w:rPr>
              <w:t>DIFFRSRPP_26</w:t>
            </w:r>
          </w:p>
        </w:tc>
        <w:tc>
          <w:tcPr>
            <w:tcW w:w="3204" w:type="dxa"/>
          </w:tcPr>
          <w:p w14:paraId="5CBDB443" w14:textId="77777777" w:rsidR="00A16AF0" w:rsidRPr="008B35A5" w:rsidRDefault="00A16AF0" w:rsidP="00A16AF0">
            <w:pPr>
              <w:pStyle w:val="TAC"/>
              <w:rPr>
                <w:lang w:eastAsia="zh-CN"/>
              </w:rPr>
            </w:pPr>
            <w:r w:rsidRPr="008B35A5">
              <w:rPr>
                <w:lang w:eastAsia="zh-CN"/>
              </w:rPr>
              <w:t>-4</w:t>
            </w:r>
            <w:r w:rsidRPr="008B35A5">
              <w:rPr>
                <w:rFonts w:hint="eastAsia"/>
                <w:lang w:eastAsia="zh-CN"/>
              </w:rPr>
              <w:t>≥ΔRSRPP</w:t>
            </w:r>
            <w:r w:rsidRPr="008B35A5">
              <w:rPr>
                <w:lang w:eastAsia="zh-CN"/>
              </w:rPr>
              <w:t>&gt;-5</w:t>
            </w:r>
          </w:p>
        </w:tc>
        <w:tc>
          <w:tcPr>
            <w:tcW w:w="713" w:type="dxa"/>
            <w:shd w:val="clear" w:color="auto" w:fill="auto"/>
            <w:noWrap/>
          </w:tcPr>
          <w:p w14:paraId="74B94361" w14:textId="77777777" w:rsidR="00A16AF0" w:rsidRPr="008B35A5" w:rsidRDefault="00A16AF0" w:rsidP="00A16AF0">
            <w:pPr>
              <w:pStyle w:val="TAC"/>
              <w:rPr>
                <w:lang w:eastAsia="zh-CN"/>
              </w:rPr>
            </w:pPr>
            <w:r w:rsidRPr="008B35A5">
              <w:rPr>
                <w:lang w:eastAsia="zh-CN"/>
              </w:rPr>
              <w:t>dB</w:t>
            </w:r>
          </w:p>
        </w:tc>
      </w:tr>
      <w:tr w:rsidR="00A16AF0" w:rsidRPr="008B35A5" w14:paraId="2BA6CE27" w14:textId="77777777" w:rsidTr="00B91A39">
        <w:trPr>
          <w:trHeight w:val="187"/>
          <w:jc w:val="center"/>
        </w:trPr>
        <w:tc>
          <w:tcPr>
            <w:tcW w:w="1817" w:type="dxa"/>
            <w:shd w:val="clear" w:color="auto" w:fill="auto"/>
            <w:noWrap/>
          </w:tcPr>
          <w:p w14:paraId="744FB623" w14:textId="77777777" w:rsidR="00A16AF0" w:rsidRPr="008B35A5" w:rsidRDefault="00A16AF0" w:rsidP="00A16AF0">
            <w:pPr>
              <w:pStyle w:val="TAL"/>
              <w:rPr>
                <w:lang w:eastAsia="zh-CN"/>
              </w:rPr>
            </w:pPr>
            <w:r w:rsidRPr="008B35A5">
              <w:rPr>
                <w:lang w:eastAsia="zh-CN"/>
              </w:rPr>
              <w:t>DIFFRSRPP_27</w:t>
            </w:r>
          </w:p>
        </w:tc>
        <w:tc>
          <w:tcPr>
            <w:tcW w:w="3204" w:type="dxa"/>
          </w:tcPr>
          <w:p w14:paraId="310B4744" w14:textId="77777777" w:rsidR="00A16AF0" w:rsidRPr="008B35A5" w:rsidRDefault="00A16AF0" w:rsidP="00A16AF0">
            <w:pPr>
              <w:pStyle w:val="TAC"/>
              <w:rPr>
                <w:lang w:eastAsia="zh-CN"/>
              </w:rPr>
            </w:pPr>
            <w:r w:rsidRPr="008B35A5">
              <w:rPr>
                <w:lang w:eastAsia="zh-CN"/>
              </w:rPr>
              <w:t>-3</w:t>
            </w:r>
            <w:r w:rsidRPr="008B35A5">
              <w:rPr>
                <w:rFonts w:hint="eastAsia"/>
                <w:lang w:eastAsia="zh-CN"/>
              </w:rPr>
              <w:t>≥ΔRSRPP</w:t>
            </w:r>
            <w:r w:rsidRPr="008B35A5">
              <w:rPr>
                <w:lang w:eastAsia="zh-CN"/>
              </w:rPr>
              <w:t>&gt;-4</w:t>
            </w:r>
          </w:p>
        </w:tc>
        <w:tc>
          <w:tcPr>
            <w:tcW w:w="713" w:type="dxa"/>
            <w:shd w:val="clear" w:color="auto" w:fill="auto"/>
            <w:noWrap/>
          </w:tcPr>
          <w:p w14:paraId="18B9D180" w14:textId="77777777" w:rsidR="00A16AF0" w:rsidRPr="008B35A5" w:rsidRDefault="00A16AF0" w:rsidP="00A16AF0">
            <w:pPr>
              <w:pStyle w:val="TAC"/>
              <w:rPr>
                <w:lang w:eastAsia="zh-CN"/>
              </w:rPr>
            </w:pPr>
            <w:r w:rsidRPr="008B35A5">
              <w:rPr>
                <w:lang w:eastAsia="zh-CN"/>
              </w:rPr>
              <w:t>dB</w:t>
            </w:r>
          </w:p>
        </w:tc>
      </w:tr>
      <w:tr w:rsidR="00A16AF0" w:rsidRPr="008B35A5" w14:paraId="64209DBD" w14:textId="77777777" w:rsidTr="00B91A39">
        <w:trPr>
          <w:trHeight w:val="187"/>
          <w:jc w:val="center"/>
        </w:trPr>
        <w:tc>
          <w:tcPr>
            <w:tcW w:w="1817" w:type="dxa"/>
            <w:shd w:val="clear" w:color="auto" w:fill="auto"/>
            <w:noWrap/>
          </w:tcPr>
          <w:p w14:paraId="393F7FEA" w14:textId="77777777" w:rsidR="00A16AF0" w:rsidRPr="008B35A5" w:rsidRDefault="00A16AF0" w:rsidP="00A16AF0">
            <w:pPr>
              <w:pStyle w:val="TAL"/>
              <w:rPr>
                <w:lang w:eastAsia="zh-CN"/>
              </w:rPr>
            </w:pPr>
            <w:r w:rsidRPr="008B35A5">
              <w:rPr>
                <w:lang w:eastAsia="zh-CN"/>
              </w:rPr>
              <w:t>DIFFRSRPP_28</w:t>
            </w:r>
          </w:p>
        </w:tc>
        <w:tc>
          <w:tcPr>
            <w:tcW w:w="3204" w:type="dxa"/>
          </w:tcPr>
          <w:p w14:paraId="541B145D" w14:textId="77777777" w:rsidR="00A16AF0" w:rsidRPr="008B35A5" w:rsidRDefault="00A16AF0" w:rsidP="00A16AF0">
            <w:pPr>
              <w:pStyle w:val="TAC"/>
              <w:rPr>
                <w:lang w:eastAsia="zh-CN"/>
              </w:rPr>
            </w:pPr>
            <w:r w:rsidRPr="008B35A5">
              <w:rPr>
                <w:lang w:eastAsia="zh-CN"/>
              </w:rPr>
              <w:t>-2</w:t>
            </w:r>
            <w:r w:rsidRPr="008B35A5">
              <w:rPr>
                <w:rFonts w:hint="eastAsia"/>
                <w:lang w:eastAsia="zh-CN"/>
              </w:rPr>
              <w:t>≥ΔRSRPP</w:t>
            </w:r>
            <w:r w:rsidRPr="008B35A5">
              <w:rPr>
                <w:lang w:eastAsia="zh-CN"/>
              </w:rPr>
              <w:t>&gt;-3</w:t>
            </w:r>
          </w:p>
        </w:tc>
        <w:tc>
          <w:tcPr>
            <w:tcW w:w="713" w:type="dxa"/>
            <w:shd w:val="clear" w:color="auto" w:fill="auto"/>
            <w:noWrap/>
          </w:tcPr>
          <w:p w14:paraId="2DE92441" w14:textId="77777777" w:rsidR="00A16AF0" w:rsidRPr="008B35A5" w:rsidRDefault="00A16AF0" w:rsidP="00A16AF0">
            <w:pPr>
              <w:pStyle w:val="TAC"/>
              <w:rPr>
                <w:lang w:eastAsia="zh-CN"/>
              </w:rPr>
            </w:pPr>
            <w:r w:rsidRPr="008B35A5">
              <w:rPr>
                <w:lang w:eastAsia="zh-CN"/>
              </w:rPr>
              <w:t>dB</w:t>
            </w:r>
          </w:p>
        </w:tc>
      </w:tr>
      <w:tr w:rsidR="00A16AF0" w:rsidRPr="008B35A5" w14:paraId="4F81FFF3" w14:textId="77777777" w:rsidTr="00B91A39">
        <w:trPr>
          <w:trHeight w:val="187"/>
          <w:jc w:val="center"/>
        </w:trPr>
        <w:tc>
          <w:tcPr>
            <w:tcW w:w="1817" w:type="dxa"/>
            <w:shd w:val="clear" w:color="auto" w:fill="auto"/>
            <w:noWrap/>
          </w:tcPr>
          <w:p w14:paraId="52504A7A" w14:textId="77777777" w:rsidR="00A16AF0" w:rsidRPr="008B35A5" w:rsidRDefault="00A16AF0" w:rsidP="00A16AF0">
            <w:pPr>
              <w:pStyle w:val="TAL"/>
              <w:rPr>
                <w:lang w:eastAsia="zh-CN"/>
              </w:rPr>
            </w:pPr>
            <w:r w:rsidRPr="008B35A5">
              <w:rPr>
                <w:lang w:eastAsia="zh-CN"/>
              </w:rPr>
              <w:t>DIFFRSRPP_29</w:t>
            </w:r>
          </w:p>
        </w:tc>
        <w:tc>
          <w:tcPr>
            <w:tcW w:w="3204" w:type="dxa"/>
          </w:tcPr>
          <w:p w14:paraId="6D461CF5" w14:textId="77777777" w:rsidR="00A16AF0" w:rsidRPr="008B35A5" w:rsidRDefault="00A16AF0" w:rsidP="00A16AF0">
            <w:pPr>
              <w:pStyle w:val="TAC"/>
              <w:rPr>
                <w:lang w:eastAsia="zh-CN"/>
              </w:rPr>
            </w:pPr>
            <w:r w:rsidRPr="008B35A5">
              <w:rPr>
                <w:lang w:eastAsia="zh-CN"/>
              </w:rPr>
              <w:t>-1</w:t>
            </w:r>
            <w:r w:rsidRPr="008B35A5">
              <w:rPr>
                <w:rFonts w:hint="eastAsia"/>
                <w:lang w:eastAsia="zh-CN"/>
              </w:rPr>
              <w:t>≥ΔRSRPP</w:t>
            </w:r>
            <w:r w:rsidRPr="008B35A5">
              <w:rPr>
                <w:lang w:eastAsia="zh-CN"/>
              </w:rPr>
              <w:t>&gt;-2</w:t>
            </w:r>
          </w:p>
        </w:tc>
        <w:tc>
          <w:tcPr>
            <w:tcW w:w="713" w:type="dxa"/>
            <w:shd w:val="clear" w:color="auto" w:fill="auto"/>
            <w:noWrap/>
          </w:tcPr>
          <w:p w14:paraId="35D1DFC3" w14:textId="77777777" w:rsidR="00A16AF0" w:rsidRPr="008B35A5" w:rsidRDefault="00A16AF0" w:rsidP="00A16AF0">
            <w:pPr>
              <w:pStyle w:val="TAC"/>
              <w:rPr>
                <w:lang w:eastAsia="zh-CN"/>
              </w:rPr>
            </w:pPr>
            <w:r w:rsidRPr="008B35A5">
              <w:rPr>
                <w:lang w:eastAsia="zh-CN"/>
              </w:rPr>
              <w:t>dB</w:t>
            </w:r>
          </w:p>
        </w:tc>
      </w:tr>
      <w:tr w:rsidR="00A16AF0" w:rsidRPr="008B35A5" w14:paraId="3ACD0AE5" w14:textId="77777777" w:rsidTr="00B91A39">
        <w:trPr>
          <w:trHeight w:val="187"/>
          <w:jc w:val="center"/>
        </w:trPr>
        <w:tc>
          <w:tcPr>
            <w:tcW w:w="1817" w:type="dxa"/>
            <w:shd w:val="clear" w:color="auto" w:fill="auto"/>
            <w:noWrap/>
          </w:tcPr>
          <w:p w14:paraId="4944EB63" w14:textId="77777777" w:rsidR="00A16AF0" w:rsidRPr="008B35A5" w:rsidRDefault="00A16AF0" w:rsidP="00A16AF0">
            <w:pPr>
              <w:pStyle w:val="TAL"/>
              <w:rPr>
                <w:lang w:eastAsia="zh-CN"/>
              </w:rPr>
            </w:pPr>
            <w:r w:rsidRPr="008B35A5">
              <w:rPr>
                <w:lang w:eastAsia="zh-CN"/>
              </w:rPr>
              <w:t>DIFFRSRPP_30</w:t>
            </w:r>
          </w:p>
        </w:tc>
        <w:tc>
          <w:tcPr>
            <w:tcW w:w="3204" w:type="dxa"/>
          </w:tcPr>
          <w:p w14:paraId="74071432" w14:textId="77777777" w:rsidR="00A16AF0" w:rsidRPr="008B35A5" w:rsidRDefault="00A16AF0" w:rsidP="00A16AF0">
            <w:pPr>
              <w:pStyle w:val="TAC"/>
              <w:rPr>
                <w:lang w:eastAsia="zh-CN"/>
              </w:rPr>
            </w:pPr>
            <w:r w:rsidRPr="008B35A5">
              <w:rPr>
                <w:lang w:eastAsia="zh-CN"/>
              </w:rPr>
              <w:t>0</w:t>
            </w:r>
            <w:r w:rsidRPr="008B35A5">
              <w:rPr>
                <w:rFonts w:hint="eastAsia"/>
                <w:lang w:eastAsia="zh-CN"/>
              </w:rPr>
              <w:t>≥ΔRSRPP</w:t>
            </w:r>
            <w:r w:rsidRPr="008B35A5">
              <w:rPr>
                <w:lang w:eastAsia="zh-CN"/>
              </w:rPr>
              <w:t>&gt;-1</w:t>
            </w:r>
          </w:p>
        </w:tc>
        <w:tc>
          <w:tcPr>
            <w:tcW w:w="713" w:type="dxa"/>
            <w:shd w:val="clear" w:color="auto" w:fill="auto"/>
            <w:noWrap/>
          </w:tcPr>
          <w:p w14:paraId="4E9EBD32" w14:textId="77777777" w:rsidR="00A16AF0" w:rsidRPr="008B35A5" w:rsidRDefault="00A16AF0" w:rsidP="00A16AF0">
            <w:pPr>
              <w:pStyle w:val="TAC"/>
              <w:rPr>
                <w:lang w:eastAsia="zh-CN"/>
              </w:rPr>
            </w:pPr>
            <w:r w:rsidRPr="008B35A5">
              <w:rPr>
                <w:lang w:eastAsia="zh-CN"/>
              </w:rPr>
              <w:t>dB</w:t>
            </w:r>
          </w:p>
        </w:tc>
      </w:tr>
      <w:tr w:rsidR="00A16AF0" w:rsidRPr="008B35A5" w14:paraId="40A89439" w14:textId="77777777" w:rsidTr="00B91A39">
        <w:trPr>
          <w:trHeight w:val="187"/>
          <w:jc w:val="center"/>
        </w:trPr>
        <w:tc>
          <w:tcPr>
            <w:tcW w:w="1817" w:type="dxa"/>
            <w:shd w:val="clear" w:color="auto" w:fill="auto"/>
            <w:noWrap/>
          </w:tcPr>
          <w:p w14:paraId="6727C3F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31</w:t>
            </w:r>
          </w:p>
        </w:tc>
        <w:tc>
          <w:tcPr>
            <w:tcW w:w="3204" w:type="dxa"/>
          </w:tcPr>
          <w:p w14:paraId="7B95AD39" w14:textId="77777777" w:rsidR="00A16AF0" w:rsidRPr="008B35A5" w:rsidRDefault="00A16AF0" w:rsidP="00A16AF0">
            <w:pPr>
              <w:pStyle w:val="TAC"/>
              <w:rPr>
                <w:lang w:eastAsia="zh-CN"/>
              </w:rPr>
            </w:pPr>
            <w:r w:rsidRPr="008B35A5">
              <w:rPr>
                <w:rFonts w:hint="eastAsia"/>
                <w:lang w:eastAsia="zh-CN"/>
              </w:rPr>
              <w:t>1≥ΔRSRPP</w:t>
            </w:r>
            <w:r w:rsidRPr="008B35A5">
              <w:rPr>
                <w:lang w:eastAsia="zh-CN"/>
              </w:rPr>
              <w:t>&gt;</w:t>
            </w:r>
            <w:r w:rsidRPr="008B35A5">
              <w:rPr>
                <w:rFonts w:hint="eastAsia"/>
                <w:lang w:eastAsia="zh-CN"/>
              </w:rPr>
              <w:t>0</w:t>
            </w:r>
          </w:p>
        </w:tc>
        <w:tc>
          <w:tcPr>
            <w:tcW w:w="713" w:type="dxa"/>
            <w:shd w:val="clear" w:color="auto" w:fill="auto"/>
            <w:noWrap/>
          </w:tcPr>
          <w:p w14:paraId="38236363" w14:textId="77777777" w:rsidR="00A16AF0" w:rsidRPr="008B35A5" w:rsidRDefault="00A16AF0" w:rsidP="00A16AF0">
            <w:pPr>
              <w:pStyle w:val="TAC"/>
              <w:rPr>
                <w:lang w:eastAsia="zh-CN"/>
              </w:rPr>
            </w:pPr>
            <w:r w:rsidRPr="008B35A5">
              <w:rPr>
                <w:lang w:eastAsia="zh-CN"/>
              </w:rPr>
              <w:t>dB</w:t>
            </w:r>
          </w:p>
        </w:tc>
      </w:tr>
      <w:tr w:rsidR="00A16AF0" w:rsidRPr="008B35A5" w14:paraId="6A10BB5D" w14:textId="77777777" w:rsidTr="00B91A39">
        <w:trPr>
          <w:trHeight w:val="187"/>
          <w:jc w:val="center"/>
        </w:trPr>
        <w:tc>
          <w:tcPr>
            <w:tcW w:w="1817" w:type="dxa"/>
            <w:shd w:val="clear" w:color="auto" w:fill="auto"/>
            <w:noWrap/>
          </w:tcPr>
          <w:p w14:paraId="1E4B1E95"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32</w:t>
            </w:r>
          </w:p>
        </w:tc>
        <w:tc>
          <w:tcPr>
            <w:tcW w:w="3204" w:type="dxa"/>
          </w:tcPr>
          <w:p w14:paraId="42E105BB" w14:textId="77777777" w:rsidR="00A16AF0" w:rsidRPr="008B35A5" w:rsidRDefault="00A16AF0" w:rsidP="00A16AF0">
            <w:pPr>
              <w:pStyle w:val="TAC"/>
              <w:rPr>
                <w:lang w:eastAsia="zh-CN"/>
              </w:rPr>
            </w:pPr>
            <w:r w:rsidRPr="008B35A5">
              <w:rPr>
                <w:rFonts w:hint="eastAsia"/>
                <w:lang w:eastAsia="zh-CN"/>
              </w:rPr>
              <w:t>2≥ΔRSRPP</w:t>
            </w:r>
            <w:r w:rsidRPr="008B35A5">
              <w:rPr>
                <w:lang w:eastAsia="zh-CN"/>
              </w:rPr>
              <w:t>&gt;</w:t>
            </w:r>
            <w:r w:rsidRPr="008B35A5">
              <w:rPr>
                <w:rFonts w:hint="eastAsia"/>
                <w:lang w:eastAsia="zh-CN"/>
              </w:rPr>
              <w:t>1</w:t>
            </w:r>
          </w:p>
        </w:tc>
        <w:tc>
          <w:tcPr>
            <w:tcW w:w="713" w:type="dxa"/>
            <w:shd w:val="clear" w:color="auto" w:fill="auto"/>
            <w:noWrap/>
          </w:tcPr>
          <w:p w14:paraId="4DA5BB56" w14:textId="77777777" w:rsidR="00A16AF0" w:rsidRPr="008B35A5" w:rsidRDefault="00A16AF0" w:rsidP="00A16AF0">
            <w:pPr>
              <w:pStyle w:val="TAC"/>
              <w:rPr>
                <w:lang w:eastAsia="zh-CN"/>
              </w:rPr>
            </w:pPr>
            <w:r w:rsidRPr="008B35A5">
              <w:rPr>
                <w:lang w:eastAsia="zh-CN"/>
              </w:rPr>
              <w:t>dB</w:t>
            </w:r>
          </w:p>
        </w:tc>
      </w:tr>
      <w:tr w:rsidR="00A16AF0" w:rsidRPr="008B35A5" w14:paraId="3A78DE1E" w14:textId="77777777" w:rsidTr="00B91A39">
        <w:trPr>
          <w:trHeight w:val="187"/>
          <w:jc w:val="center"/>
        </w:trPr>
        <w:tc>
          <w:tcPr>
            <w:tcW w:w="1817" w:type="dxa"/>
            <w:shd w:val="clear" w:color="auto" w:fill="auto"/>
            <w:noWrap/>
          </w:tcPr>
          <w:p w14:paraId="1EF0D8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33</w:t>
            </w:r>
          </w:p>
        </w:tc>
        <w:tc>
          <w:tcPr>
            <w:tcW w:w="3204" w:type="dxa"/>
          </w:tcPr>
          <w:p w14:paraId="18BE8C0F" w14:textId="77777777" w:rsidR="00A16AF0" w:rsidRPr="008B35A5" w:rsidRDefault="00A16AF0" w:rsidP="00A16AF0">
            <w:pPr>
              <w:pStyle w:val="TAC"/>
              <w:rPr>
                <w:lang w:eastAsia="zh-CN"/>
              </w:rPr>
            </w:pPr>
            <w:r w:rsidRPr="008B35A5">
              <w:rPr>
                <w:rFonts w:hint="eastAsia"/>
                <w:lang w:eastAsia="zh-CN"/>
              </w:rPr>
              <w:t>3≥ΔRSRPP</w:t>
            </w:r>
            <w:r w:rsidRPr="008B35A5">
              <w:rPr>
                <w:lang w:eastAsia="zh-CN"/>
              </w:rPr>
              <w:t>&gt;</w:t>
            </w:r>
            <w:r w:rsidRPr="008B35A5">
              <w:rPr>
                <w:rFonts w:hint="eastAsia"/>
                <w:lang w:eastAsia="zh-CN"/>
              </w:rPr>
              <w:t>2</w:t>
            </w:r>
          </w:p>
        </w:tc>
        <w:tc>
          <w:tcPr>
            <w:tcW w:w="713" w:type="dxa"/>
            <w:shd w:val="clear" w:color="auto" w:fill="auto"/>
            <w:noWrap/>
          </w:tcPr>
          <w:p w14:paraId="610FE95F" w14:textId="77777777" w:rsidR="00A16AF0" w:rsidRPr="008B35A5" w:rsidRDefault="00A16AF0" w:rsidP="00A16AF0">
            <w:pPr>
              <w:pStyle w:val="TAC"/>
              <w:rPr>
                <w:lang w:eastAsia="zh-CN"/>
              </w:rPr>
            </w:pPr>
            <w:r w:rsidRPr="008B35A5">
              <w:rPr>
                <w:lang w:eastAsia="zh-CN"/>
              </w:rPr>
              <w:t>dB</w:t>
            </w:r>
          </w:p>
        </w:tc>
      </w:tr>
      <w:tr w:rsidR="00A16AF0" w:rsidRPr="008B35A5" w14:paraId="7C0CD463" w14:textId="77777777" w:rsidTr="00B91A39">
        <w:trPr>
          <w:trHeight w:val="187"/>
          <w:jc w:val="center"/>
        </w:trPr>
        <w:tc>
          <w:tcPr>
            <w:tcW w:w="1817" w:type="dxa"/>
            <w:shd w:val="clear" w:color="auto" w:fill="auto"/>
            <w:noWrap/>
          </w:tcPr>
          <w:p w14:paraId="49EE01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34</w:t>
            </w:r>
          </w:p>
        </w:tc>
        <w:tc>
          <w:tcPr>
            <w:tcW w:w="3204" w:type="dxa"/>
          </w:tcPr>
          <w:p w14:paraId="4AB705CE" w14:textId="77777777" w:rsidR="00A16AF0" w:rsidRPr="008B35A5" w:rsidRDefault="00A16AF0" w:rsidP="00A16AF0">
            <w:pPr>
              <w:pStyle w:val="TAC"/>
              <w:rPr>
                <w:lang w:eastAsia="zh-CN"/>
              </w:rPr>
            </w:pPr>
            <w:r w:rsidRPr="008B35A5">
              <w:rPr>
                <w:rFonts w:hint="eastAsia"/>
                <w:lang w:eastAsia="zh-CN"/>
              </w:rPr>
              <w:t>4≥ΔRSRPP</w:t>
            </w:r>
            <w:r w:rsidRPr="008B35A5">
              <w:rPr>
                <w:lang w:eastAsia="zh-CN"/>
              </w:rPr>
              <w:t>&gt;</w:t>
            </w:r>
            <w:r w:rsidRPr="008B35A5">
              <w:rPr>
                <w:rFonts w:hint="eastAsia"/>
                <w:lang w:eastAsia="zh-CN"/>
              </w:rPr>
              <w:t>3</w:t>
            </w:r>
          </w:p>
        </w:tc>
        <w:tc>
          <w:tcPr>
            <w:tcW w:w="713" w:type="dxa"/>
            <w:shd w:val="clear" w:color="auto" w:fill="auto"/>
            <w:noWrap/>
          </w:tcPr>
          <w:p w14:paraId="6A669270" w14:textId="77777777" w:rsidR="00A16AF0" w:rsidRPr="008B35A5" w:rsidRDefault="00A16AF0" w:rsidP="00A16AF0">
            <w:pPr>
              <w:pStyle w:val="TAC"/>
              <w:rPr>
                <w:lang w:eastAsia="zh-CN"/>
              </w:rPr>
            </w:pPr>
            <w:r w:rsidRPr="008B35A5">
              <w:rPr>
                <w:lang w:eastAsia="zh-CN"/>
              </w:rPr>
              <w:t>dB</w:t>
            </w:r>
          </w:p>
        </w:tc>
      </w:tr>
      <w:tr w:rsidR="00A16AF0" w:rsidRPr="008B35A5" w14:paraId="1F43DE01" w14:textId="77777777" w:rsidTr="00B91A39">
        <w:trPr>
          <w:trHeight w:val="187"/>
          <w:jc w:val="center"/>
        </w:trPr>
        <w:tc>
          <w:tcPr>
            <w:tcW w:w="1817" w:type="dxa"/>
            <w:shd w:val="clear" w:color="auto" w:fill="auto"/>
            <w:noWrap/>
          </w:tcPr>
          <w:p w14:paraId="133CC3E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35</w:t>
            </w:r>
          </w:p>
        </w:tc>
        <w:tc>
          <w:tcPr>
            <w:tcW w:w="3204" w:type="dxa"/>
          </w:tcPr>
          <w:p w14:paraId="1D34BBDB"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w:t>
            </w:r>
            <w:r w:rsidRPr="008B35A5">
              <w:rPr>
                <w:rFonts w:hint="eastAsia"/>
                <w:lang w:eastAsia="zh-CN"/>
              </w:rPr>
              <w:t>4</w:t>
            </w:r>
          </w:p>
        </w:tc>
        <w:tc>
          <w:tcPr>
            <w:tcW w:w="713" w:type="dxa"/>
            <w:shd w:val="clear" w:color="auto" w:fill="auto"/>
            <w:noWrap/>
          </w:tcPr>
          <w:p w14:paraId="0B177DDA" w14:textId="77777777" w:rsidR="00A16AF0" w:rsidRPr="008B35A5" w:rsidRDefault="00A16AF0" w:rsidP="00A16AF0">
            <w:pPr>
              <w:pStyle w:val="TAC"/>
              <w:rPr>
                <w:lang w:eastAsia="zh-CN"/>
              </w:rPr>
            </w:pPr>
            <w:r w:rsidRPr="008B35A5">
              <w:rPr>
                <w:lang w:eastAsia="zh-CN"/>
              </w:rPr>
              <w:t>dB</w:t>
            </w:r>
          </w:p>
        </w:tc>
      </w:tr>
      <w:tr w:rsidR="00A16AF0" w:rsidRPr="008B35A5" w14:paraId="0EBB3A15" w14:textId="77777777" w:rsidTr="00B91A39">
        <w:trPr>
          <w:trHeight w:val="187"/>
          <w:jc w:val="center"/>
        </w:trPr>
        <w:tc>
          <w:tcPr>
            <w:tcW w:w="1817" w:type="dxa"/>
            <w:shd w:val="clear" w:color="auto" w:fill="auto"/>
            <w:noWrap/>
          </w:tcPr>
          <w:p w14:paraId="09A87C9F"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14:paraId="1FC19257" w14:textId="77777777" w:rsidR="00A16AF0" w:rsidRPr="008B35A5" w:rsidRDefault="00A16AF0" w:rsidP="00A16AF0">
            <w:pPr>
              <w:pStyle w:val="TAC"/>
              <w:rPr>
                <w:lang w:eastAsia="zh-CN"/>
              </w:rPr>
            </w:pPr>
            <w:r w:rsidRPr="008B35A5">
              <w:rPr>
                <w:rFonts w:hint="eastAsia"/>
                <w:lang w:eastAsia="zh-CN"/>
              </w:rPr>
              <w:t>6≥ΔRSRPP</w:t>
            </w:r>
            <w:r w:rsidRPr="008B35A5">
              <w:rPr>
                <w:lang w:eastAsia="zh-CN"/>
              </w:rPr>
              <w:t>&gt;5</w:t>
            </w:r>
          </w:p>
        </w:tc>
        <w:tc>
          <w:tcPr>
            <w:tcW w:w="713" w:type="dxa"/>
            <w:shd w:val="clear" w:color="auto" w:fill="auto"/>
            <w:noWrap/>
          </w:tcPr>
          <w:p w14:paraId="6017DE62" w14:textId="77777777" w:rsidR="00A16AF0" w:rsidRPr="008B35A5" w:rsidRDefault="00A16AF0" w:rsidP="00A16AF0">
            <w:pPr>
              <w:pStyle w:val="TAC"/>
              <w:rPr>
                <w:lang w:eastAsia="zh-CN"/>
              </w:rPr>
            </w:pPr>
            <w:r w:rsidRPr="008B35A5">
              <w:rPr>
                <w:lang w:eastAsia="zh-CN"/>
              </w:rPr>
              <w:t>dB</w:t>
            </w:r>
          </w:p>
        </w:tc>
      </w:tr>
      <w:tr w:rsidR="00A16AF0" w:rsidRPr="008B35A5" w14:paraId="6313F759" w14:textId="77777777" w:rsidTr="00B91A39">
        <w:trPr>
          <w:trHeight w:val="187"/>
          <w:jc w:val="center"/>
        </w:trPr>
        <w:tc>
          <w:tcPr>
            <w:tcW w:w="1817" w:type="dxa"/>
            <w:shd w:val="clear" w:color="auto" w:fill="auto"/>
            <w:noWrap/>
          </w:tcPr>
          <w:p w14:paraId="3FB0015C" w14:textId="77777777" w:rsidR="00A16AF0" w:rsidRPr="008B35A5" w:rsidRDefault="00A16AF0" w:rsidP="00A16AF0">
            <w:pPr>
              <w:pStyle w:val="TAL"/>
              <w:rPr>
                <w:lang w:eastAsia="zh-CN"/>
              </w:rPr>
            </w:pPr>
            <w:r w:rsidRPr="008B35A5">
              <w:rPr>
                <w:lang w:eastAsia="zh-CN"/>
              </w:rPr>
              <w:t>…</w:t>
            </w:r>
          </w:p>
        </w:tc>
        <w:tc>
          <w:tcPr>
            <w:tcW w:w="3204" w:type="dxa"/>
          </w:tcPr>
          <w:p w14:paraId="5E30F612"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175CED9A" w14:textId="77777777" w:rsidR="00A16AF0" w:rsidRPr="008B35A5" w:rsidRDefault="00A16AF0" w:rsidP="00A16AF0">
            <w:pPr>
              <w:pStyle w:val="TAC"/>
              <w:rPr>
                <w:lang w:eastAsia="zh-CN"/>
              </w:rPr>
            </w:pPr>
            <w:r w:rsidRPr="008B35A5">
              <w:rPr>
                <w:lang w:eastAsia="zh-CN"/>
              </w:rPr>
              <w:t>…</w:t>
            </w:r>
          </w:p>
        </w:tc>
      </w:tr>
      <w:tr w:rsidR="00A16AF0" w:rsidRPr="008B35A5" w14:paraId="529B69C8" w14:textId="77777777" w:rsidTr="00B91A39">
        <w:trPr>
          <w:trHeight w:val="187"/>
          <w:jc w:val="center"/>
        </w:trPr>
        <w:tc>
          <w:tcPr>
            <w:tcW w:w="1817" w:type="dxa"/>
            <w:shd w:val="clear" w:color="auto" w:fill="auto"/>
            <w:noWrap/>
          </w:tcPr>
          <w:p w14:paraId="1004F95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47</w:t>
            </w:r>
          </w:p>
        </w:tc>
        <w:tc>
          <w:tcPr>
            <w:tcW w:w="3204" w:type="dxa"/>
          </w:tcPr>
          <w:p w14:paraId="29DE1037" w14:textId="77777777" w:rsidR="00A16AF0" w:rsidRPr="008B35A5" w:rsidRDefault="00A16AF0" w:rsidP="00A16AF0">
            <w:pPr>
              <w:pStyle w:val="TAC"/>
              <w:rPr>
                <w:lang w:eastAsia="zh-CN"/>
              </w:rPr>
            </w:pPr>
            <w:r w:rsidRPr="008B35A5">
              <w:rPr>
                <w:rFonts w:hint="eastAsia"/>
                <w:lang w:eastAsia="zh-CN"/>
              </w:rPr>
              <w:t>17≥ΔRSRPP</w:t>
            </w:r>
            <w:r w:rsidRPr="008B35A5">
              <w:rPr>
                <w:lang w:eastAsia="zh-CN"/>
              </w:rPr>
              <w:t>&gt;</w:t>
            </w:r>
            <w:r w:rsidRPr="008B35A5">
              <w:rPr>
                <w:rFonts w:hint="eastAsia"/>
                <w:lang w:eastAsia="zh-CN"/>
              </w:rPr>
              <w:t>16</w:t>
            </w:r>
          </w:p>
        </w:tc>
        <w:tc>
          <w:tcPr>
            <w:tcW w:w="713" w:type="dxa"/>
            <w:shd w:val="clear" w:color="auto" w:fill="auto"/>
            <w:noWrap/>
          </w:tcPr>
          <w:p w14:paraId="4720DBC2" w14:textId="77777777" w:rsidR="00A16AF0" w:rsidRPr="008B35A5" w:rsidRDefault="00A16AF0" w:rsidP="00A16AF0">
            <w:pPr>
              <w:pStyle w:val="TAC"/>
              <w:rPr>
                <w:lang w:eastAsia="zh-CN"/>
              </w:rPr>
            </w:pPr>
            <w:r w:rsidRPr="008B35A5">
              <w:rPr>
                <w:lang w:eastAsia="zh-CN"/>
              </w:rPr>
              <w:t>dB</w:t>
            </w:r>
          </w:p>
        </w:tc>
      </w:tr>
      <w:tr w:rsidR="00A16AF0" w:rsidRPr="008B35A5" w14:paraId="3B7CB67B" w14:textId="77777777" w:rsidTr="00B91A39">
        <w:trPr>
          <w:trHeight w:val="187"/>
          <w:jc w:val="center"/>
        </w:trPr>
        <w:tc>
          <w:tcPr>
            <w:tcW w:w="1817" w:type="dxa"/>
            <w:shd w:val="clear" w:color="auto" w:fill="auto"/>
            <w:noWrap/>
          </w:tcPr>
          <w:p w14:paraId="2F3602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48</w:t>
            </w:r>
          </w:p>
        </w:tc>
        <w:tc>
          <w:tcPr>
            <w:tcW w:w="3204" w:type="dxa"/>
          </w:tcPr>
          <w:p w14:paraId="4605620E" w14:textId="77777777" w:rsidR="00A16AF0" w:rsidRPr="008B35A5" w:rsidRDefault="00A16AF0" w:rsidP="00A16AF0">
            <w:pPr>
              <w:pStyle w:val="TAC"/>
              <w:rPr>
                <w:lang w:eastAsia="zh-CN"/>
              </w:rPr>
            </w:pPr>
            <w:r w:rsidRPr="008B35A5">
              <w:rPr>
                <w:rFonts w:hint="eastAsia"/>
                <w:lang w:eastAsia="zh-CN"/>
              </w:rPr>
              <w:t>18≥ΔRSRPP</w:t>
            </w:r>
            <w:r w:rsidRPr="008B35A5">
              <w:rPr>
                <w:lang w:eastAsia="zh-CN"/>
              </w:rPr>
              <w:t>&gt;</w:t>
            </w:r>
            <w:r w:rsidRPr="008B35A5">
              <w:rPr>
                <w:rFonts w:hint="eastAsia"/>
                <w:lang w:eastAsia="zh-CN"/>
              </w:rPr>
              <w:t>17</w:t>
            </w:r>
          </w:p>
        </w:tc>
        <w:tc>
          <w:tcPr>
            <w:tcW w:w="713" w:type="dxa"/>
            <w:shd w:val="clear" w:color="auto" w:fill="auto"/>
            <w:noWrap/>
          </w:tcPr>
          <w:p w14:paraId="578F9CBC" w14:textId="77777777" w:rsidR="00A16AF0" w:rsidRPr="008B35A5" w:rsidRDefault="00A16AF0" w:rsidP="00A16AF0">
            <w:pPr>
              <w:pStyle w:val="TAC"/>
              <w:rPr>
                <w:lang w:eastAsia="zh-CN"/>
              </w:rPr>
            </w:pPr>
            <w:r w:rsidRPr="008B35A5">
              <w:rPr>
                <w:lang w:eastAsia="zh-CN"/>
              </w:rPr>
              <w:t>dB</w:t>
            </w:r>
          </w:p>
        </w:tc>
      </w:tr>
      <w:tr w:rsidR="00A16AF0" w:rsidRPr="008B35A5" w14:paraId="7B1E9DAC" w14:textId="77777777" w:rsidTr="00B91A39">
        <w:trPr>
          <w:trHeight w:val="187"/>
          <w:jc w:val="center"/>
        </w:trPr>
        <w:tc>
          <w:tcPr>
            <w:tcW w:w="1817" w:type="dxa"/>
            <w:shd w:val="clear" w:color="auto" w:fill="auto"/>
            <w:noWrap/>
          </w:tcPr>
          <w:p w14:paraId="3A7172E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49</w:t>
            </w:r>
          </w:p>
        </w:tc>
        <w:tc>
          <w:tcPr>
            <w:tcW w:w="3204" w:type="dxa"/>
          </w:tcPr>
          <w:p w14:paraId="2D513F04" w14:textId="77777777" w:rsidR="00A16AF0" w:rsidRPr="008B35A5" w:rsidRDefault="00A16AF0" w:rsidP="00A16AF0">
            <w:pPr>
              <w:pStyle w:val="TAC"/>
              <w:rPr>
                <w:lang w:eastAsia="zh-CN"/>
              </w:rPr>
            </w:pPr>
            <w:r w:rsidRPr="008B35A5">
              <w:rPr>
                <w:rFonts w:hint="eastAsia"/>
                <w:lang w:eastAsia="zh-CN"/>
              </w:rPr>
              <w:t>19≥ΔRSRPP</w:t>
            </w:r>
            <w:r w:rsidRPr="008B35A5">
              <w:rPr>
                <w:lang w:eastAsia="zh-CN"/>
              </w:rPr>
              <w:t>&gt;</w:t>
            </w:r>
            <w:r w:rsidRPr="008B35A5">
              <w:rPr>
                <w:rFonts w:hint="eastAsia"/>
                <w:lang w:eastAsia="zh-CN"/>
              </w:rPr>
              <w:t>18</w:t>
            </w:r>
          </w:p>
        </w:tc>
        <w:tc>
          <w:tcPr>
            <w:tcW w:w="713" w:type="dxa"/>
            <w:shd w:val="clear" w:color="auto" w:fill="auto"/>
            <w:noWrap/>
          </w:tcPr>
          <w:p w14:paraId="20EB3A0C" w14:textId="77777777" w:rsidR="00A16AF0" w:rsidRPr="008B35A5" w:rsidRDefault="00A16AF0" w:rsidP="00A16AF0">
            <w:pPr>
              <w:pStyle w:val="TAC"/>
              <w:rPr>
                <w:lang w:eastAsia="zh-CN"/>
              </w:rPr>
            </w:pPr>
            <w:r w:rsidRPr="008B35A5">
              <w:rPr>
                <w:lang w:eastAsia="zh-CN"/>
              </w:rPr>
              <w:t>dB</w:t>
            </w:r>
          </w:p>
        </w:tc>
      </w:tr>
      <w:tr w:rsidR="00A16AF0" w:rsidRPr="008B35A5" w14:paraId="3DFB64B6" w14:textId="77777777" w:rsidTr="00B91A39">
        <w:trPr>
          <w:trHeight w:val="187"/>
          <w:jc w:val="center"/>
        </w:trPr>
        <w:tc>
          <w:tcPr>
            <w:tcW w:w="1817" w:type="dxa"/>
            <w:shd w:val="clear" w:color="auto" w:fill="auto"/>
            <w:noWrap/>
          </w:tcPr>
          <w:p w14:paraId="6093BBF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50</w:t>
            </w:r>
          </w:p>
        </w:tc>
        <w:tc>
          <w:tcPr>
            <w:tcW w:w="3204" w:type="dxa"/>
          </w:tcPr>
          <w:p w14:paraId="1E9F66A0" w14:textId="77777777" w:rsidR="00A16AF0" w:rsidRPr="008B35A5" w:rsidRDefault="00A16AF0" w:rsidP="00A16AF0">
            <w:pPr>
              <w:pStyle w:val="TAC"/>
              <w:rPr>
                <w:lang w:eastAsia="zh-CN"/>
              </w:rPr>
            </w:pPr>
            <w:r w:rsidRPr="008B35A5">
              <w:rPr>
                <w:rFonts w:hint="eastAsia"/>
                <w:lang w:eastAsia="zh-CN"/>
              </w:rPr>
              <w:t>20≥ΔRSRPP</w:t>
            </w:r>
            <w:r w:rsidRPr="008B35A5">
              <w:rPr>
                <w:lang w:eastAsia="zh-CN"/>
              </w:rPr>
              <w:t>&gt;</w:t>
            </w:r>
            <w:r w:rsidRPr="008B35A5">
              <w:rPr>
                <w:rFonts w:hint="eastAsia"/>
                <w:lang w:eastAsia="zh-CN"/>
              </w:rPr>
              <w:t>19</w:t>
            </w:r>
          </w:p>
        </w:tc>
        <w:tc>
          <w:tcPr>
            <w:tcW w:w="713" w:type="dxa"/>
            <w:shd w:val="clear" w:color="auto" w:fill="auto"/>
            <w:noWrap/>
          </w:tcPr>
          <w:p w14:paraId="6430C4D1" w14:textId="77777777" w:rsidR="00A16AF0" w:rsidRPr="008B35A5" w:rsidRDefault="00A16AF0" w:rsidP="00A16AF0">
            <w:pPr>
              <w:pStyle w:val="TAC"/>
              <w:rPr>
                <w:lang w:eastAsia="zh-CN"/>
              </w:rPr>
            </w:pPr>
            <w:r w:rsidRPr="008B35A5">
              <w:rPr>
                <w:lang w:eastAsia="zh-CN"/>
              </w:rPr>
              <w:t>dB</w:t>
            </w:r>
          </w:p>
        </w:tc>
      </w:tr>
      <w:tr w:rsidR="00A16AF0" w:rsidRPr="008B35A5" w14:paraId="4E0FBFF0" w14:textId="77777777" w:rsidTr="00B91A39">
        <w:trPr>
          <w:trHeight w:val="187"/>
          <w:jc w:val="center"/>
        </w:trPr>
        <w:tc>
          <w:tcPr>
            <w:tcW w:w="1817" w:type="dxa"/>
            <w:shd w:val="clear" w:color="auto" w:fill="auto"/>
            <w:noWrap/>
          </w:tcPr>
          <w:p w14:paraId="70536B56" w14:textId="77777777" w:rsidR="00A16AF0" w:rsidRPr="008B35A5" w:rsidRDefault="00A16AF0" w:rsidP="00A16AF0">
            <w:pPr>
              <w:pStyle w:val="TAL"/>
              <w:rPr>
                <w:lang w:eastAsia="zh-CN"/>
              </w:rPr>
            </w:pPr>
            <w:r w:rsidRPr="008B35A5">
              <w:rPr>
                <w:lang w:eastAsia="zh-CN"/>
              </w:rPr>
              <w:t>DIFFRSRPP_5</w:t>
            </w:r>
            <w:r w:rsidRPr="008B35A5">
              <w:rPr>
                <w:rFonts w:hint="eastAsia"/>
                <w:lang w:eastAsia="zh-CN"/>
              </w:rPr>
              <w:t>1</w:t>
            </w:r>
          </w:p>
        </w:tc>
        <w:tc>
          <w:tcPr>
            <w:tcW w:w="3204" w:type="dxa"/>
          </w:tcPr>
          <w:p w14:paraId="4B49BE8C" w14:textId="77777777" w:rsidR="00A16AF0" w:rsidRPr="008B35A5" w:rsidRDefault="00A16AF0" w:rsidP="00A16AF0">
            <w:pPr>
              <w:pStyle w:val="TAC"/>
              <w:rPr>
                <w:lang w:eastAsia="zh-CN"/>
              </w:rPr>
            </w:pPr>
            <w:r w:rsidRPr="008B35A5">
              <w:rPr>
                <w:rFonts w:hint="eastAsia"/>
                <w:lang w:eastAsia="zh-CN"/>
              </w:rPr>
              <w:t>21≥ΔRSRPP</w:t>
            </w:r>
            <w:r w:rsidRPr="008B35A5">
              <w:rPr>
                <w:lang w:eastAsia="zh-CN"/>
              </w:rPr>
              <w:t>&gt;</w:t>
            </w:r>
            <w:r w:rsidRPr="008B35A5">
              <w:rPr>
                <w:rFonts w:hint="eastAsia"/>
                <w:lang w:eastAsia="zh-CN"/>
              </w:rPr>
              <w:t>20</w:t>
            </w:r>
          </w:p>
        </w:tc>
        <w:tc>
          <w:tcPr>
            <w:tcW w:w="713" w:type="dxa"/>
            <w:shd w:val="clear" w:color="auto" w:fill="auto"/>
            <w:noWrap/>
          </w:tcPr>
          <w:p w14:paraId="671FE7E2" w14:textId="77777777" w:rsidR="00A16AF0" w:rsidRPr="008B35A5" w:rsidRDefault="00A16AF0" w:rsidP="00A16AF0">
            <w:pPr>
              <w:pStyle w:val="TAC"/>
              <w:rPr>
                <w:lang w:eastAsia="zh-CN"/>
              </w:rPr>
            </w:pPr>
            <w:r w:rsidRPr="008B35A5">
              <w:rPr>
                <w:lang w:eastAsia="zh-CN"/>
              </w:rPr>
              <w:t>dB</w:t>
            </w:r>
          </w:p>
        </w:tc>
      </w:tr>
      <w:tr w:rsidR="00A16AF0" w:rsidRPr="008B35A5" w14:paraId="196CE041" w14:textId="77777777" w:rsidTr="00B91A39">
        <w:trPr>
          <w:trHeight w:val="187"/>
          <w:jc w:val="center"/>
        </w:trPr>
        <w:tc>
          <w:tcPr>
            <w:tcW w:w="1817" w:type="dxa"/>
            <w:shd w:val="clear" w:color="auto" w:fill="auto"/>
            <w:noWrap/>
          </w:tcPr>
          <w:p w14:paraId="4D43372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52</w:t>
            </w:r>
          </w:p>
        </w:tc>
        <w:tc>
          <w:tcPr>
            <w:tcW w:w="3204" w:type="dxa"/>
          </w:tcPr>
          <w:p w14:paraId="26A87CC9" w14:textId="77777777" w:rsidR="00A16AF0" w:rsidRPr="008B35A5" w:rsidRDefault="00A16AF0" w:rsidP="00A16AF0">
            <w:pPr>
              <w:pStyle w:val="TAC"/>
              <w:rPr>
                <w:lang w:eastAsia="zh-CN"/>
              </w:rPr>
            </w:pPr>
            <w:r w:rsidRPr="008B35A5">
              <w:rPr>
                <w:rFonts w:hint="eastAsia"/>
                <w:lang w:eastAsia="zh-CN"/>
              </w:rPr>
              <w:t>22≥ΔRSRPP</w:t>
            </w:r>
            <w:r w:rsidRPr="008B35A5">
              <w:rPr>
                <w:lang w:eastAsia="zh-CN"/>
              </w:rPr>
              <w:t>&gt;</w:t>
            </w:r>
            <w:r w:rsidRPr="008B35A5">
              <w:rPr>
                <w:rFonts w:hint="eastAsia"/>
                <w:lang w:eastAsia="zh-CN"/>
              </w:rPr>
              <w:t>21</w:t>
            </w:r>
          </w:p>
        </w:tc>
        <w:tc>
          <w:tcPr>
            <w:tcW w:w="713" w:type="dxa"/>
            <w:shd w:val="clear" w:color="auto" w:fill="auto"/>
            <w:noWrap/>
          </w:tcPr>
          <w:p w14:paraId="28C7F0C8" w14:textId="77777777" w:rsidR="00A16AF0" w:rsidRPr="008B35A5" w:rsidRDefault="00A16AF0" w:rsidP="00A16AF0">
            <w:pPr>
              <w:pStyle w:val="TAC"/>
              <w:rPr>
                <w:lang w:eastAsia="zh-CN"/>
              </w:rPr>
            </w:pPr>
            <w:r w:rsidRPr="008B35A5">
              <w:rPr>
                <w:lang w:eastAsia="zh-CN"/>
              </w:rPr>
              <w:t>dB</w:t>
            </w:r>
          </w:p>
        </w:tc>
      </w:tr>
      <w:tr w:rsidR="00A16AF0" w:rsidRPr="008B35A5" w14:paraId="60940536" w14:textId="77777777" w:rsidTr="00B91A39">
        <w:trPr>
          <w:trHeight w:val="187"/>
          <w:jc w:val="center"/>
        </w:trPr>
        <w:tc>
          <w:tcPr>
            <w:tcW w:w="1817" w:type="dxa"/>
            <w:shd w:val="clear" w:color="auto" w:fill="auto"/>
            <w:noWrap/>
          </w:tcPr>
          <w:p w14:paraId="00E3EEEA"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53</w:t>
            </w:r>
          </w:p>
        </w:tc>
        <w:tc>
          <w:tcPr>
            <w:tcW w:w="3204" w:type="dxa"/>
          </w:tcPr>
          <w:p w14:paraId="43513D8E" w14:textId="77777777" w:rsidR="00A16AF0" w:rsidRPr="008B35A5" w:rsidRDefault="00A16AF0" w:rsidP="00A16AF0">
            <w:pPr>
              <w:pStyle w:val="TAC"/>
              <w:rPr>
                <w:lang w:eastAsia="zh-CN"/>
              </w:rPr>
            </w:pPr>
            <w:r w:rsidRPr="008B35A5">
              <w:rPr>
                <w:rFonts w:hint="eastAsia"/>
                <w:lang w:eastAsia="zh-CN"/>
              </w:rPr>
              <w:t>23≥ΔRSRPP</w:t>
            </w:r>
            <w:r w:rsidRPr="008B35A5">
              <w:rPr>
                <w:lang w:eastAsia="zh-CN"/>
              </w:rPr>
              <w:t>&gt;-</w:t>
            </w:r>
            <w:r w:rsidRPr="008B35A5">
              <w:rPr>
                <w:rFonts w:hint="eastAsia"/>
                <w:lang w:eastAsia="zh-CN"/>
              </w:rPr>
              <w:t>22</w:t>
            </w:r>
          </w:p>
        </w:tc>
        <w:tc>
          <w:tcPr>
            <w:tcW w:w="713" w:type="dxa"/>
            <w:shd w:val="clear" w:color="auto" w:fill="auto"/>
            <w:noWrap/>
          </w:tcPr>
          <w:p w14:paraId="1EB3536B" w14:textId="77777777" w:rsidR="00A16AF0" w:rsidRPr="008B35A5" w:rsidRDefault="00A16AF0" w:rsidP="00A16AF0">
            <w:pPr>
              <w:pStyle w:val="TAC"/>
              <w:rPr>
                <w:lang w:eastAsia="zh-CN"/>
              </w:rPr>
            </w:pPr>
            <w:r w:rsidRPr="008B35A5">
              <w:rPr>
                <w:lang w:eastAsia="zh-CN"/>
              </w:rPr>
              <w:t>dB</w:t>
            </w:r>
          </w:p>
        </w:tc>
      </w:tr>
      <w:tr w:rsidR="00A16AF0" w:rsidRPr="008B35A5" w14:paraId="1D25FC25" w14:textId="77777777" w:rsidTr="00B91A39">
        <w:trPr>
          <w:trHeight w:val="187"/>
          <w:jc w:val="center"/>
        </w:trPr>
        <w:tc>
          <w:tcPr>
            <w:tcW w:w="1817" w:type="dxa"/>
            <w:shd w:val="clear" w:color="auto" w:fill="auto"/>
            <w:noWrap/>
          </w:tcPr>
          <w:p w14:paraId="2998E48D"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54</w:t>
            </w:r>
          </w:p>
        </w:tc>
        <w:tc>
          <w:tcPr>
            <w:tcW w:w="3204" w:type="dxa"/>
          </w:tcPr>
          <w:p w14:paraId="6984B955" w14:textId="77777777" w:rsidR="00A16AF0" w:rsidRPr="008B35A5" w:rsidRDefault="00A16AF0" w:rsidP="00A16AF0">
            <w:pPr>
              <w:pStyle w:val="TAC"/>
              <w:rPr>
                <w:lang w:eastAsia="zh-CN"/>
              </w:rPr>
            </w:pPr>
            <w:r w:rsidRPr="008B35A5">
              <w:rPr>
                <w:rFonts w:hint="eastAsia"/>
                <w:lang w:eastAsia="zh-CN"/>
              </w:rPr>
              <w:t>24≥ΔRSRPP</w:t>
            </w:r>
            <w:r w:rsidRPr="008B35A5">
              <w:rPr>
                <w:lang w:eastAsia="zh-CN"/>
              </w:rPr>
              <w:t>&gt;</w:t>
            </w:r>
            <w:r w:rsidRPr="008B35A5">
              <w:rPr>
                <w:rFonts w:hint="eastAsia"/>
                <w:lang w:eastAsia="zh-CN"/>
              </w:rPr>
              <w:t>23</w:t>
            </w:r>
          </w:p>
        </w:tc>
        <w:tc>
          <w:tcPr>
            <w:tcW w:w="713" w:type="dxa"/>
            <w:shd w:val="clear" w:color="auto" w:fill="auto"/>
            <w:noWrap/>
          </w:tcPr>
          <w:p w14:paraId="23C6CFFE" w14:textId="77777777" w:rsidR="00A16AF0" w:rsidRPr="008B35A5" w:rsidRDefault="00A16AF0" w:rsidP="00A16AF0">
            <w:pPr>
              <w:pStyle w:val="TAC"/>
              <w:rPr>
                <w:lang w:eastAsia="zh-CN"/>
              </w:rPr>
            </w:pPr>
            <w:r w:rsidRPr="008B35A5">
              <w:rPr>
                <w:lang w:eastAsia="zh-CN"/>
              </w:rPr>
              <w:t>dB</w:t>
            </w:r>
          </w:p>
        </w:tc>
      </w:tr>
      <w:tr w:rsidR="00A16AF0" w:rsidRPr="008B35A5" w14:paraId="47D69404" w14:textId="77777777" w:rsidTr="00B91A39">
        <w:trPr>
          <w:trHeight w:val="187"/>
          <w:jc w:val="center"/>
        </w:trPr>
        <w:tc>
          <w:tcPr>
            <w:tcW w:w="1817" w:type="dxa"/>
            <w:shd w:val="clear" w:color="auto" w:fill="auto"/>
            <w:noWrap/>
          </w:tcPr>
          <w:p w14:paraId="5546EC1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55</w:t>
            </w:r>
          </w:p>
        </w:tc>
        <w:tc>
          <w:tcPr>
            <w:tcW w:w="3204" w:type="dxa"/>
          </w:tcPr>
          <w:p w14:paraId="1CDCD1C1" w14:textId="77777777" w:rsidR="00A16AF0" w:rsidRPr="008B35A5" w:rsidRDefault="00A16AF0" w:rsidP="00A16AF0">
            <w:pPr>
              <w:pStyle w:val="TAC"/>
              <w:rPr>
                <w:lang w:eastAsia="zh-CN"/>
              </w:rPr>
            </w:pPr>
            <w:r w:rsidRPr="008B35A5">
              <w:rPr>
                <w:rFonts w:hint="eastAsia"/>
                <w:lang w:eastAsia="zh-CN"/>
              </w:rPr>
              <w:t>25≥ΔRSRPP</w:t>
            </w:r>
            <w:r w:rsidRPr="008B35A5">
              <w:rPr>
                <w:lang w:eastAsia="zh-CN"/>
              </w:rPr>
              <w:t>&gt;</w:t>
            </w:r>
            <w:r w:rsidRPr="008B35A5">
              <w:rPr>
                <w:rFonts w:hint="eastAsia"/>
                <w:lang w:eastAsia="zh-CN"/>
              </w:rPr>
              <w:t>24</w:t>
            </w:r>
          </w:p>
        </w:tc>
        <w:tc>
          <w:tcPr>
            <w:tcW w:w="713" w:type="dxa"/>
            <w:shd w:val="clear" w:color="auto" w:fill="auto"/>
            <w:noWrap/>
          </w:tcPr>
          <w:p w14:paraId="5E679BF3" w14:textId="77777777" w:rsidR="00A16AF0" w:rsidRPr="008B35A5" w:rsidRDefault="00A16AF0" w:rsidP="00A16AF0">
            <w:pPr>
              <w:pStyle w:val="TAC"/>
              <w:rPr>
                <w:lang w:eastAsia="zh-CN"/>
              </w:rPr>
            </w:pPr>
            <w:r w:rsidRPr="008B35A5">
              <w:rPr>
                <w:lang w:eastAsia="zh-CN"/>
              </w:rPr>
              <w:t>dB</w:t>
            </w:r>
          </w:p>
        </w:tc>
      </w:tr>
      <w:tr w:rsidR="00A16AF0" w:rsidRPr="008B35A5" w14:paraId="2DFD949F" w14:textId="77777777" w:rsidTr="00B91A39">
        <w:trPr>
          <w:trHeight w:val="187"/>
          <w:jc w:val="center"/>
        </w:trPr>
        <w:tc>
          <w:tcPr>
            <w:tcW w:w="1817" w:type="dxa"/>
            <w:shd w:val="clear" w:color="auto" w:fill="auto"/>
            <w:noWrap/>
          </w:tcPr>
          <w:p w14:paraId="0DF9360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56</w:t>
            </w:r>
          </w:p>
        </w:tc>
        <w:tc>
          <w:tcPr>
            <w:tcW w:w="3204" w:type="dxa"/>
          </w:tcPr>
          <w:p w14:paraId="2C9A2C1E" w14:textId="77777777" w:rsidR="00A16AF0" w:rsidRPr="008B35A5" w:rsidRDefault="00A16AF0" w:rsidP="00A16AF0">
            <w:pPr>
              <w:pStyle w:val="TAC"/>
              <w:rPr>
                <w:lang w:eastAsia="zh-CN"/>
              </w:rPr>
            </w:pPr>
            <w:r w:rsidRPr="008B35A5">
              <w:rPr>
                <w:rFonts w:hint="eastAsia"/>
                <w:lang w:eastAsia="zh-CN"/>
              </w:rPr>
              <w:t>26≥ΔRSRPP</w:t>
            </w:r>
            <w:r w:rsidRPr="008B35A5">
              <w:rPr>
                <w:lang w:eastAsia="zh-CN"/>
              </w:rPr>
              <w:t>&gt;</w:t>
            </w:r>
            <w:r w:rsidRPr="008B35A5">
              <w:rPr>
                <w:rFonts w:hint="eastAsia"/>
                <w:lang w:eastAsia="zh-CN"/>
              </w:rPr>
              <w:t>25</w:t>
            </w:r>
          </w:p>
        </w:tc>
        <w:tc>
          <w:tcPr>
            <w:tcW w:w="713" w:type="dxa"/>
            <w:shd w:val="clear" w:color="auto" w:fill="auto"/>
            <w:noWrap/>
          </w:tcPr>
          <w:p w14:paraId="319B4D9F" w14:textId="77777777" w:rsidR="00A16AF0" w:rsidRPr="008B35A5" w:rsidRDefault="00A16AF0" w:rsidP="00A16AF0">
            <w:pPr>
              <w:pStyle w:val="TAC"/>
              <w:rPr>
                <w:lang w:eastAsia="zh-CN"/>
              </w:rPr>
            </w:pPr>
            <w:r w:rsidRPr="008B35A5">
              <w:rPr>
                <w:lang w:eastAsia="zh-CN"/>
              </w:rPr>
              <w:t>dB</w:t>
            </w:r>
          </w:p>
        </w:tc>
      </w:tr>
      <w:tr w:rsidR="00A16AF0" w:rsidRPr="008B35A5" w14:paraId="13EA3FBD" w14:textId="77777777" w:rsidTr="00B91A39">
        <w:trPr>
          <w:trHeight w:val="187"/>
          <w:jc w:val="center"/>
        </w:trPr>
        <w:tc>
          <w:tcPr>
            <w:tcW w:w="1817" w:type="dxa"/>
            <w:shd w:val="clear" w:color="auto" w:fill="auto"/>
            <w:noWrap/>
          </w:tcPr>
          <w:p w14:paraId="743B52A7"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57</w:t>
            </w:r>
          </w:p>
        </w:tc>
        <w:tc>
          <w:tcPr>
            <w:tcW w:w="3204" w:type="dxa"/>
          </w:tcPr>
          <w:p w14:paraId="22DEC808" w14:textId="77777777" w:rsidR="00A16AF0" w:rsidRPr="008B35A5" w:rsidRDefault="00A16AF0" w:rsidP="00A16AF0">
            <w:pPr>
              <w:pStyle w:val="TAC"/>
              <w:rPr>
                <w:lang w:eastAsia="zh-CN"/>
              </w:rPr>
            </w:pPr>
            <w:r w:rsidRPr="008B35A5">
              <w:rPr>
                <w:rFonts w:hint="eastAsia"/>
                <w:lang w:eastAsia="zh-CN"/>
              </w:rPr>
              <w:t>27≥ΔRSRPP</w:t>
            </w:r>
            <w:r w:rsidRPr="008B35A5">
              <w:rPr>
                <w:lang w:eastAsia="zh-CN"/>
              </w:rPr>
              <w:t>&gt;</w:t>
            </w:r>
            <w:r w:rsidRPr="008B35A5">
              <w:rPr>
                <w:rFonts w:hint="eastAsia"/>
                <w:lang w:eastAsia="zh-CN"/>
              </w:rPr>
              <w:t>26</w:t>
            </w:r>
          </w:p>
        </w:tc>
        <w:tc>
          <w:tcPr>
            <w:tcW w:w="713" w:type="dxa"/>
            <w:shd w:val="clear" w:color="auto" w:fill="auto"/>
            <w:noWrap/>
          </w:tcPr>
          <w:p w14:paraId="57AC9C05" w14:textId="77777777" w:rsidR="00A16AF0" w:rsidRPr="008B35A5" w:rsidRDefault="00A16AF0" w:rsidP="00A16AF0">
            <w:pPr>
              <w:pStyle w:val="TAC"/>
              <w:rPr>
                <w:lang w:eastAsia="zh-CN"/>
              </w:rPr>
            </w:pPr>
            <w:r w:rsidRPr="008B35A5">
              <w:rPr>
                <w:lang w:eastAsia="zh-CN"/>
              </w:rPr>
              <w:t>dB</w:t>
            </w:r>
          </w:p>
        </w:tc>
      </w:tr>
      <w:tr w:rsidR="00A16AF0" w:rsidRPr="008B35A5" w14:paraId="61FB4EB4" w14:textId="77777777" w:rsidTr="00B91A39">
        <w:trPr>
          <w:trHeight w:val="187"/>
          <w:jc w:val="center"/>
        </w:trPr>
        <w:tc>
          <w:tcPr>
            <w:tcW w:w="1817" w:type="dxa"/>
            <w:shd w:val="clear" w:color="auto" w:fill="auto"/>
            <w:noWrap/>
          </w:tcPr>
          <w:p w14:paraId="1C9BF9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58</w:t>
            </w:r>
          </w:p>
        </w:tc>
        <w:tc>
          <w:tcPr>
            <w:tcW w:w="3204" w:type="dxa"/>
          </w:tcPr>
          <w:p w14:paraId="26CF986B" w14:textId="77777777" w:rsidR="00A16AF0" w:rsidRPr="008B35A5" w:rsidRDefault="00A16AF0" w:rsidP="00A16AF0">
            <w:pPr>
              <w:pStyle w:val="TAC"/>
              <w:rPr>
                <w:lang w:eastAsia="zh-CN"/>
              </w:rPr>
            </w:pPr>
            <w:r w:rsidRPr="008B35A5">
              <w:rPr>
                <w:rFonts w:hint="eastAsia"/>
                <w:lang w:eastAsia="zh-CN"/>
              </w:rPr>
              <w:t>28≥ΔRSRPP</w:t>
            </w:r>
            <w:r w:rsidRPr="008B35A5">
              <w:rPr>
                <w:lang w:eastAsia="zh-CN"/>
              </w:rPr>
              <w:t>&gt;</w:t>
            </w:r>
            <w:r w:rsidRPr="008B35A5">
              <w:rPr>
                <w:rFonts w:hint="eastAsia"/>
                <w:lang w:eastAsia="zh-CN"/>
              </w:rPr>
              <w:t>27</w:t>
            </w:r>
          </w:p>
        </w:tc>
        <w:tc>
          <w:tcPr>
            <w:tcW w:w="713" w:type="dxa"/>
            <w:shd w:val="clear" w:color="auto" w:fill="auto"/>
            <w:noWrap/>
          </w:tcPr>
          <w:p w14:paraId="051717DE" w14:textId="77777777" w:rsidR="00A16AF0" w:rsidRPr="008B35A5" w:rsidRDefault="00A16AF0" w:rsidP="00A16AF0">
            <w:pPr>
              <w:pStyle w:val="TAC"/>
              <w:rPr>
                <w:lang w:eastAsia="zh-CN"/>
              </w:rPr>
            </w:pPr>
            <w:r w:rsidRPr="008B35A5">
              <w:rPr>
                <w:lang w:eastAsia="zh-CN"/>
              </w:rPr>
              <w:t>dB</w:t>
            </w:r>
          </w:p>
        </w:tc>
      </w:tr>
      <w:tr w:rsidR="00A16AF0" w:rsidRPr="008B35A5" w14:paraId="29E3748E" w14:textId="77777777" w:rsidTr="00B91A39">
        <w:trPr>
          <w:trHeight w:val="187"/>
          <w:jc w:val="center"/>
        </w:trPr>
        <w:tc>
          <w:tcPr>
            <w:tcW w:w="1817" w:type="dxa"/>
            <w:shd w:val="clear" w:color="auto" w:fill="auto"/>
            <w:noWrap/>
          </w:tcPr>
          <w:p w14:paraId="01072BEE"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59</w:t>
            </w:r>
          </w:p>
        </w:tc>
        <w:tc>
          <w:tcPr>
            <w:tcW w:w="3204" w:type="dxa"/>
          </w:tcPr>
          <w:p w14:paraId="0B2D0974" w14:textId="77777777" w:rsidR="00A16AF0" w:rsidRPr="008B35A5" w:rsidRDefault="00A16AF0" w:rsidP="00A16AF0">
            <w:pPr>
              <w:pStyle w:val="TAC"/>
              <w:rPr>
                <w:lang w:eastAsia="zh-CN"/>
              </w:rPr>
            </w:pPr>
            <w:r w:rsidRPr="008B35A5">
              <w:rPr>
                <w:rFonts w:hint="eastAsia"/>
                <w:lang w:eastAsia="zh-CN"/>
              </w:rPr>
              <w:t>29≥ΔRSRPP</w:t>
            </w:r>
            <w:r w:rsidRPr="008B35A5">
              <w:rPr>
                <w:lang w:eastAsia="zh-CN"/>
              </w:rPr>
              <w:t>&gt;</w:t>
            </w:r>
            <w:r w:rsidRPr="008B35A5">
              <w:rPr>
                <w:rFonts w:hint="eastAsia"/>
                <w:lang w:eastAsia="zh-CN"/>
              </w:rPr>
              <w:t>28</w:t>
            </w:r>
          </w:p>
        </w:tc>
        <w:tc>
          <w:tcPr>
            <w:tcW w:w="713" w:type="dxa"/>
            <w:shd w:val="clear" w:color="auto" w:fill="auto"/>
            <w:noWrap/>
          </w:tcPr>
          <w:p w14:paraId="59D05F43" w14:textId="77777777" w:rsidR="00A16AF0" w:rsidRPr="008B35A5" w:rsidRDefault="00A16AF0" w:rsidP="00A16AF0">
            <w:pPr>
              <w:pStyle w:val="TAC"/>
              <w:rPr>
                <w:lang w:eastAsia="zh-CN"/>
              </w:rPr>
            </w:pPr>
            <w:r w:rsidRPr="008B35A5">
              <w:rPr>
                <w:lang w:eastAsia="zh-CN"/>
              </w:rPr>
              <w:t>dB</w:t>
            </w:r>
          </w:p>
        </w:tc>
      </w:tr>
      <w:tr w:rsidR="00A16AF0" w:rsidRPr="008B35A5" w14:paraId="7BBF1083" w14:textId="77777777" w:rsidTr="00B91A39">
        <w:trPr>
          <w:trHeight w:val="187"/>
          <w:jc w:val="center"/>
        </w:trPr>
        <w:tc>
          <w:tcPr>
            <w:tcW w:w="1817" w:type="dxa"/>
            <w:shd w:val="clear" w:color="auto" w:fill="auto"/>
            <w:noWrap/>
          </w:tcPr>
          <w:p w14:paraId="15FB3A4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60</w:t>
            </w:r>
          </w:p>
        </w:tc>
        <w:tc>
          <w:tcPr>
            <w:tcW w:w="3204" w:type="dxa"/>
          </w:tcPr>
          <w:p w14:paraId="61F6EB8A" w14:textId="77777777" w:rsidR="00A16AF0" w:rsidRPr="008B35A5" w:rsidRDefault="00A16AF0" w:rsidP="00A16AF0">
            <w:pPr>
              <w:pStyle w:val="TAC"/>
              <w:rPr>
                <w:lang w:eastAsia="zh-CN"/>
              </w:rPr>
            </w:pPr>
            <w:r w:rsidRPr="008B35A5">
              <w:rPr>
                <w:rFonts w:hint="eastAsia"/>
                <w:lang w:eastAsia="zh-CN"/>
              </w:rPr>
              <w:t>30≥ΔRSRPP</w:t>
            </w:r>
            <w:r w:rsidRPr="008B35A5">
              <w:rPr>
                <w:lang w:eastAsia="zh-CN"/>
              </w:rPr>
              <w:t>&gt;</w:t>
            </w:r>
            <w:r w:rsidRPr="008B35A5">
              <w:rPr>
                <w:rFonts w:hint="eastAsia"/>
                <w:lang w:eastAsia="zh-CN"/>
              </w:rPr>
              <w:t>29</w:t>
            </w:r>
          </w:p>
        </w:tc>
        <w:tc>
          <w:tcPr>
            <w:tcW w:w="713" w:type="dxa"/>
            <w:shd w:val="clear" w:color="auto" w:fill="auto"/>
            <w:noWrap/>
          </w:tcPr>
          <w:p w14:paraId="58B6E6BF" w14:textId="77777777" w:rsidR="00A16AF0" w:rsidRPr="008B35A5" w:rsidRDefault="00A16AF0" w:rsidP="00A16AF0">
            <w:pPr>
              <w:pStyle w:val="TAC"/>
              <w:rPr>
                <w:lang w:eastAsia="zh-CN"/>
              </w:rPr>
            </w:pPr>
            <w:r w:rsidRPr="008B35A5">
              <w:rPr>
                <w:lang w:eastAsia="zh-CN"/>
              </w:rPr>
              <w:t>dB</w:t>
            </w:r>
          </w:p>
        </w:tc>
      </w:tr>
      <w:tr w:rsidR="00A16AF0" w:rsidRPr="008B35A5" w14:paraId="09E99089" w14:textId="77777777" w:rsidTr="00B91A39">
        <w:trPr>
          <w:trHeight w:val="187"/>
          <w:jc w:val="center"/>
        </w:trPr>
        <w:tc>
          <w:tcPr>
            <w:tcW w:w="1817" w:type="dxa"/>
            <w:shd w:val="clear" w:color="auto" w:fill="auto"/>
            <w:noWrap/>
          </w:tcPr>
          <w:p w14:paraId="6BE97DB4"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61</w:t>
            </w:r>
          </w:p>
        </w:tc>
        <w:tc>
          <w:tcPr>
            <w:tcW w:w="3204" w:type="dxa"/>
          </w:tcPr>
          <w:p w14:paraId="77885600" w14:textId="77777777" w:rsidR="00A16AF0" w:rsidRPr="008B35A5" w:rsidRDefault="00A16AF0" w:rsidP="00A16AF0">
            <w:pPr>
              <w:pStyle w:val="TAC"/>
              <w:rPr>
                <w:lang w:eastAsia="zh-CN"/>
              </w:rPr>
            </w:pPr>
            <w:r w:rsidRPr="008B35A5">
              <w:rPr>
                <w:rFonts w:hint="eastAsia"/>
                <w:lang w:eastAsia="zh-CN"/>
              </w:rPr>
              <w:t>ΔRSRPP</w:t>
            </w:r>
            <w:r w:rsidRPr="008B35A5">
              <w:rPr>
                <w:lang w:eastAsia="zh-CN"/>
              </w:rPr>
              <w:t>&gt;</w:t>
            </w:r>
            <w:r w:rsidRPr="008B35A5">
              <w:rPr>
                <w:rFonts w:hint="eastAsia"/>
                <w:lang w:eastAsia="zh-CN"/>
              </w:rPr>
              <w:t>30</w:t>
            </w:r>
          </w:p>
        </w:tc>
        <w:tc>
          <w:tcPr>
            <w:tcW w:w="713" w:type="dxa"/>
            <w:shd w:val="clear" w:color="auto" w:fill="auto"/>
            <w:noWrap/>
          </w:tcPr>
          <w:p w14:paraId="445848B1" w14:textId="77777777" w:rsidR="00A16AF0" w:rsidRPr="008B35A5" w:rsidRDefault="00A16AF0" w:rsidP="00A16AF0">
            <w:pPr>
              <w:pStyle w:val="TAC"/>
              <w:rPr>
                <w:lang w:eastAsia="zh-CN"/>
              </w:rPr>
            </w:pPr>
            <w:r w:rsidRPr="008B35A5">
              <w:rPr>
                <w:lang w:eastAsia="zh-CN"/>
              </w:rPr>
              <w:t>dB</w:t>
            </w:r>
          </w:p>
        </w:tc>
      </w:tr>
    </w:tbl>
    <w:p w14:paraId="6792CE17" w14:textId="77777777" w:rsidR="00A16AF0" w:rsidRDefault="00A16AF0"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22A1CAB3"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00361B2B">
        <w:rPr>
          <w:rStyle w:val="Heading4Char1"/>
          <w:rFonts w:ascii="Arial" w:eastAsiaTheme="minorEastAsia" w:hAnsi="Arial"/>
          <w:color w:val="auto"/>
        </w:rPr>
        <w:t>Void</w:t>
      </w:r>
    </w:p>
    <w:p w14:paraId="2AE41A83" w14:textId="77777777" w:rsidR="00D03161" w:rsidRDefault="00D03161" w:rsidP="000E6FB9">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0E6FB9">
        <w:rPr>
          <w:rStyle w:val="Heading4Char1"/>
          <w:rFonts w:ascii="Arial" w:eastAsiaTheme="minorEastAsia" w:hAnsi="Arial"/>
          <w:i w:val="0"/>
          <w:iCs w:val="0"/>
          <w:color w:val="auto"/>
        </w:rPr>
        <w:t>Measurement Accuracy Requirements for PRS</w:t>
      </w:r>
    </w:p>
    <w:p w14:paraId="0BD9EFE8" w14:textId="0FCC1CEE" w:rsidR="00D03161" w:rsidRPr="00237EDC" w:rsidRDefault="000E6FB9" w:rsidP="002B716D">
      <w:r w:rsidRPr="00853C1F">
        <w:t xml:space="preserve">The error in the reported value of UE Rx-Tx time difference measurement, including both the measurement error and the reporting quantization error, </w:t>
      </w:r>
      <w:r>
        <w:t>shall</w:t>
      </w:r>
      <w:r w:rsidRPr="00853C1F">
        <w:t xml:space="preserve">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lastRenderedPageBreak/>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4E1ED487" w:rsidR="00D03161" w:rsidRDefault="00D41234" w:rsidP="002B716D">
      <w:pPr>
        <w:pStyle w:val="B10"/>
      </w:pPr>
      <w:r>
        <w:t>PRP|</w:t>
      </w:r>
      <w:r>
        <w:rPr>
          <w:vertAlign w:val="subscript"/>
        </w:rPr>
        <w:t>dBm</w:t>
      </w:r>
      <w: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Pr="000E6FB9" w:rsidRDefault="00D03161" w:rsidP="002B716D">
            <w:pPr>
              <w:pStyle w:val="TAC"/>
            </w:pPr>
            <w:r w:rsidRPr="000E6FB9">
              <w:t>± [78+</w:t>
            </w:r>
            <w:r w:rsidRPr="000E6FB9">
              <w:sym w:font="Symbol" w:char="F064"/>
            </w:r>
            <w:r w:rsidRPr="000E6FB9">
              <w:t>+</w:t>
            </w:r>
            <w:r w:rsidRPr="000E6FB9">
              <w:rPr>
                <w:rFonts w:ascii="Cambria Math" w:hAnsi="Cambria Math"/>
              </w:rPr>
              <w:t>ℇ</w:t>
            </w:r>
            <w:r w:rsidRPr="000E6FB9">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CBF1B72" w14:textId="77777777" w:rsidR="00D03161" w:rsidRDefault="00D03161" w:rsidP="002B716D">
            <w:pPr>
              <w:pStyle w:val="TAC"/>
            </w:pPr>
          </w:p>
        </w:tc>
      </w:tr>
      <w:tr w:rsidR="007D1D1B" w14:paraId="724BA4AF"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75912A62"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5D13EF7B"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60D72184"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382DAB02"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B062E56"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2C8570" w14:textId="6838F7E8"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07FE9E" w14:textId="6C8B61C6" w:rsidR="007D1D1B" w:rsidRDefault="007D1D1B" w:rsidP="007D1D1B">
            <w:pPr>
              <w:pStyle w:val="TAC"/>
            </w:pPr>
            <w:r>
              <w:rPr>
                <w:rFonts w:eastAsia="SimSun" w:hint="eastAsia"/>
                <w:lang w:val="en-US" w:eastAsia="zh-CN"/>
              </w:rPr>
              <w:t>-114.5</w:t>
            </w:r>
          </w:p>
        </w:tc>
        <w:tc>
          <w:tcPr>
            <w:tcW w:w="1123" w:type="dxa"/>
            <w:tcBorders>
              <w:top w:val="nil"/>
              <w:left w:val="single" w:sz="4" w:space="0" w:color="auto"/>
              <w:bottom w:val="single" w:sz="4" w:space="0" w:color="auto"/>
              <w:right w:val="single" w:sz="4" w:space="0" w:color="auto"/>
            </w:tcBorders>
            <w:vAlign w:val="center"/>
          </w:tcPr>
          <w:p w14:paraId="57BFC093" w14:textId="77777777" w:rsidR="007D1D1B" w:rsidRDefault="007D1D1B" w:rsidP="007D1D1B">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Pr="000E6FB9" w:rsidRDefault="00D03161" w:rsidP="002B716D">
            <w:pPr>
              <w:pStyle w:val="TAC"/>
            </w:pPr>
            <w:r w:rsidRPr="000E6FB9">
              <w:t>± [59+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Pr="000E6FB9" w:rsidRDefault="00D03161" w:rsidP="002B716D">
            <w:pPr>
              <w:pStyle w:val="TAC"/>
            </w:pPr>
            <w:r w:rsidRPr="000E6FB9">
              <w:t>± [57+</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7D1D1B">
        <w:trPr>
          <w:jc w:val="center"/>
        </w:trPr>
        <w:tc>
          <w:tcPr>
            <w:tcW w:w="1132" w:type="dxa"/>
            <w:tcBorders>
              <w:top w:val="nil"/>
              <w:left w:val="single" w:sz="4" w:space="0" w:color="auto"/>
              <w:bottom w:val="nil"/>
              <w:right w:val="single" w:sz="6" w:space="0" w:color="auto"/>
            </w:tcBorders>
            <w:vAlign w:val="center"/>
            <w:hideMark/>
          </w:tcPr>
          <w:p w14:paraId="2DEF1AD1"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7D1D1B" w14:paraId="6FD942BB" w14:textId="77777777" w:rsidTr="007D1D1B">
        <w:trPr>
          <w:jc w:val="center"/>
        </w:trPr>
        <w:tc>
          <w:tcPr>
            <w:tcW w:w="1132" w:type="dxa"/>
            <w:tcBorders>
              <w:top w:val="nil"/>
              <w:left w:val="single" w:sz="4" w:space="0" w:color="auto"/>
              <w:bottom w:val="single" w:sz="6" w:space="0" w:color="auto"/>
              <w:right w:val="single" w:sz="6" w:space="0" w:color="auto"/>
            </w:tcBorders>
            <w:vAlign w:val="center"/>
          </w:tcPr>
          <w:p w14:paraId="7781749E"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3C63D400"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5CC8CE8D"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1EA8ED2A"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519F13FD"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ECE9F6F" w14:textId="51DBC9FA"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37C74CF3" w14:textId="77E06A30" w:rsidR="007D1D1B" w:rsidRDefault="007D1D1B" w:rsidP="007D1D1B">
            <w:pPr>
              <w:pStyle w:val="TAC"/>
            </w:pPr>
            <w:r>
              <w:rPr>
                <w:rFonts w:eastAsia="SimSun" w:hint="eastAsia"/>
                <w:lang w:val="en-US" w:eastAsia="zh-CN"/>
              </w:rPr>
              <w:t>-111.5</w:t>
            </w:r>
          </w:p>
        </w:tc>
        <w:tc>
          <w:tcPr>
            <w:tcW w:w="1123" w:type="dxa"/>
            <w:tcBorders>
              <w:top w:val="nil"/>
              <w:left w:val="single" w:sz="4" w:space="0" w:color="auto"/>
              <w:bottom w:val="single" w:sz="4" w:space="0" w:color="auto"/>
              <w:right w:val="single" w:sz="4" w:space="0" w:color="auto"/>
            </w:tcBorders>
            <w:vAlign w:val="center"/>
          </w:tcPr>
          <w:p w14:paraId="73DFE821" w14:textId="77777777" w:rsidR="007D1D1B" w:rsidRDefault="007D1D1B" w:rsidP="007D1D1B">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Pr="000E6FB9" w:rsidRDefault="00D03161" w:rsidP="002B716D">
            <w:pPr>
              <w:pStyle w:val="TAC"/>
            </w:pPr>
            <w:r w:rsidRPr="000E6FB9">
              <w:t>± [29+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1256BB4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nil"/>
              <w:right w:val="single" w:sz="4" w:space="0" w:color="auto"/>
            </w:tcBorders>
            <w:hideMark/>
          </w:tcPr>
          <w:p w14:paraId="10D65A28" w14:textId="77777777" w:rsidR="00D03161" w:rsidRDefault="00D03161" w:rsidP="002B716D">
            <w:pPr>
              <w:pStyle w:val="TAC"/>
            </w:pPr>
          </w:p>
        </w:tc>
      </w:tr>
      <w:tr w:rsidR="007D1D1B" w14:paraId="67105DDA" w14:textId="77777777" w:rsidTr="007D1D1B">
        <w:trPr>
          <w:trHeight w:val="20"/>
          <w:jc w:val="center"/>
        </w:trPr>
        <w:tc>
          <w:tcPr>
            <w:tcW w:w="1132" w:type="dxa"/>
            <w:tcBorders>
              <w:top w:val="nil"/>
              <w:left w:val="single" w:sz="4" w:space="0" w:color="auto"/>
              <w:bottom w:val="single" w:sz="6" w:space="0" w:color="auto"/>
              <w:right w:val="single" w:sz="6" w:space="0" w:color="auto"/>
            </w:tcBorders>
            <w:vAlign w:val="center"/>
          </w:tcPr>
          <w:p w14:paraId="611EC959"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751F4E92"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161ED0"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64A9016E"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2A8BA11"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F70799" w14:textId="2CD3FE06"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8EB6839" w14:textId="5BC4E905" w:rsidR="007D1D1B" w:rsidRDefault="007D1D1B" w:rsidP="007D1D1B">
            <w:pPr>
              <w:pStyle w:val="TAC"/>
            </w:pPr>
            <w:r>
              <w:rPr>
                <w:rFonts w:eastAsia="SimSun" w:hint="eastAsia"/>
                <w:lang w:val="en-US" w:eastAsia="zh-CN"/>
              </w:rPr>
              <w:t>-108.5</w:t>
            </w:r>
          </w:p>
        </w:tc>
        <w:tc>
          <w:tcPr>
            <w:tcW w:w="1123" w:type="dxa"/>
            <w:tcBorders>
              <w:top w:val="nil"/>
              <w:left w:val="single" w:sz="4" w:space="0" w:color="auto"/>
              <w:bottom w:val="single" w:sz="4" w:space="0" w:color="auto"/>
              <w:right w:val="single" w:sz="4" w:space="0" w:color="auto"/>
            </w:tcBorders>
          </w:tcPr>
          <w:p w14:paraId="2A0A4546" w14:textId="77777777" w:rsidR="007D1D1B" w:rsidRDefault="007D1D1B" w:rsidP="007D1D1B">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rsidRPr="000935BF">
              <w:t>± [7+</w:t>
            </w:r>
            <w:r w:rsidRPr="000935BF">
              <w:sym w:font="Symbol" w:char="F064"/>
            </w:r>
            <w:r w:rsidRPr="000935BF">
              <w:t>+</w:t>
            </w:r>
            <w:r w:rsidRPr="000935BF">
              <w:rPr>
                <w:rFonts w:ascii="Cambria Math" w:hAnsi="Cambria Math"/>
              </w:rPr>
              <w:t>ℇ</w:t>
            </w:r>
            <w:r w:rsidRPr="000935BF">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lastRenderedPageBreak/>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2E03429A" w:rsidR="00D03161" w:rsidRDefault="00D41234" w:rsidP="002B716D">
      <w:pPr>
        <w:pStyle w:val="B10"/>
      </w:pPr>
      <w:r>
        <w:t>PRP|</w:t>
      </w:r>
      <w:r>
        <w:rPr>
          <w:vertAlign w:val="subscript"/>
        </w:rPr>
        <w:t>dBm</w:t>
      </w:r>
      <w: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sidRPr="00D41234">
              <w:rPr>
                <w:rFonts w:ascii="Cambria Math" w:hAnsi="Cambria Math"/>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04D42"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04D42" w:rsidRDefault="00104D42" w:rsidP="00104D42">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339414EE" w:rsidR="00104D42" w:rsidRDefault="00104D42" w:rsidP="00104D42">
            <w:pPr>
              <w:pStyle w:val="TAC"/>
              <w:rPr>
                <w:rFonts w:eastAsia="Yu Mincho"/>
                <w:b/>
                <w:bCs/>
              </w:rPr>
            </w:pPr>
            <w:r>
              <w:rPr>
                <w:rFonts w:eastAsia="Yu Mincho"/>
              </w:rPr>
              <w:t>160</w:t>
            </w:r>
          </w:p>
        </w:tc>
      </w:tr>
      <w:tr w:rsidR="00104D42"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04D42" w:rsidRDefault="00104D42" w:rsidP="00104D42">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6A0AE9AA" w:rsidR="00104D42" w:rsidRDefault="00104D42" w:rsidP="00104D42">
            <w:pPr>
              <w:pStyle w:val="TAC"/>
              <w:rPr>
                <w:rFonts w:eastAsia="Yu Mincho"/>
                <w:b/>
                <w:bCs/>
              </w:rPr>
            </w:pPr>
            <w:r>
              <w:rPr>
                <w:rFonts w:eastAsia="Yu Mincho"/>
              </w:rPr>
              <w:t>80</w:t>
            </w:r>
          </w:p>
        </w:tc>
      </w:tr>
      <w:tr w:rsidR="00104D42"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04D42" w:rsidRDefault="00104D42" w:rsidP="00104D42">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04D42" w:rsidRDefault="00104D42" w:rsidP="00104D42">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04D42" w:rsidRDefault="00104D42" w:rsidP="00104D42">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533F317D" w:rsidR="00104D42" w:rsidRDefault="00104D42" w:rsidP="00104D42">
            <w:pPr>
              <w:pStyle w:val="TAC"/>
              <w:rPr>
                <w:rFonts w:eastAsia="Yu Mincho"/>
                <w:b/>
                <w:bCs/>
              </w:rPr>
            </w:pPr>
            <w:r>
              <w:rPr>
                <w:rFonts w:eastAsia="Yu Mincho"/>
              </w:rPr>
              <w:t>56</w:t>
            </w:r>
          </w:p>
        </w:tc>
      </w:tr>
      <w:tr w:rsidR="00104D42"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04D42" w:rsidRDefault="00104D42" w:rsidP="00104D42">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04D42" w:rsidRDefault="00104D42" w:rsidP="00104D42">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3C0A19CC" w:rsidR="00104D42" w:rsidRDefault="00104D42" w:rsidP="00104D42">
            <w:pPr>
              <w:pStyle w:val="TAC"/>
              <w:rPr>
                <w:rFonts w:eastAsia="Yu Mincho"/>
                <w:b/>
                <w:bCs/>
              </w:rPr>
            </w:pPr>
            <w:r>
              <w:rPr>
                <w:rFonts w:eastAsia="Yu Mincho"/>
              </w:rPr>
              <w:t>24</w:t>
            </w:r>
          </w:p>
        </w:tc>
      </w:tr>
      <w:tr w:rsidR="00104D42"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04D42" w:rsidRDefault="00104D42" w:rsidP="00104D42">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2A3EC755" w:rsidR="00104D42" w:rsidRDefault="00104D42" w:rsidP="00104D42">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lastRenderedPageBreak/>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04D42"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04D42" w:rsidRDefault="00104D42" w:rsidP="00104D42">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04D42" w:rsidRDefault="00104D42" w:rsidP="00104D42">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39B70681" w:rsidR="00104D42" w:rsidRDefault="00104D42" w:rsidP="00104D42">
            <w:pPr>
              <w:pStyle w:val="TAC"/>
              <w:rPr>
                <w:rFonts w:eastAsia="Yu Mincho"/>
                <w:b/>
                <w:bCs/>
              </w:rPr>
            </w:pPr>
            <w:r>
              <w:rPr>
                <w:rFonts w:eastAsia="Yu Mincho"/>
              </w:rPr>
              <w:t>76</w:t>
            </w:r>
          </w:p>
        </w:tc>
      </w:tr>
      <w:tr w:rsidR="00104D42"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04D42" w:rsidRDefault="00104D42" w:rsidP="00104D42">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04D42" w:rsidRDefault="00104D42" w:rsidP="00104D42">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2524CA34" w:rsidR="00104D42" w:rsidRDefault="00104D42" w:rsidP="00104D42">
            <w:pPr>
              <w:pStyle w:val="TAC"/>
              <w:rPr>
                <w:rFonts w:eastAsia="Yu Mincho"/>
                <w:b/>
                <w:bCs/>
              </w:rPr>
            </w:pPr>
            <w:r>
              <w:rPr>
                <w:rFonts w:eastAsia="Yu Mincho"/>
              </w:rPr>
              <w:t>32</w:t>
            </w:r>
          </w:p>
        </w:tc>
      </w:tr>
      <w:tr w:rsidR="00104D42"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04D42" w:rsidRDefault="00104D42" w:rsidP="00104D42">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0A5E4D1C" w:rsidR="00104D42" w:rsidRDefault="00104D42" w:rsidP="00104D42">
            <w:pPr>
              <w:pStyle w:val="TAC"/>
              <w:rPr>
                <w:rFonts w:eastAsia="Yu Mincho"/>
                <w:b/>
                <w:bCs/>
              </w:rPr>
            </w:pPr>
            <w:r>
              <w:rPr>
                <w:rFonts w:eastAsia="Yu Mincho"/>
              </w:rPr>
              <w:t>24</w:t>
            </w:r>
          </w:p>
        </w:tc>
      </w:tr>
      <w:tr w:rsidR="00104D42"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04D42" w:rsidRDefault="00104D42" w:rsidP="00104D42">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04D42" w:rsidRDefault="00104D42" w:rsidP="00104D42">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296C497E" w:rsidR="00104D42" w:rsidRDefault="00104D42" w:rsidP="00104D42">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3A4C3EF7" w:rsidR="00D03161" w:rsidRDefault="00F34F94" w:rsidP="00D03161">
      <w:r w:rsidRPr="00D60298">
        <w:t xml:space="preserve">The error in the reported value of UE Rx-Tx time difference measurement, including both the measurement error and the reporting quantization error, </w:t>
      </w:r>
      <w:r>
        <w:t>shall</w:t>
      </w:r>
      <w:r w:rsidRPr="00D60298">
        <w:t xml:space="preserve"> be within the accuracy requirements specified in this clause.</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1A185B8E" w:rsidR="00D03161" w:rsidRPr="00237EDC" w:rsidRDefault="00104D42" w:rsidP="00D03161">
      <w:pPr>
        <w:pStyle w:val="B10"/>
      </w:pPr>
      <w:r>
        <w:t>PRP|</w:t>
      </w:r>
      <w:r>
        <w:rPr>
          <w:vertAlign w:val="subscript"/>
        </w:rPr>
        <w:t>dBm</w:t>
      </w:r>
      <w: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676DB" w:rsidRPr="00237EDC" w14:paraId="07752E0B"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1C890062"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4EE07EA6"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1567985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24C5357"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26159D" w14:textId="18401F5A"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2117D5D2" w14:textId="6EFF835A" w:rsidR="00D676DB" w:rsidRPr="00237EDC" w:rsidRDefault="00D676DB" w:rsidP="00D676DB">
            <w:pPr>
              <w:pStyle w:val="TAC"/>
            </w:pPr>
            <w:r>
              <w:rPr>
                <w:rFonts w:eastAsia="SimSun" w:hint="eastAsia"/>
                <w:lang w:val="en-US" w:eastAsia="zh-CN"/>
              </w:rPr>
              <w:t>-114.5</w:t>
            </w:r>
          </w:p>
        </w:tc>
        <w:tc>
          <w:tcPr>
            <w:tcW w:w="1120" w:type="dxa"/>
            <w:tcBorders>
              <w:top w:val="nil"/>
              <w:left w:val="single" w:sz="4" w:space="0" w:color="auto"/>
              <w:bottom w:val="single" w:sz="4" w:space="0" w:color="auto"/>
              <w:right w:val="single" w:sz="4" w:space="0" w:color="auto"/>
            </w:tcBorders>
            <w:vAlign w:val="center"/>
          </w:tcPr>
          <w:p w14:paraId="2A728C18" w14:textId="77777777" w:rsidR="00D676DB" w:rsidRPr="00237EDC" w:rsidRDefault="00D676DB" w:rsidP="00D676DB">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D676DB">
        <w:trPr>
          <w:jc w:val="center"/>
        </w:trPr>
        <w:tc>
          <w:tcPr>
            <w:tcW w:w="1132" w:type="dxa"/>
            <w:tcBorders>
              <w:top w:val="nil"/>
              <w:left w:val="single" w:sz="4" w:space="0" w:color="auto"/>
              <w:bottom w:val="nil"/>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vAlign w:val="center"/>
            <w:hideMark/>
          </w:tcPr>
          <w:p w14:paraId="2C3CA7AB" w14:textId="77777777" w:rsidR="00D03161" w:rsidRPr="00237EDC" w:rsidRDefault="00D03161" w:rsidP="00D03161">
            <w:pPr>
              <w:pStyle w:val="TAC"/>
            </w:pPr>
          </w:p>
        </w:tc>
      </w:tr>
      <w:tr w:rsidR="00D676DB" w:rsidRPr="00237EDC" w14:paraId="3CF89734" w14:textId="77777777" w:rsidTr="00D676DB">
        <w:trPr>
          <w:jc w:val="center"/>
        </w:trPr>
        <w:tc>
          <w:tcPr>
            <w:tcW w:w="1132" w:type="dxa"/>
            <w:tcBorders>
              <w:top w:val="nil"/>
              <w:left w:val="single" w:sz="4" w:space="0" w:color="auto"/>
              <w:bottom w:val="single" w:sz="6" w:space="0" w:color="auto"/>
              <w:right w:val="single" w:sz="6" w:space="0" w:color="auto"/>
            </w:tcBorders>
            <w:vAlign w:val="center"/>
          </w:tcPr>
          <w:p w14:paraId="28B6B7BD"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04B391B3"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77E930CD"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8023231"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4C563F" w14:textId="5A532FD3"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6957D8F" w14:textId="445E9C80" w:rsidR="00D676DB" w:rsidRPr="00237EDC" w:rsidRDefault="00D676DB" w:rsidP="00D676DB">
            <w:pPr>
              <w:pStyle w:val="TAC"/>
            </w:pPr>
            <w:r>
              <w:rPr>
                <w:rFonts w:eastAsia="SimSun" w:hint="eastAsia"/>
                <w:lang w:val="en-US" w:eastAsia="zh-CN"/>
              </w:rPr>
              <w:t>-111.5</w:t>
            </w:r>
          </w:p>
        </w:tc>
        <w:tc>
          <w:tcPr>
            <w:tcW w:w="1120" w:type="dxa"/>
            <w:tcBorders>
              <w:top w:val="nil"/>
              <w:left w:val="single" w:sz="4" w:space="0" w:color="auto"/>
              <w:bottom w:val="single" w:sz="4" w:space="0" w:color="auto"/>
              <w:right w:val="single" w:sz="4" w:space="0" w:color="auto"/>
            </w:tcBorders>
            <w:vAlign w:val="center"/>
          </w:tcPr>
          <w:p w14:paraId="0FFECC84" w14:textId="77777777" w:rsidR="00D676DB" w:rsidRPr="00237EDC" w:rsidRDefault="00D676DB" w:rsidP="00D676DB">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nil"/>
              <w:right w:val="single" w:sz="4" w:space="0" w:color="auto"/>
            </w:tcBorders>
            <w:hideMark/>
          </w:tcPr>
          <w:p w14:paraId="063367C2" w14:textId="77777777" w:rsidR="00D03161" w:rsidRPr="00237EDC" w:rsidRDefault="00D03161" w:rsidP="00D03161">
            <w:pPr>
              <w:pStyle w:val="TAC"/>
            </w:pPr>
          </w:p>
        </w:tc>
      </w:tr>
      <w:tr w:rsidR="00D676DB" w:rsidRPr="00237EDC" w14:paraId="7D72A543" w14:textId="77777777" w:rsidTr="00D676DB">
        <w:trPr>
          <w:trHeight w:val="20"/>
          <w:jc w:val="center"/>
        </w:trPr>
        <w:tc>
          <w:tcPr>
            <w:tcW w:w="1132" w:type="dxa"/>
            <w:tcBorders>
              <w:top w:val="nil"/>
              <w:left w:val="single" w:sz="4" w:space="0" w:color="auto"/>
              <w:bottom w:val="single" w:sz="6" w:space="0" w:color="auto"/>
              <w:right w:val="single" w:sz="6" w:space="0" w:color="auto"/>
            </w:tcBorders>
            <w:vAlign w:val="center"/>
          </w:tcPr>
          <w:p w14:paraId="0E6092C7"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29EB911E"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2B07E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06DB5196"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6D59619" w14:textId="29B4A45D"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AEC162B" w14:textId="12124726" w:rsidR="00D676DB" w:rsidRPr="00237EDC" w:rsidRDefault="00D676DB" w:rsidP="00D676DB">
            <w:pPr>
              <w:pStyle w:val="TAC"/>
            </w:pPr>
            <w:r>
              <w:rPr>
                <w:rFonts w:eastAsia="SimSun" w:hint="eastAsia"/>
                <w:lang w:val="en-US" w:eastAsia="zh-CN"/>
              </w:rPr>
              <w:t>-108.5</w:t>
            </w:r>
          </w:p>
        </w:tc>
        <w:tc>
          <w:tcPr>
            <w:tcW w:w="1120" w:type="dxa"/>
            <w:tcBorders>
              <w:top w:val="nil"/>
              <w:left w:val="single" w:sz="4" w:space="0" w:color="auto"/>
              <w:bottom w:val="single" w:sz="4" w:space="0" w:color="auto"/>
              <w:right w:val="single" w:sz="4" w:space="0" w:color="auto"/>
            </w:tcBorders>
          </w:tcPr>
          <w:p w14:paraId="7E1B6EB2" w14:textId="77777777" w:rsidR="00D676DB" w:rsidRPr="00237EDC" w:rsidRDefault="00D676DB" w:rsidP="00D676DB">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lastRenderedPageBreak/>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337D178D" w:rsidR="00D03161" w:rsidRPr="00237EDC" w:rsidRDefault="00104D42" w:rsidP="00D03161">
      <w:pPr>
        <w:pStyle w:val="B10"/>
      </w:pPr>
      <w:r>
        <w:t>PRP|</w:t>
      </w:r>
      <w:r>
        <w:rPr>
          <w:vertAlign w:val="subscript"/>
        </w:rPr>
        <w:t>dBm</w:t>
      </w:r>
      <w: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104D42">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04D42"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04D42" w:rsidRPr="00237EDC" w:rsidRDefault="00104D42" w:rsidP="00104D42">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6EE1B7C1" w:rsidR="00104D42" w:rsidRPr="00237EDC" w:rsidRDefault="00104D42" w:rsidP="00104D42">
            <w:pPr>
              <w:pStyle w:val="TAC"/>
              <w:rPr>
                <w:rFonts w:eastAsia="Yu Mincho"/>
                <w:b/>
                <w:bCs/>
              </w:rPr>
            </w:pPr>
            <w:r>
              <w:rPr>
                <w:rFonts w:eastAsia="Yu Mincho"/>
              </w:rPr>
              <w:t>160</w:t>
            </w:r>
          </w:p>
        </w:tc>
      </w:tr>
      <w:tr w:rsidR="00104D42"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6B8D642D" w:rsidR="00104D42" w:rsidRPr="00237EDC" w:rsidRDefault="00104D42" w:rsidP="00104D42">
            <w:pPr>
              <w:pStyle w:val="TAC"/>
              <w:rPr>
                <w:rFonts w:eastAsia="Yu Mincho"/>
                <w:b/>
                <w:bCs/>
              </w:rPr>
            </w:pPr>
            <w:r>
              <w:rPr>
                <w:rFonts w:eastAsia="Yu Mincho"/>
              </w:rPr>
              <w:t>80</w:t>
            </w:r>
          </w:p>
        </w:tc>
      </w:tr>
      <w:tr w:rsidR="00104D42"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04D42" w:rsidRPr="00237EDC" w:rsidRDefault="00104D42" w:rsidP="00104D42">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501D1FC2" w:rsidR="00104D42" w:rsidRPr="00237EDC" w:rsidRDefault="00104D42" w:rsidP="00104D42">
            <w:pPr>
              <w:pStyle w:val="TAC"/>
              <w:rPr>
                <w:rFonts w:eastAsia="Yu Mincho"/>
                <w:b/>
                <w:bCs/>
              </w:rPr>
            </w:pPr>
            <w:r>
              <w:rPr>
                <w:rFonts w:eastAsia="Yu Mincho"/>
              </w:rPr>
              <w:t>56</w:t>
            </w:r>
          </w:p>
        </w:tc>
      </w:tr>
      <w:tr w:rsidR="00104D42"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04D42" w:rsidRPr="00237EDC" w:rsidRDefault="00104D42" w:rsidP="00104D42">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3D99FFE1" w:rsidR="00104D42" w:rsidRPr="00237EDC" w:rsidRDefault="00104D42" w:rsidP="00104D42">
            <w:pPr>
              <w:pStyle w:val="TAC"/>
              <w:rPr>
                <w:rFonts w:eastAsia="Yu Mincho"/>
                <w:b/>
                <w:bCs/>
              </w:rPr>
            </w:pPr>
            <w:r>
              <w:rPr>
                <w:rFonts w:eastAsia="Yu Mincho"/>
              </w:rPr>
              <w:t>24</w:t>
            </w:r>
          </w:p>
        </w:tc>
      </w:tr>
      <w:tr w:rsidR="00104D42"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3255DF3E" w:rsidR="00104D42" w:rsidRPr="00237EDC" w:rsidRDefault="00104D42" w:rsidP="00104D42">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lastRenderedPageBreak/>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04D42"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04D42" w:rsidRPr="00237EDC" w:rsidRDefault="00104D42" w:rsidP="00104D42">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04D42" w:rsidRPr="00237EDC" w:rsidRDefault="00104D42" w:rsidP="00104D42">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080886E6" w:rsidR="00104D42" w:rsidRPr="00237EDC" w:rsidRDefault="00104D42" w:rsidP="00104D42">
            <w:pPr>
              <w:pStyle w:val="TAC"/>
              <w:rPr>
                <w:rFonts w:eastAsia="Yu Mincho"/>
                <w:b/>
                <w:bCs/>
              </w:rPr>
            </w:pPr>
            <w:r>
              <w:rPr>
                <w:rFonts w:eastAsia="Yu Mincho"/>
              </w:rPr>
              <w:t>76</w:t>
            </w:r>
          </w:p>
        </w:tc>
      </w:tr>
      <w:tr w:rsidR="00104D42"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04D42" w:rsidRPr="00237EDC" w:rsidRDefault="00104D42" w:rsidP="00104D42">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11512124" w:rsidR="00104D42" w:rsidRPr="00237EDC" w:rsidRDefault="00104D42" w:rsidP="00104D42">
            <w:pPr>
              <w:pStyle w:val="TAC"/>
              <w:rPr>
                <w:rFonts w:eastAsia="Yu Mincho"/>
                <w:b/>
                <w:bCs/>
              </w:rPr>
            </w:pPr>
            <w:r>
              <w:rPr>
                <w:rFonts w:eastAsia="Yu Mincho"/>
              </w:rPr>
              <w:t>32</w:t>
            </w:r>
          </w:p>
        </w:tc>
      </w:tr>
      <w:tr w:rsidR="00104D42"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B85EF14" w:rsidR="00104D42" w:rsidRPr="00237EDC" w:rsidRDefault="00104D42" w:rsidP="00104D42">
            <w:pPr>
              <w:pStyle w:val="TAC"/>
              <w:rPr>
                <w:rFonts w:eastAsia="Yu Mincho"/>
                <w:b/>
                <w:bCs/>
              </w:rPr>
            </w:pPr>
            <w:r>
              <w:rPr>
                <w:rFonts w:eastAsia="Yu Mincho"/>
              </w:rPr>
              <w:t>24</w:t>
            </w:r>
          </w:p>
        </w:tc>
      </w:tr>
      <w:tr w:rsidR="00104D42"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04D42" w:rsidRPr="00237EDC" w:rsidRDefault="00104D42" w:rsidP="00104D42">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3A480699" w:rsidR="00104D42" w:rsidRPr="00237EDC" w:rsidRDefault="00104D42" w:rsidP="00104D42">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4C975453"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361B2B">
        <w:rPr>
          <w:rStyle w:val="Heading4Char1"/>
          <w:rFonts w:ascii="Arial" w:eastAsiaTheme="minorEastAsia" w:hAnsi="Arial"/>
          <w:color w:val="auto"/>
        </w:rPr>
        <w:t>Void</w:t>
      </w:r>
    </w:p>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34B6A362" w14:textId="77777777" w:rsidR="00A15747" w:rsidRPr="00DB707E" w:rsidRDefault="00A15747" w:rsidP="00A15747">
      <w:pPr>
        <w:pStyle w:val="B10"/>
        <w:rPr>
          <w:rFonts w:cs="v4.2.0"/>
        </w:rPr>
      </w:pPr>
      <w:r w:rsidRPr="00DB707E">
        <w:t>-</w:t>
      </w:r>
      <w:r w:rsidRPr="00DB707E">
        <w:tab/>
        <w:t>Conditions defined in clause 7.3</w:t>
      </w:r>
      <w:r>
        <w:t>I</w:t>
      </w:r>
      <w:r w:rsidRPr="00DB707E">
        <w:t xml:space="preserve"> of TS 38.101-1 [18] for reference sensitivity are fulfilled.</w:t>
      </w:r>
    </w:p>
    <w:p w14:paraId="1A3807D2" w14:textId="555512B1" w:rsidR="00524B77" w:rsidRPr="00DB707E" w:rsidRDefault="00A15747" w:rsidP="00A15747">
      <w:pPr>
        <w:pStyle w:val="B10"/>
        <w:rPr>
          <w:lang w:eastAsia="zh-CN"/>
        </w:rPr>
      </w:pPr>
      <w:r w:rsidRPr="00DB707E">
        <w:t>-</w:t>
      </w:r>
      <w:r w:rsidRPr="00DB707E">
        <w:tab/>
        <w:t>Conditions for intra-frequency measurements are fulfilled according to Annex B.2.</w:t>
      </w:r>
      <w:r>
        <w:t>15</w:t>
      </w:r>
      <w:r w:rsidRPr="00DB707E">
        <w:t xml:space="preserve">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lastRenderedPageBreak/>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45231E" w:rsidRPr="00DB707E" w14:paraId="7DF56461" w14:textId="77777777" w:rsidTr="00430B21">
        <w:trPr>
          <w:jc w:val="center"/>
        </w:trPr>
        <w:tc>
          <w:tcPr>
            <w:tcW w:w="1036" w:type="dxa"/>
            <w:tcBorders>
              <w:left w:val="single" w:sz="4" w:space="0" w:color="auto"/>
              <w:right w:val="single" w:sz="6" w:space="0" w:color="auto"/>
            </w:tcBorders>
            <w:shd w:val="clear" w:color="auto" w:fill="auto"/>
          </w:tcPr>
          <w:p w14:paraId="163F62C0" w14:textId="77777777" w:rsidR="0045231E" w:rsidRPr="00DB707E" w:rsidRDefault="0045231E" w:rsidP="0045231E">
            <w:pPr>
              <w:pStyle w:val="TAC"/>
            </w:pPr>
          </w:p>
        </w:tc>
        <w:tc>
          <w:tcPr>
            <w:tcW w:w="1055" w:type="dxa"/>
            <w:tcBorders>
              <w:left w:val="single" w:sz="6" w:space="0" w:color="auto"/>
              <w:right w:val="single" w:sz="6" w:space="0" w:color="auto"/>
            </w:tcBorders>
            <w:shd w:val="clear" w:color="auto" w:fill="auto"/>
          </w:tcPr>
          <w:p w14:paraId="18BC0E0F" w14:textId="77777777" w:rsidR="0045231E" w:rsidRPr="00DB707E" w:rsidRDefault="0045231E" w:rsidP="0045231E">
            <w:pPr>
              <w:pStyle w:val="TAC"/>
            </w:pPr>
          </w:p>
        </w:tc>
        <w:tc>
          <w:tcPr>
            <w:tcW w:w="833" w:type="dxa"/>
            <w:tcBorders>
              <w:left w:val="single" w:sz="6" w:space="0" w:color="auto"/>
              <w:right w:val="single" w:sz="6" w:space="0" w:color="auto"/>
            </w:tcBorders>
            <w:shd w:val="clear" w:color="auto" w:fill="auto"/>
          </w:tcPr>
          <w:p w14:paraId="017412AB" w14:textId="77777777" w:rsidR="0045231E" w:rsidRPr="00DB707E" w:rsidRDefault="0045231E" w:rsidP="004523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CFCECF5" w14:textId="1CBEAEE0" w:rsidR="0045231E" w:rsidRPr="00DB707E" w:rsidRDefault="0045231E" w:rsidP="0045231E">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1B4DBE" w14:textId="5A47832B" w:rsidR="0045231E" w:rsidRPr="00DB707E" w:rsidRDefault="0045231E" w:rsidP="0045231E">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82560E" w14:textId="047FE084" w:rsidR="0045231E" w:rsidRPr="00DB707E" w:rsidRDefault="0045231E" w:rsidP="0045231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2C1D72" w14:textId="38D4DDE7" w:rsidR="0045231E" w:rsidRPr="00DB707E" w:rsidRDefault="0045231E" w:rsidP="0045231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726765" w14:textId="5951B85D" w:rsidR="0045231E" w:rsidRPr="00DB707E" w:rsidRDefault="0045231E" w:rsidP="0045231E">
            <w:pPr>
              <w:pStyle w:val="TAC"/>
            </w:pPr>
            <w:r>
              <w:rPr>
                <w:rFonts w:eastAsia="SimSun" w:hint="eastAsia"/>
                <w:lang w:val="en-US" w:eastAsia="zh-CN"/>
              </w:rPr>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5C42D2B3" w14:textId="77777777" w:rsidR="0024728A" w:rsidRDefault="00524B77" w:rsidP="0024728A">
            <w:pPr>
              <w:pStyle w:val="TAC"/>
              <w:rPr>
                <w:rFonts w:eastAsia="SimSun"/>
                <w:lang w:val="en-US" w:eastAsia="zh-CN"/>
              </w:rPr>
            </w:pPr>
            <w:r w:rsidRPr="00DB707E">
              <w:rPr>
                <w:lang w:val="sv-FI"/>
              </w:rPr>
              <w:t>NR_FDD_FR1_G, NR_FDD_FR1_H</w:t>
            </w:r>
            <w:r w:rsidR="0024728A">
              <w:rPr>
                <w:rFonts w:eastAsia="SimSun" w:hint="eastAsia"/>
                <w:lang w:val="en-US" w:eastAsia="zh-CN"/>
              </w:rPr>
              <w:t>,</w:t>
            </w:r>
          </w:p>
          <w:p w14:paraId="4F17D8E8" w14:textId="0A9A01E2" w:rsidR="00524B77" w:rsidRPr="00DB707E" w:rsidRDefault="0024728A" w:rsidP="0024728A">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17585C29" w14:textId="77777777" w:rsidR="006D2F8D" w:rsidRPr="00DB707E" w:rsidRDefault="006D2F8D" w:rsidP="006D2F8D">
      <w:pPr>
        <w:pStyle w:val="B10"/>
      </w:pPr>
      <w:r w:rsidRPr="00DB707E">
        <w:t>-</w:t>
      </w:r>
      <w:r w:rsidRPr="00DB707E">
        <w:tab/>
        <w:t>Conditions defined in clause 7.3</w:t>
      </w:r>
      <w:r>
        <w:t>I</w:t>
      </w:r>
      <w:r w:rsidRPr="00DB707E">
        <w:t xml:space="preserve"> of TS 38.101-1 [18] for reference sensitivity are fulfilled.</w:t>
      </w:r>
    </w:p>
    <w:p w14:paraId="426A6BE2" w14:textId="3BBAE665" w:rsidR="00524B77" w:rsidRPr="00DB707E" w:rsidRDefault="006D2F8D" w:rsidP="006D2F8D">
      <w:pPr>
        <w:pStyle w:val="B10"/>
      </w:pPr>
      <w:r w:rsidRPr="00DB707E">
        <w:t>-</w:t>
      </w:r>
      <w:r w:rsidRPr="00DB707E">
        <w:tab/>
        <w:t>Conditions for intra-frequency measurements are fulfilled according to Annex B.2.</w:t>
      </w:r>
      <w:r>
        <w:t>15</w:t>
      </w:r>
      <w:r w:rsidRPr="00DB707E">
        <w:t xml:space="preserve"> for a corresponding Band for each relevant SSB.</w:t>
      </w:r>
    </w:p>
    <w:p w14:paraId="07B991ED" w14:textId="77777777" w:rsidR="00524B77" w:rsidRPr="00DB707E" w:rsidRDefault="00524B77" w:rsidP="00524B77">
      <w:pPr>
        <w:pStyle w:val="TH"/>
      </w:pPr>
      <w:r w:rsidRPr="00DB707E">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6603DB" w:rsidRPr="00DB707E" w14:paraId="4ABADD3B" w14:textId="77777777" w:rsidTr="00430B21">
        <w:trPr>
          <w:jc w:val="center"/>
        </w:trPr>
        <w:tc>
          <w:tcPr>
            <w:tcW w:w="1033" w:type="dxa"/>
            <w:tcBorders>
              <w:left w:val="single" w:sz="4" w:space="0" w:color="auto"/>
              <w:right w:val="single" w:sz="6" w:space="0" w:color="auto"/>
            </w:tcBorders>
            <w:shd w:val="clear" w:color="auto" w:fill="auto"/>
          </w:tcPr>
          <w:p w14:paraId="18BA506A" w14:textId="77777777" w:rsidR="006603DB" w:rsidRPr="00DB707E" w:rsidRDefault="006603DB" w:rsidP="006603DB">
            <w:pPr>
              <w:pStyle w:val="TAC"/>
            </w:pPr>
          </w:p>
        </w:tc>
        <w:tc>
          <w:tcPr>
            <w:tcW w:w="1049" w:type="dxa"/>
            <w:tcBorders>
              <w:left w:val="single" w:sz="6" w:space="0" w:color="auto"/>
              <w:right w:val="single" w:sz="6" w:space="0" w:color="auto"/>
            </w:tcBorders>
            <w:shd w:val="clear" w:color="auto" w:fill="auto"/>
          </w:tcPr>
          <w:p w14:paraId="3EABA2E9" w14:textId="77777777" w:rsidR="006603DB" w:rsidRPr="00DB707E" w:rsidRDefault="006603DB" w:rsidP="006603DB">
            <w:pPr>
              <w:pStyle w:val="TAC"/>
            </w:pPr>
          </w:p>
        </w:tc>
        <w:tc>
          <w:tcPr>
            <w:tcW w:w="807" w:type="dxa"/>
            <w:tcBorders>
              <w:left w:val="single" w:sz="6" w:space="0" w:color="auto"/>
              <w:right w:val="single" w:sz="6" w:space="0" w:color="auto"/>
            </w:tcBorders>
            <w:shd w:val="clear" w:color="auto" w:fill="auto"/>
          </w:tcPr>
          <w:p w14:paraId="5995AB85"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E1F637" w14:textId="55EABEFF"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AF8135" w14:textId="29AE1FC5"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FCB74E" w14:textId="180587F5"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0F824" w14:textId="273D8F1B"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0C3786" w14:textId="7FA7D51F" w:rsidR="006603DB" w:rsidRPr="00DB707E" w:rsidRDefault="006603DB" w:rsidP="006603DB">
            <w:pPr>
              <w:pStyle w:val="TAC"/>
            </w:pPr>
            <w:r>
              <w:rPr>
                <w:rFonts w:eastAsia="SimSun" w:hint="eastAsia"/>
                <w:lang w:val="en-US" w:eastAsia="zh-CN"/>
              </w:rPr>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43B20F0B" w14:textId="77777777" w:rsidR="00BB7762" w:rsidRPr="00DB707E" w:rsidRDefault="00BB7762" w:rsidP="00BB7762">
      <w:pPr>
        <w:pStyle w:val="B10"/>
      </w:pPr>
      <w:r w:rsidRPr="00DB707E">
        <w:t>-</w:t>
      </w:r>
      <w:r w:rsidRPr="00DB707E">
        <w:tab/>
        <w:t>Conditions defined in clause 7.3</w:t>
      </w:r>
      <w:r>
        <w:t>I</w:t>
      </w:r>
      <w:r w:rsidRPr="00DB707E">
        <w:t xml:space="preserve"> of TS 38.101-1 [18] for reference sensitivity are fulfilled.</w:t>
      </w:r>
    </w:p>
    <w:p w14:paraId="4B051676" w14:textId="0C257F38" w:rsidR="00524B77" w:rsidRPr="00DB707E" w:rsidRDefault="00BB7762" w:rsidP="00BB7762">
      <w:pPr>
        <w:pStyle w:val="B10"/>
        <w:rPr>
          <w:lang w:eastAsia="zh-CN"/>
        </w:rPr>
      </w:pPr>
      <w:r w:rsidRPr="00DB707E">
        <w:t>-</w:t>
      </w:r>
      <w:r w:rsidRPr="00DB707E">
        <w:tab/>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lastRenderedPageBreak/>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6603DB">
        <w:trPr>
          <w:jc w:val="center"/>
        </w:trPr>
        <w:tc>
          <w:tcPr>
            <w:tcW w:w="1033" w:type="dxa"/>
            <w:tcBorders>
              <w:left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6603DB" w:rsidRPr="00DB707E" w14:paraId="2A81F1EF"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0EC97A2" w14:textId="77777777" w:rsidR="006603DB" w:rsidRPr="00DB707E" w:rsidRDefault="006603DB" w:rsidP="006603D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F820B46" w14:textId="77777777" w:rsidR="006603DB" w:rsidRPr="00DB707E" w:rsidRDefault="006603DB" w:rsidP="006603D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4AF76C13"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F9E11C" w14:textId="2A3C70F8"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D983B" w14:textId="6BC6A744"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05FDF5" w14:textId="3F0BDF5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EC5068" w14:textId="45845F14"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D58CA8" w14:textId="024064E0" w:rsidR="006603DB" w:rsidRPr="00DB707E" w:rsidRDefault="006603DB" w:rsidP="006603DB">
            <w:pPr>
              <w:pStyle w:val="TAC"/>
            </w:pPr>
            <w:r>
              <w:rPr>
                <w:rFonts w:eastAsia="SimSun" w:hint="eastAsia"/>
                <w:lang w:val="en-US" w:eastAsia="zh-CN"/>
              </w:rPr>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1910775F" w14:textId="77777777" w:rsidR="00BB7762" w:rsidRPr="00DB707E" w:rsidRDefault="00BB7762" w:rsidP="00BB7762">
      <w:pPr>
        <w:pStyle w:val="B10"/>
      </w:pPr>
      <w:r w:rsidRPr="00DB707E">
        <w:t>-</w:t>
      </w:r>
      <w:r w:rsidRPr="00DB707E">
        <w:tab/>
        <w:t>Conditions defined in clause 7.3</w:t>
      </w:r>
      <w:r>
        <w:t>I</w:t>
      </w:r>
      <w:r w:rsidRPr="00DB707E">
        <w:t xml:space="preserve"> of TS 38.101-1 [18] Clause 7.3 for reference sensitivity are fulfilled.</w:t>
      </w:r>
    </w:p>
    <w:p w14:paraId="203BDD78" w14:textId="158E489C" w:rsidR="00524B77" w:rsidRPr="00DB707E" w:rsidRDefault="00BB7762" w:rsidP="00BB7762">
      <w:pPr>
        <w:pStyle w:val="B10"/>
        <w:rPr>
          <w:lang w:eastAsia="zh-CN"/>
        </w:rPr>
      </w:pPr>
      <w:r w:rsidRPr="00DB707E">
        <w:t>-</w:t>
      </w:r>
      <w:r w:rsidRPr="00DB707E">
        <w:tab/>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6603DB" w:rsidRPr="00DB707E" w14:paraId="127D2CF5" w14:textId="77777777" w:rsidTr="00430B21">
        <w:trPr>
          <w:jc w:val="center"/>
        </w:trPr>
        <w:tc>
          <w:tcPr>
            <w:tcW w:w="1036" w:type="dxa"/>
            <w:tcBorders>
              <w:left w:val="single" w:sz="4" w:space="0" w:color="auto"/>
              <w:right w:val="single" w:sz="6" w:space="0" w:color="auto"/>
            </w:tcBorders>
            <w:shd w:val="clear" w:color="auto" w:fill="auto"/>
            <w:vAlign w:val="center"/>
          </w:tcPr>
          <w:p w14:paraId="20BF9485" w14:textId="77777777" w:rsidR="006603DB" w:rsidRPr="00DB707E" w:rsidRDefault="006603DB" w:rsidP="006603DB">
            <w:pPr>
              <w:pStyle w:val="TAC"/>
            </w:pPr>
          </w:p>
        </w:tc>
        <w:tc>
          <w:tcPr>
            <w:tcW w:w="1055" w:type="dxa"/>
            <w:tcBorders>
              <w:left w:val="single" w:sz="6" w:space="0" w:color="auto"/>
              <w:right w:val="single" w:sz="6" w:space="0" w:color="auto"/>
            </w:tcBorders>
            <w:shd w:val="clear" w:color="auto" w:fill="auto"/>
            <w:vAlign w:val="center"/>
          </w:tcPr>
          <w:p w14:paraId="70B17261" w14:textId="77777777" w:rsidR="006603DB" w:rsidRPr="00DB707E" w:rsidRDefault="006603DB" w:rsidP="006603DB">
            <w:pPr>
              <w:pStyle w:val="TAC"/>
            </w:pPr>
          </w:p>
        </w:tc>
        <w:tc>
          <w:tcPr>
            <w:tcW w:w="833" w:type="dxa"/>
            <w:tcBorders>
              <w:left w:val="single" w:sz="6" w:space="0" w:color="auto"/>
              <w:right w:val="single" w:sz="6" w:space="0" w:color="auto"/>
            </w:tcBorders>
            <w:shd w:val="clear" w:color="auto" w:fill="auto"/>
            <w:vAlign w:val="center"/>
          </w:tcPr>
          <w:p w14:paraId="627DD8B0" w14:textId="77777777" w:rsidR="006603DB" w:rsidRPr="00DB707E" w:rsidRDefault="006603DB" w:rsidP="006603D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EED60C" w14:textId="7043A190"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596325F" w14:textId="6D9A066C" w:rsidR="006603DB" w:rsidRPr="00DB707E" w:rsidRDefault="006603DB" w:rsidP="006603DB">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174033" w14:textId="48F559D7"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6CEA0" w14:textId="078469A5"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31B1C2" w14:textId="7DD59EED" w:rsidR="006603DB" w:rsidRPr="00DB707E" w:rsidRDefault="006603DB" w:rsidP="006603DB">
            <w:pPr>
              <w:pStyle w:val="TAC"/>
            </w:pPr>
            <w:r>
              <w:rPr>
                <w:rFonts w:eastAsia="SimSun" w:hint="eastAsia"/>
                <w:lang w:val="en-US" w:eastAsia="zh-CN"/>
              </w:rPr>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41F1E516" w14:textId="77777777" w:rsidR="00BD2A8D" w:rsidRPr="00DB707E" w:rsidRDefault="00BD2A8D" w:rsidP="00BD2A8D">
      <w:pPr>
        <w:pStyle w:val="B10"/>
      </w:pPr>
      <w:r w:rsidRPr="00DB707E">
        <w:t>-</w:t>
      </w:r>
      <w:r w:rsidRPr="00DB707E">
        <w:tab/>
        <w:t>Conditions defined in clause 7.3</w:t>
      </w:r>
      <w:r>
        <w:t>I</w:t>
      </w:r>
      <w:r w:rsidRPr="00DB707E">
        <w:t xml:space="preserve"> of TS 38.101-1 [18] for reference sensitivity are fulfilled.</w:t>
      </w:r>
    </w:p>
    <w:p w14:paraId="1AF824EF" w14:textId="0E84442B" w:rsidR="00524B77" w:rsidRPr="00DB707E" w:rsidRDefault="00BD2A8D" w:rsidP="00BD2A8D">
      <w:pPr>
        <w:pStyle w:val="B10"/>
        <w:rPr>
          <w:lang w:eastAsia="zh-CN"/>
        </w:rPr>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lastRenderedPageBreak/>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6603DB" w:rsidRPr="00DB707E" w14:paraId="6DD2FD88" w14:textId="77777777" w:rsidTr="00430B21">
        <w:trPr>
          <w:jc w:val="center"/>
        </w:trPr>
        <w:tc>
          <w:tcPr>
            <w:tcW w:w="1034" w:type="dxa"/>
            <w:tcBorders>
              <w:left w:val="single" w:sz="4" w:space="0" w:color="auto"/>
              <w:right w:val="single" w:sz="6" w:space="0" w:color="auto"/>
            </w:tcBorders>
            <w:shd w:val="clear" w:color="auto" w:fill="auto"/>
          </w:tcPr>
          <w:p w14:paraId="13022275" w14:textId="77777777" w:rsidR="006603DB" w:rsidRPr="00DB707E" w:rsidRDefault="006603DB" w:rsidP="006603DB">
            <w:pPr>
              <w:pStyle w:val="TAC"/>
            </w:pPr>
          </w:p>
        </w:tc>
        <w:tc>
          <w:tcPr>
            <w:tcW w:w="1048" w:type="dxa"/>
            <w:tcBorders>
              <w:left w:val="single" w:sz="6" w:space="0" w:color="auto"/>
              <w:right w:val="single" w:sz="6" w:space="0" w:color="auto"/>
            </w:tcBorders>
            <w:shd w:val="clear" w:color="auto" w:fill="auto"/>
          </w:tcPr>
          <w:p w14:paraId="53F0966E" w14:textId="77777777" w:rsidR="006603DB" w:rsidRPr="00DB707E" w:rsidRDefault="006603DB" w:rsidP="006603DB">
            <w:pPr>
              <w:pStyle w:val="TAC"/>
            </w:pPr>
          </w:p>
        </w:tc>
        <w:tc>
          <w:tcPr>
            <w:tcW w:w="805" w:type="dxa"/>
            <w:tcBorders>
              <w:left w:val="single" w:sz="6" w:space="0" w:color="auto"/>
              <w:right w:val="single" w:sz="6" w:space="0" w:color="auto"/>
            </w:tcBorders>
            <w:shd w:val="clear" w:color="auto" w:fill="auto"/>
          </w:tcPr>
          <w:p w14:paraId="4FC7CF14" w14:textId="77777777" w:rsidR="006603DB" w:rsidRPr="00DB707E" w:rsidRDefault="006603DB" w:rsidP="006603DB">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F60194B" w14:textId="1DBD2107"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4B722B8" w14:textId="7BA8D7C4" w:rsidR="006603DB" w:rsidRPr="00DB707E" w:rsidRDefault="006603DB" w:rsidP="006603DB">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0BBC9D4" w14:textId="176A6C52"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3AB3D1" w14:textId="68CA51D7"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111EB0" w14:textId="34B28CF5" w:rsidR="006603DB" w:rsidRPr="00DB707E" w:rsidRDefault="006603DB" w:rsidP="006603DB">
            <w:pPr>
              <w:pStyle w:val="TAC"/>
            </w:pPr>
            <w:r>
              <w:rPr>
                <w:rFonts w:eastAsia="SimSun" w:hint="eastAsia"/>
                <w:lang w:val="en-US" w:eastAsia="zh-CN"/>
              </w:rPr>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EF53F97" w14:textId="77777777" w:rsidR="00013627" w:rsidRPr="00DB707E" w:rsidRDefault="00013627" w:rsidP="00013627">
      <w:pPr>
        <w:ind w:left="568" w:hanging="284"/>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2C6427F3" w14:textId="0337E1A5" w:rsidR="00524B77" w:rsidRPr="00DB707E" w:rsidRDefault="00013627" w:rsidP="00013627">
      <w:pPr>
        <w:ind w:left="568" w:hanging="284"/>
        <w:rPr>
          <w:lang w:eastAsia="zh-CN"/>
        </w:rPr>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lastRenderedPageBreak/>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6603DB" w:rsidRPr="00DB707E" w14:paraId="36141766" w14:textId="77777777" w:rsidTr="00430B21">
        <w:trPr>
          <w:jc w:val="center"/>
        </w:trPr>
        <w:tc>
          <w:tcPr>
            <w:tcW w:w="1035" w:type="dxa"/>
            <w:tcBorders>
              <w:left w:val="single" w:sz="4" w:space="0" w:color="auto"/>
              <w:right w:val="single" w:sz="6" w:space="0" w:color="auto"/>
            </w:tcBorders>
            <w:shd w:val="clear" w:color="auto" w:fill="auto"/>
          </w:tcPr>
          <w:p w14:paraId="639FD68C" w14:textId="77777777" w:rsidR="006603DB" w:rsidRPr="00DB707E" w:rsidRDefault="006603DB" w:rsidP="006603DB">
            <w:pPr>
              <w:pStyle w:val="TAC"/>
            </w:pPr>
          </w:p>
        </w:tc>
        <w:tc>
          <w:tcPr>
            <w:tcW w:w="1047" w:type="dxa"/>
            <w:tcBorders>
              <w:left w:val="single" w:sz="6" w:space="0" w:color="auto"/>
              <w:right w:val="single" w:sz="6" w:space="0" w:color="auto"/>
            </w:tcBorders>
            <w:shd w:val="clear" w:color="auto" w:fill="auto"/>
          </w:tcPr>
          <w:p w14:paraId="05F69553" w14:textId="77777777" w:rsidR="006603DB" w:rsidRPr="00DB707E" w:rsidRDefault="006603DB" w:rsidP="006603DB">
            <w:pPr>
              <w:pStyle w:val="TAC"/>
            </w:pPr>
          </w:p>
        </w:tc>
        <w:tc>
          <w:tcPr>
            <w:tcW w:w="802" w:type="dxa"/>
            <w:tcBorders>
              <w:left w:val="single" w:sz="6" w:space="0" w:color="auto"/>
              <w:right w:val="single" w:sz="6" w:space="0" w:color="auto"/>
            </w:tcBorders>
            <w:shd w:val="clear" w:color="auto" w:fill="auto"/>
          </w:tcPr>
          <w:p w14:paraId="5FCB4A2C" w14:textId="77777777" w:rsidR="006603DB" w:rsidRPr="00DB707E" w:rsidRDefault="006603DB" w:rsidP="006603DB">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E95C98" w14:textId="6FD8CDED"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91E831" w14:textId="6B60E240" w:rsidR="006603DB" w:rsidRPr="00DB707E" w:rsidRDefault="006603DB" w:rsidP="006603DB">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8589C1" w14:textId="7ED4937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25E73" w14:textId="3C2AB49E"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EE1122" w14:textId="4D5FF0A2" w:rsidR="006603DB" w:rsidRPr="00DB707E" w:rsidRDefault="006603DB" w:rsidP="006603DB">
            <w:pPr>
              <w:pStyle w:val="TAC"/>
            </w:pPr>
            <w:r>
              <w:rPr>
                <w:rFonts w:eastAsia="SimSun" w:hint="eastAsia"/>
                <w:lang w:val="en-US" w:eastAsia="zh-CN"/>
              </w:rPr>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2CA61F44" w14:textId="77777777" w:rsidR="002C7F5B" w:rsidRPr="00DB707E" w:rsidRDefault="002C7F5B" w:rsidP="002C7F5B">
      <w:pPr>
        <w:ind w:left="568" w:hanging="284"/>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26C306D1" w14:textId="11D81704" w:rsidR="00524B77" w:rsidRPr="00DB707E" w:rsidRDefault="002C7F5B" w:rsidP="002C7F5B">
      <w:pPr>
        <w:ind w:left="568" w:hanging="284"/>
        <w:rPr>
          <w:lang w:eastAsia="zh-CN"/>
        </w:rPr>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lastRenderedPageBreak/>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BE55F1" w:rsidRPr="00DB707E" w14:paraId="3CF01418" w14:textId="77777777" w:rsidTr="00430B21">
        <w:trPr>
          <w:trHeight w:val="65"/>
          <w:jc w:val="center"/>
        </w:trPr>
        <w:tc>
          <w:tcPr>
            <w:tcW w:w="1035" w:type="dxa"/>
            <w:tcBorders>
              <w:left w:val="single" w:sz="4" w:space="0" w:color="auto"/>
              <w:right w:val="single" w:sz="6" w:space="0" w:color="auto"/>
            </w:tcBorders>
            <w:shd w:val="clear" w:color="auto" w:fill="auto"/>
          </w:tcPr>
          <w:p w14:paraId="05B2A9E9"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322CF0B0"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011A6DC0"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F1221C" w14:textId="17ADF6D8"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B67153" w14:textId="07E37B7D"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0266AC6" w14:textId="3D0514AC"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DAFDCE" w14:textId="06F6CF0C"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479371" w14:textId="4571BA8D" w:rsidR="00BE55F1" w:rsidRPr="00DB707E" w:rsidRDefault="00BE55F1" w:rsidP="00BE55F1">
            <w:pPr>
              <w:pStyle w:val="TAC"/>
            </w:pPr>
            <w:r>
              <w:rPr>
                <w:rFonts w:eastAsia="SimSun" w:hint="eastAsia"/>
                <w:lang w:val="en-US" w:eastAsia="zh-CN"/>
              </w:rPr>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6896C3CF" w14:textId="77777777" w:rsidR="00643A29" w:rsidRPr="00DB707E" w:rsidRDefault="00643A29" w:rsidP="00643A29">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02BD5618" w14:textId="29F79E0B" w:rsidR="00524B77" w:rsidRPr="00DB707E" w:rsidRDefault="00643A29" w:rsidP="00643A29">
      <w:pPr>
        <w:pStyle w:val="B10"/>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w:t>
      </w:r>
    </w:p>
    <w:p w14:paraId="349C8879" w14:textId="77777777" w:rsidR="00524B77" w:rsidRPr="00DB707E" w:rsidRDefault="00524B77" w:rsidP="00524B77">
      <w:pPr>
        <w:pStyle w:val="TH"/>
        <w:rPr>
          <w:lang w:eastAsia="zh-CN"/>
        </w:rPr>
      </w:pPr>
      <w:r w:rsidRPr="00DB707E">
        <w:lastRenderedPageBreak/>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BE55F1" w:rsidRPr="00DB707E" w14:paraId="49E43110" w14:textId="77777777" w:rsidTr="00430B21">
        <w:trPr>
          <w:trHeight w:val="65"/>
          <w:jc w:val="center"/>
        </w:trPr>
        <w:tc>
          <w:tcPr>
            <w:tcW w:w="1035" w:type="dxa"/>
            <w:tcBorders>
              <w:left w:val="single" w:sz="4" w:space="0" w:color="auto"/>
              <w:right w:val="single" w:sz="6" w:space="0" w:color="auto"/>
            </w:tcBorders>
            <w:shd w:val="clear" w:color="auto" w:fill="auto"/>
          </w:tcPr>
          <w:p w14:paraId="33BF9652"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57F685E7"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277BDF03"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2745BD" w14:textId="453AA389"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AB40B9" w14:textId="75A092D6"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3DEC39D" w14:textId="2C2E144E"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031FAD" w14:textId="7ECDB1D9"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E2E7D3" w14:textId="342CD6E8" w:rsidR="00BE55F1" w:rsidRPr="00DB707E" w:rsidRDefault="00BE55F1" w:rsidP="00BE55F1">
            <w:pPr>
              <w:pStyle w:val="TAC"/>
            </w:pPr>
            <w:r>
              <w:rPr>
                <w:rFonts w:eastAsia="SimSun" w:hint="eastAsia"/>
                <w:lang w:val="en-US" w:eastAsia="zh-CN"/>
              </w:rPr>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3AE0C28E" w14:textId="77777777" w:rsidR="003D2E07" w:rsidRPr="00DB707E" w:rsidRDefault="003D2E07" w:rsidP="003D2E07">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0E62670F" w14:textId="1B76CF36" w:rsidR="00524B77" w:rsidRPr="00DB707E" w:rsidRDefault="003D2E07" w:rsidP="003D2E07">
      <w:pPr>
        <w:pStyle w:val="B10"/>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w:t>
      </w:r>
    </w:p>
    <w:p w14:paraId="701857C7" w14:textId="77777777" w:rsidR="00524B77" w:rsidRPr="00DB707E" w:rsidRDefault="00524B77" w:rsidP="00524B77">
      <w:pPr>
        <w:pStyle w:val="TH"/>
        <w:rPr>
          <w:lang w:eastAsia="zh-CN"/>
        </w:rPr>
      </w:pPr>
      <w:r w:rsidRPr="00DB707E">
        <w:lastRenderedPageBreak/>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BE55F1" w:rsidRPr="00DB707E" w14:paraId="10C56F61" w14:textId="77777777" w:rsidTr="00430B21">
        <w:trPr>
          <w:trHeight w:val="187"/>
          <w:jc w:val="center"/>
        </w:trPr>
        <w:tc>
          <w:tcPr>
            <w:tcW w:w="1035" w:type="dxa"/>
            <w:tcBorders>
              <w:left w:val="single" w:sz="4" w:space="0" w:color="auto"/>
              <w:right w:val="single" w:sz="6" w:space="0" w:color="auto"/>
            </w:tcBorders>
            <w:shd w:val="clear" w:color="auto" w:fill="auto"/>
          </w:tcPr>
          <w:p w14:paraId="2539713C"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27B9C791"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1D29C511"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79EA46" w14:textId="11C20B61"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D7C1C" w14:textId="5C3B51BE"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2F2199" w14:textId="6ABBC721"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8EC49" w14:textId="40D3266A"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FD702E" w14:textId="7F7579C9" w:rsidR="00BE55F1" w:rsidRPr="00DB707E" w:rsidRDefault="00BE55F1" w:rsidP="00BE55F1">
            <w:pPr>
              <w:pStyle w:val="TAC"/>
            </w:pPr>
            <w:r>
              <w:rPr>
                <w:rFonts w:eastAsia="SimSun" w:hint="eastAsia"/>
                <w:lang w:val="en-US" w:eastAsia="zh-CN"/>
              </w:rPr>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76667E7B" w14:textId="77777777" w:rsidR="00134F50" w:rsidRPr="00DB707E" w:rsidRDefault="00134F50" w:rsidP="00134F50">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62BAD5F0" w14:textId="37F7FB79" w:rsidR="00524B77" w:rsidRPr="00DB707E" w:rsidRDefault="00134F50" w:rsidP="00134F50">
      <w:pPr>
        <w:pStyle w:val="B10"/>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lastRenderedPageBreak/>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4E4813" w:rsidRPr="00DB707E" w14:paraId="66F226BC" w14:textId="77777777" w:rsidTr="00430B21">
        <w:trPr>
          <w:jc w:val="center"/>
        </w:trPr>
        <w:tc>
          <w:tcPr>
            <w:tcW w:w="1033" w:type="dxa"/>
            <w:tcBorders>
              <w:left w:val="single" w:sz="4" w:space="0" w:color="auto"/>
              <w:right w:val="single" w:sz="6" w:space="0" w:color="auto"/>
            </w:tcBorders>
            <w:shd w:val="clear" w:color="auto" w:fill="auto"/>
          </w:tcPr>
          <w:p w14:paraId="04AAA2B3" w14:textId="77777777" w:rsidR="004E4813" w:rsidRPr="00DB707E" w:rsidRDefault="004E4813" w:rsidP="004E4813">
            <w:pPr>
              <w:pStyle w:val="TAC"/>
            </w:pPr>
          </w:p>
        </w:tc>
        <w:tc>
          <w:tcPr>
            <w:tcW w:w="1047" w:type="dxa"/>
            <w:tcBorders>
              <w:left w:val="single" w:sz="6" w:space="0" w:color="auto"/>
              <w:right w:val="single" w:sz="6" w:space="0" w:color="auto"/>
            </w:tcBorders>
            <w:shd w:val="clear" w:color="auto" w:fill="auto"/>
          </w:tcPr>
          <w:p w14:paraId="21307017" w14:textId="77777777" w:rsidR="004E4813" w:rsidRPr="00DB707E" w:rsidRDefault="004E4813" w:rsidP="004E4813">
            <w:pPr>
              <w:pStyle w:val="TAC"/>
            </w:pPr>
          </w:p>
        </w:tc>
        <w:tc>
          <w:tcPr>
            <w:tcW w:w="951" w:type="dxa"/>
            <w:tcBorders>
              <w:left w:val="single" w:sz="6" w:space="0" w:color="auto"/>
              <w:right w:val="single" w:sz="6" w:space="0" w:color="auto"/>
            </w:tcBorders>
            <w:shd w:val="clear" w:color="auto" w:fill="auto"/>
          </w:tcPr>
          <w:p w14:paraId="5A48EBA2" w14:textId="77777777" w:rsidR="004E4813" w:rsidRPr="00DB707E" w:rsidRDefault="004E4813" w:rsidP="004E481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A84986B" w14:textId="59BDEEE9"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BD8104C" w14:textId="66834951" w:rsidR="004E4813" w:rsidRPr="00DB707E" w:rsidRDefault="004E4813" w:rsidP="004E4813">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AF5FBC3" w14:textId="55A09F1C" w:rsidR="004E4813" w:rsidRPr="00DB707E" w:rsidRDefault="004E4813" w:rsidP="004E4813">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64F8" w14:textId="0E04EA96"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D6651F" w14:textId="6DA8482B" w:rsidR="004E4813" w:rsidRPr="00DB707E" w:rsidRDefault="004E4813" w:rsidP="004E4813">
            <w:pPr>
              <w:pStyle w:val="TAC"/>
            </w:pPr>
            <w:r>
              <w:rPr>
                <w:rFonts w:eastAsia="SimSun" w:hint="eastAsia"/>
                <w:lang w:val="en-US" w:eastAsia="zh-CN"/>
              </w:rPr>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18EFB1C" w14:textId="77777777" w:rsidR="00CB46C6" w:rsidRPr="00DB707E" w:rsidRDefault="00CB46C6" w:rsidP="00CB46C6">
      <w:pPr>
        <w:pStyle w:val="B10"/>
        <w:rPr>
          <w:rFonts w:eastAsia="PMingLiU"/>
        </w:rPr>
      </w:pPr>
      <w:r w:rsidRPr="00DB707E">
        <w:t>-</w:t>
      </w:r>
      <w:r w:rsidRPr="00DB707E">
        <w:tab/>
        <w:t>Conditions defined in clause 7.3</w:t>
      </w:r>
      <w:r>
        <w:t>I</w:t>
      </w:r>
      <w:r w:rsidRPr="00DB707E">
        <w:t xml:space="preserve"> of TS 38.101-1 [18] for reference sensitivity are fulfilled.</w:t>
      </w:r>
    </w:p>
    <w:p w14:paraId="0D7A89A2" w14:textId="35441061" w:rsidR="00524B77" w:rsidRPr="00DB707E" w:rsidRDefault="00CB46C6" w:rsidP="00CB46C6">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lastRenderedPageBreak/>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4E4813" w:rsidRPr="00DB707E" w14:paraId="3B019921" w14:textId="77777777" w:rsidTr="00430B21">
        <w:trPr>
          <w:jc w:val="center"/>
        </w:trPr>
        <w:tc>
          <w:tcPr>
            <w:tcW w:w="1036" w:type="dxa"/>
            <w:tcBorders>
              <w:left w:val="single" w:sz="4" w:space="0" w:color="auto"/>
              <w:right w:val="single" w:sz="6" w:space="0" w:color="auto"/>
            </w:tcBorders>
            <w:shd w:val="clear" w:color="auto" w:fill="auto"/>
          </w:tcPr>
          <w:p w14:paraId="189D3F44" w14:textId="77777777" w:rsidR="004E4813" w:rsidRPr="00DB707E" w:rsidRDefault="004E4813" w:rsidP="004E4813">
            <w:pPr>
              <w:pStyle w:val="TAC"/>
            </w:pPr>
          </w:p>
        </w:tc>
        <w:tc>
          <w:tcPr>
            <w:tcW w:w="1126" w:type="dxa"/>
            <w:tcBorders>
              <w:left w:val="single" w:sz="6" w:space="0" w:color="auto"/>
              <w:right w:val="single" w:sz="6" w:space="0" w:color="auto"/>
            </w:tcBorders>
            <w:shd w:val="clear" w:color="auto" w:fill="auto"/>
          </w:tcPr>
          <w:p w14:paraId="6390CCF2" w14:textId="77777777" w:rsidR="004E4813" w:rsidRPr="00DB707E" w:rsidRDefault="004E4813" w:rsidP="004E4813">
            <w:pPr>
              <w:pStyle w:val="TAC"/>
            </w:pPr>
          </w:p>
        </w:tc>
        <w:tc>
          <w:tcPr>
            <w:tcW w:w="825" w:type="dxa"/>
            <w:tcBorders>
              <w:left w:val="single" w:sz="6" w:space="0" w:color="auto"/>
              <w:right w:val="single" w:sz="6" w:space="0" w:color="auto"/>
            </w:tcBorders>
            <w:shd w:val="clear" w:color="auto" w:fill="auto"/>
          </w:tcPr>
          <w:p w14:paraId="4513576D" w14:textId="77777777" w:rsidR="004E4813" w:rsidRPr="00DB707E" w:rsidRDefault="004E4813" w:rsidP="004E481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20DBF93" w14:textId="6B311F6C"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7B2F1D" w14:textId="568F5716" w:rsidR="004E4813" w:rsidRPr="00DB707E" w:rsidRDefault="004E4813" w:rsidP="004E4813">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4CB34AA" w14:textId="540CD3B6" w:rsidR="004E4813" w:rsidRPr="00DB707E" w:rsidRDefault="004E4813" w:rsidP="004E4813">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4263" w14:textId="0B22DC77"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A7B5" w14:textId="5370718F" w:rsidR="004E4813" w:rsidRPr="00DB707E" w:rsidRDefault="004E4813" w:rsidP="004E4813">
            <w:pPr>
              <w:pStyle w:val="TAC"/>
            </w:pPr>
            <w:r>
              <w:rPr>
                <w:rFonts w:eastAsia="SimSun" w:hint="eastAsia"/>
                <w:lang w:val="en-US" w:eastAsia="zh-CN"/>
              </w:rPr>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0D513F8" w14:textId="77777777" w:rsidR="004E4813" w:rsidRDefault="00524B77" w:rsidP="004E4813">
            <w:pPr>
              <w:pStyle w:val="TAC"/>
            </w:pPr>
            <w:r w:rsidRPr="00DB707E">
              <w:t>NR_FDD_FR1_A, NR_TDD_FR1_A, NR_SDL_FR1_A, NR_FDD_FR1_B, NR_TDD_FR1_C, NR_FDD_FR1_D, NR_TDD_FR1_D, NR_FDD_FR1_E, NR_TDD_FR1_E, NR_FDD_FR1_F, NR_FDD_FR1_G, NR_FDD_FR1_H</w:t>
            </w:r>
            <w:r w:rsidR="004E4813">
              <w:t>,</w:t>
            </w:r>
          </w:p>
          <w:p w14:paraId="6D37E488" w14:textId="196BF294" w:rsidR="00524B77" w:rsidRPr="00DB707E" w:rsidRDefault="004E4813" w:rsidP="004E4813">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117AC3A8" w14:textId="77777777" w:rsidR="00CB46C6" w:rsidRPr="00DB707E" w:rsidRDefault="00CB46C6" w:rsidP="00CB46C6">
      <w:pPr>
        <w:pStyle w:val="B10"/>
        <w:rPr>
          <w:rFonts w:eastAsia="PMingLiU"/>
        </w:rPr>
      </w:pPr>
      <w:r w:rsidRPr="00DB707E">
        <w:t>-</w:t>
      </w:r>
      <w:r w:rsidRPr="00DB707E">
        <w:tab/>
        <w:t>Conditions defined in clause 7.3</w:t>
      </w:r>
      <w:r>
        <w:t>I</w:t>
      </w:r>
      <w:r w:rsidRPr="00DB707E">
        <w:t xml:space="preserve"> of TS 38.101-1 [18] for reference sensitivity are fulfilled.</w:t>
      </w:r>
    </w:p>
    <w:p w14:paraId="68A93A6B" w14:textId="2DB0D16F" w:rsidR="00524B77" w:rsidRPr="00DB707E" w:rsidRDefault="00CB46C6" w:rsidP="00CB46C6">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323E24" w:rsidRPr="00DB707E" w14:paraId="4C516F03" w14:textId="77777777" w:rsidTr="00430B21">
        <w:trPr>
          <w:jc w:val="center"/>
        </w:trPr>
        <w:tc>
          <w:tcPr>
            <w:tcW w:w="1033" w:type="dxa"/>
            <w:tcBorders>
              <w:left w:val="single" w:sz="4" w:space="0" w:color="auto"/>
              <w:right w:val="single" w:sz="6" w:space="0" w:color="auto"/>
            </w:tcBorders>
            <w:shd w:val="clear" w:color="auto" w:fill="auto"/>
          </w:tcPr>
          <w:p w14:paraId="4B9F3DE4" w14:textId="77777777" w:rsidR="00323E24" w:rsidRPr="00DB707E" w:rsidRDefault="00323E24" w:rsidP="00323E24">
            <w:pPr>
              <w:pStyle w:val="TAC"/>
            </w:pPr>
          </w:p>
        </w:tc>
        <w:tc>
          <w:tcPr>
            <w:tcW w:w="1049" w:type="dxa"/>
            <w:tcBorders>
              <w:left w:val="single" w:sz="6" w:space="0" w:color="auto"/>
              <w:right w:val="single" w:sz="6" w:space="0" w:color="auto"/>
            </w:tcBorders>
            <w:shd w:val="clear" w:color="auto" w:fill="auto"/>
          </w:tcPr>
          <w:p w14:paraId="37162247" w14:textId="77777777" w:rsidR="00323E24" w:rsidRPr="00DB707E" w:rsidRDefault="00323E24" w:rsidP="00323E24">
            <w:pPr>
              <w:pStyle w:val="TAC"/>
            </w:pPr>
          </w:p>
        </w:tc>
        <w:tc>
          <w:tcPr>
            <w:tcW w:w="807" w:type="dxa"/>
            <w:tcBorders>
              <w:left w:val="single" w:sz="6" w:space="0" w:color="auto"/>
              <w:right w:val="single" w:sz="6" w:space="0" w:color="auto"/>
            </w:tcBorders>
            <w:shd w:val="clear" w:color="auto" w:fill="auto"/>
          </w:tcPr>
          <w:p w14:paraId="672DDE73" w14:textId="77777777" w:rsidR="00323E24" w:rsidRPr="00DB707E" w:rsidRDefault="00323E24" w:rsidP="00323E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BBC7C1" w14:textId="72B94D73"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EB191E" w14:textId="49DD3CD9" w:rsidR="00323E24" w:rsidRPr="00DB707E" w:rsidRDefault="00323E24" w:rsidP="00323E2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2F8438" w14:textId="47742547" w:rsidR="00323E24" w:rsidRPr="00DB707E" w:rsidRDefault="00323E24" w:rsidP="00323E2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F0169D" w14:textId="4DC6E378"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A03656" w14:textId="621141CB" w:rsidR="00323E24" w:rsidRPr="00DB707E" w:rsidRDefault="00323E24" w:rsidP="00323E24">
            <w:pPr>
              <w:pStyle w:val="TAC"/>
            </w:pPr>
            <w:r>
              <w:rPr>
                <w:rFonts w:eastAsia="SimSun" w:hint="eastAsia"/>
                <w:lang w:val="en-US" w:eastAsia="zh-CN"/>
              </w:rPr>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0B046D87" w14:textId="77777777" w:rsidR="004516A7" w:rsidRPr="00DB707E" w:rsidRDefault="004516A7" w:rsidP="004516A7">
      <w:pPr>
        <w:pStyle w:val="B10"/>
        <w:rPr>
          <w:rFonts w:ascii="Arial" w:hAnsi="Arial"/>
          <w:sz w:val="28"/>
        </w:rPr>
      </w:pPr>
      <w:r w:rsidRPr="00DB707E">
        <w:t>-</w:t>
      </w:r>
      <w:r w:rsidRPr="00DB707E">
        <w:tab/>
        <w:t>Conditions defined in clause 7.3</w:t>
      </w:r>
      <w:r>
        <w:t>I</w:t>
      </w:r>
      <w:r w:rsidRPr="00DB707E">
        <w:t xml:space="preserve"> of TS 38.101-1 [18] for reference sensitivity are fulfilled.</w:t>
      </w:r>
    </w:p>
    <w:p w14:paraId="5749CEF8" w14:textId="43EA869F" w:rsidR="00524B77" w:rsidRPr="00DB707E" w:rsidRDefault="004516A7" w:rsidP="004516A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323E24" w:rsidRPr="00DB707E" w14:paraId="23F621BE" w14:textId="77777777" w:rsidTr="00430B21">
        <w:trPr>
          <w:jc w:val="center"/>
        </w:trPr>
        <w:tc>
          <w:tcPr>
            <w:tcW w:w="1031" w:type="dxa"/>
            <w:tcBorders>
              <w:left w:val="single" w:sz="4" w:space="0" w:color="auto"/>
              <w:right w:val="single" w:sz="6" w:space="0" w:color="auto"/>
            </w:tcBorders>
            <w:shd w:val="clear" w:color="auto" w:fill="auto"/>
          </w:tcPr>
          <w:p w14:paraId="3C279158" w14:textId="77777777" w:rsidR="00323E24" w:rsidRPr="00DB707E" w:rsidRDefault="00323E24" w:rsidP="00323E24">
            <w:pPr>
              <w:pStyle w:val="TAC"/>
            </w:pPr>
          </w:p>
        </w:tc>
        <w:tc>
          <w:tcPr>
            <w:tcW w:w="1043" w:type="dxa"/>
            <w:tcBorders>
              <w:left w:val="single" w:sz="6" w:space="0" w:color="auto"/>
              <w:right w:val="single" w:sz="6" w:space="0" w:color="auto"/>
            </w:tcBorders>
            <w:shd w:val="clear" w:color="auto" w:fill="auto"/>
          </w:tcPr>
          <w:p w14:paraId="54FFA13A" w14:textId="77777777" w:rsidR="00323E24" w:rsidRPr="00DB707E" w:rsidRDefault="00323E24" w:rsidP="00323E24">
            <w:pPr>
              <w:pStyle w:val="TAC"/>
            </w:pPr>
          </w:p>
        </w:tc>
        <w:tc>
          <w:tcPr>
            <w:tcW w:w="780" w:type="dxa"/>
            <w:tcBorders>
              <w:left w:val="single" w:sz="6" w:space="0" w:color="auto"/>
              <w:right w:val="single" w:sz="6" w:space="0" w:color="auto"/>
            </w:tcBorders>
            <w:shd w:val="clear" w:color="auto" w:fill="auto"/>
          </w:tcPr>
          <w:p w14:paraId="6DD91A1D" w14:textId="77777777" w:rsidR="00323E24" w:rsidRPr="00DB707E" w:rsidRDefault="00323E24" w:rsidP="00323E2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CCBC7E4" w14:textId="4BCF1D7A"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C04B52" w14:textId="63AAB2BA" w:rsidR="00323E24" w:rsidRPr="00DB707E" w:rsidRDefault="00323E24" w:rsidP="00323E2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166C4C" w14:textId="26977F82" w:rsidR="00323E24" w:rsidRPr="00DB707E" w:rsidRDefault="00323E24" w:rsidP="00323E2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455B7B" w14:textId="1D037452" w:rsidR="00323E24" w:rsidRPr="00DB707E" w:rsidRDefault="00323E24" w:rsidP="00323E2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D3362E" w14:textId="28923C51"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D25AE6" w14:textId="0D20B0B1" w:rsidR="00323E24" w:rsidRPr="00DB707E" w:rsidRDefault="00323E24" w:rsidP="00323E24">
            <w:pPr>
              <w:pStyle w:val="TAC"/>
            </w:pPr>
            <w:r>
              <w:rPr>
                <w:rFonts w:eastAsia="SimSun" w:hint="eastAsia"/>
                <w:lang w:val="en-US" w:eastAsia="zh-CN"/>
              </w:rPr>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0E53876D" w14:textId="77777777" w:rsidR="00323E24" w:rsidRDefault="00524B77" w:rsidP="00323E24">
            <w:pPr>
              <w:pStyle w:val="TAC"/>
              <w:rPr>
                <w:rFonts w:eastAsia="SimSun"/>
                <w:lang w:val="en-US" w:eastAsia="zh-CN"/>
              </w:rPr>
            </w:pPr>
            <w:r w:rsidRPr="00DB707E">
              <w:rPr>
                <w:lang w:val="sv-FI"/>
              </w:rPr>
              <w:t>NR_FDD_FR1_G, NR_FDD_FR1_H</w:t>
            </w:r>
            <w:r w:rsidR="00323E24">
              <w:rPr>
                <w:rFonts w:eastAsia="SimSun" w:hint="eastAsia"/>
                <w:lang w:val="en-US" w:eastAsia="zh-CN"/>
              </w:rPr>
              <w:t>,</w:t>
            </w:r>
          </w:p>
          <w:p w14:paraId="2B7F6256" w14:textId="357F0A2F" w:rsidR="00524B77" w:rsidRPr="00DB707E" w:rsidRDefault="00323E24" w:rsidP="00323E24">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35308528" w14:textId="77777777" w:rsidR="00A15430" w:rsidRPr="00DB707E" w:rsidRDefault="00A15430" w:rsidP="00A15430">
      <w:pPr>
        <w:pStyle w:val="B10"/>
        <w:rPr>
          <w:rFonts w:ascii="Arial" w:hAnsi="Arial"/>
          <w:sz w:val="28"/>
        </w:rPr>
      </w:pPr>
      <w:r w:rsidRPr="00DB707E">
        <w:t>-</w:t>
      </w:r>
      <w:r w:rsidRPr="00DB707E">
        <w:tab/>
        <w:t>Conditions defined in clause 7.3</w:t>
      </w:r>
      <w:r>
        <w:t>I</w:t>
      </w:r>
      <w:r w:rsidRPr="00DB707E">
        <w:t xml:space="preserve"> of TS 38.101-1 [18] for reference sensitivity are fulfilled.</w:t>
      </w:r>
    </w:p>
    <w:p w14:paraId="6338F34E" w14:textId="21710D46" w:rsidR="00524B77" w:rsidRPr="00DB707E" w:rsidRDefault="00A15430" w:rsidP="00A15430">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E085E" w:rsidRPr="00DB707E" w14:paraId="652B1A1B" w14:textId="77777777" w:rsidTr="00430B21">
        <w:trPr>
          <w:jc w:val="center"/>
        </w:trPr>
        <w:tc>
          <w:tcPr>
            <w:tcW w:w="1029" w:type="dxa"/>
            <w:tcBorders>
              <w:left w:val="single" w:sz="4" w:space="0" w:color="auto"/>
              <w:right w:val="single" w:sz="6" w:space="0" w:color="auto"/>
            </w:tcBorders>
            <w:shd w:val="clear" w:color="auto" w:fill="auto"/>
          </w:tcPr>
          <w:p w14:paraId="0B08B592" w14:textId="77777777" w:rsidR="005E085E" w:rsidRPr="00DB707E" w:rsidRDefault="005E085E" w:rsidP="005E085E">
            <w:pPr>
              <w:pStyle w:val="TAC"/>
            </w:pPr>
          </w:p>
        </w:tc>
        <w:tc>
          <w:tcPr>
            <w:tcW w:w="1026" w:type="dxa"/>
            <w:tcBorders>
              <w:left w:val="single" w:sz="6" w:space="0" w:color="auto"/>
              <w:right w:val="single" w:sz="6" w:space="0" w:color="auto"/>
            </w:tcBorders>
            <w:shd w:val="clear" w:color="auto" w:fill="auto"/>
          </w:tcPr>
          <w:p w14:paraId="682A5A3C" w14:textId="77777777" w:rsidR="005E085E" w:rsidRPr="00DB707E" w:rsidRDefault="005E085E" w:rsidP="005E085E">
            <w:pPr>
              <w:pStyle w:val="TAC"/>
            </w:pPr>
          </w:p>
        </w:tc>
        <w:tc>
          <w:tcPr>
            <w:tcW w:w="798" w:type="dxa"/>
            <w:tcBorders>
              <w:left w:val="single" w:sz="6" w:space="0" w:color="auto"/>
              <w:right w:val="single" w:sz="6" w:space="0" w:color="auto"/>
            </w:tcBorders>
            <w:shd w:val="clear" w:color="auto" w:fill="auto"/>
          </w:tcPr>
          <w:p w14:paraId="3BD4927A" w14:textId="77777777" w:rsidR="005E085E" w:rsidRPr="00DB707E" w:rsidRDefault="005E085E" w:rsidP="005E085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50434A0" w14:textId="6AC42680" w:rsidR="005E085E" w:rsidRPr="00DB707E" w:rsidRDefault="005E085E" w:rsidP="005E085E">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63C3F3" w14:textId="0205EE65" w:rsidR="005E085E" w:rsidRPr="00DB707E" w:rsidRDefault="005E085E" w:rsidP="005E085E">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13BB6" w14:textId="38974FC4" w:rsidR="005E085E" w:rsidRPr="00DB707E" w:rsidRDefault="005E085E" w:rsidP="005E085E">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3C8776" w14:textId="1FDBD917" w:rsidR="005E085E" w:rsidRPr="00DB707E" w:rsidRDefault="005E085E" w:rsidP="005E085E">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25AB9C" w14:textId="50240B64" w:rsidR="005E085E" w:rsidRPr="00DB707E" w:rsidRDefault="005E085E" w:rsidP="005E085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354F2C" w14:textId="11D5D279" w:rsidR="005E085E" w:rsidRPr="00DB707E" w:rsidRDefault="005E085E" w:rsidP="005E085E">
            <w:pPr>
              <w:pStyle w:val="TAC"/>
            </w:pPr>
            <w:r>
              <w:rPr>
                <w:rFonts w:eastAsia="SimSun" w:hint="eastAsia"/>
                <w:lang w:val="en-US" w:eastAsia="zh-CN"/>
              </w:rPr>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lastRenderedPageBreak/>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lastRenderedPageBreak/>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609AC902" w14:textId="77777777" w:rsidR="007F00C8" w:rsidRDefault="007F00C8" w:rsidP="00C87F52"/>
    <w:p w14:paraId="08BE066B" w14:textId="77777777" w:rsidR="007F00C8" w:rsidRPr="009C5807" w:rsidRDefault="007F00C8" w:rsidP="007F00C8">
      <w:pPr>
        <w:pStyle w:val="Heading2"/>
      </w:pPr>
      <w:r>
        <w:lastRenderedPageBreak/>
        <w:t>10.2A</w:t>
      </w:r>
      <w:r w:rsidRPr="009C5807">
        <w:tab/>
        <w:t>E-UTRAN measurements</w:t>
      </w:r>
      <w:r>
        <w:t xml:space="preserve"> for RedCap</w:t>
      </w:r>
    </w:p>
    <w:p w14:paraId="7D08E2A0" w14:textId="77777777" w:rsidR="007F00C8" w:rsidRPr="009C5807" w:rsidRDefault="007F00C8" w:rsidP="007F00C8">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8EB1753" w14:textId="77777777" w:rsidR="007F00C8" w:rsidRPr="009C5807" w:rsidRDefault="007F00C8" w:rsidP="007F00C8">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DEAA717" w14:textId="77777777" w:rsidR="007F00C8" w:rsidRPr="009C5807" w:rsidRDefault="007F00C8" w:rsidP="007F00C8">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3E18F253" w14:textId="77777777" w:rsidR="007F00C8" w:rsidRPr="009C5807" w:rsidRDefault="007F00C8" w:rsidP="007F00C8">
      <w:pPr>
        <w:pStyle w:val="B10"/>
      </w:pPr>
      <w:r w:rsidRPr="009C5807">
        <w:rPr>
          <w:rFonts w:cs="v4.2.0"/>
        </w:rPr>
        <w:t>-</w:t>
      </w:r>
      <w:r w:rsidRPr="009C5807">
        <w:rPr>
          <w:rFonts w:cs="v4.2.0"/>
        </w:rPr>
        <w:tab/>
        <w:t>in RRC_CONNECTED state</w:t>
      </w:r>
    </w:p>
    <w:p w14:paraId="5E15333E" w14:textId="77777777" w:rsidR="007F00C8" w:rsidRPr="009C5807" w:rsidRDefault="007F00C8" w:rsidP="007F00C8">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6E5BAA3C" w14:textId="77777777" w:rsidR="007F00C8" w:rsidRPr="009C5807" w:rsidRDefault="007F00C8" w:rsidP="007F00C8">
      <w:pPr>
        <w:pStyle w:val="B10"/>
      </w:pPr>
      <w:r w:rsidRPr="009C5807">
        <w:t>-</w:t>
      </w:r>
      <w:r w:rsidRPr="009C5807">
        <w:tab/>
        <w:t>that is synchronised to the cell that is measured.</w:t>
      </w:r>
    </w:p>
    <w:p w14:paraId="4D9EC265" w14:textId="77777777" w:rsidR="007F00C8" w:rsidRPr="009C5807" w:rsidRDefault="007F00C8" w:rsidP="007F00C8">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E948D9B" w14:textId="77777777" w:rsidR="007F00C8" w:rsidRPr="009C5807" w:rsidRDefault="007F00C8" w:rsidP="007F00C8">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04096940" w14:textId="77777777" w:rsidR="007F00C8" w:rsidRPr="009C5807" w:rsidRDefault="007F00C8" w:rsidP="007F00C8">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78176BFA" w14:textId="77777777" w:rsidR="007F00C8" w:rsidRPr="009C5807" w:rsidRDefault="007F00C8" w:rsidP="007F00C8">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35964AB6"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61BCE961" w14:textId="77777777" w:rsidR="007F00C8" w:rsidRPr="009C5807" w:rsidRDefault="007F00C8" w:rsidP="007F00C8">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27521019" w14:textId="77777777" w:rsidR="007F00C8" w:rsidRDefault="007F00C8" w:rsidP="007F00C8">
      <w:pPr>
        <w:jc w:val="both"/>
        <w:rPr>
          <w:rFonts w:cs="v4.2.0"/>
        </w:rPr>
      </w:pPr>
      <w:r>
        <w:rPr>
          <w:rFonts w:cs="v4.2.0"/>
        </w:rPr>
        <w:t>For 2Rx RedCap,</w:t>
      </w:r>
    </w:p>
    <w:p w14:paraId="12404B1A" w14:textId="55F2945F"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9.1.3 of TS 36.133 [15].</w:t>
      </w:r>
    </w:p>
    <w:p w14:paraId="478DEAE1" w14:textId="77777777" w:rsidR="007F00C8" w:rsidRDefault="007F00C8" w:rsidP="007F00C8">
      <w:pPr>
        <w:jc w:val="both"/>
        <w:rPr>
          <w:rFonts w:cs="v4.2.0"/>
        </w:rPr>
      </w:pPr>
      <w:r>
        <w:rPr>
          <w:rFonts w:cs="v4.2.0"/>
        </w:rPr>
        <w:t>For 1Rx RedCap,</w:t>
      </w:r>
    </w:p>
    <w:p w14:paraId="2A7889B0" w14:textId="1D388010"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Pr>
          <w:rFonts w:cs="v4.2.0"/>
        </w:rPr>
        <w:t>UE Cat.</w:t>
      </w:r>
      <w:r w:rsidR="007F00C8" w:rsidRPr="00B910B8">
        <w:rPr>
          <w:rFonts w:cs="v4.2.0"/>
        </w:rPr>
        <w:t>1bis</w:t>
      </w:r>
      <w:r w:rsidR="007F00C8">
        <w:rPr>
          <w:rFonts w:cs="v4.2.0"/>
        </w:rPr>
        <w:t xml:space="preserve"> </w:t>
      </w:r>
      <w:r w:rsidR="007F00C8" w:rsidRPr="009C5807">
        <w:t>in clause 9.1.3 of TS 36.133 [15].</w:t>
      </w:r>
    </w:p>
    <w:p w14:paraId="6D46F782" w14:textId="77777777" w:rsidR="007F00C8" w:rsidRPr="009C5807" w:rsidRDefault="007F00C8" w:rsidP="007F00C8">
      <w:r w:rsidRPr="009C5807">
        <w:t>The reporting range and mapping specified for RSRP measurements in clause 9.1.4 of TS 36.133 [15] shall apply.</w:t>
      </w:r>
    </w:p>
    <w:p w14:paraId="56921682" w14:textId="77777777" w:rsidR="007F00C8" w:rsidRPr="009C5807" w:rsidRDefault="007F00C8" w:rsidP="007F00C8">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3D7662CD"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01B929B1" w14:textId="77777777" w:rsidR="007F00C8" w:rsidRDefault="007F00C8" w:rsidP="007F00C8">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37812F43"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2Rx RedCap, </w:t>
      </w:r>
    </w:p>
    <w:p w14:paraId="71FEED83" w14:textId="26162799" w:rsidR="007F00C8"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9.1.6 of TS 36.133 [15].</w:t>
      </w:r>
    </w:p>
    <w:p w14:paraId="5BEAB911"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1Rx RedCap, </w:t>
      </w:r>
    </w:p>
    <w:p w14:paraId="56CAB264" w14:textId="0BE13735" w:rsidR="007F00C8" w:rsidRPr="009C5807"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UE</w:t>
      </w:r>
      <w:r w:rsidR="007F00C8">
        <w:rPr>
          <w:rFonts w:cs="v4.2.0"/>
        </w:rPr>
        <w:t xml:space="preserve"> Cat.</w:t>
      </w:r>
      <w:r w:rsidR="007F00C8" w:rsidRPr="00B910B8">
        <w:rPr>
          <w:rFonts w:cs="v4.2.0"/>
        </w:rPr>
        <w:t>1bis</w:t>
      </w:r>
      <w:r w:rsidR="007F00C8" w:rsidRPr="009C5807">
        <w:t xml:space="preserve"> in clause 9.1.6 of TS 36.133 [15].</w:t>
      </w:r>
    </w:p>
    <w:p w14:paraId="392A91C7" w14:textId="77777777" w:rsidR="007F00C8" w:rsidRPr="009C5807" w:rsidRDefault="007F00C8" w:rsidP="007F00C8">
      <w:pPr>
        <w:jc w:val="both"/>
        <w:rPr>
          <w:rFonts w:cs="v4.2.0"/>
        </w:rPr>
      </w:pPr>
      <w:r w:rsidRPr="009C5807">
        <w:rPr>
          <w:rFonts w:cs="v4.2.0"/>
        </w:rPr>
        <w:lastRenderedPageBreak/>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312744E7" w14:textId="77777777" w:rsidR="007F00C8" w:rsidRDefault="007F00C8" w:rsidP="007F00C8">
      <w:r w:rsidRPr="009C5807">
        <w:t>The reporting range and mapping specified for RSRQ measurements in clause 9.1.7 of TS 36.133 [15] shall apply.</w:t>
      </w:r>
    </w:p>
    <w:p w14:paraId="4A8B21F1" w14:textId="77777777" w:rsidR="007F00C8" w:rsidRPr="009C5807" w:rsidRDefault="007F00C8" w:rsidP="007F00C8">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56A1F417"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1E1DF285" w14:textId="77777777" w:rsidR="007F00C8" w:rsidRDefault="007F00C8" w:rsidP="007F00C8">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7DED9BD3" w14:textId="77777777" w:rsidR="007F00C8" w:rsidRPr="009C5807" w:rsidRDefault="007F00C8" w:rsidP="007F00C8">
      <w:pPr>
        <w:rPr>
          <w:rFonts w:cs="v4.2.0"/>
          <w:lang w:eastAsia="zh-CN"/>
        </w:rPr>
      </w:pPr>
      <w:r>
        <w:rPr>
          <w:rFonts w:cs="v4.2.0" w:hint="eastAsia"/>
          <w:lang w:eastAsia="zh-CN"/>
        </w:rPr>
        <w:t>F</w:t>
      </w:r>
      <w:r>
        <w:rPr>
          <w:rFonts w:cs="v4.2.0"/>
          <w:lang w:eastAsia="zh-CN"/>
        </w:rPr>
        <w:t>or 2Rx RedCap,</w:t>
      </w:r>
    </w:p>
    <w:p w14:paraId="1F7FE0BF" w14:textId="16FAD330" w:rsidR="007F00C8" w:rsidRPr="009C5807" w:rsidRDefault="00A721EF" w:rsidP="00A721EF">
      <w:pPr>
        <w:pStyle w:val="B10"/>
      </w:pPr>
      <w:r>
        <w:t>-</w:t>
      </w:r>
      <w:r>
        <w:tab/>
      </w:r>
      <w:r w:rsidR="007F00C8" w:rsidRPr="009C5807">
        <w:t xml:space="preserve">The accuracy requirements of E-UTRA RS-SINR measurements in RRC_CONNECTED state and the corresponding side conditions shall be the same as the inter-frequency RS-SINR </w:t>
      </w:r>
      <w:r w:rsidR="007F00C8">
        <w:t>a</w:t>
      </w:r>
      <w:r w:rsidR="007F00C8" w:rsidRPr="009C5807">
        <w:t xml:space="preserve">ccuracy </w:t>
      </w:r>
      <w:r w:rsidR="007F00C8">
        <w:t>r</w:t>
      </w:r>
      <w:r w:rsidR="007F00C8" w:rsidRPr="009C5807">
        <w:t>equirements in clause 9.1.17.3 of TS 36.133 [15].</w:t>
      </w:r>
    </w:p>
    <w:p w14:paraId="07DDB2DE" w14:textId="77777777" w:rsidR="007F00C8" w:rsidRPr="005460C1" w:rsidRDefault="007F00C8" w:rsidP="007F00C8">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7CBBC5D7" w14:textId="77777777" w:rsidR="007F00C8" w:rsidRPr="009C5807" w:rsidRDefault="007F00C8" w:rsidP="00C87F52"/>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lastRenderedPageBreak/>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lastRenderedPageBreak/>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lastRenderedPageBreak/>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29"/>
      <w:r w:rsidR="00C350A1" w:rsidRPr="009C5807">
        <w:t>Void</w:t>
      </w:r>
    </w:p>
    <w:sectPr w:rsidR="00C350A1" w:rsidRPr="009C5807" w:rsidSect="004B2456">
      <w:headerReference w:type="default" r:id="rId17"/>
      <w:footerReference w:type="default" r:id="rId18"/>
      <w:footnotePr>
        <w:numRestart w:val="eachSect"/>
      </w:footnotePr>
      <w:pgSz w:w="11907" w:h="16840" w:code="9"/>
      <w:pgMar w:top="1418" w:right="1134" w:bottom="1134" w:left="1134" w:header="851" w:footer="340" w:gutter="0"/>
      <w:pgNumType w:start="11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5D3DC" w14:textId="77777777" w:rsidR="004B2456" w:rsidRDefault="004B2456">
      <w:r>
        <w:separator/>
      </w:r>
    </w:p>
  </w:endnote>
  <w:endnote w:type="continuationSeparator" w:id="0">
    <w:p w14:paraId="2F9ABD95" w14:textId="77777777" w:rsidR="004B2456" w:rsidRDefault="004B2456">
      <w:r>
        <w:continuationSeparator/>
      </w:r>
    </w:p>
  </w:endnote>
  <w:endnote w:type="continuationNotice" w:id="1">
    <w:p w14:paraId="4F24EB7C" w14:textId="77777777" w:rsidR="004B2456" w:rsidRDefault="004B2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9157E" w14:textId="77777777" w:rsidR="004B2456" w:rsidRDefault="004B2456">
      <w:r>
        <w:separator/>
      </w:r>
    </w:p>
  </w:footnote>
  <w:footnote w:type="continuationSeparator" w:id="0">
    <w:p w14:paraId="71F31CB4" w14:textId="77777777" w:rsidR="004B2456" w:rsidRDefault="004B2456">
      <w:r>
        <w:continuationSeparator/>
      </w:r>
    </w:p>
  </w:footnote>
  <w:footnote w:type="continuationNotice" w:id="1">
    <w:p w14:paraId="3C4F0ADF" w14:textId="77777777" w:rsidR="004B2456" w:rsidRDefault="004B2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2BCD7E3"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E7495C">
      <w:rPr>
        <w:rFonts w:ascii="Arial" w:hAnsi="Arial" w:cs="Arial"/>
        <w:b/>
        <w:sz w:val="18"/>
        <w:szCs w:val="18"/>
        <w:lang w:val="sv-FI"/>
      </w:rPr>
      <w:t>5</w:t>
    </w:r>
    <w:r w:rsidRPr="00512A44">
      <w:rPr>
        <w:rFonts w:ascii="Arial" w:hAnsi="Arial" w:cs="Arial"/>
        <w:b/>
        <w:sz w:val="18"/>
        <w:szCs w:val="18"/>
        <w:lang w:val="sv-FI"/>
      </w:rPr>
      <w:t>.0 (202</w:t>
    </w:r>
    <w:r w:rsidR="00E7495C">
      <w:rPr>
        <w:rFonts w:ascii="Arial" w:hAnsi="Arial" w:cs="Arial"/>
        <w:b/>
        <w:sz w:val="18"/>
        <w:szCs w:val="18"/>
        <w:lang w:val="sv-FI"/>
      </w:rPr>
      <w:t>4-03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762411108">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3C1"/>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627"/>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2E4"/>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5B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2EA4"/>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FB9"/>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4D42"/>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4F5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0E"/>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918"/>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4B16"/>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A96"/>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40F"/>
    <w:rsid w:val="002459B4"/>
    <w:rsid w:val="00246499"/>
    <w:rsid w:val="0024728A"/>
    <w:rsid w:val="00247CB1"/>
    <w:rsid w:val="002517D0"/>
    <w:rsid w:val="0025203F"/>
    <w:rsid w:val="00252069"/>
    <w:rsid w:val="00252A22"/>
    <w:rsid w:val="00253D0B"/>
    <w:rsid w:val="00254477"/>
    <w:rsid w:val="00254572"/>
    <w:rsid w:val="002549EB"/>
    <w:rsid w:val="00254D40"/>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D8E"/>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478"/>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C7F5B"/>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264"/>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3E2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8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1F7"/>
    <w:rsid w:val="00373537"/>
    <w:rsid w:val="00374754"/>
    <w:rsid w:val="00374D13"/>
    <w:rsid w:val="003751C0"/>
    <w:rsid w:val="003754A3"/>
    <w:rsid w:val="00375A56"/>
    <w:rsid w:val="00376263"/>
    <w:rsid w:val="00376707"/>
    <w:rsid w:val="003767EB"/>
    <w:rsid w:val="0037681A"/>
    <w:rsid w:val="00376A83"/>
    <w:rsid w:val="003777C9"/>
    <w:rsid w:val="00377EDC"/>
    <w:rsid w:val="00380899"/>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2CF"/>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2E0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6A7"/>
    <w:rsid w:val="00451EDC"/>
    <w:rsid w:val="0045231E"/>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456"/>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A82"/>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4813"/>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C8D"/>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4EED"/>
    <w:rsid w:val="005352CD"/>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179"/>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AFC"/>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7BA1"/>
    <w:rsid w:val="00577C20"/>
    <w:rsid w:val="00580015"/>
    <w:rsid w:val="005808B8"/>
    <w:rsid w:val="00582D1F"/>
    <w:rsid w:val="00582FA6"/>
    <w:rsid w:val="0058457E"/>
    <w:rsid w:val="00584834"/>
    <w:rsid w:val="005854A2"/>
    <w:rsid w:val="0058566D"/>
    <w:rsid w:val="00585F03"/>
    <w:rsid w:val="00587A27"/>
    <w:rsid w:val="00587B03"/>
    <w:rsid w:val="00587B1B"/>
    <w:rsid w:val="00587BC6"/>
    <w:rsid w:val="00590989"/>
    <w:rsid w:val="00590E39"/>
    <w:rsid w:val="00591696"/>
    <w:rsid w:val="005926C7"/>
    <w:rsid w:val="00592F63"/>
    <w:rsid w:val="005934D9"/>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D8"/>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085E"/>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374"/>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A29"/>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3DB"/>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91"/>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2F8D"/>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0C4"/>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CC"/>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591"/>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1D1B"/>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41C"/>
    <w:rsid w:val="007E47D5"/>
    <w:rsid w:val="007E50E0"/>
    <w:rsid w:val="007E5194"/>
    <w:rsid w:val="007E5334"/>
    <w:rsid w:val="007E57CD"/>
    <w:rsid w:val="007E5D63"/>
    <w:rsid w:val="007E6322"/>
    <w:rsid w:val="007E655A"/>
    <w:rsid w:val="007F00C8"/>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5EF0"/>
    <w:rsid w:val="007F6BD9"/>
    <w:rsid w:val="007F6D15"/>
    <w:rsid w:val="007F7239"/>
    <w:rsid w:val="007F7C2A"/>
    <w:rsid w:val="00800040"/>
    <w:rsid w:val="00800096"/>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5B7"/>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9C8"/>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478A"/>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3E3D"/>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32D2"/>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0AA"/>
    <w:rsid w:val="008B5183"/>
    <w:rsid w:val="008B5C3E"/>
    <w:rsid w:val="008B5D23"/>
    <w:rsid w:val="008B5D31"/>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B61"/>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3D"/>
    <w:rsid w:val="008F6AAB"/>
    <w:rsid w:val="008F7265"/>
    <w:rsid w:val="008F79A1"/>
    <w:rsid w:val="0090027D"/>
    <w:rsid w:val="00900392"/>
    <w:rsid w:val="00900BC6"/>
    <w:rsid w:val="0090176B"/>
    <w:rsid w:val="0090182A"/>
    <w:rsid w:val="0090188A"/>
    <w:rsid w:val="0090246C"/>
    <w:rsid w:val="009026B9"/>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E41"/>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811"/>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2FD4"/>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6EDB"/>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30"/>
    <w:rsid w:val="00A15472"/>
    <w:rsid w:val="00A156E6"/>
    <w:rsid w:val="00A15747"/>
    <w:rsid w:val="00A164B4"/>
    <w:rsid w:val="00A166E8"/>
    <w:rsid w:val="00A168D7"/>
    <w:rsid w:val="00A168EF"/>
    <w:rsid w:val="00A1697D"/>
    <w:rsid w:val="00A16AF0"/>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474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167"/>
    <w:rsid w:val="00A5475A"/>
    <w:rsid w:val="00A549F6"/>
    <w:rsid w:val="00A549F8"/>
    <w:rsid w:val="00A5668B"/>
    <w:rsid w:val="00A574DB"/>
    <w:rsid w:val="00A5757B"/>
    <w:rsid w:val="00A57E1D"/>
    <w:rsid w:val="00A60DFE"/>
    <w:rsid w:val="00A61306"/>
    <w:rsid w:val="00A6134B"/>
    <w:rsid w:val="00A616A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1EF"/>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3EAE"/>
    <w:rsid w:val="00AF5628"/>
    <w:rsid w:val="00AF5B5F"/>
    <w:rsid w:val="00AF5C76"/>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3834"/>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C4E"/>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374"/>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87F2A"/>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762"/>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94"/>
    <w:rsid w:val="00BC6DEF"/>
    <w:rsid w:val="00BC786E"/>
    <w:rsid w:val="00BC78E2"/>
    <w:rsid w:val="00BC7CF1"/>
    <w:rsid w:val="00BC7ECF"/>
    <w:rsid w:val="00BD010A"/>
    <w:rsid w:val="00BD0FBF"/>
    <w:rsid w:val="00BD199C"/>
    <w:rsid w:val="00BD19F1"/>
    <w:rsid w:val="00BD1A2D"/>
    <w:rsid w:val="00BD2A8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5F1"/>
    <w:rsid w:val="00BE5EC2"/>
    <w:rsid w:val="00BE6C06"/>
    <w:rsid w:val="00BE70D2"/>
    <w:rsid w:val="00BE7282"/>
    <w:rsid w:val="00BE7585"/>
    <w:rsid w:val="00BE78B0"/>
    <w:rsid w:val="00BF032F"/>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6C6"/>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234"/>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665"/>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6D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97F"/>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988"/>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50C"/>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495C"/>
    <w:rsid w:val="00E75181"/>
    <w:rsid w:val="00E77645"/>
    <w:rsid w:val="00E7792F"/>
    <w:rsid w:val="00E80075"/>
    <w:rsid w:val="00E80B30"/>
    <w:rsid w:val="00E817DD"/>
    <w:rsid w:val="00E82D3E"/>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DDB"/>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AD7"/>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F94"/>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2F2"/>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A3F"/>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E3D"/>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53E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53E3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53E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53E3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53E3D"/>
    <w:pPr>
      <w:ind w:left="1701" w:hanging="1701"/>
      <w:outlineLvl w:val="4"/>
    </w:pPr>
    <w:rPr>
      <w:sz w:val="22"/>
    </w:rPr>
  </w:style>
  <w:style w:type="paragraph" w:styleId="Heading6">
    <w:name w:val="heading 6"/>
    <w:aliases w:val="T1,Header 6"/>
    <w:basedOn w:val="H6"/>
    <w:next w:val="Normal"/>
    <w:link w:val="Heading6Char"/>
    <w:qFormat/>
    <w:rsid w:val="00853E3D"/>
    <w:pPr>
      <w:outlineLvl w:val="5"/>
    </w:pPr>
  </w:style>
  <w:style w:type="paragraph" w:styleId="Heading7">
    <w:name w:val="heading 7"/>
    <w:aliases w:val="L7,Header 7"/>
    <w:basedOn w:val="H6"/>
    <w:next w:val="Normal"/>
    <w:link w:val="Heading7Char"/>
    <w:qFormat/>
    <w:rsid w:val="00853E3D"/>
    <w:pPr>
      <w:outlineLvl w:val="6"/>
    </w:pPr>
  </w:style>
  <w:style w:type="paragraph" w:styleId="Heading8">
    <w:name w:val="heading 8"/>
    <w:basedOn w:val="Heading1"/>
    <w:next w:val="Normal"/>
    <w:link w:val="Heading8Char"/>
    <w:qFormat/>
    <w:rsid w:val="00853E3D"/>
    <w:pPr>
      <w:ind w:left="0" w:firstLine="0"/>
      <w:outlineLvl w:val="7"/>
    </w:pPr>
  </w:style>
  <w:style w:type="paragraph" w:styleId="Heading9">
    <w:name w:val="heading 9"/>
    <w:aliases w:val="Figure Heading,FH"/>
    <w:basedOn w:val="Heading8"/>
    <w:next w:val="Normal"/>
    <w:link w:val="Heading9Char"/>
    <w:qFormat/>
    <w:rsid w:val="00853E3D"/>
    <w:pPr>
      <w:outlineLvl w:val="8"/>
    </w:pPr>
  </w:style>
  <w:style w:type="character" w:default="1" w:styleId="DefaultParagraphFont">
    <w:name w:val="Default Paragraph Font"/>
    <w:semiHidden/>
    <w:rsid w:val="00853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E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853E3D"/>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853E3D"/>
    <w:pPr>
      <w:ind w:left="1418" w:hanging="1418"/>
    </w:pPr>
  </w:style>
  <w:style w:type="paragraph" w:styleId="TOC8">
    <w:name w:val="toc 8"/>
    <w:basedOn w:val="TOC1"/>
    <w:rsid w:val="00853E3D"/>
    <w:pPr>
      <w:spacing w:before="180"/>
      <w:ind w:left="2693" w:hanging="2693"/>
    </w:pPr>
    <w:rPr>
      <w:b/>
    </w:rPr>
  </w:style>
  <w:style w:type="paragraph" w:styleId="TOC1">
    <w:name w:val="toc 1"/>
    <w:rsid w:val="00853E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53E3D"/>
    <w:pPr>
      <w:keepLines/>
      <w:tabs>
        <w:tab w:val="center" w:pos="4536"/>
        <w:tab w:val="right" w:pos="9072"/>
      </w:tabs>
    </w:pPr>
    <w:rPr>
      <w:noProof/>
    </w:rPr>
  </w:style>
  <w:style w:type="character" w:customStyle="1" w:styleId="ZGSM">
    <w:name w:val="ZGSM"/>
    <w:rsid w:val="00853E3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53E3D"/>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853E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53E3D"/>
    <w:pPr>
      <w:ind w:left="1701" w:hanging="1701"/>
    </w:pPr>
  </w:style>
  <w:style w:type="paragraph" w:styleId="TOC4">
    <w:name w:val="toc 4"/>
    <w:basedOn w:val="TOC3"/>
    <w:rsid w:val="00853E3D"/>
    <w:pPr>
      <w:ind w:left="1418" w:hanging="1418"/>
    </w:pPr>
  </w:style>
  <w:style w:type="paragraph" w:styleId="TOC3">
    <w:name w:val="toc 3"/>
    <w:basedOn w:val="TOC2"/>
    <w:rsid w:val="00853E3D"/>
    <w:pPr>
      <w:ind w:left="1134" w:hanging="1134"/>
    </w:pPr>
  </w:style>
  <w:style w:type="paragraph" w:styleId="TOC2">
    <w:name w:val="toc 2"/>
    <w:basedOn w:val="TOC1"/>
    <w:rsid w:val="00853E3D"/>
    <w:pPr>
      <w:keepNext w:val="0"/>
      <w:spacing w:before="0"/>
      <w:ind w:left="851" w:hanging="851"/>
    </w:pPr>
    <w:rPr>
      <w:sz w:val="20"/>
    </w:rPr>
  </w:style>
  <w:style w:type="paragraph" w:styleId="Footer">
    <w:name w:val="footer"/>
    <w:aliases w:val="footer odd,footer,fo,pie de página"/>
    <w:basedOn w:val="Header"/>
    <w:link w:val="FooterChar"/>
    <w:rsid w:val="00853E3D"/>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853E3D"/>
    <w:pPr>
      <w:outlineLvl w:val="9"/>
    </w:pPr>
  </w:style>
  <w:style w:type="paragraph" w:customStyle="1" w:styleId="NF">
    <w:name w:val="NF"/>
    <w:basedOn w:val="NO"/>
    <w:rsid w:val="00853E3D"/>
    <w:pPr>
      <w:keepNext/>
      <w:spacing w:after="0"/>
    </w:pPr>
    <w:rPr>
      <w:rFonts w:ascii="Arial" w:hAnsi="Arial"/>
      <w:sz w:val="18"/>
    </w:rPr>
  </w:style>
  <w:style w:type="paragraph" w:customStyle="1" w:styleId="NO">
    <w:name w:val="NO"/>
    <w:basedOn w:val="Normal"/>
    <w:link w:val="NOChar"/>
    <w:rsid w:val="00853E3D"/>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853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53E3D"/>
    <w:pPr>
      <w:jc w:val="right"/>
    </w:pPr>
  </w:style>
  <w:style w:type="paragraph" w:customStyle="1" w:styleId="TAL">
    <w:name w:val="TAL"/>
    <w:basedOn w:val="Normal"/>
    <w:link w:val="TALCar"/>
    <w:rsid w:val="00853E3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853E3D"/>
    <w:rPr>
      <w:b/>
    </w:rPr>
  </w:style>
  <w:style w:type="paragraph" w:customStyle="1" w:styleId="TAC">
    <w:name w:val="TAC"/>
    <w:basedOn w:val="TAL"/>
    <w:link w:val="TACChar"/>
    <w:rsid w:val="00853E3D"/>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853E3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53E3D"/>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853E3D"/>
    <w:pPr>
      <w:spacing w:after="0"/>
    </w:pPr>
  </w:style>
  <w:style w:type="paragraph" w:customStyle="1" w:styleId="NW">
    <w:name w:val="NW"/>
    <w:basedOn w:val="NO"/>
    <w:rsid w:val="00853E3D"/>
    <w:pPr>
      <w:spacing w:after="0"/>
    </w:pPr>
  </w:style>
  <w:style w:type="paragraph" w:customStyle="1" w:styleId="EW">
    <w:name w:val="EW"/>
    <w:basedOn w:val="EX"/>
    <w:rsid w:val="00853E3D"/>
    <w:pPr>
      <w:spacing w:after="0"/>
    </w:pPr>
  </w:style>
  <w:style w:type="paragraph" w:customStyle="1" w:styleId="B10">
    <w:name w:val="B1"/>
    <w:basedOn w:val="List"/>
    <w:link w:val="B1Char"/>
    <w:rsid w:val="00853E3D"/>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853E3D"/>
    <w:pPr>
      <w:ind w:left="1985" w:hanging="1985"/>
    </w:pPr>
  </w:style>
  <w:style w:type="paragraph" w:styleId="TOC7">
    <w:name w:val="toc 7"/>
    <w:basedOn w:val="TOC6"/>
    <w:next w:val="Normal"/>
    <w:rsid w:val="00853E3D"/>
    <w:pPr>
      <w:ind w:left="2268" w:hanging="2268"/>
    </w:pPr>
  </w:style>
  <w:style w:type="paragraph" w:customStyle="1" w:styleId="EditorsNote">
    <w:name w:val="Editor's Note"/>
    <w:aliases w:val="EN,Editor's Noteormal"/>
    <w:basedOn w:val="NO"/>
    <w:link w:val="EditorsNoteChar"/>
    <w:rsid w:val="00853E3D"/>
    <w:rPr>
      <w:color w:val="FF0000"/>
    </w:rPr>
  </w:style>
  <w:style w:type="paragraph" w:customStyle="1" w:styleId="TH">
    <w:name w:val="TH"/>
    <w:basedOn w:val="Normal"/>
    <w:link w:val="THChar"/>
    <w:rsid w:val="00853E3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853E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53E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53E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53E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853E3D"/>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853E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53E3D"/>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853E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53E3D"/>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853E3D"/>
  </w:style>
  <w:style w:type="paragraph" w:customStyle="1" w:styleId="B4">
    <w:name w:val="B4"/>
    <w:basedOn w:val="List4"/>
    <w:link w:val="B4Char"/>
    <w:rsid w:val="00853E3D"/>
  </w:style>
  <w:style w:type="character" w:customStyle="1" w:styleId="B4Char">
    <w:name w:val="B4 Char"/>
    <w:link w:val="B4"/>
    <w:qFormat/>
    <w:rsid w:val="00936A12"/>
    <w:rPr>
      <w:rFonts w:eastAsia="Times New Roman"/>
      <w:lang w:eastAsia="en-GB"/>
    </w:rPr>
  </w:style>
  <w:style w:type="paragraph" w:customStyle="1" w:styleId="B5">
    <w:name w:val="B5"/>
    <w:basedOn w:val="List5"/>
    <w:rsid w:val="00853E3D"/>
  </w:style>
  <w:style w:type="paragraph" w:customStyle="1" w:styleId="ZTD">
    <w:name w:val="ZTD"/>
    <w:basedOn w:val="ZB"/>
    <w:rsid w:val="00853E3D"/>
    <w:pPr>
      <w:framePr w:hRule="auto" w:wrap="notBeside" w:y="852"/>
    </w:pPr>
    <w:rPr>
      <w:i w:val="0"/>
      <w:sz w:val="40"/>
    </w:rPr>
  </w:style>
  <w:style w:type="paragraph" w:customStyle="1" w:styleId="ZV">
    <w:name w:val="ZV"/>
    <w:basedOn w:val="ZU"/>
    <w:rsid w:val="00853E3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853E3D"/>
    <w:pPr>
      <w:keepLines/>
      <w:spacing w:after="0"/>
    </w:pPr>
  </w:style>
  <w:style w:type="paragraph" w:styleId="Index2">
    <w:name w:val="index 2"/>
    <w:basedOn w:val="Index1"/>
    <w:rsid w:val="00853E3D"/>
    <w:pPr>
      <w:ind w:left="284"/>
    </w:pPr>
  </w:style>
  <w:style w:type="character" w:styleId="FootnoteReference">
    <w:name w:val="footnote reference"/>
    <w:aliases w:val="Appel note de bas de p,Nota,Footnote symbol,Footnote"/>
    <w:basedOn w:val="DefaultParagraphFont"/>
    <w:rsid w:val="00853E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53E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853E3D"/>
    <w:pPr>
      <w:ind w:left="851"/>
    </w:pPr>
  </w:style>
  <w:style w:type="paragraph" w:styleId="ListNumber">
    <w:name w:val="List Number"/>
    <w:basedOn w:val="List"/>
    <w:rsid w:val="00853E3D"/>
  </w:style>
  <w:style w:type="paragraph" w:styleId="List">
    <w:name w:val="List"/>
    <w:basedOn w:val="Normal"/>
    <w:link w:val="ListChar"/>
    <w:rsid w:val="00853E3D"/>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853E3D"/>
    <w:pPr>
      <w:ind w:left="851"/>
    </w:pPr>
  </w:style>
  <w:style w:type="paragraph" w:styleId="ListBullet">
    <w:name w:val="List Bullet"/>
    <w:aliases w:val="UL"/>
    <w:basedOn w:val="List"/>
    <w:link w:val="ListBulletChar"/>
    <w:rsid w:val="00853E3D"/>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853E3D"/>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853E3D"/>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853E3D"/>
    <w:pPr>
      <w:ind w:left="1135"/>
    </w:pPr>
  </w:style>
  <w:style w:type="paragraph" w:styleId="List4">
    <w:name w:val="List 4"/>
    <w:basedOn w:val="List3"/>
    <w:rsid w:val="00853E3D"/>
    <w:pPr>
      <w:ind w:left="1418"/>
    </w:pPr>
  </w:style>
  <w:style w:type="paragraph" w:styleId="List5">
    <w:name w:val="List 5"/>
    <w:basedOn w:val="List4"/>
    <w:rsid w:val="00853E3D"/>
    <w:pPr>
      <w:ind w:left="1702"/>
    </w:pPr>
  </w:style>
  <w:style w:type="paragraph" w:styleId="ListBullet4">
    <w:name w:val="List Bullet 4"/>
    <w:basedOn w:val="ListBullet3"/>
    <w:rsid w:val="00853E3D"/>
    <w:pPr>
      <w:ind w:left="1418"/>
    </w:pPr>
  </w:style>
  <w:style w:type="paragraph" w:styleId="ListBullet5">
    <w:name w:val="List Bullet 5"/>
    <w:basedOn w:val="ListBullet4"/>
    <w:rsid w:val="00853E3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182</Pages>
  <Words>54697</Words>
  <Characters>311778</Characters>
  <Application>Microsoft Office Word</Application>
  <DocSecurity>0</DocSecurity>
  <Lines>2598</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365744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512</cp:revision>
  <dcterms:created xsi:type="dcterms:W3CDTF">2022-06-29T14:17:00Z</dcterms:created>
  <dcterms:modified xsi:type="dcterms:W3CDTF">2024-04-11T14:46:00Z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