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767143910"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67143911"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pt;height:20pt" o:ole="" fillcolor="window">
                  <v:imagedata r:id="rId13" o:title=""/>
                </v:shape>
                <o:OLEObject Type="Embed" ProgID="Equation.3" ShapeID="_x0000_i1027" DrawAspect="Content" ObjectID="_1767143912"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67143913"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pt;height:20pt" o:ole="" fillcolor="window">
                  <v:imagedata r:id="rId13" o:title=""/>
                </v:shape>
                <o:OLEObject Type="Embed" ProgID="Equation.3" ShapeID="_x0000_i1029" DrawAspect="Content" ObjectID="_1767143914"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0.5pt;height:10.5pt" o:ole="" fillcolor="window">
                  <v:imagedata r:id="rId11" o:title=""/>
                </v:shape>
                <o:OLEObject Type="Embed" ProgID="Equation.3" ShapeID="_x0000_i1030" DrawAspect="Content" ObjectID="_1767143915"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767143916"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767143917"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67143918"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767143919"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pt" o:ole="" fillcolor="window">
                  <v:imagedata r:id="rId11" o:title=""/>
                </v:shape>
                <o:OLEObject Type="Embed" ProgID="Equation.3" ShapeID="_x0000_i1035" DrawAspect="Content" ObjectID="_1767143920"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767143921"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767143922"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pt" o:ole="" fillcolor="window">
                  <v:imagedata r:id="rId16" o:title=""/>
                </v:shape>
                <o:OLEObject Type="Embed" ProgID="Equation.3" ShapeID="_x0000_i1038" DrawAspect="Content" ObjectID="_1767143923"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767143924"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pt" o:ole="" fillcolor="window">
                  <v:imagedata r:id="rId11" o:title=""/>
                </v:shape>
                <o:OLEObject Type="Embed" ProgID="Equation.3" ShapeID="_x0000_i1040" DrawAspect="Content" ObjectID="_1767143925"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767143926"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767143927"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pt" o:ole="" fillcolor="window">
                  <v:imagedata r:id="rId16" o:title=""/>
                </v:shape>
                <o:OLEObject Type="Embed" ProgID="Equation.3" ShapeID="_x0000_i1043" DrawAspect="Content" ObjectID="_1767143928"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767143929"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3.5pt;height:20.5pt" o:ole="" fillcolor="window">
                  <v:imagedata r:id="rId13" o:title=""/>
                </v:shape>
                <o:OLEObject Type="Embed" ProgID="Equation.3" ShapeID="_x0000_i1045" DrawAspect="Content" ObjectID="_1767143930"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3.5pt;height:20.5pt" o:ole="" fillcolor="window">
                  <v:imagedata r:id="rId13" o:title=""/>
                </v:shape>
                <o:OLEObject Type="Embed" ProgID="Equation.3" ShapeID="_x0000_i1046" DrawAspect="Content" ObjectID="_1767143931"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3.5pt" o:ole="" fillcolor="window">
                  <v:imagedata r:id="rId11" o:title=""/>
                </v:shape>
                <o:OLEObject Type="Embed" ProgID="Equation.3" ShapeID="_x0000_i1047" DrawAspect="Content" ObjectID="_1767143932"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pt;height:13.5pt" o:ole="" fillcolor="window">
                  <v:imagedata r:id="rId37" o:title=""/>
                </v:shape>
                <o:OLEObject Type="Embed" ProgID="Equation.3" ShapeID="_x0000_i1048" DrawAspect="Content" ObjectID="_1767143933"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800"/>
        <w:gridCol w:w="757"/>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3.5pt;height:20.5pt" o:ole="" fillcolor="window">
                  <v:imagedata r:id="rId13" o:title=""/>
                </v:shape>
                <o:OLEObject Type="Embed" ProgID="Equation.3" ShapeID="_x0000_i1049" DrawAspect="Content" ObjectID="_1767143934"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767143935"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pt;height:13.5pt" o:ole="" fillcolor="window">
                  <v:imagedata r:id="rId37" o:title=""/>
                </v:shape>
                <o:OLEObject Type="Embed" ProgID="Equation.3" ShapeID="_x0000_i1051" DrawAspect="Content" ObjectID="_1767143936"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5"/>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67143937"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67143938"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pt" o:ole="" fillcolor="window">
                  <v:imagedata r:id="rId11" o:title=""/>
                </v:shape>
                <o:OLEObject Type="Embed" ProgID="Equation.3" ShapeID="_x0000_i1054" DrawAspect="Content" ObjectID="_1767143939"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pt" o:ole="" fillcolor="window">
                  <v:imagedata r:id="rId37" o:title=""/>
                </v:shape>
                <o:OLEObject Type="Embed" ProgID="Equation.3" ShapeID="_x0000_i1055" DrawAspect="Content" ObjectID="_1767143940"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67143941"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pt" o:ole="" fillcolor="window">
                  <v:imagedata r:id="rId11" o:title=""/>
                </v:shape>
                <o:OLEObject Type="Embed" ProgID="Equation.3" ShapeID="_x0000_i1057" DrawAspect="Content" ObjectID="_1767143942"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pt" o:ole="" fillcolor="window">
                  <v:imagedata r:id="rId37" o:title=""/>
                </v:shape>
                <o:OLEObject Type="Embed" ProgID="Equation.3" ShapeID="_x0000_i1058" DrawAspect="Content" ObjectID="_1767143943"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14"/>
        <w:gridCol w:w="1713"/>
        <w:gridCol w:w="1132"/>
        <w:gridCol w:w="781"/>
        <w:gridCol w:w="781"/>
        <w:gridCol w:w="781"/>
        <w:gridCol w:w="775"/>
        <w:gridCol w:w="775"/>
        <w:gridCol w:w="775"/>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3"/>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6"/>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67143944"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67143945"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0.5pt;height:15.5pt" o:ole="" fillcolor="window">
                  <v:imagedata r:id="rId11" o:title=""/>
                </v:shape>
                <o:OLEObject Type="Embed" ProgID="Equation.3" ShapeID="_x0000_i1061" DrawAspect="Content" ObjectID="_1767143946"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5pt;height:15.5pt" o:ole="" fillcolor="window">
                  <v:imagedata r:id="rId16" o:title=""/>
                </v:shape>
                <o:OLEObject Type="Embed" ProgID="Equation.3" ShapeID="_x0000_i1062" DrawAspect="Content" ObjectID="_1767143947"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67143948"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67143949"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67143950"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0.5pt;height:15.5pt" o:ole="" fillcolor="window">
                  <v:imagedata r:id="rId11" o:title=""/>
                </v:shape>
                <o:OLEObject Type="Embed" ProgID="Equation.3" ShapeID="_x0000_i1066" DrawAspect="Content" ObjectID="_1767143951"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5pt;height:15.5pt" o:ole="" fillcolor="window">
                  <v:imagedata r:id="rId16" o:title=""/>
                </v:shape>
                <o:OLEObject Type="Embed" ProgID="Equation.3" ShapeID="_x0000_i1067" DrawAspect="Content" ObjectID="_1767143952"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67143953"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67143954"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67143955"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0.5pt;height:15.5pt" o:ole="" fillcolor="window">
                  <v:imagedata r:id="rId11" o:title=""/>
                </v:shape>
                <o:OLEObject Type="Embed" ProgID="Equation.3" ShapeID="_x0000_i1071" DrawAspect="Content" ObjectID="_1767143956"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5pt;height:15.5pt" o:ole="" fillcolor="window">
                  <v:imagedata r:id="rId16" o:title=""/>
                </v:shape>
                <o:OLEObject Type="Embed" ProgID="Equation.3" ShapeID="_x0000_i1072" DrawAspect="Content" ObjectID="_1767143957"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67143958"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5.5pt;height:15.5pt" o:ole="" fillcolor="window">
                  <v:imagedata r:id="rId13" o:title=""/>
                </v:shape>
                <o:OLEObject Type="Embed" ProgID="Equation.3" ShapeID="_x0000_i1074" DrawAspect="Content" ObjectID="_1767143959"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0.5pt;height:15.5pt" o:ole="" fillcolor="window">
                  <v:imagedata r:id="rId11" o:title=""/>
                </v:shape>
                <o:OLEObject Type="Embed" ProgID="Equation.3" ShapeID="_x0000_i1075" DrawAspect="Content" ObjectID="_1767143960"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pt;height:15.5pt" o:ole="" fillcolor="window">
                  <v:imagedata r:id="rId16" o:title=""/>
                </v:shape>
                <o:OLEObject Type="Embed" ProgID="Equation.3" ShapeID="_x0000_i1076" DrawAspect="Content" ObjectID="_1767143961"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5.5pt;height:15.5pt" o:ole="" fillcolor="window">
                  <v:imagedata r:id="rId13" o:title=""/>
                </v:shape>
                <o:OLEObject Type="Embed" ProgID="Equation.3" ShapeID="_x0000_i1077" DrawAspect="Content" ObjectID="_1767143962"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3"/>
        <w:gridCol w:w="1459"/>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5.5pt;height:15.5pt" o:ole="" fillcolor="window">
                  <v:imagedata r:id="rId13" o:title=""/>
                </v:shape>
                <o:OLEObject Type="Embed" ProgID="Equation.3" ShapeID="_x0000_i1078" DrawAspect="Content" ObjectID="_1767143963"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0.5pt;height:15.5pt" o:ole="" fillcolor="window">
                  <v:imagedata r:id="rId11" o:title=""/>
                </v:shape>
                <o:OLEObject Type="Embed" ProgID="Equation.3" ShapeID="_x0000_i1079" DrawAspect="Content" ObjectID="_1767143964"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0.5pt;height:15.5pt" o:ole="" fillcolor="window">
                  <v:imagedata r:id="rId16" o:title=""/>
                </v:shape>
                <o:OLEObject Type="Embed" ProgID="Equation.3" ShapeID="_x0000_i1080" DrawAspect="Content" ObjectID="_1767143965"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5.5pt;height:15.5pt" o:ole="" fillcolor="window">
                  <v:imagedata r:id="rId13" o:title=""/>
                </v:shape>
                <o:OLEObject Type="Embed" ProgID="Equation.3" ShapeID="_x0000_i1081" DrawAspect="Content" ObjectID="_1767143966"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5.5pt;height:15.5pt" o:ole="" fillcolor="window">
                  <v:imagedata r:id="rId13" o:title=""/>
                </v:shape>
                <o:OLEObject Type="Embed" ProgID="Equation.3" ShapeID="_x0000_i1082" DrawAspect="Content" ObjectID="_1767143967"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5.5pt;height:15.5pt" o:ole="" fillcolor="window">
                  <v:imagedata r:id="rId13" o:title=""/>
                </v:shape>
                <o:OLEObject Type="Embed" ProgID="Equation.3" ShapeID="_x0000_i1083" DrawAspect="Content" ObjectID="_1767143968"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0.5pt;height:15.5pt" o:ole="" fillcolor="window">
                  <v:imagedata r:id="rId11" o:title=""/>
                </v:shape>
                <o:OLEObject Type="Embed" ProgID="Equation.3" ShapeID="_x0000_i1084" DrawAspect="Content" ObjectID="_1767143969"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0.5pt;height:15.5pt" o:ole="" fillcolor="window">
                  <v:imagedata r:id="rId16" o:title=""/>
                </v:shape>
                <o:OLEObject Type="Embed" ProgID="Equation.3" ShapeID="_x0000_i1085" DrawAspect="Content" ObjectID="_1767143970"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5.5pt;height:15.5pt" o:ole="" fillcolor="window">
                  <v:imagedata r:id="rId13" o:title=""/>
                </v:shape>
                <o:OLEObject Type="Embed" ProgID="Equation.3" ShapeID="_x0000_i1086" DrawAspect="Content" ObjectID="_1767143971"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09A60D54" w:rsidR="009428D8" w:rsidRPr="007275DF" w:rsidRDefault="00C27217"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C27217"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7275DF" w:rsidRDefault="00C27217" w:rsidP="00C27217">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C27217" w:rsidRPr="007275DF" w:rsidRDefault="00C27217" w:rsidP="00C27217">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C27217" w:rsidRPr="007275DF" w:rsidRDefault="00C27217" w:rsidP="00C27217">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C27217" w:rsidRPr="007275DF" w:rsidRDefault="00C27217" w:rsidP="00C27217">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653D12AF" w:rsidR="00C27217" w:rsidRPr="007275DF" w:rsidRDefault="00C27217" w:rsidP="00C27217">
            <w:pPr>
              <w:pStyle w:val="TAC"/>
              <w:spacing w:line="256" w:lineRule="auto"/>
            </w:pPr>
            <w:r w:rsidRPr="007275DF">
              <w:rPr>
                <w:lang w:eastAsia="zh-CN"/>
              </w:rPr>
              <w:t>-100</w:t>
            </w:r>
          </w:p>
        </w:tc>
      </w:tr>
      <w:tr w:rsidR="00C27217"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C27217" w:rsidRPr="007275DF" w:rsidRDefault="00C27217" w:rsidP="00C27217">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C27217" w:rsidRPr="007275DF" w:rsidRDefault="00C27217" w:rsidP="00C27217">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493ABC34" w:rsidR="00C27217" w:rsidRPr="007275DF" w:rsidRDefault="00C27217" w:rsidP="00C27217">
            <w:pPr>
              <w:pStyle w:val="TAC"/>
              <w:spacing w:line="256" w:lineRule="auto"/>
            </w:pPr>
            <w:r w:rsidRPr="007275DF">
              <w:rPr>
                <w:lang w:eastAsia="zh-CN"/>
              </w:rPr>
              <w:t>-97</w:t>
            </w:r>
          </w:p>
        </w:tc>
      </w:tr>
      <w:tr w:rsidR="00C27217"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7275DF" w:rsidRDefault="00C27217" w:rsidP="00C27217">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25A052B" w:rsidR="00C27217" w:rsidRPr="007275DF" w:rsidRDefault="00C27217" w:rsidP="00C27217">
            <w:pPr>
              <w:pStyle w:val="TAC"/>
              <w:spacing w:line="256" w:lineRule="auto"/>
            </w:pPr>
            <w:r>
              <w:t>0</w:t>
            </w:r>
          </w:p>
        </w:tc>
      </w:tr>
      <w:tr w:rsidR="00C27217"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7275DF" w:rsidRDefault="00C27217" w:rsidP="00C27217">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C27217" w:rsidRPr="007275DF" w:rsidRDefault="00C27217" w:rsidP="00C27217">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C27217" w:rsidRPr="007275DF" w:rsidRDefault="00C27217" w:rsidP="00C27217">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12850F31" w:rsidR="00C27217" w:rsidRPr="007275DF" w:rsidRDefault="00C27217" w:rsidP="00C27217">
            <w:pPr>
              <w:pStyle w:val="TAC"/>
              <w:spacing w:line="256" w:lineRule="auto"/>
            </w:pPr>
            <w:r>
              <w:t>0</w:t>
            </w:r>
          </w:p>
        </w:tc>
      </w:tr>
      <w:tr w:rsidR="00C27217"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C27217" w:rsidRPr="007275DF" w:rsidRDefault="00C27217" w:rsidP="00C27217">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C27217" w:rsidRPr="007275DF" w:rsidRDefault="00C27217" w:rsidP="00C27217">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C27217" w:rsidRPr="007275DF" w:rsidRDefault="00C27217" w:rsidP="00C27217">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C27217" w:rsidRPr="007275DF" w:rsidRDefault="00C27217" w:rsidP="00C27217">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15A4876C" w:rsidR="00C27217" w:rsidRPr="007275DF" w:rsidRDefault="00C27217" w:rsidP="00C27217">
            <w:pPr>
              <w:pStyle w:val="TAC"/>
              <w:spacing w:line="256" w:lineRule="auto"/>
            </w:pPr>
            <w:r w:rsidRPr="007275DF">
              <w:t>-</w:t>
            </w:r>
            <w:r>
              <w:t>97</w:t>
            </w:r>
          </w:p>
        </w:tc>
      </w:tr>
      <w:tr w:rsidR="00C27217"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C27217" w:rsidRPr="007275DF" w:rsidRDefault="00C27217" w:rsidP="00C27217">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C27217" w:rsidRPr="007275DF" w:rsidRDefault="00C27217" w:rsidP="00C27217">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C27217" w:rsidRPr="007275DF" w:rsidRDefault="00C27217" w:rsidP="00C27217">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F01353F" w:rsidR="00C27217" w:rsidRPr="007275DF" w:rsidRDefault="00C27217" w:rsidP="00C27217">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63EBEBAF" w:rsidR="00C27217" w:rsidRPr="007275DF" w:rsidRDefault="00C27217" w:rsidP="00C27217">
            <w:pPr>
              <w:pStyle w:val="TAC"/>
              <w:spacing w:line="256" w:lineRule="auto"/>
            </w:pPr>
            <w:r w:rsidRPr="007275DF">
              <w:t>-66.</w:t>
            </w:r>
            <w:r>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6CBD9447" w:rsidR="00C27217" w:rsidRPr="007275DF" w:rsidRDefault="00C27217" w:rsidP="00C27217">
            <w:pPr>
              <w:pStyle w:val="TAC"/>
              <w:spacing w:line="256" w:lineRule="auto"/>
            </w:pPr>
            <w:r w:rsidRPr="007275DF">
              <w:t>-</w:t>
            </w:r>
            <w:r>
              <w:t>62.93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C27217"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C27217" w:rsidRPr="007275DF" w:rsidRDefault="00C27217" w:rsidP="00C27217">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C27217" w:rsidRPr="007275DF" w:rsidRDefault="00C27217" w:rsidP="00C27217">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C27217" w:rsidRPr="007275DF" w:rsidRDefault="00C27217" w:rsidP="00C27217">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C27217" w:rsidRPr="007275DF" w:rsidRDefault="00C27217" w:rsidP="00C27217">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3FEE63BA" w:rsidR="00C27217" w:rsidRPr="007275DF" w:rsidRDefault="00C27217" w:rsidP="00C27217">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24C70594" w:rsidR="00C27217" w:rsidRPr="007275DF" w:rsidRDefault="00C27217" w:rsidP="00C27217">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7275DF" w:rsidRDefault="00C27217"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Pr>
          <w:rFonts w:cs="v4.2.0"/>
        </w:rPr>
        <w:t xml:space="preserve">next </w:t>
      </w:r>
      <w:r w:rsidRPr="007275DF">
        <w:rPr>
          <w:rFonts w:cs="v4.2.0"/>
        </w:rPr>
        <w:t xml:space="preserve">instant </w:t>
      </w:r>
      <w:r>
        <w:rPr>
          <w:rFonts w:cs="v4.2.0"/>
        </w:rPr>
        <w:t>after</w:t>
      </w:r>
      <w:r w:rsidRPr="007275DF">
        <w:rPr>
          <w:rFonts w:cs="v4.2.0"/>
        </w:rPr>
        <w:t xml:space="preserve">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587773" w14:paraId="2C5B9A18" w14:textId="77777777" w:rsidTr="00836C79">
        <w:trPr>
          <w:cantSplit/>
          <w:trHeight w:val="187"/>
          <w:jc w:val="center"/>
        </w:trPr>
        <w:tc>
          <w:tcPr>
            <w:tcW w:w="3292" w:type="dxa"/>
            <w:gridSpan w:val="2"/>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2"/>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2"/>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2"/>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2"/>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2"/>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2"/>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2"/>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2"/>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2"/>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2"/>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2"/>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2"/>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2"/>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2"/>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2"/>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5.5pt;height:15.5pt" o:ole="" fillcolor="window">
                  <v:imagedata r:id="rId13" o:title=""/>
                </v:shape>
                <o:OLEObject Type="Embed" ProgID="Equation.3" ShapeID="_x0000_i1087" DrawAspect="Content" ObjectID="_1767143972"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5.5pt;height:15.5pt" o:ole="" fillcolor="window">
                  <v:imagedata r:id="rId13" o:title=""/>
                </v:shape>
                <o:OLEObject Type="Embed" ProgID="Equation.3" ShapeID="_x0000_i1088" DrawAspect="Content" ObjectID="_1767143973"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1pt;height:15.5pt" o:ole="" fillcolor="window">
                  <v:imagedata r:id="rId11" o:title=""/>
                </v:shape>
                <o:OLEObject Type="Embed" ProgID="Equation.3" ShapeID="_x0000_i1089" DrawAspect="Content" ObjectID="_1767143974"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1pt;height:15.5pt" o:ole="" fillcolor="window">
                  <v:imagedata r:id="rId16" o:title=""/>
                </v:shape>
                <o:OLEObject Type="Embed" ProgID="Equation.3" ShapeID="_x0000_i1090" DrawAspect="Content" ObjectID="_1767143975"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5.5pt;height:15.5pt" o:ole="" fillcolor="window">
                  <v:imagedata r:id="rId13" o:title=""/>
                </v:shape>
                <o:OLEObject Type="Embed" ProgID="Equation.3" ShapeID="_x0000_i1091" DrawAspect="Content" ObjectID="_1767143976"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7"/>
        <w:gridCol w:w="1781"/>
        <w:gridCol w:w="986"/>
        <w:gridCol w:w="850"/>
        <w:gridCol w:w="907"/>
        <w:gridCol w:w="820"/>
        <w:gridCol w:w="845"/>
        <w:gridCol w:w="780"/>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3"/>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3"/>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3"/>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3"/>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3"/>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3"/>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3"/>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3"/>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3"/>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3"/>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3"/>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3"/>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3"/>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3"/>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3"/>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3"/>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3"/>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3"/>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3"/>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3"/>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3"/>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3"/>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3"/>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3"/>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3"/>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5.5pt;height:15.5pt" o:ole="" fillcolor="window">
                  <v:imagedata r:id="rId11" o:title=""/>
                </v:shape>
                <o:OLEObject Type="Embed" ProgID="Equation.3" ShapeID="_x0000_i1092" DrawAspect="Content" ObjectID="_1767143977"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tcPr>
          <w:p w14:paraId="73C956B9" w14:textId="77777777" w:rsidR="009428D8" w:rsidRPr="007275DF" w:rsidDel="004B51DC" w:rsidRDefault="009428D8" w:rsidP="00F860FA">
            <w:pPr>
              <w:pStyle w:val="TAC"/>
            </w:pPr>
            <w:r w:rsidRPr="007275DF">
              <w:rPr>
                <w:rFonts w:cs="v4.2.0"/>
              </w:rPr>
              <w:t>1.54</w:t>
            </w:r>
          </w:p>
        </w:tc>
        <w:tc>
          <w:tcPr>
            <w:tcW w:w="851" w:type="dxa"/>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0.5pt;height:20.5pt" o:ole="" fillcolor="window">
                  <v:imagedata r:id="rId13" o:title=""/>
                </v:shape>
                <o:OLEObject Type="Embed" ProgID="Equation.3" ShapeID="_x0000_i1093" DrawAspect="Content" ObjectID="_1767143978"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6"/>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0.5pt;height:20.5pt" o:ole="" fillcolor="window">
                  <v:imagedata r:id="rId13" o:title=""/>
                </v:shape>
                <o:OLEObject Type="Embed" ProgID="Equation.3" ShapeID="_x0000_i1094" DrawAspect="Content" ObjectID="_1767143979"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6"/>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5pt;height:15.5pt" o:ole="" fillcolor="window">
                  <v:imagedata r:id="rId16" o:title=""/>
                </v:shape>
                <o:OLEObject Type="Embed" ProgID="Equation.3" ShapeID="_x0000_i1095" DrawAspect="Content" ObjectID="_1767143980"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tcPr>
          <w:p w14:paraId="21BC988B" w14:textId="77777777" w:rsidR="009428D8" w:rsidRPr="007275DF" w:rsidRDefault="009428D8" w:rsidP="00F860FA">
            <w:pPr>
              <w:pStyle w:val="TAC"/>
            </w:pPr>
            <w:r w:rsidRPr="007275DF">
              <w:rPr>
                <w:rFonts w:cs="v4.2.0"/>
              </w:rPr>
              <w:t>7</w:t>
            </w:r>
          </w:p>
        </w:tc>
        <w:tc>
          <w:tcPr>
            <w:tcW w:w="851" w:type="dxa"/>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tcPr>
          <w:p w14:paraId="100C68D3" w14:textId="77777777" w:rsidR="009428D8" w:rsidRPr="007275DF" w:rsidRDefault="009428D8" w:rsidP="00F860FA">
            <w:pPr>
              <w:pStyle w:val="TAC"/>
            </w:pPr>
            <w:r w:rsidRPr="007275DF">
              <w:rPr>
                <w:rFonts w:cs="v4.2.0"/>
                <w:lang w:eastAsia="zh-CN"/>
              </w:rPr>
              <w:t>-88</w:t>
            </w:r>
          </w:p>
        </w:tc>
        <w:tc>
          <w:tcPr>
            <w:tcW w:w="851" w:type="dxa"/>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6"/>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8"/>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0.5pt;height:20.5pt" o:ole="" fillcolor="window">
                  <v:imagedata r:id="rId13" o:title=""/>
                </v:shape>
                <o:OLEObject Type="Embed" ProgID="Equation.3" ShapeID="_x0000_i1096" DrawAspect="Content" ObjectID="_1767143981"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30E84A00"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5A6BA117" w:rsidR="009428D8" w:rsidRPr="007275DF" w:rsidRDefault="00735319" w:rsidP="006D0B54">
            <w:pPr>
              <w:keepNext/>
              <w:keepLines/>
              <w:spacing w:after="0"/>
              <w:jc w:val="center"/>
              <w:rPr>
                <w:rFonts w:ascii="Arial" w:hAnsi="Arial"/>
                <w:sz w:val="18"/>
              </w:rPr>
            </w:pPr>
            <w:r w:rsidRPr="007275DF">
              <w:rPr>
                <w:rFonts w:ascii="Arial" w:hAnsi="Arial"/>
                <w:noProof/>
                <w:sz w:val="18"/>
              </w:rPr>
              <w:t>As specified in clause A.3.2</w:t>
            </w:r>
            <w:r>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6E5018B7" w:rsidR="009428D8" w:rsidRPr="007275DF" w:rsidRDefault="00735319"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735319" w:rsidRPr="007275DF" w14:paraId="568C0445" w14:textId="77777777" w:rsidTr="006D0B54">
        <w:tc>
          <w:tcPr>
            <w:tcW w:w="2000" w:type="pct"/>
            <w:gridSpan w:val="2"/>
          </w:tcPr>
          <w:p w14:paraId="68D2CE2E" w14:textId="77777777" w:rsidR="00735319" w:rsidRPr="007275DF" w:rsidRDefault="00735319" w:rsidP="00735319">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735319" w:rsidRPr="007275DF" w:rsidRDefault="00735319" w:rsidP="00735319">
            <w:pPr>
              <w:keepNext/>
              <w:keepLines/>
              <w:spacing w:after="0"/>
              <w:jc w:val="center"/>
              <w:rPr>
                <w:rFonts w:ascii="Arial" w:hAnsi="Arial"/>
                <w:sz w:val="18"/>
              </w:rPr>
            </w:pPr>
            <w:r w:rsidRPr="007275DF">
              <w:rPr>
                <w:rFonts w:ascii="Arial" w:hAnsi="Arial"/>
                <w:sz w:val="18"/>
              </w:rPr>
              <w:t>-</w:t>
            </w:r>
          </w:p>
        </w:tc>
        <w:tc>
          <w:tcPr>
            <w:tcW w:w="1000" w:type="pct"/>
          </w:tcPr>
          <w:p w14:paraId="06FB1343" w14:textId="11D1066A" w:rsidR="00735319" w:rsidRPr="007275DF" w:rsidRDefault="00735319" w:rsidP="00735319">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14083E8A" w:rsidR="00735319" w:rsidRPr="007275DF" w:rsidRDefault="00735319" w:rsidP="00735319">
            <w:pPr>
              <w:keepNext/>
              <w:keepLines/>
              <w:spacing w:after="0"/>
              <w:rPr>
                <w:rFonts w:ascii="Arial" w:hAnsi="Arial"/>
                <w:sz w:val="18"/>
              </w:rPr>
            </w:pPr>
            <w:r>
              <w:rPr>
                <w:rFonts w:ascii="Arial" w:hAnsi="Arial"/>
                <w:sz w:val="18"/>
              </w:rPr>
              <w:t>Table A.3.8A.2.1-1</w:t>
            </w:r>
          </w:p>
        </w:tc>
      </w:tr>
      <w:tr w:rsidR="00735319" w:rsidRPr="007275DF" w14:paraId="645E6184" w14:textId="77777777" w:rsidTr="006D0B54">
        <w:tc>
          <w:tcPr>
            <w:tcW w:w="2000" w:type="pct"/>
            <w:gridSpan w:val="2"/>
          </w:tcPr>
          <w:p w14:paraId="548CB8B0"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57B6822A" w14:textId="7D945151"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735319" w:rsidRPr="007275DF" w:rsidRDefault="00735319" w:rsidP="00735319">
            <w:pPr>
              <w:keepNext/>
              <w:keepLines/>
              <w:spacing w:after="0"/>
              <w:rPr>
                <w:rFonts w:ascii="Arial" w:hAnsi="Arial"/>
                <w:sz w:val="18"/>
              </w:rPr>
            </w:pPr>
          </w:p>
        </w:tc>
      </w:tr>
      <w:tr w:rsidR="00735319" w:rsidRPr="007275DF" w14:paraId="5F577777" w14:textId="77777777" w:rsidTr="006D0B54">
        <w:tc>
          <w:tcPr>
            <w:tcW w:w="2000" w:type="pct"/>
            <w:gridSpan w:val="2"/>
          </w:tcPr>
          <w:p w14:paraId="13CFFF17"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735319" w:rsidRPr="007275DF" w:rsidRDefault="00735319" w:rsidP="00735319">
            <w:pPr>
              <w:keepNext/>
              <w:keepLines/>
              <w:spacing w:after="0"/>
              <w:jc w:val="center"/>
              <w:rPr>
                <w:rFonts w:ascii="Arial" w:hAnsi="Arial"/>
                <w:sz w:val="18"/>
              </w:rPr>
            </w:pPr>
            <w:r w:rsidRPr="007275DF">
              <w:rPr>
                <w:rFonts w:ascii="Arial" w:hAnsi="Arial"/>
                <w:sz w:val="18"/>
              </w:rPr>
              <w:t>ms</w:t>
            </w:r>
          </w:p>
        </w:tc>
        <w:tc>
          <w:tcPr>
            <w:tcW w:w="1000" w:type="pct"/>
          </w:tcPr>
          <w:p w14:paraId="3487A023" w14:textId="34AE19C6" w:rsidR="00735319" w:rsidRPr="007275DF" w:rsidRDefault="00735319" w:rsidP="00735319">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735319" w:rsidRPr="007275DF" w:rsidRDefault="00735319" w:rsidP="00735319">
            <w:pPr>
              <w:keepNext/>
              <w:keepLines/>
              <w:spacing w:after="0"/>
              <w:rPr>
                <w:rFonts w:ascii="Arial" w:hAnsi="Arial"/>
                <w:sz w:val="18"/>
              </w:rPr>
            </w:pPr>
            <w:r w:rsidRPr="007275DF">
              <w:rPr>
                <w:rFonts w:ascii="Arial" w:hAnsi="Arial"/>
                <w:sz w:val="18"/>
                <w:lang w:eastAsia="zh-CN"/>
              </w:rPr>
              <w:t>Time for the UE to detect RLF</w:t>
            </w:r>
          </w:p>
        </w:tc>
      </w:tr>
      <w:tr w:rsidR="00735319" w:rsidRPr="007275DF" w14:paraId="03ECE6B4" w14:textId="77777777" w:rsidTr="006D0B54">
        <w:tc>
          <w:tcPr>
            <w:tcW w:w="2000" w:type="pct"/>
            <w:gridSpan w:val="2"/>
          </w:tcPr>
          <w:p w14:paraId="398EEF9D" w14:textId="77777777" w:rsidR="00735319" w:rsidRPr="007275DF" w:rsidRDefault="00735319" w:rsidP="00735319">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735319" w:rsidRPr="007275DF" w:rsidRDefault="00735319" w:rsidP="00735319">
            <w:pPr>
              <w:keepNext/>
              <w:keepLines/>
              <w:spacing w:after="0"/>
              <w:jc w:val="center"/>
              <w:rPr>
                <w:rFonts w:ascii="Arial" w:hAnsi="Arial"/>
                <w:sz w:val="18"/>
              </w:rPr>
            </w:pPr>
            <w:r w:rsidRPr="007275DF">
              <w:rPr>
                <w:rFonts w:ascii="Arial" w:hAnsi="Arial"/>
                <w:sz w:val="18"/>
              </w:rPr>
              <w:t>s</w:t>
            </w:r>
          </w:p>
        </w:tc>
        <w:tc>
          <w:tcPr>
            <w:tcW w:w="1000" w:type="pct"/>
          </w:tcPr>
          <w:p w14:paraId="67A23AEA" w14:textId="53E63BBB" w:rsidR="00735319" w:rsidRPr="007275DF" w:rsidRDefault="00735319" w:rsidP="00735319">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735319" w:rsidRPr="007275DF" w:rsidRDefault="00735319" w:rsidP="00735319">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67143982"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735319" w:rsidRPr="007275DF" w14:paraId="465F7131" w14:textId="77777777" w:rsidTr="006D0B54">
        <w:trPr>
          <w:cantSplit/>
          <w:jc w:val="center"/>
        </w:trPr>
        <w:tc>
          <w:tcPr>
            <w:tcW w:w="1951" w:type="dxa"/>
          </w:tcPr>
          <w:p w14:paraId="3B4E0610"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pt;height:20.5pt" o:ole="" fillcolor="window">
                  <v:imagedata r:id="rId13" o:title=""/>
                </v:shape>
                <o:OLEObject Type="Embed" ProgID="Equation.3" ShapeID="_x0000_i1098" DrawAspect="Content" ObjectID="_1767143983"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562AE351" w14:textId="6A735C73" w:rsidR="00735319" w:rsidRPr="007275DF" w:rsidRDefault="00735319" w:rsidP="00735319">
            <w:pPr>
              <w:keepNext/>
              <w:keepLines/>
              <w:spacing w:after="0"/>
              <w:jc w:val="center"/>
              <w:rPr>
                <w:rFonts w:ascii="Arial" w:hAnsi="Arial"/>
                <w:sz w:val="18"/>
              </w:rPr>
            </w:pPr>
            <w:r w:rsidRPr="007275DF">
              <w:rPr>
                <w:rFonts w:ascii="Arial" w:hAnsi="Arial" w:cs="v4.2.0"/>
                <w:sz w:val="18"/>
                <w:lang w:eastAsia="zh-CN"/>
              </w:rPr>
              <w:t>-101</w:t>
            </w:r>
          </w:p>
        </w:tc>
      </w:tr>
      <w:tr w:rsidR="00735319" w:rsidRPr="007275DF" w14:paraId="76C71828" w14:textId="77777777" w:rsidTr="006D0B54">
        <w:trPr>
          <w:cantSplit/>
          <w:jc w:val="center"/>
        </w:trPr>
        <w:tc>
          <w:tcPr>
            <w:tcW w:w="1951" w:type="dxa"/>
          </w:tcPr>
          <w:p w14:paraId="56864BAD" w14:textId="77777777" w:rsidR="00735319" w:rsidRPr="007275DF" w:rsidRDefault="00735319" w:rsidP="00735319">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pt;height:20.5pt" o:ole="" fillcolor="window">
                  <v:imagedata r:id="rId13" o:title=""/>
                </v:shape>
                <o:OLEObject Type="Embed" ProgID="Equation.3" ShapeID="_x0000_i1099" DrawAspect="Content" ObjectID="_1767143984"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735319" w:rsidRPr="007275DF" w:rsidRDefault="00735319" w:rsidP="00735319">
            <w:pPr>
              <w:keepNext/>
              <w:keepLines/>
              <w:spacing w:after="0"/>
              <w:jc w:val="center"/>
              <w:rPr>
                <w:rFonts w:ascii="Arial" w:hAnsi="Arial"/>
                <w:sz w:val="18"/>
              </w:rPr>
            </w:pPr>
            <w:r w:rsidRPr="007275DF">
              <w:rPr>
                <w:rFonts w:ascii="Arial" w:hAnsi="Arial" w:cs="v4.2.0"/>
                <w:sz w:val="18"/>
              </w:rPr>
              <w:t>dBm/15 kHz</w:t>
            </w:r>
          </w:p>
        </w:tc>
        <w:tc>
          <w:tcPr>
            <w:tcW w:w="5181" w:type="dxa"/>
            <w:gridSpan w:val="6"/>
          </w:tcPr>
          <w:p w14:paraId="45B2C89D" w14:textId="540D89C3" w:rsidR="00735319" w:rsidRPr="007275DF" w:rsidRDefault="00735319" w:rsidP="00735319">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67143985"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6"/>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8"/>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pt;height:20.5pt" o:ole="" fillcolor="window">
                  <v:imagedata r:id="rId13" o:title=""/>
                </v:shape>
                <o:OLEObject Type="Embed" ProgID="Equation.3" ShapeID="_x0000_i1101" DrawAspect="Content" ObjectID="_1767143986"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6D09128F"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4EE1A6E2"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1"/>
        <w:gridCol w:w="986"/>
        <w:gridCol w:w="850"/>
        <w:gridCol w:w="907"/>
        <w:gridCol w:w="820"/>
        <w:gridCol w:w="845"/>
        <w:gridCol w:w="799"/>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3"/>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3"/>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3"/>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3"/>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3"/>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3"/>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3"/>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3"/>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3"/>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3"/>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3"/>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3"/>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3"/>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3"/>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3"/>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3"/>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67143987"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pt;height:20.5pt" o:ole="" fillcolor="window">
                  <v:imagedata r:id="rId13" o:title=""/>
                </v:shape>
                <o:OLEObject Type="Embed" ProgID="Equation.3" ShapeID="_x0000_i1103" DrawAspect="Content" ObjectID="_1767143988"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6"/>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pt;height:20.5pt" o:ole="" fillcolor="window">
                  <v:imagedata r:id="rId13" o:title=""/>
                </v:shape>
                <o:OLEObject Type="Embed" ProgID="Equation.3" ShapeID="_x0000_i1104" DrawAspect="Content" ObjectID="_1767143989"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6"/>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6"/>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67143990"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6"/>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8"/>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pt;height:20.5pt" o:ole="" fillcolor="window">
                  <v:imagedata r:id="rId13" o:title=""/>
                </v:shape>
                <o:OLEObject Type="Embed" ProgID="Equation.3" ShapeID="_x0000_i1106" DrawAspect="Content" ObjectID="_1767143991"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4"/>
        <w:gridCol w:w="1974"/>
        <w:gridCol w:w="846"/>
        <w:gridCol w:w="1550"/>
        <w:gridCol w:w="1192"/>
        <w:gridCol w:w="851"/>
        <w:gridCol w:w="908"/>
        <w:gridCol w:w="821"/>
        <w:gridCol w:w="846"/>
        <w:gridCol w:w="800"/>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3"/>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3"/>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3"/>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3"/>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3"/>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3"/>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3"/>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3"/>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3"/>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3"/>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3"/>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3"/>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3"/>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3"/>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3"/>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3"/>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3"/>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3"/>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3"/>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3"/>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3"/>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3"/>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3"/>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3"/>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3"/>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3"/>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3"/>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3"/>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3"/>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3"/>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3"/>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3"/>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3"/>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3"/>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3"/>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3"/>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3"/>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3"/>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3"/>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3"/>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3"/>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3"/>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3"/>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3"/>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3"/>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3"/>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3"/>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3"/>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67143992"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pt;height:20.5pt" o:ole="" fillcolor="window">
                  <v:imagedata r:id="rId13" o:title=""/>
                </v:shape>
                <o:OLEObject Type="Embed" ProgID="Equation.3" ShapeID="_x0000_i1108" DrawAspect="Content" ObjectID="_1767143993"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6"/>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pt;height:20.5pt" o:ole="" fillcolor="window">
                  <v:imagedata r:id="rId13" o:title=""/>
                </v:shape>
                <o:OLEObject Type="Embed" ProgID="Equation.3" ShapeID="_x0000_i1109" DrawAspect="Content" ObjectID="_1767143994"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6"/>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6"/>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67143995"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tcPr>
          <w:p w14:paraId="573480FB" w14:textId="77777777" w:rsidR="009428D8" w:rsidRPr="007275DF" w:rsidRDefault="009428D8" w:rsidP="006D0B54">
            <w:pPr>
              <w:pStyle w:val="TAC"/>
              <w:rPr>
                <w:szCs w:val="18"/>
              </w:rPr>
            </w:pPr>
            <w:r w:rsidRPr="007275DF">
              <w:rPr>
                <w:rFonts w:cs="v4.2.0"/>
                <w:szCs w:val="18"/>
              </w:rPr>
              <w:t>4</w:t>
            </w:r>
          </w:p>
        </w:tc>
        <w:tc>
          <w:tcPr>
            <w:tcW w:w="851" w:type="dxa"/>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6"/>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0"/>
          </w:tcPr>
          <w:p w14:paraId="09325380" w14:textId="77777777" w:rsidR="009428D8" w:rsidRPr="007275DF" w:rsidRDefault="009428D8" w:rsidP="006D0B54">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pt;height:15.5pt" o:ole="" fillcolor="window">
                  <v:imagedata r:id="rId13" o:title=""/>
                </v:shape>
                <o:OLEObject Type="Embed" ProgID="Equation.3" ShapeID="_x0000_i1111" DrawAspect="Content" ObjectID="_1767143996"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pt;height:15.5pt" o:ole="" fillcolor="window">
                  <v:imagedata r:id="rId102" o:title=""/>
                </v:shape>
                <o:OLEObject Type="Embed" ProgID="Equation.3" ShapeID="_x0000_i1112" DrawAspect="Content" ObjectID="_1767143997"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pt;height:20.5pt" o:ole="" fillcolor="window">
                  <v:imagedata r:id="rId13" o:title=""/>
                </v:shape>
                <o:OLEObject Type="Embed" ProgID="Equation.3" ShapeID="_x0000_i1113" DrawAspect="Content" ObjectID="_1767143998"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6pt;height:15.5pt" o:ole="" fillcolor="window">
                  <v:imagedata r:id="rId105" o:title=""/>
                </v:shape>
                <o:OLEObject Type="Embed" ProgID="Equation.3" ShapeID="_x0000_i1114" DrawAspect="Content" ObjectID="_1767143999"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pt;height:15.5pt" o:ole="" fillcolor="window">
                  <v:imagedata r:id="rId102" o:title=""/>
                </v:shape>
                <o:OLEObject Type="Embed" ProgID="Equation.3" ShapeID="_x0000_i1115" DrawAspect="Content" ObjectID="_1767144000"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pt;height:20.5pt" o:ole="" fillcolor="window">
                  <v:imagedata r:id="rId13" o:title=""/>
                </v:shape>
                <o:OLEObject Type="Embed" ProgID="Equation.3" ShapeID="_x0000_i1116" DrawAspect="Content" ObjectID="_1767144001"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6pt;height:15.5pt" o:ole="" fillcolor="window">
                  <v:imagedata r:id="rId105" o:title=""/>
                </v:shape>
                <o:OLEObject Type="Embed" ProgID="Equation.3" ShapeID="_x0000_i1117" DrawAspect="Content" ObjectID="_1767144002"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pt;height:15.5pt" o:ole="" fillcolor="window">
                  <v:imagedata r:id="rId102" o:title=""/>
                </v:shape>
                <o:OLEObject Type="Embed" ProgID="Equation.3" ShapeID="_x0000_i1118" DrawAspect="Content" ObjectID="_1767144003"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pt;height:20.5pt" o:ole="" fillcolor="window">
                  <v:imagedata r:id="rId13" o:title=""/>
                </v:shape>
                <o:OLEObject Type="Embed" ProgID="Equation.3" ShapeID="_x0000_i1119" DrawAspect="Content" ObjectID="_1767144004"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6pt;height:15.5pt" o:ole="" fillcolor="window">
                  <v:imagedata r:id="rId105" o:title=""/>
                </v:shape>
                <o:OLEObject Type="Embed" ProgID="Equation.3" ShapeID="_x0000_i1120" DrawAspect="Content" ObjectID="_1767144005"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pt;height:15.5pt" o:ole="" fillcolor="window">
                  <v:imagedata r:id="rId102" o:title=""/>
                </v:shape>
                <o:OLEObject Type="Embed" ProgID="Equation.3" ShapeID="_x0000_i1121" DrawAspect="Content" ObjectID="_1767144006"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pt;height:20.5pt" o:ole="" fillcolor="window">
                  <v:imagedata r:id="rId13" o:title=""/>
                </v:shape>
                <o:OLEObject Type="Embed" ProgID="Equation.3" ShapeID="_x0000_i1122" DrawAspect="Content" ObjectID="_1767144007"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6pt;height:15.5pt" o:ole="" fillcolor="window">
                  <v:imagedata r:id="rId105" o:title=""/>
                </v:shape>
                <o:OLEObject Type="Embed" ProgID="Equation.3" ShapeID="_x0000_i1123" DrawAspect="Content" ObjectID="_1767144008"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1pt;height:15.5pt" o:ole="">
                  <v:imagedata r:id="rId116" o:title=""/>
                </v:shape>
                <o:OLEObject Type="Embed" ProgID="Equation.3" ShapeID="_x0000_i1124" DrawAspect="Content" ObjectID="_1767144009"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5pt;height:15.5pt" o:ole="" fillcolor="window">
                  <v:imagedata r:id="rId102" o:title=""/>
                </v:shape>
                <o:OLEObject Type="Embed" ProgID="Equation.3" ShapeID="_x0000_i1125" DrawAspect="Content" ObjectID="_1767144010"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pt;height:20.5pt" o:ole="" fillcolor="window">
                  <v:imagedata r:id="rId13" o:title=""/>
                </v:shape>
                <o:OLEObject Type="Embed" ProgID="Equation.3" ShapeID="_x0000_i1126" DrawAspect="Content" ObjectID="_1767144011"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5pt;height:15.5pt" o:ole="" fillcolor="window">
                  <v:imagedata r:id="rId105" o:title=""/>
                </v:shape>
                <o:OLEObject Type="Embed" ProgID="Equation.3" ShapeID="_x0000_i1127" DrawAspect="Content" ObjectID="_1767144012"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5pt;height:15.5pt" o:ole="" fillcolor="window">
                  <v:imagedata r:id="rId102" o:title=""/>
                </v:shape>
                <o:OLEObject Type="Embed" ProgID="Equation.3" ShapeID="_x0000_i1128" DrawAspect="Content" ObjectID="_1767144013"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pt;height:20.5pt" o:ole="" fillcolor="window">
                  <v:imagedata r:id="rId13" o:title=""/>
                </v:shape>
                <o:OLEObject Type="Embed" ProgID="Equation.3" ShapeID="_x0000_i1129" DrawAspect="Content" ObjectID="_1767144014"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5pt;height:15.5pt" o:ole="" fillcolor="window">
                  <v:imagedata r:id="rId105" o:title=""/>
                </v:shape>
                <o:OLEObject Type="Embed" ProgID="Equation.3" ShapeID="_x0000_i1130" DrawAspect="Content" ObjectID="_1767144015"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5pt;height:15.5pt" o:ole="">
                  <v:imagedata r:id="rId102" o:title=""/>
                </v:shape>
                <o:OLEObject Type="Embed" ProgID="Equation.3" ShapeID="_x0000_i1131" DrawAspect="Content" ObjectID="_1767144016"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pt;height:20.5pt" o:ole="">
                  <v:imagedata r:id="rId13" o:title=""/>
                </v:shape>
                <o:OLEObject Type="Embed" ProgID="Equation.3" ShapeID="_x0000_i1132" DrawAspect="Content" ObjectID="_1767144017"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5pt;height:15.5pt" o:ole="">
                  <v:imagedata r:id="rId105" o:title=""/>
                </v:shape>
                <o:OLEObject Type="Embed" ProgID="Equation.3" ShapeID="_x0000_i1133" DrawAspect="Content" ObjectID="_1767144018"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5pt;height:15.5pt" o:ole="">
                  <v:imagedata r:id="rId102" o:title=""/>
                </v:shape>
                <o:OLEObject Type="Embed" ProgID="Equation.3" ShapeID="_x0000_i1134" DrawAspect="Content" ObjectID="_1767144019"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pt;height:20.5pt" o:ole="">
                  <v:imagedata r:id="rId13" o:title=""/>
                </v:shape>
                <o:OLEObject Type="Embed" ProgID="Equation.3" ShapeID="_x0000_i1135" DrawAspect="Content" ObjectID="_1767144020"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5pt;height:15.5pt" o:ole="">
                  <v:imagedata r:id="rId105" o:title=""/>
                </v:shape>
                <o:OLEObject Type="Embed" ProgID="Equation.3" ShapeID="_x0000_i1136" DrawAspect="Content" ObjectID="_1767144021"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5pt;height:15.5pt" o:ole="">
                  <v:imagedata r:id="rId116" o:title=""/>
                </v:shape>
                <o:OLEObject Type="Embed" ProgID="Equation.3" ShapeID="_x0000_i1137" DrawAspect="Content" ObjectID="_1767144022"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4"/>
        <w:gridCol w:w="1691"/>
        <w:gridCol w:w="704"/>
        <w:gridCol w:w="2395"/>
        <w:gridCol w:w="2818"/>
      </w:tblGrid>
      <w:tr w:rsidR="009428D8" w:rsidRPr="007275DF" w14:paraId="6CFED9E8" w14:textId="77777777" w:rsidTr="006D0B54">
        <w:trPr>
          <w:cantSplit/>
          <w:trHeight w:val="113"/>
          <w:jc w:val="center"/>
        </w:trPr>
        <w:tc>
          <w:tcPr>
            <w:tcW w:w="3289" w:type="dxa"/>
            <w:gridSpan w:val="2"/>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2"/>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2"/>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2"/>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2"/>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2"/>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5"/>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2"/>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2"/>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2"/>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2"/>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2"/>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2"/>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2"/>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4"/>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4"/>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4"/>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4"/>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4"/>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4"/>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4"/>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67144023"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4"/>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67144024"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4"/>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5pt;height:15.5pt" o:ole="" fillcolor="window">
                  <v:imagedata r:id="rId11" o:title=""/>
                </v:shape>
                <o:OLEObject Type="Embed" ProgID="Equation.3" ShapeID="_x0000_i1140" DrawAspect="Content" ObjectID="_1767144025"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5pt;height:15.5pt" o:ole="" fillcolor="window">
                  <v:imagedata r:id="rId16" o:title=""/>
                </v:shape>
                <o:OLEObject Type="Embed" ProgID="Equation.3" ShapeID="_x0000_i1141" DrawAspect="Content" ObjectID="_1767144026"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2"/>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67144027"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pt;height:15.5pt" o:ole="" fillcolor="window">
                  <v:imagedata r:id="rId13" o:title=""/>
                </v:shape>
                <o:OLEObject Type="Embed" ProgID="Equation.3" ShapeID="_x0000_i1143" DrawAspect="Content" ObjectID="_1767144028"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pt;height:15.5pt" o:ole="" fillcolor="window">
                  <v:imagedata r:id="rId13" o:title=""/>
                </v:shape>
                <o:OLEObject Type="Embed" ProgID="Equation.3" ShapeID="_x0000_i1144" DrawAspect="Content" ObjectID="_1767144029"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5pt;height:20.5pt" o:ole="" fillcolor="window">
                  <v:imagedata r:id="rId11" o:title=""/>
                </v:shape>
                <o:OLEObject Type="Embed" ProgID="Equation.3" ShapeID="_x0000_i1145" DrawAspect="Content" ObjectID="_1767144030"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5pt;height:20.5pt" o:ole="" fillcolor="window">
                  <v:imagedata r:id="rId16" o:title=""/>
                </v:shape>
                <o:OLEObject Type="Embed" ProgID="Equation.3" ShapeID="_x0000_i1146" DrawAspect="Content" ObjectID="_1767144031"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pt;height:15.5pt" o:ole="" fillcolor="window">
                  <v:imagedata r:id="rId13" o:title=""/>
                </v:shape>
                <o:OLEObject Type="Embed" ProgID="Equation.3" ShapeID="_x0000_i1147" DrawAspect="Content" ObjectID="_1767144032"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pt;height:15.5pt" o:ole="" fillcolor="window">
                  <v:imagedata r:id="rId13" o:title=""/>
                </v:shape>
                <o:OLEObject Type="Embed" ProgID="Equation.3" ShapeID="_x0000_i1148" DrawAspect="Content" ObjectID="_1767144033"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5pt;height:15.5pt" o:ole="" fillcolor="window">
                  <v:imagedata r:id="rId11" o:title=""/>
                </v:shape>
                <o:OLEObject Type="Embed" ProgID="Equation.3" ShapeID="_x0000_i1149" DrawAspect="Content" ObjectID="_1767144034"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1.5pt;height:15.5pt" o:ole="" fillcolor="window">
                  <v:imagedata r:id="rId16" o:title=""/>
                </v:shape>
                <o:OLEObject Type="Embed" ProgID="Equation.3" ShapeID="_x0000_i1150" DrawAspect="Content" ObjectID="_1767144035"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67144036"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5pt;height:15.5pt" o:ole="" fillcolor="window">
                  <v:imagedata r:id="rId13" o:title=""/>
                </v:shape>
                <o:OLEObject Type="Embed" ProgID="Equation.3" ShapeID="_x0000_i1152" DrawAspect="Content" ObjectID="_1767144037"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5pt;height:15.5pt" o:ole="" fillcolor="window">
                  <v:imagedata r:id="rId11" o:title=""/>
                </v:shape>
                <o:OLEObject Type="Embed" ProgID="Equation.3" ShapeID="_x0000_i1153" DrawAspect="Content" ObjectID="_1767144038"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1.5pt;height:15.5pt" o:ole="" fillcolor="window">
                  <v:imagedata r:id="rId16" o:title=""/>
                </v:shape>
                <o:OLEObject Type="Embed" ProgID="Equation.3" ShapeID="_x0000_i1154" DrawAspect="Content" ObjectID="_1767144039"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5pt;height:15.5pt" o:ole="" fillcolor="window">
                  <v:imagedata r:id="rId13" o:title=""/>
                </v:shape>
                <o:OLEObject Type="Embed" ProgID="Equation.3" ShapeID="_x0000_i1155" DrawAspect="Content" ObjectID="_1767144040"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pt;height:20.5pt" o:ole="" fillcolor="window">
                  <v:imagedata r:id="rId149" o:title=""/>
                </v:shape>
                <o:OLEObject Type="Embed" ProgID="Equation.3" ShapeID="_x0000_i1156" DrawAspect="Content" ObjectID="_1767144041"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2"/>
        <w:gridCol w:w="242"/>
        <w:gridCol w:w="1726"/>
        <w:gridCol w:w="697"/>
        <w:gridCol w:w="2038"/>
      </w:tblGrid>
      <w:tr w:rsidR="005401CD" w:rsidRPr="007275DF" w14:paraId="7D445444" w14:textId="77777777" w:rsidTr="00DF0476">
        <w:trPr>
          <w:trHeight w:val="160"/>
          <w:jc w:val="center"/>
        </w:trPr>
        <w:tc>
          <w:tcPr>
            <w:tcW w:w="2795" w:type="pct"/>
            <w:gridSpan w:val="3"/>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3"/>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3"/>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3"/>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3"/>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3"/>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2"/>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2"/>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2"/>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2"/>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2"/>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2"/>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2"/>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2"/>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2"/>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2"/>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2"/>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2"/>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2"/>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3"/>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3"/>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3"/>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3"/>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2"/>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2"/>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2"/>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2"/>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2"/>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2"/>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2"/>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2"/>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2"/>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2"/>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2"/>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2"/>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2"/>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2"/>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3"/>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3"/>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3"/>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3"/>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3"/>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3"/>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3"/>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3"/>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3"/>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3"/>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3"/>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3"/>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3"/>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5"/>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pt;height:20.5pt" o:ole="" fillcolor="window">
                  <v:imagedata r:id="rId149" o:title=""/>
                </v:shape>
                <o:OLEObject Type="Embed" ProgID="Equation.3" ShapeID="_x0000_i1157" DrawAspect="Content" ObjectID="_1767144042"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19060E" w:rsidRPr="007275DF" w14:paraId="425B6DC9" w14:textId="77777777" w:rsidTr="00DF0476">
        <w:trPr>
          <w:trHeight w:val="187"/>
          <w:jc w:val="center"/>
        </w:trPr>
        <w:tc>
          <w:tcPr>
            <w:tcW w:w="1918" w:type="pct"/>
            <w:gridSpan w:val="3"/>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3"/>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3"/>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3"/>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3"/>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3"/>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2"/>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2"/>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2"/>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2"/>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2"/>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2"/>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2"/>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3"/>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3"/>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3"/>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3"/>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2"/>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2"/>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2"/>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2"/>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2"/>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2"/>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3"/>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3"/>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3"/>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3"/>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2"/>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3"/>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3"/>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3"/>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3"/>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3"/>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3"/>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3"/>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3"/>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3"/>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7"/>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pt;height:20.5pt" o:ole="" fillcolor="window">
                  <v:imagedata r:id="rId149" o:title=""/>
                </v:shape>
                <o:OLEObject Type="Embed" ProgID="Equation.3" ShapeID="_x0000_i1158" DrawAspect="Content" ObjectID="_1767144043"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8"/>
        <w:gridCol w:w="411"/>
        <w:gridCol w:w="1105"/>
        <w:gridCol w:w="683"/>
        <w:gridCol w:w="1727"/>
        <w:gridCol w:w="1380"/>
        <w:gridCol w:w="1321"/>
      </w:tblGrid>
      <w:tr w:rsidR="000602CC" w:rsidRPr="007275DF" w14:paraId="7B67CD62" w14:textId="77777777" w:rsidTr="00DF0476">
        <w:trPr>
          <w:trHeight w:val="187"/>
          <w:jc w:val="center"/>
        </w:trPr>
        <w:tc>
          <w:tcPr>
            <w:tcW w:w="1918" w:type="pct"/>
            <w:gridSpan w:val="3"/>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3"/>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3"/>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3"/>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3"/>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3"/>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2"/>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2"/>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2"/>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2"/>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2"/>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2"/>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2"/>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3"/>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3"/>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3"/>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3"/>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2"/>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2"/>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2"/>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2"/>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2"/>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2"/>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2"/>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3"/>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3"/>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3"/>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2"/>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3"/>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3"/>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3"/>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3"/>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3"/>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3"/>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3"/>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3"/>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3"/>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7"/>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pt;height:20.5pt" o:ole="" fillcolor="window">
                  <v:imagedata r:id="rId149" o:title=""/>
                </v:shape>
                <o:OLEObject Type="Embed" ProgID="Equation.3" ShapeID="_x0000_i1159" DrawAspect="Content" ObjectID="_1767144044"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7275DF" w:rsidRDefault="00986ACD"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986ACD" w:rsidRPr="001C0E1B" w14:paraId="66B880D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E7FDB34"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A091442" w14:textId="77777777" w:rsidR="00986ACD" w:rsidRPr="001C0E1B" w:rsidRDefault="00986ACD" w:rsidP="0004759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95B14EC"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63E7FC5" w14:textId="77777777" w:rsidR="00986ACD" w:rsidRPr="001C0E1B" w:rsidRDefault="00986ACD" w:rsidP="00047590">
            <w:pPr>
              <w:pStyle w:val="TAH"/>
              <w:rPr>
                <w:rFonts w:cs="Arial"/>
              </w:rPr>
            </w:pPr>
            <w:r w:rsidRPr="001C0E1B">
              <w:t>Comment</w:t>
            </w:r>
          </w:p>
        </w:tc>
      </w:tr>
      <w:tr w:rsidR="00986ACD" w:rsidRPr="001C0E1B" w14:paraId="1366EB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CCB08D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41E7360"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F3CF2ED"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0407220" w14:textId="77777777" w:rsidR="00986ACD" w:rsidRPr="001C0E1B" w:rsidRDefault="00986ACD" w:rsidP="00047590">
            <w:pPr>
              <w:pStyle w:val="TAL"/>
              <w:rPr>
                <w:rFonts w:cs="Arial"/>
              </w:rPr>
            </w:pPr>
          </w:p>
        </w:tc>
      </w:tr>
      <w:tr w:rsidR="00986ACD" w:rsidRPr="001C0E1B" w14:paraId="7A58404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D3593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212DEDC"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8FC8121"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9F29558" w14:textId="77777777" w:rsidR="00986ACD" w:rsidRPr="001C0E1B" w:rsidRDefault="00986ACD" w:rsidP="00047590">
            <w:pPr>
              <w:pStyle w:val="TAL"/>
              <w:rPr>
                <w:rFonts w:cs="Arial"/>
                <w:b/>
              </w:rPr>
            </w:pPr>
            <w:r w:rsidRPr="001C0E1B">
              <w:rPr>
                <w:bCs/>
              </w:rPr>
              <w:t>Cell to be identified.</w:t>
            </w:r>
          </w:p>
        </w:tc>
      </w:tr>
      <w:tr w:rsidR="00986ACD" w:rsidRPr="001C0E1B" w14:paraId="75A6AA2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90AB3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A8593B5" w14:textId="77777777" w:rsidR="00986ACD" w:rsidRPr="001C0E1B" w:rsidRDefault="00986ACD" w:rsidP="00047590">
            <w:pPr>
              <w:pStyle w:val="TAL"/>
              <w:rPr>
                <w:bCs/>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180677E"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60EECFE" w14:textId="77777777" w:rsidR="00986ACD" w:rsidRPr="001C0E1B" w:rsidRDefault="00986ACD" w:rsidP="00047590">
            <w:pPr>
              <w:pStyle w:val="TAL"/>
              <w:rPr>
                <w:rFonts w:cs="Arial"/>
                <w:bCs/>
              </w:rPr>
            </w:pPr>
          </w:p>
        </w:tc>
      </w:tr>
      <w:tr w:rsidR="00986ACD" w:rsidRPr="001C0E1B" w14:paraId="3B412D7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15DABCB1"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0385850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44D3642"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1275E37"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2E562E76" w14:textId="77777777" w:rsidR="00986ACD" w:rsidRPr="001C0E1B" w:rsidRDefault="00986ACD" w:rsidP="00047590">
            <w:pPr>
              <w:pStyle w:val="TAL"/>
              <w:rPr>
                <w:rFonts w:cs="Arial"/>
                <w:bCs/>
              </w:rPr>
            </w:pPr>
          </w:p>
        </w:tc>
      </w:tr>
      <w:tr w:rsidR="00986ACD" w:rsidRPr="001C0E1B" w14:paraId="33899466"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E7A552C"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622472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2C0FCE80" w14:textId="77777777" w:rsidR="00986ACD" w:rsidRPr="001C0E1B" w:rsidRDefault="00986ACD" w:rsidP="00047590">
            <w:pPr>
              <w:pStyle w:val="TAL"/>
              <w:rPr>
                <w:lang w:eastAsia="zh-CN"/>
              </w:rPr>
            </w:pPr>
            <w:r>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571D498"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2AF5D217" w14:textId="77777777" w:rsidR="00986ACD" w:rsidRPr="001C0E1B" w:rsidRDefault="00986ACD" w:rsidP="00047590">
            <w:pPr>
              <w:pStyle w:val="TAL"/>
              <w:rPr>
                <w:rFonts w:cs="Arial"/>
                <w:bCs/>
              </w:rPr>
            </w:pPr>
          </w:p>
        </w:tc>
      </w:tr>
      <w:tr w:rsidR="00986ACD" w:rsidRPr="001C0E1B" w14:paraId="1B20771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400ED0F1"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137276C2"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942B5B6"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F41DAA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C6E738B"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54534F92" w14:textId="77777777" w:rsidR="00986ACD" w:rsidRPr="001C0E1B" w:rsidRDefault="00986ACD" w:rsidP="00047590">
            <w:pPr>
              <w:pStyle w:val="TAL"/>
              <w:rPr>
                <w:bCs/>
                <w:lang w:eastAsia="zh-CN"/>
              </w:rPr>
            </w:pPr>
          </w:p>
        </w:tc>
      </w:tr>
      <w:tr w:rsidR="00986ACD" w:rsidRPr="000426B1" w14:paraId="22D6059C"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4785B281"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6F1DD015"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65C4B1EF"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5EB04DA" w14:textId="77777777" w:rsidR="00986ACD" w:rsidRPr="001C0E1B" w:rsidRDefault="00986ACD" w:rsidP="00047590">
            <w:pPr>
              <w:pStyle w:val="TAL"/>
              <w:rPr>
                <w:bCs/>
                <w:lang w:eastAsia="zh-CN"/>
              </w:rPr>
            </w:pPr>
            <w:r>
              <w:rPr>
                <w:bCs/>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425EFAB"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1E68501C" w14:textId="77777777" w:rsidR="00986ACD" w:rsidRPr="000426B1" w:rsidRDefault="00986ACD" w:rsidP="00047590">
            <w:pPr>
              <w:pStyle w:val="TAL"/>
              <w:rPr>
                <w:bCs/>
                <w:lang w:val="en-US" w:eastAsia="zh-CN"/>
              </w:rPr>
            </w:pPr>
          </w:p>
        </w:tc>
      </w:tr>
      <w:tr w:rsidR="00986ACD" w:rsidRPr="001C0E1B" w14:paraId="28173040"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6B9E14EB"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A957309" w14:textId="77777777" w:rsidR="00986ACD" w:rsidRPr="001C0E1B" w:rsidRDefault="00986ACD" w:rsidP="0004759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26AD6E4"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7C2D2A1" w14:textId="77777777" w:rsidR="00986ACD" w:rsidRPr="001C0E1B" w:rsidRDefault="00986ACD" w:rsidP="00047590">
            <w:pPr>
              <w:pStyle w:val="TAL"/>
              <w:rPr>
                <w:bCs/>
                <w:lang w:eastAsia="zh-CN"/>
              </w:rPr>
            </w:pPr>
          </w:p>
        </w:tc>
      </w:tr>
      <w:tr w:rsidR="00986ACD" w:rsidRPr="001C0E1B" w14:paraId="1387CB0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A805C2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95B3AE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5BEF6C62"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B1DDBD9" w14:textId="77777777" w:rsidR="00986ACD" w:rsidRPr="001C0E1B" w:rsidRDefault="00986ACD" w:rsidP="00047590">
            <w:pPr>
              <w:pStyle w:val="TAL"/>
              <w:rPr>
                <w:rFonts w:cs="Arial"/>
              </w:rPr>
            </w:pPr>
          </w:p>
        </w:tc>
      </w:tr>
      <w:tr w:rsidR="00986ACD" w:rsidRPr="001C0E1B" w14:paraId="701E36AE"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2470B6F"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A8E824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828DFA4"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53188E76" w14:textId="77777777" w:rsidR="00986ACD" w:rsidRPr="001C0E1B" w:rsidRDefault="00986ACD" w:rsidP="00047590">
            <w:pPr>
              <w:pStyle w:val="TAL"/>
              <w:rPr>
                <w:rFonts w:cs="Arial"/>
              </w:rPr>
            </w:pPr>
          </w:p>
        </w:tc>
      </w:tr>
      <w:tr w:rsidR="00986ACD" w:rsidRPr="001C0E1B" w14:paraId="2EF4D7F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6435A726"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95A3D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16003D55"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23D911D" w14:textId="77777777" w:rsidR="00986ACD" w:rsidRPr="001C0E1B" w:rsidRDefault="00986ACD" w:rsidP="00047590">
            <w:pPr>
              <w:pStyle w:val="TAL"/>
              <w:rPr>
                <w:rFonts w:cs="Arial"/>
              </w:rPr>
            </w:pPr>
          </w:p>
        </w:tc>
      </w:tr>
      <w:tr w:rsidR="00986ACD" w:rsidRPr="001C0E1B" w14:paraId="698585C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066DC1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5159467"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07EB198D"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13FD970" w14:textId="77777777" w:rsidR="00986ACD" w:rsidRPr="001C0E1B" w:rsidRDefault="00986ACD" w:rsidP="00047590">
            <w:pPr>
              <w:pStyle w:val="TAL"/>
              <w:rPr>
                <w:rFonts w:cs="Arial"/>
              </w:rPr>
            </w:pPr>
          </w:p>
        </w:tc>
      </w:tr>
      <w:tr w:rsidR="00986ACD" w:rsidRPr="001C0E1B" w14:paraId="7185E1A5"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D9A818"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128FC2"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1220D06"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25A6948" w14:textId="77777777" w:rsidR="00986ACD" w:rsidRPr="001C0E1B" w:rsidRDefault="00986ACD" w:rsidP="00047590">
            <w:pPr>
              <w:pStyle w:val="TAL"/>
              <w:rPr>
                <w:rFonts w:cs="Arial"/>
              </w:rPr>
            </w:pPr>
            <w:r w:rsidRPr="001C0E1B">
              <w:t>L3 filtering is not used</w:t>
            </w:r>
          </w:p>
        </w:tc>
      </w:tr>
      <w:tr w:rsidR="00986ACD" w:rsidRPr="001C0E1B" w14:paraId="49FC8334"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702B631"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E145329" w14:textId="77777777" w:rsidR="00986ACD" w:rsidRPr="001C0E1B" w:rsidRDefault="00986ACD" w:rsidP="00047590">
            <w:pPr>
              <w:pStyle w:val="TAL"/>
              <w:rPr>
                <w:rFonts w:cs="Arial"/>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CC7322D" w14:textId="77777777" w:rsidR="00986ACD" w:rsidRPr="001C0E1B" w:rsidRDefault="00986ACD" w:rsidP="00047590">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20DC9994" w14:textId="77777777" w:rsidR="00986ACD" w:rsidRPr="001C0E1B" w:rsidRDefault="00986ACD" w:rsidP="00047590">
            <w:pPr>
              <w:pStyle w:val="TAL"/>
              <w:rPr>
                <w:rFonts w:cs="Arial"/>
              </w:rPr>
            </w:pPr>
            <w:r>
              <w:t>DRX is not used</w:t>
            </w:r>
          </w:p>
        </w:tc>
      </w:tr>
      <w:tr w:rsidR="00986ACD" w:rsidRPr="001C0E1B" w14:paraId="0F616F6E"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430B8A3"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282E0B"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C7B13E4"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28B6FF00" w14:textId="77777777" w:rsidR="00986ACD" w:rsidRPr="001C0E1B" w:rsidRDefault="00986ACD" w:rsidP="00047590">
            <w:pPr>
              <w:pStyle w:val="TAL"/>
              <w:rPr>
                <w:rFonts w:cs="Arial"/>
              </w:rPr>
            </w:pPr>
            <w:r w:rsidRPr="001C0E1B">
              <w:t>Synchronous cells</w:t>
            </w:r>
          </w:p>
        </w:tc>
      </w:tr>
      <w:tr w:rsidR="00986ACD" w:rsidRPr="001C0E1B" w14:paraId="01F78DA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EB74242"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7758F80" w14:textId="77777777" w:rsidR="00986ACD" w:rsidRPr="001C0E1B" w:rsidRDefault="00986ACD" w:rsidP="00047590">
            <w:pPr>
              <w:pStyle w:val="TAL"/>
              <w:rPr>
                <w:lang w:eastAsia="zh-CN"/>
              </w:rPr>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40F242C"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3EBA3CC" w14:textId="77777777" w:rsidR="00986ACD" w:rsidRPr="001C0E1B" w:rsidRDefault="00986ACD" w:rsidP="00047590">
            <w:pPr>
              <w:pStyle w:val="TAL"/>
              <w:rPr>
                <w:rFonts w:cs="Arial"/>
              </w:rPr>
            </w:pPr>
          </w:p>
        </w:tc>
      </w:tr>
      <w:tr w:rsidR="00986ACD" w:rsidRPr="001C0E1B" w14:paraId="4725645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0C06BB9"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0F15FC3" w14:textId="77777777" w:rsidR="00986ACD" w:rsidRPr="001C0E1B" w:rsidRDefault="00986ACD" w:rsidP="00047590">
            <w:pPr>
              <w:pStyle w:val="TAL"/>
            </w:pPr>
            <w:r w:rsidRPr="001C0E1B">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6F3A79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6C7106F9" w14:textId="77777777" w:rsidR="00986ACD" w:rsidRPr="001C0E1B" w:rsidRDefault="00986ACD" w:rsidP="00047590">
            <w:pPr>
              <w:pStyle w:val="TAL"/>
              <w:rPr>
                <w:rFonts w:cs="Arial"/>
              </w:rPr>
            </w:pPr>
          </w:p>
        </w:tc>
      </w:tr>
      <w:tr w:rsidR="00986ACD" w:rsidRPr="001C0E1B" w14:paraId="36FF76C5" w14:textId="77777777" w:rsidTr="00047590">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0087F877"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7B5394F0"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5085C5BB"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6A8064F" w14:textId="77777777" w:rsidR="00986ACD" w:rsidRPr="007275DF" w:rsidRDefault="00986ACD" w:rsidP="00986ACD"/>
    <w:p w14:paraId="0B710244" w14:textId="77777777" w:rsidR="009428D8"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2990F3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279C"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A484644"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1BC7A32"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1C0E1B" w:rsidRDefault="00986ACD" w:rsidP="00047590">
            <w:pPr>
              <w:pStyle w:val="TAH"/>
              <w:rPr>
                <w:lang w:eastAsia="zh-CN"/>
              </w:rPr>
            </w:pPr>
            <w:r w:rsidRPr="001C0E1B">
              <w:rPr>
                <w:lang w:eastAsia="zh-CN"/>
              </w:rPr>
              <w:t>Cell 2</w:t>
            </w:r>
          </w:p>
        </w:tc>
      </w:tr>
      <w:tr w:rsidR="00986ACD" w:rsidRPr="001C0E1B" w14:paraId="6465149E"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D572168"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A964D5"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378DEEE2"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B123416" w14:textId="77777777" w:rsidR="00986ACD" w:rsidRPr="001C0E1B" w:rsidRDefault="00986ACD" w:rsidP="00047590">
            <w:pPr>
              <w:pStyle w:val="TAH"/>
              <w:rPr>
                <w:lang w:eastAsia="zh-CN"/>
              </w:rPr>
            </w:pPr>
            <w:r w:rsidRPr="001C0E1B">
              <w:rPr>
                <w:lang w:eastAsia="zh-CN"/>
              </w:rPr>
              <w:t>T2</w:t>
            </w:r>
          </w:p>
        </w:tc>
      </w:tr>
      <w:tr w:rsidR="00986ACD" w:rsidRPr="001C0E1B" w14:paraId="2503244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D4EF6E"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7F2165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50F1F6"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1C0E1B" w:rsidRDefault="00986ACD" w:rsidP="00047590">
            <w:pPr>
              <w:pStyle w:val="TAC"/>
              <w:rPr>
                <w:rFonts w:cs="v4.2.0"/>
                <w:lang w:eastAsia="zh-CN"/>
              </w:rPr>
            </w:pPr>
            <w:r>
              <w:t>TDDConf.1.1 CCA</w:t>
            </w:r>
          </w:p>
        </w:tc>
      </w:tr>
      <w:tr w:rsidR="00986ACD" w14:paraId="1D7759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93FBE2"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C32CE2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1B0809"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0FE34A"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288F5331"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14:paraId="52A2232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6AA3C17"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4BCFF2A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39CE8A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953AE9"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901CEFE"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156EB1A7" w14:textId="77777777" w:rsidR="00986ACD" w:rsidRDefault="00986ACD" w:rsidP="00047590">
            <w:pPr>
              <w:pStyle w:val="TAC"/>
            </w:pPr>
          </w:p>
        </w:tc>
      </w:tr>
      <w:tr w:rsidR="00986ACD" w14:paraId="428D3847"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12BF7BF"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ECC2D0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9E87327"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596AB0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2D3D15"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14:paraId="74EFDC8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B4D9FA"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B320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5AE0BB"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426C2386"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499BB15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14:paraId="55965D8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ED0E07"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113FDF5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A66BF73"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2CB923E" w14:textId="77777777" w:rsidR="00986ACD" w:rsidRDefault="00986ACD" w:rsidP="00047590">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46B62AD7" w14:textId="77777777" w:rsidR="00986ACD" w:rsidRDefault="00986ACD" w:rsidP="00047590">
            <w:pPr>
              <w:pStyle w:val="TAC"/>
              <w:rPr>
                <w:lang w:val="en-US"/>
              </w:rPr>
            </w:pPr>
            <w:r>
              <w:rPr>
                <w:lang w:val="en-US"/>
              </w:rPr>
              <w:t>7</w:t>
            </w:r>
          </w:p>
        </w:tc>
      </w:tr>
      <w:tr w:rsidR="00986ACD" w14:paraId="2ACFEEC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48F2C09"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39911E4"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250094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380E47F" w14:textId="77777777" w:rsidR="00986ACD" w:rsidRDefault="00986ACD" w:rsidP="00047590">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32CAD812" w14:textId="77777777" w:rsidR="00986ACD" w:rsidRDefault="00986ACD" w:rsidP="00047590">
            <w:pPr>
              <w:pStyle w:val="TAC"/>
              <w:rPr>
                <w:lang w:val="en-US"/>
              </w:rPr>
            </w:pPr>
            <w:r>
              <w:rPr>
                <w:lang w:val="en-US"/>
              </w:rPr>
              <w:t>600</w:t>
            </w:r>
          </w:p>
        </w:tc>
      </w:tr>
      <w:tr w:rsidR="00986ACD" w:rsidRPr="001C0E1B" w14:paraId="78BF193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608F429"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08B7986"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C1DF1A"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5BB75ED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37EE95"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C8B79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3850E2"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2E600B2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4BE5B16"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B933E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0A229B"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46363C08"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5992765"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F891F1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798CB1"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1C0E1B" w:rsidRDefault="00986ACD" w:rsidP="00047590">
            <w:pPr>
              <w:pStyle w:val="TAC"/>
            </w:pPr>
            <w:r w:rsidRPr="001C0E1B">
              <w:t>OP.1</w:t>
            </w:r>
          </w:p>
        </w:tc>
      </w:tr>
      <w:tr w:rsidR="00986ACD" w:rsidRPr="001C0E1B" w14:paraId="7DC6B9D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9A9E57C"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5D5931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D780F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1EDF1E1"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065003B" w14:textId="77777777" w:rsidR="00986ACD" w:rsidRPr="001C0E1B" w:rsidRDefault="00986ACD" w:rsidP="00047590">
            <w:pPr>
              <w:pStyle w:val="TAC"/>
            </w:pPr>
            <w:r w:rsidRPr="001C0E1B">
              <w:rPr>
                <w:rFonts w:cs="v4.2.0"/>
                <w:lang w:eastAsia="zh-CN"/>
              </w:rPr>
              <w:t>N/A</w:t>
            </w:r>
          </w:p>
        </w:tc>
      </w:tr>
      <w:tr w:rsidR="00986ACD" w:rsidRPr="001C0E1B" w14:paraId="14DEC9B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D34D5C"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44B9260"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3B1915"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1C0E1B" w:rsidRDefault="00986ACD" w:rsidP="00047590">
            <w:pPr>
              <w:pStyle w:val="TAC"/>
            </w:pPr>
            <w:r w:rsidRPr="001C0E1B">
              <w:rPr>
                <w:rFonts w:cs="v4.2.0"/>
                <w:lang w:eastAsia="zh-CN"/>
              </w:rPr>
              <w:t>DLBWP.0.1 ULBWP.0.1</w:t>
            </w:r>
          </w:p>
        </w:tc>
      </w:tr>
      <w:tr w:rsidR="00986ACD" w:rsidRPr="001C0E1B" w14:paraId="5B48168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EC5362"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247A66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C7820E"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1C0E1B" w:rsidRDefault="00986ACD" w:rsidP="00047590">
            <w:pPr>
              <w:pStyle w:val="TAC"/>
            </w:pPr>
            <w:r w:rsidRPr="001C0E1B">
              <w:rPr>
                <w:rFonts w:cs="v4.2.0"/>
                <w:lang w:eastAsia="zh-CN"/>
              </w:rPr>
              <w:t>DLBWP.1.1</w:t>
            </w:r>
          </w:p>
        </w:tc>
      </w:tr>
      <w:tr w:rsidR="00986ACD" w:rsidRPr="001C0E1B" w14:paraId="77383C1F"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7944427"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E079597"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27A6D"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7E66FB7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67610E"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003303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DE84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FA4BEE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C90B72"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C8F5BE"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88785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47DF820"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517BB7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3BED72" w14:textId="77777777" w:rsidR="00986ACD" w:rsidRPr="001C0E1B" w:rsidRDefault="00986ACD" w:rsidP="00047590">
            <w:pPr>
              <w:pStyle w:val="TAL"/>
            </w:pPr>
            <w:r w:rsidRPr="001C0E1B">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C11063B"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28DAC6"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E5DD9DC" w14:textId="77777777" w:rsidR="00986ACD" w:rsidRPr="001C0E1B" w:rsidRDefault="00986ACD" w:rsidP="00047590">
            <w:pPr>
              <w:pStyle w:val="TAC"/>
            </w:pPr>
            <w:r>
              <w:t>[</w:t>
            </w:r>
            <w:r w:rsidRPr="001C0E1B">
              <w:t>-98</w:t>
            </w:r>
            <w:r>
              <w:t>]</w:t>
            </w:r>
          </w:p>
        </w:tc>
      </w:tr>
      <w:tr w:rsidR="00986ACD" w:rsidRPr="001C0E1B" w14:paraId="08D12DE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3D3B8C" w14:textId="77777777" w:rsidR="00986ACD" w:rsidRPr="001C0E1B" w:rsidRDefault="00986ACD" w:rsidP="00047590">
            <w:pPr>
              <w:pStyle w:val="TAL"/>
            </w:pPr>
            <w:r w:rsidRPr="001C0E1B">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2221A7D"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F02D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4FC5B8E"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0511693"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51DBEF63"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D7B935C"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0E871F25"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DBC087"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1875D6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AB5150"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65B683D"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BBAE7DE"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3C5E054B"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7DFDD952" w14:textId="77777777" w:rsidR="00986ACD" w:rsidRPr="001C0E1B" w:rsidRDefault="00986ACD" w:rsidP="00047590">
            <w:pPr>
              <w:pStyle w:val="TAC"/>
              <w:rPr>
                <w:rFonts w:cs="v4.2.0"/>
                <w:lang w:eastAsia="zh-CN"/>
              </w:rPr>
            </w:pPr>
          </w:p>
        </w:tc>
      </w:tr>
      <w:tr w:rsidR="00986ACD" w:rsidRPr="001C0E1B" w14:paraId="1DE3E20F"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0C287C2"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1DF1BF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50DC"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196ACD1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314A6B35"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0EFF9C29"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7F168471" w14:textId="77777777" w:rsidR="00986ACD" w:rsidRPr="001C0E1B" w:rsidRDefault="00986ACD" w:rsidP="00047590">
            <w:pPr>
              <w:pStyle w:val="TAC"/>
              <w:rPr>
                <w:rFonts w:cs="v4.2.0"/>
                <w:lang w:eastAsia="zh-CN"/>
              </w:rPr>
            </w:pPr>
          </w:p>
        </w:tc>
      </w:tr>
      <w:tr w:rsidR="00986ACD" w:rsidRPr="001C0E1B" w14:paraId="2E96AFD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A64086E" w14:textId="77777777" w:rsidR="00986ACD" w:rsidRPr="001C0E1B" w:rsidRDefault="00986ACD" w:rsidP="00047590">
            <w:pPr>
              <w:pStyle w:val="TAL"/>
            </w:pPr>
            <w:r w:rsidRPr="001C0E1B">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A43987"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DA85"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71AED823"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5BA69CEA"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21DEB3EC"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7A92253"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6AC1F772"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E44496"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1280FE7"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8F6C97C"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E9C9F92"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49A27D47"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79ACF37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B043068"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462B00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3EBF62"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840ECD1"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DC9DC14"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40CB00D"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5CAB2D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2C3B02CC"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EE72426"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DCCB7E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08D271"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7E0C38"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7B202"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1C0E1B" w:rsidRDefault="00986ACD" w:rsidP="00047590">
            <w:pPr>
              <w:pStyle w:val="TAC"/>
              <w:rPr>
                <w:rFonts w:cs="v4.2.0"/>
              </w:rPr>
            </w:pPr>
            <w:r w:rsidRPr="001C0E1B">
              <w:rPr>
                <w:rFonts w:cs="v4.2.0"/>
              </w:rPr>
              <w:t>AWGN</w:t>
            </w:r>
          </w:p>
        </w:tc>
      </w:tr>
      <w:tr w:rsidR="00986ACD" w:rsidRPr="001C0E1B" w14:paraId="4C0F3ADC"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1B700E4"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04A9EF9E"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65A2A23"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06979F05" w14:textId="77777777" w:rsidR="00986ACD" w:rsidRPr="007275DF" w:rsidRDefault="00986ACD" w:rsidP="00986ACD"/>
    <w:p w14:paraId="0970A7EC" w14:textId="558132DF" w:rsidR="009428D8" w:rsidRPr="007275DF" w:rsidRDefault="009428D8" w:rsidP="00986ACD">
      <w:pPr>
        <w:rPr>
          <w:b/>
        </w:rPr>
      </w:pP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1ABEDFED" w14:textId="2B96B10F" w:rsidR="00986ACD" w:rsidRPr="007275DF" w:rsidRDefault="00986ACD" w:rsidP="00986ACD">
      <w:r w:rsidRPr="007275DF">
        <w:t xml:space="preserve">The UE shall send one Event A3 triggered measurement report (SS-RSRP in Test 1, SS-RSRQ in Test 2, SS-SINR in Test 3), with a measurement reporting delay less than </w:t>
      </w:r>
      <w:r>
        <w:t>840</w:t>
      </w:r>
      <w:r w:rsidRPr="007275DF">
        <w:t xml:space="preserve"> ms from the beginning of time period T2. </w:t>
      </w:r>
    </w:p>
    <w:p w14:paraId="710017AC" w14:textId="77777777" w:rsidR="00986ACD" w:rsidRPr="007275DF" w:rsidRDefault="00986ACD" w:rsidP="00986ACD">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Default="009428D8" w:rsidP="009428D8">
      <w:pPr>
        <w:pStyle w:val="Heading5"/>
      </w:pPr>
      <w:r w:rsidRPr="007275DF">
        <w:t>A.11.5.1.2.2</w:t>
      </w:r>
      <w:r w:rsidRPr="007275DF">
        <w:tab/>
        <w:t>Test parameters</w:t>
      </w:r>
    </w:p>
    <w:p w14:paraId="7DB246B3" w14:textId="77777777" w:rsidR="00986ACD" w:rsidRDefault="00986ACD" w:rsidP="00986ACD">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3B4F40EE" w14:textId="77777777" w:rsidR="00986ACD" w:rsidRPr="007275DF" w:rsidRDefault="00986ACD" w:rsidP="00986ACD">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7275DF" w:rsidRDefault="00986ACD" w:rsidP="00986ACD">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7275DF" w:rsidRDefault="00986ACD" w:rsidP="00986ACD">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86ACD" w:rsidRPr="007275DF"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7275DF" w:rsidRDefault="00986ACD" w:rsidP="00047590">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7275DF" w:rsidRDefault="00986ACD" w:rsidP="00047590">
            <w:pPr>
              <w:pStyle w:val="TAH"/>
            </w:pPr>
            <w:r w:rsidRPr="007275DF">
              <w:t>Description</w:t>
            </w:r>
          </w:p>
        </w:tc>
      </w:tr>
      <w:tr w:rsidR="00986ACD" w:rsidRPr="007275DF"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7275DF" w:rsidRDefault="00986ACD" w:rsidP="00047590">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7275DF" w:rsidRDefault="00986ACD" w:rsidP="00047590">
            <w:pPr>
              <w:pStyle w:val="TAL"/>
            </w:pPr>
            <w:r w:rsidRPr="007275DF">
              <w:t>30 kHz SSB SCS, 40 MHz bandwidth, TDD duplex mode</w:t>
            </w:r>
          </w:p>
        </w:tc>
      </w:tr>
    </w:tbl>
    <w:p w14:paraId="0B2530AA" w14:textId="77777777" w:rsidR="00986ACD" w:rsidRPr="007275DF" w:rsidRDefault="00986ACD" w:rsidP="00986ACD"/>
    <w:p w14:paraId="2CC8B1C4" w14:textId="77777777" w:rsidR="00986ACD" w:rsidRPr="007275DF" w:rsidRDefault="00986ACD" w:rsidP="00986ACD">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986ACD" w:rsidRPr="001C0E1B" w14:paraId="478CCD6D" w14:textId="77777777" w:rsidTr="0035293D">
        <w:trPr>
          <w:cantSplit/>
          <w:trHeight w:val="187"/>
        </w:trPr>
        <w:tc>
          <w:tcPr>
            <w:tcW w:w="2518" w:type="dxa"/>
            <w:gridSpan w:val="2"/>
            <w:tcBorders>
              <w:top w:val="single" w:sz="4" w:space="0" w:color="auto"/>
              <w:left w:val="single" w:sz="4" w:space="0" w:color="auto"/>
              <w:bottom w:val="nil"/>
              <w:right w:val="single" w:sz="4" w:space="0" w:color="auto"/>
            </w:tcBorders>
            <w:hideMark/>
          </w:tcPr>
          <w:p w14:paraId="2A587509" w14:textId="77777777" w:rsidR="00986ACD" w:rsidRPr="001C0E1B" w:rsidRDefault="00986ACD" w:rsidP="0004759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1E8EA307" w14:textId="77777777" w:rsidR="00986ACD" w:rsidRPr="001C0E1B" w:rsidRDefault="00986ACD" w:rsidP="0004759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61110554" w14:textId="77777777" w:rsidR="00986ACD" w:rsidRPr="001C0E1B" w:rsidRDefault="00986ACD" w:rsidP="0004759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1C0E1B" w:rsidRDefault="00986ACD" w:rsidP="0004759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3EC931EB" w14:textId="77777777" w:rsidR="00986ACD" w:rsidRPr="001C0E1B" w:rsidRDefault="00986ACD" w:rsidP="00047590">
            <w:pPr>
              <w:pStyle w:val="TAH"/>
              <w:rPr>
                <w:rFonts w:cs="Arial"/>
              </w:rPr>
            </w:pPr>
            <w:r w:rsidRPr="001C0E1B">
              <w:t>Comment</w:t>
            </w:r>
          </w:p>
        </w:tc>
      </w:tr>
      <w:tr w:rsidR="00986ACD" w:rsidRPr="001C0E1B" w14:paraId="4AFA9A6E" w14:textId="77777777" w:rsidTr="00047590">
        <w:trPr>
          <w:cantSplit/>
          <w:trHeight w:val="187"/>
        </w:trPr>
        <w:tc>
          <w:tcPr>
            <w:tcW w:w="2518" w:type="dxa"/>
            <w:gridSpan w:val="2"/>
            <w:tcBorders>
              <w:top w:val="nil"/>
              <w:left w:val="single" w:sz="4" w:space="0" w:color="auto"/>
              <w:bottom w:val="single" w:sz="4" w:space="0" w:color="auto"/>
              <w:right w:val="single" w:sz="4" w:space="0" w:color="auto"/>
            </w:tcBorders>
          </w:tcPr>
          <w:p w14:paraId="7FB1AC41" w14:textId="77777777" w:rsidR="00986ACD" w:rsidRPr="001C0E1B" w:rsidRDefault="00986ACD" w:rsidP="00047590">
            <w:pPr>
              <w:pStyle w:val="TAH"/>
            </w:pPr>
          </w:p>
        </w:tc>
        <w:tc>
          <w:tcPr>
            <w:tcW w:w="709" w:type="dxa"/>
            <w:tcBorders>
              <w:top w:val="nil"/>
              <w:left w:val="single" w:sz="4" w:space="0" w:color="auto"/>
              <w:bottom w:val="single" w:sz="4" w:space="0" w:color="auto"/>
              <w:right w:val="single" w:sz="4" w:space="0" w:color="auto"/>
            </w:tcBorders>
          </w:tcPr>
          <w:p w14:paraId="5E2A3BC3" w14:textId="77777777" w:rsidR="00986ACD" w:rsidRPr="001C0E1B" w:rsidRDefault="00986ACD" w:rsidP="00047590">
            <w:pPr>
              <w:pStyle w:val="TAH"/>
            </w:pPr>
          </w:p>
        </w:tc>
        <w:tc>
          <w:tcPr>
            <w:tcW w:w="992" w:type="dxa"/>
            <w:tcBorders>
              <w:top w:val="nil"/>
              <w:left w:val="single" w:sz="4" w:space="0" w:color="auto"/>
              <w:bottom w:val="single" w:sz="4" w:space="0" w:color="auto"/>
              <w:right w:val="single" w:sz="4" w:space="0" w:color="auto"/>
            </w:tcBorders>
          </w:tcPr>
          <w:p w14:paraId="15439550" w14:textId="77777777" w:rsidR="00986ACD" w:rsidRPr="001C0E1B" w:rsidRDefault="00986ACD" w:rsidP="0004759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tcPr>
          <w:p w14:paraId="5CC3DFFF" w14:textId="77777777" w:rsidR="00986ACD" w:rsidRPr="001C0E1B" w:rsidRDefault="00986ACD" w:rsidP="00047590">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617533D8" w14:textId="77777777" w:rsidR="00986ACD" w:rsidRPr="001C0E1B" w:rsidRDefault="00986ACD" w:rsidP="00047590">
            <w:pPr>
              <w:pStyle w:val="TAH"/>
            </w:pPr>
            <w:r>
              <w:t xml:space="preserve">Test </w:t>
            </w:r>
          </w:p>
        </w:tc>
        <w:tc>
          <w:tcPr>
            <w:tcW w:w="2977" w:type="dxa"/>
            <w:tcBorders>
              <w:top w:val="nil"/>
              <w:left w:val="single" w:sz="4" w:space="0" w:color="auto"/>
              <w:bottom w:val="single" w:sz="4" w:space="0" w:color="auto"/>
              <w:right w:val="single" w:sz="4" w:space="0" w:color="auto"/>
            </w:tcBorders>
          </w:tcPr>
          <w:p w14:paraId="6852C91F" w14:textId="77777777" w:rsidR="00986ACD" w:rsidRPr="001C0E1B" w:rsidRDefault="00986ACD" w:rsidP="00047590">
            <w:pPr>
              <w:pStyle w:val="TAH"/>
            </w:pPr>
          </w:p>
        </w:tc>
      </w:tr>
      <w:tr w:rsidR="00986ACD" w:rsidRPr="001C0E1B" w14:paraId="294B9CA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1C0E1B" w:rsidRDefault="00986ACD" w:rsidP="0004759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76ABAB5"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4897C88"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1C0E1B" w:rsidRDefault="00986ACD" w:rsidP="0004759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6B013B44" w14:textId="77777777" w:rsidR="00986ACD" w:rsidRPr="001C0E1B" w:rsidRDefault="00986ACD" w:rsidP="00047590">
            <w:pPr>
              <w:pStyle w:val="TAL"/>
              <w:rPr>
                <w:rFonts w:cs="Arial"/>
              </w:rPr>
            </w:pPr>
          </w:p>
        </w:tc>
      </w:tr>
      <w:tr w:rsidR="00986ACD" w:rsidRPr="001C0E1B" w14:paraId="6D2DDF42"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1C0E1B" w:rsidRDefault="00986ACD" w:rsidP="0004759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78798BB"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7FB2269"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1C0E1B" w:rsidRDefault="00986ACD" w:rsidP="0004759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05021D0" w14:textId="77777777" w:rsidR="00986ACD" w:rsidRPr="001C0E1B" w:rsidRDefault="00986ACD" w:rsidP="00047590">
            <w:pPr>
              <w:pStyle w:val="TAL"/>
              <w:rPr>
                <w:rFonts w:cs="Arial"/>
                <w:b/>
              </w:rPr>
            </w:pPr>
            <w:r w:rsidRPr="001C0E1B">
              <w:rPr>
                <w:bCs/>
              </w:rPr>
              <w:t>Cell to be identified.</w:t>
            </w:r>
          </w:p>
        </w:tc>
      </w:tr>
      <w:tr w:rsidR="00986ACD" w:rsidRPr="001C0E1B" w14:paraId="1464C33C"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1C0E1B" w:rsidRDefault="00986ACD" w:rsidP="0004759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D937C19"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E0CB063" w14:textId="77777777" w:rsidR="00986ACD" w:rsidRPr="001C0E1B" w:rsidRDefault="00986ACD" w:rsidP="00047590">
            <w:pPr>
              <w:pStyle w:val="TAL"/>
              <w:rPr>
                <w:bCs/>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1C0E1B" w:rsidRDefault="00986ACD" w:rsidP="0004759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3AD8F71" w14:textId="77777777" w:rsidR="00986ACD" w:rsidRPr="001C0E1B" w:rsidRDefault="00986ACD" w:rsidP="00047590">
            <w:pPr>
              <w:pStyle w:val="TAL"/>
              <w:rPr>
                <w:rFonts w:cs="Arial"/>
                <w:bCs/>
              </w:rPr>
            </w:pPr>
          </w:p>
        </w:tc>
      </w:tr>
      <w:tr w:rsidR="00986ACD" w:rsidRPr="001C0E1B" w14:paraId="710480D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78A29ED3" w14:textId="77777777" w:rsidR="00986ACD" w:rsidRPr="001C0E1B" w:rsidRDefault="00986ACD" w:rsidP="00047590">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1B3F02D"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3F11BB00"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63FC1DF"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6FD5DCD" w14:textId="77777777" w:rsidR="00986ACD" w:rsidRPr="001C0E1B" w:rsidRDefault="00986ACD" w:rsidP="00047590">
            <w:pPr>
              <w:pStyle w:val="TAL"/>
              <w:rPr>
                <w:rFonts w:cs="Arial"/>
                <w:bCs/>
              </w:rPr>
            </w:pPr>
          </w:p>
        </w:tc>
      </w:tr>
      <w:tr w:rsidR="00986ACD" w:rsidRPr="001C0E1B" w14:paraId="563DD7CF"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4CFFCF1" w14:textId="77777777" w:rsidR="00986ACD" w:rsidRPr="001C0E1B" w:rsidRDefault="00986ACD" w:rsidP="00047590">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4A2789FC"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tcPr>
          <w:p w14:paraId="69E5599E" w14:textId="77777777" w:rsidR="00986ACD" w:rsidRPr="001C0E1B" w:rsidRDefault="00986ACD" w:rsidP="00047590">
            <w:pPr>
              <w:pStyle w:val="TAL"/>
              <w:rPr>
                <w:lang w:eastAsia="zh-CN"/>
              </w:rPr>
            </w:pPr>
            <w:r>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EABF0C5" w14:textId="77777777" w:rsidR="00986ACD" w:rsidRPr="001C0E1B" w:rsidRDefault="00986ACD" w:rsidP="00047590">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45407E66" w14:textId="77777777" w:rsidR="00986ACD" w:rsidRPr="001C0E1B" w:rsidRDefault="00986ACD" w:rsidP="00047590">
            <w:pPr>
              <w:pStyle w:val="TAL"/>
              <w:rPr>
                <w:rFonts w:cs="Arial"/>
                <w:bCs/>
              </w:rPr>
            </w:pPr>
          </w:p>
        </w:tc>
      </w:tr>
      <w:tr w:rsidR="00986ACD" w:rsidRPr="001C0E1B" w14:paraId="4D6CF0B9" w14:textId="77777777" w:rsidTr="00047590">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1D8D085A" w14:textId="77777777" w:rsidR="00986ACD" w:rsidRPr="001C0E1B" w:rsidRDefault="00986ACD" w:rsidP="00047590">
            <w:pPr>
              <w:pStyle w:val="TAL"/>
              <w:rPr>
                <w:lang w:eastAsia="zh-CN"/>
              </w:rPr>
            </w:pPr>
            <w:r w:rsidRPr="001C0E1B">
              <w:rPr>
                <w:lang w:eastAsia="zh-CN"/>
              </w:rPr>
              <w:t>SSB configuration</w:t>
            </w:r>
          </w:p>
        </w:tc>
        <w:tc>
          <w:tcPr>
            <w:tcW w:w="1259" w:type="dxa"/>
            <w:tcBorders>
              <w:top w:val="single" w:sz="4" w:space="0" w:color="auto"/>
              <w:left w:val="single" w:sz="4" w:space="0" w:color="auto"/>
              <w:bottom w:val="nil"/>
              <w:right w:val="single" w:sz="4" w:space="0" w:color="auto"/>
            </w:tcBorders>
            <w:shd w:val="clear" w:color="auto" w:fill="auto"/>
          </w:tcPr>
          <w:p w14:paraId="46862A9A" w14:textId="77777777" w:rsidR="00986ACD" w:rsidRPr="001C0E1B" w:rsidRDefault="00986ACD" w:rsidP="00047590">
            <w:pPr>
              <w:pStyle w:val="TAL"/>
              <w:rPr>
                <w:lang w:eastAsia="zh-CN"/>
              </w:rPr>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241D41D8"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173C487"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1C0E1B" w:rsidRDefault="00986ACD" w:rsidP="00047590">
            <w:pPr>
              <w:pStyle w:val="TAL"/>
              <w:rPr>
                <w:bCs/>
                <w:lang w:eastAsia="zh-CN"/>
              </w:rPr>
            </w:pPr>
            <w:r w:rsidRPr="007275DF">
              <w:rPr>
                <w:rFonts w:cs="v4.2.0"/>
                <w:bCs/>
                <w:lang w:eastAsia="zh-CN"/>
              </w:rPr>
              <w:t>SSB.1 CCA</w:t>
            </w:r>
          </w:p>
        </w:tc>
        <w:tc>
          <w:tcPr>
            <w:tcW w:w="2977" w:type="dxa"/>
            <w:tcBorders>
              <w:top w:val="single" w:sz="4" w:space="0" w:color="auto"/>
              <w:left w:val="single" w:sz="4" w:space="0" w:color="auto"/>
              <w:bottom w:val="single" w:sz="4" w:space="0" w:color="auto"/>
              <w:right w:val="single" w:sz="4" w:space="0" w:color="auto"/>
            </w:tcBorders>
          </w:tcPr>
          <w:p w14:paraId="4196B365" w14:textId="77777777" w:rsidR="00986ACD" w:rsidRPr="001C0E1B" w:rsidRDefault="00986ACD" w:rsidP="00047590">
            <w:pPr>
              <w:pStyle w:val="TAL"/>
              <w:rPr>
                <w:bCs/>
                <w:lang w:eastAsia="zh-CN"/>
              </w:rPr>
            </w:pPr>
          </w:p>
        </w:tc>
      </w:tr>
      <w:tr w:rsidR="00986ACD" w:rsidRPr="001C0E1B" w14:paraId="4B99E3DD" w14:textId="77777777" w:rsidTr="00047590">
        <w:trPr>
          <w:cantSplit/>
          <w:trHeight w:val="187"/>
        </w:trPr>
        <w:tc>
          <w:tcPr>
            <w:tcW w:w="1259" w:type="dxa"/>
            <w:tcBorders>
              <w:top w:val="nil"/>
              <w:left w:val="single" w:sz="4" w:space="0" w:color="auto"/>
              <w:bottom w:val="nil"/>
              <w:right w:val="single" w:sz="4" w:space="0" w:color="auto"/>
            </w:tcBorders>
            <w:shd w:val="clear" w:color="auto" w:fill="auto"/>
          </w:tcPr>
          <w:p w14:paraId="675BCA89" w14:textId="77777777" w:rsidR="00986ACD" w:rsidRPr="001C0E1B" w:rsidRDefault="00986ACD" w:rsidP="00047590">
            <w:pPr>
              <w:pStyle w:val="TAL"/>
              <w:rPr>
                <w:lang w:eastAsia="zh-CN"/>
              </w:rPr>
            </w:pPr>
          </w:p>
        </w:tc>
        <w:tc>
          <w:tcPr>
            <w:tcW w:w="1259" w:type="dxa"/>
            <w:tcBorders>
              <w:top w:val="single" w:sz="4" w:space="0" w:color="auto"/>
              <w:left w:val="single" w:sz="4" w:space="0" w:color="auto"/>
              <w:bottom w:val="nil"/>
              <w:right w:val="single" w:sz="4" w:space="0" w:color="auto"/>
            </w:tcBorders>
            <w:shd w:val="clear" w:color="auto" w:fill="auto"/>
          </w:tcPr>
          <w:p w14:paraId="4775E819" w14:textId="77777777" w:rsidR="00986ACD" w:rsidRPr="001C0E1B" w:rsidRDefault="00986ACD" w:rsidP="00047590">
            <w:pPr>
              <w:pStyle w:val="TAL"/>
              <w:rPr>
                <w:lang w:eastAsia="zh-CN"/>
              </w:rPr>
            </w:pPr>
            <w:r w:rsidRPr="007275DF">
              <w:rPr>
                <w:lang w:val="it-IT" w:eastAsia="zh-CN"/>
              </w:rPr>
              <w:t>Dynamic channel access</w:t>
            </w:r>
            <w:r w:rsidRPr="007275DF">
              <w:rPr>
                <w:vertAlign w:val="superscript"/>
                <w:lang w:val="it-IT" w:eastAsia="zh-CN"/>
              </w:rPr>
              <w:t xml:space="preserve"> Note </w:t>
            </w:r>
            <w:r>
              <w:rPr>
                <w:vertAlign w:val="superscript"/>
                <w:lang w:val="it-IT" w:eastAsia="zh-CN"/>
              </w:rPr>
              <w:t>2</w:t>
            </w:r>
            <w:r w:rsidRPr="007275DF">
              <w:rPr>
                <w:vertAlign w:val="superscript"/>
                <w:lang w:val="it-IT" w:eastAsia="zh-CN"/>
              </w:rPr>
              <w:t>,</w:t>
            </w:r>
            <w:r>
              <w:rPr>
                <w:vertAlign w:val="superscript"/>
                <w:lang w:val="it-IT" w:eastAsia="zh-CN"/>
              </w:rPr>
              <w:t>3</w:t>
            </w:r>
          </w:p>
        </w:tc>
        <w:tc>
          <w:tcPr>
            <w:tcW w:w="709" w:type="dxa"/>
            <w:tcBorders>
              <w:top w:val="single" w:sz="4" w:space="0" w:color="auto"/>
              <w:left w:val="single" w:sz="4" w:space="0" w:color="auto"/>
              <w:bottom w:val="nil"/>
              <w:right w:val="single" w:sz="4" w:space="0" w:color="auto"/>
            </w:tcBorders>
            <w:shd w:val="clear" w:color="auto" w:fill="auto"/>
          </w:tcPr>
          <w:p w14:paraId="1155EA5D"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80CBF1D" w14:textId="77777777" w:rsidR="00986ACD" w:rsidRPr="001C0E1B" w:rsidRDefault="00986ACD" w:rsidP="00047590">
            <w:pPr>
              <w:pStyle w:val="TAL"/>
              <w:rPr>
                <w:bCs/>
                <w:lang w:eastAsia="zh-CN"/>
              </w:rPr>
            </w:pPr>
            <w:r>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C0C8066" w14:textId="77777777" w:rsidR="00986ACD" w:rsidRPr="007275DF" w:rsidRDefault="00986ACD" w:rsidP="00047590">
            <w:pPr>
              <w:pStyle w:val="TAL"/>
              <w:rPr>
                <w:rFonts w:cs="v4.2.0"/>
                <w:bCs/>
                <w:lang w:eastAsia="zh-CN"/>
              </w:rPr>
            </w:pPr>
            <w:r w:rsidRPr="007275DF">
              <w:rPr>
                <w:rFonts w:cs="v4.2.0"/>
                <w:bCs/>
                <w:lang w:eastAsia="zh-CN"/>
              </w:rPr>
              <w:t>SSB.</w:t>
            </w:r>
            <w:r>
              <w:rPr>
                <w:rFonts w:cs="v4.2.0"/>
                <w:bCs/>
                <w:lang w:eastAsia="zh-CN"/>
              </w:rPr>
              <w:t>2</w:t>
            </w:r>
            <w:r w:rsidRPr="007275DF">
              <w:rPr>
                <w:rFonts w:cs="v4.2.0"/>
                <w:bCs/>
                <w:lang w:eastAsia="zh-CN"/>
              </w:rPr>
              <w:t xml:space="preserve"> CCA</w:t>
            </w:r>
          </w:p>
        </w:tc>
        <w:tc>
          <w:tcPr>
            <w:tcW w:w="2977" w:type="dxa"/>
            <w:tcBorders>
              <w:top w:val="single" w:sz="4" w:space="0" w:color="auto"/>
              <w:left w:val="single" w:sz="4" w:space="0" w:color="auto"/>
              <w:bottom w:val="single" w:sz="4" w:space="0" w:color="auto"/>
              <w:right w:val="single" w:sz="4" w:space="0" w:color="auto"/>
            </w:tcBorders>
          </w:tcPr>
          <w:p w14:paraId="56A679C2" w14:textId="77777777" w:rsidR="00986ACD" w:rsidRPr="000426B1" w:rsidRDefault="00986ACD" w:rsidP="00047590">
            <w:pPr>
              <w:pStyle w:val="TAL"/>
              <w:rPr>
                <w:bCs/>
                <w:lang w:val="en-US" w:eastAsia="zh-CN"/>
              </w:rPr>
            </w:pPr>
          </w:p>
        </w:tc>
      </w:tr>
      <w:tr w:rsidR="00986ACD" w:rsidRPr="001C0E1B" w14:paraId="08C53E4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1C0E1B" w:rsidRDefault="00986ACD" w:rsidP="0004759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2C852C2" w14:textId="77777777" w:rsidR="00986ACD" w:rsidRPr="001C0E1B" w:rsidRDefault="00986ACD" w:rsidP="0004759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1B9113" w14:textId="77777777" w:rsidR="00986ACD" w:rsidRPr="001C0E1B" w:rsidRDefault="00986ACD" w:rsidP="00047590">
            <w:pPr>
              <w:pStyle w:val="TAL"/>
              <w:rPr>
                <w:bCs/>
                <w:lang w:eastAsia="zh-CN"/>
              </w:rPr>
            </w:pPr>
            <w:r w:rsidRPr="001C0E1B">
              <w:rPr>
                <w:bCs/>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D4571F" w:rsidRDefault="00986ACD" w:rsidP="00047590">
            <w:pPr>
              <w:pStyle w:val="TAL"/>
              <w:rPr>
                <w:bCs/>
                <w:lang w:val="en-US" w:eastAsia="zh-CN"/>
              </w:rPr>
            </w:pPr>
            <w:r w:rsidRPr="001C0E1B">
              <w:rPr>
                <w:bCs/>
                <w:lang w:eastAsia="zh-CN"/>
              </w:rPr>
              <w:t>SMTC.</w:t>
            </w: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2FEBEBE3" w14:textId="77777777" w:rsidR="00986ACD" w:rsidRPr="001C0E1B" w:rsidRDefault="00986ACD" w:rsidP="00047590">
            <w:pPr>
              <w:pStyle w:val="TAL"/>
              <w:rPr>
                <w:bCs/>
                <w:lang w:eastAsia="zh-CN"/>
              </w:rPr>
            </w:pPr>
          </w:p>
        </w:tc>
      </w:tr>
      <w:tr w:rsidR="00986ACD" w:rsidRPr="001C0E1B" w14:paraId="0A7926E0"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1C0E1B" w:rsidRDefault="00986ACD" w:rsidP="0004759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3B9A5B2"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1670C2"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1C0E1B" w:rsidRDefault="00986ACD" w:rsidP="0004759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B3063FF" w14:textId="77777777" w:rsidR="00986ACD" w:rsidRPr="001C0E1B" w:rsidRDefault="00986ACD" w:rsidP="00047590">
            <w:pPr>
              <w:pStyle w:val="TAL"/>
              <w:rPr>
                <w:rFonts w:cs="Arial"/>
              </w:rPr>
            </w:pPr>
          </w:p>
        </w:tc>
      </w:tr>
      <w:tr w:rsidR="00986ACD" w:rsidRPr="001C0E1B" w14:paraId="25DCE9B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1C0E1B" w:rsidRDefault="00986ACD" w:rsidP="0004759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CAB8D97"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63C9B9"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1C0E1B" w:rsidRDefault="00986ACD" w:rsidP="0004759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C72A97D" w14:textId="77777777" w:rsidR="00986ACD" w:rsidRPr="001C0E1B" w:rsidRDefault="00986ACD" w:rsidP="00047590">
            <w:pPr>
              <w:pStyle w:val="TAL"/>
              <w:rPr>
                <w:rFonts w:cs="Arial"/>
              </w:rPr>
            </w:pPr>
          </w:p>
        </w:tc>
      </w:tr>
      <w:tr w:rsidR="00986ACD" w:rsidRPr="001C0E1B" w14:paraId="1A5800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1C0E1B" w:rsidRDefault="00986ACD" w:rsidP="0004759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80CDF49" w14:textId="77777777" w:rsidR="00986ACD" w:rsidRPr="001C0E1B" w:rsidRDefault="00986ACD" w:rsidP="0004759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20DEE2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F1BFCE" w14:textId="77777777" w:rsidR="00986ACD" w:rsidRPr="001C0E1B" w:rsidRDefault="00986ACD" w:rsidP="00047590">
            <w:pPr>
              <w:pStyle w:val="TAL"/>
              <w:rPr>
                <w:rFonts w:cs="Arial"/>
              </w:rPr>
            </w:pPr>
          </w:p>
        </w:tc>
      </w:tr>
      <w:tr w:rsidR="00986ACD" w:rsidRPr="001C0E1B" w14:paraId="76AD6763"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1C0E1B" w:rsidRDefault="00986ACD" w:rsidP="0004759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FD89CB8"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40143C4"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FA8B826" w14:textId="77777777" w:rsidR="00986ACD" w:rsidRPr="001C0E1B" w:rsidRDefault="00986ACD" w:rsidP="00047590">
            <w:pPr>
              <w:pStyle w:val="TAL"/>
              <w:rPr>
                <w:rFonts w:cs="Arial"/>
              </w:rPr>
            </w:pPr>
          </w:p>
        </w:tc>
      </w:tr>
      <w:tr w:rsidR="00986ACD" w:rsidRPr="001C0E1B" w14:paraId="71CAAB48"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1C0E1B" w:rsidRDefault="00986ACD" w:rsidP="0004759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16448F6"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F4FC00A" w14:textId="77777777" w:rsidR="00986ACD" w:rsidRPr="001C0E1B" w:rsidRDefault="00986ACD" w:rsidP="00047590">
            <w:pPr>
              <w:pStyle w:val="TAL"/>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1C0E1B" w:rsidRDefault="00986ACD" w:rsidP="0004759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273DBF9" w14:textId="77777777" w:rsidR="00986ACD" w:rsidRPr="001C0E1B" w:rsidRDefault="00986ACD" w:rsidP="00047590">
            <w:pPr>
              <w:pStyle w:val="TAL"/>
              <w:rPr>
                <w:rFonts w:cs="Arial"/>
              </w:rPr>
            </w:pPr>
            <w:r w:rsidRPr="001C0E1B">
              <w:t>L3 filtering is not used</w:t>
            </w:r>
          </w:p>
        </w:tc>
      </w:tr>
      <w:tr w:rsidR="00986ACD" w:rsidRPr="001C0E1B" w14:paraId="04B2C70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1C0E1B" w:rsidRDefault="00986ACD" w:rsidP="0004759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711CC12"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0CE840A" w14:textId="77777777" w:rsidR="00986ACD" w:rsidRPr="001C0E1B" w:rsidRDefault="00986ACD" w:rsidP="00047590">
            <w:pPr>
              <w:pStyle w:val="TAL"/>
              <w:rPr>
                <w:rFonts w:cs="Arial"/>
              </w:rPr>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1DAC41A3" w14:textId="77777777" w:rsidR="00986ACD" w:rsidRDefault="00986ACD" w:rsidP="00047590">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745EC10F" w14:textId="77777777" w:rsidR="00986ACD" w:rsidRPr="001C0E1B" w:rsidRDefault="00986ACD" w:rsidP="00047590">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72215B26" w14:textId="77777777" w:rsidR="00986ACD" w:rsidRPr="001C0E1B" w:rsidRDefault="00986ACD" w:rsidP="00047590">
            <w:pPr>
              <w:pStyle w:val="TAL"/>
              <w:rPr>
                <w:rFonts w:cs="Arial"/>
              </w:rPr>
            </w:pPr>
          </w:p>
        </w:tc>
      </w:tr>
      <w:tr w:rsidR="00986ACD" w:rsidRPr="001C0E1B" w14:paraId="694C3A98" w14:textId="77777777" w:rsidTr="00047590">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1C0E1B" w:rsidRDefault="00986ACD" w:rsidP="0004759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F2E8890" w14:textId="77777777" w:rsidR="00986ACD" w:rsidRPr="001C0E1B" w:rsidRDefault="00986ACD" w:rsidP="0004759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73A0AC1"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1C0E1B" w:rsidRDefault="00986ACD" w:rsidP="00047590">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48ABB9C" w14:textId="77777777" w:rsidR="00986ACD" w:rsidRPr="001C0E1B" w:rsidRDefault="00986ACD" w:rsidP="00047590">
            <w:pPr>
              <w:pStyle w:val="TAL"/>
              <w:rPr>
                <w:rFonts w:cs="Arial"/>
              </w:rPr>
            </w:pPr>
            <w:r w:rsidRPr="001C0E1B">
              <w:t>Synchronous cells</w:t>
            </w:r>
          </w:p>
        </w:tc>
      </w:tr>
      <w:tr w:rsidR="00986ACD" w:rsidRPr="001C0E1B" w14:paraId="6987A941"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1C0E1B" w:rsidRDefault="00986ACD" w:rsidP="0004759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BBA2ACC"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08D164" w14:textId="77777777" w:rsidR="00986ACD" w:rsidRPr="001C0E1B" w:rsidRDefault="00986ACD" w:rsidP="00047590">
            <w:pPr>
              <w:pStyle w:val="TAL"/>
              <w:rPr>
                <w:lang w:eastAsia="zh-CN"/>
              </w:rPr>
            </w:pPr>
            <w:r w:rsidRPr="001C0E1B">
              <w:rPr>
                <w:lang w:eastAsia="zh-CN"/>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1C0E1B" w:rsidRDefault="00986ACD" w:rsidP="00047590">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C782DF3" w14:textId="77777777" w:rsidR="00986ACD" w:rsidRPr="001C0E1B" w:rsidRDefault="00986ACD" w:rsidP="00047590">
            <w:pPr>
              <w:pStyle w:val="TAL"/>
              <w:rPr>
                <w:rFonts w:cs="Arial"/>
              </w:rPr>
            </w:pPr>
          </w:p>
        </w:tc>
      </w:tr>
      <w:tr w:rsidR="00986ACD" w:rsidRPr="001C0E1B" w14:paraId="3877C069" w14:textId="77777777" w:rsidTr="00047590">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1C0E1B" w:rsidRDefault="00986ACD" w:rsidP="0004759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83F11B7" w14:textId="77777777" w:rsidR="00986ACD" w:rsidRPr="001C0E1B" w:rsidRDefault="00986ACD" w:rsidP="0004759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6977E08" w14:textId="77777777" w:rsidR="00986ACD" w:rsidRPr="001C0E1B" w:rsidRDefault="00986ACD" w:rsidP="00047590">
            <w:pPr>
              <w:pStyle w:val="TAL"/>
            </w:pPr>
            <w:r w:rsidRPr="001C0E1B">
              <w:rPr>
                <w:lang w:eastAsia="zh-CN"/>
              </w:rPr>
              <w:t>1</w:t>
            </w:r>
          </w:p>
        </w:tc>
        <w:tc>
          <w:tcPr>
            <w:tcW w:w="1205" w:type="dxa"/>
            <w:tcBorders>
              <w:top w:val="single" w:sz="4" w:space="0" w:color="auto"/>
              <w:left w:val="single" w:sz="4" w:space="0" w:color="auto"/>
              <w:bottom w:val="single" w:sz="4" w:space="0" w:color="auto"/>
              <w:right w:val="single" w:sz="4" w:space="0" w:color="auto"/>
            </w:tcBorders>
            <w:hideMark/>
          </w:tcPr>
          <w:p w14:paraId="0CCAEFF9" w14:textId="77777777" w:rsidR="00986ACD" w:rsidRPr="001C0E1B" w:rsidRDefault="00986ACD" w:rsidP="00047590">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6064C89F" w14:textId="77777777" w:rsidR="00986ACD" w:rsidRPr="001C0E1B" w:rsidRDefault="00986ACD" w:rsidP="00047590">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5715933" w14:textId="77777777" w:rsidR="00986ACD" w:rsidRPr="001C0E1B" w:rsidRDefault="00986ACD" w:rsidP="00047590">
            <w:pPr>
              <w:pStyle w:val="TAL"/>
              <w:rPr>
                <w:rFonts w:cs="Arial"/>
              </w:rPr>
            </w:pPr>
          </w:p>
        </w:tc>
      </w:tr>
      <w:tr w:rsidR="00986ACD" w:rsidRPr="001C0E1B" w14:paraId="4DFDD815" w14:textId="77777777" w:rsidTr="00047590">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651D4F8A" w14:textId="77777777" w:rsidR="00986ACD" w:rsidRPr="007275DF" w:rsidRDefault="00986ACD" w:rsidP="00047590">
            <w:pPr>
              <w:pStyle w:val="TAN"/>
            </w:pPr>
            <w:r w:rsidRPr="007275DF">
              <w:t xml:space="preserve">Note </w:t>
            </w:r>
            <w:r>
              <w:t>1</w:t>
            </w:r>
            <w:r w:rsidRPr="007275DF">
              <w:t>:</w:t>
            </w:r>
            <w:r w:rsidRPr="007275DF">
              <w:tab/>
              <w:t>For UE supporting semi-static channel access and network configuring semi-static channel occupancy.</w:t>
            </w:r>
          </w:p>
          <w:p w14:paraId="30814158" w14:textId="77777777" w:rsidR="00986ACD" w:rsidRPr="007275DF" w:rsidRDefault="00986ACD" w:rsidP="00047590">
            <w:pPr>
              <w:pStyle w:val="TAN"/>
            </w:pPr>
            <w:r w:rsidRPr="007275DF">
              <w:t xml:space="preserve">Note </w:t>
            </w:r>
            <w:r>
              <w:t>2</w:t>
            </w:r>
            <w:r w:rsidRPr="007275DF">
              <w:t>:</w:t>
            </w:r>
            <w:r w:rsidRPr="007275DF">
              <w:tab/>
              <w:t>For UE supporting dynamic channel access and network configuring dynamic channel occupancy.</w:t>
            </w:r>
          </w:p>
          <w:p w14:paraId="69B48922" w14:textId="77777777" w:rsidR="00986ACD" w:rsidRPr="001C0E1B" w:rsidRDefault="00986ACD" w:rsidP="00047590">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1E578BB3" w14:textId="77777777" w:rsidR="00986ACD" w:rsidRPr="007275DF" w:rsidRDefault="00986ACD" w:rsidP="00986ACD"/>
    <w:p w14:paraId="1F97255A" w14:textId="77777777" w:rsidR="00986ACD" w:rsidRPr="007275DF" w:rsidRDefault="00986ACD" w:rsidP="00986ACD">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6ACD" w:rsidRPr="001C0E1B" w14:paraId="7383637C"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80A093" w14:textId="77777777" w:rsidR="00986ACD" w:rsidRPr="001C0E1B" w:rsidRDefault="00986ACD" w:rsidP="0004759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59CE7B1" w14:textId="77777777" w:rsidR="00986ACD" w:rsidRPr="001C0E1B" w:rsidRDefault="00986ACD" w:rsidP="0004759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7F71454B" w14:textId="77777777" w:rsidR="00986ACD" w:rsidRPr="001C0E1B" w:rsidRDefault="00986ACD" w:rsidP="0004759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1C0E1B" w:rsidRDefault="00986ACD" w:rsidP="0004759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1C0E1B" w:rsidRDefault="00986ACD" w:rsidP="00047590">
            <w:pPr>
              <w:pStyle w:val="TAH"/>
              <w:rPr>
                <w:lang w:eastAsia="zh-CN"/>
              </w:rPr>
            </w:pPr>
            <w:r w:rsidRPr="001C0E1B">
              <w:rPr>
                <w:lang w:eastAsia="zh-CN"/>
              </w:rPr>
              <w:t>Cell 2</w:t>
            </w:r>
          </w:p>
        </w:tc>
      </w:tr>
      <w:tr w:rsidR="00986ACD" w:rsidRPr="001C0E1B" w14:paraId="055694F7"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1C0E1B" w:rsidRDefault="00986ACD" w:rsidP="0004759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1C0E1B" w:rsidRDefault="00986ACD" w:rsidP="0004759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1C0E1B" w:rsidRDefault="00986ACD" w:rsidP="0004759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29EB2D40" w14:textId="77777777" w:rsidR="00986ACD" w:rsidRPr="001C0E1B" w:rsidRDefault="00986ACD" w:rsidP="0004759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3E33B20A" w14:textId="77777777" w:rsidR="00986ACD" w:rsidRPr="001C0E1B" w:rsidRDefault="00986ACD" w:rsidP="0004759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041EF8A" w14:textId="77777777" w:rsidR="00986ACD" w:rsidRPr="001C0E1B" w:rsidRDefault="00986ACD" w:rsidP="0004759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C8F6D07" w14:textId="77777777" w:rsidR="00986ACD" w:rsidRPr="001C0E1B" w:rsidRDefault="00986ACD" w:rsidP="00047590">
            <w:pPr>
              <w:pStyle w:val="TAH"/>
              <w:rPr>
                <w:lang w:eastAsia="zh-CN"/>
              </w:rPr>
            </w:pPr>
            <w:r w:rsidRPr="001C0E1B">
              <w:rPr>
                <w:lang w:eastAsia="zh-CN"/>
              </w:rPr>
              <w:t>T2</w:t>
            </w:r>
          </w:p>
        </w:tc>
      </w:tr>
      <w:tr w:rsidR="00986ACD" w:rsidRPr="001C0E1B" w14:paraId="3607454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59D7F07" w14:textId="77777777" w:rsidR="00986ACD" w:rsidRPr="001C0E1B" w:rsidRDefault="00986ACD" w:rsidP="00047590">
            <w:pPr>
              <w:pStyle w:val="TAL"/>
              <w:rPr>
                <w:lang w:eastAsia="zh-CN"/>
              </w:rPr>
            </w:pPr>
            <w:r w:rsidRPr="001C0E1B">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661F0B54"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0282E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1C0E1B" w:rsidRDefault="00986ACD" w:rsidP="00047590">
            <w:pPr>
              <w:pStyle w:val="TAC"/>
              <w:rPr>
                <w:rFonts w:cs="v4.2.0"/>
                <w:lang w:eastAsia="zh-CN"/>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1C0E1B" w:rsidRDefault="00986ACD" w:rsidP="00047590">
            <w:pPr>
              <w:pStyle w:val="TAC"/>
              <w:rPr>
                <w:rFonts w:cs="v4.2.0"/>
                <w:lang w:eastAsia="zh-CN"/>
              </w:rPr>
            </w:pPr>
            <w:r>
              <w:t>TDDConf.1.1 CCA</w:t>
            </w:r>
          </w:p>
        </w:tc>
      </w:tr>
      <w:tr w:rsidR="00986ACD" w:rsidRPr="001C0E1B" w14:paraId="50AD343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FFA684C" w14:textId="77777777" w:rsidR="00986ACD" w:rsidRPr="001C0E1B" w:rsidRDefault="00986ACD" w:rsidP="00047590">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48016D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0F8C072"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1FBB1CC" w14:textId="77777777" w:rsidR="00986ACD" w:rsidRDefault="00986ACD" w:rsidP="00047590">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5FE0DDE3" w14:textId="77777777" w:rsidR="00986ACD" w:rsidRDefault="00986ACD" w:rsidP="00047590">
            <w:pPr>
              <w:pStyle w:val="TAC"/>
            </w:pPr>
            <w:r>
              <w:rPr>
                <w:lang w:val="en-US"/>
              </w:rPr>
              <w:t>P</w:t>
            </w:r>
            <w:r w:rsidRPr="00091D48">
              <w:rPr>
                <w:vertAlign w:val="subscript"/>
                <w:lang w:val="en-US"/>
              </w:rPr>
              <w:t>CCA_DL</w:t>
            </w:r>
            <w:r>
              <w:rPr>
                <w:lang w:val="en-US"/>
              </w:rPr>
              <w:t>=0.9375</w:t>
            </w:r>
          </w:p>
        </w:tc>
      </w:tr>
      <w:tr w:rsidR="00986ACD" w:rsidRPr="001C0E1B" w14:paraId="6916F156"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B816C4"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744E244F"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74D3D2FF"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D527AD7" w14:textId="77777777" w:rsidR="00986ACD" w:rsidRDefault="00986ACD" w:rsidP="00047590">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03F9432" w14:textId="77777777" w:rsidR="00986ACD" w:rsidRDefault="00986ACD" w:rsidP="00047590">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02253961" w14:textId="77777777" w:rsidR="00986ACD" w:rsidRDefault="00986ACD" w:rsidP="00047590">
            <w:pPr>
              <w:pStyle w:val="TAC"/>
            </w:pPr>
          </w:p>
        </w:tc>
      </w:tr>
      <w:tr w:rsidR="00986ACD" w:rsidRPr="001C0E1B" w14:paraId="0702D8A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0356BCD" w14:textId="77777777" w:rsidR="00986ACD" w:rsidRPr="001C0E1B" w:rsidRDefault="00986ACD" w:rsidP="00047590">
            <w:pPr>
              <w:pStyle w:val="TAL"/>
              <w:rPr>
                <w:lang w:eastAsia="zh-CN"/>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0C75761C"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1140D376"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EFD0DAF"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4D02FF24" w14:textId="77777777" w:rsidR="00986ACD" w:rsidRDefault="00986ACD" w:rsidP="00047590">
            <w:pPr>
              <w:pStyle w:val="TAC"/>
            </w:pPr>
            <w:r>
              <w:rPr>
                <w:lang w:val="en-US"/>
              </w:rPr>
              <w:t>P</w:t>
            </w:r>
            <w:r w:rsidRPr="00091D48">
              <w:rPr>
                <w:vertAlign w:val="subscript"/>
                <w:lang w:val="en-US"/>
              </w:rPr>
              <w:t>CCA_DL</w:t>
            </w:r>
            <w:r>
              <w:rPr>
                <w:vertAlign w:val="subscript"/>
                <w:lang w:val="en-US"/>
              </w:rPr>
              <w:t>_2</w:t>
            </w:r>
            <w:r>
              <w:rPr>
                <w:lang w:val="en-US"/>
              </w:rPr>
              <w:t>=0.75</w:t>
            </w:r>
          </w:p>
        </w:tc>
      </w:tr>
      <w:tr w:rsidR="00986ACD" w:rsidRPr="001C0E1B" w14:paraId="37B3F50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3D5615" w14:textId="77777777" w:rsidR="00986ACD" w:rsidRPr="001C0E1B" w:rsidRDefault="00986ACD" w:rsidP="00047590">
            <w:pPr>
              <w:pStyle w:val="TAL"/>
              <w:rPr>
                <w:lang w:eastAsia="zh-CN"/>
              </w:rPr>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31C22F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5975640C"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78BFACD"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021472B" w14:textId="77777777" w:rsidR="00986ACD" w:rsidRDefault="00986ACD" w:rsidP="00047590">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986ACD" w:rsidRPr="001C0E1B" w14:paraId="1DAFC98B"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DCC7839" w14:textId="77777777" w:rsidR="00986ACD" w:rsidRPr="007275DF" w:rsidRDefault="00986ACD" w:rsidP="00047590">
            <w:pPr>
              <w:pStyle w:val="TAL"/>
              <w:rPr>
                <w:lang w:eastAsia="ja-JP"/>
              </w:rPr>
            </w:pPr>
            <w:r>
              <w:rPr>
                <w:lang w:val="en-US" w:eastAsia="zh-CN"/>
              </w:rPr>
              <w:t>L</w:t>
            </w:r>
            <w:r w:rsidRPr="00794C90">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782CD249"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6A8C2178"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CECE89D"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35293D">
              <w:rPr>
                <w:lang w:val="en-US" w:eastAsia="zh-CN"/>
              </w:rPr>
              <w:t xml:space="preserve"> = </w:t>
            </w:r>
            <w:r>
              <w:rPr>
                <w:lang w:val="en-US" w:eastAsia="zh-CN"/>
              </w:rPr>
              <w:t>5</w:t>
            </w:r>
          </w:p>
          <w:p w14:paraId="47A497B7"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c>
          <w:tcPr>
            <w:tcW w:w="1842" w:type="dxa"/>
            <w:gridSpan w:val="2"/>
            <w:tcBorders>
              <w:top w:val="single" w:sz="4" w:space="0" w:color="auto"/>
              <w:left w:val="single" w:sz="4" w:space="0" w:color="auto"/>
              <w:bottom w:val="single" w:sz="4" w:space="0" w:color="auto"/>
              <w:right w:val="single" w:sz="4" w:space="0" w:color="auto"/>
            </w:tcBorders>
          </w:tcPr>
          <w:p w14:paraId="105D28AA" w14:textId="77777777" w:rsidR="00986ACD" w:rsidRDefault="00986ACD" w:rsidP="00047590">
            <w:pPr>
              <w:pStyle w:val="TAC"/>
              <w:rPr>
                <w:lang w:val="en-US" w:eastAsia="zh-CN"/>
              </w:rPr>
            </w:pPr>
            <w:r>
              <w:rPr>
                <w:lang w:val="en-US"/>
              </w:rPr>
              <w:t xml:space="preserve">Test 1: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5</w:t>
            </w:r>
          </w:p>
          <w:p w14:paraId="60EDCBC9" w14:textId="77777777" w:rsidR="00986ACD" w:rsidRDefault="00986ACD" w:rsidP="00047590">
            <w:pPr>
              <w:pStyle w:val="TAC"/>
              <w:rPr>
                <w:lang w:val="en-US"/>
              </w:rPr>
            </w:pPr>
            <w:r>
              <w:rPr>
                <w:lang w:val="en-US"/>
              </w:rPr>
              <w:t xml:space="preserve">Test 2: </w:t>
            </w:r>
            <w:r>
              <w:rPr>
                <w:lang w:val="en-US" w:eastAsia="zh-CN"/>
              </w:rPr>
              <w:t>L</w:t>
            </w:r>
            <w:r w:rsidRPr="00794C90">
              <w:rPr>
                <w:vertAlign w:val="subscript"/>
                <w:lang w:val="en-US" w:eastAsia="zh-CN"/>
              </w:rPr>
              <w:t>CCA_DL</w:t>
            </w:r>
            <w:r w:rsidRPr="00D4571F">
              <w:rPr>
                <w:lang w:val="en-US" w:eastAsia="zh-CN"/>
              </w:rPr>
              <w:t xml:space="preserve"> = </w:t>
            </w:r>
            <w:r>
              <w:rPr>
                <w:lang w:val="en-US" w:eastAsia="zh-CN"/>
              </w:rPr>
              <w:t>3</w:t>
            </w:r>
          </w:p>
        </w:tc>
      </w:tr>
      <w:tr w:rsidR="00986ACD" w:rsidRPr="001C0E1B" w14:paraId="4414A3DF"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D3A612" w14:textId="77777777" w:rsidR="00986ACD" w:rsidRPr="007275DF" w:rsidRDefault="00986ACD" w:rsidP="00047590">
            <w:pPr>
              <w:pStyle w:val="TAL"/>
              <w:rPr>
                <w:lang w:eastAsia="ja-JP"/>
              </w:rPr>
            </w:pPr>
            <w:r>
              <w:rPr>
                <w:lang w:val="en-US" w:eastAsia="zh-CN"/>
              </w:rPr>
              <w:t>W</w:t>
            </w:r>
            <w:r w:rsidRPr="00552175">
              <w:rPr>
                <w:vertAlign w:val="subscript"/>
                <w:lang w:val="en-US" w:eastAsia="zh-CN"/>
              </w:rPr>
              <w:t>CCA_DL</w:t>
            </w:r>
          </w:p>
        </w:tc>
        <w:tc>
          <w:tcPr>
            <w:tcW w:w="1701" w:type="dxa"/>
            <w:tcBorders>
              <w:top w:val="single" w:sz="4" w:space="0" w:color="auto"/>
              <w:left w:val="single" w:sz="4" w:space="0" w:color="auto"/>
              <w:bottom w:val="nil"/>
              <w:right w:val="single" w:sz="4" w:space="0" w:color="auto"/>
            </w:tcBorders>
            <w:shd w:val="clear" w:color="auto" w:fill="auto"/>
          </w:tcPr>
          <w:p w14:paraId="0196F2CF" w14:textId="77777777" w:rsidR="00986ACD" w:rsidRPr="001C0E1B" w:rsidRDefault="00986ACD" w:rsidP="00047590">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16EDA2D4" w14:textId="77777777" w:rsidR="00986ACD" w:rsidRPr="001C0E1B" w:rsidRDefault="00986ACD" w:rsidP="00047590">
            <w:pPr>
              <w:pStyle w:val="TAC"/>
              <w:rPr>
                <w:rFonts w:cs="v4.2.0"/>
                <w:lang w:eastAsia="zh-CN"/>
              </w:rPr>
            </w:pPr>
            <w:r>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58C5843" w14:textId="77777777" w:rsidR="00986ACD" w:rsidRDefault="00986ACD" w:rsidP="00047590">
            <w:pPr>
              <w:pStyle w:val="TAC"/>
              <w:rPr>
                <w:lang w:val="en-US"/>
              </w:rPr>
            </w:pPr>
            <w:r>
              <w:rPr>
                <w:lang w:val="en-US"/>
              </w:rPr>
              <w:t xml:space="preserve">Test 1: </w:t>
            </w:r>
          </w:p>
          <w:p w14:paraId="6422DEFD"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28D16D92" w14:textId="77777777" w:rsidR="00986ACD" w:rsidRDefault="00986ACD" w:rsidP="00047590">
            <w:pPr>
              <w:pStyle w:val="TAC"/>
              <w:rPr>
                <w:lang w:val="en-US"/>
              </w:rPr>
            </w:pPr>
            <w:r>
              <w:rPr>
                <w:lang w:val="en-US"/>
              </w:rPr>
              <w:t xml:space="preserve">Test 2: </w:t>
            </w:r>
          </w:p>
          <w:p w14:paraId="056555D5"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c>
          <w:tcPr>
            <w:tcW w:w="1842" w:type="dxa"/>
            <w:gridSpan w:val="2"/>
            <w:tcBorders>
              <w:top w:val="single" w:sz="4" w:space="0" w:color="auto"/>
              <w:left w:val="single" w:sz="4" w:space="0" w:color="auto"/>
              <w:bottom w:val="single" w:sz="4" w:space="0" w:color="auto"/>
              <w:right w:val="single" w:sz="4" w:space="0" w:color="auto"/>
            </w:tcBorders>
          </w:tcPr>
          <w:p w14:paraId="1B9A6D0D" w14:textId="77777777" w:rsidR="00986ACD" w:rsidRDefault="00986ACD" w:rsidP="00047590">
            <w:pPr>
              <w:pStyle w:val="TAC"/>
              <w:rPr>
                <w:lang w:val="en-US"/>
              </w:rPr>
            </w:pPr>
            <w:r>
              <w:rPr>
                <w:lang w:val="en-US"/>
              </w:rPr>
              <w:t xml:space="preserve">Test 1: </w:t>
            </w:r>
          </w:p>
          <w:p w14:paraId="0E5646B2" w14:textId="77777777" w:rsidR="00986ACD" w:rsidRDefault="00986ACD" w:rsidP="00047590">
            <w:pPr>
              <w:pStyle w:val="TAC"/>
              <w:rPr>
                <w:lang w:val="en-US" w:eastAsia="zh-CN"/>
              </w:rPr>
            </w:pPr>
            <w:r>
              <w:rPr>
                <w:lang w:val="en-US"/>
              </w:rPr>
              <w:t>W</w:t>
            </w:r>
            <w:r w:rsidRPr="00794C90">
              <w:rPr>
                <w:vertAlign w:val="subscript"/>
                <w:lang w:val="en-US" w:eastAsia="zh-CN"/>
              </w:rPr>
              <w:t>CCA_DL</w:t>
            </w:r>
            <w:r w:rsidRPr="00D4571F">
              <w:rPr>
                <w:lang w:val="en-US" w:eastAsia="zh-CN"/>
              </w:rPr>
              <w:t xml:space="preserve"> = </w:t>
            </w:r>
            <w:r>
              <w:rPr>
                <w:lang w:val="en-US" w:eastAsia="zh-CN"/>
              </w:rPr>
              <w:t>600</w:t>
            </w:r>
          </w:p>
          <w:p w14:paraId="1EE2CC45" w14:textId="77777777" w:rsidR="00986ACD" w:rsidRDefault="00986ACD" w:rsidP="00047590">
            <w:pPr>
              <w:pStyle w:val="TAC"/>
              <w:rPr>
                <w:lang w:val="en-US"/>
              </w:rPr>
            </w:pPr>
            <w:r>
              <w:rPr>
                <w:lang w:val="en-US"/>
              </w:rPr>
              <w:t xml:space="preserve">Test 2: </w:t>
            </w:r>
          </w:p>
          <w:p w14:paraId="7DC32FFB" w14:textId="77777777" w:rsidR="00986ACD" w:rsidRDefault="00986ACD" w:rsidP="00047590">
            <w:pPr>
              <w:pStyle w:val="TAC"/>
              <w:rPr>
                <w:lang w:val="en-US"/>
              </w:rPr>
            </w:pPr>
            <w:r>
              <w:rPr>
                <w:lang w:val="en-US"/>
              </w:rPr>
              <w:t>W</w:t>
            </w:r>
            <w:r w:rsidRPr="00794C90">
              <w:rPr>
                <w:vertAlign w:val="subscript"/>
                <w:lang w:val="en-US" w:eastAsia="zh-CN"/>
              </w:rPr>
              <w:t>CCA_DL</w:t>
            </w:r>
            <w:r w:rsidRPr="00D4571F">
              <w:rPr>
                <w:lang w:val="en-US" w:eastAsia="zh-CN"/>
              </w:rPr>
              <w:t xml:space="preserve"> = </w:t>
            </w:r>
            <w:r>
              <w:rPr>
                <w:lang w:val="en-US" w:eastAsia="zh-CN"/>
              </w:rPr>
              <w:t>5120</w:t>
            </w:r>
          </w:p>
        </w:tc>
      </w:tr>
      <w:tr w:rsidR="00986ACD" w:rsidRPr="001C0E1B" w14:paraId="5E0E581E"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6DF8D3B" w14:textId="77777777" w:rsidR="00986ACD" w:rsidRPr="001C0E1B" w:rsidRDefault="00986ACD" w:rsidP="0004759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93A0DDE" w14:textId="77777777" w:rsidR="00986ACD" w:rsidRPr="001C0E1B" w:rsidRDefault="00986ACD" w:rsidP="0004759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332B3AC"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1C0E1B" w:rsidRDefault="00986ACD" w:rsidP="00047590">
            <w:pPr>
              <w:pStyle w:val="TAC"/>
              <w:rPr>
                <w:rFonts w:cs="v4.2.0"/>
                <w:lang w:eastAsia="zh-CN"/>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1C0E1B" w:rsidRDefault="00986ACD" w:rsidP="00047590">
            <w:pPr>
              <w:pStyle w:val="TAC"/>
              <w:rPr>
                <w:rFonts w:cs="v4.2.0"/>
                <w:lang w:eastAsia="zh-CN"/>
              </w:rPr>
            </w:pPr>
            <w:r w:rsidRPr="001C0E1B">
              <w:rPr>
                <w:rFonts w:cs="v4.2.0"/>
                <w:lang w:eastAsia="zh-CN"/>
              </w:rPr>
              <w:t>N/A</w:t>
            </w:r>
          </w:p>
        </w:tc>
      </w:tr>
      <w:tr w:rsidR="00986ACD" w:rsidRPr="001C0E1B" w14:paraId="1E9AF978"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57645E" w14:textId="77777777" w:rsidR="00986ACD" w:rsidRPr="001C0E1B" w:rsidRDefault="00986ACD" w:rsidP="0004759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EB2527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11D99F"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1C0E1B" w:rsidRDefault="00986ACD" w:rsidP="00047590">
            <w:pPr>
              <w:pStyle w:val="TAC"/>
              <w:rPr>
                <w:rFonts w:cs="v4.2.0"/>
                <w:lang w:eastAsia="zh-CN"/>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1386ECA"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61232C" w14:textId="77777777" w:rsidR="00986ACD" w:rsidRPr="001C0E1B" w:rsidRDefault="00986ACD" w:rsidP="0004759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B8F19C3"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DC3251"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1C0E1B" w:rsidRDefault="00986ACD" w:rsidP="00047590">
            <w:pPr>
              <w:pStyle w:val="TAC"/>
              <w:rPr>
                <w:rFonts w:cs="v4.2.0"/>
                <w:lang w:eastAsia="zh-CN"/>
              </w:rPr>
            </w:pPr>
            <w:r w:rsidRPr="001C0E1B">
              <w:rPr>
                <w:rFonts w:cs="v4.2.0"/>
                <w:lang w:eastAsia="zh-CN"/>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1C0E1B" w:rsidRDefault="00986ACD" w:rsidP="00047590">
            <w:pPr>
              <w:pStyle w:val="TAC"/>
              <w:rPr>
                <w:rFonts w:cs="v4.2.0"/>
                <w:lang w:eastAsia="zh-CN"/>
              </w:rPr>
            </w:pPr>
            <w:r w:rsidRPr="006F4D85">
              <w:rPr>
                <w:rFonts w:cs="v4.2.0"/>
                <w:lang w:eastAsia="zh-CN"/>
              </w:rPr>
              <w:t>N/A</w:t>
            </w:r>
          </w:p>
        </w:tc>
      </w:tr>
      <w:tr w:rsidR="00986ACD" w:rsidRPr="001C0E1B" w14:paraId="7FB34783"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FF2C27" w14:textId="77777777" w:rsidR="00986ACD" w:rsidRPr="001C0E1B" w:rsidRDefault="00986ACD" w:rsidP="0004759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44D95E2"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7BBE0B" w14:textId="77777777" w:rsidR="00986ACD" w:rsidRPr="001C0E1B" w:rsidRDefault="00986ACD" w:rsidP="00047590">
            <w:pPr>
              <w:pStyle w:val="TAC"/>
            </w:pPr>
            <w:r w:rsidRPr="001C0E1B">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1C0E1B" w:rsidRDefault="00986ACD" w:rsidP="0004759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1C0E1B" w:rsidRDefault="00986ACD" w:rsidP="00047590">
            <w:pPr>
              <w:pStyle w:val="TAC"/>
            </w:pPr>
            <w:r w:rsidRPr="001C0E1B">
              <w:t>OP.1</w:t>
            </w:r>
          </w:p>
        </w:tc>
      </w:tr>
      <w:tr w:rsidR="00986ACD" w:rsidRPr="001C0E1B" w14:paraId="1C4CB5F5"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CB5D0F" w14:textId="77777777" w:rsidR="00986ACD" w:rsidRPr="001C0E1B" w:rsidRDefault="00986ACD" w:rsidP="0004759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3BDD4A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tcPr>
          <w:p w14:paraId="0493DA1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72292E0" w14:textId="77777777" w:rsidR="00986ACD" w:rsidRPr="001C0E1B" w:rsidRDefault="00986ACD" w:rsidP="00047590">
            <w:pPr>
              <w:pStyle w:val="TAC"/>
            </w:pPr>
            <w:r w:rsidRPr="001C0E1B">
              <w:rPr>
                <w:lang w:eastAsia="zh-CN"/>
              </w:rPr>
              <w:t>TRS.1.2 TDD</w:t>
            </w:r>
          </w:p>
        </w:tc>
        <w:tc>
          <w:tcPr>
            <w:tcW w:w="1842" w:type="dxa"/>
            <w:gridSpan w:val="2"/>
            <w:tcBorders>
              <w:top w:val="single" w:sz="4" w:space="0" w:color="auto"/>
              <w:left w:val="single" w:sz="4" w:space="0" w:color="auto"/>
              <w:bottom w:val="single" w:sz="4" w:space="0" w:color="auto"/>
              <w:right w:val="single" w:sz="4" w:space="0" w:color="auto"/>
            </w:tcBorders>
          </w:tcPr>
          <w:p w14:paraId="44697224" w14:textId="77777777" w:rsidR="00986ACD" w:rsidRPr="001C0E1B" w:rsidRDefault="00986ACD" w:rsidP="00047590">
            <w:pPr>
              <w:pStyle w:val="TAC"/>
            </w:pPr>
            <w:r w:rsidRPr="001C0E1B">
              <w:rPr>
                <w:rFonts w:cs="v4.2.0"/>
                <w:lang w:eastAsia="zh-CN"/>
              </w:rPr>
              <w:t>N/A</w:t>
            </w:r>
          </w:p>
        </w:tc>
      </w:tr>
      <w:tr w:rsidR="00986ACD" w:rsidRPr="001C0E1B" w14:paraId="66C01211"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ED3A8A" w14:textId="77777777" w:rsidR="00986ACD" w:rsidRPr="001C0E1B" w:rsidRDefault="00986ACD" w:rsidP="0004759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8EBA55D"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33A379"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1C0E1B" w:rsidRDefault="00986ACD" w:rsidP="0004759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1C0E1B" w:rsidRDefault="00986ACD" w:rsidP="00047590">
            <w:pPr>
              <w:pStyle w:val="TAC"/>
            </w:pPr>
            <w:r w:rsidRPr="001C0E1B">
              <w:rPr>
                <w:rFonts w:cs="v4.2.0"/>
                <w:lang w:eastAsia="zh-CN"/>
              </w:rPr>
              <w:t>DLBWP.0.1 ULBWP.0.1</w:t>
            </w:r>
          </w:p>
        </w:tc>
      </w:tr>
      <w:tr w:rsidR="00986ACD" w:rsidRPr="001C0E1B" w14:paraId="0D0DF61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82164D" w14:textId="77777777" w:rsidR="00986ACD" w:rsidRPr="001C0E1B" w:rsidRDefault="00986ACD" w:rsidP="0004759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9E790B"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96523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1C0E1B" w:rsidRDefault="00986ACD" w:rsidP="0004759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1C0E1B" w:rsidRDefault="00986ACD" w:rsidP="00047590">
            <w:pPr>
              <w:pStyle w:val="TAC"/>
            </w:pPr>
            <w:r w:rsidRPr="001C0E1B">
              <w:rPr>
                <w:rFonts w:cs="v4.2.0"/>
                <w:lang w:eastAsia="zh-CN"/>
              </w:rPr>
              <w:t>DLBWP.1.1</w:t>
            </w:r>
          </w:p>
        </w:tc>
      </w:tr>
      <w:tr w:rsidR="00986ACD" w:rsidRPr="001C0E1B" w14:paraId="6A012D44"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A71EEE" w14:textId="77777777" w:rsidR="00986ACD" w:rsidRPr="001C0E1B" w:rsidRDefault="00986ACD" w:rsidP="0004759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885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D2D89C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1C0E1B" w:rsidRDefault="00986ACD" w:rsidP="0004759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1C0E1B" w:rsidRDefault="00986ACD" w:rsidP="00047590">
            <w:pPr>
              <w:pStyle w:val="TAC"/>
              <w:rPr>
                <w:rFonts w:cs="v4.2.0"/>
                <w:lang w:eastAsia="zh-CN"/>
              </w:rPr>
            </w:pPr>
            <w:r w:rsidRPr="001C0E1B">
              <w:rPr>
                <w:rFonts w:cs="v4.2.0"/>
                <w:lang w:eastAsia="zh-CN"/>
              </w:rPr>
              <w:t>ULBWP.1.1</w:t>
            </w:r>
          </w:p>
        </w:tc>
      </w:tr>
      <w:tr w:rsidR="00986ACD" w:rsidRPr="001C0E1B" w14:paraId="18B2468B"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328BB4" w14:textId="77777777" w:rsidR="00986ACD" w:rsidRPr="001C0E1B" w:rsidRDefault="00986ACD" w:rsidP="0004759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02657DA"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50968" w14:textId="77777777" w:rsidR="00986ACD" w:rsidRPr="001C0E1B" w:rsidRDefault="00986ACD" w:rsidP="00047590">
            <w:pPr>
              <w:pStyle w:val="TAC"/>
              <w:rPr>
                <w:rFonts w:cs="v4.2.0"/>
                <w:lang w:eastAsia="zh-CN"/>
              </w:rPr>
            </w:pPr>
            <w:r w:rsidRPr="001C0E1B">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1C0E1B" w:rsidRDefault="00986ACD" w:rsidP="0004759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1C0E1B" w:rsidRDefault="00986ACD" w:rsidP="00047590">
            <w:pPr>
              <w:pStyle w:val="TAC"/>
              <w:rPr>
                <w:rFonts w:cs="v4.2.0"/>
                <w:lang w:eastAsia="zh-CN"/>
              </w:rPr>
            </w:pPr>
            <w:r w:rsidRPr="001C0E1B">
              <w:rPr>
                <w:rFonts w:cs="v4.2.0"/>
                <w:lang w:eastAsia="zh-CN"/>
              </w:rPr>
              <w:t>SSB</w:t>
            </w:r>
          </w:p>
        </w:tc>
      </w:tr>
      <w:tr w:rsidR="00986ACD" w:rsidRPr="001C0E1B" w14:paraId="2AD56B2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49039D" w14:textId="77777777" w:rsidR="00986ACD" w:rsidRPr="001C0E1B" w:rsidRDefault="00986ACD" w:rsidP="00047590">
            <w:pPr>
              <w:pStyle w:val="TAL"/>
              <w:rPr>
                <w:rFonts w:cs="v4.2.0"/>
              </w:rPr>
            </w:pPr>
            <w:r w:rsidRPr="001C0E1B">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E1C4B98" w14:textId="77777777" w:rsidR="00986ACD" w:rsidRPr="001C0E1B" w:rsidRDefault="00986ACD" w:rsidP="0004759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0E8CCA7B"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4A40965E"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w:t>
            </w:r>
            <w:r>
              <w:rPr>
                <w:rFonts w:cs="v4.2.0"/>
                <w:lang w:eastAsia="zh-CN"/>
              </w:rPr>
              <w:t>5]</w:t>
            </w:r>
          </w:p>
        </w:tc>
      </w:tr>
      <w:tr w:rsidR="00986ACD" w:rsidRPr="001C0E1B" w14:paraId="0180A5DD"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7C197F" w14:textId="77777777" w:rsidR="00986ACD" w:rsidRPr="001C0E1B" w:rsidRDefault="00986ACD" w:rsidP="00047590">
            <w:pPr>
              <w:pStyle w:val="TAL"/>
            </w:pPr>
            <w:r w:rsidRPr="001C0E1B">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EAF9AD" w14:textId="77777777" w:rsidR="00986ACD" w:rsidRPr="001C0E1B" w:rsidRDefault="00986ACD" w:rsidP="0004759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07921D5" w14:textId="77777777" w:rsidR="00986ACD" w:rsidRPr="001C0E1B" w:rsidRDefault="00986ACD" w:rsidP="00047590">
            <w:pPr>
              <w:pStyle w:val="TAC"/>
              <w:rPr>
                <w:lang w:eastAsia="zh-CN"/>
              </w:rPr>
            </w:pPr>
            <w:r w:rsidRPr="001C0E1B">
              <w:rPr>
                <w:lang w:eastAsia="zh-CN"/>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213ED39" w14:textId="77777777" w:rsidR="00986ACD" w:rsidRPr="001C0E1B" w:rsidRDefault="00986ACD" w:rsidP="00047590">
            <w:pPr>
              <w:pStyle w:val="TAC"/>
            </w:pPr>
            <w:r>
              <w:t>[</w:t>
            </w:r>
            <w:r w:rsidRPr="001C0E1B">
              <w:t>-98</w:t>
            </w:r>
            <w:r>
              <w:t>]</w:t>
            </w:r>
          </w:p>
        </w:tc>
      </w:tr>
      <w:tr w:rsidR="00986ACD" w:rsidRPr="001C0E1B" w14:paraId="26DC7250"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67B007" w14:textId="77777777" w:rsidR="00986ACD" w:rsidRPr="001C0E1B" w:rsidRDefault="00986ACD" w:rsidP="00047590">
            <w:pPr>
              <w:pStyle w:val="TAL"/>
            </w:pPr>
            <w:r w:rsidRPr="001C0E1B">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7D8E4D9"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D011C8"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1746DAEF"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1449BBEC" w14:textId="77777777" w:rsidR="00986ACD" w:rsidRPr="001C0E1B" w:rsidRDefault="00986ACD" w:rsidP="00047590">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BBB0FF1"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25F8E22"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-1.46</w:t>
            </w:r>
            <w:r>
              <w:rPr>
                <w:rFonts w:cs="v4.2.0"/>
                <w:lang w:eastAsia="zh-CN"/>
              </w:rPr>
              <w:t>]</w:t>
            </w:r>
          </w:p>
        </w:tc>
      </w:tr>
      <w:tr w:rsidR="00986ACD" w:rsidRPr="001C0E1B" w14:paraId="6CC8C0FE" w14:textId="77777777" w:rsidTr="00047590">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21A373C" w14:textId="77777777" w:rsidR="00986ACD" w:rsidRPr="001C0E1B" w:rsidRDefault="00986ACD" w:rsidP="00047590">
            <w:pPr>
              <w:pStyle w:val="TAL"/>
            </w:pPr>
          </w:p>
        </w:tc>
        <w:tc>
          <w:tcPr>
            <w:tcW w:w="1701" w:type="dxa"/>
            <w:tcBorders>
              <w:top w:val="nil"/>
              <w:left w:val="single" w:sz="4" w:space="0" w:color="auto"/>
              <w:bottom w:val="nil"/>
              <w:right w:val="single" w:sz="4" w:space="0" w:color="auto"/>
            </w:tcBorders>
            <w:shd w:val="clear" w:color="auto" w:fill="auto"/>
            <w:hideMark/>
          </w:tcPr>
          <w:p w14:paraId="72C5F746"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AC29A6" w14:textId="77777777" w:rsidR="00986ACD" w:rsidRPr="001C0E1B" w:rsidRDefault="00986ACD" w:rsidP="00047590">
            <w:pPr>
              <w:pStyle w:val="TAC"/>
              <w:rPr>
                <w:rFonts w:cs="v4.2.0"/>
                <w:lang w:eastAsia="zh-CN"/>
              </w:rPr>
            </w:pPr>
            <w:r w:rsidRPr="001C0E1B">
              <w:rPr>
                <w:rFonts w:cs="v4.2.0"/>
                <w:lang w:eastAsia="zh-CN"/>
              </w:rPr>
              <w:t>2</w:t>
            </w:r>
          </w:p>
        </w:tc>
        <w:tc>
          <w:tcPr>
            <w:tcW w:w="850" w:type="dxa"/>
            <w:tcBorders>
              <w:top w:val="nil"/>
              <w:left w:val="single" w:sz="4" w:space="0" w:color="auto"/>
              <w:bottom w:val="nil"/>
              <w:right w:val="single" w:sz="4" w:space="0" w:color="auto"/>
            </w:tcBorders>
            <w:shd w:val="clear" w:color="auto" w:fill="auto"/>
            <w:hideMark/>
          </w:tcPr>
          <w:p w14:paraId="7AC68A76" w14:textId="77777777" w:rsidR="00986ACD" w:rsidRPr="001C0E1B" w:rsidRDefault="00986ACD" w:rsidP="00047590">
            <w:pPr>
              <w:pStyle w:val="TAC"/>
            </w:pPr>
          </w:p>
        </w:tc>
        <w:tc>
          <w:tcPr>
            <w:tcW w:w="851" w:type="dxa"/>
            <w:tcBorders>
              <w:top w:val="nil"/>
              <w:left w:val="single" w:sz="4" w:space="0" w:color="auto"/>
              <w:bottom w:val="nil"/>
              <w:right w:val="single" w:sz="4" w:space="0" w:color="auto"/>
            </w:tcBorders>
            <w:shd w:val="clear" w:color="auto" w:fill="auto"/>
            <w:hideMark/>
          </w:tcPr>
          <w:p w14:paraId="2DBAC3CF" w14:textId="77777777" w:rsidR="00986ACD" w:rsidRPr="001C0E1B" w:rsidRDefault="00986ACD" w:rsidP="00047590">
            <w:pPr>
              <w:pStyle w:val="TAC"/>
            </w:pPr>
          </w:p>
        </w:tc>
        <w:tc>
          <w:tcPr>
            <w:tcW w:w="921" w:type="dxa"/>
            <w:tcBorders>
              <w:top w:val="nil"/>
              <w:left w:val="single" w:sz="4" w:space="0" w:color="auto"/>
              <w:bottom w:val="nil"/>
              <w:right w:val="single" w:sz="4" w:space="0" w:color="auto"/>
            </w:tcBorders>
            <w:shd w:val="clear" w:color="auto" w:fill="auto"/>
            <w:hideMark/>
          </w:tcPr>
          <w:p w14:paraId="70F6A840" w14:textId="77777777" w:rsidR="00986ACD" w:rsidRPr="001C0E1B" w:rsidRDefault="00986ACD" w:rsidP="00047590">
            <w:pPr>
              <w:pStyle w:val="TAC"/>
              <w:rPr>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41A1871A" w14:textId="77777777" w:rsidR="00986ACD" w:rsidRPr="001C0E1B" w:rsidRDefault="00986ACD" w:rsidP="00047590">
            <w:pPr>
              <w:pStyle w:val="TAC"/>
              <w:rPr>
                <w:rFonts w:cs="v4.2.0"/>
                <w:lang w:eastAsia="zh-CN"/>
              </w:rPr>
            </w:pPr>
          </w:p>
        </w:tc>
      </w:tr>
      <w:tr w:rsidR="00986ACD" w:rsidRPr="001C0E1B" w14:paraId="6594BFDB" w14:textId="77777777" w:rsidTr="0004759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A0B43A" w14:textId="77777777" w:rsidR="00986ACD" w:rsidRPr="001C0E1B" w:rsidRDefault="00986ACD" w:rsidP="00047590">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C2EFAE5"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5C1DB3" w14:textId="77777777" w:rsidR="00986ACD" w:rsidRPr="001C0E1B" w:rsidRDefault="00986ACD" w:rsidP="00047590">
            <w:pPr>
              <w:pStyle w:val="TAC"/>
              <w:rPr>
                <w:rFonts w:cs="v4.2.0"/>
                <w:lang w:eastAsia="zh-CN"/>
              </w:rPr>
            </w:pPr>
            <w:r w:rsidRPr="001C0E1B">
              <w:rPr>
                <w:rFonts w:cs="v4.2.0"/>
                <w:lang w:eastAsia="zh-CN"/>
              </w:rPr>
              <w:t>3</w:t>
            </w:r>
          </w:p>
        </w:tc>
        <w:tc>
          <w:tcPr>
            <w:tcW w:w="850" w:type="dxa"/>
            <w:tcBorders>
              <w:top w:val="nil"/>
              <w:left w:val="single" w:sz="4" w:space="0" w:color="auto"/>
              <w:bottom w:val="single" w:sz="4" w:space="0" w:color="auto"/>
              <w:right w:val="single" w:sz="4" w:space="0" w:color="auto"/>
            </w:tcBorders>
            <w:shd w:val="clear" w:color="auto" w:fill="auto"/>
            <w:hideMark/>
          </w:tcPr>
          <w:p w14:paraId="25EC3545" w14:textId="77777777" w:rsidR="00986ACD" w:rsidRPr="001C0E1B" w:rsidRDefault="00986ACD" w:rsidP="00047590">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71C4585A" w14:textId="77777777" w:rsidR="00986ACD" w:rsidRPr="001C0E1B" w:rsidRDefault="00986ACD" w:rsidP="00047590">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147E6F0E" w14:textId="77777777" w:rsidR="00986ACD" w:rsidRPr="001C0E1B" w:rsidRDefault="00986ACD" w:rsidP="00047590">
            <w:pPr>
              <w:pStyle w:val="TAC"/>
              <w:rPr>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51773763" w14:textId="77777777" w:rsidR="00986ACD" w:rsidRPr="001C0E1B" w:rsidRDefault="00986ACD" w:rsidP="00047590">
            <w:pPr>
              <w:pStyle w:val="TAC"/>
              <w:rPr>
                <w:rFonts w:cs="v4.2.0"/>
                <w:lang w:eastAsia="zh-CN"/>
              </w:rPr>
            </w:pPr>
          </w:p>
        </w:tc>
      </w:tr>
      <w:tr w:rsidR="00986ACD" w:rsidRPr="001C0E1B" w14:paraId="5243FCE9"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912E2C" w14:textId="77777777" w:rsidR="00986ACD" w:rsidRPr="001C0E1B" w:rsidRDefault="00986ACD" w:rsidP="00047590">
            <w:pPr>
              <w:pStyle w:val="TAL"/>
            </w:pPr>
            <w:r w:rsidRPr="001C0E1B">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AA4F9E4" w14:textId="77777777" w:rsidR="00986ACD" w:rsidRPr="001C0E1B" w:rsidRDefault="00986ACD" w:rsidP="0004759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6138A9B"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nil"/>
              <w:right w:val="single" w:sz="4" w:space="0" w:color="auto"/>
            </w:tcBorders>
            <w:shd w:val="clear" w:color="auto" w:fill="auto"/>
            <w:hideMark/>
          </w:tcPr>
          <w:p w14:paraId="36B90991" w14:textId="77777777" w:rsidR="00986ACD" w:rsidRPr="001C0E1B" w:rsidRDefault="00986ACD" w:rsidP="00047590">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73B0CE6C" w14:textId="77777777" w:rsidR="00986ACD" w:rsidRPr="001C0E1B" w:rsidRDefault="00986ACD" w:rsidP="00047590">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0EC01C3" w14:textId="77777777" w:rsidR="00986ACD" w:rsidRPr="001C0E1B" w:rsidRDefault="00986ACD" w:rsidP="0004759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90C91D8" w14:textId="77777777" w:rsidR="00986ACD" w:rsidRPr="001C0E1B" w:rsidRDefault="00986ACD" w:rsidP="00047590">
            <w:pPr>
              <w:pStyle w:val="TAC"/>
              <w:rPr>
                <w:rFonts w:cs="v4.2.0"/>
              </w:rPr>
            </w:pPr>
            <w:r>
              <w:rPr>
                <w:rFonts w:cs="v4.2.0"/>
              </w:rPr>
              <w:t>[</w:t>
            </w:r>
            <w:r w:rsidRPr="001C0E1B">
              <w:rPr>
                <w:rFonts w:cs="v4.2.0"/>
              </w:rPr>
              <w:t>4</w:t>
            </w:r>
            <w:r>
              <w:rPr>
                <w:rFonts w:cs="v4.2.0"/>
              </w:rPr>
              <w:t>]</w:t>
            </w:r>
          </w:p>
        </w:tc>
      </w:tr>
      <w:tr w:rsidR="00986ACD" w:rsidRPr="001C0E1B" w14:paraId="2644CF51"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4A50A3" w14:textId="77777777" w:rsidR="00986ACD" w:rsidRPr="001C0E1B" w:rsidRDefault="00986ACD" w:rsidP="0004759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F043675" w14:textId="77777777" w:rsidR="00986ACD" w:rsidRPr="001C0E1B" w:rsidRDefault="00986ACD" w:rsidP="0004759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FAA1E04" w14:textId="77777777" w:rsidR="00986ACD" w:rsidRPr="001C0E1B" w:rsidRDefault="00986ACD" w:rsidP="00047590">
            <w:pPr>
              <w:pStyle w:val="TAC"/>
              <w:rPr>
                <w:rFonts w:cs="v4.2.0"/>
                <w:lang w:eastAsia="zh-CN"/>
              </w:rPr>
            </w:pPr>
            <w:r w:rsidRPr="001C0E1B">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C4E4E6D"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32396AB" w14:textId="77777777" w:rsidR="00986ACD" w:rsidRPr="001C0E1B" w:rsidRDefault="00986ACD" w:rsidP="00047590">
            <w:pPr>
              <w:pStyle w:val="TAC"/>
            </w:pPr>
            <w:r>
              <w:rPr>
                <w:rFonts w:cs="v4.2.0"/>
                <w:lang w:eastAsia="zh-CN"/>
              </w:rPr>
              <w:t>[</w:t>
            </w:r>
            <w:r w:rsidRPr="001C0E1B">
              <w:rPr>
                <w:rFonts w:cs="v4.2.0"/>
                <w:lang w:eastAsia="zh-CN"/>
              </w:rPr>
              <w:t>-91</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7580DB0" w14:textId="77777777" w:rsidR="00986ACD" w:rsidRPr="001C0E1B" w:rsidRDefault="00986ACD" w:rsidP="0004759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812048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-91</w:t>
            </w:r>
            <w:r>
              <w:rPr>
                <w:rFonts w:cs="v4.2.0"/>
                <w:lang w:eastAsia="zh-CN"/>
              </w:rPr>
              <w:t>]</w:t>
            </w:r>
          </w:p>
        </w:tc>
      </w:tr>
      <w:tr w:rsidR="00986ACD" w:rsidRPr="001C0E1B" w14:paraId="3C515484" w14:textId="77777777" w:rsidTr="0004759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D21E35" w14:textId="77777777" w:rsidR="00986ACD" w:rsidRPr="001C0E1B" w:rsidRDefault="00986ACD" w:rsidP="0004759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FDDB18A" w14:textId="77777777" w:rsidR="00986ACD" w:rsidRPr="001C0E1B" w:rsidRDefault="00986ACD" w:rsidP="00047590">
            <w:pPr>
              <w:pStyle w:val="TAC"/>
              <w:rPr>
                <w:rFonts w:cs="v4.2.0"/>
                <w:lang w:eastAsia="zh-CN"/>
              </w:rPr>
            </w:pPr>
            <w:r w:rsidRPr="001C0E1B">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6F0F69E" w14:textId="77777777" w:rsidR="00986ACD" w:rsidRPr="001C0E1B" w:rsidRDefault="00986ACD" w:rsidP="00047590">
            <w:pPr>
              <w:pStyle w:val="TAC"/>
              <w:rPr>
                <w:rFonts w:cs="v4.2.0"/>
                <w:lang w:eastAsia="zh-CN"/>
              </w:rPr>
            </w:pPr>
            <w:r>
              <w:rPr>
                <w:rFonts w:cs="v4.2.0"/>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531CC11"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-58.50</w:t>
            </w:r>
            <w:r>
              <w:rPr>
                <w:rFonts w:cs="v4.2.0"/>
                <w:lang w:eastAsia="zh-CN"/>
              </w:rPr>
              <w:t>]</w:t>
            </w:r>
          </w:p>
        </w:tc>
        <w:tc>
          <w:tcPr>
            <w:tcW w:w="851" w:type="dxa"/>
            <w:tcBorders>
              <w:top w:val="single" w:sz="4" w:space="0" w:color="auto"/>
              <w:left w:val="single" w:sz="4" w:space="0" w:color="auto"/>
              <w:bottom w:val="single" w:sz="4" w:space="0" w:color="auto"/>
              <w:right w:val="single" w:sz="4" w:space="0" w:color="auto"/>
            </w:tcBorders>
            <w:hideMark/>
          </w:tcPr>
          <w:p w14:paraId="626E524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3D579782" w14:textId="77777777" w:rsidR="00986ACD" w:rsidRPr="001C0E1B" w:rsidRDefault="00986ACD" w:rsidP="00047590">
            <w:pPr>
              <w:pStyle w:val="TAC"/>
              <w:rPr>
                <w:rFonts w:cs="v4.2.0"/>
                <w:lang w:eastAsia="zh-CN"/>
              </w:rPr>
            </w:pPr>
            <w:r>
              <w:rPr>
                <w:rFonts w:cs="v4.2.0"/>
                <w:lang w:eastAsia="zh-CN"/>
              </w:rPr>
              <w:t>[</w:t>
            </w:r>
            <w:r w:rsidRPr="001C0E1B" w:rsidDel="00ED11C3">
              <w:rPr>
                <w:rFonts w:cs="v4.2.0"/>
                <w:lang w:eastAsia="zh-CN"/>
              </w:rPr>
              <w:t>-</w:t>
            </w:r>
            <w:r w:rsidRPr="001C0E1B">
              <w:rPr>
                <w:rFonts w:cs="v4.2.0"/>
                <w:lang w:eastAsia="zh-CN"/>
              </w:rPr>
              <w:t>58.50</w:t>
            </w:r>
            <w:r>
              <w:rPr>
                <w:rFonts w:cs="v4.2.0"/>
                <w:lang w:eastAsia="zh-CN"/>
              </w:rPr>
              <w:t>]</w:t>
            </w:r>
          </w:p>
        </w:tc>
        <w:tc>
          <w:tcPr>
            <w:tcW w:w="921" w:type="dxa"/>
            <w:tcBorders>
              <w:top w:val="single" w:sz="4" w:space="0" w:color="auto"/>
              <w:left w:val="single" w:sz="4" w:space="0" w:color="auto"/>
              <w:bottom w:val="single" w:sz="4" w:space="0" w:color="auto"/>
              <w:right w:val="single" w:sz="4" w:space="0" w:color="auto"/>
            </w:tcBorders>
            <w:hideMark/>
          </w:tcPr>
          <w:p w14:paraId="645C19A9" w14:textId="77777777" w:rsidR="00986ACD" w:rsidRPr="001C0E1B" w:rsidRDefault="00986ACD" w:rsidP="00047590">
            <w:pPr>
              <w:pStyle w:val="TAC"/>
              <w:rPr>
                <w:rFonts w:cs="v4.2.0"/>
                <w:lang w:eastAsia="zh-CN"/>
              </w:rPr>
            </w:pPr>
            <w:r>
              <w:rPr>
                <w:rFonts w:cs="v4.2.0"/>
                <w:lang w:eastAsia="zh-CN"/>
              </w:rPr>
              <w:t>[</w:t>
            </w:r>
            <w:r w:rsidRPr="001C0E1B">
              <w:rPr>
                <w:rFonts w:cs="v4.2.0"/>
                <w:lang w:eastAsia="zh-CN"/>
              </w:rPr>
              <w:t>-56.16</w:t>
            </w:r>
            <w:r>
              <w:rPr>
                <w:rFonts w:cs="v4.2.0"/>
                <w:lang w:eastAsia="zh-CN"/>
              </w:rPr>
              <w:t>]</w:t>
            </w:r>
          </w:p>
        </w:tc>
      </w:tr>
      <w:tr w:rsidR="00986ACD" w:rsidRPr="001C0E1B" w14:paraId="237A1BBA" w14:textId="77777777" w:rsidTr="0004759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72429EB" w14:textId="77777777" w:rsidR="00986ACD" w:rsidRPr="001C0E1B" w:rsidRDefault="00986ACD" w:rsidP="0004759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168C74E" w14:textId="77777777" w:rsidR="00986ACD" w:rsidRPr="001C0E1B" w:rsidRDefault="00986ACD" w:rsidP="0004759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B2D840" w14:textId="77777777" w:rsidR="00986ACD" w:rsidRPr="001C0E1B" w:rsidRDefault="00986ACD" w:rsidP="00047590">
            <w:pPr>
              <w:pStyle w:val="TAC"/>
              <w:rPr>
                <w:rFonts w:cs="v4.2.0"/>
                <w:lang w:eastAsia="zh-CN"/>
              </w:rPr>
            </w:pPr>
            <w:r w:rsidRPr="001C0E1B">
              <w:rPr>
                <w:rFonts w:cs="v4.2.0"/>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1C0E1B" w:rsidRDefault="00986ACD" w:rsidP="00047590">
            <w:pPr>
              <w:pStyle w:val="TAC"/>
              <w:rPr>
                <w:rFonts w:cs="v4.2.0"/>
              </w:rPr>
            </w:pPr>
            <w:r w:rsidRPr="001C0E1B">
              <w:rPr>
                <w:rFonts w:cs="v4.2.0"/>
              </w:rPr>
              <w:t>AWGN</w:t>
            </w:r>
          </w:p>
        </w:tc>
      </w:tr>
      <w:tr w:rsidR="00986ACD" w:rsidRPr="001C0E1B" w14:paraId="70322FF8" w14:textId="77777777" w:rsidTr="0004759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E8665CB" w14:textId="77777777" w:rsidR="00986ACD" w:rsidRPr="001C0E1B" w:rsidRDefault="00986ACD" w:rsidP="00047590">
            <w:pPr>
              <w:pStyle w:val="TAN"/>
            </w:pPr>
            <w:r w:rsidRPr="001C0E1B">
              <w:t>Note 1:</w:t>
            </w:r>
            <w:r w:rsidRPr="001C0E1B">
              <w:tab/>
              <w:t>The resources for uplink transmission are assigned to the UE prior to the start of time period T2.</w:t>
            </w:r>
          </w:p>
          <w:p w14:paraId="24FBF191" w14:textId="77777777" w:rsidR="00986ACD" w:rsidRPr="001C0E1B" w:rsidRDefault="00986ACD" w:rsidP="0004759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706F12D4" w14:textId="77777777" w:rsidR="00986ACD" w:rsidRPr="001C0E1B" w:rsidRDefault="00986ACD" w:rsidP="00047590">
            <w:pPr>
              <w:pStyle w:val="TAN"/>
            </w:pPr>
            <w:r w:rsidRPr="001C0E1B">
              <w:t>Note 3:</w:t>
            </w:r>
            <w:r w:rsidRPr="001C0E1B">
              <w:tab/>
              <w:t>SS-RSRP levels have been derived from other parameters for information purposes. They are not settable parameters themselves.</w:t>
            </w:r>
          </w:p>
        </w:tc>
      </w:tr>
    </w:tbl>
    <w:p w14:paraId="10AE2F3C" w14:textId="77777777" w:rsidR="00986ACD" w:rsidRPr="00986ACD" w:rsidRDefault="00986ACD" w:rsidP="00986ACD"/>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1222509" w14:textId="63534C3C" w:rsidR="00ED4DF0" w:rsidRPr="007275DF" w:rsidRDefault="00ED4DF0" w:rsidP="00ED4DF0">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3737B090" w14:textId="0CE408E8" w:rsidR="00ED4DF0" w:rsidRPr="007275DF" w:rsidRDefault="00ED4DF0" w:rsidP="00ED4DF0">
      <w:pPr>
        <w:rPr>
          <w:i/>
          <w:iCs/>
        </w:rPr>
      </w:pPr>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35322272" w:rsidR="009428D8" w:rsidRPr="007275DF" w:rsidRDefault="00ED4DF0" w:rsidP="009428D8">
      <w:pPr>
        <w:pStyle w:val="NO"/>
      </w:pPr>
      <w:r>
        <w:t>l</w:t>
      </w: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67144045"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67144046"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67144047"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67144048"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67144049"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4"/>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4"/>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4"/>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8"/>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8"/>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4"/>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4"/>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4"/>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4"/>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4"/>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4"/>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4"/>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4"/>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67144050"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4"/>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67144051"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4"/>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67144052"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67144053"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4"/>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3"/>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67144054"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67144055"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67144056"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67144057"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67144058"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67144059"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67144060"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67144061"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67144062"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5pt;height:15.5pt" o:ole="" fillcolor="window">
                  <v:imagedata r:id="rId16" o:title=""/>
                </v:shape>
                <o:OLEObject Type="Embed" ProgID="Equation.3" ShapeID="_x0000_i1178" DrawAspect="Content" ObjectID="_1767144063"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67144064"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F11821"/>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67144065"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67144066"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67144067"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0.5pt;height:15.5pt" o:ole="" fillcolor="window">
                  <v:imagedata r:id="rId16" o:title=""/>
                </v:shape>
                <o:OLEObject Type="Embed" ProgID="Equation.3" ShapeID="_x0000_i1183" DrawAspect="Content" ObjectID="_1767144068"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67144069"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67144070"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67144071"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5pt;height:15.5pt" o:ole="" fillcolor="window">
                  <v:imagedata r:id="rId11" o:title=""/>
                </v:shape>
                <o:OLEObject Type="Embed" ProgID="Equation.3" ShapeID="_x0000_i1187" DrawAspect="Content" ObjectID="_1767144072"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0.5pt;height:15.5pt" o:ole="" fillcolor="window">
                  <v:imagedata r:id="rId16" o:title=""/>
                </v:shape>
                <o:OLEObject Type="Embed" ProgID="Equation.3" ShapeID="_x0000_i1188" DrawAspect="Content" ObjectID="_1767144073"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67144074"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67144075"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67144076"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5pt;height:15.5pt" o:ole="" fillcolor="window">
                  <v:imagedata r:id="rId11" o:title=""/>
                </v:shape>
                <o:OLEObject Type="Embed" ProgID="Equation.3" ShapeID="_x0000_i1192" DrawAspect="Content" ObjectID="_1767144077"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0.5pt;height:15.5pt" o:ole="" fillcolor="window">
                  <v:imagedata r:id="rId16" o:title=""/>
                </v:shape>
                <o:OLEObject Type="Embed" ProgID="Equation.3" ShapeID="_x0000_i1193" DrawAspect="Content" ObjectID="_1767144078"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67144079"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67144080"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67144081"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5pt;height:15.5pt" o:ole="" fillcolor="window">
                  <v:imagedata r:id="rId11" o:title=""/>
                </v:shape>
                <o:OLEObject Type="Embed" ProgID="Equation.3" ShapeID="_x0000_i1197" DrawAspect="Content" ObjectID="_1767144082"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0.5pt;height:15.5pt" o:ole="" fillcolor="window">
                  <v:imagedata r:id="rId16" o:title=""/>
                </v:shape>
                <o:OLEObject Type="Embed" ProgID="Equation.3" ShapeID="_x0000_i1198" DrawAspect="Content" ObjectID="_1767144083"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67144084"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F11821"/>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Default="009428D8" w:rsidP="009428D8">
      <w:pPr>
        <w:pStyle w:val="Heading3"/>
      </w:pPr>
      <w:r w:rsidRPr="007275DF">
        <w:t>A.11.5.3</w:t>
      </w:r>
      <w:r w:rsidRPr="007275DF">
        <w:tab/>
        <w:t>Inter-RAT E-UTRAN measurements</w:t>
      </w:r>
    </w:p>
    <w:p w14:paraId="7A99C7B6" w14:textId="77777777" w:rsidR="005C526F" w:rsidRPr="001C0E1B" w:rsidRDefault="005C526F" w:rsidP="005C526F">
      <w:pPr>
        <w:pStyle w:val="Heading4"/>
      </w:pPr>
      <w:r>
        <w:t>A.11.5.3.</w:t>
      </w:r>
      <w:r w:rsidRPr="001C0E1B">
        <w:t>1</w:t>
      </w:r>
      <w:r w:rsidRPr="001C0E1B">
        <w:tab/>
        <w:t>SA NR - E-UTRAN event-triggered reporting in non-DRX in FR1</w:t>
      </w:r>
    </w:p>
    <w:p w14:paraId="788F8E52" w14:textId="77777777" w:rsidR="005C526F" w:rsidRPr="001C0E1B" w:rsidRDefault="005C526F" w:rsidP="005C526F">
      <w:pPr>
        <w:pStyle w:val="Heading5"/>
      </w:pPr>
      <w:r>
        <w:t>A.11.5.3.</w:t>
      </w:r>
      <w:r w:rsidRPr="001C0E1B">
        <w:t>1.1</w:t>
      </w:r>
      <w:r w:rsidRPr="001C0E1B">
        <w:tab/>
        <w:t>Test Purpose and Environment</w:t>
      </w:r>
    </w:p>
    <w:p w14:paraId="3653CDB6"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8078493" w14:textId="77777777" w:rsidR="005C526F" w:rsidRPr="001C0E1B" w:rsidRDefault="005C526F" w:rsidP="005C526F">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77777777" w:rsidR="005C526F" w:rsidRPr="001C0E1B" w:rsidRDefault="005C526F" w:rsidP="005C526F">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3CB303FA" w14:textId="77777777" w:rsidR="005C526F" w:rsidRPr="001C0E1B" w:rsidRDefault="005C526F" w:rsidP="005C526F">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976544" w14:textId="77777777" w:rsidTr="005D1F46">
        <w:trPr>
          <w:trHeight w:val="187"/>
        </w:trPr>
        <w:tc>
          <w:tcPr>
            <w:tcW w:w="1843" w:type="dxa"/>
            <w:shd w:val="clear" w:color="auto" w:fill="auto"/>
          </w:tcPr>
          <w:p w14:paraId="3AAC693C" w14:textId="77777777" w:rsidR="005C526F" w:rsidRPr="001C0E1B" w:rsidRDefault="005C526F" w:rsidP="005D1F46">
            <w:pPr>
              <w:pStyle w:val="TAH"/>
            </w:pPr>
            <w:r w:rsidRPr="001C0E1B">
              <w:t>Configuration</w:t>
            </w:r>
          </w:p>
        </w:tc>
        <w:tc>
          <w:tcPr>
            <w:tcW w:w="7371" w:type="dxa"/>
            <w:shd w:val="clear" w:color="auto" w:fill="auto"/>
          </w:tcPr>
          <w:p w14:paraId="034DED5B" w14:textId="77777777" w:rsidR="005C526F" w:rsidRPr="001C0E1B" w:rsidRDefault="005C526F" w:rsidP="005D1F46">
            <w:pPr>
              <w:pStyle w:val="TAH"/>
            </w:pPr>
            <w:r w:rsidRPr="001C0E1B">
              <w:t>Description</w:t>
            </w:r>
          </w:p>
        </w:tc>
      </w:tr>
      <w:tr w:rsidR="005C526F" w:rsidRPr="001C0E1B" w14:paraId="1CCBFDCC" w14:textId="77777777" w:rsidTr="005D1F46">
        <w:trPr>
          <w:trHeight w:val="187"/>
        </w:trPr>
        <w:tc>
          <w:tcPr>
            <w:tcW w:w="1843" w:type="dxa"/>
            <w:shd w:val="clear" w:color="auto" w:fill="auto"/>
          </w:tcPr>
          <w:p w14:paraId="4E14DE29" w14:textId="77777777" w:rsidR="005C526F" w:rsidRPr="001C0E1B" w:rsidRDefault="005C526F" w:rsidP="005D1F46">
            <w:pPr>
              <w:pStyle w:val="TAL"/>
            </w:pPr>
            <w:r>
              <w:t>1</w:t>
            </w:r>
          </w:p>
        </w:tc>
        <w:tc>
          <w:tcPr>
            <w:tcW w:w="7371" w:type="dxa"/>
            <w:shd w:val="clear" w:color="auto" w:fill="auto"/>
          </w:tcPr>
          <w:p w14:paraId="119BB06D"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3F30ADBF" w14:textId="77777777" w:rsidTr="005D1F46">
        <w:trPr>
          <w:trHeight w:val="187"/>
        </w:trPr>
        <w:tc>
          <w:tcPr>
            <w:tcW w:w="1843" w:type="dxa"/>
            <w:shd w:val="clear" w:color="auto" w:fill="auto"/>
          </w:tcPr>
          <w:p w14:paraId="58D4376D" w14:textId="77777777" w:rsidR="005C526F" w:rsidRPr="001C0E1B" w:rsidRDefault="005C526F" w:rsidP="005D1F46">
            <w:pPr>
              <w:pStyle w:val="TAL"/>
            </w:pPr>
            <w:r>
              <w:t>2</w:t>
            </w:r>
          </w:p>
        </w:tc>
        <w:tc>
          <w:tcPr>
            <w:tcW w:w="7371" w:type="dxa"/>
            <w:shd w:val="clear" w:color="auto" w:fill="auto"/>
          </w:tcPr>
          <w:p w14:paraId="605F32E7"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02FF6B3" w14:textId="77777777" w:rsidTr="005D1F46">
        <w:trPr>
          <w:trHeight w:val="187"/>
        </w:trPr>
        <w:tc>
          <w:tcPr>
            <w:tcW w:w="9214" w:type="dxa"/>
            <w:gridSpan w:val="2"/>
            <w:shd w:val="clear" w:color="auto" w:fill="auto"/>
          </w:tcPr>
          <w:p w14:paraId="49864C75"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B1814D6" w14:textId="77777777" w:rsidR="005C526F" w:rsidRPr="001C0E1B" w:rsidRDefault="005C526F" w:rsidP="005C526F"/>
    <w:p w14:paraId="35E4071F" w14:textId="77777777" w:rsidR="005C526F" w:rsidRPr="001C0E1B" w:rsidRDefault="005C526F" w:rsidP="005C526F">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1C0E1B" w14:paraId="491E4C78" w14:textId="77777777" w:rsidTr="005D1F46">
        <w:trPr>
          <w:cantSplit/>
        </w:trPr>
        <w:tc>
          <w:tcPr>
            <w:tcW w:w="2340" w:type="dxa"/>
          </w:tcPr>
          <w:p w14:paraId="07F1FEA4" w14:textId="77777777" w:rsidR="005C526F" w:rsidRPr="001C0E1B" w:rsidRDefault="005C526F" w:rsidP="005D1F46">
            <w:pPr>
              <w:pStyle w:val="TAH"/>
            </w:pPr>
            <w:r w:rsidRPr="001C0E1B">
              <w:t>Parameter</w:t>
            </w:r>
          </w:p>
        </w:tc>
        <w:tc>
          <w:tcPr>
            <w:tcW w:w="990" w:type="dxa"/>
          </w:tcPr>
          <w:p w14:paraId="69C28CE7" w14:textId="77777777" w:rsidR="005C526F" w:rsidRPr="001C0E1B" w:rsidRDefault="005C526F" w:rsidP="005D1F46">
            <w:pPr>
              <w:pStyle w:val="TAH"/>
            </w:pPr>
            <w:r w:rsidRPr="001C0E1B">
              <w:t>Unit</w:t>
            </w:r>
          </w:p>
        </w:tc>
        <w:tc>
          <w:tcPr>
            <w:tcW w:w="2160" w:type="dxa"/>
          </w:tcPr>
          <w:p w14:paraId="67A46404" w14:textId="77777777" w:rsidR="005C526F" w:rsidRPr="001C0E1B" w:rsidRDefault="005C526F" w:rsidP="005D1F46">
            <w:pPr>
              <w:pStyle w:val="TAH"/>
            </w:pPr>
            <w:r w:rsidRPr="001C0E1B">
              <w:t>Value</w:t>
            </w:r>
          </w:p>
        </w:tc>
        <w:tc>
          <w:tcPr>
            <w:tcW w:w="3690" w:type="dxa"/>
          </w:tcPr>
          <w:p w14:paraId="289DCF16" w14:textId="77777777" w:rsidR="005C526F" w:rsidRPr="001C0E1B" w:rsidRDefault="005C526F" w:rsidP="005D1F46">
            <w:pPr>
              <w:pStyle w:val="TAH"/>
            </w:pPr>
            <w:r w:rsidRPr="001C0E1B">
              <w:t>Comment</w:t>
            </w:r>
          </w:p>
        </w:tc>
      </w:tr>
      <w:tr w:rsidR="005C526F" w:rsidRPr="001C0E1B" w14:paraId="238D95A1" w14:textId="77777777" w:rsidTr="005D1F46">
        <w:trPr>
          <w:cantSplit/>
        </w:trPr>
        <w:tc>
          <w:tcPr>
            <w:tcW w:w="2340" w:type="dxa"/>
          </w:tcPr>
          <w:p w14:paraId="2A686A64" w14:textId="77777777" w:rsidR="005C526F" w:rsidRPr="001C0E1B" w:rsidRDefault="005C526F" w:rsidP="005D1F46">
            <w:pPr>
              <w:pStyle w:val="TAL"/>
              <w:rPr>
                <w:rFonts w:cs="Arial"/>
                <w:b/>
              </w:rPr>
            </w:pPr>
            <w:r w:rsidRPr="001C0E1B">
              <w:t>NR RF Channel Number</w:t>
            </w:r>
          </w:p>
        </w:tc>
        <w:tc>
          <w:tcPr>
            <w:tcW w:w="990" w:type="dxa"/>
          </w:tcPr>
          <w:p w14:paraId="02C64D28" w14:textId="77777777" w:rsidR="005C526F" w:rsidRPr="001C0E1B" w:rsidRDefault="005C526F" w:rsidP="005D1F46">
            <w:pPr>
              <w:pStyle w:val="TAL"/>
              <w:rPr>
                <w:rFonts w:cs="Arial"/>
                <w:b/>
              </w:rPr>
            </w:pPr>
          </w:p>
        </w:tc>
        <w:tc>
          <w:tcPr>
            <w:tcW w:w="2160" w:type="dxa"/>
          </w:tcPr>
          <w:p w14:paraId="0C8AAE4F" w14:textId="77777777" w:rsidR="005C526F" w:rsidRPr="001C0E1B" w:rsidRDefault="005C526F" w:rsidP="005D1F46">
            <w:pPr>
              <w:pStyle w:val="TAL"/>
              <w:rPr>
                <w:rFonts w:cs="Arial"/>
                <w:b/>
              </w:rPr>
            </w:pPr>
            <w:r w:rsidRPr="001C0E1B">
              <w:rPr>
                <w:bCs/>
              </w:rPr>
              <w:t>1</w:t>
            </w:r>
          </w:p>
        </w:tc>
        <w:tc>
          <w:tcPr>
            <w:tcW w:w="3690" w:type="dxa"/>
          </w:tcPr>
          <w:p w14:paraId="3F4DB7B6"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6CE0AE56" w14:textId="77777777" w:rsidTr="005D1F46">
        <w:trPr>
          <w:cantSplit/>
        </w:trPr>
        <w:tc>
          <w:tcPr>
            <w:tcW w:w="2340" w:type="dxa"/>
          </w:tcPr>
          <w:p w14:paraId="09B207D9" w14:textId="77777777" w:rsidR="005C526F" w:rsidRPr="001C0E1B" w:rsidRDefault="005C526F" w:rsidP="005D1F46">
            <w:pPr>
              <w:pStyle w:val="TAL"/>
              <w:rPr>
                <w:rFonts w:cs="Arial"/>
                <w:b/>
              </w:rPr>
            </w:pPr>
            <w:r w:rsidRPr="001C0E1B">
              <w:t>LTE RF Channel Number</w:t>
            </w:r>
          </w:p>
        </w:tc>
        <w:tc>
          <w:tcPr>
            <w:tcW w:w="990" w:type="dxa"/>
          </w:tcPr>
          <w:p w14:paraId="0DE3D8D1" w14:textId="77777777" w:rsidR="005C526F" w:rsidRPr="001C0E1B" w:rsidRDefault="005C526F" w:rsidP="005D1F46">
            <w:pPr>
              <w:pStyle w:val="TAL"/>
              <w:rPr>
                <w:rFonts w:cs="Arial"/>
                <w:b/>
              </w:rPr>
            </w:pPr>
          </w:p>
        </w:tc>
        <w:tc>
          <w:tcPr>
            <w:tcW w:w="2160" w:type="dxa"/>
          </w:tcPr>
          <w:p w14:paraId="79017A40" w14:textId="77777777" w:rsidR="005C526F" w:rsidRPr="001C0E1B" w:rsidRDefault="005C526F" w:rsidP="005D1F46">
            <w:pPr>
              <w:pStyle w:val="TAL"/>
              <w:rPr>
                <w:rFonts w:cs="Arial"/>
                <w:b/>
              </w:rPr>
            </w:pPr>
            <w:r w:rsidRPr="001C0E1B">
              <w:rPr>
                <w:bCs/>
              </w:rPr>
              <w:t>1</w:t>
            </w:r>
          </w:p>
        </w:tc>
        <w:tc>
          <w:tcPr>
            <w:tcW w:w="3690" w:type="dxa"/>
          </w:tcPr>
          <w:p w14:paraId="48BBEF85"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28BDD9BC" w14:textId="77777777" w:rsidTr="005D1F46">
        <w:trPr>
          <w:cantSplit/>
        </w:trPr>
        <w:tc>
          <w:tcPr>
            <w:tcW w:w="2340" w:type="dxa"/>
          </w:tcPr>
          <w:p w14:paraId="028CFE1A" w14:textId="77777777" w:rsidR="005C526F" w:rsidRPr="001C0E1B" w:rsidRDefault="005C526F" w:rsidP="005D1F46">
            <w:pPr>
              <w:pStyle w:val="TAL"/>
              <w:rPr>
                <w:rFonts w:cs="Arial"/>
                <w:b/>
              </w:rPr>
            </w:pPr>
            <w:r w:rsidRPr="001C0E1B">
              <w:rPr>
                <w:bCs/>
              </w:rPr>
              <w:t>Channel Bandwidth</w:t>
            </w:r>
          </w:p>
        </w:tc>
        <w:tc>
          <w:tcPr>
            <w:tcW w:w="990" w:type="dxa"/>
          </w:tcPr>
          <w:p w14:paraId="75FCCB70" w14:textId="77777777" w:rsidR="005C526F" w:rsidRPr="001C0E1B" w:rsidRDefault="005C526F" w:rsidP="005D1F46">
            <w:pPr>
              <w:pStyle w:val="TAL"/>
              <w:rPr>
                <w:rFonts w:cs="Arial"/>
                <w:b/>
              </w:rPr>
            </w:pPr>
            <w:r w:rsidRPr="001C0E1B">
              <w:rPr>
                <w:bCs/>
              </w:rPr>
              <w:t>MHz</w:t>
            </w:r>
          </w:p>
        </w:tc>
        <w:tc>
          <w:tcPr>
            <w:tcW w:w="2160" w:type="dxa"/>
          </w:tcPr>
          <w:p w14:paraId="7E157708"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18845BAE" w14:textId="77777777" w:rsidR="005C526F" w:rsidRPr="001C0E1B" w:rsidRDefault="005C526F" w:rsidP="005D1F46">
            <w:pPr>
              <w:pStyle w:val="TAL"/>
              <w:rPr>
                <w:rFonts w:cs="Arial"/>
              </w:rPr>
            </w:pPr>
          </w:p>
        </w:tc>
      </w:tr>
      <w:tr w:rsidR="005C526F" w:rsidRPr="001C0E1B" w14:paraId="313A25E5" w14:textId="77777777" w:rsidTr="005D1F46">
        <w:trPr>
          <w:cantSplit/>
        </w:trPr>
        <w:tc>
          <w:tcPr>
            <w:tcW w:w="2340" w:type="dxa"/>
          </w:tcPr>
          <w:p w14:paraId="1656CBA1" w14:textId="77777777" w:rsidR="005C526F" w:rsidRPr="001C0E1B" w:rsidRDefault="005C526F" w:rsidP="005D1F46">
            <w:pPr>
              <w:pStyle w:val="TAL"/>
              <w:rPr>
                <w:rFonts w:cs="Arial"/>
              </w:rPr>
            </w:pPr>
            <w:r w:rsidRPr="001C0E1B">
              <w:rPr>
                <w:rFonts w:cs="Arial"/>
              </w:rPr>
              <w:t>Active cell</w:t>
            </w:r>
          </w:p>
        </w:tc>
        <w:tc>
          <w:tcPr>
            <w:tcW w:w="990" w:type="dxa"/>
          </w:tcPr>
          <w:p w14:paraId="1ACE9A29" w14:textId="77777777" w:rsidR="005C526F" w:rsidRPr="001C0E1B" w:rsidRDefault="005C526F" w:rsidP="005D1F46">
            <w:pPr>
              <w:pStyle w:val="TAL"/>
              <w:rPr>
                <w:rFonts w:cs="Arial"/>
              </w:rPr>
            </w:pPr>
          </w:p>
        </w:tc>
        <w:tc>
          <w:tcPr>
            <w:tcW w:w="2160" w:type="dxa"/>
          </w:tcPr>
          <w:p w14:paraId="02FCD2FE" w14:textId="77777777" w:rsidR="005C526F" w:rsidRPr="001C0E1B" w:rsidRDefault="005C526F" w:rsidP="005D1F46">
            <w:pPr>
              <w:pStyle w:val="TAL"/>
              <w:rPr>
                <w:rFonts w:cs="Arial"/>
              </w:rPr>
            </w:pPr>
            <w:r w:rsidRPr="001C0E1B">
              <w:rPr>
                <w:rFonts w:cs="Arial"/>
              </w:rPr>
              <w:t>Cell 1</w:t>
            </w:r>
          </w:p>
        </w:tc>
        <w:tc>
          <w:tcPr>
            <w:tcW w:w="3690" w:type="dxa"/>
          </w:tcPr>
          <w:p w14:paraId="38370150"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2C8D0CA4" w14:textId="77777777" w:rsidTr="005D1F46">
        <w:trPr>
          <w:cantSplit/>
        </w:trPr>
        <w:tc>
          <w:tcPr>
            <w:tcW w:w="2340" w:type="dxa"/>
          </w:tcPr>
          <w:p w14:paraId="1ECC85C7" w14:textId="77777777" w:rsidR="005C526F" w:rsidRPr="001C0E1B" w:rsidRDefault="005C526F" w:rsidP="005D1F46">
            <w:pPr>
              <w:pStyle w:val="TAL"/>
              <w:rPr>
                <w:rFonts w:cs="Arial"/>
              </w:rPr>
            </w:pPr>
            <w:r w:rsidRPr="001C0E1B">
              <w:rPr>
                <w:rFonts w:cs="Arial"/>
              </w:rPr>
              <w:t>Neighbour cell</w:t>
            </w:r>
          </w:p>
        </w:tc>
        <w:tc>
          <w:tcPr>
            <w:tcW w:w="990" w:type="dxa"/>
          </w:tcPr>
          <w:p w14:paraId="2734F6FD" w14:textId="77777777" w:rsidR="005C526F" w:rsidRPr="001C0E1B" w:rsidRDefault="005C526F" w:rsidP="005D1F46">
            <w:pPr>
              <w:pStyle w:val="TAL"/>
              <w:rPr>
                <w:rFonts w:cs="Arial"/>
              </w:rPr>
            </w:pPr>
          </w:p>
        </w:tc>
        <w:tc>
          <w:tcPr>
            <w:tcW w:w="2160" w:type="dxa"/>
          </w:tcPr>
          <w:p w14:paraId="35F41DA1" w14:textId="77777777" w:rsidR="005C526F" w:rsidRPr="001C0E1B" w:rsidRDefault="005C526F" w:rsidP="005D1F46">
            <w:pPr>
              <w:pStyle w:val="TAL"/>
              <w:rPr>
                <w:rFonts w:cs="Arial"/>
              </w:rPr>
            </w:pPr>
            <w:r w:rsidRPr="001C0E1B">
              <w:rPr>
                <w:rFonts w:cs="Arial"/>
              </w:rPr>
              <w:t>Cell 2</w:t>
            </w:r>
          </w:p>
        </w:tc>
        <w:tc>
          <w:tcPr>
            <w:tcW w:w="3690" w:type="dxa"/>
          </w:tcPr>
          <w:p w14:paraId="71217B8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2A44BA20" w14:textId="77777777" w:rsidTr="005D1F46">
        <w:trPr>
          <w:cantSplit/>
        </w:trPr>
        <w:tc>
          <w:tcPr>
            <w:tcW w:w="2340" w:type="dxa"/>
          </w:tcPr>
          <w:p w14:paraId="3A2AA959" w14:textId="77777777" w:rsidR="005C526F" w:rsidRPr="001C0E1B" w:rsidRDefault="005C526F" w:rsidP="005D1F46">
            <w:pPr>
              <w:pStyle w:val="TAL"/>
              <w:rPr>
                <w:rFonts w:cs="Arial"/>
              </w:rPr>
            </w:pPr>
            <w:r w:rsidRPr="001C0E1B">
              <w:rPr>
                <w:rFonts w:cs="Arial"/>
                <w:lang w:eastAsia="zh-CN"/>
              </w:rPr>
              <w:t>Gap Pattern Id</w:t>
            </w:r>
          </w:p>
        </w:tc>
        <w:tc>
          <w:tcPr>
            <w:tcW w:w="990" w:type="dxa"/>
          </w:tcPr>
          <w:p w14:paraId="11AF96E6" w14:textId="77777777" w:rsidR="005C526F" w:rsidRPr="001C0E1B" w:rsidRDefault="005C526F" w:rsidP="005D1F46">
            <w:pPr>
              <w:pStyle w:val="TAL"/>
              <w:rPr>
                <w:rFonts w:cs="Arial"/>
              </w:rPr>
            </w:pPr>
          </w:p>
        </w:tc>
        <w:tc>
          <w:tcPr>
            <w:tcW w:w="2160" w:type="dxa"/>
          </w:tcPr>
          <w:p w14:paraId="183CA7AF" w14:textId="77777777" w:rsidR="005C526F" w:rsidRPr="001C0E1B" w:rsidRDefault="005C526F" w:rsidP="005D1F46">
            <w:pPr>
              <w:pStyle w:val="TAL"/>
              <w:rPr>
                <w:rFonts w:cs="Arial"/>
              </w:rPr>
            </w:pPr>
            <w:r w:rsidRPr="001C0E1B">
              <w:rPr>
                <w:rFonts w:cs="Arial"/>
                <w:lang w:eastAsia="zh-CN"/>
              </w:rPr>
              <w:t>0</w:t>
            </w:r>
          </w:p>
        </w:tc>
        <w:tc>
          <w:tcPr>
            <w:tcW w:w="3690" w:type="dxa"/>
          </w:tcPr>
          <w:p w14:paraId="69F9ABE7"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3F95A73" w14:textId="77777777" w:rsidTr="005D1F46">
        <w:trPr>
          <w:cantSplit/>
        </w:trPr>
        <w:tc>
          <w:tcPr>
            <w:tcW w:w="2340" w:type="dxa"/>
          </w:tcPr>
          <w:p w14:paraId="29A5251C" w14:textId="77777777" w:rsidR="005C526F" w:rsidRPr="001C0E1B" w:rsidRDefault="005C526F" w:rsidP="005D1F46">
            <w:pPr>
              <w:pStyle w:val="TAL"/>
              <w:rPr>
                <w:rFonts w:cs="Arial"/>
              </w:rPr>
            </w:pPr>
            <w:r w:rsidRPr="001C0E1B">
              <w:rPr>
                <w:rFonts w:cs="Arial"/>
              </w:rPr>
              <w:t>NR measurement quantity</w:t>
            </w:r>
          </w:p>
        </w:tc>
        <w:tc>
          <w:tcPr>
            <w:tcW w:w="990" w:type="dxa"/>
          </w:tcPr>
          <w:p w14:paraId="3F8D6196" w14:textId="77777777" w:rsidR="005C526F" w:rsidRPr="001C0E1B" w:rsidRDefault="005C526F" w:rsidP="005D1F46">
            <w:pPr>
              <w:pStyle w:val="TAL"/>
              <w:rPr>
                <w:rFonts w:cs="Arial"/>
              </w:rPr>
            </w:pPr>
          </w:p>
        </w:tc>
        <w:tc>
          <w:tcPr>
            <w:tcW w:w="2160" w:type="dxa"/>
          </w:tcPr>
          <w:p w14:paraId="2DE59D19" w14:textId="77777777" w:rsidR="005C526F" w:rsidRPr="001C0E1B" w:rsidRDefault="005C526F" w:rsidP="005D1F46">
            <w:pPr>
              <w:pStyle w:val="TAL"/>
              <w:rPr>
                <w:rFonts w:cs="Arial"/>
              </w:rPr>
            </w:pPr>
            <w:r w:rsidRPr="001C0E1B">
              <w:rPr>
                <w:rFonts w:cs="Arial"/>
              </w:rPr>
              <w:t>SS-RSRP</w:t>
            </w:r>
          </w:p>
        </w:tc>
        <w:tc>
          <w:tcPr>
            <w:tcW w:w="3690" w:type="dxa"/>
          </w:tcPr>
          <w:p w14:paraId="5CC8873F"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45BB614E" w14:textId="77777777" w:rsidTr="005D1F46">
        <w:trPr>
          <w:cantSplit/>
        </w:trPr>
        <w:tc>
          <w:tcPr>
            <w:tcW w:w="2340" w:type="dxa"/>
          </w:tcPr>
          <w:p w14:paraId="600FAA18" w14:textId="77777777" w:rsidR="005C526F" w:rsidRPr="001C0E1B" w:rsidRDefault="005C526F" w:rsidP="005D1F46">
            <w:pPr>
              <w:pStyle w:val="TAL"/>
              <w:rPr>
                <w:rFonts w:cs="Arial"/>
              </w:rPr>
            </w:pPr>
            <w:r w:rsidRPr="001C0E1B">
              <w:rPr>
                <w:rFonts w:cs="Arial"/>
              </w:rPr>
              <w:t>Inter-RAT E-UTRAN measurement quantity</w:t>
            </w:r>
          </w:p>
        </w:tc>
        <w:tc>
          <w:tcPr>
            <w:tcW w:w="990" w:type="dxa"/>
          </w:tcPr>
          <w:p w14:paraId="53FD3D06" w14:textId="77777777" w:rsidR="005C526F" w:rsidRPr="001C0E1B" w:rsidRDefault="005C526F" w:rsidP="005D1F46">
            <w:pPr>
              <w:pStyle w:val="TAL"/>
              <w:rPr>
                <w:rFonts w:cs="Arial"/>
              </w:rPr>
            </w:pPr>
          </w:p>
        </w:tc>
        <w:tc>
          <w:tcPr>
            <w:tcW w:w="2160" w:type="dxa"/>
          </w:tcPr>
          <w:p w14:paraId="351AF502" w14:textId="77777777" w:rsidR="005C526F" w:rsidRPr="001C0E1B" w:rsidRDefault="005C526F" w:rsidP="005D1F46">
            <w:pPr>
              <w:pStyle w:val="TAL"/>
              <w:rPr>
                <w:rFonts w:cs="Arial"/>
              </w:rPr>
            </w:pPr>
            <w:r w:rsidRPr="001C0E1B">
              <w:rPr>
                <w:rFonts w:cs="Arial"/>
              </w:rPr>
              <w:t>RSRP</w:t>
            </w:r>
          </w:p>
        </w:tc>
        <w:tc>
          <w:tcPr>
            <w:tcW w:w="3690" w:type="dxa"/>
          </w:tcPr>
          <w:p w14:paraId="663621CB"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3C59E983" w14:textId="77777777" w:rsidTr="005D1F46">
        <w:trPr>
          <w:cantSplit/>
        </w:trPr>
        <w:tc>
          <w:tcPr>
            <w:tcW w:w="2340" w:type="dxa"/>
          </w:tcPr>
          <w:p w14:paraId="4090D124" w14:textId="77777777" w:rsidR="005C526F" w:rsidRPr="001C0E1B" w:rsidRDefault="005C526F" w:rsidP="005D1F46">
            <w:pPr>
              <w:pStyle w:val="TAL"/>
              <w:rPr>
                <w:rFonts w:cs="Arial"/>
              </w:rPr>
            </w:pPr>
            <w:r w:rsidRPr="001C0E1B">
              <w:rPr>
                <w:rFonts w:cs="Arial"/>
              </w:rPr>
              <w:t>b2-Threshold1</w:t>
            </w:r>
          </w:p>
        </w:tc>
        <w:tc>
          <w:tcPr>
            <w:tcW w:w="990" w:type="dxa"/>
          </w:tcPr>
          <w:p w14:paraId="0EB429D3" w14:textId="77777777" w:rsidR="005C526F" w:rsidRPr="001C0E1B" w:rsidRDefault="005C526F" w:rsidP="005D1F46">
            <w:pPr>
              <w:pStyle w:val="TAL"/>
              <w:rPr>
                <w:rFonts w:cs="Arial"/>
              </w:rPr>
            </w:pPr>
            <w:r w:rsidRPr="001C0E1B">
              <w:rPr>
                <w:rFonts w:cs="Arial"/>
              </w:rPr>
              <w:t>dBm</w:t>
            </w:r>
          </w:p>
        </w:tc>
        <w:tc>
          <w:tcPr>
            <w:tcW w:w="2160" w:type="dxa"/>
          </w:tcPr>
          <w:p w14:paraId="30B52BAA" w14:textId="77777777" w:rsidR="005C526F" w:rsidRPr="001C0E1B" w:rsidRDefault="005C526F" w:rsidP="005D1F46">
            <w:pPr>
              <w:pStyle w:val="TAL"/>
              <w:rPr>
                <w:rFonts w:cs="Arial"/>
              </w:rPr>
            </w:pPr>
            <w:r w:rsidRPr="001C0E1B">
              <w:rPr>
                <w:rFonts w:cs="Arial"/>
              </w:rPr>
              <w:t>Note 1</w:t>
            </w:r>
          </w:p>
        </w:tc>
        <w:tc>
          <w:tcPr>
            <w:tcW w:w="3690" w:type="dxa"/>
          </w:tcPr>
          <w:p w14:paraId="3158F273"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41F288E1" w14:textId="77777777" w:rsidTr="005D1F46">
        <w:trPr>
          <w:cantSplit/>
        </w:trPr>
        <w:tc>
          <w:tcPr>
            <w:tcW w:w="2340" w:type="dxa"/>
          </w:tcPr>
          <w:p w14:paraId="60602838" w14:textId="77777777" w:rsidR="005C526F" w:rsidRPr="001C0E1B" w:rsidRDefault="005C526F" w:rsidP="005D1F46">
            <w:pPr>
              <w:pStyle w:val="TAL"/>
              <w:rPr>
                <w:rFonts w:cs="Arial"/>
              </w:rPr>
            </w:pPr>
            <w:r w:rsidRPr="001C0E1B">
              <w:rPr>
                <w:rFonts w:cs="Arial"/>
              </w:rPr>
              <w:t>b2-Threshold2EUTRA</w:t>
            </w:r>
          </w:p>
        </w:tc>
        <w:tc>
          <w:tcPr>
            <w:tcW w:w="990" w:type="dxa"/>
          </w:tcPr>
          <w:p w14:paraId="63F3E02E" w14:textId="77777777" w:rsidR="005C526F" w:rsidRPr="001C0E1B" w:rsidRDefault="005C526F" w:rsidP="005D1F46">
            <w:pPr>
              <w:pStyle w:val="TAL"/>
              <w:rPr>
                <w:rFonts w:cs="Arial"/>
              </w:rPr>
            </w:pPr>
            <w:r w:rsidRPr="001C0E1B">
              <w:rPr>
                <w:rFonts w:cs="Arial"/>
              </w:rPr>
              <w:t>dBm</w:t>
            </w:r>
          </w:p>
        </w:tc>
        <w:tc>
          <w:tcPr>
            <w:tcW w:w="2160" w:type="dxa"/>
          </w:tcPr>
          <w:p w14:paraId="1DEC3DDF" w14:textId="77777777" w:rsidR="005C526F" w:rsidRPr="001C0E1B" w:rsidRDefault="005C526F" w:rsidP="005D1F46">
            <w:pPr>
              <w:pStyle w:val="TAL"/>
              <w:rPr>
                <w:rFonts w:cs="Arial"/>
              </w:rPr>
            </w:pPr>
            <w:r w:rsidRPr="001C0E1B">
              <w:rPr>
                <w:rFonts w:cs="Arial"/>
              </w:rPr>
              <w:t>-95</w:t>
            </w:r>
          </w:p>
        </w:tc>
        <w:tc>
          <w:tcPr>
            <w:tcW w:w="3690" w:type="dxa"/>
          </w:tcPr>
          <w:p w14:paraId="0B0E62D7"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16D48BD5" w14:textId="77777777" w:rsidTr="005D1F46">
        <w:trPr>
          <w:cantSplit/>
        </w:trPr>
        <w:tc>
          <w:tcPr>
            <w:tcW w:w="2340" w:type="dxa"/>
          </w:tcPr>
          <w:p w14:paraId="1079F11D" w14:textId="77777777" w:rsidR="005C526F" w:rsidRPr="001C0E1B" w:rsidRDefault="005C526F" w:rsidP="005D1F46">
            <w:pPr>
              <w:pStyle w:val="TAL"/>
              <w:rPr>
                <w:rFonts w:cs="Arial"/>
              </w:rPr>
            </w:pPr>
            <w:r w:rsidRPr="001C0E1B">
              <w:rPr>
                <w:rFonts w:cs="Arial"/>
              </w:rPr>
              <w:t>Hysteresis</w:t>
            </w:r>
          </w:p>
        </w:tc>
        <w:tc>
          <w:tcPr>
            <w:tcW w:w="990" w:type="dxa"/>
          </w:tcPr>
          <w:p w14:paraId="3123A30D" w14:textId="77777777" w:rsidR="005C526F" w:rsidRPr="001C0E1B" w:rsidRDefault="005C526F" w:rsidP="005D1F46">
            <w:pPr>
              <w:pStyle w:val="TAL"/>
              <w:rPr>
                <w:rFonts w:cs="Arial"/>
              </w:rPr>
            </w:pPr>
            <w:r w:rsidRPr="001C0E1B">
              <w:rPr>
                <w:rFonts w:cs="Arial"/>
              </w:rPr>
              <w:t>dB</w:t>
            </w:r>
          </w:p>
        </w:tc>
        <w:tc>
          <w:tcPr>
            <w:tcW w:w="2160" w:type="dxa"/>
          </w:tcPr>
          <w:p w14:paraId="3F33086F" w14:textId="77777777" w:rsidR="005C526F" w:rsidRPr="001C0E1B" w:rsidRDefault="005C526F" w:rsidP="005D1F46">
            <w:pPr>
              <w:pStyle w:val="TAL"/>
              <w:rPr>
                <w:rFonts w:cs="Arial"/>
              </w:rPr>
            </w:pPr>
            <w:r w:rsidRPr="001C0E1B">
              <w:rPr>
                <w:rFonts w:cs="Arial"/>
              </w:rPr>
              <w:t>0</w:t>
            </w:r>
          </w:p>
        </w:tc>
        <w:tc>
          <w:tcPr>
            <w:tcW w:w="3690" w:type="dxa"/>
          </w:tcPr>
          <w:p w14:paraId="23D75495" w14:textId="77777777" w:rsidR="005C526F" w:rsidRPr="001C0E1B" w:rsidRDefault="005C526F" w:rsidP="005D1F46">
            <w:pPr>
              <w:pStyle w:val="TAL"/>
              <w:rPr>
                <w:rFonts w:cs="Arial"/>
              </w:rPr>
            </w:pPr>
          </w:p>
        </w:tc>
      </w:tr>
      <w:tr w:rsidR="005C526F" w:rsidRPr="001C0E1B" w14:paraId="2E33D039" w14:textId="77777777" w:rsidTr="005D1F46">
        <w:trPr>
          <w:cantSplit/>
        </w:trPr>
        <w:tc>
          <w:tcPr>
            <w:tcW w:w="2340" w:type="dxa"/>
          </w:tcPr>
          <w:p w14:paraId="73052A97" w14:textId="77777777" w:rsidR="005C526F" w:rsidRPr="001C0E1B" w:rsidRDefault="005C526F" w:rsidP="005D1F46">
            <w:pPr>
              <w:pStyle w:val="TAL"/>
              <w:rPr>
                <w:rFonts w:cs="Arial"/>
              </w:rPr>
            </w:pPr>
            <w:r w:rsidRPr="001C0E1B">
              <w:rPr>
                <w:rFonts w:cs="Arial"/>
              </w:rPr>
              <w:t>TimeToTrigger</w:t>
            </w:r>
          </w:p>
        </w:tc>
        <w:tc>
          <w:tcPr>
            <w:tcW w:w="990" w:type="dxa"/>
          </w:tcPr>
          <w:p w14:paraId="283FD63F" w14:textId="77777777" w:rsidR="005C526F" w:rsidRPr="001C0E1B" w:rsidRDefault="005C526F" w:rsidP="005D1F46">
            <w:pPr>
              <w:pStyle w:val="TAL"/>
              <w:rPr>
                <w:rFonts w:cs="Arial"/>
              </w:rPr>
            </w:pPr>
            <w:r w:rsidRPr="001C0E1B">
              <w:rPr>
                <w:rFonts w:cs="Arial"/>
              </w:rPr>
              <w:t>s</w:t>
            </w:r>
          </w:p>
        </w:tc>
        <w:tc>
          <w:tcPr>
            <w:tcW w:w="2160" w:type="dxa"/>
          </w:tcPr>
          <w:p w14:paraId="340AFE3D" w14:textId="77777777" w:rsidR="005C526F" w:rsidRPr="001C0E1B" w:rsidRDefault="005C526F" w:rsidP="005D1F46">
            <w:pPr>
              <w:pStyle w:val="TAL"/>
              <w:rPr>
                <w:rFonts w:cs="Arial"/>
              </w:rPr>
            </w:pPr>
            <w:r w:rsidRPr="001C0E1B">
              <w:rPr>
                <w:rFonts w:cs="Arial"/>
              </w:rPr>
              <w:t>0</w:t>
            </w:r>
          </w:p>
        </w:tc>
        <w:tc>
          <w:tcPr>
            <w:tcW w:w="3690" w:type="dxa"/>
          </w:tcPr>
          <w:p w14:paraId="24C82B5A" w14:textId="77777777" w:rsidR="005C526F" w:rsidRPr="001C0E1B" w:rsidRDefault="005C526F" w:rsidP="005D1F46">
            <w:pPr>
              <w:pStyle w:val="TAL"/>
              <w:rPr>
                <w:rFonts w:cs="Arial"/>
              </w:rPr>
            </w:pPr>
          </w:p>
        </w:tc>
      </w:tr>
      <w:tr w:rsidR="005C526F" w:rsidRPr="001C0E1B" w14:paraId="20F6B96E" w14:textId="77777777" w:rsidTr="005D1F46">
        <w:trPr>
          <w:cantSplit/>
        </w:trPr>
        <w:tc>
          <w:tcPr>
            <w:tcW w:w="2340" w:type="dxa"/>
          </w:tcPr>
          <w:p w14:paraId="14C7DAD9" w14:textId="77777777" w:rsidR="005C526F" w:rsidRPr="001C0E1B" w:rsidRDefault="005C526F" w:rsidP="005D1F46">
            <w:pPr>
              <w:pStyle w:val="TAL"/>
              <w:rPr>
                <w:rFonts w:cs="Arial"/>
              </w:rPr>
            </w:pPr>
            <w:r w:rsidRPr="001C0E1B">
              <w:rPr>
                <w:rFonts w:cs="Arial"/>
              </w:rPr>
              <w:t>Filter coefficient</w:t>
            </w:r>
          </w:p>
        </w:tc>
        <w:tc>
          <w:tcPr>
            <w:tcW w:w="990" w:type="dxa"/>
          </w:tcPr>
          <w:p w14:paraId="52237CE4" w14:textId="77777777" w:rsidR="005C526F" w:rsidRPr="001C0E1B" w:rsidRDefault="005C526F" w:rsidP="005D1F46">
            <w:pPr>
              <w:pStyle w:val="TAL"/>
              <w:rPr>
                <w:rFonts w:cs="Arial"/>
              </w:rPr>
            </w:pPr>
          </w:p>
        </w:tc>
        <w:tc>
          <w:tcPr>
            <w:tcW w:w="2160" w:type="dxa"/>
          </w:tcPr>
          <w:p w14:paraId="367B0A4D" w14:textId="77777777" w:rsidR="005C526F" w:rsidRPr="001C0E1B" w:rsidRDefault="005C526F" w:rsidP="005D1F46">
            <w:pPr>
              <w:pStyle w:val="TAL"/>
              <w:rPr>
                <w:rFonts w:cs="Arial"/>
              </w:rPr>
            </w:pPr>
            <w:r w:rsidRPr="001C0E1B">
              <w:rPr>
                <w:rFonts w:cs="Arial"/>
              </w:rPr>
              <w:t>0</w:t>
            </w:r>
          </w:p>
        </w:tc>
        <w:tc>
          <w:tcPr>
            <w:tcW w:w="3690" w:type="dxa"/>
          </w:tcPr>
          <w:p w14:paraId="2946ECCA" w14:textId="77777777" w:rsidR="005C526F" w:rsidRPr="001C0E1B" w:rsidRDefault="005C526F" w:rsidP="005D1F46">
            <w:pPr>
              <w:pStyle w:val="TAL"/>
              <w:rPr>
                <w:rFonts w:cs="Arial"/>
              </w:rPr>
            </w:pPr>
            <w:r w:rsidRPr="001C0E1B">
              <w:rPr>
                <w:rFonts w:cs="Arial"/>
              </w:rPr>
              <w:t>L3 filtering is not used</w:t>
            </w:r>
          </w:p>
        </w:tc>
      </w:tr>
      <w:tr w:rsidR="005C526F" w:rsidRPr="001C0E1B" w14:paraId="1878E5F9" w14:textId="77777777" w:rsidTr="005D1F46">
        <w:trPr>
          <w:cantSplit/>
        </w:trPr>
        <w:tc>
          <w:tcPr>
            <w:tcW w:w="2340" w:type="dxa"/>
          </w:tcPr>
          <w:p w14:paraId="343485B5" w14:textId="77777777" w:rsidR="005C526F" w:rsidRPr="001C0E1B" w:rsidRDefault="005C526F" w:rsidP="005D1F46">
            <w:pPr>
              <w:pStyle w:val="TAL"/>
              <w:rPr>
                <w:rFonts w:cs="Arial"/>
              </w:rPr>
            </w:pPr>
            <w:r w:rsidRPr="001C0E1B">
              <w:rPr>
                <w:rFonts w:cs="Arial"/>
              </w:rPr>
              <w:t>DRX</w:t>
            </w:r>
          </w:p>
        </w:tc>
        <w:tc>
          <w:tcPr>
            <w:tcW w:w="990" w:type="dxa"/>
          </w:tcPr>
          <w:p w14:paraId="5DFA34F0" w14:textId="77777777" w:rsidR="005C526F" w:rsidRPr="001C0E1B" w:rsidRDefault="005C526F" w:rsidP="005D1F46">
            <w:pPr>
              <w:pStyle w:val="TAL"/>
              <w:rPr>
                <w:rFonts w:cs="Arial"/>
              </w:rPr>
            </w:pPr>
          </w:p>
        </w:tc>
        <w:tc>
          <w:tcPr>
            <w:tcW w:w="2160" w:type="dxa"/>
          </w:tcPr>
          <w:p w14:paraId="62CDC044" w14:textId="77777777" w:rsidR="005C526F" w:rsidRPr="001C0E1B" w:rsidRDefault="005C526F" w:rsidP="005D1F46">
            <w:pPr>
              <w:pStyle w:val="TAL"/>
              <w:rPr>
                <w:rFonts w:cs="Arial"/>
              </w:rPr>
            </w:pPr>
            <w:r w:rsidRPr="001C0E1B">
              <w:rPr>
                <w:rFonts w:cs="Arial"/>
              </w:rPr>
              <w:t>OFF</w:t>
            </w:r>
          </w:p>
        </w:tc>
        <w:tc>
          <w:tcPr>
            <w:tcW w:w="3690" w:type="dxa"/>
          </w:tcPr>
          <w:p w14:paraId="0A55CBD2" w14:textId="77777777" w:rsidR="005C526F" w:rsidRPr="001C0E1B" w:rsidRDefault="005C526F" w:rsidP="005D1F46">
            <w:pPr>
              <w:pStyle w:val="TAL"/>
              <w:rPr>
                <w:rFonts w:cs="Arial"/>
              </w:rPr>
            </w:pPr>
            <w:r w:rsidRPr="001C0E1B">
              <w:rPr>
                <w:rFonts w:cs="Arial"/>
              </w:rPr>
              <w:t>OFF</w:t>
            </w:r>
          </w:p>
        </w:tc>
      </w:tr>
      <w:tr w:rsidR="005C526F" w:rsidRPr="001C0E1B" w14:paraId="7BA2EC55" w14:textId="77777777" w:rsidTr="005D1F46">
        <w:trPr>
          <w:cantSplit/>
        </w:trPr>
        <w:tc>
          <w:tcPr>
            <w:tcW w:w="2340" w:type="dxa"/>
          </w:tcPr>
          <w:p w14:paraId="711B3B26" w14:textId="77777777" w:rsidR="005C526F" w:rsidRPr="001C0E1B" w:rsidRDefault="005C526F" w:rsidP="005D1F46">
            <w:pPr>
              <w:pStyle w:val="TAL"/>
              <w:rPr>
                <w:rFonts w:cs="Arial"/>
              </w:rPr>
            </w:pPr>
            <w:r w:rsidRPr="001C0E1B">
              <w:rPr>
                <w:rFonts w:cs="Arial"/>
              </w:rPr>
              <w:t>T1</w:t>
            </w:r>
          </w:p>
        </w:tc>
        <w:tc>
          <w:tcPr>
            <w:tcW w:w="990" w:type="dxa"/>
          </w:tcPr>
          <w:p w14:paraId="3CB91BC3" w14:textId="77777777" w:rsidR="005C526F" w:rsidRPr="001C0E1B" w:rsidRDefault="005C526F" w:rsidP="005D1F46">
            <w:pPr>
              <w:pStyle w:val="TAL"/>
              <w:rPr>
                <w:rFonts w:cs="Arial"/>
              </w:rPr>
            </w:pPr>
            <w:r w:rsidRPr="001C0E1B">
              <w:rPr>
                <w:rFonts w:cs="Arial"/>
              </w:rPr>
              <w:t>s</w:t>
            </w:r>
          </w:p>
        </w:tc>
        <w:tc>
          <w:tcPr>
            <w:tcW w:w="2160" w:type="dxa"/>
          </w:tcPr>
          <w:p w14:paraId="246AE487" w14:textId="77777777" w:rsidR="005C526F" w:rsidRPr="001C0E1B" w:rsidRDefault="005C526F" w:rsidP="005D1F46">
            <w:pPr>
              <w:pStyle w:val="TAL"/>
              <w:rPr>
                <w:rFonts w:cs="Arial"/>
              </w:rPr>
            </w:pPr>
            <w:r w:rsidRPr="001C0E1B">
              <w:rPr>
                <w:rFonts w:cs="Arial"/>
              </w:rPr>
              <w:t>5</w:t>
            </w:r>
          </w:p>
        </w:tc>
        <w:tc>
          <w:tcPr>
            <w:tcW w:w="3690" w:type="dxa"/>
          </w:tcPr>
          <w:p w14:paraId="33CDDCF8" w14:textId="77777777" w:rsidR="005C526F" w:rsidRPr="001C0E1B" w:rsidRDefault="005C526F" w:rsidP="005D1F46">
            <w:pPr>
              <w:pStyle w:val="TAL"/>
              <w:rPr>
                <w:rFonts w:cs="Arial"/>
              </w:rPr>
            </w:pPr>
          </w:p>
        </w:tc>
      </w:tr>
      <w:tr w:rsidR="005C526F" w:rsidRPr="001C0E1B" w14:paraId="3245AE2A" w14:textId="77777777" w:rsidTr="005D1F46">
        <w:trPr>
          <w:cantSplit/>
        </w:trPr>
        <w:tc>
          <w:tcPr>
            <w:tcW w:w="2340" w:type="dxa"/>
          </w:tcPr>
          <w:p w14:paraId="34517BB4" w14:textId="77777777" w:rsidR="005C526F" w:rsidRPr="001C0E1B" w:rsidRDefault="005C526F" w:rsidP="005D1F46">
            <w:pPr>
              <w:pStyle w:val="TAL"/>
              <w:rPr>
                <w:rFonts w:cs="Arial"/>
              </w:rPr>
            </w:pPr>
            <w:r w:rsidRPr="001C0E1B">
              <w:rPr>
                <w:rFonts w:cs="Arial"/>
              </w:rPr>
              <w:t>T2</w:t>
            </w:r>
          </w:p>
        </w:tc>
        <w:tc>
          <w:tcPr>
            <w:tcW w:w="990" w:type="dxa"/>
          </w:tcPr>
          <w:p w14:paraId="350387ED" w14:textId="77777777" w:rsidR="005C526F" w:rsidRPr="001C0E1B" w:rsidRDefault="005C526F" w:rsidP="005D1F46">
            <w:pPr>
              <w:pStyle w:val="TAL"/>
              <w:rPr>
                <w:rFonts w:cs="Arial"/>
              </w:rPr>
            </w:pPr>
            <w:r w:rsidRPr="001C0E1B">
              <w:rPr>
                <w:rFonts w:cs="Arial"/>
              </w:rPr>
              <w:t>s</w:t>
            </w:r>
          </w:p>
        </w:tc>
        <w:tc>
          <w:tcPr>
            <w:tcW w:w="2160" w:type="dxa"/>
          </w:tcPr>
          <w:p w14:paraId="63825946" w14:textId="77777777" w:rsidR="005C526F" w:rsidRPr="001C0E1B" w:rsidRDefault="005C526F" w:rsidP="005D1F46">
            <w:pPr>
              <w:pStyle w:val="TAL"/>
              <w:rPr>
                <w:rFonts w:cs="Arial"/>
              </w:rPr>
            </w:pPr>
            <w:r w:rsidRPr="001C0E1B">
              <w:rPr>
                <w:rFonts w:cs="Arial"/>
              </w:rPr>
              <w:t>5</w:t>
            </w:r>
          </w:p>
        </w:tc>
        <w:tc>
          <w:tcPr>
            <w:tcW w:w="3690" w:type="dxa"/>
          </w:tcPr>
          <w:p w14:paraId="1AA7CBE4" w14:textId="77777777" w:rsidR="005C526F" w:rsidRPr="001C0E1B" w:rsidRDefault="005C526F" w:rsidP="005D1F46">
            <w:pPr>
              <w:pStyle w:val="TAL"/>
              <w:rPr>
                <w:rFonts w:cs="Arial"/>
              </w:rPr>
            </w:pPr>
          </w:p>
        </w:tc>
      </w:tr>
      <w:tr w:rsidR="005C526F" w:rsidRPr="001C0E1B" w14:paraId="02B4B685" w14:textId="77777777" w:rsidTr="005D1F46">
        <w:trPr>
          <w:cantSplit/>
        </w:trPr>
        <w:tc>
          <w:tcPr>
            <w:tcW w:w="9180" w:type="dxa"/>
            <w:gridSpan w:val="4"/>
          </w:tcPr>
          <w:p w14:paraId="36374DE9" w14:textId="77777777" w:rsidR="005C526F" w:rsidRPr="001C0E1B" w:rsidRDefault="005C526F" w:rsidP="005D1F46">
            <w:pPr>
              <w:pStyle w:val="TAN"/>
            </w:pPr>
            <w:r w:rsidRPr="001C0E1B">
              <w:t>Note 1:</w:t>
            </w:r>
            <w:r w:rsidRPr="001C0E1B">
              <w:tab/>
              <w:t xml:space="preserve">Values are defined in Table </w:t>
            </w:r>
            <w:r>
              <w:t>A.11.5.3.</w:t>
            </w:r>
            <w:r w:rsidRPr="001C0E1B">
              <w:t>1.1-3</w:t>
            </w:r>
          </w:p>
        </w:tc>
      </w:tr>
    </w:tbl>
    <w:p w14:paraId="69CABBBE" w14:textId="77777777" w:rsidR="005C526F" w:rsidRPr="001C0E1B" w:rsidRDefault="005C526F" w:rsidP="005C526F"/>
    <w:p w14:paraId="21916768" w14:textId="77777777" w:rsidR="005C526F" w:rsidRPr="001C0E1B" w:rsidRDefault="005C526F" w:rsidP="005C526F">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216D7103"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6238C32A"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271FCFDF"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7E95507C"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7275DF" w:rsidRDefault="005C526F" w:rsidP="005D1F46">
            <w:pPr>
              <w:pStyle w:val="TAH"/>
              <w:rPr>
                <w:rFonts w:cs="Arial"/>
                <w:szCs w:val="18"/>
              </w:rPr>
            </w:pPr>
            <w:r w:rsidRPr="007275DF">
              <w:rPr>
                <w:szCs w:val="18"/>
              </w:rPr>
              <w:t>T2</w:t>
            </w:r>
          </w:p>
        </w:tc>
      </w:tr>
      <w:tr w:rsidR="005C526F" w:rsidRPr="007275DF"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7275DF" w:rsidRDefault="005C526F" w:rsidP="005D1F46">
            <w:pPr>
              <w:pStyle w:val="TAC"/>
            </w:pPr>
            <w:r w:rsidRPr="007275DF">
              <w:rPr>
                <w:rFonts w:cs="v4.2.0"/>
              </w:rPr>
              <w:t>1</w:t>
            </w:r>
          </w:p>
        </w:tc>
      </w:tr>
      <w:tr w:rsidR="005C526F" w:rsidRPr="007275DF"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7275DF" w:rsidRDefault="005C526F" w:rsidP="005D1F46">
            <w:pPr>
              <w:pStyle w:val="TAC"/>
            </w:pPr>
            <w:r w:rsidRPr="007275DF">
              <w:t>TDDConf.1.1 CCA</w:t>
            </w:r>
          </w:p>
        </w:tc>
      </w:tr>
      <w:tr w:rsidR="005C526F" w:rsidRPr="007275DF"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1B53D79"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7275DF" w:rsidRDefault="005C526F" w:rsidP="005D1F46">
            <w:pPr>
              <w:pStyle w:val="TAC"/>
              <w:rPr>
                <w:rFonts w:cs="v4.2.0"/>
              </w:rPr>
            </w:pPr>
            <w:r w:rsidRPr="007275DF">
              <w:t>OP.1</w:t>
            </w:r>
          </w:p>
        </w:tc>
      </w:tr>
      <w:tr w:rsidR="005C526F" w:rsidRPr="007275DF"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7275DF" w:rsidRDefault="005C526F" w:rsidP="005D1F46">
            <w:pPr>
              <w:pStyle w:val="TAC"/>
            </w:pPr>
            <w:r w:rsidRPr="007275DF">
              <w:t>SMTC.1</w:t>
            </w:r>
          </w:p>
        </w:tc>
      </w:tr>
      <w:tr w:rsidR="005C526F" w:rsidRPr="007275DF"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7275DF" w:rsidRDefault="005C526F" w:rsidP="005D1F46">
            <w:pPr>
              <w:pStyle w:val="TAC"/>
            </w:pPr>
            <w:r w:rsidRPr="007275DF">
              <w:rPr>
                <w:snapToGrid w:val="0"/>
                <w:szCs w:val="18"/>
                <w:lang w:eastAsia="zh-CN"/>
              </w:rPr>
              <w:t>DBT.1</w:t>
            </w:r>
          </w:p>
        </w:tc>
      </w:tr>
      <w:tr w:rsidR="005C526F" w:rsidRPr="007275DF"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7275DF" w:rsidRDefault="005C526F" w:rsidP="005D1F46">
            <w:pPr>
              <w:pStyle w:val="TAC"/>
            </w:pPr>
            <w:r w:rsidRPr="007275DF">
              <w:t>SSB.1 CCA</w:t>
            </w:r>
          </w:p>
        </w:tc>
      </w:tr>
      <w:tr w:rsidR="005C526F" w:rsidRPr="007275DF"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7275DF" w:rsidDel="002D0111" w:rsidRDefault="005C526F" w:rsidP="005D1F46">
            <w:pPr>
              <w:pStyle w:val="TAC"/>
            </w:pPr>
            <w:r w:rsidRPr="007275DF">
              <w:t>SSB.2 CCA</w:t>
            </w:r>
          </w:p>
        </w:tc>
      </w:tr>
      <w:tr w:rsidR="005C526F" w:rsidRPr="007275DF"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7275DF" w:rsidRDefault="005C526F" w:rsidP="005D1F46">
            <w:pPr>
              <w:pStyle w:val="TAC"/>
            </w:pPr>
            <w:r w:rsidRPr="007275DF">
              <w:t>30</w:t>
            </w:r>
          </w:p>
        </w:tc>
      </w:tr>
      <w:tr w:rsidR="005C526F" w:rsidRPr="007275DF"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7275DF" w:rsidRDefault="005C526F" w:rsidP="005D1F46">
            <w:pPr>
              <w:pStyle w:val="TAC"/>
            </w:pPr>
            <w:r w:rsidRPr="007275DF">
              <w:t>0</w:t>
            </w:r>
          </w:p>
        </w:tc>
      </w:tr>
      <w:tr w:rsidR="005C526F" w:rsidRPr="007275DF"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F99B11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62C3A85" w14:textId="77777777" w:rsidR="005C526F" w:rsidRPr="007275DF" w:rsidRDefault="005C526F" w:rsidP="005D1F46">
            <w:pPr>
              <w:pStyle w:val="TAC"/>
            </w:pPr>
          </w:p>
        </w:tc>
      </w:tr>
      <w:tr w:rsidR="005C526F" w:rsidRPr="007275DF"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282C7F7"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1E3E31DD" w14:textId="77777777" w:rsidR="005C526F" w:rsidRPr="007275DF" w:rsidRDefault="005C526F" w:rsidP="005D1F46">
            <w:pPr>
              <w:pStyle w:val="TAC"/>
            </w:pPr>
          </w:p>
        </w:tc>
      </w:tr>
      <w:tr w:rsidR="005C526F" w:rsidRPr="007275DF"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7DACDD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40180767" w14:textId="77777777" w:rsidR="005C526F" w:rsidRPr="007275DF" w:rsidRDefault="005C526F" w:rsidP="005D1F46">
            <w:pPr>
              <w:pStyle w:val="TAC"/>
            </w:pPr>
          </w:p>
        </w:tc>
      </w:tr>
      <w:tr w:rsidR="005C526F" w:rsidRPr="007275DF"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54F3BFC"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BBD1E4A" w14:textId="77777777" w:rsidR="005C526F" w:rsidRPr="007275DF" w:rsidRDefault="005C526F" w:rsidP="005D1F46">
            <w:pPr>
              <w:pStyle w:val="TAC"/>
            </w:pPr>
          </w:p>
        </w:tc>
      </w:tr>
      <w:tr w:rsidR="005C526F" w:rsidRPr="007275DF"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608F5C0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76C9963C" w14:textId="77777777" w:rsidR="005C526F" w:rsidRPr="007275DF" w:rsidRDefault="005C526F" w:rsidP="005D1F46">
            <w:pPr>
              <w:pStyle w:val="TAC"/>
            </w:pPr>
          </w:p>
        </w:tc>
      </w:tr>
      <w:tr w:rsidR="005C526F" w:rsidRPr="007275DF"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1A8CF10D"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C083FDD" w14:textId="77777777" w:rsidR="005C526F" w:rsidRPr="007275DF" w:rsidRDefault="005C526F" w:rsidP="005D1F46">
            <w:pPr>
              <w:pStyle w:val="TAC"/>
            </w:pPr>
          </w:p>
        </w:tc>
      </w:tr>
      <w:tr w:rsidR="005C526F" w:rsidRPr="007275DF"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ADCDC6"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1BBDA48" w14:textId="77777777" w:rsidR="005C526F" w:rsidRPr="007275DF" w:rsidRDefault="005C526F" w:rsidP="005D1F46">
            <w:pPr>
              <w:pStyle w:val="TAC"/>
            </w:pPr>
          </w:p>
        </w:tc>
      </w:tr>
      <w:tr w:rsidR="005C526F" w:rsidRPr="007275DF"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576DBD3"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7275DF" w:rsidRDefault="005C526F" w:rsidP="005D1F46">
            <w:pPr>
              <w:pStyle w:val="TAC"/>
            </w:pPr>
          </w:p>
        </w:tc>
      </w:tr>
      <w:tr w:rsidR="005C526F" w:rsidRPr="007275DF"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7275DF" w:rsidRDefault="005C526F" w:rsidP="005D1F46">
            <w:pPr>
              <w:pStyle w:val="TAL"/>
            </w:pPr>
            <w:r w:rsidRPr="00E42453">
              <w:rPr>
                <w:rFonts w:eastAsia="Calibri" w:cs="Arial"/>
                <w:noProof/>
                <w:position w:val="-12"/>
                <w:szCs w:val="22"/>
                <w:lang w:val="en-US"/>
              </w:rPr>
              <w:object w:dxaOrig="405" w:dyaOrig="315" w14:anchorId="49D0DAE9">
                <v:shape id="_x0000_i1200" type="#_x0000_t75" style="width:22pt;height:18pt" o:ole="" fillcolor="window">
                  <v:imagedata r:id="rId13" o:title=""/>
                </v:shape>
                <o:OLEObject Type="Embed" ProgID="Equation.3" ShapeID="_x0000_i1200" DrawAspect="Content" ObjectID="_1767144085"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7275DF" w:rsidRDefault="005C526F" w:rsidP="005D1F46">
            <w:pPr>
              <w:pStyle w:val="TAC"/>
            </w:pPr>
            <w:r>
              <w:t>-106</w:t>
            </w:r>
          </w:p>
        </w:tc>
      </w:tr>
      <w:tr w:rsidR="005C526F" w:rsidRPr="007275DF"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7275DF" w:rsidRDefault="005C526F" w:rsidP="005D1F46">
            <w:pPr>
              <w:pStyle w:val="TAL"/>
            </w:pPr>
            <w:r w:rsidRPr="00E42453">
              <w:rPr>
                <w:rFonts w:eastAsia="Calibri" w:cs="Arial"/>
                <w:noProof/>
                <w:position w:val="-12"/>
                <w:szCs w:val="22"/>
                <w:lang w:val="en-US"/>
              </w:rPr>
              <w:object w:dxaOrig="405" w:dyaOrig="315" w14:anchorId="6C6AFE20">
                <v:shape id="_x0000_i1201" type="#_x0000_t75" style="width:22pt;height:18pt" o:ole="" fillcolor="window">
                  <v:imagedata r:id="rId13" o:title=""/>
                </v:shape>
                <o:OLEObject Type="Embed" ProgID="Equation.3" ShapeID="_x0000_i1201" DrawAspect="Content" ObjectID="_1767144086"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7275DF" w:rsidRDefault="005C526F" w:rsidP="005D1F46">
            <w:pPr>
              <w:pStyle w:val="TAC"/>
            </w:pPr>
            <w:r>
              <w:t>-103</w:t>
            </w:r>
          </w:p>
        </w:tc>
      </w:tr>
      <w:tr w:rsidR="005C526F" w:rsidRPr="007275DF"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7275DF" w:rsidRDefault="005C526F" w:rsidP="005D1F46">
            <w:pPr>
              <w:pStyle w:val="TAC"/>
            </w:pPr>
            <w:r>
              <w:t>-105</w:t>
            </w:r>
          </w:p>
        </w:tc>
      </w:tr>
      <w:tr w:rsidR="005C526F" w:rsidRPr="007275DF"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7275DF" w:rsidRDefault="005C526F" w:rsidP="005D1F46">
            <w:pPr>
              <w:pStyle w:val="TAL"/>
            </w:pPr>
            <w:r w:rsidRPr="00E42453">
              <w:rPr>
                <w:position w:val="-12"/>
              </w:rPr>
              <w:object w:dxaOrig="405" w:dyaOrig="315" w14:anchorId="5FA3F787">
                <v:shape id="_x0000_i1202" type="#_x0000_t75" style="width:22pt;height:18pt" o:ole="" fillcolor="window">
                  <v:imagedata r:id="rId11" o:title=""/>
                </v:shape>
                <o:OLEObject Type="Embed" ProgID="Equation.3" ShapeID="_x0000_i1202" DrawAspect="Content" ObjectID="_1767144087"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7275DF" w:rsidRDefault="005C526F" w:rsidP="005D1F46">
            <w:pPr>
              <w:pStyle w:val="TAC"/>
            </w:pPr>
            <w:r>
              <w:t>-2</w:t>
            </w:r>
          </w:p>
        </w:tc>
      </w:tr>
      <w:tr w:rsidR="005C526F" w:rsidRPr="007275DF"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7275DF" w:rsidRDefault="005C526F" w:rsidP="005D1F46">
            <w:pPr>
              <w:pStyle w:val="TAL"/>
            </w:pPr>
            <w:r w:rsidRPr="00E42453">
              <w:rPr>
                <w:position w:val="-12"/>
              </w:rPr>
              <w:object w:dxaOrig="615" w:dyaOrig="315" w14:anchorId="305BD115">
                <v:shape id="_x0000_i1203" type="#_x0000_t75" style="width:30.5pt;height:18pt" o:ole="" fillcolor="window">
                  <v:imagedata r:id="rId16" o:title=""/>
                </v:shape>
                <o:OLEObject Type="Embed" ProgID="Equation.3" ShapeID="_x0000_i1203" DrawAspect="Content" ObjectID="_1767144088"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7275DF" w:rsidRDefault="005C526F" w:rsidP="005D1F46">
            <w:pPr>
              <w:pStyle w:val="TAC"/>
            </w:pPr>
            <w:r>
              <w:t>-2</w:t>
            </w:r>
          </w:p>
        </w:tc>
      </w:tr>
      <w:tr w:rsidR="005C526F" w:rsidRPr="007275DF"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7275DF" w:rsidRDefault="005C526F" w:rsidP="005D1F46">
            <w:pPr>
              <w:pStyle w:val="TAC"/>
            </w:pPr>
            <w:r>
              <w:t>-69.82</w:t>
            </w:r>
          </w:p>
        </w:tc>
      </w:tr>
      <w:tr w:rsidR="005C526F" w:rsidRPr="007275DF"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7275DF" w:rsidRDefault="005C526F" w:rsidP="005D1F46">
            <w:pPr>
              <w:pStyle w:val="TAC"/>
            </w:pPr>
            <w:r>
              <w:t>AWGN</w:t>
            </w:r>
          </w:p>
        </w:tc>
      </w:tr>
      <w:tr w:rsidR="005C526F" w:rsidRPr="007275DF"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7275DF" w:rsidRDefault="005C526F" w:rsidP="005D1F46">
            <w:pPr>
              <w:pStyle w:val="TAC"/>
            </w:pPr>
            <w:r w:rsidRPr="007275DF">
              <w:rPr>
                <w:rFonts w:eastAsia="Malgun Gothic"/>
              </w:rPr>
              <w:t>1x2 Low</w:t>
            </w:r>
          </w:p>
        </w:tc>
      </w:tr>
      <w:tr w:rsidR="005C526F" w:rsidRPr="007275DF"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183C329"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D70E0B4">
                <v:shape id="_x0000_i1204" type="#_x0000_t75" style="width:22pt;height:13.5pt" o:ole="" fillcolor="window">
                  <v:imagedata r:id="rId13" o:title=""/>
                </v:shape>
                <o:OLEObject Type="Embed" ProgID="Equation.3" ShapeID="_x0000_i1204" DrawAspect="Content" ObjectID="_1767144089" r:id="rId204"/>
              </w:object>
            </w:r>
            <w:r w:rsidRPr="007275DF">
              <w:rPr>
                <w:szCs w:val="18"/>
              </w:rPr>
              <w:t xml:space="preserve"> to be fulfilled.</w:t>
            </w:r>
          </w:p>
          <w:p w14:paraId="76E2C685"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4E6D938"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72831C1" w14:textId="77777777" w:rsidR="005C526F" w:rsidRDefault="005C526F" w:rsidP="005D1F46">
            <w:pPr>
              <w:pStyle w:val="TAN"/>
              <w:rPr>
                <w:snapToGrid w:val="0"/>
              </w:rPr>
            </w:pPr>
            <w:r w:rsidRPr="007275DF">
              <w:rPr>
                <w:snapToGrid w:val="0"/>
              </w:rPr>
              <w:t>NOTE 5:   The signal levels apply for SSS REs when the discovery burst is transmitted during DBT windows.</w:t>
            </w:r>
          </w:p>
          <w:p w14:paraId="3C098F0E" w14:textId="77777777" w:rsidR="005C526F" w:rsidRPr="007275DF" w:rsidRDefault="005C526F" w:rsidP="005D1F46">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5C1F309" w14:textId="77777777" w:rsidR="005C526F" w:rsidRPr="007275DF" w:rsidRDefault="005C526F" w:rsidP="005D1F46">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C959024" w14:textId="77777777" w:rsidR="005C526F" w:rsidRPr="007275DF" w:rsidRDefault="005C526F" w:rsidP="005D1F46">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60C76FD2" w14:textId="77777777" w:rsidR="005C526F" w:rsidRPr="007275DF" w:rsidRDefault="005C526F" w:rsidP="005D1F46">
            <w:pPr>
              <w:pStyle w:val="TAN"/>
              <w:rPr>
                <w:szCs w:val="18"/>
              </w:rPr>
            </w:pPr>
          </w:p>
        </w:tc>
      </w:tr>
    </w:tbl>
    <w:p w14:paraId="1B3699C3" w14:textId="77777777" w:rsidR="005C526F" w:rsidRPr="001C0E1B" w:rsidRDefault="005C526F" w:rsidP="005C526F"/>
    <w:p w14:paraId="18B59A0B" w14:textId="77777777" w:rsidR="005C526F" w:rsidRPr="001C0E1B" w:rsidRDefault="005C526F" w:rsidP="005C526F">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524227DC" w14:textId="77777777" w:rsidTr="005D1F46">
        <w:trPr>
          <w:trHeight w:val="417"/>
        </w:trPr>
        <w:tc>
          <w:tcPr>
            <w:tcW w:w="3019" w:type="dxa"/>
            <w:tcBorders>
              <w:bottom w:val="nil"/>
            </w:tcBorders>
            <w:shd w:val="clear" w:color="auto" w:fill="auto"/>
          </w:tcPr>
          <w:p w14:paraId="09E3676C"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74036263" w14:textId="77777777" w:rsidR="005C526F" w:rsidRPr="001C0E1B" w:rsidRDefault="005C526F" w:rsidP="005D1F46">
            <w:pPr>
              <w:pStyle w:val="TAH"/>
            </w:pPr>
            <w:r w:rsidRPr="001C0E1B">
              <w:t>Unit</w:t>
            </w:r>
          </w:p>
        </w:tc>
        <w:tc>
          <w:tcPr>
            <w:tcW w:w="1396" w:type="dxa"/>
            <w:tcBorders>
              <w:bottom w:val="nil"/>
            </w:tcBorders>
            <w:shd w:val="clear" w:color="auto" w:fill="auto"/>
          </w:tcPr>
          <w:p w14:paraId="40E26D18" w14:textId="77777777" w:rsidR="005C526F" w:rsidRPr="001C0E1B" w:rsidRDefault="005C526F" w:rsidP="005D1F46">
            <w:pPr>
              <w:pStyle w:val="TAH"/>
            </w:pPr>
            <w:r w:rsidRPr="001C0E1B">
              <w:t>Configuration</w:t>
            </w:r>
          </w:p>
        </w:tc>
        <w:tc>
          <w:tcPr>
            <w:tcW w:w="4077" w:type="dxa"/>
            <w:gridSpan w:val="2"/>
            <w:shd w:val="clear" w:color="auto" w:fill="auto"/>
          </w:tcPr>
          <w:p w14:paraId="498018BF" w14:textId="77777777" w:rsidR="005C526F" w:rsidRPr="001C0E1B" w:rsidRDefault="005C526F" w:rsidP="005D1F46">
            <w:pPr>
              <w:pStyle w:val="TAH"/>
            </w:pPr>
            <w:r w:rsidRPr="001C0E1B">
              <w:t>Cell 2</w:t>
            </w:r>
          </w:p>
        </w:tc>
      </w:tr>
      <w:tr w:rsidR="005C526F" w:rsidRPr="001C0E1B" w14:paraId="2E49239B" w14:textId="77777777" w:rsidTr="005D1F46">
        <w:tc>
          <w:tcPr>
            <w:tcW w:w="3019" w:type="dxa"/>
            <w:tcBorders>
              <w:top w:val="nil"/>
            </w:tcBorders>
            <w:shd w:val="clear" w:color="auto" w:fill="auto"/>
          </w:tcPr>
          <w:p w14:paraId="4EFFFFE8"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4E09511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56785863"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61E3ABEC"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6477464"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27C3AA14" w14:textId="77777777" w:rsidTr="005D1F46">
        <w:tc>
          <w:tcPr>
            <w:tcW w:w="3019" w:type="dxa"/>
            <w:tcBorders>
              <w:bottom w:val="single" w:sz="4" w:space="0" w:color="auto"/>
            </w:tcBorders>
            <w:shd w:val="clear" w:color="auto" w:fill="auto"/>
          </w:tcPr>
          <w:p w14:paraId="46E7ADC7"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4102752C" w14:textId="77777777" w:rsidR="005C526F" w:rsidRPr="001C0E1B" w:rsidRDefault="005C526F" w:rsidP="005D1F46">
            <w:pPr>
              <w:pStyle w:val="TAC"/>
            </w:pPr>
          </w:p>
        </w:tc>
        <w:tc>
          <w:tcPr>
            <w:tcW w:w="1396" w:type="dxa"/>
          </w:tcPr>
          <w:p w14:paraId="1655F693" w14:textId="77777777" w:rsidR="005C526F" w:rsidRPr="001C0E1B" w:rsidRDefault="005C526F" w:rsidP="005D1F46">
            <w:pPr>
              <w:pStyle w:val="TAC"/>
            </w:pPr>
            <w:r>
              <w:t>1,2</w:t>
            </w:r>
          </w:p>
        </w:tc>
        <w:tc>
          <w:tcPr>
            <w:tcW w:w="4077" w:type="dxa"/>
            <w:gridSpan w:val="2"/>
            <w:shd w:val="clear" w:color="auto" w:fill="auto"/>
          </w:tcPr>
          <w:p w14:paraId="7AE113DB" w14:textId="77777777" w:rsidR="005C526F" w:rsidRPr="001C0E1B" w:rsidRDefault="005C526F" w:rsidP="005D1F46">
            <w:pPr>
              <w:pStyle w:val="TAC"/>
            </w:pPr>
            <w:r w:rsidRPr="001C0E1B">
              <w:t>1</w:t>
            </w:r>
          </w:p>
        </w:tc>
      </w:tr>
      <w:tr w:rsidR="005C526F" w:rsidRPr="001C0E1B" w14:paraId="191CD33E" w14:textId="77777777" w:rsidTr="005D1F46">
        <w:trPr>
          <w:trHeight w:val="56"/>
        </w:trPr>
        <w:tc>
          <w:tcPr>
            <w:tcW w:w="3019" w:type="dxa"/>
            <w:tcBorders>
              <w:bottom w:val="nil"/>
            </w:tcBorders>
            <w:shd w:val="clear" w:color="auto" w:fill="auto"/>
          </w:tcPr>
          <w:p w14:paraId="18607BF0"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487F6248" w14:textId="77777777" w:rsidR="005C526F" w:rsidRPr="001C0E1B" w:rsidRDefault="005C526F" w:rsidP="005D1F46">
            <w:pPr>
              <w:pStyle w:val="TAC"/>
            </w:pPr>
          </w:p>
        </w:tc>
        <w:tc>
          <w:tcPr>
            <w:tcW w:w="1396" w:type="dxa"/>
          </w:tcPr>
          <w:p w14:paraId="59EA318E" w14:textId="77777777" w:rsidR="005C526F" w:rsidRPr="001C0E1B" w:rsidRDefault="005C526F" w:rsidP="005D1F46">
            <w:pPr>
              <w:pStyle w:val="TAC"/>
            </w:pPr>
            <w:r w:rsidRPr="001C0E1B">
              <w:t>1</w:t>
            </w:r>
          </w:p>
        </w:tc>
        <w:tc>
          <w:tcPr>
            <w:tcW w:w="4077" w:type="dxa"/>
            <w:gridSpan w:val="2"/>
            <w:shd w:val="clear" w:color="auto" w:fill="auto"/>
          </w:tcPr>
          <w:p w14:paraId="087C06C8" w14:textId="77777777" w:rsidR="005C526F" w:rsidRPr="001C0E1B" w:rsidRDefault="005C526F" w:rsidP="005D1F46">
            <w:pPr>
              <w:pStyle w:val="TAC"/>
            </w:pPr>
            <w:r w:rsidRPr="001C0E1B">
              <w:t>FDD</w:t>
            </w:r>
          </w:p>
        </w:tc>
      </w:tr>
      <w:tr w:rsidR="005C526F" w:rsidRPr="001C0E1B" w14:paraId="31114B63" w14:textId="77777777" w:rsidTr="005D1F46">
        <w:trPr>
          <w:trHeight w:val="56"/>
        </w:trPr>
        <w:tc>
          <w:tcPr>
            <w:tcW w:w="3019" w:type="dxa"/>
            <w:tcBorders>
              <w:top w:val="nil"/>
            </w:tcBorders>
            <w:shd w:val="clear" w:color="auto" w:fill="auto"/>
          </w:tcPr>
          <w:p w14:paraId="01E0A7ED" w14:textId="77777777" w:rsidR="005C526F" w:rsidRPr="001C0E1B" w:rsidRDefault="005C526F" w:rsidP="005D1F46">
            <w:pPr>
              <w:pStyle w:val="TAL"/>
            </w:pPr>
          </w:p>
        </w:tc>
        <w:tc>
          <w:tcPr>
            <w:tcW w:w="1147" w:type="dxa"/>
            <w:tcBorders>
              <w:top w:val="nil"/>
            </w:tcBorders>
            <w:shd w:val="clear" w:color="auto" w:fill="auto"/>
          </w:tcPr>
          <w:p w14:paraId="2296DDA1" w14:textId="77777777" w:rsidR="005C526F" w:rsidRPr="001C0E1B" w:rsidRDefault="005C526F" w:rsidP="005D1F46">
            <w:pPr>
              <w:pStyle w:val="TAC"/>
            </w:pPr>
          </w:p>
        </w:tc>
        <w:tc>
          <w:tcPr>
            <w:tcW w:w="1396" w:type="dxa"/>
          </w:tcPr>
          <w:p w14:paraId="10C13B9E" w14:textId="77777777" w:rsidR="005C526F" w:rsidRPr="001C0E1B" w:rsidRDefault="005C526F" w:rsidP="005D1F46">
            <w:pPr>
              <w:pStyle w:val="TAC"/>
            </w:pPr>
            <w:r>
              <w:t>2</w:t>
            </w:r>
          </w:p>
        </w:tc>
        <w:tc>
          <w:tcPr>
            <w:tcW w:w="4077" w:type="dxa"/>
            <w:gridSpan w:val="2"/>
            <w:shd w:val="clear" w:color="auto" w:fill="auto"/>
          </w:tcPr>
          <w:p w14:paraId="6018C382" w14:textId="77777777" w:rsidR="005C526F" w:rsidRPr="001C0E1B" w:rsidRDefault="005C526F" w:rsidP="005D1F46">
            <w:pPr>
              <w:pStyle w:val="TAC"/>
            </w:pPr>
            <w:r w:rsidRPr="001C0E1B">
              <w:t>TDD</w:t>
            </w:r>
          </w:p>
        </w:tc>
      </w:tr>
      <w:tr w:rsidR="005C526F" w:rsidRPr="001C0E1B" w14:paraId="506BE586" w14:textId="77777777" w:rsidTr="005D1F46">
        <w:tc>
          <w:tcPr>
            <w:tcW w:w="3019" w:type="dxa"/>
            <w:shd w:val="clear" w:color="auto" w:fill="auto"/>
          </w:tcPr>
          <w:p w14:paraId="7F85E3C9"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4E809985" w14:textId="77777777" w:rsidR="005C526F" w:rsidRPr="001C0E1B" w:rsidRDefault="005C526F" w:rsidP="005D1F46">
            <w:pPr>
              <w:pStyle w:val="TAC"/>
            </w:pPr>
          </w:p>
        </w:tc>
        <w:tc>
          <w:tcPr>
            <w:tcW w:w="1396" w:type="dxa"/>
          </w:tcPr>
          <w:p w14:paraId="368E54C4" w14:textId="77777777" w:rsidR="005C526F" w:rsidRPr="001C0E1B" w:rsidRDefault="005C526F" w:rsidP="005D1F46">
            <w:pPr>
              <w:pStyle w:val="TAC"/>
            </w:pPr>
            <w:r>
              <w:t>2</w:t>
            </w:r>
          </w:p>
        </w:tc>
        <w:tc>
          <w:tcPr>
            <w:tcW w:w="4077" w:type="dxa"/>
            <w:gridSpan w:val="2"/>
            <w:shd w:val="clear" w:color="auto" w:fill="auto"/>
          </w:tcPr>
          <w:p w14:paraId="0D56A7B1" w14:textId="77777777" w:rsidR="005C526F" w:rsidRPr="001C0E1B" w:rsidRDefault="005C526F" w:rsidP="005D1F46">
            <w:pPr>
              <w:pStyle w:val="TAC"/>
            </w:pPr>
            <w:r w:rsidRPr="001C0E1B">
              <w:t>6</w:t>
            </w:r>
          </w:p>
        </w:tc>
      </w:tr>
      <w:tr w:rsidR="005C526F" w:rsidRPr="001C0E1B" w14:paraId="6781824C" w14:textId="77777777" w:rsidTr="005D1F46">
        <w:tc>
          <w:tcPr>
            <w:tcW w:w="3019" w:type="dxa"/>
            <w:shd w:val="clear" w:color="auto" w:fill="auto"/>
          </w:tcPr>
          <w:p w14:paraId="565136AC"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04AB3B08" w14:textId="77777777" w:rsidR="005C526F" w:rsidRPr="001C0E1B" w:rsidRDefault="005C526F" w:rsidP="005D1F46">
            <w:pPr>
              <w:pStyle w:val="TAC"/>
            </w:pPr>
          </w:p>
        </w:tc>
        <w:tc>
          <w:tcPr>
            <w:tcW w:w="1396" w:type="dxa"/>
          </w:tcPr>
          <w:p w14:paraId="38044D84" w14:textId="77777777" w:rsidR="005C526F" w:rsidRPr="001C0E1B" w:rsidRDefault="005C526F" w:rsidP="005D1F46">
            <w:pPr>
              <w:pStyle w:val="TAC"/>
            </w:pPr>
            <w:r>
              <w:t>2</w:t>
            </w:r>
          </w:p>
        </w:tc>
        <w:tc>
          <w:tcPr>
            <w:tcW w:w="4077" w:type="dxa"/>
            <w:gridSpan w:val="2"/>
            <w:shd w:val="clear" w:color="auto" w:fill="auto"/>
          </w:tcPr>
          <w:p w14:paraId="181E8FDB" w14:textId="77777777" w:rsidR="005C526F" w:rsidRPr="001C0E1B" w:rsidRDefault="005C526F" w:rsidP="005D1F46">
            <w:pPr>
              <w:pStyle w:val="TAC"/>
            </w:pPr>
            <w:r w:rsidRPr="001C0E1B">
              <w:t>1</w:t>
            </w:r>
          </w:p>
        </w:tc>
      </w:tr>
      <w:tr w:rsidR="005C526F" w:rsidRPr="001C0E1B" w14:paraId="7D0B568C" w14:textId="77777777" w:rsidTr="005D1F46">
        <w:tc>
          <w:tcPr>
            <w:tcW w:w="3019" w:type="dxa"/>
            <w:tcBorders>
              <w:bottom w:val="single" w:sz="4" w:space="0" w:color="auto"/>
            </w:tcBorders>
            <w:shd w:val="clear" w:color="auto" w:fill="auto"/>
          </w:tcPr>
          <w:p w14:paraId="6E709139"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6F801BF5" w14:textId="77777777" w:rsidR="005C526F" w:rsidRPr="001C0E1B" w:rsidRDefault="005C526F" w:rsidP="005D1F46">
            <w:pPr>
              <w:pStyle w:val="TAC"/>
            </w:pPr>
            <w:r w:rsidRPr="001C0E1B">
              <w:t>MHz</w:t>
            </w:r>
          </w:p>
        </w:tc>
        <w:tc>
          <w:tcPr>
            <w:tcW w:w="1396" w:type="dxa"/>
          </w:tcPr>
          <w:p w14:paraId="20BD87B5" w14:textId="77777777" w:rsidR="005C526F" w:rsidRPr="001C0E1B" w:rsidRDefault="005C526F" w:rsidP="005D1F46">
            <w:pPr>
              <w:pStyle w:val="TAC"/>
            </w:pPr>
            <w:r>
              <w:t>1,2</w:t>
            </w:r>
          </w:p>
        </w:tc>
        <w:tc>
          <w:tcPr>
            <w:tcW w:w="4077" w:type="dxa"/>
            <w:gridSpan w:val="2"/>
            <w:shd w:val="clear" w:color="auto" w:fill="auto"/>
          </w:tcPr>
          <w:p w14:paraId="220BEE6B"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EC6332C"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54A5F095"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6F264FD6"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37043192" w14:textId="77777777" w:rsidR="005C526F" w:rsidRPr="001C0E1B" w:rsidRDefault="005C526F" w:rsidP="005D1F46">
            <w:pPr>
              <w:pStyle w:val="TAL"/>
            </w:pPr>
            <w:r w:rsidRPr="001C0E1B">
              <w:t>PDSCH parameters:</w:t>
            </w:r>
          </w:p>
          <w:p w14:paraId="36EE797E"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5B7AD3D"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227DEE8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54348423" w14:textId="77777777" w:rsidR="005C526F" w:rsidRPr="001C0E1B" w:rsidRDefault="005C526F" w:rsidP="005D1F46">
            <w:pPr>
              <w:pStyle w:val="TAC"/>
              <w:rPr>
                <w:lang w:eastAsia="zh-CN"/>
              </w:rPr>
            </w:pPr>
            <w:r w:rsidRPr="001C0E1B">
              <w:rPr>
                <w:lang w:eastAsia="zh-CN"/>
              </w:rPr>
              <w:t>5 MHz: R.7 FDD</w:t>
            </w:r>
          </w:p>
          <w:p w14:paraId="7DBE1D69" w14:textId="77777777" w:rsidR="005C526F" w:rsidRPr="001C0E1B" w:rsidRDefault="005C526F" w:rsidP="005D1F46">
            <w:pPr>
              <w:pStyle w:val="TAC"/>
              <w:rPr>
                <w:lang w:eastAsia="zh-CN"/>
              </w:rPr>
            </w:pPr>
            <w:r w:rsidRPr="001C0E1B">
              <w:rPr>
                <w:lang w:eastAsia="zh-CN"/>
              </w:rPr>
              <w:t>10 MHz: R.3 FDD</w:t>
            </w:r>
          </w:p>
          <w:p w14:paraId="017B382A" w14:textId="77777777" w:rsidR="005C526F" w:rsidRPr="001C0E1B" w:rsidRDefault="005C526F" w:rsidP="005D1F46">
            <w:pPr>
              <w:pStyle w:val="TAC"/>
              <w:rPr>
                <w:lang w:eastAsia="zh-CN"/>
              </w:rPr>
            </w:pPr>
            <w:r w:rsidRPr="001C0E1B">
              <w:rPr>
                <w:lang w:eastAsia="zh-CN"/>
              </w:rPr>
              <w:t>20 MHz: R.6 FDD</w:t>
            </w:r>
          </w:p>
        </w:tc>
      </w:tr>
      <w:tr w:rsidR="005C526F" w:rsidRPr="001C0E1B" w14:paraId="5ABB697E"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BD1C7D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9ED7015"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4F1A6B4"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5950F66" w14:textId="77777777" w:rsidR="005C526F" w:rsidRPr="001C0E1B" w:rsidRDefault="005C526F" w:rsidP="005D1F46">
            <w:pPr>
              <w:pStyle w:val="TAC"/>
              <w:rPr>
                <w:lang w:eastAsia="zh-CN"/>
              </w:rPr>
            </w:pPr>
            <w:r w:rsidRPr="001C0E1B">
              <w:rPr>
                <w:lang w:eastAsia="zh-CN"/>
              </w:rPr>
              <w:t>5 MHz: R.4 TDD</w:t>
            </w:r>
          </w:p>
          <w:p w14:paraId="127C84E3" w14:textId="77777777" w:rsidR="005C526F" w:rsidRPr="001C0E1B" w:rsidRDefault="005C526F" w:rsidP="005D1F46">
            <w:pPr>
              <w:pStyle w:val="TAC"/>
              <w:rPr>
                <w:lang w:eastAsia="zh-CN"/>
              </w:rPr>
            </w:pPr>
            <w:r w:rsidRPr="001C0E1B">
              <w:rPr>
                <w:lang w:eastAsia="zh-CN"/>
              </w:rPr>
              <w:t>10 MHz: R.0 TDD</w:t>
            </w:r>
          </w:p>
          <w:p w14:paraId="4E02C138" w14:textId="77777777" w:rsidR="005C526F" w:rsidRPr="001C0E1B" w:rsidRDefault="005C526F" w:rsidP="005D1F46">
            <w:pPr>
              <w:pStyle w:val="TAC"/>
              <w:rPr>
                <w:lang w:eastAsia="zh-CN"/>
              </w:rPr>
            </w:pPr>
            <w:r w:rsidRPr="001C0E1B">
              <w:rPr>
                <w:lang w:eastAsia="zh-CN"/>
              </w:rPr>
              <w:t>20 MHz: R.3 TDD</w:t>
            </w:r>
          </w:p>
        </w:tc>
      </w:tr>
      <w:tr w:rsidR="005C526F" w:rsidRPr="001C0E1B" w14:paraId="12BBA243"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2CAF30B" w14:textId="77777777" w:rsidR="005C526F" w:rsidRPr="001C0E1B" w:rsidRDefault="005C526F" w:rsidP="005D1F46">
            <w:pPr>
              <w:pStyle w:val="TAL"/>
            </w:pPr>
            <w:r w:rsidRPr="001C0E1B">
              <w:t>PCFICH/PDCCH/PHICH parameters:</w:t>
            </w:r>
          </w:p>
          <w:p w14:paraId="1EDAD8E5"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CBF923F"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C5A588B"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103CEA5" w14:textId="77777777" w:rsidR="005C526F" w:rsidRPr="001C0E1B" w:rsidRDefault="005C526F" w:rsidP="005D1F46">
            <w:pPr>
              <w:pStyle w:val="TAC"/>
              <w:rPr>
                <w:lang w:eastAsia="zh-CN"/>
              </w:rPr>
            </w:pPr>
            <w:r w:rsidRPr="001C0E1B">
              <w:rPr>
                <w:lang w:eastAsia="zh-CN"/>
              </w:rPr>
              <w:t>5 MHz: R.11 FDD</w:t>
            </w:r>
          </w:p>
          <w:p w14:paraId="6A1B7D69" w14:textId="77777777" w:rsidR="005C526F" w:rsidRPr="001C0E1B" w:rsidRDefault="005C526F" w:rsidP="005D1F46">
            <w:pPr>
              <w:pStyle w:val="TAC"/>
              <w:rPr>
                <w:lang w:eastAsia="zh-CN"/>
              </w:rPr>
            </w:pPr>
            <w:r w:rsidRPr="001C0E1B">
              <w:rPr>
                <w:lang w:eastAsia="zh-CN"/>
              </w:rPr>
              <w:t>10 MHz: R.6 FDD</w:t>
            </w:r>
          </w:p>
          <w:p w14:paraId="3BA70D72" w14:textId="77777777" w:rsidR="005C526F" w:rsidRPr="001C0E1B" w:rsidRDefault="005C526F" w:rsidP="005D1F46">
            <w:pPr>
              <w:pStyle w:val="TAC"/>
              <w:rPr>
                <w:lang w:eastAsia="zh-CN"/>
              </w:rPr>
            </w:pPr>
            <w:r w:rsidRPr="001C0E1B">
              <w:rPr>
                <w:lang w:eastAsia="zh-CN"/>
              </w:rPr>
              <w:t>20 MHz: R.10 FDD</w:t>
            </w:r>
          </w:p>
        </w:tc>
      </w:tr>
      <w:tr w:rsidR="005C526F" w:rsidRPr="001C0E1B" w14:paraId="62943C13"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434CA1A2"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DE18DA7"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01043CA7"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A97853F" w14:textId="77777777" w:rsidR="005C526F" w:rsidRPr="001C0E1B" w:rsidRDefault="005C526F" w:rsidP="005D1F46">
            <w:pPr>
              <w:pStyle w:val="TAC"/>
              <w:rPr>
                <w:lang w:eastAsia="zh-CN"/>
              </w:rPr>
            </w:pPr>
            <w:r w:rsidRPr="001C0E1B">
              <w:rPr>
                <w:lang w:eastAsia="zh-CN"/>
              </w:rPr>
              <w:t>5 MHz: R.11 TDD</w:t>
            </w:r>
          </w:p>
          <w:p w14:paraId="41DF8CAB" w14:textId="77777777" w:rsidR="005C526F" w:rsidRPr="001C0E1B" w:rsidRDefault="005C526F" w:rsidP="005D1F46">
            <w:pPr>
              <w:pStyle w:val="TAC"/>
              <w:rPr>
                <w:lang w:eastAsia="zh-CN"/>
              </w:rPr>
            </w:pPr>
            <w:r w:rsidRPr="001C0E1B">
              <w:rPr>
                <w:lang w:eastAsia="zh-CN"/>
              </w:rPr>
              <w:t>10 MHz: R.6 TDD</w:t>
            </w:r>
          </w:p>
          <w:p w14:paraId="382445BD" w14:textId="77777777" w:rsidR="005C526F" w:rsidRPr="001C0E1B" w:rsidRDefault="005C526F" w:rsidP="005D1F46">
            <w:pPr>
              <w:pStyle w:val="TAC"/>
              <w:rPr>
                <w:lang w:eastAsia="zh-CN"/>
              </w:rPr>
            </w:pPr>
            <w:r w:rsidRPr="001C0E1B">
              <w:rPr>
                <w:lang w:eastAsia="zh-CN"/>
              </w:rPr>
              <w:t>20 MHz: R.10 TDD</w:t>
            </w:r>
          </w:p>
        </w:tc>
      </w:tr>
      <w:tr w:rsidR="005C526F" w:rsidRPr="001C0E1B" w14:paraId="6A2B921A"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BD18BA0"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0E67A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4F47B67"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322EC7EE" w14:textId="77777777" w:rsidR="005C526F" w:rsidRPr="001C0E1B" w:rsidRDefault="005C526F" w:rsidP="005D1F46">
            <w:pPr>
              <w:pStyle w:val="TAC"/>
              <w:rPr>
                <w:lang w:eastAsia="zh-CN"/>
              </w:rPr>
            </w:pPr>
            <w:r w:rsidRPr="001C0E1B">
              <w:rPr>
                <w:lang w:eastAsia="zh-CN"/>
              </w:rPr>
              <w:t>5 MHz: OP.20 FDD</w:t>
            </w:r>
          </w:p>
          <w:p w14:paraId="47B8C110" w14:textId="77777777" w:rsidR="005C526F" w:rsidRPr="001C0E1B" w:rsidRDefault="005C526F" w:rsidP="005D1F46">
            <w:pPr>
              <w:pStyle w:val="TAC"/>
              <w:rPr>
                <w:lang w:eastAsia="zh-CN"/>
              </w:rPr>
            </w:pPr>
            <w:r w:rsidRPr="001C0E1B">
              <w:rPr>
                <w:lang w:eastAsia="zh-CN"/>
              </w:rPr>
              <w:t>10 MHz: OP.10 FDD</w:t>
            </w:r>
          </w:p>
          <w:p w14:paraId="15D36738" w14:textId="77777777" w:rsidR="005C526F" w:rsidRPr="001C0E1B" w:rsidRDefault="005C526F" w:rsidP="005D1F46">
            <w:pPr>
              <w:pStyle w:val="TAC"/>
              <w:rPr>
                <w:lang w:eastAsia="zh-CN"/>
              </w:rPr>
            </w:pPr>
            <w:r w:rsidRPr="001C0E1B">
              <w:rPr>
                <w:lang w:eastAsia="zh-CN"/>
              </w:rPr>
              <w:t>20 MHz: OP.17 FDD</w:t>
            </w:r>
          </w:p>
        </w:tc>
      </w:tr>
      <w:tr w:rsidR="005C526F" w:rsidRPr="001C0E1B" w14:paraId="585E82F2"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2490E995"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65DAF73"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320C31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0AE8396C" w14:textId="77777777" w:rsidR="005C526F" w:rsidRPr="001C0E1B" w:rsidRDefault="005C526F" w:rsidP="005D1F46">
            <w:pPr>
              <w:pStyle w:val="TAC"/>
              <w:rPr>
                <w:lang w:eastAsia="zh-CN"/>
              </w:rPr>
            </w:pPr>
            <w:r w:rsidRPr="001C0E1B">
              <w:rPr>
                <w:lang w:eastAsia="zh-CN"/>
              </w:rPr>
              <w:t>5 MHz: OP.9 TDD</w:t>
            </w:r>
          </w:p>
          <w:p w14:paraId="09EF9A56" w14:textId="77777777" w:rsidR="005C526F" w:rsidRPr="001C0E1B" w:rsidRDefault="005C526F" w:rsidP="005D1F46">
            <w:pPr>
              <w:pStyle w:val="TAC"/>
              <w:rPr>
                <w:lang w:eastAsia="zh-CN"/>
              </w:rPr>
            </w:pPr>
            <w:r w:rsidRPr="001C0E1B">
              <w:rPr>
                <w:lang w:eastAsia="zh-CN"/>
              </w:rPr>
              <w:t>10 MHz: OP.1 TDD</w:t>
            </w:r>
          </w:p>
          <w:p w14:paraId="48008E43" w14:textId="77777777" w:rsidR="005C526F" w:rsidRPr="001C0E1B" w:rsidRDefault="005C526F" w:rsidP="005D1F46">
            <w:pPr>
              <w:pStyle w:val="TAC"/>
              <w:rPr>
                <w:lang w:eastAsia="zh-CN"/>
              </w:rPr>
            </w:pPr>
            <w:r w:rsidRPr="001C0E1B">
              <w:rPr>
                <w:lang w:eastAsia="zh-CN"/>
              </w:rPr>
              <w:t>20 MHz: OP.7 TDD</w:t>
            </w:r>
          </w:p>
        </w:tc>
      </w:tr>
      <w:tr w:rsidR="005C526F" w:rsidRPr="001C0E1B" w14:paraId="5E904D83" w14:textId="77777777" w:rsidTr="005D1F46">
        <w:tc>
          <w:tcPr>
            <w:tcW w:w="3019" w:type="dxa"/>
            <w:shd w:val="clear" w:color="auto" w:fill="auto"/>
          </w:tcPr>
          <w:p w14:paraId="3CD25941"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6CB6D632" w14:textId="77777777" w:rsidR="005C526F" w:rsidRPr="001C0E1B" w:rsidRDefault="005C526F" w:rsidP="005D1F46">
            <w:pPr>
              <w:pStyle w:val="TAC"/>
            </w:pPr>
            <w:r w:rsidRPr="001C0E1B">
              <w:t>dB</w:t>
            </w:r>
          </w:p>
        </w:tc>
        <w:tc>
          <w:tcPr>
            <w:tcW w:w="1396" w:type="dxa"/>
            <w:tcBorders>
              <w:bottom w:val="nil"/>
            </w:tcBorders>
            <w:shd w:val="clear" w:color="auto" w:fill="auto"/>
          </w:tcPr>
          <w:p w14:paraId="3D443639"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7CE0FE7F" w14:textId="77777777" w:rsidR="005C526F" w:rsidRPr="001C0E1B" w:rsidRDefault="005C526F" w:rsidP="005D1F46">
            <w:pPr>
              <w:pStyle w:val="TAC"/>
            </w:pPr>
            <w:r w:rsidRPr="001C0E1B">
              <w:t>0</w:t>
            </w:r>
          </w:p>
        </w:tc>
      </w:tr>
      <w:tr w:rsidR="005C526F" w:rsidRPr="001C0E1B" w14:paraId="1C397F94" w14:textId="77777777" w:rsidTr="005D1F46">
        <w:tc>
          <w:tcPr>
            <w:tcW w:w="3019" w:type="dxa"/>
            <w:shd w:val="clear" w:color="auto" w:fill="auto"/>
          </w:tcPr>
          <w:p w14:paraId="60FA92B3"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07DABD64" w14:textId="77777777" w:rsidR="005C526F" w:rsidRPr="001C0E1B" w:rsidRDefault="005C526F" w:rsidP="005D1F46">
            <w:pPr>
              <w:pStyle w:val="TAC"/>
            </w:pPr>
          </w:p>
        </w:tc>
        <w:tc>
          <w:tcPr>
            <w:tcW w:w="1396" w:type="dxa"/>
            <w:tcBorders>
              <w:top w:val="nil"/>
              <w:bottom w:val="nil"/>
            </w:tcBorders>
            <w:shd w:val="clear" w:color="auto" w:fill="auto"/>
          </w:tcPr>
          <w:p w14:paraId="6DA04911" w14:textId="77777777" w:rsidR="005C526F" w:rsidRPr="001C0E1B" w:rsidRDefault="005C526F" w:rsidP="005D1F46">
            <w:pPr>
              <w:pStyle w:val="TAC"/>
            </w:pPr>
          </w:p>
        </w:tc>
        <w:tc>
          <w:tcPr>
            <w:tcW w:w="4077" w:type="dxa"/>
            <w:gridSpan w:val="2"/>
            <w:tcBorders>
              <w:top w:val="nil"/>
              <w:bottom w:val="nil"/>
            </w:tcBorders>
            <w:shd w:val="clear" w:color="auto" w:fill="auto"/>
          </w:tcPr>
          <w:p w14:paraId="392003AB" w14:textId="77777777" w:rsidR="005C526F" w:rsidRPr="001C0E1B" w:rsidRDefault="005C526F" w:rsidP="005D1F46">
            <w:pPr>
              <w:pStyle w:val="TAC"/>
            </w:pPr>
          </w:p>
        </w:tc>
      </w:tr>
      <w:tr w:rsidR="005C526F" w:rsidRPr="001C0E1B" w14:paraId="25A32E74" w14:textId="77777777" w:rsidTr="005D1F46">
        <w:tc>
          <w:tcPr>
            <w:tcW w:w="3019" w:type="dxa"/>
            <w:shd w:val="clear" w:color="auto" w:fill="auto"/>
          </w:tcPr>
          <w:p w14:paraId="64E01D0A"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04C70564" w14:textId="77777777" w:rsidR="005C526F" w:rsidRPr="001C0E1B" w:rsidRDefault="005C526F" w:rsidP="005D1F46">
            <w:pPr>
              <w:pStyle w:val="TAC"/>
            </w:pPr>
          </w:p>
        </w:tc>
        <w:tc>
          <w:tcPr>
            <w:tcW w:w="1396" w:type="dxa"/>
            <w:tcBorders>
              <w:top w:val="nil"/>
              <w:bottom w:val="nil"/>
            </w:tcBorders>
            <w:shd w:val="clear" w:color="auto" w:fill="auto"/>
          </w:tcPr>
          <w:p w14:paraId="6226915C" w14:textId="77777777" w:rsidR="005C526F" w:rsidRPr="001C0E1B" w:rsidRDefault="005C526F" w:rsidP="005D1F46">
            <w:pPr>
              <w:pStyle w:val="TAC"/>
            </w:pPr>
          </w:p>
        </w:tc>
        <w:tc>
          <w:tcPr>
            <w:tcW w:w="4077" w:type="dxa"/>
            <w:gridSpan w:val="2"/>
            <w:tcBorders>
              <w:top w:val="nil"/>
              <w:bottom w:val="nil"/>
            </w:tcBorders>
            <w:shd w:val="clear" w:color="auto" w:fill="auto"/>
          </w:tcPr>
          <w:p w14:paraId="7CA373EC" w14:textId="77777777" w:rsidR="005C526F" w:rsidRPr="001C0E1B" w:rsidRDefault="005C526F" w:rsidP="005D1F46">
            <w:pPr>
              <w:pStyle w:val="TAC"/>
            </w:pPr>
          </w:p>
        </w:tc>
      </w:tr>
      <w:tr w:rsidR="005C526F" w:rsidRPr="001C0E1B" w14:paraId="09CA2E39" w14:textId="77777777" w:rsidTr="005D1F46">
        <w:tc>
          <w:tcPr>
            <w:tcW w:w="3019" w:type="dxa"/>
            <w:shd w:val="clear" w:color="auto" w:fill="auto"/>
          </w:tcPr>
          <w:p w14:paraId="0039EC97"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936052B" w14:textId="77777777" w:rsidR="005C526F" w:rsidRPr="001C0E1B" w:rsidRDefault="005C526F" w:rsidP="005D1F46">
            <w:pPr>
              <w:pStyle w:val="TAC"/>
            </w:pPr>
          </w:p>
        </w:tc>
        <w:tc>
          <w:tcPr>
            <w:tcW w:w="1396" w:type="dxa"/>
            <w:tcBorders>
              <w:top w:val="nil"/>
              <w:bottom w:val="nil"/>
            </w:tcBorders>
            <w:shd w:val="clear" w:color="auto" w:fill="auto"/>
          </w:tcPr>
          <w:p w14:paraId="387111D3" w14:textId="77777777" w:rsidR="005C526F" w:rsidRPr="001C0E1B" w:rsidRDefault="005C526F" w:rsidP="005D1F46">
            <w:pPr>
              <w:pStyle w:val="TAC"/>
            </w:pPr>
          </w:p>
        </w:tc>
        <w:tc>
          <w:tcPr>
            <w:tcW w:w="4077" w:type="dxa"/>
            <w:gridSpan w:val="2"/>
            <w:tcBorders>
              <w:top w:val="nil"/>
              <w:bottom w:val="nil"/>
            </w:tcBorders>
            <w:shd w:val="clear" w:color="auto" w:fill="auto"/>
          </w:tcPr>
          <w:p w14:paraId="64C58D4A" w14:textId="77777777" w:rsidR="005C526F" w:rsidRPr="001C0E1B" w:rsidRDefault="005C526F" w:rsidP="005D1F46">
            <w:pPr>
              <w:pStyle w:val="TAC"/>
            </w:pPr>
          </w:p>
        </w:tc>
      </w:tr>
      <w:tr w:rsidR="005C526F" w:rsidRPr="001C0E1B" w14:paraId="30DE1FA9" w14:textId="77777777" w:rsidTr="005D1F46">
        <w:tc>
          <w:tcPr>
            <w:tcW w:w="3019" w:type="dxa"/>
            <w:shd w:val="clear" w:color="auto" w:fill="auto"/>
          </w:tcPr>
          <w:p w14:paraId="2C5BE81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5CE4B591" w14:textId="77777777" w:rsidR="005C526F" w:rsidRPr="001C0E1B" w:rsidRDefault="005C526F" w:rsidP="005D1F46">
            <w:pPr>
              <w:pStyle w:val="TAC"/>
            </w:pPr>
          </w:p>
        </w:tc>
        <w:tc>
          <w:tcPr>
            <w:tcW w:w="1396" w:type="dxa"/>
            <w:tcBorders>
              <w:top w:val="nil"/>
              <w:bottom w:val="nil"/>
            </w:tcBorders>
            <w:shd w:val="clear" w:color="auto" w:fill="auto"/>
          </w:tcPr>
          <w:p w14:paraId="4D166061" w14:textId="77777777" w:rsidR="005C526F" w:rsidRPr="001C0E1B" w:rsidRDefault="005C526F" w:rsidP="005D1F46">
            <w:pPr>
              <w:pStyle w:val="TAC"/>
            </w:pPr>
          </w:p>
        </w:tc>
        <w:tc>
          <w:tcPr>
            <w:tcW w:w="4077" w:type="dxa"/>
            <w:gridSpan w:val="2"/>
            <w:tcBorders>
              <w:top w:val="nil"/>
              <w:bottom w:val="nil"/>
            </w:tcBorders>
            <w:shd w:val="clear" w:color="auto" w:fill="auto"/>
          </w:tcPr>
          <w:p w14:paraId="6E7C47DF" w14:textId="77777777" w:rsidR="005C526F" w:rsidRPr="001C0E1B" w:rsidRDefault="005C526F" w:rsidP="005D1F46">
            <w:pPr>
              <w:pStyle w:val="TAC"/>
            </w:pPr>
          </w:p>
        </w:tc>
      </w:tr>
      <w:tr w:rsidR="005C526F" w:rsidRPr="001C0E1B" w14:paraId="084B8DD3" w14:textId="77777777" w:rsidTr="005D1F46">
        <w:tc>
          <w:tcPr>
            <w:tcW w:w="3019" w:type="dxa"/>
            <w:shd w:val="clear" w:color="auto" w:fill="auto"/>
          </w:tcPr>
          <w:p w14:paraId="547174BA"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1F97F7B6" w14:textId="77777777" w:rsidR="005C526F" w:rsidRPr="001C0E1B" w:rsidRDefault="005C526F" w:rsidP="005D1F46">
            <w:pPr>
              <w:pStyle w:val="TAC"/>
            </w:pPr>
          </w:p>
        </w:tc>
        <w:tc>
          <w:tcPr>
            <w:tcW w:w="1396" w:type="dxa"/>
            <w:tcBorders>
              <w:top w:val="nil"/>
              <w:bottom w:val="nil"/>
            </w:tcBorders>
            <w:shd w:val="clear" w:color="auto" w:fill="auto"/>
          </w:tcPr>
          <w:p w14:paraId="2406C96D" w14:textId="77777777" w:rsidR="005C526F" w:rsidRPr="001C0E1B" w:rsidRDefault="005C526F" w:rsidP="005D1F46">
            <w:pPr>
              <w:pStyle w:val="TAC"/>
            </w:pPr>
          </w:p>
        </w:tc>
        <w:tc>
          <w:tcPr>
            <w:tcW w:w="4077" w:type="dxa"/>
            <w:gridSpan w:val="2"/>
            <w:tcBorders>
              <w:top w:val="nil"/>
              <w:bottom w:val="nil"/>
            </w:tcBorders>
            <w:shd w:val="clear" w:color="auto" w:fill="auto"/>
          </w:tcPr>
          <w:p w14:paraId="336A18F0" w14:textId="77777777" w:rsidR="005C526F" w:rsidRPr="001C0E1B" w:rsidRDefault="005C526F" w:rsidP="005D1F46">
            <w:pPr>
              <w:pStyle w:val="TAC"/>
            </w:pPr>
          </w:p>
        </w:tc>
      </w:tr>
      <w:tr w:rsidR="005C526F" w:rsidRPr="001C0E1B" w14:paraId="073DAE80" w14:textId="77777777" w:rsidTr="005D1F46">
        <w:tc>
          <w:tcPr>
            <w:tcW w:w="3019" w:type="dxa"/>
            <w:shd w:val="clear" w:color="auto" w:fill="auto"/>
          </w:tcPr>
          <w:p w14:paraId="558C9AF0"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0E20C760" w14:textId="77777777" w:rsidR="005C526F" w:rsidRPr="001C0E1B" w:rsidRDefault="005C526F" w:rsidP="005D1F46">
            <w:pPr>
              <w:pStyle w:val="TAC"/>
            </w:pPr>
          </w:p>
        </w:tc>
        <w:tc>
          <w:tcPr>
            <w:tcW w:w="1396" w:type="dxa"/>
            <w:tcBorders>
              <w:top w:val="nil"/>
              <w:bottom w:val="nil"/>
            </w:tcBorders>
            <w:shd w:val="clear" w:color="auto" w:fill="auto"/>
          </w:tcPr>
          <w:p w14:paraId="1A8D6DB7" w14:textId="77777777" w:rsidR="005C526F" w:rsidRPr="001C0E1B" w:rsidRDefault="005C526F" w:rsidP="005D1F46">
            <w:pPr>
              <w:pStyle w:val="TAC"/>
            </w:pPr>
          </w:p>
        </w:tc>
        <w:tc>
          <w:tcPr>
            <w:tcW w:w="4077" w:type="dxa"/>
            <w:gridSpan w:val="2"/>
            <w:tcBorders>
              <w:top w:val="nil"/>
              <w:bottom w:val="nil"/>
            </w:tcBorders>
            <w:shd w:val="clear" w:color="auto" w:fill="auto"/>
          </w:tcPr>
          <w:p w14:paraId="3EB6D607" w14:textId="77777777" w:rsidR="005C526F" w:rsidRPr="001C0E1B" w:rsidRDefault="005C526F" w:rsidP="005D1F46">
            <w:pPr>
              <w:pStyle w:val="TAC"/>
            </w:pPr>
          </w:p>
        </w:tc>
      </w:tr>
      <w:tr w:rsidR="005C526F" w:rsidRPr="001C0E1B" w14:paraId="20AE6441" w14:textId="77777777" w:rsidTr="005D1F46">
        <w:tc>
          <w:tcPr>
            <w:tcW w:w="3019" w:type="dxa"/>
            <w:shd w:val="clear" w:color="auto" w:fill="auto"/>
          </w:tcPr>
          <w:p w14:paraId="645C23D0"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3DD6CF0F" w14:textId="77777777" w:rsidR="005C526F" w:rsidRPr="001C0E1B" w:rsidRDefault="005C526F" w:rsidP="005D1F46">
            <w:pPr>
              <w:pStyle w:val="TAC"/>
            </w:pPr>
          </w:p>
        </w:tc>
        <w:tc>
          <w:tcPr>
            <w:tcW w:w="1396" w:type="dxa"/>
            <w:tcBorders>
              <w:top w:val="nil"/>
              <w:bottom w:val="nil"/>
            </w:tcBorders>
            <w:shd w:val="clear" w:color="auto" w:fill="auto"/>
          </w:tcPr>
          <w:p w14:paraId="74D24CE3" w14:textId="77777777" w:rsidR="005C526F" w:rsidRPr="001C0E1B" w:rsidRDefault="005C526F" w:rsidP="005D1F46">
            <w:pPr>
              <w:pStyle w:val="TAC"/>
            </w:pPr>
          </w:p>
        </w:tc>
        <w:tc>
          <w:tcPr>
            <w:tcW w:w="4077" w:type="dxa"/>
            <w:gridSpan w:val="2"/>
            <w:tcBorders>
              <w:top w:val="nil"/>
              <w:bottom w:val="nil"/>
            </w:tcBorders>
            <w:shd w:val="clear" w:color="auto" w:fill="auto"/>
          </w:tcPr>
          <w:p w14:paraId="42DC8385" w14:textId="77777777" w:rsidR="005C526F" w:rsidRPr="001C0E1B" w:rsidRDefault="005C526F" w:rsidP="005D1F46">
            <w:pPr>
              <w:pStyle w:val="TAC"/>
            </w:pPr>
          </w:p>
        </w:tc>
      </w:tr>
      <w:tr w:rsidR="005C526F" w:rsidRPr="001C0E1B" w14:paraId="3D0532AD" w14:textId="77777777" w:rsidTr="005D1F46">
        <w:tc>
          <w:tcPr>
            <w:tcW w:w="3019" w:type="dxa"/>
            <w:shd w:val="clear" w:color="auto" w:fill="auto"/>
          </w:tcPr>
          <w:p w14:paraId="5D48CA68"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4C89EBD8" w14:textId="77777777" w:rsidR="005C526F" w:rsidRPr="001C0E1B" w:rsidRDefault="005C526F" w:rsidP="005D1F46">
            <w:pPr>
              <w:pStyle w:val="TAC"/>
            </w:pPr>
          </w:p>
        </w:tc>
        <w:tc>
          <w:tcPr>
            <w:tcW w:w="1396" w:type="dxa"/>
            <w:tcBorders>
              <w:top w:val="nil"/>
              <w:bottom w:val="nil"/>
            </w:tcBorders>
            <w:shd w:val="clear" w:color="auto" w:fill="auto"/>
          </w:tcPr>
          <w:p w14:paraId="6229A52B" w14:textId="77777777" w:rsidR="005C526F" w:rsidRPr="001C0E1B" w:rsidRDefault="005C526F" w:rsidP="005D1F46">
            <w:pPr>
              <w:pStyle w:val="TAC"/>
            </w:pPr>
          </w:p>
        </w:tc>
        <w:tc>
          <w:tcPr>
            <w:tcW w:w="4077" w:type="dxa"/>
            <w:gridSpan w:val="2"/>
            <w:tcBorders>
              <w:top w:val="nil"/>
              <w:bottom w:val="nil"/>
            </w:tcBorders>
            <w:shd w:val="clear" w:color="auto" w:fill="auto"/>
          </w:tcPr>
          <w:p w14:paraId="72B24B71" w14:textId="77777777" w:rsidR="005C526F" w:rsidRPr="001C0E1B" w:rsidRDefault="005C526F" w:rsidP="005D1F46">
            <w:pPr>
              <w:pStyle w:val="TAC"/>
            </w:pPr>
          </w:p>
        </w:tc>
      </w:tr>
      <w:tr w:rsidR="005C526F" w:rsidRPr="001C0E1B" w14:paraId="57209D66" w14:textId="77777777" w:rsidTr="005D1F46">
        <w:tc>
          <w:tcPr>
            <w:tcW w:w="3019" w:type="dxa"/>
            <w:shd w:val="clear" w:color="auto" w:fill="auto"/>
          </w:tcPr>
          <w:p w14:paraId="0B75DDCF"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43CB0233" w14:textId="77777777" w:rsidR="005C526F" w:rsidRPr="001C0E1B" w:rsidRDefault="005C526F" w:rsidP="005D1F46">
            <w:pPr>
              <w:pStyle w:val="TAC"/>
            </w:pPr>
          </w:p>
        </w:tc>
        <w:tc>
          <w:tcPr>
            <w:tcW w:w="1396" w:type="dxa"/>
            <w:tcBorders>
              <w:top w:val="nil"/>
              <w:bottom w:val="nil"/>
            </w:tcBorders>
            <w:shd w:val="clear" w:color="auto" w:fill="auto"/>
          </w:tcPr>
          <w:p w14:paraId="5E203A9D" w14:textId="77777777" w:rsidR="005C526F" w:rsidRPr="001C0E1B" w:rsidRDefault="005C526F" w:rsidP="005D1F46">
            <w:pPr>
              <w:pStyle w:val="TAC"/>
            </w:pPr>
          </w:p>
        </w:tc>
        <w:tc>
          <w:tcPr>
            <w:tcW w:w="4077" w:type="dxa"/>
            <w:gridSpan w:val="2"/>
            <w:tcBorders>
              <w:top w:val="nil"/>
              <w:bottom w:val="nil"/>
            </w:tcBorders>
            <w:shd w:val="clear" w:color="auto" w:fill="auto"/>
          </w:tcPr>
          <w:p w14:paraId="15757BF2" w14:textId="77777777" w:rsidR="005C526F" w:rsidRPr="001C0E1B" w:rsidRDefault="005C526F" w:rsidP="005D1F46">
            <w:pPr>
              <w:pStyle w:val="TAC"/>
            </w:pPr>
          </w:p>
        </w:tc>
      </w:tr>
      <w:tr w:rsidR="005C526F" w:rsidRPr="001C0E1B" w14:paraId="0CD012D0" w14:textId="77777777" w:rsidTr="005D1F46">
        <w:tc>
          <w:tcPr>
            <w:tcW w:w="3019" w:type="dxa"/>
            <w:shd w:val="clear" w:color="auto" w:fill="auto"/>
          </w:tcPr>
          <w:p w14:paraId="19432B86"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40E96283" w14:textId="77777777" w:rsidR="005C526F" w:rsidRPr="001C0E1B" w:rsidRDefault="005C526F" w:rsidP="005D1F46">
            <w:pPr>
              <w:pStyle w:val="TAC"/>
            </w:pPr>
          </w:p>
        </w:tc>
        <w:tc>
          <w:tcPr>
            <w:tcW w:w="1396" w:type="dxa"/>
            <w:tcBorders>
              <w:top w:val="nil"/>
              <w:bottom w:val="nil"/>
            </w:tcBorders>
            <w:shd w:val="clear" w:color="auto" w:fill="auto"/>
          </w:tcPr>
          <w:p w14:paraId="54750338" w14:textId="77777777" w:rsidR="005C526F" w:rsidRPr="001C0E1B" w:rsidRDefault="005C526F" w:rsidP="005D1F46">
            <w:pPr>
              <w:pStyle w:val="TAC"/>
            </w:pPr>
          </w:p>
        </w:tc>
        <w:tc>
          <w:tcPr>
            <w:tcW w:w="4077" w:type="dxa"/>
            <w:gridSpan w:val="2"/>
            <w:tcBorders>
              <w:top w:val="nil"/>
              <w:bottom w:val="nil"/>
            </w:tcBorders>
            <w:shd w:val="clear" w:color="auto" w:fill="auto"/>
          </w:tcPr>
          <w:p w14:paraId="28096E10" w14:textId="77777777" w:rsidR="005C526F" w:rsidRPr="001C0E1B" w:rsidRDefault="005C526F" w:rsidP="005D1F46">
            <w:pPr>
              <w:pStyle w:val="TAC"/>
            </w:pPr>
          </w:p>
        </w:tc>
      </w:tr>
      <w:tr w:rsidR="005C526F" w:rsidRPr="001C0E1B" w14:paraId="7E46BD1D" w14:textId="77777777" w:rsidTr="005D1F46">
        <w:tc>
          <w:tcPr>
            <w:tcW w:w="3019" w:type="dxa"/>
            <w:shd w:val="clear" w:color="auto" w:fill="auto"/>
          </w:tcPr>
          <w:p w14:paraId="256E757A"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199DA0D7" w14:textId="77777777" w:rsidR="005C526F" w:rsidRPr="001C0E1B" w:rsidRDefault="005C526F" w:rsidP="005D1F46">
            <w:pPr>
              <w:pStyle w:val="TAC"/>
            </w:pPr>
          </w:p>
        </w:tc>
        <w:tc>
          <w:tcPr>
            <w:tcW w:w="1396" w:type="dxa"/>
            <w:tcBorders>
              <w:top w:val="nil"/>
              <w:bottom w:val="nil"/>
            </w:tcBorders>
            <w:shd w:val="clear" w:color="auto" w:fill="auto"/>
          </w:tcPr>
          <w:p w14:paraId="4F301193" w14:textId="77777777" w:rsidR="005C526F" w:rsidRPr="001C0E1B" w:rsidRDefault="005C526F" w:rsidP="005D1F46">
            <w:pPr>
              <w:pStyle w:val="TAC"/>
            </w:pPr>
          </w:p>
        </w:tc>
        <w:tc>
          <w:tcPr>
            <w:tcW w:w="4077" w:type="dxa"/>
            <w:gridSpan w:val="2"/>
            <w:tcBorders>
              <w:top w:val="nil"/>
              <w:bottom w:val="nil"/>
            </w:tcBorders>
            <w:shd w:val="clear" w:color="auto" w:fill="auto"/>
          </w:tcPr>
          <w:p w14:paraId="021F1A75" w14:textId="77777777" w:rsidR="005C526F" w:rsidRPr="001C0E1B" w:rsidRDefault="005C526F" w:rsidP="005D1F46">
            <w:pPr>
              <w:pStyle w:val="TAC"/>
            </w:pPr>
          </w:p>
        </w:tc>
      </w:tr>
      <w:tr w:rsidR="005C526F" w:rsidRPr="001C0E1B" w14:paraId="2EF10DD2" w14:textId="77777777" w:rsidTr="005D1F46">
        <w:tc>
          <w:tcPr>
            <w:tcW w:w="3019" w:type="dxa"/>
            <w:shd w:val="clear" w:color="auto" w:fill="auto"/>
          </w:tcPr>
          <w:p w14:paraId="7AD1EDBB"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629A1AF0" w14:textId="77777777" w:rsidR="005C526F" w:rsidRPr="001C0E1B" w:rsidRDefault="005C526F" w:rsidP="005D1F46">
            <w:pPr>
              <w:pStyle w:val="TAC"/>
            </w:pPr>
          </w:p>
        </w:tc>
        <w:tc>
          <w:tcPr>
            <w:tcW w:w="1396" w:type="dxa"/>
            <w:tcBorders>
              <w:top w:val="nil"/>
            </w:tcBorders>
            <w:shd w:val="clear" w:color="auto" w:fill="auto"/>
          </w:tcPr>
          <w:p w14:paraId="4D085AB4" w14:textId="77777777" w:rsidR="005C526F" w:rsidRPr="001C0E1B" w:rsidRDefault="005C526F" w:rsidP="005D1F46">
            <w:pPr>
              <w:pStyle w:val="TAC"/>
            </w:pPr>
          </w:p>
        </w:tc>
        <w:tc>
          <w:tcPr>
            <w:tcW w:w="4077" w:type="dxa"/>
            <w:gridSpan w:val="2"/>
            <w:tcBorders>
              <w:top w:val="nil"/>
            </w:tcBorders>
            <w:shd w:val="clear" w:color="auto" w:fill="auto"/>
          </w:tcPr>
          <w:p w14:paraId="548C8C59" w14:textId="77777777" w:rsidR="005C526F" w:rsidRPr="001C0E1B" w:rsidRDefault="005C526F" w:rsidP="005D1F46">
            <w:pPr>
              <w:pStyle w:val="TAC"/>
            </w:pPr>
          </w:p>
        </w:tc>
      </w:tr>
      <w:tr w:rsidR="005C526F" w:rsidRPr="001C0E1B" w14:paraId="706CB3B8" w14:textId="77777777" w:rsidTr="005D1F46">
        <w:tc>
          <w:tcPr>
            <w:tcW w:w="3019" w:type="dxa"/>
            <w:shd w:val="clear" w:color="auto" w:fill="auto"/>
            <w:vAlign w:val="center"/>
          </w:tcPr>
          <w:p w14:paraId="70AC02CF"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11F4B105" w14:textId="77777777" w:rsidR="005C526F" w:rsidRPr="001C0E1B" w:rsidRDefault="005C526F" w:rsidP="005D1F46">
            <w:pPr>
              <w:pStyle w:val="TAC"/>
            </w:pPr>
            <w:r w:rsidRPr="001C0E1B">
              <w:t>dBm/15kHz</w:t>
            </w:r>
          </w:p>
        </w:tc>
        <w:tc>
          <w:tcPr>
            <w:tcW w:w="1396" w:type="dxa"/>
          </w:tcPr>
          <w:p w14:paraId="7337BCFE" w14:textId="77777777" w:rsidR="005C526F" w:rsidRPr="001C0E1B" w:rsidRDefault="005C526F" w:rsidP="005D1F46">
            <w:pPr>
              <w:pStyle w:val="TAC"/>
            </w:pPr>
            <w:r w:rsidRPr="0097718F">
              <w:t>1, 2</w:t>
            </w:r>
          </w:p>
        </w:tc>
        <w:tc>
          <w:tcPr>
            <w:tcW w:w="4077" w:type="dxa"/>
            <w:gridSpan w:val="2"/>
            <w:shd w:val="clear" w:color="auto" w:fill="auto"/>
          </w:tcPr>
          <w:p w14:paraId="3C5A549C" w14:textId="77777777" w:rsidR="005C526F" w:rsidRPr="001C0E1B" w:rsidRDefault="005C526F" w:rsidP="005D1F46">
            <w:pPr>
              <w:pStyle w:val="TAC"/>
            </w:pPr>
            <w:r w:rsidRPr="001C0E1B">
              <w:t>-104</w:t>
            </w:r>
          </w:p>
        </w:tc>
      </w:tr>
      <w:tr w:rsidR="005C526F" w:rsidRPr="001C0E1B" w14:paraId="30E0AB89" w14:textId="77777777" w:rsidTr="005D1F46">
        <w:tc>
          <w:tcPr>
            <w:tcW w:w="3019" w:type="dxa"/>
            <w:shd w:val="clear" w:color="auto" w:fill="auto"/>
            <w:vAlign w:val="center"/>
          </w:tcPr>
          <w:p w14:paraId="15378BE3"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0EFE48A1" w14:textId="77777777" w:rsidR="005C526F" w:rsidRPr="001C0E1B" w:rsidRDefault="005C526F" w:rsidP="005D1F46">
            <w:pPr>
              <w:pStyle w:val="TAC"/>
            </w:pPr>
            <w:r w:rsidRPr="001C0E1B">
              <w:t>dB</w:t>
            </w:r>
          </w:p>
        </w:tc>
        <w:tc>
          <w:tcPr>
            <w:tcW w:w="1396" w:type="dxa"/>
          </w:tcPr>
          <w:p w14:paraId="4C34EEB4" w14:textId="77777777" w:rsidR="005C526F" w:rsidRPr="001C0E1B" w:rsidRDefault="005C526F" w:rsidP="005D1F46">
            <w:pPr>
              <w:pStyle w:val="TAC"/>
            </w:pPr>
            <w:r w:rsidRPr="0097718F">
              <w:t>1, 2</w:t>
            </w:r>
          </w:p>
        </w:tc>
        <w:tc>
          <w:tcPr>
            <w:tcW w:w="2304" w:type="dxa"/>
            <w:shd w:val="clear" w:color="auto" w:fill="auto"/>
          </w:tcPr>
          <w:p w14:paraId="25B63B4B" w14:textId="77777777" w:rsidR="005C526F" w:rsidRPr="001C0E1B" w:rsidRDefault="005C526F" w:rsidP="005D1F46">
            <w:pPr>
              <w:pStyle w:val="TAC"/>
            </w:pPr>
            <w:r w:rsidRPr="001C0E1B">
              <w:t>-Infinity</w:t>
            </w:r>
          </w:p>
        </w:tc>
        <w:tc>
          <w:tcPr>
            <w:tcW w:w="1773" w:type="dxa"/>
            <w:shd w:val="clear" w:color="auto" w:fill="auto"/>
          </w:tcPr>
          <w:p w14:paraId="5B0D8629" w14:textId="77777777" w:rsidR="005C526F" w:rsidRPr="001C0E1B" w:rsidRDefault="005C526F" w:rsidP="005D1F46">
            <w:pPr>
              <w:pStyle w:val="TAC"/>
            </w:pPr>
            <w:r w:rsidRPr="001C0E1B">
              <w:t>17</w:t>
            </w:r>
          </w:p>
        </w:tc>
      </w:tr>
      <w:tr w:rsidR="005C526F" w:rsidRPr="001C0E1B" w14:paraId="5A7CA422" w14:textId="77777777" w:rsidTr="005D1F46">
        <w:tc>
          <w:tcPr>
            <w:tcW w:w="3019" w:type="dxa"/>
            <w:shd w:val="clear" w:color="auto" w:fill="auto"/>
            <w:vAlign w:val="center"/>
          </w:tcPr>
          <w:p w14:paraId="36217C0A"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A05A3C" w14:textId="77777777" w:rsidR="005C526F" w:rsidRPr="001C0E1B" w:rsidRDefault="005C526F" w:rsidP="005D1F46">
            <w:pPr>
              <w:pStyle w:val="TAC"/>
            </w:pPr>
            <w:r w:rsidRPr="001C0E1B">
              <w:t>dB</w:t>
            </w:r>
          </w:p>
        </w:tc>
        <w:tc>
          <w:tcPr>
            <w:tcW w:w="1396" w:type="dxa"/>
          </w:tcPr>
          <w:p w14:paraId="4BB27807" w14:textId="77777777" w:rsidR="005C526F" w:rsidRPr="001C0E1B" w:rsidRDefault="005C526F" w:rsidP="005D1F46">
            <w:pPr>
              <w:pStyle w:val="TAC"/>
            </w:pPr>
            <w:r w:rsidRPr="0097718F">
              <w:t>1, 2</w:t>
            </w:r>
          </w:p>
        </w:tc>
        <w:tc>
          <w:tcPr>
            <w:tcW w:w="2304" w:type="dxa"/>
            <w:shd w:val="clear" w:color="auto" w:fill="auto"/>
          </w:tcPr>
          <w:p w14:paraId="18B38248" w14:textId="77777777" w:rsidR="005C526F" w:rsidRPr="001C0E1B" w:rsidRDefault="005C526F" w:rsidP="005D1F46">
            <w:pPr>
              <w:pStyle w:val="TAC"/>
            </w:pPr>
            <w:r w:rsidRPr="001C0E1B">
              <w:t>-Infinity</w:t>
            </w:r>
          </w:p>
        </w:tc>
        <w:tc>
          <w:tcPr>
            <w:tcW w:w="1773" w:type="dxa"/>
            <w:shd w:val="clear" w:color="auto" w:fill="auto"/>
          </w:tcPr>
          <w:p w14:paraId="3999C08D" w14:textId="77777777" w:rsidR="005C526F" w:rsidRPr="001C0E1B" w:rsidRDefault="005C526F" w:rsidP="005D1F46">
            <w:pPr>
              <w:pStyle w:val="TAC"/>
            </w:pPr>
            <w:r w:rsidRPr="001C0E1B">
              <w:t>17</w:t>
            </w:r>
          </w:p>
        </w:tc>
      </w:tr>
      <w:tr w:rsidR="005C526F" w:rsidRPr="001C0E1B" w14:paraId="2DCCEDC0" w14:textId="77777777" w:rsidTr="005D1F46">
        <w:tc>
          <w:tcPr>
            <w:tcW w:w="3019" w:type="dxa"/>
            <w:shd w:val="clear" w:color="auto" w:fill="auto"/>
            <w:vAlign w:val="center"/>
          </w:tcPr>
          <w:p w14:paraId="7AB18E0E"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8A3A9E6" w14:textId="77777777" w:rsidR="005C526F" w:rsidRPr="001C0E1B" w:rsidRDefault="005C526F" w:rsidP="005D1F46">
            <w:pPr>
              <w:pStyle w:val="TAC"/>
            </w:pPr>
            <w:r w:rsidRPr="001C0E1B">
              <w:t>dBm/15kHz</w:t>
            </w:r>
          </w:p>
        </w:tc>
        <w:tc>
          <w:tcPr>
            <w:tcW w:w="1396" w:type="dxa"/>
          </w:tcPr>
          <w:p w14:paraId="09B984F2" w14:textId="77777777" w:rsidR="005C526F" w:rsidRPr="001C0E1B" w:rsidRDefault="005C526F" w:rsidP="005D1F46">
            <w:pPr>
              <w:pStyle w:val="TAC"/>
            </w:pPr>
            <w:r w:rsidRPr="0097718F">
              <w:t>1, 2</w:t>
            </w:r>
          </w:p>
        </w:tc>
        <w:tc>
          <w:tcPr>
            <w:tcW w:w="2304" w:type="dxa"/>
            <w:shd w:val="clear" w:color="auto" w:fill="auto"/>
          </w:tcPr>
          <w:p w14:paraId="2D2DE7B8" w14:textId="77777777" w:rsidR="005C526F" w:rsidRPr="001C0E1B" w:rsidRDefault="005C526F" w:rsidP="005D1F46">
            <w:pPr>
              <w:pStyle w:val="TAC"/>
            </w:pPr>
            <w:r w:rsidRPr="001C0E1B">
              <w:t>-Infinity</w:t>
            </w:r>
          </w:p>
        </w:tc>
        <w:tc>
          <w:tcPr>
            <w:tcW w:w="1773" w:type="dxa"/>
            <w:shd w:val="clear" w:color="auto" w:fill="auto"/>
          </w:tcPr>
          <w:p w14:paraId="551F5356" w14:textId="77777777" w:rsidR="005C526F" w:rsidRPr="001C0E1B" w:rsidRDefault="005C526F" w:rsidP="005D1F46">
            <w:pPr>
              <w:pStyle w:val="TAC"/>
            </w:pPr>
            <w:r w:rsidRPr="001C0E1B">
              <w:t>-87</w:t>
            </w:r>
          </w:p>
        </w:tc>
      </w:tr>
      <w:tr w:rsidR="005C526F" w:rsidRPr="001C0E1B" w14:paraId="5E843238" w14:textId="77777777" w:rsidTr="005D1F46">
        <w:tc>
          <w:tcPr>
            <w:tcW w:w="3019" w:type="dxa"/>
            <w:shd w:val="clear" w:color="auto" w:fill="auto"/>
            <w:vAlign w:val="center"/>
          </w:tcPr>
          <w:p w14:paraId="29C99A9F"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363D7E42" w14:textId="77777777" w:rsidR="005C526F" w:rsidRPr="001C0E1B" w:rsidRDefault="005C526F" w:rsidP="005D1F46">
            <w:pPr>
              <w:pStyle w:val="TAC"/>
            </w:pPr>
            <w:r w:rsidRPr="001C0E1B">
              <w:t>dBm/15kHz</w:t>
            </w:r>
          </w:p>
        </w:tc>
        <w:tc>
          <w:tcPr>
            <w:tcW w:w="1396" w:type="dxa"/>
          </w:tcPr>
          <w:p w14:paraId="7021822A" w14:textId="77777777" w:rsidR="005C526F" w:rsidRPr="001C0E1B" w:rsidRDefault="005C526F" w:rsidP="005D1F46">
            <w:pPr>
              <w:pStyle w:val="TAC"/>
            </w:pPr>
            <w:r w:rsidRPr="0097718F">
              <w:t>1, 2</w:t>
            </w:r>
          </w:p>
        </w:tc>
        <w:tc>
          <w:tcPr>
            <w:tcW w:w="2304" w:type="dxa"/>
            <w:shd w:val="clear" w:color="auto" w:fill="auto"/>
          </w:tcPr>
          <w:p w14:paraId="508B7D71" w14:textId="77777777" w:rsidR="005C526F" w:rsidRPr="001C0E1B" w:rsidRDefault="005C526F" w:rsidP="005D1F46">
            <w:pPr>
              <w:pStyle w:val="TAC"/>
            </w:pPr>
            <w:r w:rsidRPr="001C0E1B">
              <w:t>-Infinity</w:t>
            </w:r>
          </w:p>
        </w:tc>
        <w:tc>
          <w:tcPr>
            <w:tcW w:w="1773" w:type="dxa"/>
            <w:shd w:val="clear" w:color="auto" w:fill="auto"/>
          </w:tcPr>
          <w:p w14:paraId="12583F61" w14:textId="77777777" w:rsidR="005C526F" w:rsidRPr="001C0E1B" w:rsidRDefault="005C526F" w:rsidP="005D1F46">
            <w:pPr>
              <w:pStyle w:val="TAC"/>
            </w:pPr>
            <w:r w:rsidRPr="001C0E1B">
              <w:t>-87</w:t>
            </w:r>
          </w:p>
        </w:tc>
      </w:tr>
      <w:tr w:rsidR="005C526F" w:rsidRPr="001C0E1B" w14:paraId="4F973744" w14:textId="77777777" w:rsidTr="005D1F46">
        <w:tc>
          <w:tcPr>
            <w:tcW w:w="3019" w:type="dxa"/>
            <w:shd w:val="clear" w:color="auto" w:fill="auto"/>
            <w:vAlign w:val="center"/>
          </w:tcPr>
          <w:p w14:paraId="10878136"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974B98D" w14:textId="77777777" w:rsidR="005C526F" w:rsidRPr="001C0E1B" w:rsidRDefault="005C526F" w:rsidP="005D1F46">
            <w:pPr>
              <w:pStyle w:val="TAC"/>
            </w:pPr>
            <w:r w:rsidRPr="001C0E1B">
              <w:t>dBm/9MHz</w:t>
            </w:r>
          </w:p>
        </w:tc>
        <w:tc>
          <w:tcPr>
            <w:tcW w:w="1396" w:type="dxa"/>
          </w:tcPr>
          <w:p w14:paraId="4DFF3442" w14:textId="77777777" w:rsidR="005C526F" w:rsidRPr="001C0E1B" w:rsidRDefault="005C526F" w:rsidP="005D1F46">
            <w:pPr>
              <w:pStyle w:val="TAC"/>
              <w:rPr>
                <w:lang w:eastAsia="zh-CN"/>
              </w:rPr>
            </w:pPr>
            <w:r w:rsidRPr="0097718F">
              <w:t>1, 2</w:t>
            </w:r>
          </w:p>
        </w:tc>
        <w:tc>
          <w:tcPr>
            <w:tcW w:w="2304" w:type="dxa"/>
            <w:shd w:val="clear" w:color="auto" w:fill="auto"/>
          </w:tcPr>
          <w:p w14:paraId="5284A03E"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45044350"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228496F3" w14:textId="77777777" w:rsidTr="005D1F46">
        <w:tc>
          <w:tcPr>
            <w:tcW w:w="3019" w:type="dxa"/>
            <w:shd w:val="clear" w:color="auto" w:fill="auto"/>
            <w:vAlign w:val="center"/>
          </w:tcPr>
          <w:p w14:paraId="7730186C"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B25D695" w14:textId="77777777" w:rsidR="005C526F" w:rsidRPr="001C0E1B" w:rsidRDefault="005C526F" w:rsidP="005D1F46">
            <w:pPr>
              <w:pStyle w:val="TAC"/>
            </w:pPr>
          </w:p>
        </w:tc>
        <w:tc>
          <w:tcPr>
            <w:tcW w:w="1396" w:type="dxa"/>
          </w:tcPr>
          <w:p w14:paraId="45A5C29C" w14:textId="77777777" w:rsidR="005C526F" w:rsidRPr="001C0E1B" w:rsidRDefault="005C526F" w:rsidP="005D1F46">
            <w:pPr>
              <w:pStyle w:val="TAC"/>
            </w:pPr>
            <w:r w:rsidRPr="0097718F">
              <w:t>1, 2</w:t>
            </w:r>
          </w:p>
        </w:tc>
        <w:tc>
          <w:tcPr>
            <w:tcW w:w="4077" w:type="dxa"/>
            <w:gridSpan w:val="2"/>
            <w:shd w:val="clear" w:color="auto" w:fill="auto"/>
          </w:tcPr>
          <w:p w14:paraId="0327A228" w14:textId="77777777" w:rsidR="005C526F" w:rsidRPr="001C0E1B" w:rsidRDefault="005C526F" w:rsidP="005D1F46">
            <w:pPr>
              <w:pStyle w:val="TAC"/>
            </w:pPr>
            <w:r>
              <w:t>AWGN</w:t>
            </w:r>
          </w:p>
        </w:tc>
      </w:tr>
      <w:tr w:rsidR="005C526F" w:rsidRPr="001C0E1B" w14:paraId="13156173" w14:textId="77777777" w:rsidTr="005D1F46">
        <w:tc>
          <w:tcPr>
            <w:tcW w:w="3019" w:type="dxa"/>
            <w:shd w:val="clear" w:color="auto" w:fill="auto"/>
            <w:vAlign w:val="center"/>
          </w:tcPr>
          <w:p w14:paraId="539FA785"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2EEA6F7C" w14:textId="77777777" w:rsidR="005C526F" w:rsidRPr="001C0E1B" w:rsidRDefault="005C526F" w:rsidP="005D1F46">
            <w:pPr>
              <w:pStyle w:val="TAC"/>
            </w:pPr>
          </w:p>
        </w:tc>
        <w:tc>
          <w:tcPr>
            <w:tcW w:w="1396" w:type="dxa"/>
          </w:tcPr>
          <w:p w14:paraId="72C3BD8A" w14:textId="77777777" w:rsidR="005C526F" w:rsidRPr="001C0E1B" w:rsidRDefault="005C526F" w:rsidP="005D1F46">
            <w:pPr>
              <w:pStyle w:val="TAC"/>
            </w:pPr>
            <w:r w:rsidRPr="0097718F">
              <w:t>1, 2</w:t>
            </w:r>
          </w:p>
        </w:tc>
        <w:tc>
          <w:tcPr>
            <w:tcW w:w="4077" w:type="dxa"/>
            <w:gridSpan w:val="2"/>
            <w:shd w:val="clear" w:color="auto" w:fill="auto"/>
          </w:tcPr>
          <w:p w14:paraId="5A4B3AA3" w14:textId="77777777" w:rsidR="005C526F" w:rsidRPr="001C0E1B" w:rsidRDefault="005C526F" w:rsidP="005D1F46">
            <w:pPr>
              <w:pStyle w:val="TAC"/>
            </w:pPr>
            <w:r w:rsidRPr="001C0E1B">
              <w:t>1x2</w:t>
            </w:r>
          </w:p>
        </w:tc>
      </w:tr>
      <w:tr w:rsidR="005C526F" w:rsidRPr="001C0E1B" w14:paraId="269E2BEA" w14:textId="77777777" w:rsidTr="005D1F46">
        <w:tc>
          <w:tcPr>
            <w:tcW w:w="9639" w:type="dxa"/>
            <w:gridSpan w:val="5"/>
            <w:shd w:val="clear" w:color="auto" w:fill="auto"/>
            <w:vAlign w:val="center"/>
          </w:tcPr>
          <w:p w14:paraId="36483146"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0A9722A0"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317FF95"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2AB4DE75"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77C6F47C"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1D077505" w14:textId="77777777" w:rsidR="005C526F" w:rsidRPr="001C0E1B" w:rsidRDefault="005C526F" w:rsidP="005C526F"/>
    <w:p w14:paraId="4220FF75" w14:textId="77777777" w:rsidR="005C526F" w:rsidRPr="001C0E1B" w:rsidRDefault="005C526F" w:rsidP="005C526F">
      <w:pPr>
        <w:pStyle w:val="Heading5"/>
      </w:pPr>
      <w:bookmarkStart w:id="8" w:name="_Toc535476619"/>
      <w:r>
        <w:t>A.11.5.3.</w:t>
      </w:r>
      <w:r w:rsidRPr="001C0E1B">
        <w:t>1.2</w:t>
      </w:r>
      <w:r w:rsidRPr="001C0E1B">
        <w:tab/>
        <w:t>Test Requirements</w:t>
      </w:r>
      <w:bookmarkEnd w:id="8"/>
    </w:p>
    <w:p w14:paraId="06F4FFA7" w14:textId="77777777" w:rsidR="005C526F" w:rsidRPr="001C0E1B" w:rsidRDefault="005C526F" w:rsidP="005C526F">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00005C79" w14:textId="77777777" w:rsidR="005C526F" w:rsidRPr="001C0E1B" w:rsidRDefault="005C526F" w:rsidP="005C526F">
      <w:r w:rsidRPr="001C0E1B">
        <w:t>The UE shall not send event-triggered measurement reports as long as the reporting criteria is not fulfilled.</w:t>
      </w:r>
    </w:p>
    <w:p w14:paraId="28E84747" w14:textId="77777777" w:rsidR="005C526F" w:rsidRPr="001C0E1B" w:rsidRDefault="005C526F" w:rsidP="005C526F">
      <w:pPr>
        <w:rPr>
          <w:lang w:eastAsia="zh-CN"/>
        </w:rPr>
      </w:pPr>
      <w:r w:rsidRPr="001C0E1B">
        <w:t>The rate of correct events observed during repeated tests shall be at least 90%.</w:t>
      </w:r>
    </w:p>
    <w:p w14:paraId="720346E8" w14:textId="77777777" w:rsidR="005C526F" w:rsidRPr="001C0E1B" w:rsidRDefault="005C526F" w:rsidP="005C526F">
      <w:pPr>
        <w:pStyle w:val="Heading4"/>
      </w:pPr>
      <w:r>
        <w:t>A.11.5.3.</w:t>
      </w:r>
      <w:r w:rsidRPr="001C0E1B">
        <w:t>2</w:t>
      </w:r>
      <w:r w:rsidRPr="001C0E1B">
        <w:tab/>
        <w:t>SA NR - E-UTRAN event-triggered reporting in DRX in FR1</w:t>
      </w:r>
    </w:p>
    <w:p w14:paraId="02C4314A" w14:textId="77777777" w:rsidR="005C526F" w:rsidRPr="001C0E1B" w:rsidRDefault="005C526F" w:rsidP="005C526F">
      <w:pPr>
        <w:pStyle w:val="Heading5"/>
      </w:pPr>
      <w:r>
        <w:t>A.11.5.3.</w:t>
      </w:r>
      <w:r w:rsidRPr="001C0E1B">
        <w:t>2.1</w:t>
      </w:r>
      <w:r w:rsidRPr="001C0E1B">
        <w:tab/>
        <w:t>Test Purpose and Environment</w:t>
      </w:r>
    </w:p>
    <w:p w14:paraId="3BA392DD" w14:textId="77777777" w:rsidR="005C526F" w:rsidRPr="001C0E1B" w:rsidRDefault="005C526F" w:rsidP="005C526F">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0D45FDDC" w14:textId="77777777" w:rsidR="005C526F" w:rsidRPr="001C0E1B" w:rsidRDefault="005C526F" w:rsidP="005C526F">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1C0E1B" w:rsidRDefault="005C526F" w:rsidP="005C526F">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1D02BC88" w14:textId="77777777" w:rsidR="005C526F" w:rsidRPr="001C0E1B" w:rsidRDefault="005C526F" w:rsidP="005C526F">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0D07671B" w14:textId="77777777" w:rsidR="005C526F" w:rsidRPr="001C0E1B" w:rsidRDefault="005C526F" w:rsidP="005C526F">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5C526F" w:rsidRPr="001C0E1B" w14:paraId="5F06B0D8" w14:textId="77777777" w:rsidTr="005D1F46">
        <w:trPr>
          <w:trHeight w:val="187"/>
        </w:trPr>
        <w:tc>
          <w:tcPr>
            <w:tcW w:w="1843" w:type="dxa"/>
            <w:shd w:val="clear" w:color="auto" w:fill="auto"/>
          </w:tcPr>
          <w:p w14:paraId="700B2509" w14:textId="77777777" w:rsidR="005C526F" w:rsidRPr="001C0E1B" w:rsidRDefault="005C526F" w:rsidP="005D1F46">
            <w:pPr>
              <w:pStyle w:val="TAH"/>
            </w:pPr>
            <w:r w:rsidRPr="001C0E1B">
              <w:t>Configuration</w:t>
            </w:r>
          </w:p>
        </w:tc>
        <w:tc>
          <w:tcPr>
            <w:tcW w:w="7371" w:type="dxa"/>
            <w:shd w:val="clear" w:color="auto" w:fill="auto"/>
          </w:tcPr>
          <w:p w14:paraId="7698CD3E" w14:textId="77777777" w:rsidR="005C526F" w:rsidRPr="001C0E1B" w:rsidRDefault="005C526F" w:rsidP="005D1F46">
            <w:pPr>
              <w:pStyle w:val="TAH"/>
            </w:pPr>
            <w:r w:rsidRPr="001C0E1B">
              <w:t>Description</w:t>
            </w:r>
          </w:p>
        </w:tc>
      </w:tr>
      <w:tr w:rsidR="005C526F" w:rsidRPr="001C0E1B" w14:paraId="33ADD507" w14:textId="77777777" w:rsidTr="005D1F46">
        <w:trPr>
          <w:trHeight w:val="187"/>
        </w:trPr>
        <w:tc>
          <w:tcPr>
            <w:tcW w:w="1843" w:type="dxa"/>
            <w:shd w:val="clear" w:color="auto" w:fill="auto"/>
          </w:tcPr>
          <w:p w14:paraId="1EBB28E9" w14:textId="77777777" w:rsidR="005C526F" w:rsidRPr="001C0E1B" w:rsidRDefault="005C526F" w:rsidP="005D1F46">
            <w:pPr>
              <w:pStyle w:val="TAL"/>
            </w:pPr>
            <w:r>
              <w:t>1</w:t>
            </w:r>
          </w:p>
        </w:tc>
        <w:tc>
          <w:tcPr>
            <w:tcW w:w="7371" w:type="dxa"/>
            <w:shd w:val="clear" w:color="auto" w:fill="auto"/>
          </w:tcPr>
          <w:p w14:paraId="0D1D2F57" w14:textId="77777777" w:rsidR="005C526F" w:rsidRPr="001C0E1B" w:rsidRDefault="005C526F" w:rsidP="005D1F46">
            <w:pPr>
              <w:pStyle w:val="TAL"/>
            </w:pPr>
            <w:r w:rsidRPr="001C0E1B">
              <w:t>NR</w:t>
            </w:r>
            <w:r>
              <w:t xml:space="preserve"> with CCA</w:t>
            </w:r>
            <w:r w:rsidRPr="001C0E1B">
              <w:t xml:space="preserve"> 30 kHz SSB SCS, 40 MHz bandwidth, TDD duplex mode, LTE FDD</w:t>
            </w:r>
          </w:p>
        </w:tc>
      </w:tr>
      <w:tr w:rsidR="005C526F" w:rsidRPr="001C0E1B" w14:paraId="7A1E6164" w14:textId="77777777" w:rsidTr="005D1F46">
        <w:trPr>
          <w:trHeight w:val="187"/>
        </w:trPr>
        <w:tc>
          <w:tcPr>
            <w:tcW w:w="1843" w:type="dxa"/>
            <w:shd w:val="clear" w:color="auto" w:fill="auto"/>
          </w:tcPr>
          <w:p w14:paraId="2ED23EC4" w14:textId="77777777" w:rsidR="005C526F" w:rsidRPr="001C0E1B" w:rsidRDefault="005C526F" w:rsidP="005D1F46">
            <w:pPr>
              <w:pStyle w:val="TAL"/>
            </w:pPr>
            <w:r>
              <w:t>2</w:t>
            </w:r>
          </w:p>
        </w:tc>
        <w:tc>
          <w:tcPr>
            <w:tcW w:w="7371" w:type="dxa"/>
            <w:shd w:val="clear" w:color="auto" w:fill="auto"/>
          </w:tcPr>
          <w:p w14:paraId="52BEBB25" w14:textId="77777777" w:rsidR="005C526F" w:rsidRPr="001C0E1B" w:rsidRDefault="005C526F" w:rsidP="005D1F46">
            <w:pPr>
              <w:pStyle w:val="TAL"/>
            </w:pPr>
            <w:r w:rsidRPr="001C0E1B">
              <w:t xml:space="preserve">NR </w:t>
            </w:r>
            <w:r>
              <w:t xml:space="preserve">with CCA </w:t>
            </w:r>
            <w:r w:rsidRPr="001C0E1B">
              <w:t>30 kHz SSB SCS, 40 MHz bandwidth, TDD duplex mode, LTE TDD</w:t>
            </w:r>
          </w:p>
        </w:tc>
      </w:tr>
      <w:tr w:rsidR="005C526F" w:rsidRPr="001C0E1B" w14:paraId="47B84459" w14:textId="77777777" w:rsidTr="005D1F46">
        <w:trPr>
          <w:trHeight w:val="187"/>
        </w:trPr>
        <w:tc>
          <w:tcPr>
            <w:tcW w:w="9214" w:type="dxa"/>
            <w:gridSpan w:val="2"/>
            <w:shd w:val="clear" w:color="auto" w:fill="auto"/>
          </w:tcPr>
          <w:p w14:paraId="7A8B2931" w14:textId="77777777" w:rsidR="005C526F" w:rsidRPr="001C0E1B" w:rsidRDefault="005C526F" w:rsidP="005D1F46">
            <w:pPr>
              <w:pStyle w:val="TAN"/>
            </w:pPr>
            <w:r w:rsidRPr="001C0E1B">
              <w:t>Note:</w:t>
            </w:r>
            <w:r w:rsidRPr="001C0E1B">
              <w:tab/>
              <w:t>The UE is only required to be tested in one of the supported test configurations</w:t>
            </w:r>
          </w:p>
        </w:tc>
      </w:tr>
    </w:tbl>
    <w:p w14:paraId="0322D471" w14:textId="77777777" w:rsidR="005C526F" w:rsidRPr="001C0E1B" w:rsidRDefault="005C526F" w:rsidP="005C526F"/>
    <w:p w14:paraId="6A3C98D0" w14:textId="77777777" w:rsidR="005C526F" w:rsidRPr="001C0E1B" w:rsidRDefault="005C526F" w:rsidP="005C526F">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5C526F" w:rsidRPr="001C0E1B" w14:paraId="623CE572" w14:textId="77777777" w:rsidTr="005D1F46">
        <w:trPr>
          <w:cantSplit/>
        </w:trPr>
        <w:tc>
          <w:tcPr>
            <w:tcW w:w="2340" w:type="dxa"/>
            <w:tcBorders>
              <w:bottom w:val="nil"/>
            </w:tcBorders>
            <w:shd w:val="clear" w:color="auto" w:fill="auto"/>
          </w:tcPr>
          <w:p w14:paraId="31BF5263" w14:textId="77777777" w:rsidR="005C526F" w:rsidRPr="001C0E1B" w:rsidRDefault="005C526F" w:rsidP="005D1F46">
            <w:pPr>
              <w:pStyle w:val="TAH"/>
            </w:pPr>
            <w:r w:rsidRPr="001C0E1B">
              <w:t>Parameter</w:t>
            </w:r>
          </w:p>
        </w:tc>
        <w:tc>
          <w:tcPr>
            <w:tcW w:w="821" w:type="dxa"/>
            <w:tcBorders>
              <w:bottom w:val="nil"/>
            </w:tcBorders>
            <w:shd w:val="clear" w:color="auto" w:fill="auto"/>
          </w:tcPr>
          <w:p w14:paraId="13C85CE2" w14:textId="77777777" w:rsidR="005C526F" w:rsidRPr="001C0E1B" w:rsidRDefault="005C526F" w:rsidP="005D1F46">
            <w:pPr>
              <w:pStyle w:val="TAH"/>
            </w:pPr>
            <w:r w:rsidRPr="001C0E1B">
              <w:t>Unit</w:t>
            </w:r>
          </w:p>
        </w:tc>
        <w:tc>
          <w:tcPr>
            <w:tcW w:w="1134" w:type="dxa"/>
          </w:tcPr>
          <w:p w14:paraId="08A0176E" w14:textId="77777777" w:rsidR="005C526F" w:rsidRPr="001C0E1B" w:rsidRDefault="005C526F" w:rsidP="005D1F46">
            <w:pPr>
              <w:pStyle w:val="TAH"/>
            </w:pPr>
            <w:r w:rsidRPr="001C0E1B">
              <w:t>Test 1</w:t>
            </w:r>
          </w:p>
        </w:tc>
        <w:tc>
          <w:tcPr>
            <w:tcW w:w="1418" w:type="dxa"/>
          </w:tcPr>
          <w:p w14:paraId="00AF9BD3" w14:textId="77777777" w:rsidR="005C526F" w:rsidRPr="001C0E1B" w:rsidRDefault="005C526F" w:rsidP="005D1F46">
            <w:pPr>
              <w:pStyle w:val="TAH"/>
            </w:pPr>
            <w:r w:rsidRPr="001C0E1B">
              <w:t>Test 2</w:t>
            </w:r>
          </w:p>
        </w:tc>
        <w:tc>
          <w:tcPr>
            <w:tcW w:w="3827" w:type="dxa"/>
            <w:tcBorders>
              <w:bottom w:val="nil"/>
            </w:tcBorders>
            <w:shd w:val="clear" w:color="auto" w:fill="auto"/>
          </w:tcPr>
          <w:p w14:paraId="6BF99E5A" w14:textId="77777777" w:rsidR="005C526F" w:rsidRPr="001C0E1B" w:rsidRDefault="005C526F" w:rsidP="005D1F46">
            <w:pPr>
              <w:pStyle w:val="TAH"/>
            </w:pPr>
            <w:r w:rsidRPr="001C0E1B">
              <w:t>Comment</w:t>
            </w:r>
          </w:p>
        </w:tc>
      </w:tr>
      <w:tr w:rsidR="005C526F" w:rsidRPr="001C0E1B" w14:paraId="45A634F3" w14:textId="77777777" w:rsidTr="005D1F46">
        <w:trPr>
          <w:cantSplit/>
        </w:trPr>
        <w:tc>
          <w:tcPr>
            <w:tcW w:w="2340" w:type="dxa"/>
            <w:tcBorders>
              <w:top w:val="nil"/>
            </w:tcBorders>
            <w:shd w:val="clear" w:color="auto" w:fill="auto"/>
          </w:tcPr>
          <w:p w14:paraId="553B2A71" w14:textId="77777777" w:rsidR="005C526F" w:rsidRPr="001C0E1B" w:rsidRDefault="005C526F" w:rsidP="005D1F46">
            <w:pPr>
              <w:pStyle w:val="TAH"/>
            </w:pPr>
          </w:p>
        </w:tc>
        <w:tc>
          <w:tcPr>
            <w:tcW w:w="821" w:type="dxa"/>
            <w:tcBorders>
              <w:top w:val="nil"/>
            </w:tcBorders>
            <w:shd w:val="clear" w:color="auto" w:fill="auto"/>
          </w:tcPr>
          <w:p w14:paraId="59D81DB2" w14:textId="77777777" w:rsidR="005C526F" w:rsidRPr="001C0E1B" w:rsidRDefault="005C526F" w:rsidP="005D1F46">
            <w:pPr>
              <w:pStyle w:val="TAH"/>
            </w:pPr>
          </w:p>
        </w:tc>
        <w:tc>
          <w:tcPr>
            <w:tcW w:w="2552" w:type="dxa"/>
            <w:gridSpan w:val="2"/>
          </w:tcPr>
          <w:p w14:paraId="52F81E0A" w14:textId="77777777" w:rsidR="005C526F" w:rsidRPr="001C0E1B" w:rsidRDefault="005C526F" w:rsidP="005D1F46">
            <w:pPr>
              <w:pStyle w:val="TAH"/>
            </w:pPr>
            <w:r w:rsidRPr="001C0E1B">
              <w:t>Value</w:t>
            </w:r>
          </w:p>
        </w:tc>
        <w:tc>
          <w:tcPr>
            <w:tcW w:w="3827" w:type="dxa"/>
            <w:tcBorders>
              <w:top w:val="nil"/>
            </w:tcBorders>
            <w:shd w:val="clear" w:color="auto" w:fill="auto"/>
          </w:tcPr>
          <w:p w14:paraId="13A54073" w14:textId="77777777" w:rsidR="005C526F" w:rsidRPr="001C0E1B" w:rsidRDefault="005C526F" w:rsidP="005D1F46">
            <w:pPr>
              <w:pStyle w:val="TAH"/>
            </w:pPr>
          </w:p>
        </w:tc>
      </w:tr>
      <w:tr w:rsidR="005C526F" w:rsidRPr="001C0E1B" w14:paraId="00734D13" w14:textId="77777777" w:rsidTr="005D1F46">
        <w:trPr>
          <w:cantSplit/>
        </w:trPr>
        <w:tc>
          <w:tcPr>
            <w:tcW w:w="2340" w:type="dxa"/>
          </w:tcPr>
          <w:p w14:paraId="144A1876" w14:textId="77777777" w:rsidR="005C526F" w:rsidRPr="001C0E1B" w:rsidRDefault="005C526F" w:rsidP="005D1F46">
            <w:pPr>
              <w:pStyle w:val="TAL"/>
              <w:rPr>
                <w:rFonts w:cs="Arial"/>
                <w:b/>
              </w:rPr>
            </w:pPr>
            <w:r w:rsidRPr="001C0E1B">
              <w:t>NR RF Channel Number</w:t>
            </w:r>
          </w:p>
        </w:tc>
        <w:tc>
          <w:tcPr>
            <w:tcW w:w="821" w:type="dxa"/>
          </w:tcPr>
          <w:p w14:paraId="79991399" w14:textId="77777777" w:rsidR="005C526F" w:rsidRPr="001C0E1B" w:rsidRDefault="005C526F" w:rsidP="005D1F46">
            <w:pPr>
              <w:pStyle w:val="TAL"/>
              <w:rPr>
                <w:rFonts w:cs="Arial"/>
                <w:b/>
              </w:rPr>
            </w:pPr>
          </w:p>
        </w:tc>
        <w:tc>
          <w:tcPr>
            <w:tcW w:w="2552" w:type="dxa"/>
            <w:gridSpan w:val="2"/>
          </w:tcPr>
          <w:p w14:paraId="0091BF49" w14:textId="77777777" w:rsidR="005C526F" w:rsidRPr="001C0E1B" w:rsidRDefault="005C526F" w:rsidP="005D1F46">
            <w:pPr>
              <w:pStyle w:val="TAL"/>
              <w:rPr>
                <w:rFonts w:cs="Arial"/>
                <w:b/>
              </w:rPr>
            </w:pPr>
            <w:r w:rsidRPr="001C0E1B">
              <w:rPr>
                <w:bCs/>
              </w:rPr>
              <w:t>1</w:t>
            </w:r>
          </w:p>
        </w:tc>
        <w:tc>
          <w:tcPr>
            <w:tcW w:w="3827" w:type="dxa"/>
          </w:tcPr>
          <w:p w14:paraId="7263F9CE" w14:textId="77777777" w:rsidR="005C526F" w:rsidRPr="001C0E1B" w:rsidRDefault="005C526F" w:rsidP="005D1F46">
            <w:pPr>
              <w:pStyle w:val="TAL"/>
              <w:rPr>
                <w:rFonts w:cs="Arial"/>
                <w:b/>
              </w:rPr>
            </w:pPr>
            <w:r w:rsidRPr="001C0E1B">
              <w:rPr>
                <w:bCs/>
              </w:rPr>
              <w:t>1 NR carrier frequency is used in the test</w:t>
            </w:r>
          </w:p>
        </w:tc>
      </w:tr>
      <w:tr w:rsidR="005C526F" w:rsidRPr="001C0E1B" w14:paraId="3A54A410" w14:textId="77777777" w:rsidTr="005D1F46">
        <w:trPr>
          <w:cantSplit/>
        </w:trPr>
        <w:tc>
          <w:tcPr>
            <w:tcW w:w="2340" w:type="dxa"/>
          </w:tcPr>
          <w:p w14:paraId="62608CDE" w14:textId="77777777" w:rsidR="005C526F" w:rsidRPr="001C0E1B" w:rsidRDefault="005C526F" w:rsidP="005D1F46">
            <w:pPr>
              <w:pStyle w:val="TAL"/>
              <w:rPr>
                <w:rFonts w:cs="Arial"/>
                <w:b/>
              </w:rPr>
            </w:pPr>
            <w:r w:rsidRPr="001C0E1B">
              <w:t>LTE RF Channel Number</w:t>
            </w:r>
          </w:p>
        </w:tc>
        <w:tc>
          <w:tcPr>
            <w:tcW w:w="821" w:type="dxa"/>
          </w:tcPr>
          <w:p w14:paraId="2D091EFB" w14:textId="77777777" w:rsidR="005C526F" w:rsidRPr="001C0E1B" w:rsidRDefault="005C526F" w:rsidP="005D1F46">
            <w:pPr>
              <w:pStyle w:val="TAL"/>
              <w:rPr>
                <w:rFonts w:cs="Arial"/>
                <w:b/>
              </w:rPr>
            </w:pPr>
          </w:p>
        </w:tc>
        <w:tc>
          <w:tcPr>
            <w:tcW w:w="2552" w:type="dxa"/>
            <w:gridSpan w:val="2"/>
          </w:tcPr>
          <w:p w14:paraId="51F64B90" w14:textId="77777777" w:rsidR="005C526F" w:rsidRPr="001C0E1B" w:rsidRDefault="005C526F" w:rsidP="005D1F46">
            <w:pPr>
              <w:pStyle w:val="TAL"/>
              <w:rPr>
                <w:rFonts w:cs="Arial"/>
                <w:b/>
              </w:rPr>
            </w:pPr>
            <w:r w:rsidRPr="001C0E1B">
              <w:rPr>
                <w:bCs/>
              </w:rPr>
              <w:t>2</w:t>
            </w:r>
          </w:p>
        </w:tc>
        <w:tc>
          <w:tcPr>
            <w:tcW w:w="3827" w:type="dxa"/>
          </w:tcPr>
          <w:p w14:paraId="70BDBEFB" w14:textId="77777777" w:rsidR="005C526F" w:rsidRPr="001C0E1B" w:rsidRDefault="005C526F" w:rsidP="005D1F46">
            <w:pPr>
              <w:pStyle w:val="TAL"/>
              <w:rPr>
                <w:rFonts w:cs="Arial"/>
                <w:b/>
              </w:rPr>
            </w:pPr>
            <w:r w:rsidRPr="001C0E1B">
              <w:rPr>
                <w:bCs/>
              </w:rPr>
              <w:t>1 LTE carrier frequency is used in the test</w:t>
            </w:r>
          </w:p>
        </w:tc>
      </w:tr>
      <w:tr w:rsidR="005C526F" w:rsidRPr="001C0E1B" w14:paraId="419645D1" w14:textId="77777777" w:rsidTr="005D1F46">
        <w:trPr>
          <w:cantSplit/>
        </w:trPr>
        <w:tc>
          <w:tcPr>
            <w:tcW w:w="2340" w:type="dxa"/>
          </w:tcPr>
          <w:p w14:paraId="5C26BD79" w14:textId="77777777" w:rsidR="005C526F" w:rsidRPr="001C0E1B" w:rsidRDefault="005C526F" w:rsidP="005D1F46">
            <w:pPr>
              <w:pStyle w:val="TAL"/>
              <w:rPr>
                <w:rFonts w:cs="Arial"/>
                <w:b/>
              </w:rPr>
            </w:pPr>
            <w:r w:rsidRPr="001C0E1B">
              <w:rPr>
                <w:bCs/>
              </w:rPr>
              <w:t>Channel Bandwidth</w:t>
            </w:r>
          </w:p>
        </w:tc>
        <w:tc>
          <w:tcPr>
            <w:tcW w:w="821" w:type="dxa"/>
          </w:tcPr>
          <w:p w14:paraId="553FA59F" w14:textId="77777777" w:rsidR="005C526F" w:rsidRPr="001C0E1B" w:rsidRDefault="005C526F" w:rsidP="005D1F46">
            <w:pPr>
              <w:pStyle w:val="TAL"/>
              <w:rPr>
                <w:rFonts w:cs="Arial"/>
                <w:b/>
              </w:rPr>
            </w:pPr>
            <w:r w:rsidRPr="001C0E1B">
              <w:rPr>
                <w:bCs/>
              </w:rPr>
              <w:t>MHz</w:t>
            </w:r>
          </w:p>
        </w:tc>
        <w:tc>
          <w:tcPr>
            <w:tcW w:w="2552" w:type="dxa"/>
            <w:gridSpan w:val="2"/>
          </w:tcPr>
          <w:p w14:paraId="05C1965D" w14:textId="77777777" w:rsidR="005C526F" w:rsidRPr="001C0E1B" w:rsidRDefault="005C526F" w:rsidP="005D1F46">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6EB219D7" w14:textId="77777777" w:rsidR="005C526F" w:rsidRPr="001C0E1B" w:rsidRDefault="005C526F" w:rsidP="005D1F46">
            <w:pPr>
              <w:pStyle w:val="TAL"/>
              <w:rPr>
                <w:rFonts w:cs="Arial"/>
              </w:rPr>
            </w:pPr>
          </w:p>
        </w:tc>
      </w:tr>
      <w:tr w:rsidR="005C526F" w:rsidRPr="001C0E1B" w14:paraId="4FAB1FBC" w14:textId="77777777" w:rsidTr="005D1F46">
        <w:trPr>
          <w:cantSplit/>
        </w:trPr>
        <w:tc>
          <w:tcPr>
            <w:tcW w:w="2340" w:type="dxa"/>
          </w:tcPr>
          <w:p w14:paraId="3D012E61" w14:textId="77777777" w:rsidR="005C526F" w:rsidRPr="001C0E1B" w:rsidRDefault="005C526F" w:rsidP="005D1F46">
            <w:pPr>
              <w:pStyle w:val="TAL"/>
              <w:rPr>
                <w:rFonts w:cs="Arial"/>
              </w:rPr>
            </w:pPr>
            <w:r w:rsidRPr="001C0E1B">
              <w:rPr>
                <w:rFonts w:cs="Arial"/>
              </w:rPr>
              <w:t>Active cell</w:t>
            </w:r>
          </w:p>
        </w:tc>
        <w:tc>
          <w:tcPr>
            <w:tcW w:w="821" w:type="dxa"/>
          </w:tcPr>
          <w:p w14:paraId="715D15B4" w14:textId="77777777" w:rsidR="005C526F" w:rsidRPr="001C0E1B" w:rsidRDefault="005C526F" w:rsidP="005D1F46">
            <w:pPr>
              <w:pStyle w:val="TAL"/>
              <w:rPr>
                <w:rFonts w:cs="Arial"/>
              </w:rPr>
            </w:pPr>
          </w:p>
        </w:tc>
        <w:tc>
          <w:tcPr>
            <w:tcW w:w="2552" w:type="dxa"/>
            <w:gridSpan w:val="2"/>
          </w:tcPr>
          <w:p w14:paraId="1B168BC2" w14:textId="77777777" w:rsidR="005C526F" w:rsidRPr="001C0E1B" w:rsidRDefault="005C526F" w:rsidP="005D1F46">
            <w:pPr>
              <w:pStyle w:val="TAL"/>
              <w:rPr>
                <w:rFonts w:cs="Arial"/>
              </w:rPr>
            </w:pPr>
            <w:r w:rsidRPr="001C0E1B">
              <w:rPr>
                <w:rFonts w:cs="Arial"/>
              </w:rPr>
              <w:t>Cell 1</w:t>
            </w:r>
          </w:p>
        </w:tc>
        <w:tc>
          <w:tcPr>
            <w:tcW w:w="3827" w:type="dxa"/>
          </w:tcPr>
          <w:p w14:paraId="4AFC6492" w14:textId="77777777" w:rsidR="005C526F" w:rsidRPr="001C0E1B" w:rsidRDefault="005C526F" w:rsidP="005D1F46">
            <w:pPr>
              <w:pStyle w:val="TAL"/>
              <w:rPr>
                <w:rFonts w:cs="Arial"/>
              </w:rPr>
            </w:pPr>
            <w:r w:rsidRPr="001C0E1B">
              <w:rPr>
                <w:rFonts w:cs="Arial"/>
              </w:rPr>
              <w:t>Cell 1 is on RF channel number 1</w:t>
            </w:r>
          </w:p>
        </w:tc>
      </w:tr>
      <w:tr w:rsidR="005C526F" w:rsidRPr="001C0E1B" w14:paraId="7A019908" w14:textId="77777777" w:rsidTr="005D1F46">
        <w:trPr>
          <w:cantSplit/>
        </w:trPr>
        <w:tc>
          <w:tcPr>
            <w:tcW w:w="2340" w:type="dxa"/>
          </w:tcPr>
          <w:p w14:paraId="72ED624F" w14:textId="77777777" w:rsidR="005C526F" w:rsidRPr="001C0E1B" w:rsidRDefault="005C526F" w:rsidP="005D1F46">
            <w:pPr>
              <w:pStyle w:val="TAL"/>
              <w:rPr>
                <w:rFonts w:cs="Arial"/>
              </w:rPr>
            </w:pPr>
            <w:r w:rsidRPr="001C0E1B">
              <w:rPr>
                <w:rFonts w:cs="Arial"/>
              </w:rPr>
              <w:t>Neighbour cell</w:t>
            </w:r>
          </w:p>
        </w:tc>
        <w:tc>
          <w:tcPr>
            <w:tcW w:w="821" w:type="dxa"/>
          </w:tcPr>
          <w:p w14:paraId="17E169F0" w14:textId="77777777" w:rsidR="005C526F" w:rsidRPr="001C0E1B" w:rsidRDefault="005C526F" w:rsidP="005D1F46">
            <w:pPr>
              <w:pStyle w:val="TAL"/>
              <w:rPr>
                <w:rFonts w:cs="Arial"/>
              </w:rPr>
            </w:pPr>
          </w:p>
        </w:tc>
        <w:tc>
          <w:tcPr>
            <w:tcW w:w="2552" w:type="dxa"/>
            <w:gridSpan w:val="2"/>
          </w:tcPr>
          <w:p w14:paraId="3DA9CBC4" w14:textId="77777777" w:rsidR="005C526F" w:rsidRPr="001C0E1B" w:rsidRDefault="005C526F" w:rsidP="005D1F46">
            <w:pPr>
              <w:pStyle w:val="TAL"/>
              <w:rPr>
                <w:rFonts w:cs="Arial"/>
              </w:rPr>
            </w:pPr>
            <w:r w:rsidRPr="001C0E1B">
              <w:rPr>
                <w:rFonts w:cs="Arial"/>
              </w:rPr>
              <w:t>Cell 2</w:t>
            </w:r>
          </w:p>
        </w:tc>
        <w:tc>
          <w:tcPr>
            <w:tcW w:w="3827" w:type="dxa"/>
          </w:tcPr>
          <w:p w14:paraId="35FB0528" w14:textId="77777777" w:rsidR="005C526F" w:rsidRPr="001C0E1B" w:rsidRDefault="005C526F" w:rsidP="005D1F46">
            <w:pPr>
              <w:pStyle w:val="TAL"/>
              <w:rPr>
                <w:rFonts w:cs="Arial"/>
              </w:rPr>
            </w:pPr>
            <w:r w:rsidRPr="001C0E1B">
              <w:rPr>
                <w:rFonts w:cs="Arial"/>
              </w:rPr>
              <w:t>Cell 2 is on RF channel number 2</w:t>
            </w:r>
          </w:p>
        </w:tc>
      </w:tr>
      <w:tr w:rsidR="005C526F" w:rsidRPr="001C0E1B" w14:paraId="1FC48C5A" w14:textId="77777777" w:rsidTr="005D1F46">
        <w:trPr>
          <w:cantSplit/>
        </w:trPr>
        <w:tc>
          <w:tcPr>
            <w:tcW w:w="2340" w:type="dxa"/>
          </w:tcPr>
          <w:p w14:paraId="2A58CF61" w14:textId="77777777" w:rsidR="005C526F" w:rsidRPr="001C0E1B" w:rsidRDefault="005C526F" w:rsidP="005D1F46">
            <w:pPr>
              <w:pStyle w:val="TAL"/>
              <w:rPr>
                <w:rFonts w:cs="Arial"/>
              </w:rPr>
            </w:pPr>
            <w:r w:rsidRPr="001C0E1B">
              <w:rPr>
                <w:rFonts w:cs="Arial"/>
                <w:lang w:eastAsia="zh-CN"/>
              </w:rPr>
              <w:t>Gap Pattern Id</w:t>
            </w:r>
          </w:p>
        </w:tc>
        <w:tc>
          <w:tcPr>
            <w:tcW w:w="821" w:type="dxa"/>
          </w:tcPr>
          <w:p w14:paraId="2C187F4D" w14:textId="77777777" w:rsidR="005C526F" w:rsidRPr="001C0E1B" w:rsidRDefault="005C526F" w:rsidP="005D1F46">
            <w:pPr>
              <w:pStyle w:val="TAL"/>
              <w:rPr>
                <w:rFonts w:cs="Arial"/>
              </w:rPr>
            </w:pPr>
          </w:p>
        </w:tc>
        <w:tc>
          <w:tcPr>
            <w:tcW w:w="2552" w:type="dxa"/>
            <w:gridSpan w:val="2"/>
          </w:tcPr>
          <w:p w14:paraId="42D87641" w14:textId="77777777" w:rsidR="005C526F" w:rsidRPr="001C0E1B" w:rsidRDefault="005C526F" w:rsidP="005D1F46">
            <w:pPr>
              <w:pStyle w:val="TAL"/>
              <w:rPr>
                <w:rFonts w:cs="Arial"/>
              </w:rPr>
            </w:pPr>
            <w:r w:rsidRPr="001C0E1B">
              <w:rPr>
                <w:rFonts w:cs="Arial"/>
                <w:lang w:eastAsia="zh-CN"/>
              </w:rPr>
              <w:t>0</w:t>
            </w:r>
          </w:p>
        </w:tc>
        <w:tc>
          <w:tcPr>
            <w:tcW w:w="3827" w:type="dxa"/>
          </w:tcPr>
          <w:p w14:paraId="053D67D2" w14:textId="77777777" w:rsidR="005C526F" w:rsidRPr="001C0E1B" w:rsidRDefault="005C526F" w:rsidP="005D1F46">
            <w:pPr>
              <w:pStyle w:val="TAL"/>
              <w:rPr>
                <w:rFonts w:cs="Arial"/>
              </w:rPr>
            </w:pPr>
            <w:r w:rsidRPr="001C0E1B">
              <w:rPr>
                <w:rFonts w:cs="Arial"/>
              </w:rPr>
              <w:t>As specified in Clause Table 9.1.2-1. Per-UE gap pattern.</w:t>
            </w:r>
          </w:p>
        </w:tc>
      </w:tr>
      <w:tr w:rsidR="005C526F" w:rsidRPr="001C0E1B" w14:paraId="12C52477" w14:textId="77777777" w:rsidTr="005D1F46">
        <w:trPr>
          <w:cantSplit/>
        </w:trPr>
        <w:tc>
          <w:tcPr>
            <w:tcW w:w="2340" w:type="dxa"/>
          </w:tcPr>
          <w:p w14:paraId="524920DA" w14:textId="77777777" w:rsidR="005C526F" w:rsidRPr="001C0E1B" w:rsidRDefault="005C526F" w:rsidP="005D1F46">
            <w:pPr>
              <w:pStyle w:val="TAL"/>
              <w:rPr>
                <w:rFonts w:cs="Arial"/>
              </w:rPr>
            </w:pPr>
            <w:r w:rsidRPr="001C0E1B">
              <w:rPr>
                <w:rFonts w:cs="Arial"/>
              </w:rPr>
              <w:t>NR measurement quantity</w:t>
            </w:r>
          </w:p>
        </w:tc>
        <w:tc>
          <w:tcPr>
            <w:tcW w:w="821" w:type="dxa"/>
          </w:tcPr>
          <w:p w14:paraId="5A7E21F6" w14:textId="77777777" w:rsidR="005C526F" w:rsidRPr="001C0E1B" w:rsidRDefault="005C526F" w:rsidP="005D1F46">
            <w:pPr>
              <w:pStyle w:val="TAL"/>
              <w:rPr>
                <w:rFonts w:cs="Arial"/>
              </w:rPr>
            </w:pPr>
          </w:p>
        </w:tc>
        <w:tc>
          <w:tcPr>
            <w:tcW w:w="2552" w:type="dxa"/>
            <w:gridSpan w:val="2"/>
          </w:tcPr>
          <w:p w14:paraId="33E9C13F" w14:textId="77777777" w:rsidR="005C526F" w:rsidRPr="001C0E1B" w:rsidRDefault="005C526F" w:rsidP="005D1F46">
            <w:pPr>
              <w:pStyle w:val="TAL"/>
              <w:rPr>
                <w:rFonts w:cs="Arial"/>
              </w:rPr>
            </w:pPr>
            <w:r w:rsidRPr="001C0E1B">
              <w:rPr>
                <w:rFonts w:cs="Arial"/>
              </w:rPr>
              <w:t>SS-RSRP</w:t>
            </w:r>
          </w:p>
        </w:tc>
        <w:tc>
          <w:tcPr>
            <w:tcW w:w="3827" w:type="dxa"/>
          </w:tcPr>
          <w:p w14:paraId="29A7506D" w14:textId="77777777" w:rsidR="005C526F" w:rsidRPr="001C0E1B" w:rsidRDefault="005C526F" w:rsidP="005D1F46">
            <w:pPr>
              <w:pStyle w:val="TAL"/>
              <w:rPr>
                <w:rFonts w:cs="Arial"/>
              </w:rPr>
            </w:pPr>
            <w:r w:rsidRPr="001C0E1B">
              <w:rPr>
                <w:rFonts w:cs="Arial"/>
              </w:rPr>
              <w:t>Measurement quantity for Cell 1</w:t>
            </w:r>
          </w:p>
        </w:tc>
      </w:tr>
      <w:tr w:rsidR="005C526F" w:rsidRPr="001C0E1B" w14:paraId="56DFD95F" w14:textId="77777777" w:rsidTr="005D1F46">
        <w:trPr>
          <w:cantSplit/>
        </w:trPr>
        <w:tc>
          <w:tcPr>
            <w:tcW w:w="2340" w:type="dxa"/>
          </w:tcPr>
          <w:p w14:paraId="3014ABEB" w14:textId="77777777" w:rsidR="005C526F" w:rsidRPr="001C0E1B" w:rsidRDefault="005C526F" w:rsidP="005D1F46">
            <w:pPr>
              <w:pStyle w:val="TAL"/>
              <w:rPr>
                <w:rFonts w:cs="Arial"/>
              </w:rPr>
            </w:pPr>
            <w:r w:rsidRPr="001C0E1B">
              <w:rPr>
                <w:rFonts w:cs="Arial"/>
              </w:rPr>
              <w:t>Inter-RAT E-UTRAN measurement quantity</w:t>
            </w:r>
          </w:p>
        </w:tc>
        <w:tc>
          <w:tcPr>
            <w:tcW w:w="821" w:type="dxa"/>
          </w:tcPr>
          <w:p w14:paraId="2414232D" w14:textId="77777777" w:rsidR="005C526F" w:rsidRPr="001C0E1B" w:rsidRDefault="005C526F" w:rsidP="005D1F46">
            <w:pPr>
              <w:pStyle w:val="TAL"/>
              <w:rPr>
                <w:rFonts w:cs="Arial"/>
              </w:rPr>
            </w:pPr>
          </w:p>
        </w:tc>
        <w:tc>
          <w:tcPr>
            <w:tcW w:w="2552" w:type="dxa"/>
            <w:gridSpan w:val="2"/>
          </w:tcPr>
          <w:p w14:paraId="33962FCB" w14:textId="77777777" w:rsidR="005C526F" w:rsidRPr="001C0E1B" w:rsidRDefault="005C526F" w:rsidP="005D1F46">
            <w:pPr>
              <w:pStyle w:val="TAL"/>
              <w:rPr>
                <w:rFonts w:cs="Arial"/>
              </w:rPr>
            </w:pPr>
            <w:r w:rsidRPr="001C0E1B">
              <w:rPr>
                <w:rFonts w:cs="Arial"/>
              </w:rPr>
              <w:t>RSRP</w:t>
            </w:r>
          </w:p>
        </w:tc>
        <w:tc>
          <w:tcPr>
            <w:tcW w:w="3827" w:type="dxa"/>
          </w:tcPr>
          <w:p w14:paraId="23B44C4D" w14:textId="77777777" w:rsidR="005C526F" w:rsidRPr="001C0E1B" w:rsidRDefault="005C526F" w:rsidP="005D1F46">
            <w:pPr>
              <w:pStyle w:val="TAL"/>
              <w:rPr>
                <w:rFonts w:cs="Arial"/>
              </w:rPr>
            </w:pPr>
            <w:r w:rsidRPr="001C0E1B">
              <w:rPr>
                <w:rFonts w:cs="Arial"/>
              </w:rPr>
              <w:t>Measurement quantity for Cell 2</w:t>
            </w:r>
          </w:p>
        </w:tc>
      </w:tr>
      <w:tr w:rsidR="005C526F" w:rsidRPr="001C0E1B" w14:paraId="650C7590" w14:textId="77777777" w:rsidTr="005D1F46">
        <w:trPr>
          <w:cantSplit/>
        </w:trPr>
        <w:tc>
          <w:tcPr>
            <w:tcW w:w="2340" w:type="dxa"/>
          </w:tcPr>
          <w:p w14:paraId="64A30294" w14:textId="77777777" w:rsidR="005C526F" w:rsidRPr="001C0E1B" w:rsidRDefault="005C526F" w:rsidP="005D1F46">
            <w:pPr>
              <w:pStyle w:val="TAL"/>
              <w:rPr>
                <w:rFonts w:cs="Arial"/>
              </w:rPr>
            </w:pPr>
            <w:r w:rsidRPr="001C0E1B">
              <w:rPr>
                <w:rFonts w:cs="Arial"/>
              </w:rPr>
              <w:t>b2-Threshold1</w:t>
            </w:r>
          </w:p>
        </w:tc>
        <w:tc>
          <w:tcPr>
            <w:tcW w:w="821" w:type="dxa"/>
          </w:tcPr>
          <w:p w14:paraId="5CA6C546" w14:textId="77777777" w:rsidR="005C526F" w:rsidRPr="001C0E1B" w:rsidRDefault="005C526F" w:rsidP="005D1F46">
            <w:pPr>
              <w:pStyle w:val="TAL"/>
              <w:rPr>
                <w:rFonts w:cs="Arial"/>
              </w:rPr>
            </w:pPr>
            <w:r w:rsidRPr="001C0E1B">
              <w:rPr>
                <w:rFonts w:cs="Arial"/>
              </w:rPr>
              <w:t>dBm</w:t>
            </w:r>
          </w:p>
        </w:tc>
        <w:tc>
          <w:tcPr>
            <w:tcW w:w="2552" w:type="dxa"/>
            <w:gridSpan w:val="2"/>
          </w:tcPr>
          <w:p w14:paraId="04EB02A6" w14:textId="77777777" w:rsidR="005C526F" w:rsidRPr="001C0E1B" w:rsidRDefault="005C526F" w:rsidP="005D1F46">
            <w:pPr>
              <w:pStyle w:val="TAL"/>
              <w:rPr>
                <w:rFonts w:cs="Arial"/>
              </w:rPr>
            </w:pPr>
            <w:r w:rsidRPr="001C0E1B">
              <w:rPr>
                <w:rFonts w:cs="Arial"/>
              </w:rPr>
              <w:t>Note 1</w:t>
            </w:r>
          </w:p>
        </w:tc>
        <w:tc>
          <w:tcPr>
            <w:tcW w:w="3827" w:type="dxa"/>
          </w:tcPr>
          <w:p w14:paraId="46D14337" w14:textId="77777777" w:rsidR="005C526F" w:rsidRPr="001C0E1B" w:rsidRDefault="005C526F" w:rsidP="005D1F46">
            <w:pPr>
              <w:pStyle w:val="TAL"/>
              <w:rPr>
                <w:rFonts w:cs="Arial"/>
              </w:rPr>
            </w:pPr>
            <w:r w:rsidRPr="001C0E1B">
              <w:rPr>
                <w:rFonts w:cs="Arial"/>
              </w:rPr>
              <w:t>SS-RSRP threshold for SS-RSRP measurement on cell1 for event B2</w:t>
            </w:r>
          </w:p>
        </w:tc>
      </w:tr>
      <w:tr w:rsidR="005C526F" w:rsidRPr="001C0E1B" w14:paraId="23F04B00" w14:textId="77777777" w:rsidTr="005D1F46">
        <w:trPr>
          <w:cantSplit/>
        </w:trPr>
        <w:tc>
          <w:tcPr>
            <w:tcW w:w="2340" w:type="dxa"/>
          </w:tcPr>
          <w:p w14:paraId="2A06F453" w14:textId="77777777" w:rsidR="005C526F" w:rsidRPr="001C0E1B" w:rsidRDefault="005C526F" w:rsidP="005D1F46">
            <w:pPr>
              <w:pStyle w:val="TAL"/>
              <w:rPr>
                <w:rFonts w:cs="Arial"/>
              </w:rPr>
            </w:pPr>
            <w:r w:rsidRPr="001C0E1B">
              <w:rPr>
                <w:rFonts w:cs="Arial"/>
              </w:rPr>
              <w:t>b2-Threshold2EUTRA</w:t>
            </w:r>
          </w:p>
        </w:tc>
        <w:tc>
          <w:tcPr>
            <w:tcW w:w="821" w:type="dxa"/>
          </w:tcPr>
          <w:p w14:paraId="67D7D3EA" w14:textId="77777777" w:rsidR="005C526F" w:rsidRPr="001C0E1B" w:rsidRDefault="005C526F" w:rsidP="005D1F46">
            <w:pPr>
              <w:pStyle w:val="TAL"/>
              <w:rPr>
                <w:rFonts w:cs="Arial"/>
              </w:rPr>
            </w:pPr>
            <w:r w:rsidRPr="001C0E1B">
              <w:rPr>
                <w:rFonts w:cs="Arial"/>
              </w:rPr>
              <w:t>dBm</w:t>
            </w:r>
          </w:p>
        </w:tc>
        <w:tc>
          <w:tcPr>
            <w:tcW w:w="2552" w:type="dxa"/>
            <w:gridSpan w:val="2"/>
          </w:tcPr>
          <w:p w14:paraId="5DE9A7F3" w14:textId="77777777" w:rsidR="005C526F" w:rsidRPr="001C0E1B" w:rsidRDefault="005C526F" w:rsidP="005D1F46">
            <w:pPr>
              <w:pStyle w:val="TAL"/>
              <w:rPr>
                <w:rFonts w:cs="Arial"/>
              </w:rPr>
            </w:pPr>
            <w:r w:rsidRPr="001C0E1B">
              <w:rPr>
                <w:rFonts w:cs="Arial"/>
              </w:rPr>
              <w:t>-95</w:t>
            </w:r>
          </w:p>
        </w:tc>
        <w:tc>
          <w:tcPr>
            <w:tcW w:w="3827" w:type="dxa"/>
          </w:tcPr>
          <w:p w14:paraId="67DCFD5A" w14:textId="77777777" w:rsidR="005C526F" w:rsidRPr="001C0E1B" w:rsidRDefault="005C526F" w:rsidP="005D1F46">
            <w:pPr>
              <w:pStyle w:val="TAL"/>
              <w:rPr>
                <w:rFonts w:cs="Arial"/>
              </w:rPr>
            </w:pPr>
            <w:r w:rsidRPr="001C0E1B">
              <w:rPr>
                <w:rFonts w:cs="Arial"/>
              </w:rPr>
              <w:t>E-UTRAN RSRP threshold for SS-RSRP measurement on cell1 for event B2</w:t>
            </w:r>
          </w:p>
        </w:tc>
      </w:tr>
      <w:tr w:rsidR="005C526F" w:rsidRPr="001C0E1B" w14:paraId="4EAB5F86" w14:textId="77777777" w:rsidTr="005D1F46">
        <w:trPr>
          <w:cantSplit/>
        </w:trPr>
        <w:tc>
          <w:tcPr>
            <w:tcW w:w="2340" w:type="dxa"/>
          </w:tcPr>
          <w:p w14:paraId="547A08A7" w14:textId="77777777" w:rsidR="005C526F" w:rsidRPr="001C0E1B" w:rsidRDefault="005C526F" w:rsidP="005D1F46">
            <w:pPr>
              <w:pStyle w:val="TAL"/>
              <w:rPr>
                <w:rFonts w:cs="Arial"/>
              </w:rPr>
            </w:pPr>
            <w:r w:rsidRPr="001C0E1B">
              <w:rPr>
                <w:rFonts w:cs="Arial"/>
              </w:rPr>
              <w:t>Hysteresis</w:t>
            </w:r>
          </w:p>
        </w:tc>
        <w:tc>
          <w:tcPr>
            <w:tcW w:w="821" w:type="dxa"/>
          </w:tcPr>
          <w:p w14:paraId="68AADDB6" w14:textId="77777777" w:rsidR="005C526F" w:rsidRPr="001C0E1B" w:rsidRDefault="005C526F" w:rsidP="005D1F46">
            <w:pPr>
              <w:pStyle w:val="TAL"/>
              <w:rPr>
                <w:rFonts w:cs="Arial"/>
              </w:rPr>
            </w:pPr>
            <w:r w:rsidRPr="001C0E1B">
              <w:rPr>
                <w:rFonts w:cs="Arial"/>
              </w:rPr>
              <w:t>dB</w:t>
            </w:r>
          </w:p>
        </w:tc>
        <w:tc>
          <w:tcPr>
            <w:tcW w:w="2552" w:type="dxa"/>
            <w:gridSpan w:val="2"/>
          </w:tcPr>
          <w:p w14:paraId="7E08704C" w14:textId="77777777" w:rsidR="005C526F" w:rsidRPr="001C0E1B" w:rsidRDefault="005C526F" w:rsidP="005D1F46">
            <w:pPr>
              <w:pStyle w:val="TAL"/>
              <w:rPr>
                <w:rFonts w:cs="Arial"/>
              </w:rPr>
            </w:pPr>
            <w:r w:rsidRPr="001C0E1B">
              <w:rPr>
                <w:rFonts w:cs="Arial"/>
              </w:rPr>
              <w:t>0</w:t>
            </w:r>
          </w:p>
        </w:tc>
        <w:tc>
          <w:tcPr>
            <w:tcW w:w="3827" w:type="dxa"/>
          </w:tcPr>
          <w:p w14:paraId="24C90401" w14:textId="77777777" w:rsidR="005C526F" w:rsidRPr="001C0E1B" w:rsidRDefault="005C526F" w:rsidP="005D1F46">
            <w:pPr>
              <w:pStyle w:val="TAL"/>
              <w:rPr>
                <w:rFonts w:cs="Arial"/>
              </w:rPr>
            </w:pPr>
          </w:p>
        </w:tc>
      </w:tr>
      <w:tr w:rsidR="005C526F" w:rsidRPr="001C0E1B" w14:paraId="3C84ADF9" w14:textId="77777777" w:rsidTr="005D1F46">
        <w:trPr>
          <w:cantSplit/>
        </w:trPr>
        <w:tc>
          <w:tcPr>
            <w:tcW w:w="2340" w:type="dxa"/>
          </w:tcPr>
          <w:p w14:paraId="1F7C6442" w14:textId="77777777" w:rsidR="005C526F" w:rsidRPr="001C0E1B" w:rsidRDefault="005C526F" w:rsidP="005D1F46">
            <w:pPr>
              <w:pStyle w:val="TAL"/>
              <w:rPr>
                <w:rFonts w:cs="Arial"/>
              </w:rPr>
            </w:pPr>
            <w:r w:rsidRPr="001C0E1B">
              <w:rPr>
                <w:rFonts w:cs="Arial"/>
              </w:rPr>
              <w:t>TimeToTrigger</w:t>
            </w:r>
          </w:p>
        </w:tc>
        <w:tc>
          <w:tcPr>
            <w:tcW w:w="821" w:type="dxa"/>
          </w:tcPr>
          <w:p w14:paraId="021F03E2" w14:textId="77777777" w:rsidR="005C526F" w:rsidRPr="001C0E1B" w:rsidRDefault="005C526F" w:rsidP="005D1F46">
            <w:pPr>
              <w:pStyle w:val="TAL"/>
              <w:rPr>
                <w:rFonts w:cs="Arial"/>
              </w:rPr>
            </w:pPr>
            <w:r w:rsidRPr="001C0E1B">
              <w:rPr>
                <w:rFonts w:cs="Arial"/>
              </w:rPr>
              <w:t>s</w:t>
            </w:r>
          </w:p>
        </w:tc>
        <w:tc>
          <w:tcPr>
            <w:tcW w:w="2552" w:type="dxa"/>
            <w:gridSpan w:val="2"/>
          </w:tcPr>
          <w:p w14:paraId="7AE4A8A6" w14:textId="77777777" w:rsidR="005C526F" w:rsidRPr="001C0E1B" w:rsidRDefault="005C526F" w:rsidP="005D1F46">
            <w:pPr>
              <w:pStyle w:val="TAL"/>
              <w:rPr>
                <w:rFonts w:cs="Arial"/>
              </w:rPr>
            </w:pPr>
            <w:r w:rsidRPr="001C0E1B">
              <w:rPr>
                <w:rFonts w:cs="Arial"/>
              </w:rPr>
              <w:t>0</w:t>
            </w:r>
          </w:p>
        </w:tc>
        <w:tc>
          <w:tcPr>
            <w:tcW w:w="3827" w:type="dxa"/>
          </w:tcPr>
          <w:p w14:paraId="3126E750" w14:textId="77777777" w:rsidR="005C526F" w:rsidRPr="001C0E1B" w:rsidRDefault="005C526F" w:rsidP="005D1F46">
            <w:pPr>
              <w:pStyle w:val="TAL"/>
              <w:rPr>
                <w:rFonts w:cs="Arial"/>
              </w:rPr>
            </w:pPr>
          </w:p>
        </w:tc>
      </w:tr>
      <w:tr w:rsidR="005C526F" w:rsidRPr="001C0E1B" w14:paraId="1A6F5691" w14:textId="77777777" w:rsidTr="005D1F46">
        <w:trPr>
          <w:cantSplit/>
        </w:trPr>
        <w:tc>
          <w:tcPr>
            <w:tcW w:w="2340" w:type="dxa"/>
          </w:tcPr>
          <w:p w14:paraId="4912EEFE" w14:textId="77777777" w:rsidR="005C526F" w:rsidRPr="001C0E1B" w:rsidRDefault="005C526F" w:rsidP="005D1F46">
            <w:pPr>
              <w:pStyle w:val="TAL"/>
              <w:rPr>
                <w:rFonts w:cs="Arial"/>
              </w:rPr>
            </w:pPr>
            <w:r w:rsidRPr="001C0E1B">
              <w:rPr>
                <w:rFonts w:cs="Arial"/>
              </w:rPr>
              <w:t>Filter coefficient</w:t>
            </w:r>
          </w:p>
        </w:tc>
        <w:tc>
          <w:tcPr>
            <w:tcW w:w="821" w:type="dxa"/>
          </w:tcPr>
          <w:p w14:paraId="76674F53" w14:textId="77777777" w:rsidR="005C526F" w:rsidRPr="001C0E1B" w:rsidRDefault="005C526F" w:rsidP="005D1F46">
            <w:pPr>
              <w:pStyle w:val="TAL"/>
              <w:rPr>
                <w:rFonts w:cs="Arial"/>
              </w:rPr>
            </w:pPr>
          </w:p>
        </w:tc>
        <w:tc>
          <w:tcPr>
            <w:tcW w:w="2552" w:type="dxa"/>
            <w:gridSpan w:val="2"/>
          </w:tcPr>
          <w:p w14:paraId="745B272C" w14:textId="77777777" w:rsidR="005C526F" w:rsidRPr="001C0E1B" w:rsidRDefault="005C526F" w:rsidP="005D1F46">
            <w:pPr>
              <w:pStyle w:val="TAL"/>
              <w:rPr>
                <w:rFonts w:cs="Arial"/>
              </w:rPr>
            </w:pPr>
            <w:r w:rsidRPr="001C0E1B">
              <w:rPr>
                <w:rFonts w:cs="Arial"/>
              </w:rPr>
              <w:t>0</w:t>
            </w:r>
          </w:p>
        </w:tc>
        <w:tc>
          <w:tcPr>
            <w:tcW w:w="3827" w:type="dxa"/>
          </w:tcPr>
          <w:p w14:paraId="67FAC548" w14:textId="77777777" w:rsidR="005C526F" w:rsidRPr="001C0E1B" w:rsidRDefault="005C526F" w:rsidP="005D1F46">
            <w:pPr>
              <w:pStyle w:val="TAL"/>
              <w:rPr>
                <w:rFonts w:cs="Arial"/>
              </w:rPr>
            </w:pPr>
            <w:r w:rsidRPr="001C0E1B">
              <w:rPr>
                <w:rFonts w:cs="Arial"/>
              </w:rPr>
              <w:t>L3 filtering is not used</w:t>
            </w:r>
          </w:p>
        </w:tc>
      </w:tr>
      <w:tr w:rsidR="005C526F" w:rsidRPr="001C0E1B" w14:paraId="3C89AA58" w14:textId="77777777" w:rsidTr="005D1F46">
        <w:trPr>
          <w:cantSplit/>
        </w:trPr>
        <w:tc>
          <w:tcPr>
            <w:tcW w:w="2340" w:type="dxa"/>
          </w:tcPr>
          <w:p w14:paraId="3C58B25F" w14:textId="77777777" w:rsidR="005C526F" w:rsidRPr="001C0E1B" w:rsidRDefault="005C526F" w:rsidP="005D1F46">
            <w:pPr>
              <w:pStyle w:val="TAL"/>
              <w:rPr>
                <w:rFonts w:cs="Arial"/>
              </w:rPr>
            </w:pPr>
            <w:r w:rsidRPr="001C0E1B">
              <w:rPr>
                <w:rFonts w:cs="Arial"/>
              </w:rPr>
              <w:t>DRX</w:t>
            </w:r>
          </w:p>
        </w:tc>
        <w:tc>
          <w:tcPr>
            <w:tcW w:w="821" w:type="dxa"/>
          </w:tcPr>
          <w:p w14:paraId="31BFBB1B" w14:textId="77777777" w:rsidR="005C526F" w:rsidRPr="001C0E1B" w:rsidRDefault="005C526F" w:rsidP="005D1F46">
            <w:pPr>
              <w:pStyle w:val="TAL"/>
              <w:rPr>
                <w:rFonts w:cs="Arial"/>
              </w:rPr>
            </w:pPr>
          </w:p>
        </w:tc>
        <w:tc>
          <w:tcPr>
            <w:tcW w:w="1134" w:type="dxa"/>
          </w:tcPr>
          <w:p w14:paraId="2379D76C" w14:textId="77777777" w:rsidR="005C526F" w:rsidRPr="001C0E1B" w:rsidRDefault="005C526F" w:rsidP="005D1F46">
            <w:pPr>
              <w:pStyle w:val="TAL"/>
              <w:rPr>
                <w:rFonts w:cs="Arial"/>
              </w:rPr>
            </w:pPr>
            <w:r w:rsidRPr="001C0E1B">
              <w:rPr>
                <w:rFonts w:cs="Arial"/>
              </w:rPr>
              <w:t>DRX.1</w:t>
            </w:r>
          </w:p>
        </w:tc>
        <w:tc>
          <w:tcPr>
            <w:tcW w:w="1418" w:type="dxa"/>
          </w:tcPr>
          <w:p w14:paraId="144A1132" w14:textId="77777777" w:rsidR="005C526F" w:rsidRPr="001C0E1B" w:rsidRDefault="005C526F" w:rsidP="005D1F46">
            <w:pPr>
              <w:pStyle w:val="TAL"/>
              <w:rPr>
                <w:rFonts w:cs="Arial"/>
              </w:rPr>
            </w:pPr>
            <w:r w:rsidRPr="001C0E1B">
              <w:rPr>
                <w:rFonts w:cs="Arial"/>
              </w:rPr>
              <w:t>DRX.</w:t>
            </w:r>
            <w:r>
              <w:rPr>
                <w:rFonts w:cs="Arial"/>
              </w:rPr>
              <w:t>7</w:t>
            </w:r>
          </w:p>
        </w:tc>
        <w:tc>
          <w:tcPr>
            <w:tcW w:w="3827" w:type="dxa"/>
          </w:tcPr>
          <w:p w14:paraId="78825F29" w14:textId="77777777" w:rsidR="005C526F" w:rsidRPr="001C0E1B" w:rsidRDefault="005C526F" w:rsidP="005D1F46">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5C526F" w:rsidRPr="001C0E1B" w14:paraId="1CD99EB7" w14:textId="77777777" w:rsidTr="005D1F46">
        <w:trPr>
          <w:cantSplit/>
        </w:trPr>
        <w:tc>
          <w:tcPr>
            <w:tcW w:w="2340" w:type="dxa"/>
          </w:tcPr>
          <w:p w14:paraId="0858D4F4" w14:textId="77777777" w:rsidR="005C526F" w:rsidRPr="001C0E1B" w:rsidRDefault="005C526F" w:rsidP="005D1F46">
            <w:pPr>
              <w:pStyle w:val="TAL"/>
              <w:rPr>
                <w:rFonts w:cs="Arial"/>
              </w:rPr>
            </w:pPr>
            <w:r w:rsidRPr="001C0E1B">
              <w:rPr>
                <w:rFonts w:cs="Arial"/>
              </w:rPr>
              <w:t>T1</w:t>
            </w:r>
          </w:p>
        </w:tc>
        <w:tc>
          <w:tcPr>
            <w:tcW w:w="821" w:type="dxa"/>
          </w:tcPr>
          <w:p w14:paraId="52EE4618" w14:textId="77777777" w:rsidR="005C526F" w:rsidRPr="001C0E1B" w:rsidRDefault="005C526F" w:rsidP="005D1F46">
            <w:pPr>
              <w:pStyle w:val="TAL"/>
              <w:rPr>
                <w:rFonts w:cs="Arial"/>
              </w:rPr>
            </w:pPr>
            <w:r w:rsidRPr="001C0E1B">
              <w:rPr>
                <w:rFonts w:cs="Arial"/>
              </w:rPr>
              <w:t>s</w:t>
            </w:r>
          </w:p>
        </w:tc>
        <w:tc>
          <w:tcPr>
            <w:tcW w:w="2552" w:type="dxa"/>
            <w:gridSpan w:val="2"/>
          </w:tcPr>
          <w:p w14:paraId="1A03DC11" w14:textId="77777777" w:rsidR="005C526F" w:rsidRPr="001C0E1B" w:rsidRDefault="005C526F" w:rsidP="005D1F46">
            <w:pPr>
              <w:pStyle w:val="TAL"/>
              <w:rPr>
                <w:rFonts w:cs="Arial"/>
              </w:rPr>
            </w:pPr>
            <w:r w:rsidRPr="001C0E1B">
              <w:rPr>
                <w:rFonts w:cs="Arial"/>
              </w:rPr>
              <w:t>5</w:t>
            </w:r>
          </w:p>
        </w:tc>
        <w:tc>
          <w:tcPr>
            <w:tcW w:w="3827" w:type="dxa"/>
          </w:tcPr>
          <w:p w14:paraId="211E2762" w14:textId="77777777" w:rsidR="005C526F" w:rsidRPr="001C0E1B" w:rsidRDefault="005C526F" w:rsidP="005D1F46">
            <w:pPr>
              <w:pStyle w:val="TAL"/>
              <w:rPr>
                <w:rFonts w:cs="Arial"/>
              </w:rPr>
            </w:pPr>
          </w:p>
        </w:tc>
      </w:tr>
      <w:tr w:rsidR="005C526F" w:rsidRPr="001C0E1B" w14:paraId="3CE4CA7D" w14:textId="77777777" w:rsidTr="005D1F46">
        <w:trPr>
          <w:cantSplit/>
        </w:trPr>
        <w:tc>
          <w:tcPr>
            <w:tcW w:w="2340" w:type="dxa"/>
          </w:tcPr>
          <w:p w14:paraId="63AA8A3A" w14:textId="77777777" w:rsidR="005C526F" w:rsidRPr="001C0E1B" w:rsidRDefault="005C526F" w:rsidP="005D1F46">
            <w:pPr>
              <w:pStyle w:val="TAN"/>
            </w:pPr>
            <w:r w:rsidRPr="001C0E1B">
              <w:t>T2</w:t>
            </w:r>
          </w:p>
        </w:tc>
        <w:tc>
          <w:tcPr>
            <w:tcW w:w="821" w:type="dxa"/>
          </w:tcPr>
          <w:p w14:paraId="2085B24E" w14:textId="77777777" w:rsidR="005C526F" w:rsidRPr="001C0E1B" w:rsidRDefault="005C526F" w:rsidP="005D1F46">
            <w:pPr>
              <w:pStyle w:val="TAL"/>
              <w:rPr>
                <w:rFonts w:cs="Arial"/>
              </w:rPr>
            </w:pPr>
            <w:r w:rsidRPr="001C0E1B">
              <w:rPr>
                <w:rFonts w:cs="Arial"/>
              </w:rPr>
              <w:t>s</w:t>
            </w:r>
          </w:p>
        </w:tc>
        <w:tc>
          <w:tcPr>
            <w:tcW w:w="1134" w:type="dxa"/>
          </w:tcPr>
          <w:p w14:paraId="44162F01" w14:textId="77777777" w:rsidR="005C526F" w:rsidRPr="001C0E1B" w:rsidRDefault="005C526F" w:rsidP="005D1F46">
            <w:pPr>
              <w:pStyle w:val="TAL"/>
              <w:rPr>
                <w:rFonts w:cs="Arial"/>
              </w:rPr>
            </w:pPr>
            <w:r w:rsidRPr="001C0E1B">
              <w:rPr>
                <w:rFonts w:cs="Arial"/>
              </w:rPr>
              <w:t>5</w:t>
            </w:r>
          </w:p>
        </w:tc>
        <w:tc>
          <w:tcPr>
            <w:tcW w:w="1418" w:type="dxa"/>
          </w:tcPr>
          <w:p w14:paraId="22161CF2" w14:textId="77777777" w:rsidR="005C526F" w:rsidRPr="001C0E1B" w:rsidRDefault="005C526F" w:rsidP="005D1F46">
            <w:pPr>
              <w:pStyle w:val="TAL"/>
              <w:rPr>
                <w:rFonts w:cs="Arial"/>
              </w:rPr>
            </w:pPr>
            <w:r w:rsidRPr="001C0E1B">
              <w:rPr>
                <w:rFonts w:cs="Arial"/>
              </w:rPr>
              <w:t>15</w:t>
            </w:r>
          </w:p>
        </w:tc>
        <w:tc>
          <w:tcPr>
            <w:tcW w:w="3827" w:type="dxa"/>
          </w:tcPr>
          <w:p w14:paraId="456132C0" w14:textId="77777777" w:rsidR="005C526F" w:rsidRPr="001C0E1B" w:rsidRDefault="005C526F" w:rsidP="005D1F46">
            <w:pPr>
              <w:pStyle w:val="TAL"/>
              <w:rPr>
                <w:rFonts w:cs="Arial"/>
              </w:rPr>
            </w:pPr>
          </w:p>
        </w:tc>
      </w:tr>
      <w:tr w:rsidR="005C526F" w:rsidRPr="001C0E1B" w14:paraId="14414620" w14:textId="77777777" w:rsidTr="005D1F46">
        <w:trPr>
          <w:cantSplit/>
        </w:trPr>
        <w:tc>
          <w:tcPr>
            <w:tcW w:w="9540" w:type="dxa"/>
            <w:gridSpan w:val="5"/>
          </w:tcPr>
          <w:p w14:paraId="3038F5FA" w14:textId="77777777" w:rsidR="005C526F" w:rsidRPr="001C0E1B" w:rsidRDefault="005C526F" w:rsidP="005D1F46">
            <w:pPr>
              <w:pStyle w:val="TAN"/>
            </w:pPr>
            <w:r w:rsidRPr="001C0E1B">
              <w:t>Note 1:</w:t>
            </w:r>
            <w:r w:rsidRPr="001C0E1B">
              <w:tab/>
              <w:t xml:space="preserve">Values are defined in Table </w:t>
            </w:r>
            <w:r>
              <w:t>A.11.5.3.</w:t>
            </w:r>
            <w:r w:rsidRPr="001C0E1B">
              <w:t>2.1-3</w:t>
            </w:r>
          </w:p>
        </w:tc>
      </w:tr>
    </w:tbl>
    <w:p w14:paraId="272BE5FC" w14:textId="77777777" w:rsidR="005C526F" w:rsidRPr="001C0E1B" w:rsidRDefault="005C526F" w:rsidP="005C526F"/>
    <w:p w14:paraId="5A22BC67" w14:textId="77777777" w:rsidR="005C526F" w:rsidRPr="001C0E1B" w:rsidRDefault="005C526F" w:rsidP="005C526F">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7275DF" w14:paraId="6B48CD52"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1A29CAE" w14:textId="77777777" w:rsidR="005C526F" w:rsidRPr="007275DF" w:rsidRDefault="005C526F" w:rsidP="005D1F46">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66169D8" w14:textId="77777777" w:rsidR="005C526F" w:rsidRPr="007275DF" w:rsidRDefault="005C526F" w:rsidP="005D1F46">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72266ADE" w14:textId="77777777" w:rsidR="005C526F" w:rsidRPr="007275DF" w:rsidRDefault="005C526F" w:rsidP="005D1F46">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7275DF" w:rsidRDefault="005C526F" w:rsidP="005D1F46">
            <w:pPr>
              <w:pStyle w:val="TAH"/>
              <w:rPr>
                <w:rFonts w:cs="Arial"/>
                <w:szCs w:val="18"/>
              </w:rPr>
            </w:pPr>
            <w:r w:rsidRPr="007275DF">
              <w:rPr>
                <w:szCs w:val="18"/>
              </w:rPr>
              <w:t xml:space="preserve">Cell </w:t>
            </w:r>
            <w:r>
              <w:rPr>
                <w:szCs w:val="18"/>
              </w:rPr>
              <w:t>1</w:t>
            </w:r>
          </w:p>
        </w:tc>
      </w:tr>
      <w:tr w:rsidR="005C526F" w:rsidRPr="007275DF" w14:paraId="3BAB9C7D" w14:textId="77777777" w:rsidTr="005D1F46">
        <w:trPr>
          <w:cantSplit/>
          <w:trHeight w:val="150"/>
        </w:trPr>
        <w:tc>
          <w:tcPr>
            <w:tcW w:w="3681" w:type="dxa"/>
            <w:tcBorders>
              <w:top w:val="nil"/>
              <w:left w:val="single" w:sz="4" w:space="0" w:color="auto"/>
              <w:bottom w:val="single" w:sz="4" w:space="0" w:color="auto"/>
              <w:right w:val="single" w:sz="4" w:space="0" w:color="auto"/>
            </w:tcBorders>
          </w:tcPr>
          <w:p w14:paraId="62F9C41D" w14:textId="77777777" w:rsidR="005C526F" w:rsidRPr="007275DF" w:rsidRDefault="005C526F" w:rsidP="005D1F46">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22E57A28" w14:textId="77777777" w:rsidR="005C526F" w:rsidRPr="007275DF" w:rsidRDefault="005C526F" w:rsidP="005D1F46">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88C2067" w14:textId="77777777" w:rsidR="005C526F" w:rsidRPr="007275DF" w:rsidRDefault="005C526F" w:rsidP="005D1F46">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2C40163" w14:textId="77777777" w:rsidR="005C526F" w:rsidRPr="007275DF" w:rsidRDefault="005C526F" w:rsidP="005D1F46">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7275DF" w:rsidRDefault="005C526F" w:rsidP="005D1F46">
            <w:pPr>
              <w:pStyle w:val="TAH"/>
              <w:rPr>
                <w:rFonts w:cs="Arial"/>
                <w:szCs w:val="18"/>
              </w:rPr>
            </w:pPr>
            <w:r w:rsidRPr="007275DF">
              <w:rPr>
                <w:szCs w:val="18"/>
              </w:rPr>
              <w:t>T2</w:t>
            </w:r>
          </w:p>
        </w:tc>
      </w:tr>
      <w:tr w:rsidR="005C526F" w:rsidRPr="007275DF" w14:paraId="75B52F22"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419F3B2E" w14:textId="77777777" w:rsidR="005C526F" w:rsidRPr="007275DF" w:rsidRDefault="005C526F" w:rsidP="005D1F46">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14AE3066"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8386FA" w14:textId="77777777" w:rsidR="005C526F" w:rsidRPr="007275DF" w:rsidRDefault="005C526F" w:rsidP="005D1F46">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7275DF" w:rsidRDefault="005C526F" w:rsidP="005D1F46">
            <w:pPr>
              <w:pStyle w:val="TAC"/>
            </w:pPr>
            <w:r w:rsidRPr="007275DF">
              <w:rPr>
                <w:rFonts w:cs="v4.2.0"/>
              </w:rPr>
              <w:t>1</w:t>
            </w:r>
          </w:p>
        </w:tc>
      </w:tr>
      <w:tr w:rsidR="005C526F" w:rsidRPr="007275DF" w14:paraId="3BD261BB"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42DE11B4" w14:textId="77777777" w:rsidR="005C526F" w:rsidRPr="007275DF" w:rsidRDefault="005C526F" w:rsidP="005D1F46">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5C5A0506"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7275DF" w:rsidRDefault="005C526F" w:rsidP="005D1F46">
            <w:pPr>
              <w:pStyle w:val="TAC"/>
            </w:pPr>
            <w:r w:rsidRPr="007275DF">
              <w:t>TDDConf.1.1 CCA</w:t>
            </w:r>
          </w:p>
        </w:tc>
      </w:tr>
      <w:tr w:rsidR="005C526F" w:rsidRPr="007275DF" w14:paraId="43932497"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10FC137C" w14:textId="77777777" w:rsidR="005C526F" w:rsidRPr="007275DF" w:rsidRDefault="005C526F" w:rsidP="005D1F46">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318439A4" w14:textId="77777777" w:rsidR="005C526F" w:rsidRPr="007275DF" w:rsidRDefault="005C526F" w:rsidP="005D1F46">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7CFA254" w14:textId="77777777" w:rsidR="005C526F" w:rsidRPr="007275DF" w:rsidRDefault="005C526F" w:rsidP="005D1F46">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5C526F" w:rsidRPr="007275DF" w14:paraId="49583D7E"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7EEF97E8" w14:textId="77777777" w:rsidR="005C526F" w:rsidRPr="007275DF" w:rsidRDefault="005C526F" w:rsidP="005D1F46">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8A3A46E"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8E7E142"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7275DF" w:rsidRDefault="005C526F"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11F504C" w14:textId="77777777" w:rsidR="005C526F" w:rsidRPr="007275DF" w:rsidRDefault="005C526F" w:rsidP="005D1F46">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5C526F" w:rsidRPr="007275DF" w14:paraId="29F2B7C2"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593BD8FF" w14:textId="77777777" w:rsidR="005C526F" w:rsidRPr="007275DF" w:rsidRDefault="005C526F" w:rsidP="005D1F46">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800A0C0" w14:textId="77777777" w:rsidR="005C526F" w:rsidRPr="007275DF" w:rsidRDefault="005C526F" w:rsidP="005D1F46">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7B23D816"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2925CB3D" w14:textId="77777777" w:rsidR="005C526F" w:rsidRPr="007275DF" w:rsidRDefault="005C526F" w:rsidP="005D1F46">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5C526F" w:rsidRPr="007275DF" w14:paraId="1FEAA28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F8043B9" w14:textId="77777777" w:rsidR="005C526F" w:rsidRPr="007275DF" w:rsidRDefault="005C526F" w:rsidP="005D1F46">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56B2FD87"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B4FE68"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7275DF" w:rsidRDefault="005C526F" w:rsidP="005D1F46">
            <w:pPr>
              <w:pStyle w:val="TAC"/>
              <w:rPr>
                <w:rFonts w:cs="v4.2.0"/>
              </w:rPr>
            </w:pPr>
            <w:r w:rsidRPr="007275DF">
              <w:t>OP.1</w:t>
            </w:r>
          </w:p>
        </w:tc>
      </w:tr>
      <w:tr w:rsidR="005C526F" w:rsidRPr="007275DF" w14:paraId="7A8F7967"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76AF270" w14:textId="77777777" w:rsidR="005C526F" w:rsidRPr="007275DF" w:rsidRDefault="005C526F" w:rsidP="005D1F46">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CE365CA"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7275DF" w:rsidRDefault="005C526F" w:rsidP="005D1F46">
            <w:pPr>
              <w:pStyle w:val="TAC"/>
            </w:pPr>
            <w:r w:rsidRPr="007275DF">
              <w:t>SMTC.1</w:t>
            </w:r>
          </w:p>
        </w:tc>
      </w:tr>
      <w:tr w:rsidR="005C526F" w:rsidRPr="007275DF" w14:paraId="1CEA024C"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D316824" w14:textId="77777777" w:rsidR="005C526F" w:rsidRPr="007275DF" w:rsidRDefault="005C526F" w:rsidP="005D1F46">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1B75138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7275DF" w:rsidRDefault="005C526F" w:rsidP="005D1F46">
            <w:pPr>
              <w:pStyle w:val="TAC"/>
            </w:pPr>
            <w:r w:rsidRPr="007275DF">
              <w:rPr>
                <w:snapToGrid w:val="0"/>
                <w:szCs w:val="18"/>
                <w:lang w:eastAsia="zh-CN"/>
              </w:rPr>
              <w:t>DBT.1</w:t>
            </w:r>
          </w:p>
        </w:tc>
      </w:tr>
      <w:tr w:rsidR="005C526F" w:rsidRPr="007275DF" w14:paraId="260066F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5866E77D" w14:textId="77777777" w:rsidR="005C526F" w:rsidRPr="007275DF" w:rsidRDefault="005C526F" w:rsidP="005D1F46">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ECB83FE"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7275DF" w:rsidRDefault="005C526F" w:rsidP="005D1F46">
            <w:pPr>
              <w:pStyle w:val="TAC"/>
            </w:pPr>
            <w:r w:rsidRPr="007275DF">
              <w:t>SSB.1 CCA</w:t>
            </w:r>
          </w:p>
        </w:tc>
      </w:tr>
      <w:tr w:rsidR="005C526F" w:rsidRPr="007275DF" w14:paraId="78A14E90"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87BD365" w14:textId="77777777" w:rsidR="005C526F" w:rsidRPr="007275DF" w:rsidRDefault="005C526F" w:rsidP="005D1F46">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169C194"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341639" w14:textId="77777777" w:rsidR="005C526F" w:rsidRPr="007275DF" w:rsidRDefault="005C526F" w:rsidP="005D1F46">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7275DF" w:rsidDel="002D0111" w:rsidRDefault="005C526F" w:rsidP="005D1F46">
            <w:pPr>
              <w:pStyle w:val="TAC"/>
            </w:pPr>
            <w:r w:rsidRPr="007275DF">
              <w:t>SSB.2 CCA</w:t>
            </w:r>
          </w:p>
        </w:tc>
      </w:tr>
      <w:tr w:rsidR="005C526F" w:rsidRPr="007275DF" w14:paraId="2F4151E3"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5F4FE3B2" w14:textId="77777777" w:rsidR="005C526F" w:rsidRPr="007275DF" w:rsidRDefault="005C526F" w:rsidP="005D1F46">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6DF0765" w14:textId="77777777" w:rsidR="005C526F" w:rsidRPr="007275DF" w:rsidRDefault="005C526F" w:rsidP="005D1F46">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7275DF" w:rsidRDefault="005C526F" w:rsidP="005D1F46">
            <w:pPr>
              <w:pStyle w:val="TAC"/>
            </w:pPr>
            <w:r w:rsidRPr="007275DF">
              <w:t>30</w:t>
            </w:r>
          </w:p>
        </w:tc>
      </w:tr>
      <w:tr w:rsidR="005C526F" w:rsidRPr="007275DF" w14:paraId="23795BA6"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77EF38B8" w14:textId="77777777" w:rsidR="005C526F" w:rsidRPr="007275DF" w:rsidRDefault="005C526F" w:rsidP="005D1F46">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2F5FE115" w14:textId="77777777" w:rsidR="005C526F" w:rsidRPr="007275DF" w:rsidRDefault="005C526F" w:rsidP="005D1F46">
            <w:pPr>
              <w:pStyle w:val="TAC"/>
            </w:pPr>
          </w:p>
        </w:tc>
        <w:tc>
          <w:tcPr>
            <w:tcW w:w="1418" w:type="dxa"/>
            <w:tcBorders>
              <w:top w:val="single" w:sz="4" w:space="0" w:color="auto"/>
              <w:left w:val="single" w:sz="4" w:space="0" w:color="auto"/>
              <w:bottom w:val="nil"/>
              <w:right w:val="single" w:sz="4" w:space="0" w:color="auto"/>
            </w:tcBorders>
            <w:hideMark/>
          </w:tcPr>
          <w:p w14:paraId="0C4AAE63" w14:textId="77777777" w:rsidR="005C526F" w:rsidRPr="007275DF" w:rsidRDefault="005C526F" w:rsidP="005D1F46">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2810B195" w14:textId="77777777" w:rsidR="005C526F" w:rsidRPr="007275DF" w:rsidRDefault="005C526F" w:rsidP="005D1F46">
            <w:pPr>
              <w:pStyle w:val="TAC"/>
            </w:pPr>
            <w:r w:rsidRPr="007275DF">
              <w:t>0</w:t>
            </w:r>
          </w:p>
        </w:tc>
      </w:tr>
      <w:tr w:rsidR="005C526F" w:rsidRPr="007275DF" w14:paraId="442A2601"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1BDC3D4" w14:textId="77777777" w:rsidR="005C526F" w:rsidRPr="007275DF" w:rsidRDefault="005C526F" w:rsidP="005D1F46">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0E4B4B"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76B6DB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F5BE9EE" w14:textId="77777777" w:rsidR="005C526F" w:rsidRPr="007275DF" w:rsidRDefault="005C526F" w:rsidP="005D1F46">
            <w:pPr>
              <w:pStyle w:val="TAC"/>
            </w:pPr>
          </w:p>
        </w:tc>
      </w:tr>
      <w:tr w:rsidR="005C526F" w:rsidRPr="007275DF" w14:paraId="1C7B3D69"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000C656" w14:textId="77777777" w:rsidR="005C526F" w:rsidRPr="007275DF" w:rsidRDefault="005C526F" w:rsidP="005D1F46">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8C5A024"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309D692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21D8FD54" w14:textId="77777777" w:rsidR="005C526F" w:rsidRPr="007275DF" w:rsidRDefault="005C526F" w:rsidP="005D1F46">
            <w:pPr>
              <w:pStyle w:val="TAC"/>
            </w:pPr>
          </w:p>
        </w:tc>
      </w:tr>
      <w:tr w:rsidR="005C526F" w:rsidRPr="007275DF" w14:paraId="2B07062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EEF99F8" w14:textId="77777777" w:rsidR="005C526F" w:rsidRPr="007275DF" w:rsidRDefault="005C526F" w:rsidP="005D1F46">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08F29B1C"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E3536BE"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A82125B" w14:textId="77777777" w:rsidR="005C526F" w:rsidRPr="007275DF" w:rsidRDefault="005C526F" w:rsidP="005D1F46">
            <w:pPr>
              <w:pStyle w:val="TAC"/>
            </w:pPr>
          </w:p>
        </w:tc>
      </w:tr>
      <w:tr w:rsidR="005C526F" w:rsidRPr="007275DF" w14:paraId="1E43A2E0"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4783B885" w14:textId="77777777" w:rsidR="005C526F" w:rsidRPr="007275DF" w:rsidRDefault="005C526F" w:rsidP="005D1F46">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34AA28E"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014AEC12"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4F10C8" w14:textId="77777777" w:rsidR="005C526F" w:rsidRPr="007275DF" w:rsidRDefault="005C526F" w:rsidP="005D1F46">
            <w:pPr>
              <w:pStyle w:val="TAC"/>
            </w:pPr>
          </w:p>
        </w:tc>
      </w:tr>
      <w:tr w:rsidR="005C526F" w:rsidRPr="007275DF" w14:paraId="22128A30"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23CC1EAA" w14:textId="77777777" w:rsidR="005C526F" w:rsidRPr="007275DF" w:rsidRDefault="005C526F" w:rsidP="005D1F46">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8C1333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56D5AF4F"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EB35D63" w14:textId="77777777" w:rsidR="005C526F" w:rsidRPr="007275DF" w:rsidRDefault="005C526F" w:rsidP="005D1F46">
            <w:pPr>
              <w:pStyle w:val="TAC"/>
            </w:pPr>
          </w:p>
        </w:tc>
      </w:tr>
      <w:tr w:rsidR="005C526F" w:rsidRPr="007275DF" w14:paraId="7FDDB602"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C4C2A81" w14:textId="77777777" w:rsidR="005C526F" w:rsidRPr="007275DF" w:rsidRDefault="005C526F" w:rsidP="005D1F46">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1077340"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25DD36AB"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3286FE7C" w14:textId="77777777" w:rsidR="005C526F" w:rsidRPr="007275DF" w:rsidRDefault="005C526F" w:rsidP="005D1F46">
            <w:pPr>
              <w:pStyle w:val="TAC"/>
            </w:pPr>
          </w:p>
        </w:tc>
      </w:tr>
      <w:tr w:rsidR="005C526F" w:rsidRPr="007275DF" w14:paraId="534DC4D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79C5832" w14:textId="77777777" w:rsidR="005C526F" w:rsidRPr="007275DF" w:rsidRDefault="005C526F" w:rsidP="005D1F46">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F05E8A" w14:textId="77777777" w:rsidR="005C526F" w:rsidRPr="007275DF" w:rsidRDefault="005C526F" w:rsidP="005D1F46">
            <w:pPr>
              <w:pStyle w:val="TAC"/>
            </w:pPr>
          </w:p>
        </w:tc>
        <w:tc>
          <w:tcPr>
            <w:tcW w:w="1418" w:type="dxa"/>
            <w:tcBorders>
              <w:top w:val="nil"/>
              <w:left w:val="single" w:sz="4" w:space="0" w:color="auto"/>
              <w:bottom w:val="nil"/>
              <w:right w:val="single" w:sz="4" w:space="0" w:color="auto"/>
            </w:tcBorders>
          </w:tcPr>
          <w:p w14:paraId="7767AF05" w14:textId="77777777" w:rsidR="005C526F" w:rsidRPr="007275DF" w:rsidRDefault="005C526F" w:rsidP="005D1F46">
            <w:pPr>
              <w:pStyle w:val="TAC"/>
            </w:pPr>
          </w:p>
        </w:tc>
        <w:tc>
          <w:tcPr>
            <w:tcW w:w="2977" w:type="dxa"/>
            <w:gridSpan w:val="3"/>
            <w:tcBorders>
              <w:top w:val="nil"/>
              <w:left w:val="single" w:sz="4" w:space="0" w:color="auto"/>
              <w:bottom w:val="nil"/>
              <w:right w:val="single" w:sz="4" w:space="0" w:color="auto"/>
            </w:tcBorders>
          </w:tcPr>
          <w:p w14:paraId="5FB23951" w14:textId="77777777" w:rsidR="005C526F" w:rsidRPr="007275DF" w:rsidRDefault="005C526F" w:rsidP="005D1F46">
            <w:pPr>
              <w:pStyle w:val="TAC"/>
            </w:pPr>
          </w:p>
        </w:tc>
      </w:tr>
      <w:tr w:rsidR="005C526F" w:rsidRPr="007275DF" w14:paraId="1C7CBED5"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9858C4D" w14:textId="77777777" w:rsidR="005C526F" w:rsidRPr="007275DF" w:rsidRDefault="005C526F" w:rsidP="005D1F46">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3644D26" w14:textId="77777777" w:rsidR="005C526F" w:rsidRPr="007275DF" w:rsidRDefault="005C526F" w:rsidP="005D1F46">
            <w:pPr>
              <w:pStyle w:val="TAC"/>
            </w:pPr>
          </w:p>
        </w:tc>
        <w:tc>
          <w:tcPr>
            <w:tcW w:w="1418" w:type="dxa"/>
            <w:tcBorders>
              <w:top w:val="nil"/>
              <w:left w:val="single" w:sz="4" w:space="0" w:color="auto"/>
              <w:bottom w:val="single" w:sz="4" w:space="0" w:color="auto"/>
              <w:right w:val="single" w:sz="4" w:space="0" w:color="auto"/>
            </w:tcBorders>
          </w:tcPr>
          <w:p w14:paraId="79F08936" w14:textId="77777777" w:rsidR="005C526F" w:rsidRPr="007275DF" w:rsidRDefault="005C526F" w:rsidP="005D1F46">
            <w:pPr>
              <w:pStyle w:val="TAC"/>
            </w:pPr>
          </w:p>
        </w:tc>
        <w:tc>
          <w:tcPr>
            <w:tcW w:w="2977" w:type="dxa"/>
            <w:gridSpan w:val="3"/>
            <w:tcBorders>
              <w:top w:val="nil"/>
              <w:left w:val="single" w:sz="4" w:space="0" w:color="auto"/>
              <w:bottom w:val="single" w:sz="4" w:space="0" w:color="auto"/>
              <w:right w:val="single" w:sz="4" w:space="0" w:color="auto"/>
            </w:tcBorders>
          </w:tcPr>
          <w:p w14:paraId="1BCCD7BA" w14:textId="77777777" w:rsidR="005C526F" w:rsidRPr="007275DF" w:rsidRDefault="005C526F" w:rsidP="005D1F46">
            <w:pPr>
              <w:pStyle w:val="TAC"/>
            </w:pPr>
          </w:p>
        </w:tc>
      </w:tr>
      <w:tr w:rsidR="005C526F" w:rsidRPr="007275DF" w14:paraId="6C82DB0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8B1B70F" w14:textId="77777777" w:rsidR="005C526F" w:rsidRPr="007275DF" w:rsidRDefault="005C526F" w:rsidP="005D1F46">
            <w:pPr>
              <w:pStyle w:val="TAL"/>
            </w:pPr>
            <w:r w:rsidRPr="00E42453">
              <w:rPr>
                <w:rFonts w:eastAsia="Calibri" w:cs="Arial"/>
                <w:noProof/>
                <w:position w:val="-12"/>
                <w:szCs w:val="22"/>
                <w:lang w:val="en-US"/>
              </w:rPr>
              <w:object w:dxaOrig="405" w:dyaOrig="315" w14:anchorId="7E693D91">
                <v:shape id="_x0000_i1205" type="#_x0000_t75" style="width:22pt;height:18pt" o:ole="" fillcolor="window">
                  <v:imagedata r:id="rId13" o:title=""/>
                </v:shape>
                <o:OLEObject Type="Embed" ProgID="Equation.3" ShapeID="_x0000_i1205" DrawAspect="Content" ObjectID="_1767144090"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C8B7CE" w14:textId="77777777" w:rsidR="005C526F" w:rsidRPr="007275DF" w:rsidRDefault="005C526F" w:rsidP="005D1F46">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33402F55"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7275DF" w:rsidRDefault="005C526F" w:rsidP="005D1F46">
            <w:pPr>
              <w:pStyle w:val="TAC"/>
            </w:pPr>
            <w:r>
              <w:t>-106</w:t>
            </w:r>
          </w:p>
        </w:tc>
      </w:tr>
      <w:tr w:rsidR="005C526F" w:rsidRPr="007275DF" w14:paraId="5CF8AA5A"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3A37" w14:textId="77777777" w:rsidR="005C526F" w:rsidRPr="007275DF" w:rsidRDefault="005C526F" w:rsidP="005D1F46">
            <w:pPr>
              <w:pStyle w:val="TAL"/>
            </w:pPr>
            <w:r w:rsidRPr="00E42453">
              <w:rPr>
                <w:rFonts w:eastAsia="Calibri" w:cs="Arial"/>
                <w:noProof/>
                <w:position w:val="-12"/>
                <w:szCs w:val="22"/>
                <w:lang w:val="en-US"/>
              </w:rPr>
              <w:object w:dxaOrig="405" w:dyaOrig="315" w14:anchorId="266BDE43">
                <v:shape id="_x0000_i1206" type="#_x0000_t75" style="width:22pt;height:18pt" o:ole="" fillcolor="window">
                  <v:imagedata r:id="rId13" o:title=""/>
                </v:shape>
                <o:OLEObject Type="Embed" ProgID="Equation.3" ShapeID="_x0000_i1206" DrawAspect="Content" ObjectID="_1767144091"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384EAF"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7275DF" w:rsidRDefault="005C526F" w:rsidP="005D1F46">
            <w:pPr>
              <w:pStyle w:val="TAC"/>
            </w:pPr>
            <w:r>
              <w:t>-103</w:t>
            </w:r>
          </w:p>
        </w:tc>
      </w:tr>
      <w:tr w:rsidR="005C526F" w:rsidRPr="007275DF" w14:paraId="20AF4FEB"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4AAC2AE4" w14:textId="77777777" w:rsidR="005C526F" w:rsidRPr="007275DF" w:rsidRDefault="005C526F" w:rsidP="005D1F46">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9F651C2" w14:textId="77777777" w:rsidR="005C526F" w:rsidRPr="007275DF" w:rsidRDefault="005C526F" w:rsidP="005D1F46">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0BA87FF5" w14:textId="77777777" w:rsidR="005C526F" w:rsidRPr="007275DF" w:rsidRDefault="005C526F" w:rsidP="005D1F46">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5A4192F3" w14:textId="77777777" w:rsidR="005C526F" w:rsidRPr="007275DF" w:rsidRDefault="005C526F" w:rsidP="005D1F46">
            <w:pPr>
              <w:pStyle w:val="TAC"/>
            </w:pPr>
            <w:r>
              <w:t>-105</w:t>
            </w:r>
          </w:p>
        </w:tc>
      </w:tr>
      <w:tr w:rsidR="005C526F" w:rsidRPr="007275DF" w14:paraId="732A8B19"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99A378" w14:textId="77777777" w:rsidR="005C526F" w:rsidRPr="007275DF" w:rsidRDefault="005C526F" w:rsidP="005D1F46">
            <w:pPr>
              <w:pStyle w:val="TAL"/>
            </w:pPr>
            <w:r w:rsidRPr="00E42453">
              <w:rPr>
                <w:position w:val="-12"/>
              </w:rPr>
              <w:object w:dxaOrig="405" w:dyaOrig="315" w14:anchorId="133A6A1D">
                <v:shape id="_x0000_i1207" type="#_x0000_t75" style="width:22pt;height:18pt" o:ole="" fillcolor="window">
                  <v:imagedata r:id="rId11" o:title=""/>
                </v:shape>
                <o:OLEObject Type="Embed" ProgID="Equation.3" ShapeID="_x0000_i1207" DrawAspect="Content" ObjectID="_1767144092"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2120F5CE"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0882B70F"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9B5638D"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5EB8D0AE" w14:textId="77777777" w:rsidR="005C526F" w:rsidRPr="007275DF" w:rsidRDefault="005C526F" w:rsidP="005D1F46">
            <w:pPr>
              <w:pStyle w:val="TAC"/>
            </w:pPr>
            <w:r>
              <w:t>-2</w:t>
            </w:r>
          </w:p>
        </w:tc>
      </w:tr>
      <w:tr w:rsidR="005C526F" w:rsidRPr="007275DF" w14:paraId="6AC780B5"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227252F" w14:textId="77777777" w:rsidR="005C526F" w:rsidRPr="007275DF" w:rsidRDefault="005C526F" w:rsidP="005D1F46">
            <w:pPr>
              <w:pStyle w:val="TAL"/>
            </w:pPr>
            <w:r w:rsidRPr="00E42453">
              <w:rPr>
                <w:position w:val="-12"/>
              </w:rPr>
              <w:object w:dxaOrig="615" w:dyaOrig="315" w14:anchorId="43058FBC">
                <v:shape id="_x0000_i1208" type="#_x0000_t75" style="width:30.5pt;height:18pt" o:ole="" fillcolor="window">
                  <v:imagedata r:id="rId16" o:title=""/>
                </v:shape>
                <o:OLEObject Type="Embed" ProgID="Equation.3" ShapeID="_x0000_i1208" DrawAspect="Content" ObjectID="_1767144093"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2CA5383" w14:textId="77777777" w:rsidR="005C526F" w:rsidRPr="007275DF" w:rsidRDefault="005C526F" w:rsidP="005D1F46">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6F2C7D1"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3AE88740" w14:textId="77777777" w:rsidR="005C526F" w:rsidRPr="007275DF" w:rsidRDefault="005C526F" w:rsidP="005D1F46">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599726D" w14:textId="77777777" w:rsidR="005C526F" w:rsidRPr="007275DF" w:rsidRDefault="005C526F" w:rsidP="005D1F46">
            <w:pPr>
              <w:pStyle w:val="TAC"/>
            </w:pPr>
            <w:r>
              <w:t>-2</w:t>
            </w:r>
          </w:p>
        </w:tc>
      </w:tr>
      <w:tr w:rsidR="005C526F" w:rsidRPr="007275DF" w14:paraId="45136C88"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2A19A0A" w14:textId="77777777" w:rsidR="005C526F" w:rsidRPr="007275DF" w:rsidRDefault="005C526F" w:rsidP="005D1F46">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C9F35E5" w14:textId="77777777" w:rsidR="005C526F" w:rsidRPr="007275DF" w:rsidRDefault="005C526F" w:rsidP="005D1F46">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7275DF" w:rsidRDefault="005C526F" w:rsidP="005D1F46">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6AF1A5B" w14:textId="77777777" w:rsidR="005C526F" w:rsidRPr="007275DF" w:rsidRDefault="005C526F" w:rsidP="005D1F46">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6931EDA" w14:textId="77777777" w:rsidR="005C526F" w:rsidRPr="007275DF" w:rsidRDefault="005C526F" w:rsidP="005D1F46">
            <w:pPr>
              <w:pStyle w:val="TAC"/>
            </w:pPr>
            <w:r>
              <w:t>-69.82</w:t>
            </w:r>
          </w:p>
        </w:tc>
      </w:tr>
      <w:tr w:rsidR="005C526F" w:rsidRPr="007275DF" w14:paraId="440BE277"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537875C" w14:textId="77777777" w:rsidR="005C526F" w:rsidRPr="007275DF" w:rsidRDefault="005C526F" w:rsidP="005D1F46">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E5081C2"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8E9ED5" w14:textId="77777777" w:rsidR="005C526F" w:rsidRPr="007275DF" w:rsidRDefault="005C526F" w:rsidP="005D1F46">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7275DF" w:rsidRDefault="005C526F" w:rsidP="005D1F46">
            <w:pPr>
              <w:pStyle w:val="TAC"/>
            </w:pPr>
            <w:r>
              <w:t>AWGN</w:t>
            </w:r>
          </w:p>
        </w:tc>
      </w:tr>
      <w:tr w:rsidR="005C526F" w:rsidRPr="007275DF" w14:paraId="2C8EB0CD"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FBCF37" w14:textId="77777777" w:rsidR="005C526F" w:rsidRPr="007275DF" w:rsidRDefault="005C526F" w:rsidP="005D1F46">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5493E9B" w14:textId="77777777" w:rsidR="005C526F" w:rsidRPr="007275DF" w:rsidRDefault="005C526F" w:rsidP="005D1F46">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F3A10A" w14:textId="77777777" w:rsidR="005C526F" w:rsidRPr="007275DF" w:rsidRDefault="005C526F" w:rsidP="005D1F46">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7275DF" w:rsidRDefault="005C526F" w:rsidP="005D1F46">
            <w:pPr>
              <w:pStyle w:val="TAC"/>
            </w:pPr>
            <w:r w:rsidRPr="007275DF">
              <w:rPr>
                <w:rFonts w:eastAsia="Malgun Gothic"/>
              </w:rPr>
              <w:t>1x2 Low</w:t>
            </w:r>
          </w:p>
        </w:tc>
      </w:tr>
      <w:tr w:rsidR="005C526F" w:rsidRPr="007275DF" w14:paraId="38525CAE"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792180BC" w14:textId="77777777" w:rsidR="005C526F" w:rsidRPr="007275DF" w:rsidRDefault="005C526F" w:rsidP="005D1F46">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1554AB74" w14:textId="77777777" w:rsidR="005C526F" w:rsidRPr="007275DF" w:rsidRDefault="005C526F" w:rsidP="005D1F46">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767F7C9">
                <v:shape id="_x0000_i1209" type="#_x0000_t75" style="width:22pt;height:13.5pt" o:ole="" fillcolor="window">
                  <v:imagedata r:id="rId13" o:title=""/>
                </v:shape>
                <o:OLEObject Type="Embed" ProgID="Equation.3" ShapeID="_x0000_i1209" DrawAspect="Content" ObjectID="_1767144094" r:id="rId209"/>
              </w:object>
            </w:r>
            <w:r w:rsidRPr="007275DF">
              <w:rPr>
                <w:szCs w:val="18"/>
              </w:rPr>
              <w:t xml:space="preserve"> to be fulfilled.</w:t>
            </w:r>
          </w:p>
          <w:p w14:paraId="6C423E0E" w14:textId="77777777" w:rsidR="005C526F" w:rsidRPr="007275DF" w:rsidRDefault="005C526F" w:rsidP="005D1F46">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45392C6" w14:textId="77777777" w:rsidR="005C526F" w:rsidRPr="007275DF" w:rsidRDefault="005C526F" w:rsidP="005D1F46">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5532A127" w14:textId="403FA7D5" w:rsidR="005C526F" w:rsidRDefault="005C526F" w:rsidP="005D1F46">
            <w:pPr>
              <w:pStyle w:val="TAN"/>
              <w:rPr>
                <w:snapToGrid w:val="0"/>
              </w:rPr>
            </w:pPr>
            <w:r w:rsidRPr="007275DF">
              <w:rPr>
                <w:snapToGrid w:val="0"/>
              </w:rPr>
              <w:t xml:space="preserve">NOTE 5: </w:t>
            </w:r>
            <w:r w:rsidRPr="001C0E1B">
              <w:tab/>
            </w:r>
            <w:r w:rsidRPr="007275DF">
              <w:rPr>
                <w:snapToGrid w:val="0"/>
              </w:rPr>
              <w:t>The signal levels apply for SSS REs when the discovery burst is transmitted during DBT windows.</w:t>
            </w:r>
          </w:p>
          <w:p w14:paraId="125D2C3D" w14:textId="77C39E23" w:rsidR="005C526F" w:rsidRPr="007275DF" w:rsidRDefault="005C526F" w:rsidP="005D1F46">
            <w:pPr>
              <w:pStyle w:val="TAN"/>
              <w:rPr>
                <w:rFonts w:cs="Arial"/>
                <w:szCs w:val="18"/>
              </w:rPr>
            </w:pPr>
            <w:r w:rsidRPr="007275DF">
              <w:rPr>
                <w:snapToGrid w:val="0"/>
              </w:rPr>
              <w:t>NOTE</w:t>
            </w:r>
            <w:r w:rsidRPr="007275DF">
              <w:t xml:space="preserve"> 6:</w:t>
            </w:r>
            <w:r w:rsidRPr="001C0E1B">
              <w:tab/>
            </w:r>
            <w:r w:rsidRPr="007275DF">
              <w:rPr>
                <w:rFonts w:cs="Arial"/>
                <w:szCs w:val="18"/>
              </w:rPr>
              <w:t>For UE supporting semi-static channel access and network configuring semi-static channel occupancy.</w:t>
            </w:r>
          </w:p>
          <w:p w14:paraId="1B76D630" w14:textId="3E636FBE" w:rsidR="005C526F" w:rsidRPr="007275DF" w:rsidRDefault="005C526F" w:rsidP="005D1F46">
            <w:pPr>
              <w:pStyle w:val="TAN"/>
              <w:rPr>
                <w:rFonts w:cs="Arial"/>
                <w:szCs w:val="18"/>
              </w:rPr>
            </w:pPr>
            <w:r w:rsidRPr="007275DF">
              <w:rPr>
                <w:snapToGrid w:val="0"/>
              </w:rPr>
              <w:t>NOTE</w:t>
            </w:r>
            <w:r w:rsidRPr="007275DF">
              <w:rPr>
                <w:rFonts w:cs="Arial"/>
                <w:szCs w:val="18"/>
              </w:rPr>
              <w:t xml:space="preserve"> 7:</w:t>
            </w:r>
            <w:r w:rsidRPr="001C0E1B">
              <w:tab/>
            </w:r>
            <w:r w:rsidRPr="007275DF">
              <w:rPr>
                <w:rFonts w:cs="Arial"/>
                <w:szCs w:val="18"/>
              </w:rPr>
              <w:t>For UE supporting dynamic channel access and network configuring dynamic channel occupancy.</w:t>
            </w:r>
          </w:p>
          <w:p w14:paraId="5B571F23" w14:textId="3505F191" w:rsidR="005C526F" w:rsidRPr="007275DF" w:rsidRDefault="005C526F" w:rsidP="005C526F">
            <w:pPr>
              <w:pStyle w:val="TAN"/>
              <w:rPr>
                <w:szCs w:val="18"/>
              </w:rPr>
            </w:pPr>
            <w:r w:rsidRPr="007275DF">
              <w:rPr>
                <w:snapToGrid w:val="0"/>
              </w:rPr>
              <w:t>NOTE</w:t>
            </w:r>
            <w:r w:rsidRPr="007275DF">
              <w:rPr>
                <w:rFonts w:cs="Arial"/>
                <w:szCs w:val="18"/>
              </w:rPr>
              <w:t xml:space="preserve"> 8: </w:t>
            </w:r>
            <w:r w:rsidRPr="001C0E1B">
              <w:tab/>
            </w:r>
            <w:r w:rsidRPr="007275DF">
              <w:rPr>
                <w:rFonts w:cs="Arial"/>
                <w:szCs w:val="18"/>
              </w:rPr>
              <w:t>For a UE supporting both semi-static and dynamic channel access, the UE can be tested under dynamic channel occupancy only.</w:t>
            </w:r>
          </w:p>
        </w:tc>
      </w:tr>
    </w:tbl>
    <w:p w14:paraId="4ABA4651" w14:textId="77777777" w:rsidR="005C526F" w:rsidRPr="001C0E1B" w:rsidRDefault="005C526F" w:rsidP="005C526F"/>
    <w:p w14:paraId="672879B9" w14:textId="77777777" w:rsidR="005C526F" w:rsidRPr="001C0E1B" w:rsidRDefault="005C526F" w:rsidP="005C526F">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5C526F" w:rsidRPr="001C0E1B" w14:paraId="4DDDA3E6" w14:textId="77777777" w:rsidTr="005D1F46">
        <w:trPr>
          <w:trHeight w:val="417"/>
        </w:trPr>
        <w:tc>
          <w:tcPr>
            <w:tcW w:w="3019" w:type="dxa"/>
            <w:tcBorders>
              <w:bottom w:val="nil"/>
            </w:tcBorders>
            <w:shd w:val="clear" w:color="auto" w:fill="auto"/>
          </w:tcPr>
          <w:p w14:paraId="16D2A86B" w14:textId="77777777" w:rsidR="005C526F" w:rsidRPr="001C0E1B" w:rsidRDefault="005C526F" w:rsidP="005D1F46">
            <w:pPr>
              <w:pStyle w:val="TAH"/>
            </w:pPr>
            <w:r w:rsidRPr="001C0E1B">
              <w:t>Parameter</w:t>
            </w:r>
          </w:p>
        </w:tc>
        <w:tc>
          <w:tcPr>
            <w:tcW w:w="1147" w:type="dxa"/>
            <w:tcBorders>
              <w:bottom w:val="nil"/>
            </w:tcBorders>
            <w:shd w:val="clear" w:color="auto" w:fill="auto"/>
          </w:tcPr>
          <w:p w14:paraId="2A93CE2A" w14:textId="77777777" w:rsidR="005C526F" w:rsidRPr="001C0E1B" w:rsidRDefault="005C526F" w:rsidP="005D1F46">
            <w:pPr>
              <w:pStyle w:val="TAH"/>
            </w:pPr>
            <w:r w:rsidRPr="001C0E1B">
              <w:t>Unit</w:t>
            </w:r>
          </w:p>
        </w:tc>
        <w:tc>
          <w:tcPr>
            <w:tcW w:w="1396" w:type="dxa"/>
            <w:tcBorders>
              <w:bottom w:val="nil"/>
            </w:tcBorders>
            <w:shd w:val="clear" w:color="auto" w:fill="auto"/>
          </w:tcPr>
          <w:p w14:paraId="0358EB11" w14:textId="77777777" w:rsidR="005C526F" w:rsidRPr="001C0E1B" w:rsidRDefault="005C526F" w:rsidP="005D1F46">
            <w:pPr>
              <w:pStyle w:val="TAH"/>
            </w:pPr>
            <w:r w:rsidRPr="001C0E1B">
              <w:t>Configuration</w:t>
            </w:r>
          </w:p>
        </w:tc>
        <w:tc>
          <w:tcPr>
            <w:tcW w:w="4077" w:type="dxa"/>
            <w:gridSpan w:val="2"/>
            <w:shd w:val="clear" w:color="auto" w:fill="auto"/>
          </w:tcPr>
          <w:p w14:paraId="053E9B6F" w14:textId="77777777" w:rsidR="005C526F" w:rsidRPr="001C0E1B" w:rsidRDefault="005C526F" w:rsidP="005D1F46">
            <w:pPr>
              <w:pStyle w:val="TAH"/>
            </w:pPr>
            <w:r w:rsidRPr="001C0E1B">
              <w:t>Cell 2</w:t>
            </w:r>
          </w:p>
        </w:tc>
      </w:tr>
      <w:tr w:rsidR="005C526F" w:rsidRPr="001C0E1B" w14:paraId="11E6AE6A" w14:textId="77777777" w:rsidTr="005D1F46">
        <w:tc>
          <w:tcPr>
            <w:tcW w:w="3019" w:type="dxa"/>
            <w:tcBorders>
              <w:top w:val="nil"/>
            </w:tcBorders>
            <w:shd w:val="clear" w:color="auto" w:fill="auto"/>
          </w:tcPr>
          <w:p w14:paraId="4AE59FB2" w14:textId="77777777" w:rsidR="005C526F" w:rsidRPr="001C0E1B" w:rsidRDefault="005C526F" w:rsidP="005D1F46">
            <w:pPr>
              <w:keepLines/>
              <w:spacing w:after="0"/>
              <w:jc w:val="center"/>
              <w:rPr>
                <w:rFonts w:ascii="Arial" w:hAnsi="Arial"/>
                <w:b/>
                <w:sz w:val="18"/>
              </w:rPr>
            </w:pPr>
          </w:p>
        </w:tc>
        <w:tc>
          <w:tcPr>
            <w:tcW w:w="1147" w:type="dxa"/>
            <w:tcBorders>
              <w:top w:val="nil"/>
            </w:tcBorders>
            <w:shd w:val="clear" w:color="auto" w:fill="auto"/>
          </w:tcPr>
          <w:p w14:paraId="662C5424" w14:textId="77777777" w:rsidR="005C526F" w:rsidRPr="001C0E1B" w:rsidRDefault="005C526F" w:rsidP="005D1F46">
            <w:pPr>
              <w:keepLines/>
              <w:spacing w:after="0"/>
              <w:jc w:val="center"/>
              <w:rPr>
                <w:rFonts w:ascii="Arial" w:hAnsi="Arial"/>
                <w:b/>
                <w:sz w:val="18"/>
              </w:rPr>
            </w:pPr>
          </w:p>
        </w:tc>
        <w:tc>
          <w:tcPr>
            <w:tcW w:w="1396" w:type="dxa"/>
            <w:tcBorders>
              <w:top w:val="nil"/>
            </w:tcBorders>
            <w:shd w:val="clear" w:color="auto" w:fill="auto"/>
          </w:tcPr>
          <w:p w14:paraId="4DA4D92C" w14:textId="77777777" w:rsidR="005C526F" w:rsidRPr="001C0E1B" w:rsidRDefault="005C526F" w:rsidP="005D1F46">
            <w:pPr>
              <w:keepLines/>
              <w:spacing w:after="0"/>
              <w:jc w:val="center"/>
              <w:rPr>
                <w:rFonts w:ascii="Arial" w:hAnsi="Arial"/>
                <w:b/>
                <w:sz w:val="18"/>
              </w:rPr>
            </w:pPr>
          </w:p>
        </w:tc>
        <w:tc>
          <w:tcPr>
            <w:tcW w:w="2304" w:type="dxa"/>
            <w:shd w:val="clear" w:color="auto" w:fill="auto"/>
          </w:tcPr>
          <w:p w14:paraId="482C3CA2" w14:textId="77777777" w:rsidR="005C526F" w:rsidRPr="001C0E1B" w:rsidRDefault="005C526F" w:rsidP="005D1F46">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641EEFE9" w14:textId="77777777" w:rsidR="005C526F" w:rsidRPr="001C0E1B" w:rsidRDefault="005C526F" w:rsidP="005D1F46">
            <w:pPr>
              <w:keepLines/>
              <w:spacing w:after="0"/>
              <w:jc w:val="center"/>
              <w:rPr>
                <w:rFonts w:ascii="Arial" w:hAnsi="Arial"/>
                <w:b/>
                <w:sz w:val="18"/>
              </w:rPr>
            </w:pPr>
            <w:r w:rsidRPr="001C0E1B">
              <w:rPr>
                <w:rFonts w:ascii="Arial" w:hAnsi="Arial"/>
                <w:b/>
                <w:sz w:val="18"/>
              </w:rPr>
              <w:t>T2</w:t>
            </w:r>
          </w:p>
        </w:tc>
      </w:tr>
      <w:tr w:rsidR="005C526F" w:rsidRPr="001C0E1B" w14:paraId="43993C3F" w14:textId="77777777" w:rsidTr="005D1F46">
        <w:tc>
          <w:tcPr>
            <w:tcW w:w="3019" w:type="dxa"/>
            <w:tcBorders>
              <w:bottom w:val="single" w:sz="4" w:space="0" w:color="auto"/>
            </w:tcBorders>
            <w:shd w:val="clear" w:color="auto" w:fill="auto"/>
          </w:tcPr>
          <w:p w14:paraId="59BDDA25" w14:textId="77777777" w:rsidR="005C526F" w:rsidRPr="001C0E1B" w:rsidRDefault="005C526F" w:rsidP="005D1F46">
            <w:pPr>
              <w:pStyle w:val="TAL"/>
            </w:pPr>
            <w:r w:rsidRPr="001C0E1B">
              <w:t>RF channel number</w:t>
            </w:r>
          </w:p>
        </w:tc>
        <w:tc>
          <w:tcPr>
            <w:tcW w:w="1147" w:type="dxa"/>
            <w:tcBorders>
              <w:bottom w:val="single" w:sz="4" w:space="0" w:color="auto"/>
            </w:tcBorders>
            <w:shd w:val="clear" w:color="auto" w:fill="auto"/>
          </w:tcPr>
          <w:p w14:paraId="63669BC6" w14:textId="77777777" w:rsidR="005C526F" w:rsidRPr="001C0E1B" w:rsidRDefault="005C526F" w:rsidP="005D1F46">
            <w:pPr>
              <w:pStyle w:val="TAC"/>
            </w:pPr>
          </w:p>
        </w:tc>
        <w:tc>
          <w:tcPr>
            <w:tcW w:w="1396" w:type="dxa"/>
          </w:tcPr>
          <w:p w14:paraId="7272EF11" w14:textId="77777777" w:rsidR="005C526F" w:rsidRPr="001C0E1B" w:rsidRDefault="005C526F" w:rsidP="005D1F46">
            <w:pPr>
              <w:pStyle w:val="TAC"/>
            </w:pPr>
            <w:r>
              <w:t>1,2</w:t>
            </w:r>
          </w:p>
        </w:tc>
        <w:tc>
          <w:tcPr>
            <w:tcW w:w="4077" w:type="dxa"/>
            <w:gridSpan w:val="2"/>
            <w:shd w:val="clear" w:color="auto" w:fill="auto"/>
          </w:tcPr>
          <w:p w14:paraId="3E4A4DD8" w14:textId="77777777" w:rsidR="005C526F" w:rsidRPr="001C0E1B" w:rsidRDefault="005C526F" w:rsidP="005D1F46">
            <w:pPr>
              <w:pStyle w:val="TAC"/>
            </w:pPr>
            <w:r w:rsidRPr="001C0E1B">
              <w:t>1</w:t>
            </w:r>
          </w:p>
        </w:tc>
      </w:tr>
      <w:tr w:rsidR="005C526F" w:rsidRPr="001C0E1B" w14:paraId="4F68C77B" w14:textId="77777777" w:rsidTr="005D1F46">
        <w:trPr>
          <w:trHeight w:val="56"/>
        </w:trPr>
        <w:tc>
          <w:tcPr>
            <w:tcW w:w="3019" w:type="dxa"/>
            <w:tcBorders>
              <w:bottom w:val="nil"/>
            </w:tcBorders>
            <w:shd w:val="clear" w:color="auto" w:fill="auto"/>
          </w:tcPr>
          <w:p w14:paraId="68A9227D" w14:textId="77777777" w:rsidR="005C526F" w:rsidRPr="001C0E1B" w:rsidRDefault="005C526F" w:rsidP="005D1F46">
            <w:pPr>
              <w:pStyle w:val="TAL"/>
            </w:pPr>
            <w:r w:rsidRPr="001C0E1B">
              <w:t>Duplex mode</w:t>
            </w:r>
          </w:p>
        </w:tc>
        <w:tc>
          <w:tcPr>
            <w:tcW w:w="1147" w:type="dxa"/>
            <w:tcBorders>
              <w:bottom w:val="nil"/>
            </w:tcBorders>
            <w:shd w:val="clear" w:color="auto" w:fill="auto"/>
          </w:tcPr>
          <w:p w14:paraId="3B9CFAF0" w14:textId="77777777" w:rsidR="005C526F" w:rsidRPr="001C0E1B" w:rsidRDefault="005C526F" w:rsidP="005D1F46">
            <w:pPr>
              <w:pStyle w:val="TAC"/>
            </w:pPr>
          </w:p>
        </w:tc>
        <w:tc>
          <w:tcPr>
            <w:tcW w:w="1396" w:type="dxa"/>
          </w:tcPr>
          <w:p w14:paraId="1053A7C0" w14:textId="77777777" w:rsidR="005C526F" w:rsidRPr="001C0E1B" w:rsidRDefault="005C526F" w:rsidP="005D1F46">
            <w:pPr>
              <w:pStyle w:val="TAC"/>
            </w:pPr>
            <w:r w:rsidRPr="001C0E1B">
              <w:t>1</w:t>
            </w:r>
          </w:p>
        </w:tc>
        <w:tc>
          <w:tcPr>
            <w:tcW w:w="4077" w:type="dxa"/>
            <w:gridSpan w:val="2"/>
            <w:shd w:val="clear" w:color="auto" w:fill="auto"/>
          </w:tcPr>
          <w:p w14:paraId="74572D10" w14:textId="77777777" w:rsidR="005C526F" w:rsidRPr="001C0E1B" w:rsidRDefault="005C526F" w:rsidP="005D1F46">
            <w:pPr>
              <w:pStyle w:val="TAC"/>
            </w:pPr>
            <w:r w:rsidRPr="001C0E1B">
              <w:t>FDD</w:t>
            </w:r>
          </w:p>
        </w:tc>
      </w:tr>
      <w:tr w:rsidR="005C526F" w:rsidRPr="001C0E1B" w14:paraId="1EE9BC6F" w14:textId="77777777" w:rsidTr="005D1F46">
        <w:trPr>
          <w:trHeight w:val="56"/>
        </w:trPr>
        <w:tc>
          <w:tcPr>
            <w:tcW w:w="3019" w:type="dxa"/>
            <w:tcBorders>
              <w:top w:val="nil"/>
            </w:tcBorders>
            <w:shd w:val="clear" w:color="auto" w:fill="auto"/>
          </w:tcPr>
          <w:p w14:paraId="01B99F84" w14:textId="77777777" w:rsidR="005C526F" w:rsidRPr="001C0E1B" w:rsidRDefault="005C526F" w:rsidP="005D1F46">
            <w:pPr>
              <w:pStyle w:val="TAL"/>
            </w:pPr>
          </w:p>
        </w:tc>
        <w:tc>
          <w:tcPr>
            <w:tcW w:w="1147" w:type="dxa"/>
            <w:tcBorders>
              <w:top w:val="nil"/>
            </w:tcBorders>
            <w:shd w:val="clear" w:color="auto" w:fill="auto"/>
          </w:tcPr>
          <w:p w14:paraId="492938A9" w14:textId="77777777" w:rsidR="005C526F" w:rsidRPr="001C0E1B" w:rsidRDefault="005C526F" w:rsidP="005D1F46">
            <w:pPr>
              <w:pStyle w:val="TAC"/>
            </w:pPr>
          </w:p>
        </w:tc>
        <w:tc>
          <w:tcPr>
            <w:tcW w:w="1396" w:type="dxa"/>
          </w:tcPr>
          <w:p w14:paraId="4D6F7D98" w14:textId="77777777" w:rsidR="005C526F" w:rsidRPr="001C0E1B" w:rsidRDefault="005C526F" w:rsidP="005D1F46">
            <w:pPr>
              <w:pStyle w:val="TAC"/>
            </w:pPr>
            <w:r>
              <w:t>2</w:t>
            </w:r>
          </w:p>
        </w:tc>
        <w:tc>
          <w:tcPr>
            <w:tcW w:w="4077" w:type="dxa"/>
            <w:gridSpan w:val="2"/>
            <w:shd w:val="clear" w:color="auto" w:fill="auto"/>
          </w:tcPr>
          <w:p w14:paraId="493204AA" w14:textId="77777777" w:rsidR="005C526F" w:rsidRPr="001C0E1B" w:rsidRDefault="005C526F" w:rsidP="005D1F46">
            <w:pPr>
              <w:pStyle w:val="TAC"/>
            </w:pPr>
            <w:r w:rsidRPr="001C0E1B">
              <w:t>TDD</w:t>
            </w:r>
          </w:p>
        </w:tc>
      </w:tr>
      <w:tr w:rsidR="005C526F" w:rsidRPr="001C0E1B" w14:paraId="09DA0877" w14:textId="77777777" w:rsidTr="005D1F46">
        <w:tc>
          <w:tcPr>
            <w:tcW w:w="3019" w:type="dxa"/>
            <w:shd w:val="clear" w:color="auto" w:fill="auto"/>
          </w:tcPr>
          <w:p w14:paraId="07EEBD87" w14:textId="77777777" w:rsidR="005C526F" w:rsidRPr="001C0E1B" w:rsidRDefault="005C526F" w:rsidP="005D1F46">
            <w:pPr>
              <w:pStyle w:val="TAL"/>
            </w:pPr>
            <w:r w:rsidRPr="001C0E1B">
              <w:t>TDD special subframe configuration</w:t>
            </w:r>
            <w:r w:rsidRPr="001C0E1B">
              <w:rPr>
                <w:vertAlign w:val="superscript"/>
              </w:rPr>
              <w:t>Note1</w:t>
            </w:r>
          </w:p>
        </w:tc>
        <w:tc>
          <w:tcPr>
            <w:tcW w:w="1147" w:type="dxa"/>
            <w:shd w:val="clear" w:color="auto" w:fill="auto"/>
          </w:tcPr>
          <w:p w14:paraId="6CE9974B" w14:textId="77777777" w:rsidR="005C526F" w:rsidRPr="001C0E1B" w:rsidRDefault="005C526F" w:rsidP="005D1F46">
            <w:pPr>
              <w:pStyle w:val="TAC"/>
            </w:pPr>
          </w:p>
        </w:tc>
        <w:tc>
          <w:tcPr>
            <w:tcW w:w="1396" w:type="dxa"/>
          </w:tcPr>
          <w:p w14:paraId="585DFB60" w14:textId="77777777" w:rsidR="005C526F" w:rsidRPr="001C0E1B" w:rsidRDefault="005C526F" w:rsidP="005D1F46">
            <w:pPr>
              <w:pStyle w:val="TAC"/>
            </w:pPr>
            <w:r>
              <w:t>2</w:t>
            </w:r>
          </w:p>
        </w:tc>
        <w:tc>
          <w:tcPr>
            <w:tcW w:w="4077" w:type="dxa"/>
            <w:gridSpan w:val="2"/>
            <w:shd w:val="clear" w:color="auto" w:fill="auto"/>
          </w:tcPr>
          <w:p w14:paraId="288177B4" w14:textId="77777777" w:rsidR="005C526F" w:rsidRPr="001C0E1B" w:rsidRDefault="005C526F" w:rsidP="005D1F46">
            <w:pPr>
              <w:pStyle w:val="TAC"/>
            </w:pPr>
            <w:r w:rsidRPr="001C0E1B">
              <w:t>6</w:t>
            </w:r>
          </w:p>
        </w:tc>
      </w:tr>
      <w:tr w:rsidR="005C526F" w:rsidRPr="001C0E1B" w14:paraId="7F0655D4" w14:textId="77777777" w:rsidTr="005D1F46">
        <w:tc>
          <w:tcPr>
            <w:tcW w:w="3019" w:type="dxa"/>
            <w:shd w:val="clear" w:color="auto" w:fill="auto"/>
          </w:tcPr>
          <w:p w14:paraId="0C836911" w14:textId="77777777" w:rsidR="005C526F" w:rsidRPr="001C0E1B" w:rsidRDefault="005C526F" w:rsidP="005D1F46">
            <w:pPr>
              <w:pStyle w:val="TAL"/>
            </w:pPr>
            <w:r w:rsidRPr="001C0E1B">
              <w:t>TDD uplink-downlink configuration</w:t>
            </w:r>
            <w:r w:rsidRPr="001C0E1B">
              <w:rPr>
                <w:vertAlign w:val="superscript"/>
              </w:rPr>
              <w:t>Note1</w:t>
            </w:r>
          </w:p>
        </w:tc>
        <w:tc>
          <w:tcPr>
            <w:tcW w:w="1147" w:type="dxa"/>
            <w:shd w:val="clear" w:color="auto" w:fill="auto"/>
          </w:tcPr>
          <w:p w14:paraId="28626E9E" w14:textId="77777777" w:rsidR="005C526F" w:rsidRPr="001C0E1B" w:rsidRDefault="005C526F" w:rsidP="005D1F46">
            <w:pPr>
              <w:pStyle w:val="TAC"/>
            </w:pPr>
          </w:p>
        </w:tc>
        <w:tc>
          <w:tcPr>
            <w:tcW w:w="1396" w:type="dxa"/>
          </w:tcPr>
          <w:p w14:paraId="633A7B23" w14:textId="77777777" w:rsidR="005C526F" w:rsidRPr="001C0E1B" w:rsidRDefault="005C526F" w:rsidP="005D1F46">
            <w:pPr>
              <w:pStyle w:val="TAC"/>
            </w:pPr>
            <w:r>
              <w:t>2</w:t>
            </w:r>
          </w:p>
        </w:tc>
        <w:tc>
          <w:tcPr>
            <w:tcW w:w="4077" w:type="dxa"/>
            <w:gridSpan w:val="2"/>
            <w:shd w:val="clear" w:color="auto" w:fill="auto"/>
          </w:tcPr>
          <w:p w14:paraId="5592E274" w14:textId="77777777" w:rsidR="005C526F" w:rsidRPr="001C0E1B" w:rsidRDefault="005C526F" w:rsidP="005D1F46">
            <w:pPr>
              <w:pStyle w:val="TAC"/>
            </w:pPr>
            <w:r w:rsidRPr="001C0E1B">
              <w:t>1</w:t>
            </w:r>
          </w:p>
        </w:tc>
      </w:tr>
      <w:tr w:rsidR="005C526F" w:rsidRPr="001C0E1B" w14:paraId="5AF6F68E" w14:textId="77777777" w:rsidTr="005D1F46">
        <w:tc>
          <w:tcPr>
            <w:tcW w:w="3019" w:type="dxa"/>
            <w:tcBorders>
              <w:bottom w:val="single" w:sz="4" w:space="0" w:color="auto"/>
            </w:tcBorders>
            <w:shd w:val="clear" w:color="auto" w:fill="auto"/>
          </w:tcPr>
          <w:p w14:paraId="3117901E" w14:textId="77777777" w:rsidR="005C526F" w:rsidRPr="001C0E1B" w:rsidRDefault="005C526F" w:rsidP="005D1F46">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0008A2A" w14:textId="77777777" w:rsidR="005C526F" w:rsidRPr="001C0E1B" w:rsidRDefault="005C526F" w:rsidP="005D1F46">
            <w:pPr>
              <w:pStyle w:val="TAC"/>
            </w:pPr>
            <w:r w:rsidRPr="001C0E1B">
              <w:t>MHz</w:t>
            </w:r>
          </w:p>
        </w:tc>
        <w:tc>
          <w:tcPr>
            <w:tcW w:w="1396" w:type="dxa"/>
          </w:tcPr>
          <w:p w14:paraId="5FC16118" w14:textId="77777777" w:rsidR="005C526F" w:rsidRPr="001C0E1B" w:rsidRDefault="005C526F" w:rsidP="005D1F46">
            <w:pPr>
              <w:pStyle w:val="TAC"/>
            </w:pPr>
            <w:r>
              <w:t>1,2</w:t>
            </w:r>
          </w:p>
        </w:tc>
        <w:tc>
          <w:tcPr>
            <w:tcW w:w="4077" w:type="dxa"/>
            <w:gridSpan w:val="2"/>
            <w:shd w:val="clear" w:color="auto" w:fill="auto"/>
          </w:tcPr>
          <w:p w14:paraId="18B6CF08" w14:textId="77777777" w:rsidR="005C526F" w:rsidRPr="001C0E1B" w:rsidRDefault="005C526F" w:rsidP="005D1F46">
            <w:pPr>
              <w:pStyle w:val="TAC"/>
            </w:pPr>
            <w:r w:rsidRPr="001C0E1B">
              <w:t>5 MHz: N</w:t>
            </w:r>
            <w:r w:rsidRPr="001C0E1B">
              <w:rPr>
                <w:vertAlign w:val="subscript"/>
              </w:rPr>
              <w:t>RB,c</w:t>
            </w:r>
            <w:r w:rsidRPr="001C0E1B">
              <w:t xml:space="preserve"> = 25</w:t>
            </w:r>
          </w:p>
          <w:p w14:paraId="38311C4E" w14:textId="77777777" w:rsidR="005C526F" w:rsidRPr="001C0E1B" w:rsidRDefault="005C526F" w:rsidP="005D1F46">
            <w:pPr>
              <w:pStyle w:val="TAC"/>
            </w:pPr>
            <w:r w:rsidRPr="001C0E1B">
              <w:t>10 MHz: N</w:t>
            </w:r>
            <w:r w:rsidRPr="001C0E1B">
              <w:rPr>
                <w:vertAlign w:val="subscript"/>
              </w:rPr>
              <w:t>RB,c</w:t>
            </w:r>
            <w:r w:rsidRPr="001C0E1B">
              <w:t xml:space="preserve"> = 50</w:t>
            </w:r>
          </w:p>
          <w:p w14:paraId="4F17B13B" w14:textId="77777777" w:rsidR="005C526F" w:rsidRPr="001C0E1B" w:rsidRDefault="005C526F" w:rsidP="005D1F46">
            <w:pPr>
              <w:pStyle w:val="TAC"/>
            </w:pPr>
            <w:r w:rsidRPr="001C0E1B">
              <w:t>20 MHz: N</w:t>
            </w:r>
            <w:r w:rsidRPr="001C0E1B">
              <w:rPr>
                <w:vertAlign w:val="subscript"/>
              </w:rPr>
              <w:t>RB,c</w:t>
            </w:r>
            <w:r w:rsidRPr="001C0E1B">
              <w:t xml:space="preserve"> = 100</w:t>
            </w:r>
          </w:p>
        </w:tc>
      </w:tr>
      <w:tr w:rsidR="005C526F" w:rsidRPr="001C0E1B" w14:paraId="1CE70904"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4F5D826C" w14:textId="77777777" w:rsidR="005C526F" w:rsidRPr="001C0E1B" w:rsidRDefault="005C526F" w:rsidP="005D1F46">
            <w:pPr>
              <w:pStyle w:val="TAL"/>
            </w:pPr>
            <w:r w:rsidRPr="001C0E1B">
              <w:t>PDSCH parameters:</w:t>
            </w:r>
          </w:p>
          <w:p w14:paraId="51614519"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BA49E16"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55168D8"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F2FD872" w14:textId="77777777" w:rsidR="005C526F" w:rsidRPr="001C0E1B" w:rsidRDefault="005C526F" w:rsidP="005D1F46">
            <w:pPr>
              <w:pStyle w:val="TAC"/>
              <w:rPr>
                <w:lang w:eastAsia="zh-CN"/>
              </w:rPr>
            </w:pPr>
            <w:r w:rsidRPr="001C0E1B">
              <w:rPr>
                <w:lang w:eastAsia="zh-CN"/>
              </w:rPr>
              <w:t>5 MHz: R.7 FDD</w:t>
            </w:r>
          </w:p>
          <w:p w14:paraId="198F6D2D" w14:textId="77777777" w:rsidR="005C526F" w:rsidRPr="001C0E1B" w:rsidRDefault="005C526F" w:rsidP="005D1F46">
            <w:pPr>
              <w:pStyle w:val="TAC"/>
              <w:rPr>
                <w:lang w:eastAsia="zh-CN"/>
              </w:rPr>
            </w:pPr>
            <w:r w:rsidRPr="001C0E1B">
              <w:rPr>
                <w:lang w:eastAsia="zh-CN"/>
              </w:rPr>
              <w:t>10 MHz: R.3 FDD</w:t>
            </w:r>
          </w:p>
          <w:p w14:paraId="2E5C1038" w14:textId="77777777" w:rsidR="005C526F" w:rsidRPr="001C0E1B" w:rsidRDefault="005C526F" w:rsidP="005D1F46">
            <w:pPr>
              <w:pStyle w:val="TAC"/>
              <w:rPr>
                <w:lang w:eastAsia="zh-CN"/>
              </w:rPr>
            </w:pPr>
            <w:r w:rsidRPr="001C0E1B">
              <w:rPr>
                <w:lang w:eastAsia="zh-CN"/>
              </w:rPr>
              <w:t>20 MHz: R.6 FDD</w:t>
            </w:r>
          </w:p>
        </w:tc>
      </w:tr>
      <w:tr w:rsidR="005C526F" w:rsidRPr="001C0E1B" w14:paraId="46181059"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66519BA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3CDD85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AF09C86"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2BB1BF9C" w14:textId="77777777" w:rsidR="005C526F" w:rsidRPr="001C0E1B" w:rsidRDefault="005C526F" w:rsidP="005D1F46">
            <w:pPr>
              <w:pStyle w:val="TAC"/>
              <w:rPr>
                <w:lang w:eastAsia="zh-CN"/>
              </w:rPr>
            </w:pPr>
            <w:r w:rsidRPr="001C0E1B">
              <w:rPr>
                <w:lang w:eastAsia="zh-CN"/>
              </w:rPr>
              <w:t>5 MHz: R.4 TDD</w:t>
            </w:r>
          </w:p>
          <w:p w14:paraId="5D10921F" w14:textId="77777777" w:rsidR="005C526F" w:rsidRPr="001C0E1B" w:rsidRDefault="005C526F" w:rsidP="005D1F46">
            <w:pPr>
              <w:pStyle w:val="TAC"/>
              <w:rPr>
                <w:lang w:eastAsia="zh-CN"/>
              </w:rPr>
            </w:pPr>
            <w:r w:rsidRPr="001C0E1B">
              <w:rPr>
                <w:lang w:eastAsia="zh-CN"/>
              </w:rPr>
              <w:t>10 MHz: R.0 TDD</w:t>
            </w:r>
          </w:p>
          <w:p w14:paraId="5FC28FEB" w14:textId="77777777" w:rsidR="005C526F" w:rsidRPr="001C0E1B" w:rsidRDefault="005C526F" w:rsidP="005D1F46">
            <w:pPr>
              <w:pStyle w:val="TAC"/>
              <w:rPr>
                <w:lang w:eastAsia="zh-CN"/>
              </w:rPr>
            </w:pPr>
            <w:r w:rsidRPr="001C0E1B">
              <w:rPr>
                <w:lang w:eastAsia="zh-CN"/>
              </w:rPr>
              <w:t>20 MHz: R.3 TDD</w:t>
            </w:r>
          </w:p>
        </w:tc>
      </w:tr>
      <w:tr w:rsidR="005C526F" w:rsidRPr="001C0E1B" w14:paraId="324265A2"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24380857" w14:textId="77777777" w:rsidR="005C526F" w:rsidRPr="001C0E1B" w:rsidRDefault="005C526F" w:rsidP="005D1F46">
            <w:pPr>
              <w:pStyle w:val="TAL"/>
            </w:pPr>
            <w:r w:rsidRPr="001C0E1B">
              <w:t>PCFICH/PDCCH/PHICH parameters:</w:t>
            </w:r>
          </w:p>
          <w:p w14:paraId="14A4BB90" w14:textId="77777777" w:rsidR="005C526F" w:rsidRPr="001C0E1B" w:rsidRDefault="005C526F" w:rsidP="005D1F46">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BC4182"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6729C28F"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4819D9D7" w14:textId="77777777" w:rsidR="005C526F" w:rsidRPr="001C0E1B" w:rsidRDefault="005C526F" w:rsidP="005D1F46">
            <w:pPr>
              <w:pStyle w:val="TAC"/>
              <w:rPr>
                <w:lang w:eastAsia="zh-CN"/>
              </w:rPr>
            </w:pPr>
            <w:r w:rsidRPr="001C0E1B">
              <w:rPr>
                <w:lang w:eastAsia="zh-CN"/>
              </w:rPr>
              <w:t>5 MHz: R.11 FDD</w:t>
            </w:r>
          </w:p>
          <w:p w14:paraId="22C6EA8B" w14:textId="77777777" w:rsidR="005C526F" w:rsidRPr="001C0E1B" w:rsidRDefault="005C526F" w:rsidP="005D1F46">
            <w:pPr>
              <w:pStyle w:val="TAC"/>
              <w:rPr>
                <w:lang w:eastAsia="zh-CN"/>
              </w:rPr>
            </w:pPr>
            <w:r w:rsidRPr="001C0E1B">
              <w:rPr>
                <w:lang w:eastAsia="zh-CN"/>
              </w:rPr>
              <w:t>10 MHz: R.6 FDD</w:t>
            </w:r>
          </w:p>
          <w:p w14:paraId="44209D61" w14:textId="77777777" w:rsidR="005C526F" w:rsidRPr="001C0E1B" w:rsidRDefault="005C526F" w:rsidP="005D1F46">
            <w:pPr>
              <w:pStyle w:val="TAC"/>
              <w:rPr>
                <w:lang w:eastAsia="zh-CN"/>
              </w:rPr>
            </w:pPr>
            <w:r w:rsidRPr="001C0E1B">
              <w:rPr>
                <w:lang w:eastAsia="zh-CN"/>
              </w:rPr>
              <w:t>20 MHz: R.10 FDD</w:t>
            </w:r>
          </w:p>
        </w:tc>
      </w:tr>
      <w:tr w:rsidR="005C526F" w:rsidRPr="001C0E1B" w14:paraId="7F791FA8"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3841D80F"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0A99FB" w14:textId="77777777" w:rsidR="005C526F" w:rsidRPr="001C0E1B" w:rsidRDefault="005C526F" w:rsidP="005D1F46">
            <w:pPr>
              <w:pStyle w:val="TAC"/>
            </w:pPr>
          </w:p>
        </w:tc>
        <w:tc>
          <w:tcPr>
            <w:tcW w:w="1396" w:type="dxa"/>
            <w:tcBorders>
              <w:top w:val="single" w:sz="4" w:space="0" w:color="auto"/>
              <w:left w:val="single" w:sz="4" w:space="0" w:color="auto"/>
              <w:bottom w:val="single" w:sz="4" w:space="0" w:color="auto"/>
              <w:right w:val="single" w:sz="4" w:space="0" w:color="auto"/>
            </w:tcBorders>
          </w:tcPr>
          <w:p w14:paraId="1EC2068E" w14:textId="77777777" w:rsidR="005C526F" w:rsidRPr="001C0E1B" w:rsidRDefault="005C526F" w:rsidP="005D1F46">
            <w:pPr>
              <w:pStyle w:val="TAC"/>
            </w:pPr>
            <w:r>
              <w:t>2</w:t>
            </w:r>
          </w:p>
        </w:tc>
        <w:tc>
          <w:tcPr>
            <w:tcW w:w="4077" w:type="dxa"/>
            <w:gridSpan w:val="2"/>
            <w:tcBorders>
              <w:left w:val="single" w:sz="4" w:space="0" w:color="auto"/>
              <w:bottom w:val="single" w:sz="4" w:space="0" w:color="auto"/>
              <w:right w:val="single" w:sz="4" w:space="0" w:color="auto"/>
            </w:tcBorders>
          </w:tcPr>
          <w:p w14:paraId="14823D4C" w14:textId="77777777" w:rsidR="005C526F" w:rsidRPr="001C0E1B" w:rsidRDefault="005C526F" w:rsidP="005D1F46">
            <w:pPr>
              <w:pStyle w:val="TAC"/>
              <w:rPr>
                <w:lang w:eastAsia="zh-CN"/>
              </w:rPr>
            </w:pPr>
            <w:r w:rsidRPr="001C0E1B">
              <w:rPr>
                <w:lang w:eastAsia="zh-CN"/>
              </w:rPr>
              <w:t>5 MHz: R.11 TDD</w:t>
            </w:r>
          </w:p>
          <w:p w14:paraId="63763991" w14:textId="77777777" w:rsidR="005C526F" w:rsidRPr="001C0E1B" w:rsidRDefault="005C526F" w:rsidP="005D1F46">
            <w:pPr>
              <w:pStyle w:val="TAC"/>
              <w:rPr>
                <w:lang w:eastAsia="zh-CN"/>
              </w:rPr>
            </w:pPr>
            <w:r w:rsidRPr="001C0E1B">
              <w:rPr>
                <w:lang w:eastAsia="zh-CN"/>
              </w:rPr>
              <w:t>10 MHz: R.6 TDD</w:t>
            </w:r>
          </w:p>
          <w:p w14:paraId="498B48EA" w14:textId="77777777" w:rsidR="005C526F" w:rsidRPr="001C0E1B" w:rsidRDefault="005C526F" w:rsidP="005D1F46">
            <w:pPr>
              <w:pStyle w:val="TAC"/>
              <w:rPr>
                <w:lang w:eastAsia="zh-CN"/>
              </w:rPr>
            </w:pPr>
            <w:r w:rsidRPr="001C0E1B">
              <w:rPr>
                <w:lang w:eastAsia="zh-CN"/>
              </w:rPr>
              <w:t>20 MHz: R.10 TDD</w:t>
            </w:r>
          </w:p>
        </w:tc>
      </w:tr>
      <w:tr w:rsidR="005C526F" w:rsidRPr="001C0E1B" w14:paraId="450E74F7" w14:textId="77777777" w:rsidTr="005D1F46">
        <w:trPr>
          <w:trHeight w:val="346"/>
        </w:trPr>
        <w:tc>
          <w:tcPr>
            <w:tcW w:w="3019" w:type="dxa"/>
            <w:tcBorders>
              <w:top w:val="single" w:sz="4" w:space="0" w:color="auto"/>
              <w:left w:val="single" w:sz="4" w:space="0" w:color="auto"/>
              <w:bottom w:val="nil"/>
              <w:right w:val="single" w:sz="4" w:space="0" w:color="auto"/>
            </w:tcBorders>
            <w:shd w:val="clear" w:color="auto" w:fill="auto"/>
          </w:tcPr>
          <w:p w14:paraId="64C06A63" w14:textId="77777777" w:rsidR="005C526F" w:rsidRPr="001C0E1B" w:rsidRDefault="005C526F" w:rsidP="005D1F46">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4BE49A2"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31B9462" w14:textId="77777777" w:rsidR="005C526F" w:rsidRPr="001C0E1B" w:rsidRDefault="005C526F" w:rsidP="005D1F46">
            <w:pPr>
              <w:pStyle w:val="TAC"/>
              <w:rPr>
                <w:lang w:eastAsia="zh-CN"/>
              </w:rPr>
            </w:pPr>
            <w:r w:rsidRPr="001C0E1B">
              <w:t>1</w:t>
            </w:r>
          </w:p>
        </w:tc>
        <w:tc>
          <w:tcPr>
            <w:tcW w:w="4077" w:type="dxa"/>
            <w:gridSpan w:val="2"/>
            <w:tcBorders>
              <w:top w:val="single" w:sz="4" w:space="0" w:color="auto"/>
              <w:left w:val="single" w:sz="4" w:space="0" w:color="auto"/>
              <w:right w:val="single" w:sz="4" w:space="0" w:color="auto"/>
            </w:tcBorders>
          </w:tcPr>
          <w:p w14:paraId="641846D8" w14:textId="77777777" w:rsidR="005C526F" w:rsidRPr="001C0E1B" w:rsidRDefault="005C526F" w:rsidP="005D1F46">
            <w:pPr>
              <w:pStyle w:val="TAC"/>
              <w:rPr>
                <w:lang w:eastAsia="zh-CN"/>
              </w:rPr>
            </w:pPr>
            <w:r w:rsidRPr="001C0E1B">
              <w:rPr>
                <w:lang w:eastAsia="zh-CN"/>
              </w:rPr>
              <w:t>5 MHz: OP.20 FDD</w:t>
            </w:r>
          </w:p>
          <w:p w14:paraId="1262C51B" w14:textId="77777777" w:rsidR="005C526F" w:rsidRPr="001C0E1B" w:rsidRDefault="005C526F" w:rsidP="005D1F46">
            <w:pPr>
              <w:pStyle w:val="TAC"/>
              <w:rPr>
                <w:lang w:eastAsia="zh-CN"/>
              </w:rPr>
            </w:pPr>
            <w:r w:rsidRPr="001C0E1B">
              <w:rPr>
                <w:lang w:eastAsia="zh-CN"/>
              </w:rPr>
              <w:t>10 MHz: OP.10 FDD</w:t>
            </w:r>
          </w:p>
          <w:p w14:paraId="72306137" w14:textId="77777777" w:rsidR="005C526F" w:rsidRPr="001C0E1B" w:rsidRDefault="005C526F" w:rsidP="005D1F46">
            <w:pPr>
              <w:pStyle w:val="TAC"/>
              <w:rPr>
                <w:lang w:eastAsia="zh-CN"/>
              </w:rPr>
            </w:pPr>
            <w:r w:rsidRPr="001C0E1B">
              <w:rPr>
                <w:lang w:eastAsia="zh-CN"/>
              </w:rPr>
              <w:t>20 MHz: OP.17 FDD</w:t>
            </w:r>
          </w:p>
        </w:tc>
      </w:tr>
      <w:tr w:rsidR="005C526F" w:rsidRPr="001C0E1B" w14:paraId="448EB8A5" w14:textId="77777777" w:rsidTr="005D1F46">
        <w:trPr>
          <w:trHeight w:val="346"/>
        </w:trPr>
        <w:tc>
          <w:tcPr>
            <w:tcW w:w="3019" w:type="dxa"/>
            <w:tcBorders>
              <w:top w:val="nil"/>
              <w:left w:val="single" w:sz="4" w:space="0" w:color="auto"/>
              <w:bottom w:val="single" w:sz="4" w:space="0" w:color="auto"/>
              <w:right w:val="single" w:sz="4" w:space="0" w:color="auto"/>
            </w:tcBorders>
            <w:shd w:val="clear" w:color="auto" w:fill="auto"/>
          </w:tcPr>
          <w:p w14:paraId="56A9F67B" w14:textId="77777777" w:rsidR="005C526F" w:rsidRPr="001C0E1B" w:rsidRDefault="005C526F" w:rsidP="005D1F46">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161A2DA" w14:textId="77777777" w:rsidR="005C526F" w:rsidRPr="001C0E1B" w:rsidRDefault="005C526F" w:rsidP="005D1F46">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9B15AB1" w14:textId="77777777" w:rsidR="005C526F" w:rsidRPr="001C0E1B" w:rsidRDefault="005C526F" w:rsidP="005D1F46">
            <w:pPr>
              <w:pStyle w:val="TAC"/>
              <w:rPr>
                <w:lang w:eastAsia="zh-CN"/>
              </w:rPr>
            </w:pPr>
            <w:r>
              <w:t>2</w:t>
            </w:r>
          </w:p>
        </w:tc>
        <w:tc>
          <w:tcPr>
            <w:tcW w:w="4077" w:type="dxa"/>
            <w:gridSpan w:val="2"/>
            <w:tcBorders>
              <w:left w:val="single" w:sz="4" w:space="0" w:color="auto"/>
              <w:bottom w:val="single" w:sz="4" w:space="0" w:color="auto"/>
              <w:right w:val="single" w:sz="4" w:space="0" w:color="auto"/>
            </w:tcBorders>
          </w:tcPr>
          <w:p w14:paraId="13F0F572" w14:textId="77777777" w:rsidR="005C526F" w:rsidRPr="001C0E1B" w:rsidRDefault="005C526F" w:rsidP="005D1F46">
            <w:pPr>
              <w:pStyle w:val="TAC"/>
              <w:rPr>
                <w:lang w:eastAsia="zh-CN"/>
              </w:rPr>
            </w:pPr>
            <w:r w:rsidRPr="001C0E1B">
              <w:rPr>
                <w:lang w:eastAsia="zh-CN"/>
              </w:rPr>
              <w:t>5 MHz: OP.9 TDD</w:t>
            </w:r>
          </w:p>
          <w:p w14:paraId="1E04D249" w14:textId="77777777" w:rsidR="005C526F" w:rsidRPr="001C0E1B" w:rsidRDefault="005C526F" w:rsidP="005D1F46">
            <w:pPr>
              <w:pStyle w:val="TAC"/>
              <w:rPr>
                <w:lang w:eastAsia="zh-CN"/>
              </w:rPr>
            </w:pPr>
            <w:r w:rsidRPr="001C0E1B">
              <w:rPr>
                <w:lang w:eastAsia="zh-CN"/>
              </w:rPr>
              <w:t>10 MHz: OP.1 TDD</w:t>
            </w:r>
          </w:p>
          <w:p w14:paraId="3A03F304" w14:textId="77777777" w:rsidR="005C526F" w:rsidRPr="001C0E1B" w:rsidRDefault="005C526F" w:rsidP="005D1F46">
            <w:pPr>
              <w:pStyle w:val="TAC"/>
              <w:rPr>
                <w:lang w:eastAsia="zh-CN"/>
              </w:rPr>
            </w:pPr>
            <w:r w:rsidRPr="001C0E1B">
              <w:rPr>
                <w:lang w:eastAsia="zh-CN"/>
              </w:rPr>
              <w:t>20 MHz: OP.7 TDD</w:t>
            </w:r>
          </w:p>
        </w:tc>
      </w:tr>
      <w:tr w:rsidR="005C526F" w:rsidRPr="001C0E1B" w14:paraId="177DC093" w14:textId="77777777" w:rsidTr="005D1F46">
        <w:tc>
          <w:tcPr>
            <w:tcW w:w="3019" w:type="dxa"/>
            <w:shd w:val="clear" w:color="auto" w:fill="auto"/>
          </w:tcPr>
          <w:p w14:paraId="324E63C4" w14:textId="77777777" w:rsidR="005C526F" w:rsidRPr="001C0E1B" w:rsidRDefault="005C526F" w:rsidP="005D1F46">
            <w:pPr>
              <w:pStyle w:val="TAL"/>
            </w:pPr>
            <w:r w:rsidRPr="001C0E1B">
              <w:t>PBCH_RA</w:t>
            </w:r>
          </w:p>
        </w:tc>
        <w:tc>
          <w:tcPr>
            <w:tcW w:w="1147" w:type="dxa"/>
            <w:tcBorders>
              <w:bottom w:val="nil"/>
            </w:tcBorders>
            <w:shd w:val="clear" w:color="auto" w:fill="auto"/>
            <w:vAlign w:val="center"/>
          </w:tcPr>
          <w:p w14:paraId="0456172C" w14:textId="77777777" w:rsidR="005C526F" w:rsidRPr="001C0E1B" w:rsidRDefault="005C526F" w:rsidP="005D1F46">
            <w:pPr>
              <w:pStyle w:val="TAC"/>
            </w:pPr>
            <w:r w:rsidRPr="001C0E1B">
              <w:t>dB</w:t>
            </w:r>
          </w:p>
        </w:tc>
        <w:tc>
          <w:tcPr>
            <w:tcW w:w="1396" w:type="dxa"/>
            <w:tcBorders>
              <w:bottom w:val="nil"/>
            </w:tcBorders>
            <w:shd w:val="clear" w:color="auto" w:fill="auto"/>
          </w:tcPr>
          <w:p w14:paraId="75C3929A" w14:textId="77777777" w:rsidR="005C526F" w:rsidRPr="001C0E1B" w:rsidRDefault="005C526F" w:rsidP="005D1F46">
            <w:pPr>
              <w:pStyle w:val="TAC"/>
            </w:pPr>
            <w:r w:rsidRPr="001C0E1B">
              <w:t>1, 2</w:t>
            </w:r>
          </w:p>
        </w:tc>
        <w:tc>
          <w:tcPr>
            <w:tcW w:w="4077" w:type="dxa"/>
            <w:gridSpan w:val="2"/>
            <w:tcBorders>
              <w:bottom w:val="nil"/>
            </w:tcBorders>
            <w:shd w:val="clear" w:color="auto" w:fill="auto"/>
            <w:vAlign w:val="center"/>
          </w:tcPr>
          <w:p w14:paraId="6ADC10CF" w14:textId="77777777" w:rsidR="005C526F" w:rsidRPr="001C0E1B" w:rsidRDefault="005C526F" w:rsidP="005D1F46">
            <w:pPr>
              <w:pStyle w:val="TAC"/>
            </w:pPr>
            <w:r w:rsidRPr="001C0E1B">
              <w:t>0</w:t>
            </w:r>
          </w:p>
        </w:tc>
      </w:tr>
      <w:tr w:rsidR="005C526F" w:rsidRPr="001C0E1B" w14:paraId="202858BE" w14:textId="77777777" w:rsidTr="005D1F46">
        <w:tc>
          <w:tcPr>
            <w:tcW w:w="3019" w:type="dxa"/>
            <w:shd w:val="clear" w:color="auto" w:fill="auto"/>
          </w:tcPr>
          <w:p w14:paraId="4E51861E" w14:textId="77777777" w:rsidR="005C526F" w:rsidRPr="001C0E1B" w:rsidRDefault="005C526F" w:rsidP="005D1F46">
            <w:pPr>
              <w:pStyle w:val="TAL"/>
            </w:pPr>
            <w:r w:rsidRPr="001C0E1B">
              <w:t>PBCH_RB</w:t>
            </w:r>
          </w:p>
        </w:tc>
        <w:tc>
          <w:tcPr>
            <w:tcW w:w="1147" w:type="dxa"/>
            <w:tcBorders>
              <w:top w:val="nil"/>
              <w:bottom w:val="nil"/>
            </w:tcBorders>
            <w:shd w:val="clear" w:color="auto" w:fill="auto"/>
          </w:tcPr>
          <w:p w14:paraId="28930803" w14:textId="77777777" w:rsidR="005C526F" w:rsidRPr="001C0E1B" w:rsidRDefault="005C526F" w:rsidP="005D1F46">
            <w:pPr>
              <w:pStyle w:val="TAC"/>
            </w:pPr>
          </w:p>
        </w:tc>
        <w:tc>
          <w:tcPr>
            <w:tcW w:w="1396" w:type="dxa"/>
            <w:tcBorders>
              <w:top w:val="nil"/>
              <w:bottom w:val="nil"/>
            </w:tcBorders>
            <w:shd w:val="clear" w:color="auto" w:fill="auto"/>
          </w:tcPr>
          <w:p w14:paraId="2BA73023" w14:textId="77777777" w:rsidR="005C526F" w:rsidRPr="001C0E1B" w:rsidRDefault="005C526F" w:rsidP="005D1F46">
            <w:pPr>
              <w:pStyle w:val="TAC"/>
            </w:pPr>
          </w:p>
        </w:tc>
        <w:tc>
          <w:tcPr>
            <w:tcW w:w="4077" w:type="dxa"/>
            <w:gridSpan w:val="2"/>
            <w:tcBorders>
              <w:top w:val="nil"/>
              <w:bottom w:val="nil"/>
            </w:tcBorders>
            <w:shd w:val="clear" w:color="auto" w:fill="auto"/>
          </w:tcPr>
          <w:p w14:paraId="47EE6869" w14:textId="77777777" w:rsidR="005C526F" w:rsidRPr="001C0E1B" w:rsidRDefault="005C526F" w:rsidP="005D1F46">
            <w:pPr>
              <w:pStyle w:val="TAC"/>
            </w:pPr>
          </w:p>
        </w:tc>
      </w:tr>
      <w:tr w:rsidR="005C526F" w:rsidRPr="001C0E1B" w14:paraId="5911BBD9" w14:textId="77777777" w:rsidTr="005D1F46">
        <w:tc>
          <w:tcPr>
            <w:tcW w:w="3019" w:type="dxa"/>
            <w:shd w:val="clear" w:color="auto" w:fill="auto"/>
          </w:tcPr>
          <w:p w14:paraId="46E12745" w14:textId="77777777" w:rsidR="005C526F" w:rsidRPr="001C0E1B" w:rsidRDefault="005C526F" w:rsidP="005D1F46">
            <w:pPr>
              <w:pStyle w:val="TAL"/>
            </w:pPr>
            <w:r w:rsidRPr="001C0E1B">
              <w:t>PSS_RA</w:t>
            </w:r>
          </w:p>
        </w:tc>
        <w:tc>
          <w:tcPr>
            <w:tcW w:w="1147" w:type="dxa"/>
            <w:tcBorders>
              <w:top w:val="nil"/>
              <w:bottom w:val="nil"/>
            </w:tcBorders>
            <w:shd w:val="clear" w:color="auto" w:fill="auto"/>
          </w:tcPr>
          <w:p w14:paraId="46AC6F63" w14:textId="77777777" w:rsidR="005C526F" w:rsidRPr="001C0E1B" w:rsidRDefault="005C526F" w:rsidP="005D1F46">
            <w:pPr>
              <w:pStyle w:val="TAC"/>
            </w:pPr>
          </w:p>
        </w:tc>
        <w:tc>
          <w:tcPr>
            <w:tcW w:w="1396" w:type="dxa"/>
            <w:tcBorders>
              <w:top w:val="nil"/>
              <w:bottom w:val="nil"/>
            </w:tcBorders>
            <w:shd w:val="clear" w:color="auto" w:fill="auto"/>
          </w:tcPr>
          <w:p w14:paraId="603A0354" w14:textId="77777777" w:rsidR="005C526F" w:rsidRPr="001C0E1B" w:rsidRDefault="005C526F" w:rsidP="005D1F46">
            <w:pPr>
              <w:pStyle w:val="TAC"/>
            </w:pPr>
          </w:p>
        </w:tc>
        <w:tc>
          <w:tcPr>
            <w:tcW w:w="4077" w:type="dxa"/>
            <w:gridSpan w:val="2"/>
            <w:tcBorders>
              <w:top w:val="nil"/>
              <w:bottom w:val="nil"/>
            </w:tcBorders>
            <w:shd w:val="clear" w:color="auto" w:fill="auto"/>
          </w:tcPr>
          <w:p w14:paraId="2C9E899B" w14:textId="77777777" w:rsidR="005C526F" w:rsidRPr="001C0E1B" w:rsidRDefault="005C526F" w:rsidP="005D1F46">
            <w:pPr>
              <w:pStyle w:val="TAC"/>
            </w:pPr>
          </w:p>
        </w:tc>
      </w:tr>
      <w:tr w:rsidR="005C526F" w:rsidRPr="001C0E1B" w14:paraId="17FDB4C5" w14:textId="77777777" w:rsidTr="005D1F46">
        <w:tc>
          <w:tcPr>
            <w:tcW w:w="3019" w:type="dxa"/>
            <w:shd w:val="clear" w:color="auto" w:fill="auto"/>
          </w:tcPr>
          <w:p w14:paraId="18606B0C" w14:textId="77777777" w:rsidR="005C526F" w:rsidRPr="001C0E1B" w:rsidRDefault="005C526F" w:rsidP="005D1F46">
            <w:pPr>
              <w:pStyle w:val="TAL"/>
            </w:pPr>
            <w:r w:rsidRPr="001C0E1B">
              <w:t>SSS_RA</w:t>
            </w:r>
          </w:p>
        </w:tc>
        <w:tc>
          <w:tcPr>
            <w:tcW w:w="1147" w:type="dxa"/>
            <w:tcBorders>
              <w:top w:val="nil"/>
              <w:bottom w:val="nil"/>
            </w:tcBorders>
            <w:shd w:val="clear" w:color="auto" w:fill="auto"/>
          </w:tcPr>
          <w:p w14:paraId="45F75E76" w14:textId="77777777" w:rsidR="005C526F" w:rsidRPr="001C0E1B" w:rsidRDefault="005C526F" w:rsidP="005D1F46">
            <w:pPr>
              <w:pStyle w:val="TAC"/>
            </w:pPr>
          </w:p>
        </w:tc>
        <w:tc>
          <w:tcPr>
            <w:tcW w:w="1396" w:type="dxa"/>
            <w:tcBorders>
              <w:top w:val="nil"/>
              <w:bottom w:val="nil"/>
            </w:tcBorders>
            <w:shd w:val="clear" w:color="auto" w:fill="auto"/>
          </w:tcPr>
          <w:p w14:paraId="3DEFAA10" w14:textId="77777777" w:rsidR="005C526F" w:rsidRPr="001C0E1B" w:rsidRDefault="005C526F" w:rsidP="005D1F46">
            <w:pPr>
              <w:pStyle w:val="TAC"/>
            </w:pPr>
          </w:p>
        </w:tc>
        <w:tc>
          <w:tcPr>
            <w:tcW w:w="4077" w:type="dxa"/>
            <w:gridSpan w:val="2"/>
            <w:tcBorders>
              <w:top w:val="nil"/>
              <w:bottom w:val="nil"/>
            </w:tcBorders>
            <w:shd w:val="clear" w:color="auto" w:fill="auto"/>
          </w:tcPr>
          <w:p w14:paraId="2E5BEF72" w14:textId="77777777" w:rsidR="005C526F" w:rsidRPr="001C0E1B" w:rsidRDefault="005C526F" w:rsidP="005D1F46">
            <w:pPr>
              <w:pStyle w:val="TAC"/>
            </w:pPr>
          </w:p>
        </w:tc>
      </w:tr>
      <w:tr w:rsidR="005C526F" w:rsidRPr="001C0E1B" w14:paraId="7D7DE5E9" w14:textId="77777777" w:rsidTr="005D1F46">
        <w:tc>
          <w:tcPr>
            <w:tcW w:w="3019" w:type="dxa"/>
            <w:shd w:val="clear" w:color="auto" w:fill="auto"/>
          </w:tcPr>
          <w:p w14:paraId="7B0CA08F" w14:textId="77777777" w:rsidR="005C526F" w:rsidRPr="001C0E1B" w:rsidRDefault="005C526F" w:rsidP="005D1F46">
            <w:pPr>
              <w:pStyle w:val="TAL"/>
            </w:pPr>
            <w:r w:rsidRPr="001C0E1B">
              <w:t>PCFICH_RB</w:t>
            </w:r>
          </w:p>
        </w:tc>
        <w:tc>
          <w:tcPr>
            <w:tcW w:w="1147" w:type="dxa"/>
            <w:tcBorders>
              <w:top w:val="nil"/>
              <w:bottom w:val="nil"/>
            </w:tcBorders>
            <w:shd w:val="clear" w:color="auto" w:fill="auto"/>
          </w:tcPr>
          <w:p w14:paraId="2E789A97" w14:textId="77777777" w:rsidR="005C526F" w:rsidRPr="001C0E1B" w:rsidRDefault="005C526F" w:rsidP="005D1F46">
            <w:pPr>
              <w:pStyle w:val="TAC"/>
            </w:pPr>
          </w:p>
        </w:tc>
        <w:tc>
          <w:tcPr>
            <w:tcW w:w="1396" w:type="dxa"/>
            <w:tcBorders>
              <w:top w:val="nil"/>
              <w:bottom w:val="nil"/>
            </w:tcBorders>
            <w:shd w:val="clear" w:color="auto" w:fill="auto"/>
          </w:tcPr>
          <w:p w14:paraId="63CF6A72" w14:textId="77777777" w:rsidR="005C526F" w:rsidRPr="001C0E1B" w:rsidRDefault="005C526F" w:rsidP="005D1F46">
            <w:pPr>
              <w:pStyle w:val="TAC"/>
            </w:pPr>
          </w:p>
        </w:tc>
        <w:tc>
          <w:tcPr>
            <w:tcW w:w="4077" w:type="dxa"/>
            <w:gridSpan w:val="2"/>
            <w:tcBorders>
              <w:top w:val="nil"/>
              <w:bottom w:val="nil"/>
            </w:tcBorders>
            <w:shd w:val="clear" w:color="auto" w:fill="auto"/>
          </w:tcPr>
          <w:p w14:paraId="27337E38" w14:textId="77777777" w:rsidR="005C526F" w:rsidRPr="001C0E1B" w:rsidRDefault="005C526F" w:rsidP="005D1F46">
            <w:pPr>
              <w:pStyle w:val="TAC"/>
            </w:pPr>
          </w:p>
        </w:tc>
      </w:tr>
      <w:tr w:rsidR="005C526F" w:rsidRPr="001C0E1B" w14:paraId="224162B9" w14:textId="77777777" w:rsidTr="005D1F46">
        <w:tc>
          <w:tcPr>
            <w:tcW w:w="3019" w:type="dxa"/>
            <w:shd w:val="clear" w:color="auto" w:fill="auto"/>
          </w:tcPr>
          <w:p w14:paraId="61EA04FE" w14:textId="77777777" w:rsidR="005C526F" w:rsidRPr="001C0E1B" w:rsidRDefault="005C526F" w:rsidP="005D1F46">
            <w:pPr>
              <w:pStyle w:val="TAL"/>
            </w:pPr>
            <w:r w:rsidRPr="001C0E1B">
              <w:t>PHICH_RA</w:t>
            </w:r>
          </w:p>
        </w:tc>
        <w:tc>
          <w:tcPr>
            <w:tcW w:w="1147" w:type="dxa"/>
            <w:tcBorders>
              <w:top w:val="nil"/>
              <w:bottom w:val="nil"/>
            </w:tcBorders>
            <w:shd w:val="clear" w:color="auto" w:fill="auto"/>
          </w:tcPr>
          <w:p w14:paraId="69CE6D19" w14:textId="77777777" w:rsidR="005C526F" w:rsidRPr="001C0E1B" w:rsidRDefault="005C526F" w:rsidP="005D1F46">
            <w:pPr>
              <w:pStyle w:val="TAC"/>
            </w:pPr>
          </w:p>
        </w:tc>
        <w:tc>
          <w:tcPr>
            <w:tcW w:w="1396" w:type="dxa"/>
            <w:tcBorders>
              <w:top w:val="nil"/>
              <w:bottom w:val="nil"/>
            </w:tcBorders>
            <w:shd w:val="clear" w:color="auto" w:fill="auto"/>
          </w:tcPr>
          <w:p w14:paraId="2F3C3658" w14:textId="77777777" w:rsidR="005C526F" w:rsidRPr="001C0E1B" w:rsidRDefault="005C526F" w:rsidP="005D1F46">
            <w:pPr>
              <w:pStyle w:val="TAC"/>
            </w:pPr>
          </w:p>
        </w:tc>
        <w:tc>
          <w:tcPr>
            <w:tcW w:w="4077" w:type="dxa"/>
            <w:gridSpan w:val="2"/>
            <w:tcBorders>
              <w:top w:val="nil"/>
              <w:bottom w:val="nil"/>
            </w:tcBorders>
            <w:shd w:val="clear" w:color="auto" w:fill="auto"/>
          </w:tcPr>
          <w:p w14:paraId="33FD94C7" w14:textId="77777777" w:rsidR="005C526F" w:rsidRPr="001C0E1B" w:rsidRDefault="005C526F" w:rsidP="005D1F46">
            <w:pPr>
              <w:pStyle w:val="TAC"/>
            </w:pPr>
          </w:p>
        </w:tc>
      </w:tr>
      <w:tr w:rsidR="005C526F" w:rsidRPr="001C0E1B" w14:paraId="5BE4F43A" w14:textId="77777777" w:rsidTr="005D1F46">
        <w:tc>
          <w:tcPr>
            <w:tcW w:w="3019" w:type="dxa"/>
            <w:shd w:val="clear" w:color="auto" w:fill="auto"/>
          </w:tcPr>
          <w:p w14:paraId="4175112C" w14:textId="77777777" w:rsidR="005C526F" w:rsidRPr="001C0E1B" w:rsidRDefault="005C526F" w:rsidP="005D1F46">
            <w:pPr>
              <w:pStyle w:val="TAL"/>
            </w:pPr>
            <w:r w:rsidRPr="001C0E1B">
              <w:t>PHICH_RB</w:t>
            </w:r>
          </w:p>
        </w:tc>
        <w:tc>
          <w:tcPr>
            <w:tcW w:w="1147" w:type="dxa"/>
            <w:tcBorders>
              <w:top w:val="nil"/>
              <w:bottom w:val="nil"/>
            </w:tcBorders>
            <w:shd w:val="clear" w:color="auto" w:fill="auto"/>
          </w:tcPr>
          <w:p w14:paraId="4320A724" w14:textId="77777777" w:rsidR="005C526F" w:rsidRPr="001C0E1B" w:rsidRDefault="005C526F" w:rsidP="005D1F46">
            <w:pPr>
              <w:pStyle w:val="TAC"/>
            </w:pPr>
          </w:p>
        </w:tc>
        <w:tc>
          <w:tcPr>
            <w:tcW w:w="1396" w:type="dxa"/>
            <w:tcBorders>
              <w:top w:val="nil"/>
              <w:bottom w:val="nil"/>
            </w:tcBorders>
            <w:shd w:val="clear" w:color="auto" w:fill="auto"/>
          </w:tcPr>
          <w:p w14:paraId="56B8E7F8" w14:textId="77777777" w:rsidR="005C526F" w:rsidRPr="001C0E1B" w:rsidRDefault="005C526F" w:rsidP="005D1F46">
            <w:pPr>
              <w:pStyle w:val="TAC"/>
            </w:pPr>
          </w:p>
        </w:tc>
        <w:tc>
          <w:tcPr>
            <w:tcW w:w="4077" w:type="dxa"/>
            <w:gridSpan w:val="2"/>
            <w:tcBorders>
              <w:top w:val="nil"/>
              <w:bottom w:val="nil"/>
            </w:tcBorders>
            <w:shd w:val="clear" w:color="auto" w:fill="auto"/>
          </w:tcPr>
          <w:p w14:paraId="0EA7F169" w14:textId="77777777" w:rsidR="005C526F" w:rsidRPr="001C0E1B" w:rsidRDefault="005C526F" w:rsidP="005D1F46">
            <w:pPr>
              <w:pStyle w:val="TAC"/>
            </w:pPr>
          </w:p>
        </w:tc>
      </w:tr>
      <w:tr w:rsidR="005C526F" w:rsidRPr="001C0E1B" w14:paraId="6E79BC92" w14:textId="77777777" w:rsidTr="005D1F46">
        <w:tc>
          <w:tcPr>
            <w:tcW w:w="3019" w:type="dxa"/>
            <w:shd w:val="clear" w:color="auto" w:fill="auto"/>
          </w:tcPr>
          <w:p w14:paraId="797A3FEA" w14:textId="77777777" w:rsidR="005C526F" w:rsidRPr="001C0E1B" w:rsidRDefault="005C526F" w:rsidP="005D1F46">
            <w:pPr>
              <w:pStyle w:val="TAL"/>
            </w:pPr>
            <w:r w:rsidRPr="001C0E1B">
              <w:t>PDCCH_RA</w:t>
            </w:r>
          </w:p>
        </w:tc>
        <w:tc>
          <w:tcPr>
            <w:tcW w:w="1147" w:type="dxa"/>
            <w:tcBorders>
              <w:top w:val="nil"/>
              <w:bottom w:val="nil"/>
            </w:tcBorders>
            <w:shd w:val="clear" w:color="auto" w:fill="auto"/>
          </w:tcPr>
          <w:p w14:paraId="61F2F4F5" w14:textId="77777777" w:rsidR="005C526F" w:rsidRPr="001C0E1B" w:rsidRDefault="005C526F" w:rsidP="005D1F46">
            <w:pPr>
              <w:pStyle w:val="TAC"/>
            </w:pPr>
          </w:p>
        </w:tc>
        <w:tc>
          <w:tcPr>
            <w:tcW w:w="1396" w:type="dxa"/>
            <w:tcBorders>
              <w:top w:val="nil"/>
              <w:bottom w:val="nil"/>
            </w:tcBorders>
            <w:shd w:val="clear" w:color="auto" w:fill="auto"/>
          </w:tcPr>
          <w:p w14:paraId="40AC4C12" w14:textId="77777777" w:rsidR="005C526F" w:rsidRPr="001C0E1B" w:rsidRDefault="005C526F" w:rsidP="005D1F46">
            <w:pPr>
              <w:pStyle w:val="TAC"/>
            </w:pPr>
          </w:p>
        </w:tc>
        <w:tc>
          <w:tcPr>
            <w:tcW w:w="4077" w:type="dxa"/>
            <w:gridSpan w:val="2"/>
            <w:tcBorders>
              <w:top w:val="nil"/>
              <w:bottom w:val="nil"/>
            </w:tcBorders>
            <w:shd w:val="clear" w:color="auto" w:fill="auto"/>
          </w:tcPr>
          <w:p w14:paraId="2CEF2C0D" w14:textId="77777777" w:rsidR="005C526F" w:rsidRPr="001C0E1B" w:rsidRDefault="005C526F" w:rsidP="005D1F46">
            <w:pPr>
              <w:pStyle w:val="TAC"/>
            </w:pPr>
          </w:p>
        </w:tc>
      </w:tr>
      <w:tr w:rsidR="005C526F" w:rsidRPr="001C0E1B" w14:paraId="3BF331B1" w14:textId="77777777" w:rsidTr="005D1F46">
        <w:tc>
          <w:tcPr>
            <w:tcW w:w="3019" w:type="dxa"/>
            <w:shd w:val="clear" w:color="auto" w:fill="auto"/>
          </w:tcPr>
          <w:p w14:paraId="4F4422AD" w14:textId="77777777" w:rsidR="005C526F" w:rsidRPr="001C0E1B" w:rsidRDefault="005C526F" w:rsidP="005D1F46">
            <w:pPr>
              <w:pStyle w:val="TAL"/>
            </w:pPr>
            <w:r w:rsidRPr="001C0E1B">
              <w:t>PDCCH_RB</w:t>
            </w:r>
          </w:p>
        </w:tc>
        <w:tc>
          <w:tcPr>
            <w:tcW w:w="1147" w:type="dxa"/>
            <w:tcBorders>
              <w:top w:val="nil"/>
              <w:bottom w:val="nil"/>
            </w:tcBorders>
            <w:shd w:val="clear" w:color="auto" w:fill="auto"/>
          </w:tcPr>
          <w:p w14:paraId="03F32796" w14:textId="77777777" w:rsidR="005C526F" w:rsidRPr="001C0E1B" w:rsidRDefault="005C526F" w:rsidP="005D1F46">
            <w:pPr>
              <w:pStyle w:val="TAC"/>
            </w:pPr>
          </w:p>
        </w:tc>
        <w:tc>
          <w:tcPr>
            <w:tcW w:w="1396" w:type="dxa"/>
            <w:tcBorders>
              <w:top w:val="nil"/>
              <w:bottom w:val="nil"/>
            </w:tcBorders>
            <w:shd w:val="clear" w:color="auto" w:fill="auto"/>
          </w:tcPr>
          <w:p w14:paraId="224245B7" w14:textId="77777777" w:rsidR="005C526F" w:rsidRPr="001C0E1B" w:rsidRDefault="005C526F" w:rsidP="005D1F46">
            <w:pPr>
              <w:pStyle w:val="TAC"/>
            </w:pPr>
          </w:p>
        </w:tc>
        <w:tc>
          <w:tcPr>
            <w:tcW w:w="4077" w:type="dxa"/>
            <w:gridSpan w:val="2"/>
            <w:tcBorders>
              <w:top w:val="nil"/>
              <w:bottom w:val="nil"/>
            </w:tcBorders>
            <w:shd w:val="clear" w:color="auto" w:fill="auto"/>
          </w:tcPr>
          <w:p w14:paraId="63793500" w14:textId="77777777" w:rsidR="005C526F" w:rsidRPr="001C0E1B" w:rsidRDefault="005C526F" w:rsidP="005D1F46">
            <w:pPr>
              <w:pStyle w:val="TAC"/>
            </w:pPr>
          </w:p>
        </w:tc>
      </w:tr>
      <w:tr w:rsidR="005C526F" w:rsidRPr="001C0E1B" w14:paraId="58A91C2A" w14:textId="77777777" w:rsidTr="005D1F46">
        <w:tc>
          <w:tcPr>
            <w:tcW w:w="3019" w:type="dxa"/>
            <w:shd w:val="clear" w:color="auto" w:fill="auto"/>
          </w:tcPr>
          <w:p w14:paraId="7BC63454" w14:textId="77777777" w:rsidR="005C526F" w:rsidRPr="001C0E1B" w:rsidRDefault="005C526F" w:rsidP="005D1F46">
            <w:pPr>
              <w:pStyle w:val="TAL"/>
            </w:pPr>
            <w:r w:rsidRPr="001C0E1B">
              <w:t>PDSCH_RA</w:t>
            </w:r>
          </w:p>
        </w:tc>
        <w:tc>
          <w:tcPr>
            <w:tcW w:w="1147" w:type="dxa"/>
            <w:tcBorders>
              <w:top w:val="nil"/>
              <w:bottom w:val="nil"/>
            </w:tcBorders>
            <w:shd w:val="clear" w:color="auto" w:fill="auto"/>
          </w:tcPr>
          <w:p w14:paraId="7DD28355" w14:textId="77777777" w:rsidR="005C526F" w:rsidRPr="001C0E1B" w:rsidRDefault="005C526F" w:rsidP="005D1F46">
            <w:pPr>
              <w:pStyle w:val="TAC"/>
            </w:pPr>
          </w:p>
        </w:tc>
        <w:tc>
          <w:tcPr>
            <w:tcW w:w="1396" w:type="dxa"/>
            <w:tcBorders>
              <w:top w:val="nil"/>
              <w:bottom w:val="nil"/>
            </w:tcBorders>
            <w:shd w:val="clear" w:color="auto" w:fill="auto"/>
          </w:tcPr>
          <w:p w14:paraId="100547CC" w14:textId="77777777" w:rsidR="005C526F" w:rsidRPr="001C0E1B" w:rsidRDefault="005C526F" w:rsidP="005D1F46">
            <w:pPr>
              <w:pStyle w:val="TAC"/>
            </w:pPr>
          </w:p>
        </w:tc>
        <w:tc>
          <w:tcPr>
            <w:tcW w:w="4077" w:type="dxa"/>
            <w:gridSpan w:val="2"/>
            <w:tcBorders>
              <w:top w:val="nil"/>
              <w:bottom w:val="nil"/>
            </w:tcBorders>
            <w:shd w:val="clear" w:color="auto" w:fill="auto"/>
          </w:tcPr>
          <w:p w14:paraId="35A01096" w14:textId="77777777" w:rsidR="005C526F" w:rsidRPr="001C0E1B" w:rsidRDefault="005C526F" w:rsidP="005D1F46">
            <w:pPr>
              <w:pStyle w:val="TAC"/>
            </w:pPr>
          </w:p>
        </w:tc>
      </w:tr>
      <w:tr w:rsidR="005C526F" w:rsidRPr="001C0E1B" w14:paraId="1BDC86E6" w14:textId="77777777" w:rsidTr="005D1F46">
        <w:tc>
          <w:tcPr>
            <w:tcW w:w="3019" w:type="dxa"/>
            <w:shd w:val="clear" w:color="auto" w:fill="auto"/>
          </w:tcPr>
          <w:p w14:paraId="6AAA50A5" w14:textId="77777777" w:rsidR="005C526F" w:rsidRPr="001C0E1B" w:rsidRDefault="005C526F" w:rsidP="005D1F46">
            <w:pPr>
              <w:pStyle w:val="TAL"/>
            </w:pPr>
            <w:r w:rsidRPr="001C0E1B">
              <w:t>PDSCH_RB</w:t>
            </w:r>
          </w:p>
        </w:tc>
        <w:tc>
          <w:tcPr>
            <w:tcW w:w="1147" w:type="dxa"/>
            <w:tcBorders>
              <w:top w:val="nil"/>
              <w:bottom w:val="nil"/>
            </w:tcBorders>
            <w:shd w:val="clear" w:color="auto" w:fill="auto"/>
          </w:tcPr>
          <w:p w14:paraId="22E4BE88" w14:textId="77777777" w:rsidR="005C526F" w:rsidRPr="001C0E1B" w:rsidRDefault="005C526F" w:rsidP="005D1F46">
            <w:pPr>
              <w:pStyle w:val="TAC"/>
            </w:pPr>
          </w:p>
        </w:tc>
        <w:tc>
          <w:tcPr>
            <w:tcW w:w="1396" w:type="dxa"/>
            <w:tcBorders>
              <w:top w:val="nil"/>
              <w:bottom w:val="nil"/>
            </w:tcBorders>
            <w:shd w:val="clear" w:color="auto" w:fill="auto"/>
          </w:tcPr>
          <w:p w14:paraId="3C6E3329" w14:textId="77777777" w:rsidR="005C526F" w:rsidRPr="001C0E1B" w:rsidRDefault="005C526F" w:rsidP="005D1F46">
            <w:pPr>
              <w:pStyle w:val="TAC"/>
            </w:pPr>
          </w:p>
        </w:tc>
        <w:tc>
          <w:tcPr>
            <w:tcW w:w="4077" w:type="dxa"/>
            <w:gridSpan w:val="2"/>
            <w:tcBorders>
              <w:top w:val="nil"/>
              <w:bottom w:val="nil"/>
            </w:tcBorders>
            <w:shd w:val="clear" w:color="auto" w:fill="auto"/>
          </w:tcPr>
          <w:p w14:paraId="6AAD77DF" w14:textId="77777777" w:rsidR="005C526F" w:rsidRPr="001C0E1B" w:rsidRDefault="005C526F" w:rsidP="005D1F46">
            <w:pPr>
              <w:pStyle w:val="TAC"/>
            </w:pPr>
          </w:p>
        </w:tc>
      </w:tr>
      <w:tr w:rsidR="005C526F" w:rsidRPr="001C0E1B" w14:paraId="5A616512" w14:textId="77777777" w:rsidTr="005D1F46">
        <w:tc>
          <w:tcPr>
            <w:tcW w:w="3019" w:type="dxa"/>
            <w:shd w:val="clear" w:color="auto" w:fill="auto"/>
          </w:tcPr>
          <w:p w14:paraId="762FD3B5" w14:textId="77777777" w:rsidR="005C526F" w:rsidRPr="001C0E1B" w:rsidRDefault="005C526F" w:rsidP="005D1F46">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23D9C2C3" w14:textId="77777777" w:rsidR="005C526F" w:rsidRPr="001C0E1B" w:rsidRDefault="005C526F" w:rsidP="005D1F46">
            <w:pPr>
              <w:pStyle w:val="TAC"/>
            </w:pPr>
          </w:p>
        </w:tc>
        <w:tc>
          <w:tcPr>
            <w:tcW w:w="1396" w:type="dxa"/>
            <w:tcBorders>
              <w:top w:val="nil"/>
              <w:bottom w:val="nil"/>
            </w:tcBorders>
            <w:shd w:val="clear" w:color="auto" w:fill="auto"/>
          </w:tcPr>
          <w:p w14:paraId="74117DFD" w14:textId="77777777" w:rsidR="005C526F" w:rsidRPr="001C0E1B" w:rsidRDefault="005C526F" w:rsidP="005D1F46">
            <w:pPr>
              <w:pStyle w:val="TAC"/>
            </w:pPr>
          </w:p>
        </w:tc>
        <w:tc>
          <w:tcPr>
            <w:tcW w:w="4077" w:type="dxa"/>
            <w:gridSpan w:val="2"/>
            <w:tcBorders>
              <w:top w:val="nil"/>
              <w:bottom w:val="nil"/>
            </w:tcBorders>
            <w:shd w:val="clear" w:color="auto" w:fill="auto"/>
          </w:tcPr>
          <w:p w14:paraId="5E1B5A3B" w14:textId="77777777" w:rsidR="005C526F" w:rsidRPr="001C0E1B" w:rsidRDefault="005C526F" w:rsidP="005D1F46">
            <w:pPr>
              <w:pStyle w:val="TAC"/>
            </w:pPr>
          </w:p>
        </w:tc>
      </w:tr>
      <w:tr w:rsidR="005C526F" w:rsidRPr="001C0E1B" w14:paraId="17968A91" w14:textId="77777777" w:rsidTr="005D1F46">
        <w:tc>
          <w:tcPr>
            <w:tcW w:w="3019" w:type="dxa"/>
            <w:shd w:val="clear" w:color="auto" w:fill="auto"/>
          </w:tcPr>
          <w:p w14:paraId="656F42FF" w14:textId="77777777" w:rsidR="005C526F" w:rsidRPr="001C0E1B" w:rsidRDefault="005C526F" w:rsidP="005D1F46">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786A1A35" w14:textId="77777777" w:rsidR="005C526F" w:rsidRPr="001C0E1B" w:rsidRDefault="005C526F" w:rsidP="005D1F46">
            <w:pPr>
              <w:pStyle w:val="TAC"/>
            </w:pPr>
          </w:p>
        </w:tc>
        <w:tc>
          <w:tcPr>
            <w:tcW w:w="1396" w:type="dxa"/>
            <w:tcBorders>
              <w:top w:val="nil"/>
            </w:tcBorders>
            <w:shd w:val="clear" w:color="auto" w:fill="auto"/>
          </w:tcPr>
          <w:p w14:paraId="197C60D6" w14:textId="77777777" w:rsidR="005C526F" w:rsidRPr="001C0E1B" w:rsidRDefault="005C526F" w:rsidP="005D1F46">
            <w:pPr>
              <w:pStyle w:val="TAC"/>
            </w:pPr>
          </w:p>
        </w:tc>
        <w:tc>
          <w:tcPr>
            <w:tcW w:w="4077" w:type="dxa"/>
            <w:gridSpan w:val="2"/>
            <w:tcBorders>
              <w:top w:val="nil"/>
            </w:tcBorders>
            <w:shd w:val="clear" w:color="auto" w:fill="auto"/>
          </w:tcPr>
          <w:p w14:paraId="539BB5B4" w14:textId="77777777" w:rsidR="005C526F" w:rsidRPr="001C0E1B" w:rsidRDefault="005C526F" w:rsidP="005D1F46">
            <w:pPr>
              <w:pStyle w:val="TAC"/>
            </w:pPr>
          </w:p>
        </w:tc>
      </w:tr>
      <w:tr w:rsidR="005C526F" w:rsidRPr="001C0E1B" w14:paraId="0830CCB3" w14:textId="77777777" w:rsidTr="005D1F46">
        <w:tc>
          <w:tcPr>
            <w:tcW w:w="3019" w:type="dxa"/>
            <w:shd w:val="clear" w:color="auto" w:fill="auto"/>
            <w:vAlign w:val="center"/>
          </w:tcPr>
          <w:p w14:paraId="054E9DCB" w14:textId="77777777" w:rsidR="005C526F" w:rsidRPr="001C0E1B" w:rsidRDefault="005C526F" w:rsidP="005D1F46">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3408224E" w14:textId="77777777" w:rsidR="005C526F" w:rsidRPr="001C0E1B" w:rsidRDefault="005C526F" w:rsidP="005D1F46">
            <w:pPr>
              <w:pStyle w:val="TAC"/>
            </w:pPr>
            <w:r w:rsidRPr="001C0E1B">
              <w:t>dBm/15kHz</w:t>
            </w:r>
          </w:p>
        </w:tc>
        <w:tc>
          <w:tcPr>
            <w:tcW w:w="1396" w:type="dxa"/>
          </w:tcPr>
          <w:p w14:paraId="3718CE99" w14:textId="77777777" w:rsidR="005C526F" w:rsidRPr="001C0E1B" w:rsidRDefault="005C526F" w:rsidP="005D1F46">
            <w:pPr>
              <w:pStyle w:val="TAC"/>
            </w:pPr>
            <w:r w:rsidRPr="0097718F">
              <w:t>1, 2</w:t>
            </w:r>
          </w:p>
        </w:tc>
        <w:tc>
          <w:tcPr>
            <w:tcW w:w="4077" w:type="dxa"/>
            <w:gridSpan w:val="2"/>
            <w:shd w:val="clear" w:color="auto" w:fill="auto"/>
          </w:tcPr>
          <w:p w14:paraId="4DBA8944" w14:textId="77777777" w:rsidR="005C526F" w:rsidRPr="001C0E1B" w:rsidRDefault="005C526F" w:rsidP="005D1F46">
            <w:pPr>
              <w:pStyle w:val="TAC"/>
            </w:pPr>
            <w:r w:rsidRPr="001C0E1B">
              <w:t>-104</w:t>
            </w:r>
          </w:p>
        </w:tc>
      </w:tr>
      <w:tr w:rsidR="005C526F" w:rsidRPr="001C0E1B" w14:paraId="4FE78ABB" w14:textId="77777777" w:rsidTr="005D1F46">
        <w:tc>
          <w:tcPr>
            <w:tcW w:w="3019" w:type="dxa"/>
            <w:shd w:val="clear" w:color="auto" w:fill="auto"/>
            <w:vAlign w:val="center"/>
          </w:tcPr>
          <w:p w14:paraId="53299E15" w14:textId="77777777" w:rsidR="005C526F" w:rsidRPr="001C0E1B" w:rsidRDefault="005C526F" w:rsidP="005D1F46">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7EA26829" w14:textId="77777777" w:rsidR="005C526F" w:rsidRPr="001C0E1B" w:rsidRDefault="005C526F" w:rsidP="005D1F46">
            <w:pPr>
              <w:pStyle w:val="TAC"/>
            </w:pPr>
            <w:r w:rsidRPr="001C0E1B">
              <w:t>dB</w:t>
            </w:r>
          </w:p>
        </w:tc>
        <w:tc>
          <w:tcPr>
            <w:tcW w:w="1396" w:type="dxa"/>
          </w:tcPr>
          <w:p w14:paraId="3782F99C" w14:textId="77777777" w:rsidR="005C526F" w:rsidRPr="001C0E1B" w:rsidRDefault="005C526F" w:rsidP="005D1F46">
            <w:pPr>
              <w:pStyle w:val="TAC"/>
            </w:pPr>
            <w:r w:rsidRPr="0097718F">
              <w:t>1, 2</w:t>
            </w:r>
          </w:p>
        </w:tc>
        <w:tc>
          <w:tcPr>
            <w:tcW w:w="2304" w:type="dxa"/>
            <w:shd w:val="clear" w:color="auto" w:fill="auto"/>
          </w:tcPr>
          <w:p w14:paraId="36AEB44F" w14:textId="77777777" w:rsidR="005C526F" w:rsidRPr="001C0E1B" w:rsidRDefault="005C526F" w:rsidP="005D1F46">
            <w:pPr>
              <w:pStyle w:val="TAC"/>
            </w:pPr>
            <w:r w:rsidRPr="001C0E1B">
              <w:t>-Infinity</w:t>
            </w:r>
          </w:p>
        </w:tc>
        <w:tc>
          <w:tcPr>
            <w:tcW w:w="1773" w:type="dxa"/>
            <w:shd w:val="clear" w:color="auto" w:fill="auto"/>
          </w:tcPr>
          <w:p w14:paraId="6747FDFC" w14:textId="77777777" w:rsidR="005C526F" w:rsidRPr="001C0E1B" w:rsidRDefault="005C526F" w:rsidP="005D1F46">
            <w:pPr>
              <w:pStyle w:val="TAC"/>
            </w:pPr>
            <w:r w:rsidRPr="001C0E1B">
              <w:t>17</w:t>
            </w:r>
          </w:p>
        </w:tc>
      </w:tr>
      <w:tr w:rsidR="005C526F" w:rsidRPr="001C0E1B" w14:paraId="4DFEEEE5" w14:textId="77777777" w:rsidTr="005D1F46">
        <w:tc>
          <w:tcPr>
            <w:tcW w:w="3019" w:type="dxa"/>
            <w:shd w:val="clear" w:color="auto" w:fill="auto"/>
            <w:vAlign w:val="center"/>
          </w:tcPr>
          <w:p w14:paraId="00C20E24" w14:textId="77777777" w:rsidR="005C526F" w:rsidRPr="001C0E1B" w:rsidRDefault="005C526F" w:rsidP="005D1F46">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2FA52544" w14:textId="77777777" w:rsidR="005C526F" w:rsidRPr="001C0E1B" w:rsidRDefault="005C526F" w:rsidP="005D1F46">
            <w:pPr>
              <w:pStyle w:val="TAC"/>
            </w:pPr>
            <w:r w:rsidRPr="001C0E1B">
              <w:t>dB</w:t>
            </w:r>
          </w:p>
        </w:tc>
        <w:tc>
          <w:tcPr>
            <w:tcW w:w="1396" w:type="dxa"/>
          </w:tcPr>
          <w:p w14:paraId="6D935F4B" w14:textId="77777777" w:rsidR="005C526F" w:rsidRPr="001C0E1B" w:rsidRDefault="005C526F" w:rsidP="005D1F46">
            <w:pPr>
              <w:pStyle w:val="TAC"/>
            </w:pPr>
            <w:r w:rsidRPr="0097718F">
              <w:t>1, 2</w:t>
            </w:r>
          </w:p>
        </w:tc>
        <w:tc>
          <w:tcPr>
            <w:tcW w:w="2304" w:type="dxa"/>
            <w:shd w:val="clear" w:color="auto" w:fill="auto"/>
          </w:tcPr>
          <w:p w14:paraId="49BBB16D" w14:textId="77777777" w:rsidR="005C526F" w:rsidRPr="001C0E1B" w:rsidRDefault="005C526F" w:rsidP="005D1F46">
            <w:pPr>
              <w:pStyle w:val="TAC"/>
            </w:pPr>
            <w:r w:rsidRPr="001C0E1B">
              <w:t>-Infinity</w:t>
            </w:r>
          </w:p>
        </w:tc>
        <w:tc>
          <w:tcPr>
            <w:tcW w:w="1773" w:type="dxa"/>
            <w:shd w:val="clear" w:color="auto" w:fill="auto"/>
          </w:tcPr>
          <w:p w14:paraId="4092777E" w14:textId="77777777" w:rsidR="005C526F" w:rsidRPr="001C0E1B" w:rsidRDefault="005C526F" w:rsidP="005D1F46">
            <w:pPr>
              <w:pStyle w:val="TAC"/>
            </w:pPr>
            <w:r w:rsidRPr="001C0E1B">
              <w:t>17</w:t>
            </w:r>
          </w:p>
        </w:tc>
      </w:tr>
      <w:tr w:rsidR="005C526F" w:rsidRPr="001C0E1B" w14:paraId="2A0829E2" w14:textId="77777777" w:rsidTr="005D1F46">
        <w:tc>
          <w:tcPr>
            <w:tcW w:w="3019" w:type="dxa"/>
            <w:shd w:val="clear" w:color="auto" w:fill="auto"/>
            <w:vAlign w:val="center"/>
          </w:tcPr>
          <w:p w14:paraId="481FA407" w14:textId="77777777" w:rsidR="005C526F" w:rsidRPr="001C0E1B" w:rsidRDefault="005C526F" w:rsidP="005D1F46">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00E47C69" w14:textId="77777777" w:rsidR="005C526F" w:rsidRPr="001C0E1B" w:rsidRDefault="005C526F" w:rsidP="005D1F46">
            <w:pPr>
              <w:pStyle w:val="TAC"/>
            </w:pPr>
            <w:r w:rsidRPr="001C0E1B">
              <w:t>dBm/15kHz</w:t>
            </w:r>
          </w:p>
        </w:tc>
        <w:tc>
          <w:tcPr>
            <w:tcW w:w="1396" w:type="dxa"/>
          </w:tcPr>
          <w:p w14:paraId="58856FC8" w14:textId="77777777" w:rsidR="005C526F" w:rsidRPr="001C0E1B" w:rsidRDefault="005C526F" w:rsidP="005D1F46">
            <w:pPr>
              <w:pStyle w:val="TAC"/>
            </w:pPr>
            <w:r w:rsidRPr="0097718F">
              <w:t>1, 2</w:t>
            </w:r>
          </w:p>
        </w:tc>
        <w:tc>
          <w:tcPr>
            <w:tcW w:w="2304" w:type="dxa"/>
            <w:shd w:val="clear" w:color="auto" w:fill="auto"/>
          </w:tcPr>
          <w:p w14:paraId="121E28DF" w14:textId="77777777" w:rsidR="005C526F" w:rsidRPr="001C0E1B" w:rsidRDefault="005C526F" w:rsidP="005D1F46">
            <w:pPr>
              <w:pStyle w:val="TAC"/>
            </w:pPr>
            <w:r w:rsidRPr="001C0E1B">
              <w:t>-Infinity</w:t>
            </w:r>
          </w:p>
        </w:tc>
        <w:tc>
          <w:tcPr>
            <w:tcW w:w="1773" w:type="dxa"/>
            <w:shd w:val="clear" w:color="auto" w:fill="auto"/>
          </w:tcPr>
          <w:p w14:paraId="2A12B074" w14:textId="77777777" w:rsidR="005C526F" w:rsidRPr="001C0E1B" w:rsidRDefault="005C526F" w:rsidP="005D1F46">
            <w:pPr>
              <w:pStyle w:val="TAC"/>
            </w:pPr>
            <w:r w:rsidRPr="001C0E1B">
              <w:t>-87</w:t>
            </w:r>
          </w:p>
        </w:tc>
      </w:tr>
      <w:tr w:rsidR="005C526F" w:rsidRPr="001C0E1B" w14:paraId="517D3F6F" w14:textId="77777777" w:rsidTr="005D1F46">
        <w:tc>
          <w:tcPr>
            <w:tcW w:w="3019" w:type="dxa"/>
            <w:shd w:val="clear" w:color="auto" w:fill="auto"/>
            <w:vAlign w:val="center"/>
          </w:tcPr>
          <w:p w14:paraId="163B917B" w14:textId="77777777" w:rsidR="005C526F" w:rsidRPr="001C0E1B" w:rsidRDefault="005C526F" w:rsidP="005D1F46">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648CF03" w14:textId="77777777" w:rsidR="005C526F" w:rsidRPr="001C0E1B" w:rsidRDefault="005C526F" w:rsidP="005D1F46">
            <w:pPr>
              <w:pStyle w:val="TAC"/>
            </w:pPr>
            <w:r w:rsidRPr="001C0E1B">
              <w:t>dBm/15kHz</w:t>
            </w:r>
          </w:p>
        </w:tc>
        <w:tc>
          <w:tcPr>
            <w:tcW w:w="1396" w:type="dxa"/>
          </w:tcPr>
          <w:p w14:paraId="323A69D4" w14:textId="77777777" w:rsidR="005C526F" w:rsidRPr="001C0E1B" w:rsidRDefault="005C526F" w:rsidP="005D1F46">
            <w:pPr>
              <w:pStyle w:val="TAC"/>
            </w:pPr>
            <w:r w:rsidRPr="0097718F">
              <w:t>1, 2</w:t>
            </w:r>
          </w:p>
        </w:tc>
        <w:tc>
          <w:tcPr>
            <w:tcW w:w="2304" w:type="dxa"/>
            <w:shd w:val="clear" w:color="auto" w:fill="auto"/>
          </w:tcPr>
          <w:p w14:paraId="05FAA54A" w14:textId="77777777" w:rsidR="005C526F" w:rsidRPr="001C0E1B" w:rsidRDefault="005C526F" w:rsidP="005D1F46">
            <w:pPr>
              <w:pStyle w:val="TAC"/>
            </w:pPr>
            <w:r w:rsidRPr="001C0E1B">
              <w:t>-Infinity</w:t>
            </w:r>
          </w:p>
        </w:tc>
        <w:tc>
          <w:tcPr>
            <w:tcW w:w="1773" w:type="dxa"/>
            <w:shd w:val="clear" w:color="auto" w:fill="auto"/>
          </w:tcPr>
          <w:p w14:paraId="7BA3AEFE" w14:textId="77777777" w:rsidR="005C526F" w:rsidRPr="001C0E1B" w:rsidRDefault="005C526F" w:rsidP="005D1F46">
            <w:pPr>
              <w:pStyle w:val="TAC"/>
            </w:pPr>
            <w:r w:rsidRPr="001C0E1B">
              <w:t>-87</w:t>
            </w:r>
          </w:p>
        </w:tc>
      </w:tr>
      <w:tr w:rsidR="005C526F" w:rsidRPr="001C0E1B" w14:paraId="567BBE8C" w14:textId="77777777" w:rsidTr="005D1F46">
        <w:tc>
          <w:tcPr>
            <w:tcW w:w="3019" w:type="dxa"/>
            <w:shd w:val="clear" w:color="auto" w:fill="auto"/>
            <w:vAlign w:val="center"/>
          </w:tcPr>
          <w:p w14:paraId="4CF75439" w14:textId="77777777" w:rsidR="005C526F" w:rsidRPr="001C0E1B" w:rsidRDefault="005C526F" w:rsidP="005D1F46">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4766F2D0" w14:textId="77777777" w:rsidR="005C526F" w:rsidRPr="001C0E1B" w:rsidRDefault="005C526F" w:rsidP="005D1F46">
            <w:pPr>
              <w:pStyle w:val="TAC"/>
            </w:pPr>
            <w:r w:rsidRPr="001C0E1B">
              <w:t>dBm/9MHz</w:t>
            </w:r>
          </w:p>
        </w:tc>
        <w:tc>
          <w:tcPr>
            <w:tcW w:w="1396" w:type="dxa"/>
          </w:tcPr>
          <w:p w14:paraId="537DE2D0" w14:textId="77777777" w:rsidR="005C526F" w:rsidRPr="001C0E1B" w:rsidRDefault="005C526F" w:rsidP="005D1F46">
            <w:pPr>
              <w:pStyle w:val="TAC"/>
              <w:rPr>
                <w:lang w:eastAsia="zh-CN"/>
              </w:rPr>
            </w:pPr>
            <w:r w:rsidRPr="0097718F">
              <w:t>1, 2</w:t>
            </w:r>
          </w:p>
        </w:tc>
        <w:tc>
          <w:tcPr>
            <w:tcW w:w="2304" w:type="dxa"/>
            <w:shd w:val="clear" w:color="auto" w:fill="auto"/>
          </w:tcPr>
          <w:p w14:paraId="1F7329D2" w14:textId="77777777" w:rsidR="005C526F" w:rsidRPr="001C0E1B" w:rsidRDefault="005C526F" w:rsidP="005D1F46">
            <w:pPr>
              <w:pStyle w:val="TAC"/>
              <w:rPr>
                <w:lang w:eastAsia="zh-CN"/>
              </w:rPr>
            </w:pPr>
            <w:r w:rsidRPr="001C0E1B">
              <w:rPr>
                <w:lang w:eastAsia="zh-CN"/>
              </w:rPr>
              <w:t>-7</w:t>
            </w:r>
            <w:r>
              <w:rPr>
                <w:lang w:eastAsia="zh-CN"/>
              </w:rPr>
              <w:t>3.21</w:t>
            </w:r>
            <w:r w:rsidRPr="001C0E1B">
              <w:rPr>
                <w:lang w:eastAsia="zh-CN"/>
              </w:rPr>
              <w:t>+10log (N</w:t>
            </w:r>
            <w:r w:rsidRPr="001C0E1B">
              <w:rPr>
                <w:vertAlign w:val="subscript"/>
                <w:lang w:eastAsia="zh-CN"/>
              </w:rPr>
              <w:t>RB,c</w:t>
            </w:r>
            <w:r w:rsidRPr="001C0E1B">
              <w:rPr>
                <w:lang w:eastAsia="zh-CN"/>
              </w:rPr>
              <w:t xml:space="preserve"> /50)</w:t>
            </w:r>
          </w:p>
        </w:tc>
        <w:tc>
          <w:tcPr>
            <w:tcW w:w="1773" w:type="dxa"/>
            <w:shd w:val="clear" w:color="auto" w:fill="auto"/>
          </w:tcPr>
          <w:p w14:paraId="2018121E" w14:textId="77777777" w:rsidR="005C526F" w:rsidRPr="001C0E1B" w:rsidRDefault="005C526F" w:rsidP="005D1F46">
            <w:pPr>
              <w:pStyle w:val="TAC"/>
              <w:rPr>
                <w:lang w:eastAsia="zh-CN"/>
              </w:rPr>
            </w:pPr>
            <w:r w:rsidRPr="001C0E1B">
              <w:rPr>
                <w:lang w:eastAsia="zh-CN"/>
              </w:rPr>
              <w:t>-5</w:t>
            </w:r>
            <w:r>
              <w:rPr>
                <w:lang w:eastAsia="zh-CN"/>
              </w:rPr>
              <w:t>6.12</w:t>
            </w:r>
            <w:r w:rsidRPr="001C0E1B">
              <w:rPr>
                <w:lang w:eastAsia="zh-CN"/>
              </w:rPr>
              <w:t>+10log (N</w:t>
            </w:r>
            <w:r w:rsidRPr="001C0E1B">
              <w:rPr>
                <w:vertAlign w:val="subscript"/>
                <w:lang w:eastAsia="zh-CN"/>
              </w:rPr>
              <w:t>RB,c</w:t>
            </w:r>
            <w:r w:rsidRPr="001C0E1B">
              <w:rPr>
                <w:lang w:eastAsia="zh-CN"/>
              </w:rPr>
              <w:t xml:space="preserve"> /50)</w:t>
            </w:r>
          </w:p>
        </w:tc>
      </w:tr>
      <w:tr w:rsidR="005C526F" w:rsidRPr="001C0E1B" w14:paraId="691579A1" w14:textId="77777777" w:rsidTr="005D1F46">
        <w:tc>
          <w:tcPr>
            <w:tcW w:w="3019" w:type="dxa"/>
            <w:shd w:val="clear" w:color="auto" w:fill="auto"/>
            <w:vAlign w:val="center"/>
          </w:tcPr>
          <w:p w14:paraId="6449DCCB" w14:textId="77777777" w:rsidR="005C526F" w:rsidRPr="001C0E1B" w:rsidRDefault="005C526F" w:rsidP="005D1F46">
            <w:pPr>
              <w:pStyle w:val="TAL"/>
              <w:rPr>
                <w:rFonts w:eastAsia="Calibri"/>
              </w:rPr>
            </w:pPr>
            <w:r w:rsidRPr="001C0E1B">
              <w:rPr>
                <w:rFonts w:eastAsia="Calibri"/>
              </w:rPr>
              <w:t>Propagation Condition</w:t>
            </w:r>
          </w:p>
        </w:tc>
        <w:tc>
          <w:tcPr>
            <w:tcW w:w="1147" w:type="dxa"/>
            <w:shd w:val="clear" w:color="auto" w:fill="auto"/>
          </w:tcPr>
          <w:p w14:paraId="00A85315" w14:textId="77777777" w:rsidR="005C526F" w:rsidRPr="001C0E1B" w:rsidRDefault="005C526F" w:rsidP="005D1F46">
            <w:pPr>
              <w:pStyle w:val="TAC"/>
            </w:pPr>
          </w:p>
        </w:tc>
        <w:tc>
          <w:tcPr>
            <w:tcW w:w="1396" w:type="dxa"/>
          </w:tcPr>
          <w:p w14:paraId="5487FF5B" w14:textId="77777777" w:rsidR="005C526F" w:rsidRPr="001C0E1B" w:rsidRDefault="005C526F" w:rsidP="005D1F46">
            <w:pPr>
              <w:pStyle w:val="TAC"/>
            </w:pPr>
            <w:r w:rsidRPr="0097718F">
              <w:t>1, 2</w:t>
            </w:r>
          </w:p>
        </w:tc>
        <w:tc>
          <w:tcPr>
            <w:tcW w:w="4077" w:type="dxa"/>
            <w:gridSpan w:val="2"/>
            <w:shd w:val="clear" w:color="auto" w:fill="auto"/>
          </w:tcPr>
          <w:p w14:paraId="005C1EC7" w14:textId="77777777" w:rsidR="005C526F" w:rsidRPr="001C0E1B" w:rsidRDefault="005C526F" w:rsidP="005D1F46">
            <w:pPr>
              <w:pStyle w:val="TAC"/>
            </w:pPr>
            <w:r>
              <w:t>AWGN</w:t>
            </w:r>
          </w:p>
        </w:tc>
      </w:tr>
      <w:tr w:rsidR="005C526F" w:rsidRPr="001C0E1B" w14:paraId="4DEABAC9" w14:textId="77777777" w:rsidTr="005D1F46">
        <w:tc>
          <w:tcPr>
            <w:tcW w:w="3019" w:type="dxa"/>
            <w:shd w:val="clear" w:color="auto" w:fill="auto"/>
            <w:vAlign w:val="center"/>
          </w:tcPr>
          <w:p w14:paraId="77E7FE50" w14:textId="77777777" w:rsidR="005C526F" w:rsidRPr="001C0E1B" w:rsidRDefault="005C526F" w:rsidP="005D1F46">
            <w:pPr>
              <w:pStyle w:val="TAL"/>
              <w:rPr>
                <w:rFonts w:eastAsia="Calibri"/>
              </w:rPr>
            </w:pPr>
            <w:r w:rsidRPr="001C0E1B">
              <w:rPr>
                <w:rFonts w:eastAsia="Calibri"/>
              </w:rPr>
              <w:t>Antenna Configuration and Correlation Matrix</w:t>
            </w:r>
          </w:p>
        </w:tc>
        <w:tc>
          <w:tcPr>
            <w:tcW w:w="1147" w:type="dxa"/>
            <w:shd w:val="clear" w:color="auto" w:fill="auto"/>
          </w:tcPr>
          <w:p w14:paraId="1A142FB6" w14:textId="77777777" w:rsidR="005C526F" w:rsidRPr="001C0E1B" w:rsidRDefault="005C526F" w:rsidP="005D1F46">
            <w:pPr>
              <w:pStyle w:val="TAC"/>
            </w:pPr>
          </w:p>
        </w:tc>
        <w:tc>
          <w:tcPr>
            <w:tcW w:w="1396" w:type="dxa"/>
          </w:tcPr>
          <w:p w14:paraId="13771B48" w14:textId="77777777" w:rsidR="005C526F" w:rsidRPr="001C0E1B" w:rsidRDefault="005C526F" w:rsidP="005D1F46">
            <w:pPr>
              <w:pStyle w:val="TAC"/>
            </w:pPr>
            <w:r w:rsidRPr="0097718F">
              <w:t>1, 2</w:t>
            </w:r>
          </w:p>
        </w:tc>
        <w:tc>
          <w:tcPr>
            <w:tcW w:w="4077" w:type="dxa"/>
            <w:gridSpan w:val="2"/>
            <w:shd w:val="clear" w:color="auto" w:fill="auto"/>
          </w:tcPr>
          <w:p w14:paraId="5B5E5B8B" w14:textId="77777777" w:rsidR="005C526F" w:rsidRPr="001C0E1B" w:rsidRDefault="005C526F" w:rsidP="005D1F46">
            <w:pPr>
              <w:pStyle w:val="TAC"/>
            </w:pPr>
            <w:r w:rsidRPr="001C0E1B">
              <w:t>1x2</w:t>
            </w:r>
          </w:p>
        </w:tc>
      </w:tr>
      <w:tr w:rsidR="005C526F" w:rsidRPr="001C0E1B" w14:paraId="0E81E065" w14:textId="77777777" w:rsidTr="005D1F46">
        <w:tc>
          <w:tcPr>
            <w:tcW w:w="9639" w:type="dxa"/>
            <w:gridSpan w:val="5"/>
            <w:shd w:val="clear" w:color="auto" w:fill="auto"/>
            <w:vAlign w:val="center"/>
          </w:tcPr>
          <w:p w14:paraId="410CA250" w14:textId="77777777" w:rsidR="005C526F" w:rsidRPr="001C0E1B" w:rsidRDefault="005C526F" w:rsidP="005D1F46">
            <w:pPr>
              <w:pStyle w:val="TAN"/>
            </w:pPr>
            <w:r w:rsidRPr="001C0E1B">
              <w:t>Note 1:</w:t>
            </w:r>
            <w:r w:rsidRPr="001C0E1B">
              <w:tab/>
              <w:t>Special subframe and uplink-downlink configurations are specified in table 4.2-1 in TS 36.211 [23].</w:t>
            </w:r>
          </w:p>
          <w:p w14:paraId="1CBBA31E" w14:textId="77777777" w:rsidR="005C526F" w:rsidRPr="001C0E1B" w:rsidRDefault="005C526F" w:rsidP="005D1F46">
            <w:pPr>
              <w:pStyle w:val="TAN"/>
            </w:pPr>
            <w:r w:rsidRPr="001C0E1B">
              <w:t>Note 2:</w:t>
            </w:r>
            <w:r w:rsidRPr="001C0E1B">
              <w:tab/>
              <w:t>DL RMCs and OCNG patterns are specified in clauses A 3.1 and A 3.2 of TS 36.133 [15] respectively.</w:t>
            </w:r>
          </w:p>
          <w:p w14:paraId="656D7762" w14:textId="77777777" w:rsidR="005C526F" w:rsidRPr="001C0E1B" w:rsidRDefault="005C526F" w:rsidP="005D1F46">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3389E15D" w14:textId="77777777" w:rsidR="005C526F" w:rsidRPr="001C0E1B" w:rsidRDefault="005C526F" w:rsidP="005D1F46">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4B9782CD" w14:textId="77777777" w:rsidR="005C526F" w:rsidRPr="001C0E1B" w:rsidRDefault="005C526F" w:rsidP="005D1F46">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tc>
      </w:tr>
    </w:tbl>
    <w:p w14:paraId="278A4814" w14:textId="77777777" w:rsidR="005C526F" w:rsidRPr="001C0E1B" w:rsidRDefault="005C526F" w:rsidP="005C526F"/>
    <w:p w14:paraId="7EFBE261" w14:textId="77777777" w:rsidR="005C526F" w:rsidRPr="001C0E1B" w:rsidRDefault="005C526F" w:rsidP="005C526F">
      <w:pPr>
        <w:pStyle w:val="Heading5"/>
      </w:pPr>
      <w:r>
        <w:t>A.11.5.3.</w:t>
      </w:r>
      <w:r w:rsidRPr="001C0E1B">
        <w:t>2.2</w:t>
      </w:r>
      <w:r w:rsidRPr="001C0E1B">
        <w:tab/>
        <w:t>Test Requirements</w:t>
      </w:r>
    </w:p>
    <w:p w14:paraId="2028AF82" w14:textId="77777777" w:rsidR="005C526F" w:rsidRPr="001C0E1B" w:rsidRDefault="005C526F" w:rsidP="005C526F">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53E1C2E6" w14:textId="77777777" w:rsidR="005C526F" w:rsidRPr="001C0E1B" w:rsidRDefault="005C526F" w:rsidP="005C526F">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16FEE5FF" w14:textId="77777777" w:rsidR="005C526F" w:rsidRPr="001C0E1B" w:rsidRDefault="005C526F" w:rsidP="005C526F">
      <w:r w:rsidRPr="001C0E1B">
        <w:t>The UE shall not send event-triggered measurement reports as long as the reporting criteria is not fulfilled.</w:t>
      </w:r>
    </w:p>
    <w:p w14:paraId="4BCA2574" w14:textId="77777777" w:rsidR="005C526F" w:rsidRPr="001C0E1B" w:rsidRDefault="005C526F" w:rsidP="005C526F">
      <w:r w:rsidRPr="001C0E1B">
        <w:t>The rate of correct events observed during repeated tests shall be at least 90%.</w:t>
      </w:r>
    </w:p>
    <w:p w14:paraId="5A9CEB6B" w14:textId="77777777" w:rsidR="005C526F" w:rsidRPr="005C526F" w:rsidRDefault="005C526F" w:rsidP="005C526F"/>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5pt;height:20.5pt" o:ole="" fillcolor="window">
                  <v:imagedata r:id="rId13" o:title=""/>
                </v:shape>
                <o:OLEObject Type="Embed" ProgID="Equation.3" ShapeID="_x0000_i1210" DrawAspect="Content" ObjectID="_1767144095"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5pt;height:20.5pt" o:ole="" fillcolor="window">
                  <v:imagedata r:id="rId13" o:title=""/>
                </v:shape>
                <o:OLEObject Type="Embed" ProgID="Equation.3" ShapeID="_x0000_i1211" DrawAspect="Content" ObjectID="_1767144096"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5pt;height:20.5pt" o:ole="" fillcolor="window">
                  <v:imagedata r:id="rId13" o:title=""/>
                </v:shape>
                <o:OLEObject Type="Embed" ProgID="Equation.3" ShapeID="_x0000_i1212" DrawAspect="Content" ObjectID="_1767144097"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5pt;height:20.5pt" o:ole="" fillcolor="window">
                  <v:imagedata r:id="rId13" o:title=""/>
                </v:shape>
                <o:OLEObject Type="Embed" ProgID="Equation.3" ShapeID="_x0000_i1213" DrawAspect="Content" ObjectID="_1767144098"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910E74" w:rsidRPr="007275DF" w14:paraId="16554545"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5pt;height:15.5pt" o:ole="" fillcolor="window">
                  <v:imagedata r:id="rId13" o:title=""/>
                </v:shape>
                <o:OLEObject Type="Embed" ProgID="Equation.3" ShapeID="_x0000_i1214" DrawAspect="Content" ObjectID="_1767144099" r:id="rId214"/>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5pt;height:15.5pt" o:ole="" fillcolor="window">
                  <v:imagedata r:id="rId13" o:title=""/>
                </v:shape>
                <o:OLEObject Type="Embed" ProgID="Equation.3" ShapeID="_x0000_i1215" DrawAspect="Content" ObjectID="_1767144100"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2"/>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2"/>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5pt;height:20.5pt" o:ole="" fillcolor="window">
                  <v:imagedata r:id="rId11" o:title=""/>
                </v:shape>
                <o:OLEObject Type="Embed" ProgID="Equation.3" ShapeID="_x0000_i1216" DrawAspect="Content" ObjectID="_1767144101"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0.5pt;height:20.5pt" o:ole="" fillcolor="window">
                  <v:imagedata r:id="rId16" o:title=""/>
                </v:shape>
                <o:OLEObject Type="Embed" ProgID="Equation.3" ShapeID="_x0000_i1217" DrawAspect="Content" ObjectID="_1767144102"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2"/>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2"/>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2"/>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5pt;height:15.5pt" o:ole="" fillcolor="window">
                  <v:imagedata r:id="rId13" o:title=""/>
                </v:shape>
                <o:OLEObject Type="Embed" ProgID="Equation.3" ShapeID="_x0000_i1218" DrawAspect="Content" ObjectID="_1767144103"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7275DF" w14:paraId="466623E6"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5pt;height:15.5pt" o:ole="" fillcolor="window">
                  <v:imagedata r:id="rId13" o:title=""/>
                </v:shape>
                <o:OLEObject Type="Embed" ProgID="Equation.3" ShapeID="_x0000_i1219" DrawAspect="Content" ObjectID="_1767144104" r:id="rId219"/>
              </w:object>
            </w:r>
            <w:r w:rsidRPr="007275DF">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5pt;height:15.5pt" o:ole="" fillcolor="window">
                  <v:imagedata r:id="rId13" o:title=""/>
                </v:shape>
                <o:OLEObject Type="Embed" ProgID="Equation.3" ShapeID="_x0000_i1220" DrawAspect="Content" ObjectID="_1767144105"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5pt;height:20.5pt" o:ole="" fillcolor="window">
                  <v:imagedata r:id="rId11" o:title=""/>
                </v:shape>
                <o:OLEObject Type="Embed" ProgID="Equation.3" ShapeID="_x0000_i1221" DrawAspect="Content" ObjectID="_1767144106"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0.5pt;height:20.5pt" o:ole="" fillcolor="window">
                  <v:imagedata r:id="rId16" o:title=""/>
                </v:shape>
                <o:OLEObject Type="Embed" ProgID="Equation.3" ShapeID="_x0000_i1222" DrawAspect="Content" ObjectID="_1767144107"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2"/>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2"/>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2"/>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5pt;height:15.5pt" o:ole="" fillcolor="window">
                  <v:imagedata r:id="rId13" o:title=""/>
                </v:shape>
                <o:OLEObject Type="Embed" ProgID="Equation.3" ShapeID="_x0000_i1223" DrawAspect="Content" ObjectID="_1767144108"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09"/>
        <w:gridCol w:w="1684"/>
        <w:gridCol w:w="1118"/>
        <w:gridCol w:w="830"/>
        <w:gridCol w:w="778"/>
        <w:gridCol w:w="771"/>
        <w:gridCol w:w="35"/>
        <w:gridCol w:w="736"/>
        <w:gridCol w:w="42"/>
        <w:gridCol w:w="729"/>
        <w:gridCol w:w="772"/>
      </w:tblGrid>
      <w:tr w:rsidR="007D1767" w:rsidRPr="001C0E1B" w14:paraId="2B461D2A" w14:textId="77777777" w:rsidTr="00DF0476">
        <w:trPr>
          <w:trHeight w:val="187"/>
          <w:jc w:val="center"/>
        </w:trPr>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2"/>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3"/>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2"/>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2"/>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8"/>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8"/>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2"/>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2"/>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8"/>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8"/>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3"/>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8"/>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2"/>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8"/>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2"/>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8"/>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5pt;height:15.5pt" o:ole="" fillcolor="window">
                  <v:imagedata r:id="rId13" o:title=""/>
                </v:shape>
                <o:OLEObject Type="Embed" ProgID="Equation.3" ShapeID="_x0000_i1224" DrawAspect="Content" ObjectID="_1767144109" r:id="rId224"/>
              </w:object>
            </w:r>
            <w:r w:rsidRPr="001C0E1B">
              <w:rPr>
                <w:vertAlign w:val="superscript"/>
              </w:rPr>
              <w:t>Note2</w:t>
            </w:r>
          </w:p>
        </w:tc>
        <w:tc>
          <w:tcPr>
            <w:tcW w:w="1119" w:type="dxa"/>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2"/>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5pt;height:15.5pt" o:ole="" fillcolor="window">
                  <v:imagedata r:id="rId13" o:title=""/>
                </v:shape>
                <o:OLEObject Type="Embed" ProgID="Equation.3" ShapeID="_x0000_i1225" DrawAspect="Content" ObjectID="_1767144110" r:id="rId225"/>
              </w:object>
            </w:r>
            <w:r w:rsidRPr="001C0E1B">
              <w:rPr>
                <w:vertAlign w:val="superscript"/>
              </w:rPr>
              <w:t>Note2</w:t>
            </w:r>
          </w:p>
        </w:tc>
        <w:tc>
          <w:tcPr>
            <w:tcW w:w="1119" w:type="dxa"/>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2"/>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2"/>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2"/>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5pt;height:15.5pt" o:ole="" fillcolor="window">
                  <v:imagedata r:id="rId11" o:title=""/>
                </v:shape>
                <o:OLEObject Type="Embed" ProgID="Equation.3" ShapeID="_x0000_i1226" DrawAspect="Content" ObjectID="_1767144111"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5pt;height:15.5pt" o:ole="" fillcolor="window">
                  <v:imagedata r:id="rId16" o:title=""/>
                </v:shape>
                <o:OLEObject Type="Embed" ProgID="Equation.3" ShapeID="_x0000_i1227" DrawAspect="Content" ObjectID="_1767144112"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2"/>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2"/>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2"/>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2"/>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3"/>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5pt;height:15.5pt" o:ole="" fillcolor="window">
                  <v:imagedata r:id="rId13" o:title=""/>
                </v:shape>
                <o:OLEObject Type="Embed" ProgID="Equation.3" ShapeID="_x0000_i1228" DrawAspect="Content" ObjectID="_1767144113"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1C0E1B" w14:paraId="11A8ABEF" w14:textId="77777777" w:rsidTr="00DF0476">
        <w:trPr>
          <w:trHeight w:val="187"/>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7"/>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7"/>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7"/>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5pt;height:15.5pt" o:ole="" fillcolor="window">
                  <v:imagedata r:id="rId13" o:title=""/>
                </v:shape>
                <o:OLEObject Type="Embed" ProgID="Equation.3" ShapeID="_x0000_i1229" DrawAspect="Content" ObjectID="_1767144114" r:id="rId229"/>
              </w:object>
            </w:r>
            <w:r w:rsidRPr="001C0E1B">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5pt;height:15.5pt" o:ole="" fillcolor="window">
                  <v:imagedata r:id="rId13" o:title=""/>
                </v:shape>
                <o:OLEObject Type="Embed" ProgID="Equation.3" ShapeID="_x0000_i1230" DrawAspect="Content" ObjectID="_1767144115" r:id="rId230"/>
              </w:object>
            </w:r>
            <w:r w:rsidRPr="001C0E1B">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0.5pt;height:15.5pt" o:ole="" fillcolor="window">
                  <v:imagedata r:id="rId11" o:title=""/>
                </v:shape>
                <o:OLEObject Type="Embed" ProgID="Equation.3" ShapeID="_x0000_i1231" DrawAspect="Content" ObjectID="_1767144116"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5pt;height:15.5pt" o:ole="" fillcolor="window">
                  <v:imagedata r:id="rId16" o:title=""/>
                </v:shape>
                <o:OLEObject Type="Embed" ProgID="Equation.3" ShapeID="_x0000_i1232" DrawAspect="Content" ObjectID="_1767144117"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5pt;height:15.5pt" o:ole="" fillcolor="window">
                  <v:imagedata r:id="rId13" o:title=""/>
                </v:shape>
                <o:OLEObject Type="Embed" ProgID="Equation.3" ShapeID="_x0000_i1233" DrawAspect="Content" ObjectID="_1767144118"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10"/>
        <w:gridCol w:w="1687"/>
        <w:gridCol w:w="1119"/>
        <w:gridCol w:w="773"/>
        <w:gridCol w:w="102"/>
        <w:gridCol w:w="716"/>
        <w:gridCol w:w="773"/>
        <w:gridCol w:w="61"/>
        <w:gridCol w:w="713"/>
        <w:gridCol w:w="40"/>
        <w:gridCol w:w="734"/>
        <w:gridCol w:w="778"/>
      </w:tblGrid>
      <w:tr w:rsidR="007D1767" w:rsidRPr="001C0E1B" w14:paraId="7E47FC1A" w14:textId="77777777" w:rsidTr="00DF0476">
        <w:trPr>
          <w:trHeight w:val="187"/>
          <w:jc w:val="center"/>
        </w:trPr>
        <w:tc>
          <w:tcPr>
            <w:tcW w:w="3795" w:type="dxa"/>
            <w:gridSpan w:val="3"/>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3"/>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3"/>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9"/>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2"/>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2"/>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9"/>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9"/>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3"/>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9"/>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2"/>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9"/>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2"/>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9"/>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2"/>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9"/>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5pt;height:15.5pt" o:ole="" fillcolor="window">
                  <v:imagedata r:id="rId13" o:title=""/>
                </v:shape>
                <o:OLEObject Type="Embed" ProgID="Equation.3" ShapeID="_x0000_i1234" DrawAspect="Content" ObjectID="_1767144119" r:id="rId234"/>
              </w:object>
            </w:r>
            <w:r w:rsidRPr="001C0E1B">
              <w:rPr>
                <w:vertAlign w:val="superscript"/>
              </w:rPr>
              <w:t>Note2</w:t>
            </w:r>
          </w:p>
        </w:tc>
        <w:tc>
          <w:tcPr>
            <w:tcW w:w="1117" w:type="dxa"/>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3"/>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2"/>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5pt;height:15.5pt" o:ole="" fillcolor="window">
                  <v:imagedata r:id="rId13" o:title=""/>
                </v:shape>
                <o:OLEObject Type="Embed" ProgID="Equation.3" ShapeID="_x0000_i1235" DrawAspect="Content" ObjectID="_1767144120" r:id="rId235"/>
              </w:object>
            </w:r>
            <w:r w:rsidRPr="001C0E1B">
              <w:rPr>
                <w:vertAlign w:val="superscript"/>
              </w:rPr>
              <w:t>Note2</w:t>
            </w:r>
          </w:p>
        </w:tc>
        <w:tc>
          <w:tcPr>
            <w:tcW w:w="1117" w:type="dxa"/>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3"/>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2"/>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3"/>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2"/>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5pt;height:15.5pt" o:ole="" fillcolor="window">
                  <v:imagedata r:id="rId11" o:title=""/>
                </v:shape>
                <o:OLEObject Type="Embed" ProgID="Equation.3" ShapeID="_x0000_i1236" DrawAspect="Content" ObjectID="_1767144121"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3"/>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5pt;height:15.5pt" o:ole="" fillcolor="window">
                  <v:imagedata r:id="rId16" o:title=""/>
                </v:shape>
                <o:OLEObject Type="Embed" ProgID="Equation.3" ShapeID="_x0000_i1237" DrawAspect="Content" ObjectID="_1767144122"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2"/>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2"/>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3"/>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2"/>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3"/>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2"/>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3"/>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5pt;height:15.5pt" o:ole="" fillcolor="window">
                  <v:imagedata r:id="rId13" o:title=""/>
                </v:shape>
                <o:OLEObject Type="Embed" ProgID="Equation.3" ShapeID="_x0000_i1238" DrawAspect="Content" ObjectID="_1767144123"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gridCol w:w="1111"/>
      </w:tblGrid>
      <w:tr w:rsidR="007D1767" w:rsidRPr="001C0E1B" w14:paraId="2BD1C8DE" w14:textId="77777777" w:rsidTr="00DF0476">
        <w:trPr>
          <w:trHeight w:val="81"/>
          <w:jc w:val="center"/>
        </w:trPr>
        <w:tc>
          <w:tcPr>
            <w:tcW w:w="3758" w:type="dxa"/>
            <w:gridSpan w:val="3"/>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3"/>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3"/>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5pt;height:15.5pt" o:ole="" fillcolor="window">
                  <v:imagedata r:id="rId13" o:title=""/>
                </v:shape>
                <o:OLEObject Type="Embed" ProgID="Equation.3" ShapeID="_x0000_i1239" DrawAspect="Content" ObjectID="_1767144124" r:id="rId239"/>
              </w:object>
            </w:r>
            <w:r w:rsidRPr="001C0E1B">
              <w:rPr>
                <w:vertAlign w:val="superscript"/>
              </w:rPr>
              <w:t>Note2</w:t>
            </w:r>
          </w:p>
        </w:tc>
        <w:tc>
          <w:tcPr>
            <w:tcW w:w="1178" w:type="dxa"/>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5pt;height:15.5pt" o:ole="" fillcolor="window">
                  <v:imagedata r:id="rId13" o:title=""/>
                </v:shape>
                <o:OLEObject Type="Embed" ProgID="Equation.3" ShapeID="_x0000_i1240" DrawAspect="Content" ObjectID="_1767144125" r:id="rId240"/>
              </w:object>
            </w:r>
            <w:r w:rsidRPr="001C0E1B">
              <w:rPr>
                <w:vertAlign w:val="superscript"/>
              </w:rPr>
              <w:t>Note2</w:t>
            </w:r>
          </w:p>
        </w:tc>
        <w:tc>
          <w:tcPr>
            <w:tcW w:w="1178" w:type="dxa"/>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5pt;height:15.5pt" o:ole="" fillcolor="window">
                  <v:imagedata r:id="rId11" o:title=""/>
                </v:shape>
                <o:OLEObject Type="Embed" ProgID="Equation.3" ShapeID="_x0000_i1241" DrawAspect="Content" ObjectID="_1767144126"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5pt;height:15.5pt" o:ole="" fillcolor="window">
                  <v:imagedata r:id="rId16" o:title=""/>
                </v:shape>
                <o:OLEObject Type="Embed" ProgID="Equation.3" ShapeID="_x0000_i1242" DrawAspect="Content" ObjectID="_1767144127"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3"/>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7"/>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5pt;height:15.5pt" o:ole="" fillcolor="window">
                  <v:imagedata r:id="rId13" o:title=""/>
                </v:shape>
                <o:OLEObject Type="Embed" ProgID="Equation.3" ShapeID="_x0000_i1243" DrawAspect="Content" ObjectID="_1767144128"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gridCol w:w="1378"/>
      </w:tblGrid>
      <w:tr w:rsidR="007D1767" w14:paraId="11A8191B" w14:textId="77777777" w:rsidTr="00044AF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78"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044AF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78"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78"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78"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78"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78"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7"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78"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78"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044AF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78"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78"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6"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78"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78"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78"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78"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78"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7"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78"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78"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78"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78"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78"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78"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78"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78"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78"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78"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78"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78"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78"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78"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78"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78"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78"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78"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78"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78"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78"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044AF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78"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78"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044AF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7"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78"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7"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78"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78"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78"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7"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78"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78"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7"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78"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78"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7"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78"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78"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044AF9">
        <w:trPr>
          <w:trHeight w:val="187"/>
          <w:jc w:val="center"/>
        </w:trPr>
        <w:tc>
          <w:tcPr>
            <w:tcW w:w="993"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C912E37"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044AF9">
        <w:trPr>
          <w:trHeight w:val="187"/>
          <w:jc w:val="center"/>
        </w:trPr>
        <w:tc>
          <w:tcPr>
            <w:tcW w:w="993"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3E5454AC" w14:textId="77777777" w:rsidR="007D1767" w:rsidRDefault="007D1767" w:rsidP="00A76D5D">
            <w:pPr>
              <w:pStyle w:val="TAC"/>
            </w:pPr>
          </w:p>
        </w:tc>
        <w:tc>
          <w:tcPr>
            <w:tcW w:w="1377"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044AF9">
        <w:trPr>
          <w:trHeight w:val="187"/>
          <w:jc w:val="center"/>
        </w:trPr>
        <w:tc>
          <w:tcPr>
            <w:tcW w:w="993"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029E33B"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044AF9">
        <w:trPr>
          <w:trHeight w:val="187"/>
          <w:jc w:val="center"/>
        </w:trPr>
        <w:tc>
          <w:tcPr>
            <w:tcW w:w="993"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0AF83967"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044AF9">
        <w:trPr>
          <w:trHeight w:val="187"/>
          <w:jc w:val="center"/>
        </w:trPr>
        <w:tc>
          <w:tcPr>
            <w:tcW w:w="993"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044AF9">
        <w:trPr>
          <w:trHeight w:val="187"/>
          <w:jc w:val="center"/>
        </w:trPr>
        <w:tc>
          <w:tcPr>
            <w:tcW w:w="993"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BB3FD61"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430C5E0F"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4C814DF9"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044AF9">
        <w:trPr>
          <w:trHeight w:val="187"/>
          <w:jc w:val="center"/>
        </w:trPr>
        <w:tc>
          <w:tcPr>
            <w:tcW w:w="993"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7B4A47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3D36549E" w14:textId="77777777" w:rsidR="007D1767" w:rsidRDefault="007D1767" w:rsidP="00044AF9">
            <w:pPr>
              <w:pStyle w:val="TAC"/>
            </w:pPr>
          </w:p>
        </w:tc>
        <w:tc>
          <w:tcPr>
            <w:tcW w:w="1377" w:type="dxa"/>
            <w:tcBorders>
              <w:top w:val="nil"/>
              <w:left w:val="single" w:sz="4" w:space="0" w:color="auto"/>
              <w:bottom w:val="nil"/>
              <w:right w:val="single" w:sz="4" w:space="0" w:color="auto"/>
            </w:tcBorders>
          </w:tcPr>
          <w:p w14:paraId="6859034B" w14:textId="77777777" w:rsidR="007D1767" w:rsidRDefault="007D1767" w:rsidP="00044AF9">
            <w:pPr>
              <w:pStyle w:val="TAC"/>
              <w:rPr>
                <w:rFonts w:eastAsia="Calibri"/>
                <w:szCs w:val="22"/>
              </w:rPr>
            </w:pPr>
          </w:p>
        </w:tc>
        <w:tc>
          <w:tcPr>
            <w:tcW w:w="1378" w:type="dxa"/>
            <w:tcBorders>
              <w:top w:val="nil"/>
              <w:left w:val="single" w:sz="4" w:space="0" w:color="auto"/>
              <w:bottom w:val="nil"/>
              <w:right w:val="single" w:sz="4" w:space="0" w:color="auto"/>
            </w:tcBorders>
          </w:tcPr>
          <w:p w14:paraId="39E0428B" w14:textId="77777777" w:rsidR="007D1767" w:rsidRDefault="007D1767" w:rsidP="00044AF9">
            <w:pPr>
              <w:pStyle w:val="TAC"/>
              <w:rPr>
                <w:rFonts w:eastAsia="Calibri"/>
                <w:szCs w:val="22"/>
              </w:rPr>
            </w:pPr>
          </w:p>
        </w:tc>
        <w:tc>
          <w:tcPr>
            <w:tcW w:w="1378"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044AF9" w14:paraId="221668FF" w14:textId="77777777" w:rsidTr="00044AF9">
        <w:trPr>
          <w:trHeight w:val="187"/>
          <w:jc w:val="center"/>
        </w:trPr>
        <w:tc>
          <w:tcPr>
            <w:tcW w:w="993" w:type="dxa"/>
            <w:tcBorders>
              <w:top w:val="nil"/>
              <w:left w:val="single" w:sz="4" w:space="0" w:color="auto"/>
              <w:bottom w:val="nil"/>
              <w:right w:val="single" w:sz="4" w:space="0" w:color="auto"/>
            </w:tcBorders>
          </w:tcPr>
          <w:p w14:paraId="766E7A9C" w14:textId="77777777" w:rsidR="00044AF9" w:rsidRDefault="00044AF9" w:rsidP="00044AF9">
            <w:pPr>
              <w:pStyle w:val="TAL"/>
            </w:pPr>
          </w:p>
        </w:tc>
        <w:tc>
          <w:tcPr>
            <w:tcW w:w="1117" w:type="dxa"/>
            <w:tcBorders>
              <w:top w:val="nil"/>
              <w:left w:val="single" w:sz="4" w:space="0" w:color="auto"/>
              <w:bottom w:val="single" w:sz="4" w:space="0" w:color="auto"/>
              <w:right w:val="single" w:sz="4" w:space="0" w:color="auto"/>
            </w:tcBorders>
          </w:tcPr>
          <w:p w14:paraId="0762B593" w14:textId="77777777" w:rsidR="00044AF9" w:rsidRDefault="00044AF9" w:rsidP="00044AF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70DC8877" w14:textId="7D456BF2" w:rsidR="00044AF9" w:rsidRDefault="00044AF9" w:rsidP="00044AF9">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576C22AF" w14:textId="77777777" w:rsidR="00044AF9" w:rsidRDefault="00044AF9" w:rsidP="00044AF9">
            <w:pPr>
              <w:pStyle w:val="TAC"/>
            </w:pPr>
          </w:p>
        </w:tc>
        <w:tc>
          <w:tcPr>
            <w:tcW w:w="1377" w:type="dxa"/>
            <w:tcBorders>
              <w:top w:val="nil"/>
              <w:left w:val="single" w:sz="4" w:space="0" w:color="auto"/>
              <w:bottom w:val="single" w:sz="4" w:space="0" w:color="auto"/>
              <w:right w:val="single" w:sz="4" w:space="0" w:color="auto"/>
            </w:tcBorders>
          </w:tcPr>
          <w:p w14:paraId="6A7B6B50" w14:textId="77777777" w:rsidR="00044AF9" w:rsidRDefault="00044AF9" w:rsidP="00044AF9">
            <w:pPr>
              <w:pStyle w:val="TAC"/>
              <w:rPr>
                <w:rFonts w:eastAsia="Calibri"/>
                <w:szCs w:val="22"/>
              </w:rPr>
            </w:pPr>
          </w:p>
        </w:tc>
        <w:tc>
          <w:tcPr>
            <w:tcW w:w="1378" w:type="dxa"/>
            <w:tcBorders>
              <w:top w:val="nil"/>
              <w:left w:val="single" w:sz="4" w:space="0" w:color="auto"/>
              <w:bottom w:val="single" w:sz="4" w:space="0" w:color="auto"/>
              <w:right w:val="single" w:sz="4" w:space="0" w:color="auto"/>
            </w:tcBorders>
          </w:tcPr>
          <w:p w14:paraId="1BD0D0CE" w14:textId="77777777" w:rsidR="00044AF9" w:rsidRDefault="00044AF9" w:rsidP="00044AF9">
            <w:pPr>
              <w:pStyle w:val="TAC"/>
              <w:rPr>
                <w:rFonts w:eastAsia="Calibri"/>
                <w:szCs w:val="22"/>
              </w:rPr>
            </w:pPr>
          </w:p>
        </w:tc>
        <w:tc>
          <w:tcPr>
            <w:tcW w:w="1378" w:type="dxa"/>
            <w:tcBorders>
              <w:left w:val="single" w:sz="4" w:space="0" w:color="auto"/>
              <w:right w:val="single" w:sz="4" w:space="0" w:color="auto"/>
            </w:tcBorders>
          </w:tcPr>
          <w:p w14:paraId="34E7222A" w14:textId="6B4B2C55" w:rsidR="00044AF9" w:rsidRDefault="00044AF9" w:rsidP="00044AF9">
            <w:pPr>
              <w:pStyle w:val="TAC"/>
              <w:spacing w:line="256" w:lineRule="auto"/>
              <w:rPr>
                <w:lang w:eastAsia="ko-KR"/>
              </w:rPr>
            </w:pPr>
            <w:r>
              <w:rPr>
                <w:rFonts w:eastAsia="SimSun" w:hint="eastAsia"/>
                <w:lang w:val="en-US" w:eastAsia="zh-CN"/>
              </w:rPr>
              <w:t>-107.5</w:t>
            </w:r>
          </w:p>
        </w:tc>
      </w:tr>
      <w:tr w:rsidR="007D1767" w14:paraId="54CD6680" w14:textId="77777777" w:rsidTr="00044AF9">
        <w:trPr>
          <w:trHeight w:val="187"/>
          <w:jc w:val="center"/>
        </w:trPr>
        <w:tc>
          <w:tcPr>
            <w:tcW w:w="993"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78"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78"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044AF9">
        <w:trPr>
          <w:trHeight w:val="187"/>
          <w:jc w:val="center"/>
        </w:trPr>
        <w:tc>
          <w:tcPr>
            <w:tcW w:w="993"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044AF9">
        <w:trPr>
          <w:trHeight w:val="187"/>
          <w:jc w:val="center"/>
        </w:trPr>
        <w:tc>
          <w:tcPr>
            <w:tcW w:w="993"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044AF9">
        <w:trPr>
          <w:trHeight w:val="187"/>
          <w:jc w:val="center"/>
        </w:trPr>
        <w:tc>
          <w:tcPr>
            <w:tcW w:w="993"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044AF9">
        <w:trPr>
          <w:trHeight w:val="187"/>
          <w:jc w:val="center"/>
        </w:trPr>
        <w:tc>
          <w:tcPr>
            <w:tcW w:w="993"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044AF9">
        <w:trPr>
          <w:trHeight w:val="187"/>
          <w:jc w:val="center"/>
        </w:trPr>
        <w:tc>
          <w:tcPr>
            <w:tcW w:w="993"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044AF9">
        <w:trPr>
          <w:trHeight w:val="187"/>
          <w:jc w:val="center"/>
        </w:trPr>
        <w:tc>
          <w:tcPr>
            <w:tcW w:w="993"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78"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A76D5D">
        <w:trPr>
          <w:trHeight w:val="187"/>
          <w:jc w:val="center"/>
        </w:trPr>
        <w:tc>
          <w:tcPr>
            <w:tcW w:w="993" w:type="dxa"/>
            <w:tcBorders>
              <w:top w:val="nil"/>
              <w:left w:val="single" w:sz="4" w:space="0" w:color="auto"/>
              <w:bottom w:val="nil"/>
              <w:right w:val="single" w:sz="4" w:space="0" w:color="auto"/>
            </w:tcBorders>
          </w:tcPr>
          <w:p w14:paraId="3A1F547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EF7C22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A76D5D" w14:paraId="349F1014"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411EF9CC"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C61D170"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FAC96B9" w14:textId="31C72890"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0B1EF34E"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D689E60"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19094B3"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52A59056" w14:textId="406BE6F1" w:rsidR="00A76D5D" w:rsidRDefault="00A76D5D" w:rsidP="00A76D5D">
            <w:pPr>
              <w:pStyle w:val="TAC"/>
              <w:spacing w:line="256" w:lineRule="auto"/>
              <w:rPr>
                <w:lang w:eastAsia="ko-KR"/>
              </w:rPr>
            </w:pPr>
            <w:r>
              <w:rPr>
                <w:rFonts w:eastAsia="SimSun" w:hint="eastAsia"/>
                <w:lang w:val="en-US" w:eastAsia="zh-CN"/>
              </w:rPr>
              <w:t>-107.5</w:t>
            </w:r>
          </w:p>
        </w:tc>
      </w:tr>
      <w:tr w:rsidR="007D1767" w14:paraId="598FDC0B"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78"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78"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044AF9">
        <w:trPr>
          <w:trHeight w:val="187"/>
          <w:jc w:val="center"/>
        </w:trPr>
        <w:tc>
          <w:tcPr>
            <w:tcW w:w="993"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044AF9">
        <w:trPr>
          <w:trHeight w:val="187"/>
          <w:jc w:val="center"/>
        </w:trPr>
        <w:tc>
          <w:tcPr>
            <w:tcW w:w="993"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044AF9">
        <w:trPr>
          <w:trHeight w:val="187"/>
          <w:jc w:val="center"/>
        </w:trPr>
        <w:tc>
          <w:tcPr>
            <w:tcW w:w="993"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044AF9">
        <w:trPr>
          <w:trHeight w:val="187"/>
          <w:jc w:val="center"/>
        </w:trPr>
        <w:tc>
          <w:tcPr>
            <w:tcW w:w="993"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044AF9">
        <w:trPr>
          <w:trHeight w:val="187"/>
          <w:jc w:val="center"/>
        </w:trPr>
        <w:tc>
          <w:tcPr>
            <w:tcW w:w="993"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044AF9">
        <w:trPr>
          <w:trHeight w:val="187"/>
          <w:jc w:val="center"/>
        </w:trPr>
        <w:tc>
          <w:tcPr>
            <w:tcW w:w="993"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044AF9">
        <w:trPr>
          <w:trHeight w:val="187"/>
          <w:jc w:val="center"/>
        </w:trPr>
        <w:tc>
          <w:tcPr>
            <w:tcW w:w="993"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A76D5D" w14:paraId="326BCE67" w14:textId="77777777" w:rsidTr="00044AF9">
        <w:trPr>
          <w:trHeight w:val="187"/>
          <w:jc w:val="center"/>
        </w:trPr>
        <w:tc>
          <w:tcPr>
            <w:tcW w:w="993" w:type="dxa"/>
            <w:tcBorders>
              <w:top w:val="nil"/>
              <w:left w:val="single" w:sz="4" w:space="0" w:color="auto"/>
              <w:bottom w:val="nil"/>
              <w:right w:val="single" w:sz="4" w:space="0" w:color="auto"/>
            </w:tcBorders>
          </w:tcPr>
          <w:p w14:paraId="048641FF"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D9E8936"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3602B196" w14:textId="166431D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2063A096"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29144CD9"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0AD4D6B6"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223DA83C" w14:textId="1CD91C9D" w:rsidR="00A76D5D" w:rsidRDefault="00A76D5D" w:rsidP="00A76D5D">
            <w:pPr>
              <w:pStyle w:val="TAC"/>
              <w:rPr>
                <w:lang w:eastAsia="ko-KR"/>
              </w:rPr>
            </w:pPr>
            <w:r>
              <w:rPr>
                <w:rFonts w:eastAsia="SimSun" w:hint="eastAsia"/>
                <w:lang w:val="en-US" w:eastAsia="zh-CN"/>
              </w:rPr>
              <w:t>-107.5</w:t>
            </w:r>
          </w:p>
        </w:tc>
      </w:tr>
      <w:tr w:rsidR="007D1767" w14:paraId="79832247" w14:textId="77777777" w:rsidTr="00044AF9">
        <w:trPr>
          <w:trHeight w:val="187"/>
          <w:jc w:val="center"/>
        </w:trPr>
        <w:tc>
          <w:tcPr>
            <w:tcW w:w="993"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78"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78"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044AF9">
        <w:trPr>
          <w:trHeight w:val="187"/>
          <w:jc w:val="center"/>
        </w:trPr>
        <w:tc>
          <w:tcPr>
            <w:tcW w:w="993"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044AF9">
        <w:trPr>
          <w:trHeight w:val="187"/>
          <w:jc w:val="center"/>
        </w:trPr>
        <w:tc>
          <w:tcPr>
            <w:tcW w:w="993"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044AF9">
        <w:trPr>
          <w:trHeight w:val="187"/>
          <w:jc w:val="center"/>
        </w:trPr>
        <w:tc>
          <w:tcPr>
            <w:tcW w:w="993"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044AF9">
        <w:trPr>
          <w:trHeight w:val="187"/>
          <w:jc w:val="center"/>
        </w:trPr>
        <w:tc>
          <w:tcPr>
            <w:tcW w:w="993"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044AF9">
        <w:trPr>
          <w:trHeight w:val="187"/>
          <w:jc w:val="center"/>
        </w:trPr>
        <w:tc>
          <w:tcPr>
            <w:tcW w:w="993"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044AF9">
        <w:trPr>
          <w:trHeight w:val="187"/>
          <w:jc w:val="center"/>
        </w:trPr>
        <w:tc>
          <w:tcPr>
            <w:tcW w:w="993"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7"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78"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78"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A76D5D" w14:paraId="7081B938"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3153EE3C" w14:textId="77777777" w:rsidR="00A76D5D" w:rsidRDefault="00A76D5D" w:rsidP="00A76D5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7BE73C19" w14:textId="77777777" w:rsidR="00A76D5D" w:rsidRDefault="00A76D5D" w:rsidP="00A76D5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tcPr>
          <w:p w14:paraId="70F99625" w14:textId="2845961A"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32020E71"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13F0C86A"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1745494D" w14:textId="77777777" w:rsidR="00A76D5D" w:rsidRDefault="00A76D5D" w:rsidP="00A76D5D">
            <w:pPr>
              <w:pStyle w:val="TAC"/>
              <w:spacing w:line="256" w:lineRule="auto"/>
            </w:pPr>
          </w:p>
        </w:tc>
        <w:tc>
          <w:tcPr>
            <w:tcW w:w="1378" w:type="dxa"/>
            <w:tcBorders>
              <w:left w:val="single" w:sz="4" w:space="0" w:color="auto"/>
              <w:bottom w:val="single" w:sz="4" w:space="0" w:color="auto"/>
              <w:right w:val="single" w:sz="4" w:space="0" w:color="auto"/>
            </w:tcBorders>
          </w:tcPr>
          <w:p w14:paraId="5819CAB0" w14:textId="109C1D38" w:rsidR="00A76D5D" w:rsidRDefault="00A76D5D" w:rsidP="00A76D5D">
            <w:pPr>
              <w:pStyle w:val="TAC"/>
              <w:spacing w:line="256" w:lineRule="auto"/>
              <w:rPr>
                <w:lang w:eastAsia="ko-KR"/>
              </w:rPr>
            </w:pPr>
            <w:r>
              <w:rPr>
                <w:rFonts w:eastAsia="SimSun" w:hint="eastAsia"/>
                <w:lang w:val="en-US" w:eastAsia="zh-CN"/>
              </w:rPr>
              <w:t>-104.5</w:t>
            </w:r>
          </w:p>
        </w:tc>
      </w:tr>
      <w:tr w:rsidR="007D1767" w14:paraId="73447025"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55pt;height:15.45pt" o:ole="" fillcolor="window">
                  <v:imagedata r:id="rId11" o:title=""/>
                </v:shape>
                <o:OLEObject Type="Embed" ProgID="Equation.3" ShapeID="_x0000_i1244" DrawAspect="Content" ObjectID="_1767144129" r:id="rId244"/>
              </w:object>
            </w:r>
          </w:p>
        </w:tc>
        <w:tc>
          <w:tcPr>
            <w:tcW w:w="1126"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78"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0.85pt;height:15.45pt" o:ole="" fillcolor="window">
                  <v:imagedata r:id="rId16" o:title=""/>
                </v:shape>
                <o:OLEObject Type="Embed" ProgID="Equation.3" ShapeID="_x0000_i1245" DrawAspect="Content" ObjectID="_1767144130" r:id="rId245"/>
              </w:object>
            </w:r>
          </w:p>
        </w:tc>
        <w:tc>
          <w:tcPr>
            <w:tcW w:w="1126"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78"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78"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78"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044AF9">
        <w:trPr>
          <w:trHeight w:val="187"/>
          <w:jc w:val="center"/>
        </w:trPr>
        <w:tc>
          <w:tcPr>
            <w:tcW w:w="993"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044AF9">
        <w:trPr>
          <w:trHeight w:val="187"/>
          <w:jc w:val="center"/>
        </w:trPr>
        <w:tc>
          <w:tcPr>
            <w:tcW w:w="993"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044AF9">
        <w:trPr>
          <w:trHeight w:val="187"/>
          <w:jc w:val="center"/>
        </w:trPr>
        <w:tc>
          <w:tcPr>
            <w:tcW w:w="993"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044AF9">
        <w:trPr>
          <w:trHeight w:val="187"/>
          <w:jc w:val="center"/>
        </w:trPr>
        <w:tc>
          <w:tcPr>
            <w:tcW w:w="993"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7"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78"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044AF9">
        <w:trPr>
          <w:trHeight w:val="187"/>
          <w:jc w:val="center"/>
        </w:trPr>
        <w:tc>
          <w:tcPr>
            <w:tcW w:w="993"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044AF9">
        <w:trPr>
          <w:trHeight w:val="187"/>
          <w:jc w:val="center"/>
        </w:trPr>
        <w:tc>
          <w:tcPr>
            <w:tcW w:w="993"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A76D5D">
        <w:trPr>
          <w:trHeight w:val="187"/>
          <w:jc w:val="center"/>
        </w:trPr>
        <w:tc>
          <w:tcPr>
            <w:tcW w:w="993"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6E4B8FAF"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7" w:type="dxa"/>
            <w:tcBorders>
              <w:top w:val="nil"/>
              <w:left w:val="single" w:sz="4" w:space="0" w:color="auto"/>
              <w:bottom w:val="nil"/>
              <w:right w:val="single" w:sz="4" w:space="0" w:color="auto"/>
            </w:tcBorders>
          </w:tcPr>
          <w:p w14:paraId="74CFBED5" w14:textId="77777777" w:rsidR="007D1767" w:rsidRDefault="007D1767" w:rsidP="00DF0476">
            <w:pPr>
              <w:pStyle w:val="TAC"/>
              <w:spacing w:line="256" w:lineRule="auto"/>
            </w:pPr>
          </w:p>
        </w:tc>
        <w:tc>
          <w:tcPr>
            <w:tcW w:w="1378" w:type="dxa"/>
            <w:tcBorders>
              <w:top w:val="nil"/>
              <w:left w:val="single" w:sz="4" w:space="0" w:color="auto"/>
              <w:bottom w:val="nil"/>
              <w:right w:val="single" w:sz="4" w:space="0" w:color="auto"/>
            </w:tcBorders>
          </w:tcPr>
          <w:p w14:paraId="60D8D81B" w14:textId="77777777" w:rsidR="007D1767" w:rsidRDefault="007D1767" w:rsidP="00DF0476">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A76D5D" w14:paraId="63655F63" w14:textId="77777777" w:rsidTr="00044AF9">
        <w:trPr>
          <w:trHeight w:val="187"/>
          <w:jc w:val="center"/>
        </w:trPr>
        <w:tc>
          <w:tcPr>
            <w:tcW w:w="993" w:type="dxa"/>
            <w:tcBorders>
              <w:top w:val="nil"/>
              <w:left w:val="single" w:sz="4" w:space="0" w:color="auto"/>
              <w:bottom w:val="nil"/>
              <w:right w:val="single" w:sz="4" w:space="0" w:color="auto"/>
            </w:tcBorders>
          </w:tcPr>
          <w:p w14:paraId="042D0704"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4E72E7E3"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936DB97" w14:textId="3996FED8"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nil"/>
              <w:right w:val="single" w:sz="4" w:space="0" w:color="auto"/>
            </w:tcBorders>
          </w:tcPr>
          <w:p w14:paraId="3892E77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76C61E6F" w14:textId="77777777" w:rsidR="00A76D5D" w:rsidRDefault="00A76D5D" w:rsidP="00A76D5D">
            <w:pPr>
              <w:pStyle w:val="TAC"/>
              <w:spacing w:line="256" w:lineRule="auto"/>
            </w:pPr>
          </w:p>
        </w:tc>
        <w:tc>
          <w:tcPr>
            <w:tcW w:w="1378" w:type="dxa"/>
            <w:tcBorders>
              <w:top w:val="nil"/>
              <w:left w:val="single" w:sz="4" w:space="0" w:color="auto"/>
              <w:bottom w:val="single" w:sz="4" w:space="0" w:color="auto"/>
              <w:right w:val="single" w:sz="4" w:space="0" w:color="auto"/>
            </w:tcBorders>
          </w:tcPr>
          <w:p w14:paraId="298A8B9A" w14:textId="77777777" w:rsidR="00A76D5D" w:rsidRDefault="00A76D5D" w:rsidP="00A76D5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tcPr>
          <w:p w14:paraId="431A4F6A" w14:textId="70BB80B4" w:rsidR="00A76D5D" w:rsidRDefault="00A76D5D" w:rsidP="00A76D5D">
            <w:pPr>
              <w:pStyle w:val="TAC"/>
              <w:spacing w:line="256" w:lineRule="auto"/>
              <w:rPr>
                <w:lang w:eastAsia="ko-KR"/>
              </w:rPr>
            </w:pPr>
            <w:r>
              <w:rPr>
                <w:rFonts w:eastAsia="SimSun" w:hint="eastAsia"/>
                <w:lang w:val="en-US" w:eastAsia="zh-CN"/>
              </w:rPr>
              <w:t>-111.5</w:t>
            </w:r>
          </w:p>
        </w:tc>
      </w:tr>
      <w:tr w:rsidR="007D1767" w14:paraId="0E762A14" w14:textId="77777777" w:rsidTr="00044AF9">
        <w:trPr>
          <w:trHeight w:val="187"/>
          <w:jc w:val="center"/>
        </w:trPr>
        <w:tc>
          <w:tcPr>
            <w:tcW w:w="993" w:type="dxa"/>
            <w:tcBorders>
              <w:top w:val="nil"/>
              <w:left w:val="single" w:sz="4" w:space="0" w:color="auto"/>
              <w:bottom w:val="nil"/>
              <w:right w:val="single" w:sz="4" w:space="0" w:color="auto"/>
            </w:tcBorders>
            <w:hideMark/>
          </w:tcPr>
          <w:p w14:paraId="5DE1409C" w14:textId="77777777" w:rsidR="007D1767" w:rsidRDefault="007D1767" w:rsidP="00A76D5D">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7B245E97" w14:textId="77777777" w:rsidR="007D1767" w:rsidRDefault="007D1767" w:rsidP="00A76D5D">
            <w:pPr>
              <w:pStyle w:val="TAC"/>
            </w:pPr>
          </w:p>
        </w:tc>
        <w:tc>
          <w:tcPr>
            <w:tcW w:w="1377" w:type="dxa"/>
            <w:tcBorders>
              <w:top w:val="single" w:sz="4" w:space="0" w:color="auto"/>
              <w:left w:val="single" w:sz="4" w:space="0" w:color="auto"/>
              <w:bottom w:val="nil"/>
              <w:right w:val="single" w:sz="4" w:space="0" w:color="auto"/>
            </w:tcBorders>
            <w:hideMark/>
          </w:tcPr>
          <w:p w14:paraId="3D4DBEAB" w14:textId="77777777" w:rsidR="007D1767" w:rsidRDefault="007D1767" w:rsidP="00A76D5D">
            <w:pPr>
              <w:pStyle w:val="TAC"/>
            </w:pPr>
            <w:r>
              <w:t>-85</w:t>
            </w:r>
          </w:p>
        </w:tc>
        <w:tc>
          <w:tcPr>
            <w:tcW w:w="1378" w:type="dxa"/>
            <w:tcBorders>
              <w:top w:val="single" w:sz="4" w:space="0" w:color="auto"/>
              <w:left w:val="single" w:sz="4" w:space="0" w:color="auto"/>
              <w:bottom w:val="nil"/>
              <w:right w:val="single" w:sz="4" w:space="0" w:color="auto"/>
            </w:tcBorders>
            <w:hideMark/>
          </w:tcPr>
          <w:p w14:paraId="6A986AAE" w14:textId="77777777" w:rsidR="007D1767" w:rsidRDefault="007D1767" w:rsidP="00A76D5D">
            <w:pPr>
              <w:pStyle w:val="TAC"/>
            </w:pPr>
            <w:r>
              <w:t>-</w:t>
            </w:r>
          </w:p>
        </w:tc>
        <w:tc>
          <w:tcPr>
            <w:tcW w:w="1378"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044AF9">
        <w:trPr>
          <w:trHeight w:val="187"/>
          <w:jc w:val="center"/>
        </w:trPr>
        <w:tc>
          <w:tcPr>
            <w:tcW w:w="993" w:type="dxa"/>
            <w:tcBorders>
              <w:top w:val="nil"/>
              <w:left w:val="single" w:sz="4" w:space="0" w:color="auto"/>
              <w:bottom w:val="nil"/>
              <w:right w:val="single" w:sz="4" w:space="0" w:color="auto"/>
            </w:tcBorders>
            <w:hideMark/>
          </w:tcPr>
          <w:p w14:paraId="6638F1E4"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31A4B39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77C48B9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4A2C97C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2BC82289"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044AF9">
        <w:trPr>
          <w:trHeight w:val="187"/>
          <w:jc w:val="center"/>
        </w:trPr>
        <w:tc>
          <w:tcPr>
            <w:tcW w:w="993" w:type="dxa"/>
            <w:tcBorders>
              <w:top w:val="nil"/>
              <w:left w:val="single" w:sz="4" w:space="0" w:color="auto"/>
              <w:bottom w:val="nil"/>
              <w:right w:val="single" w:sz="4" w:space="0" w:color="auto"/>
            </w:tcBorders>
            <w:hideMark/>
          </w:tcPr>
          <w:p w14:paraId="43ED33CD"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DE922C0"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2E19AEA"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400B3C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49FE0960"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044AF9">
        <w:trPr>
          <w:trHeight w:val="187"/>
          <w:jc w:val="center"/>
        </w:trPr>
        <w:tc>
          <w:tcPr>
            <w:tcW w:w="993" w:type="dxa"/>
            <w:tcBorders>
              <w:top w:val="nil"/>
              <w:left w:val="single" w:sz="4" w:space="0" w:color="auto"/>
              <w:bottom w:val="nil"/>
              <w:right w:val="single" w:sz="4" w:space="0" w:color="auto"/>
            </w:tcBorders>
            <w:hideMark/>
          </w:tcPr>
          <w:p w14:paraId="4BA7E115"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0272BB6C"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64BD54A0"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4E645E19"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7B7AC9C8"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044AF9">
        <w:trPr>
          <w:trHeight w:val="187"/>
          <w:jc w:val="center"/>
        </w:trPr>
        <w:tc>
          <w:tcPr>
            <w:tcW w:w="993" w:type="dxa"/>
            <w:tcBorders>
              <w:top w:val="nil"/>
              <w:left w:val="single" w:sz="4" w:space="0" w:color="auto"/>
              <w:bottom w:val="nil"/>
              <w:right w:val="single" w:sz="4" w:space="0" w:color="auto"/>
            </w:tcBorders>
            <w:hideMark/>
          </w:tcPr>
          <w:p w14:paraId="6F7BA37B" w14:textId="77777777" w:rsidR="007D1767" w:rsidRDefault="007D1767" w:rsidP="00A76D5D">
            <w:pPr>
              <w:pStyle w:val="TAL"/>
            </w:pPr>
          </w:p>
        </w:tc>
        <w:tc>
          <w:tcPr>
            <w:tcW w:w="1117" w:type="dxa"/>
            <w:tcBorders>
              <w:top w:val="nil"/>
              <w:left w:val="single" w:sz="4" w:space="0" w:color="auto"/>
              <w:bottom w:val="nil"/>
              <w:right w:val="single" w:sz="4" w:space="0" w:color="auto"/>
            </w:tcBorders>
          </w:tcPr>
          <w:p w14:paraId="753B87E9" w14:textId="77777777" w:rsidR="007D1767" w:rsidRDefault="007D1767" w:rsidP="00A76D5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507CCEC9" w14:textId="77777777" w:rsidR="007D1767" w:rsidRPr="00E33907" w:rsidRDefault="007D1767" w:rsidP="00A76D5D">
            <w:pPr>
              <w:pStyle w:val="TAC"/>
              <w:rPr>
                <w:lang w:val="sv-SE"/>
              </w:rPr>
            </w:pPr>
          </w:p>
        </w:tc>
        <w:tc>
          <w:tcPr>
            <w:tcW w:w="1377" w:type="dxa"/>
            <w:tcBorders>
              <w:top w:val="nil"/>
              <w:left w:val="single" w:sz="4" w:space="0" w:color="auto"/>
              <w:bottom w:val="nil"/>
              <w:right w:val="single" w:sz="4" w:space="0" w:color="auto"/>
            </w:tcBorders>
            <w:hideMark/>
          </w:tcPr>
          <w:p w14:paraId="5F15C9B0"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nil"/>
              <w:left w:val="single" w:sz="4" w:space="0" w:color="auto"/>
              <w:bottom w:val="nil"/>
              <w:right w:val="single" w:sz="4" w:space="0" w:color="auto"/>
            </w:tcBorders>
            <w:hideMark/>
          </w:tcPr>
          <w:p w14:paraId="61E74884" w14:textId="77777777" w:rsidR="007D1767" w:rsidRPr="00E33907" w:rsidRDefault="007D1767" w:rsidP="00A76D5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044AF9">
        <w:trPr>
          <w:trHeight w:val="187"/>
          <w:jc w:val="center"/>
        </w:trPr>
        <w:tc>
          <w:tcPr>
            <w:tcW w:w="993"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044AF9">
        <w:trPr>
          <w:trHeight w:val="187"/>
          <w:jc w:val="center"/>
        </w:trPr>
        <w:tc>
          <w:tcPr>
            <w:tcW w:w="993" w:type="dxa"/>
            <w:tcBorders>
              <w:top w:val="nil"/>
              <w:left w:val="single" w:sz="4" w:space="0" w:color="auto"/>
              <w:bottom w:val="nil"/>
              <w:right w:val="single" w:sz="4" w:space="0" w:color="auto"/>
            </w:tcBorders>
            <w:hideMark/>
          </w:tcPr>
          <w:p w14:paraId="158464CE" w14:textId="77777777" w:rsidR="007D1767" w:rsidRDefault="007D1767" w:rsidP="00A76D5D">
            <w:pPr>
              <w:pStyle w:val="TAL"/>
              <w:rPr>
                <w:lang w:eastAsia="ko-KR"/>
              </w:rPr>
            </w:pPr>
          </w:p>
        </w:tc>
        <w:tc>
          <w:tcPr>
            <w:tcW w:w="1117" w:type="dxa"/>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74602722"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27CA3B3D"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144F5E9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A76D5D">
        <w:trPr>
          <w:trHeight w:val="187"/>
          <w:jc w:val="center"/>
        </w:trPr>
        <w:tc>
          <w:tcPr>
            <w:tcW w:w="993" w:type="dxa"/>
            <w:tcBorders>
              <w:top w:val="nil"/>
              <w:left w:val="single" w:sz="4" w:space="0" w:color="auto"/>
              <w:bottom w:val="nil"/>
              <w:right w:val="single" w:sz="4" w:space="0" w:color="auto"/>
            </w:tcBorders>
            <w:hideMark/>
          </w:tcPr>
          <w:p w14:paraId="26A635AC" w14:textId="77777777" w:rsidR="007D1767" w:rsidRDefault="007D1767" w:rsidP="00A76D5D">
            <w:pPr>
              <w:pStyle w:val="TAL"/>
              <w:rPr>
                <w:sz w:val="16"/>
              </w:rPr>
            </w:pPr>
          </w:p>
        </w:tc>
        <w:tc>
          <w:tcPr>
            <w:tcW w:w="1117" w:type="dxa"/>
            <w:tcBorders>
              <w:top w:val="nil"/>
              <w:left w:val="single" w:sz="4" w:space="0" w:color="auto"/>
              <w:bottom w:val="nil"/>
              <w:right w:val="single" w:sz="4" w:space="0" w:color="auto"/>
            </w:tcBorders>
          </w:tcPr>
          <w:p w14:paraId="5165C4D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01948F98" w14:textId="77777777" w:rsidR="007D1767" w:rsidRDefault="007D1767" w:rsidP="00A76D5D">
            <w:pPr>
              <w:pStyle w:val="TAC"/>
            </w:pPr>
          </w:p>
        </w:tc>
        <w:tc>
          <w:tcPr>
            <w:tcW w:w="1377" w:type="dxa"/>
            <w:tcBorders>
              <w:top w:val="nil"/>
              <w:left w:val="single" w:sz="4" w:space="0" w:color="auto"/>
              <w:bottom w:val="nil"/>
              <w:right w:val="single" w:sz="4" w:space="0" w:color="auto"/>
            </w:tcBorders>
            <w:hideMark/>
          </w:tcPr>
          <w:p w14:paraId="3B556D2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nil"/>
              <w:right w:val="single" w:sz="4" w:space="0" w:color="auto"/>
            </w:tcBorders>
            <w:hideMark/>
          </w:tcPr>
          <w:p w14:paraId="5749F83E"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A76D5D" w14:paraId="77C0A7AF" w14:textId="77777777" w:rsidTr="00044AF9">
        <w:trPr>
          <w:trHeight w:val="187"/>
          <w:jc w:val="center"/>
        </w:trPr>
        <w:tc>
          <w:tcPr>
            <w:tcW w:w="993" w:type="dxa"/>
            <w:tcBorders>
              <w:top w:val="nil"/>
              <w:left w:val="single" w:sz="4" w:space="0" w:color="auto"/>
              <w:bottom w:val="single" w:sz="4" w:space="0" w:color="auto"/>
              <w:right w:val="single" w:sz="4" w:space="0" w:color="auto"/>
            </w:tcBorders>
          </w:tcPr>
          <w:p w14:paraId="02C515F4" w14:textId="77777777" w:rsidR="00A76D5D" w:rsidRDefault="00A76D5D" w:rsidP="00A76D5D">
            <w:pPr>
              <w:pStyle w:val="TAL"/>
              <w:rPr>
                <w:sz w:val="16"/>
              </w:rPr>
            </w:pPr>
          </w:p>
        </w:tc>
        <w:tc>
          <w:tcPr>
            <w:tcW w:w="1117" w:type="dxa"/>
            <w:tcBorders>
              <w:top w:val="nil"/>
              <w:left w:val="single" w:sz="4" w:space="0" w:color="auto"/>
              <w:bottom w:val="single" w:sz="4" w:space="0" w:color="auto"/>
              <w:right w:val="single" w:sz="4" w:space="0" w:color="auto"/>
            </w:tcBorders>
          </w:tcPr>
          <w:p w14:paraId="5DE7D24F"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17C0209" w14:textId="071C480C"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D66DBE0" w14:textId="77777777" w:rsidR="00A76D5D" w:rsidRDefault="00A76D5D" w:rsidP="00A76D5D">
            <w:pPr>
              <w:pStyle w:val="TAC"/>
            </w:pPr>
          </w:p>
        </w:tc>
        <w:tc>
          <w:tcPr>
            <w:tcW w:w="1377" w:type="dxa"/>
            <w:tcBorders>
              <w:top w:val="nil"/>
              <w:left w:val="single" w:sz="4" w:space="0" w:color="auto"/>
              <w:bottom w:val="single" w:sz="4" w:space="0" w:color="auto"/>
              <w:right w:val="single" w:sz="4" w:space="0" w:color="auto"/>
            </w:tcBorders>
          </w:tcPr>
          <w:p w14:paraId="5E0DFA96"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nil"/>
              <w:left w:val="single" w:sz="4" w:space="0" w:color="auto"/>
              <w:bottom w:val="single" w:sz="4" w:space="0" w:color="auto"/>
              <w:right w:val="single" w:sz="4" w:space="0" w:color="auto"/>
            </w:tcBorders>
          </w:tcPr>
          <w:p w14:paraId="59534101" w14:textId="77777777" w:rsidR="00A76D5D" w:rsidRDefault="00A76D5D" w:rsidP="00A76D5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tcPr>
          <w:p w14:paraId="69F1AE82" w14:textId="6304B71E" w:rsidR="00A76D5D" w:rsidRDefault="00A76D5D" w:rsidP="00A76D5D">
            <w:pPr>
              <w:pStyle w:val="TAC"/>
              <w:spacing w:line="256" w:lineRule="auto"/>
              <w:rPr>
                <w:lang w:eastAsia="ko-KR"/>
              </w:rPr>
            </w:pPr>
            <w:r>
              <w:rPr>
                <w:rFonts w:eastAsia="SimSun" w:hint="eastAsia"/>
                <w:lang w:val="en-US" w:eastAsia="zh-CN"/>
              </w:rPr>
              <w:t>-108.5</w:t>
            </w:r>
          </w:p>
        </w:tc>
      </w:tr>
      <w:tr w:rsidR="007D1767" w14:paraId="269B26DF" w14:textId="77777777" w:rsidTr="00044AF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78"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044AF9">
        <w:trPr>
          <w:trHeight w:val="187"/>
          <w:jc w:val="center"/>
        </w:trPr>
        <w:tc>
          <w:tcPr>
            <w:tcW w:w="2110" w:type="dxa"/>
            <w:gridSpan w:val="2"/>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044AF9">
        <w:trPr>
          <w:trHeight w:val="187"/>
          <w:jc w:val="center"/>
        </w:trPr>
        <w:tc>
          <w:tcPr>
            <w:tcW w:w="2110" w:type="dxa"/>
            <w:gridSpan w:val="2"/>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044AF9">
        <w:trPr>
          <w:trHeight w:val="187"/>
          <w:jc w:val="center"/>
        </w:trPr>
        <w:tc>
          <w:tcPr>
            <w:tcW w:w="2110" w:type="dxa"/>
            <w:gridSpan w:val="2"/>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044AF9">
        <w:trPr>
          <w:trHeight w:val="187"/>
          <w:jc w:val="center"/>
        </w:trPr>
        <w:tc>
          <w:tcPr>
            <w:tcW w:w="2110" w:type="dxa"/>
            <w:gridSpan w:val="2"/>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A76D5D">
        <w:trPr>
          <w:trHeight w:val="187"/>
          <w:jc w:val="center"/>
        </w:trPr>
        <w:tc>
          <w:tcPr>
            <w:tcW w:w="2110" w:type="dxa"/>
            <w:gridSpan w:val="2"/>
            <w:tcBorders>
              <w:top w:val="nil"/>
              <w:left w:val="single" w:sz="4" w:space="0" w:color="auto"/>
              <w:bottom w:val="nil"/>
              <w:right w:val="single" w:sz="4" w:space="0" w:color="auto"/>
            </w:tcBorders>
          </w:tcPr>
          <w:p w14:paraId="37731F6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7E7C2F9D" w14:textId="77777777" w:rsidR="007D1767" w:rsidRDefault="007D1767" w:rsidP="00DF0476">
            <w:pPr>
              <w:pStyle w:val="TAC"/>
              <w:spacing w:line="256" w:lineRule="auto"/>
              <w:rPr>
                <w:sz w:val="16"/>
              </w:rPr>
            </w:pPr>
          </w:p>
        </w:tc>
      </w:tr>
      <w:tr w:rsidR="00A76D5D" w14:paraId="278F2E04" w14:textId="77777777" w:rsidTr="00044AF9">
        <w:trPr>
          <w:trHeight w:val="187"/>
          <w:jc w:val="center"/>
        </w:trPr>
        <w:tc>
          <w:tcPr>
            <w:tcW w:w="2110" w:type="dxa"/>
            <w:gridSpan w:val="2"/>
            <w:tcBorders>
              <w:top w:val="nil"/>
              <w:left w:val="single" w:sz="4" w:space="0" w:color="auto"/>
              <w:bottom w:val="single" w:sz="4" w:space="0" w:color="auto"/>
              <w:right w:val="single" w:sz="4" w:space="0" w:color="auto"/>
            </w:tcBorders>
          </w:tcPr>
          <w:p w14:paraId="6A9AC845"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4F0200C4" w14:textId="3296ECD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1AE44928"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2D730DD"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547A6401"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765B4C68" w14:textId="77777777" w:rsidR="00A76D5D" w:rsidRDefault="00A76D5D" w:rsidP="00A76D5D">
            <w:pPr>
              <w:pStyle w:val="TAC"/>
              <w:spacing w:line="256" w:lineRule="auto"/>
              <w:rPr>
                <w:sz w:val="16"/>
              </w:rPr>
            </w:pPr>
          </w:p>
        </w:tc>
      </w:tr>
      <w:tr w:rsidR="007D1767" w14:paraId="5F0398B2" w14:textId="77777777" w:rsidTr="00044AF9">
        <w:trPr>
          <w:trHeight w:val="187"/>
          <w:jc w:val="center"/>
        </w:trPr>
        <w:tc>
          <w:tcPr>
            <w:tcW w:w="993" w:type="dxa"/>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78"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044AF9">
        <w:trPr>
          <w:trHeight w:val="187"/>
          <w:jc w:val="center"/>
        </w:trPr>
        <w:tc>
          <w:tcPr>
            <w:tcW w:w="993" w:type="dxa"/>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044AF9">
        <w:trPr>
          <w:trHeight w:val="187"/>
          <w:jc w:val="center"/>
        </w:trPr>
        <w:tc>
          <w:tcPr>
            <w:tcW w:w="993" w:type="dxa"/>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044AF9">
        <w:trPr>
          <w:trHeight w:val="187"/>
          <w:jc w:val="center"/>
        </w:trPr>
        <w:tc>
          <w:tcPr>
            <w:tcW w:w="993" w:type="dxa"/>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044AF9">
        <w:trPr>
          <w:trHeight w:val="187"/>
          <w:jc w:val="center"/>
        </w:trPr>
        <w:tc>
          <w:tcPr>
            <w:tcW w:w="993" w:type="dxa"/>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7"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78"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78"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044AF9">
        <w:trPr>
          <w:trHeight w:val="187"/>
          <w:jc w:val="center"/>
        </w:trPr>
        <w:tc>
          <w:tcPr>
            <w:tcW w:w="993" w:type="dxa"/>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044AF9">
        <w:trPr>
          <w:trHeight w:val="187"/>
          <w:jc w:val="center"/>
        </w:trPr>
        <w:tc>
          <w:tcPr>
            <w:tcW w:w="993" w:type="dxa"/>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7"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78"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A76D5D">
        <w:trPr>
          <w:trHeight w:val="187"/>
          <w:jc w:val="center"/>
        </w:trPr>
        <w:tc>
          <w:tcPr>
            <w:tcW w:w="993" w:type="dxa"/>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22B0E4B"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32DA93A2" w14:textId="77777777" w:rsidR="007D1767" w:rsidRDefault="007D1767" w:rsidP="00DF0476">
            <w:pPr>
              <w:pStyle w:val="TAC"/>
              <w:spacing w:line="256" w:lineRule="auto"/>
            </w:pPr>
          </w:p>
        </w:tc>
        <w:tc>
          <w:tcPr>
            <w:tcW w:w="1377" w:type="dxa"/>
            <w:tcBorders>
              <w:left w:val="single" w:sz="4" w:space="0" w:color="auto"/>
              <w:bottom w:val="nil"/>
              <w:right w:val="single" w:sz="4" w:space="0" w:color="auto"/>
            </w:tcBorders>
          </w:tcPr>
          <w:p w14:paraId="065E89A4" w14:textId="77777777" w:rsidR="007D1767" w:rsidRDefault="007D1767" w:rsidP="00DF0476">
            <w:pPr>
              <w:pStyle w:val="TAC"/>
              <w:spacing w:line="256" w:lineRule="auto"/>
              <w:rPr>
                <w:i/>
              </w:rPr>
            </w:pPr>
          </w:p>
        </w:tc>
        <w:tc>
          <w:tcPr>
            <w:tcW w:w="1378" w:type="dxa"/>
            <w:tcBorders>
              <w:left w:val="single" w:sz="4" w:space="0" w:color="auto"/>
              <w:bottom w:val="nil"/>
              <w:right w:val="single" w:sz="4" w:space="0" w:color="auto"/>
            </w:tcBorders>
          </w:tcPr>
          <w:p w14:paraId="73D31F9B" w14:textId="77777777" w:rsidR="007D1767" w:rsidRDefault="007D1767" w:rsidP="00DF0476">
            <w:pPr>
              <w:pStyle w:val="TAC"/>
              <w:spacing w:line="256" w:lineRule="auto"/>
            </w:pPr>
          </w:p>
        </w:tc>
        <w:tc>
          <w:tcPr>
            <w:tcW w:w="1378"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A76D5D" w14:paraId="2AF05C12" w14:textId="77777777" w:rsidTr="00A76D5D">
        <w:trPr>
          <w:trHeight w:val="187"/>
          <w:jc w:val="center"/>
        </w:trPr>
        <w:tc>
          <w:tcPr>
            <w:tcW w:w="993" w:type="dxa"/>
            <w:tcBorders>
              <w:top w:val="nil"/>
              <w:left w:val="single" w:sz="4" w:space="0" w:color="auto"/>
              <w:bottom w:val="nil"/>
              <w:right w:val="single" w:sz="4" w:space="0" w:color="auto"/>
            </w:tcBorders>
          </w:tcPr>
          <w:p w14:paraId="733EEEBB"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50595E04"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0F789BFE" w14:textId="29948DB9"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1051F44" w14:textId="77777777" w:rsidR="00A76D5D" w:rsidRDefault="00A76D5D" w:rsidP="00A76D5D">
            <w:pPr>
              <w:pStyle w:val="TAC"/>
              <w:spacing w:line="256" w:lineRule="auto"/>
            </w:pPr>
          </w:p>
        </w:tc>
        <w:tc>
          <w:tcPr>
            <w:tcW w:w="1377" w:type="dxa"/>
            <w:tcBorders>
              <w:top w:val="nil"/>
              <w:left w:val="single" w:sz="4" w:space="0" w:color="auto"/>
              <w:bottom w:val="single" w:sz="4" w:space="0" w:color="auto"/>
              <w:right w:val="single" w:sz="4" w:space="0" w:color="auto"/>
            </w:tcBorders>
          </w:tcPr>
          <w:p w14:paraId="5C8D2BD3" w14:textId="77777777" w:rsidR="00A76D5D" w:rsidRDefault="00A76D5D" w:rsidP="00A76D5D">
            <w:pPr>
              <w:pStyle w:val="TAC"/>
              <w:spacing w:line="256" w:lineRule="auto"/>
              <w:rPr>
                <w:i/>
              </w:rPr>
            </w:pPr>
          </w:p>
        </w:tc>
        <w:tc>
          <w:tcPr>
            <w:tcW w:w="1378" w:type="dxa"/>
            <w:tcBorders>
              <w:top w:val="nil"/>
              <w:left w:val="single" w:sz="4" w:space="0" w:color="auto"/>
              <w:bottom w:val="single" w:sz="4" w:space="0" w:color="auto"/>
              <w:right w:val="single" w:sz="4" w:space="0" w:color="auto"/>
            </w:tcBorders>
          </w:tcPr>
          <w:p w14:paraId="2ED7195E" w14:textId="77777777" w:rsidR="00A76D5D" w:rsidRDefault="00A76D5D" w:rsidP="00A76D5D">
            <w:pPr>
              <w:pStyle w:val="TAC"/>
              <w:spacing w:line="256" w:lineRule="auto"/>
            </w:pPr>
          </w:p>
        </w:tc>
        <w:tc>
          <w:tcPr>
            <w:tcW w:w="1378" w:type="dxa"/>
            <w:tcBorders>
              <w:left w:val="single" w:sz="4" w:space="0" w:color="auto"/>
              <w:right w:val="single" w:sz="4" w:space="0" w:color="auto"/>
            </w:tcBorders>
          </w:tcPr>
          <w:p w14:paraId="0CF4EB37" w14:textId="430DBA70" w:rsidR="00A76D5D" w:rsidRDefault="00A76D5D" w:rsidP="00A76D5D">
            <w:pPr>
              <w:pStyle w:val="TAC"/>
              <w:spacing w:line="256" w:lineRule="auto"/>
              <w:rPr>
                <w:lang w:eastAsia="ko-KR"/>
              </w:rPr>
            </w:pPr>
            <w:r>
              <w:rPr>
                <w:rFonts w:eastAsia="SimSun" w:hint="eastAsia"/>
                <w:lang w:val="en-US" w:eastAsia="zh-CN"/>
              </w:rPr>
              <w:t>-77</w:t>
            </w:r>
          </w:p>
        </w:tc>
      </w:tr>
      <w:tr w:rsidR="007D1767" w14:paraId="553E4397" w14:textId="77777777" w:rsidTr="00044AF9">
        <w:trPr>
          <w:trHeight w:val="187"/>
          <w:jc w:val="center"/>
        </w:trPr>
        <w:tc>
          <w:tcPr>
            <w:tcW w:w="993" w:type="dxa"/>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17"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7"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78"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78"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044AF9">
        <w:trPr>
          <w:trHeight w:val="187"/>
          <w:jc w:val="center"/>
        </w:trPr>
        <w:tc>
          <w:tcPr>
            <w:tcW w:w="993" w:type="dxa"/>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504C76C9" w14:textId="77777777" w:rsidR="007D1767" w:rsidRDefault="007D1767" w:rsidP="00A76D5D">
            <w:pPr>
              <w:pStyle w:val="TAC"/>
            </w:pPr>
          </w:p>
        </w:tc>
        <w:tc>
          <w:tcPr>
            <w:tcW w:w="1377" w:type="dxa"/>
            <w:tcBorders>
              <w:left w:val="single" w:sz="4" w:space="0" w:color="auto"/>
              <w:right w:val="single" w:sz="4" w:space="0" w:color="auto"/>
            </w:tcBorders>
            <w:hideMark/>
          </w:tcPr>
          <w:p w14:paraId="2075E76C"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663BCB03"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1EE81572" w14:textId="77777777" w:rsidR="007D1767" w:rsidRDefault="007D1767" w:rsidP="00A76D5D">
            <w:pPr>
              <w:pStyle w:val="TAC"/>
            </w:pPr>
            <w:r>
              <w:rPr>
                <w:lang w:eastAsia="ko-KR"/>
              </w:rPr>
              <w:t>-76.9</w:t>
            </w:r>
          </w:p>
        </w:tc>
      </w:tr>
      <w:tr w:rsidR="007D1767" w14:paraId="4A45E843" w14:textId="77777777" w:rsidTr="00044AF9">
        <w:trPr>
          <w:trHeight w:val="187"/>
          <w:jc w:val="center"/>
        </w:trPr>
        <w:tc>
          <w:tcPr>
            <w:tcW w:w="993" w:type="dxa"/>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770F975" w14:textId="77777777" w:rsidR="007D1767" w:rsidRDefault="007D1767" w:rsidP="00A76D5D">
            <w:pPr>
              <w:pStyle w:val="TAC"/>
            </w:pPr>
          </w:p>
        </w:tc>
        <w:tc>
          <w:tcPr>
            <w:tcW w:w="1377" w:type="dxa"/>
            <w:tcBorders>
              <w:left w:val="single" w:sz="4" w:space="0" w:color="auto"/>
              <w:right w:val="single" w:sz="4" w:space="0" w:color="auto"/>
            </w:tcBorders>
            <w:hideMark/>
          </w:tcPr>
          <w:p w14:paraId="241EE61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506E632A"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5DF156E" w14:textId="77777777" w:rsidR="007D1767" w:rsidRDefault="007D1767" w:rsidP="00A76D5D">
            <w:pPr>
              <w:pStyle w:val="TAC"/>
            </w:pPr>
            <w:r>
              <w:rPr>
                <w:lang w:eastAsia="ko-KR"/>
              </w:rPr>
              <w:t>-76.4</w:t>
            </w:r>
          </w:p>
        </w:tc>
      </w:tr>
      <w:tr w:rsidR="007D1767" w14:paraId="2525B1E3" w14:textId="77777777" w:rsidTr="00044AF9">
        <w:trPr>
          <w:trHeight w:val="187"/>
          <w:jc w:val="center"/>
        </w:trPr>
        <w:tc>
          <w:tcPr>
            <w:tcW w:w="993" w:type="dxa"/>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BFEF158"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5E7DB2FB"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1748243F"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45A34F4A" w14:textId="77777777" w:rsidR="007D1767" w:rsidRDefault="007D1767" w:rsidP="00A76D5D">
            <w:pPr>
              <w:pStyle w:val="TAC"/>
            </w:pPr>
            <w:r>
              <w:rPr>
                <w:lang w:eastAsia="ko-KR"/>
              </w:rPr>
              <w:t>-75.9</w:t>
            </w:r>
          </w:p>
        </w:tc>
      </w:tr>
      <w:tr w:rsidR="007D1767" w14:paraId="626252EE" w14:textId="77777777" w:rsidTr="00044AF9">
        <w:trPr>
          <w:trHeight w:val="187"/>
          <w:jc w:val="center"/>
        </w:trPr>
        <w:tc>
          <w:tcPr>
            <w:tcW w:w="993" w:type="dxa"/>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294D688D" w14:textId="77777777" w:rsidR="007D1767" w:rsidRPr="00892599" w:rsidRDefault="007D1767" w:rsidP="00A76D5D">
            <w:pPr>
              <w:pStyle w:val="TAC"/>
              <w:rPr>
                <w:lang w:val="sv-SE"/>
              </w:rPr>
            </w:pPr>
          </w:p>
        </w:tc>
        <w:tc>
          <w:tcPr>
            <w:tcW w:w="1377" w:type="dxa"/>
            <w:tcBorders>
              <w:left w:val="single" w:sz="4" w:space="0" w:color="auto"/>
              <w:right w:val="single" w:sz="4" w:space="0" w:color="auto"/>
            </w:tcBorders>
            <w:hideMark/>
          </w:tcPr>
          <w:p w14:paraId="19B0A877"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hideMark/>
          </w:tcPr>
          <w:p w14:paraId="293B9C66" w14:textId="77777777" w:rsidR="007D1767" w:rsidRPr="00892599" w:rsidRDefault="007D1767" w:rsidP="00A76D5D">
            <w:pPr>
              <w:pStyle w:val="TAC"/>
              <w:rPr>
                <w:rFonts w:asciiTheme="minorHAnsi" w:eastAsiaTheme="minorEastAsia" w:hAnsiTheme="minorHAnsi" w:cstheme="minorBidi"/>
                <w:lang w:val="sv-SE" w:eastAsia="ja-JP"/>
              </w:rPr>
            </w:pPr>
          </w:p>
        </w:tc>
        <w:tc>
          <w:tcPr>
            <w:tcW w:w="1378" w:type="dxa"/>
            <w:tcBorders>
              <w:left w:val="single" w:sz="4" w:space="0" w:color="auto"/>
              <w:right w:val="single" w:sz="4" w:space="0" w:color="auto"/>
            </w:tcBorders>
          </w:tcPr>
          <w:p w14:paraId="6EEBAD40" w14:textId="77777777" w:rsidR="007D1767" w:rsidRDefault="007D1767" w:rsidP="00A76D5D">
            <w:pPr>
              <w:pStyle w:val="TAC"/>
            </w:pPr>
            <w:r>
              <w:rPr>
                <w:lang w:eastAsia="ko-KR"/>
              </w:rPr>
              <w:t>-75.4</w:t>
            </w:r>
          </w:p>
        </w:tc>
      </w:tr>
      <w:tr w:rsidR="007D1767" w14:paraId="4D3F5E08" w14:textId="77777777" w:rsidTr="00044AF9">
        <w:trPr>
          <w:trHeight w:val="187"/>
          <w:jc w:val="center"/>
        </w:trPr>
        <w:tc>
          <w:tcPr>
            <w:tcW w:w="993" w:type="dxa"/>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17"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6" w:type="dxa"/>
            <w:tcBorders>
              <w:top w:val="nil"/>
              <w:left w:val="single" w:sz="4" w:space="0" w:color="auto"/>
              <w:bottom w:val="nil"/>
              <w:right w:val="single" w:sz="4" w:space="0" w:color="auto"/>
            </w:tcBorders>
          </w:tcPr>
          <w:p w14:paraId="0631A239" w14:textId="77777777" w:rsidR="007D1767" w:rsidRDefault="007D1767" w:rsidP="00A76D5D">
            <w:pPr>
              <w:pStyle w:val="TAC"/>
              <w:rPr>
                <w:rFonts w:eastAsia="Calibri"/>
                <w:szCs w:val="22"/>
              </w:rPr>
            </w:pPr>
          </w:p>
        </w:tc>
        <w:tc>
          <w:tcPr>
            <w:tcW w:w="1377" w:type="dxa"/>
            <w:tcBorders>
              <w:left w:val="single" w:sz="4" w:space="0" w:color="auto"/>
              <w:right w:val="single" w:sz="4" w:space="0" w:color="auto"/>
            </w:tcBorders>
          </w:tcPr>
          <w:p w14:paraId="39291EA1"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7988C99F" w14:textId="77777777" w:rsidR="007D1767" w:rsidRDefault="007D1767" w:rsidP="00A76D5D">
            <w:pPr>
              <w:pStyle w:val="TAC"/>
              <w:rPr>
                <w:rFonts w:eastAsia="Calibri"/>
                <w:szCs w:val="22"/>
              </w:rPr>
            </w:pPr>
          </w:p>
        </w:tc>
        <w:tc>
          <w:tcPr>
            <w:tcW w:w="1378" w:type="dxa"/>
            <w:tcBorders>
              <w:left w:val="single" w:sz="4" w:space="0" w:color="auto"/>
              <w:right w:val="single" w:sz="4" w:space="0" w:color="auto"/>
            </w:tcBorders>
          </w:tcPr>
          <w:p w14:paraId="0FABCF60" w14:textId="77777777" w:rsidR="007D1767" w:rsidRDefault="007D1767" w:rsidP="00A76D5D">
            <w:pPr>
              <w:pStyle w:val="TAC"/>
              <w:rPr>
                <w:lang w:eastAsia="ko-KR"/>
              </w:rPr>
            </w:pPr>
            <w:r>
              <w:rPr>
                <w:lang w:eastAsia="ko-KR"/>
              </w:rPr>
              <w:t>-74.9</w:t>
            </w:r>
          </w:p>
        </w:tc>
      </w:tr>
      <w:tr w:rsidR="007D1767" w14:paraId="132D963B" w14:textId="77777777" w:rsidTr="00044AF9">
        <w:trPr>
          <w:trHeight w:val="187"/>
          <w:jc w:val="center"/>
        </w:trPr>
        <w:tc>
          <w:tcPr>
            <w:tcW w:w="993" w:type="dxa"/>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17"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152A9905" w14:textId="77777777" w:rsidR="007D1767" w:rsidRDefault="007D1767" w:rsidP="00A76D5D">
            <w:pPr>
              <w:pStyle w:val="TAC"/>
            </w:pPr>
          </w:p>
        </w:tc>
        <w:tc>
          <w:tcPr>
            <w:tcW w:w="1377" w:type="dxa"/>
            <w:tcBorders>
              <w:left w:val="single" w:sz="4" w:space="0" w:color="auto"/>
              <w:right w:val="single" w:sz="4" w:space="0" w:color="auto"/>
            </w:tcBorders>
            <w:hideMark/>
          </w:tcPr>
          <w:p w14:paraId="1E3D1781"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hideMark/>
          </w:tcPr>
          <w:p w14:paraId="28BB7CAB" w14:textId="77777777" w:rsidR="007D1767" w:rsidRDefault="007D1767" w:rsidP="00A76D5D">
            <w:pPr>
              <w:pStyle w:val="TAC"/>
              <w:rPr>
                <w:rFonts w:asciiTheme="minorHAnsi" w:eastAsiaTheme="minorEastAsia" w:hAnsiTheme="minorHAnsi" w:cstheme="minorBidi"/>
                <w:lang w:val="en-US" w:eastAsia="ja-JP"/>
              </w:rPr>
            </w:pPr>
          </w:p>
        </w:tc>
        <w:tc>
          <w:tcPr>
            <w:tcW w:w="1378" w:type="dxa"/>
            <w:tcBorders>
              <w:left w:val="single" w:sz="4" w:space="0" w:color="auto"/>
              <w:right w:val="single" w:sz="4" w:space="0" w:color="auto"/>
            </w:tcBorders>
          </w:tcPr>
          <w:p w14:paraId="3BAA6691" w14:textId="77777777" w:rsidR="007D1767" w:rsidRDefault="007D1767" w:rsidP="00A76D5D">
            <w:pPr>
              <w:pStyle w:val="TAC"/>
            </w:pPr>
            <w:r>
              <w:rPr>
                <w:lang w:eastAsia="ko-KR"/>
              </w:rPr>
              <w:t>-74.4</w:t>
            </w:r>
          </w:p>
        </w:tc>
      </w:tr>
      <w:tr w:rsidR="007D1767" w14:paraId="5F3E2298" w14:textId="77777777" w:rsidTr="00A76D5D">
        <w:trPr>
          <w:trHeight w:val="187"/>
          <w:jc w:val="center"/>
        </w:trPr>
        <w:tc>
          <w:tcPr>
            <w:tcW w:w="993" w:type="dxa"/>
            <w:tcBorders>
              <w:top w:val="nil"/>
              <w:left w:val="single" w:sz="4" w:space="0" w:color="auto"/>
              <w:bottom w:val="nil"/>
              <w:right w:val="single" w:sz="4" w:space="0" w:color="auto"/>
            </w:tcBorders>
          </w:tcPr>
          <w:p w14:paraId="56E908D5" w14:textId="77777777" w:rsidR="007D1767" w:rsidRDefault="007D1767" w:rsidP="00DF0476">
            <w:pPr>
              <w:pStyle w:val="TAL"/>
              <w:spacing w:line="256" w:lineRule="auto"/>
            </w:pPr>
          </w:p>
        </w:tc>
        <w:tc>
          <w:tcPr>
            <w:tcW w:w="1117" w:type="dxa"/>
            <w:tcBorders>
              <w:top w:val="nil"/>
              <w:left w:val="single" w:sz="4" w:space="0" w:color="auto"/>
              <w:bottom w:val="nil"/>
              <w:right w:val="single" w:sz="4" w:space="0" w:color="auto"/>
            </w:tcBorders>
          </w:tcPr>
          <w:p w14:paraId="4504C472" w14:textId="77777777" w:rsidR="007D1767" w:rsidRDefault="007D1767" w:rsidP="00DF0476">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6" w:type="dxa"/>
            <w:tcBorders>
              <w:top w:val="nil"/>
              <w:left w:val="single" w:sz="4" w:space="0" w:color="auto"/>
              <w:bottom w:val="nil"/>
              <w:right w:val="single" w:sz="4" w:space="0" w:color="auto"/>
            </w:tcBorders>
          </w:tcPr>
          <w:p w14:paraId="586F1FF2" w14:textId="77777777" w:rsidR="007D1767" w:rsidRDefault="007D1767" w:rsidP="00A76D5D">
            <w:pPr>
              <w:pStyle w:val="TAC"/>
              <w:rPr>
                <w:rFonts w:eastAsia="Calibri"/>
                <w:szCs w:val="22"/>
              </w:rPr>
            </w:pPr>
          </w:p>
        </w:tc>
        <w:tc>
          <w:tcPr>
            <w:tcW w:w="1377" w:type="dxa"/>
            <w:tcBorders>
              <w:left w:val="single" w:sz="4" w:space="0" w:color="auto"/>
              <w:bottom w:val="nil"/>
              <w:right w:val="single" w:sz="4" w:space="0" w:color="auto"/>
            </w:tcBorders>
          </w:tcPr>
          <w:p w14:paraId="3A297C8D" w14:textId="77777777" w:rsidR="007D1767" w:rsidRDefault="007D1767" w:rsidP="00A76D5D">
            <w:pPr>
              <w:pStyle w:val="TAC"/>
              <w:rPr>
                <w:rFonts w:eastAsia="Calibri"/>
                <w:szCs w:val="22"/>
              </w:rPr>
            </w:pPr>
          </w:p>
        </w:tc>
        <w:tc>
          <w:tcPr>
            <w:tcW w:w="1378" w:type="dxa"/>
            <w:tcBorders>
              <w:left w:val="single" w:sz="4" w:space="0" w:color="auto"/>
              <w:bottom w:val="nil"/>
              <w:right w:val="single" w:sz="4" w:space="0" w:color="auto"/>
            </w:tcBorders>
          </w:tcPr>
          <w:p w14:paraId="649C0DCE" w14:textId="77777777" w:rsidR="007D1767" w:rsidRDefault="007D1767" w:rsidP="00A76D5D">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CA76D8" w14:textId="77777777" w:rsidR="007D1767" w:rsidRDefault="007D1767" w:rsidP="00A76D5D">
            <w:pPr>
              <w:pStyle w:val="TAC"/>
            </w:pPr>
            <w:r>
              <w:rPr>
                <w:lang w:eastAsia="ko-KR"/>
              </w:rPr>
              <w:t>-73.9</w:t>
            </w:r>
          </w:p>
        </w:tc>
      </w:tr>
      <w:tr w:rsidR="00A76D5D" w14:paraId="1048C43F" w14:textId="77777777" w:rsidTr="00A76D5D">
        <w:trPr>
          <w:trHeight w:val="187"/>
          <w:jc w:val="center"/>
        </w:trPr>
        <w:tc>
          <w:tcPr>
            <w:tcW w:w="993" w:type="dxa"/>
            <w:tcBorders>
              <w:top w:val="nil"/>
              <w:left w:val="single" w:sz="4" w:space="0" w:color="auto"/>
              <w:bottom w:val="single" w:sz="4" w:space="0" w:color="auto"/>
              <w:right w:val="single" w:sz="4" w:space="0" w:color="auto"/>
            </w:tcBorders>
          </w:tcPr>
          <w:p w14:paraId="3AE7FD17" w14:textId="77777777" w:rsidR="00A76D5D" w:rsidRDefault="00A76D5D" w:rsidP="00A76D5D">
            <w:pPr>
              <w:pStyle w:val="TAL"/>
              <w:spacing w:line="256" w:lineRule="auto"/>
            </w:pPr>
          </w:p>
        </w:tc>
        <w:tc>
          <w:tcPr>
            <w:tcW w:w="1117" w:type="dxa"/>
            <w:tcBorders>
              <w:top w:val="nil"/>
              <w:left w:val="single" w:sz="4" w:space="0" w:color="auto"/>
              <w:bottom w:val="single" w:sz="4" w:space="0" w:color="auto"/>
              <w:right w:val="single" w:sz="4" w:space="0" w:color="auto"/>
            </w:tcBorders>
          </w:tcPr>
          <w:p w14:paraId="70E51F3D" w14:textId="77777777" w:rsidR="00A76D5D" w:rsidRDefault="00A76D5D" w:rsidP="00A76D5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tcPr>
          <w:p w14:paraId="20EC56BB" w14:textId="286A1B95" w:rsidR="00A76D5D" w:rsidRDefault="00A76D5D" w:rsidP="00A76D5D">
            <w:pPr>
              <w:pStyle w:val="TAL"/>
              <w:spacing w:line="256" w:lineRule="auto"/>
            </w:pPr>
            <w:r>
              <w:t>NR_FDD_FR1_</w:t>
            </w:r>
            <w:r>
              <w:rPr>
                <w:rFonts w:eastAsia="SimSun" w:hint="eastAsia"/>
                <w:lang w:val="en-US" w:eastAsia="zh-CN"/>
              </w:rPr>
              <w:t>N</w:t>
            </w:r>
          </w:p>
        </w:tc>
        <w:tc>
          <w:tcPr>
            <w:tcW w:w="1126" w:type="dxa"/>
            <w:tcBorders>
              <w:top w:val="nil"/>
              <w:left w:val="single" w:sz="4" w:space="0" w:color="auto"/>
              <w:bottom w:val="single" w:sz="4" w:space="0" w:color="auto"/>
              <w:right w:val="single" w:sz="4" w:space="0" w:color="auto"/>
            </w:tcBorders>
          </w:tcPr>
          <w:p w14:paraId="25C8093F" w14:textId="77777777" w:rsidR="00A76D5D" w:rsidRDefault="00A76D5D" w:rsidP="00A76D5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06176A0A" w14:textId="77777777" w:rsidR="00A76D5D" w:rsidRDefault="00A76D5D" w:rsidP="00A76D5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B4BC54B" w14:textId="77777777" w:rsidR="00A76D5D" w:rsidRDefault="00A76D5D" w:rsidP="00A76D5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34DCA8E9" w14:textId="09B0DDBA" w:rsidR="00A76D5D" w:rsidRDefault="00A76D5D" w:rsidP="00A76D5D">
            <w:pPr>
              <w:pStyle w:val="TAC"/>
              <w:spacing w:line="256" w:lineRule="auto"/>
              <w:rPr>
                <w:lang w:eastAsia="ko-KR"/>
              </w:rPr>
            </w:pPr>
            <w:r>
              <w:rPr>
                <w:rFonts w:eastAsia="SimSun" w:hint="eastAsia"/>
                <w:lang w:val="en-US" w:eastAsia="zh-CN"/>
              </w:rPr>
              <w:t>-70.9</w:t>
            </w:r>
          </w:p>
        </w:tc>
      </w:tr>
      <w:tr w:rsidR="007D1767" w14:paraId="52A5CF91"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044AF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7"/>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55pt;height:15.45pt" o:ole="" fillcolor="window">
                  <v:imagedata r:id="rId13" o:title=""/>
                </v:shape>
                <o:OLEObject Type="Embed" ProgID="Equation.3" ShapeID="_x0000_i1246" DrawAspect="Content" ObjectID="_1767144131"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7"/>
        <w:gridCol w:w="1147"/>
        <w:gridCol w:w="1659"/>
        <w:gridCol w:w="1123"/>
        <w:gridCol w:w="830"/>
        <w:gridCol w:w="831"/>
        <w:gridCol w:w="874"/>
        <w:gridCol w:w="831"/>
      </w:tblGrid>
      <w:tr w:rsidR="00731CA3" w:rsidRPr="001C0E1B" w14:paraId="15D4D23E"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3"/>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3"/>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4"/>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4"/>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4"/>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4"/>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4"/>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55pt;height:15.45pt" o:ole="" fillcolor="window">
                  <v:imagedata r:id="rId13" o:title=""/>
                </v:shape>
                <o:OLEObject Type="Embed" ProgID="Equation.3" ShapeID="_x0000_i1247" DrawAspect="Content" ObjectID="_1767144132"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2"/>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55pt;height:15.45pt" o:ole="" fillcolor="window">
                  <v:imagedata r:id="rId13" o:title=""/>
                </v:shape>
                <o:OLEObject Type="Embed" ProgID="Equation.3" ShapeID="_x0000_i1248" DrawAspect="Content" ObjectID="_1767144133" r:id="rId248"/>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2"/>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2"/>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pt;height:15.45pt" o:ole="" fillcolor="window">
                  <v:imagedata r:id="rId249" o:title=""/>
                </v:shape>
                <o:OLEObject Type="Embed" ProgID="Equation.3" ShapeID="_x0000_i1249" DrawAspect="Content" ObjectID="_1767144134"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1.15pt;height:15.45pt" o:ole="" fillcolor="window">
                  <v:imagedata r:id="rId16" o:title=""/>
                </v:shape>
                <o:OLEObject Type="Embed" ProgID="Equation.3" ShapeID="_x0000_i1250" DrawAspect="Content" ObjectID="_1767144135"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2"/>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55pt;height:15.45pt" o:ole="" fillcolor="window">
                  <v:imagedata r:id="rId13" o:title=""/>
                </v:shape>
                <o:OLEObject Type="Embed" ProgID="Equation.3" ShapeID="_x0000_i1251" DrawAspect="Content" ObjectID="_1767144136"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1C0E1B" w14:paraId="3123F4AC"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7"/>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7"/>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7"/>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55pt;height:15.45pt" o:ole="" fillcolor="window">
                  <v:imagedata r:id="rId13" o:title=""/>
                </v:shape>
                <o:OLEObject Type="Embed" ProgID="Equation.3" ShapeID="_x0000_i1252" DrawAspect="Content" ObjectID="_1767144137" r:id="rId253"/>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55pt;height:15.45pt" o:ole="" fillcolor="window">
                  <v:imagedata r:id="rId13" o:title=""/>
                </v:shape>
                <o:OLEObject Type="Embed" ProgID="Equation.3" ShapeID="_x0000_i1253" DrawAspect="Content" ObjectID="_1767144138" r:id="rId254"/>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pt;height:20.55pt" o:ole="" fillcolor="window">
                  <v:imagedata r:id="rId255" o:title=""/>
                </v:shape>
                <o:OLEObject Type="Embed" ProgID="Equation.3" ShapeID="_x0000_i1254" DrawAspect="Content" ObjectID="_1767144139"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15pt;height:20.55pt" o:ole="" fillcolor="window">
                  <v:imagedata r:id="rId16" o:title=""/>
                </v:shape>
                <o:OLEObject Type="Embed" ProgID="Equation.3" ShapeID="_x0000_i1255" DrawAspect="Content" ObjectID="_1767144140"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55pt;height:15.45pt" o:ole="" fillcolor="window">
                  <v:imagedata r:id="rId13" o:title=""/>
                </v:shape>
                <o:OLEObject Type="Embed" ProgID="Equation.3" ShapeID="_x0000_i1256" DrawAspect="Content" ObjectID="_1767144141"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43"/>
        <w:gridCol w:w="1652"/>
        <w:gridCol w:w="1119"/>
        <w:gridCol w:w="865"/>
        <w:gridCol w:w="828"/>
        <w:gridCol w:w="827"/>
        <w:gridCol w:w="97"/>
        <w:gridCol w:w="765"/>
      </w:tblGrid>
      <w:tr w:rsidR="00731CA3" w:rsidRPr="001C0E1B" w14:paraId="4F5DCEF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2"/>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3"/>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3"/>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3"/>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5"/>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5"/>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3"/>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5"/>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2"/>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2"/>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2"/>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2"/>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2"/>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5"/>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5"/>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2"/>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55pt;height:15.45pt" o:ole="" fillcolor="window">
                  <v:imagedata r:id="rId13" o:title=""/>
                </v:shape>
                <o:OLEObject Type="Embed" ProgID="Equation.3" ShapeID="_x0000_i1257" DrawAspect="Content" ObjectID="_1767144142"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3"/>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55pt;height:15.45pt" o:ole="" fillcolor="window">
                  <v:imagedata r:id="rId13" o:title=""/>
                </v:shape>
                <o:OLEObject Type="Embed" ProgID="Equation.3" ShapeID="_x0000_i1258" DrawAspect="Content" ObjectID="_1767144143" r:id="rId260"/>
              </w:object>
            </w:r>
            <w:r w:rsidRPr="001C0E1B">
              <w:rPr>
                <w:vertAlign w:val="superscript"/>
              </w:rPr>
              <w:t>Note2</w:t>
            </w:r>
          </w:p>
        </w:tc>
        <w:tc>
          <w:tcPr>
            <w:tcW w:w="1158" w:type="dxa"/>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2"/>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3"/>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2"/>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3"/>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pt;height:15.45pt" o:ole="" fillcolor="window">
                  <v:imagedata r:id="rId249" o:title=""/>
                </v:shape>
                <o:OLEObject Type="Embed" ProgID="Equation.3" ShapeID="_x0000_i1259" DrawAspect="Content" ObjectID="_1767144144"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15pt;height:15.45pt" o:ole="" fillcolor="window">
                  <v:imagedata r:id="rId16" o:title=""/>
                </v:shape>
                <o:OLEObject Type="Embed" ProgID="Equation.3" ShapeID="_x0000_i1260" DrawAspect="Content" ObjectID="_1767144145"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2"/>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2"/>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2"/>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2"/>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2"/>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2"/>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3"/>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3"/>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55pt;height:15.45pt" o:ole="" fillcolor="window">
                  <v:imagedata r:id="rId13" o:title=""/>
                </v:shape>
                <o:OLEObject Type="Embed" ProgID="Equation.3" ShapeID="_x0000_i1261" DrawAspect="Content" ObjectID="_1767144146"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82"/>
        <w:gridCol w:w="1640"/>
        <w:gridCol w:w="621"/>
        <w:gridCol w:w="621"/>
        <w:gridCol w:w="1163"/>
        <w:gridCol w:w="1164"/>
        <w:gridCol w:w="1164"/>
      </w:tblGrid>
      <w:tr w:rsidR="00731CA3" w:rsidRPr="001C0E1B" w14:paraId="1315F122"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3"/>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55pt;height:15.45pt" o:ole="" fillcolor="window">
                  <v:imagedata r:id="rId13" o:title=""/>
                </v:shape>
                <o:OLEObject Type="Embed" ProgID="Equation.3" ShapeID="_x0000_i1262" DrawAspect="Content" ObjectID="_1767144147" r:id="rId264"/>
              </w:object>
            </w:r>
            <w:r w:rsidRPr="001C0E1B">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55pt;height:15.45pt" o:ole="" fillcolor="window">
                  <v:imagedata r:id="rId13" o:title=""/>
                </v:shape>
                <o:OLEObject Type="Embed" ProgID="Equation.3" ShapeID="_x0000_i1263" DrawAspect="Content" ObjectID="_1767144148" r:id="rId265"/>
              </w:object>
            </w:r>
            <w:r w:rsidRPr="001C0E1B">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pt;height:20.55pt" o:ole="" fillcolor="window">
                  <v:imagedata r:id="rId255" o:title=""/>
                </v:shape>
                <o:OLEObject Type="Embed" ProgID="Equation.3" ShapeID="_x0000_i1264" DrawAspect="Content" ObjectID="_1767144149"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15pt;height:20.55pt" o:ole="" fillcolor="window">
                  <v:imagedata r:id="rId16" o:title=""/>
                </v:shape>
                <o:OLEObject Type="Embed" ProgID="Equation.3" ShapeID="_x0000_i1265" DrawAspect="Content" ObjectID="_1767144150"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8"/>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55pt;height:15.45pt" o:ole="" fillcolor="window">
                  <v:imagedata r:id="rId13" o:title=""/>
                </v:shape>
                <o:OLEObject Type="Embed" ProgID="Equation.3" ShapeID="_x0000_i1266" DrawAspect="Content" ObjectID="_1767144151"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82"/>
        <w:gridCol w:w="2004"/>
        <w:gridCol w:w="877"/>
        <w:gridCol w:w="1211"/>
        <w:gridCol w:w="1211"/>
        <w:gridCol w:w="1211"/>
      </w:tblGrid>
      <w:tr w:rsidR="00731CA3" w:rsidRPr="001C0E1B" w14:paraId="0C11D5C2" w14:textId="77777777" w:rsidTr="00292F0D">
        <w:trPr>
          <w:trHeight w:val="187"/>
          <w:jc w:val="center"/>
        </w:trPr>
        <w:tc>
          <w:tcPr>
            <w:tcW w:w="4132" w:type="dxa"/>
            <w:gridSpan w:val="3"/>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77"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1"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1"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1"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292F0D">
        <w:trPr>
          <w:trHeight w:val="187"/>
          <w:jc w:val="center"/>
        </w:trPr>
        <w:tc>
          <w:tcPr>
            <w:tcW w:w="4132" w:type="dxa"/>
            <w:gridSpan w:val="3"/>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77"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1"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1"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77"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1"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04" w:type="dxa"/>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1"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1"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04" w:type="dxa"/>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1"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1"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77"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1"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77"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1"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77"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1"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77"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1"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292F0D">
        <w:trPr>
          <w:trHeight w:val="187"/>
          <w:jc w:val="center"/>
        </w:trPr>
        <w:tc>
          <w:tcPr>
            <w:tcW w:w="4132" w:type="dxa"/>
            <w:gridSpan w:val="3"/>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77"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1"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292F0D">
        <w:trPr>
          <w:trHeight w:val="187"/>
          <w:jc w:val="center"/>
        </w:trPr>
        <w:tc>
          <w:tcPr>
            <w:tcW w:w="4132" w:type="dxa"/>
            <w:gridSpan w:val="3"/>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77"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1"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292F0D">
        <w:trPr>
          <w:trHeight w:val="187"/>
          <w:jc w:val="center"/>
        </w:trPr>
        <w:tc>
          <w:tcPr>
            <w:tcW w:w="2128"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04" w:type="dxa"/>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77"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1"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292F0D">
        <w:trPr>
          <w:trHeight w:val="187"/>
          <w:jc w:val="center"/>
        </w:trPr>
        <w:tc>
          <w:tcPr>
            <w:tcW w:w="2128"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77"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1"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292F0D">
        <w:trPr>
          <w:trHeight w:val="187"/>
          <w:jc w:val="center"/>
        </w:trPr>
        <w:tc>
          <w:tcPr>
            <w:tcW w:w="2128"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77"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1"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04" w:type="dxa"/>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77"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1"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77"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1"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292F0D">
        <w:trPr>
          <w:trHeight w:val="158"/>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04" w:type="dxa"/>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77"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1"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04" w:type="dxa"/>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1"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77"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1"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04" w:type="dxa"/>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77"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1"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04" w:type="dxa"/>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77"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1"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04" w:type="dxa"/>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77"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1"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04" w:type="dxa"/>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77"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1"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1"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77"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1"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77"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1"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04" w:type="dxa"/>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77"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1"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04" w:type="dxa"/>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77"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1"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292F0D">
        <w:trPr>
          <w:trHeight w:val="187"/>
          <w:jc w:val="center"/>
        </w:trPr>
        <w:tc>
          <w:tcPr>
            <w:tcW w:w="2128"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04" w:type="dxa"/>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292F0D">
        <w:trPr>
          <w:trHeight w:val="187"/>
          <w:jc w:val="center"/>
        </w:trPr>
        <w:tc>
          <w:tcPr>
            <w:tcW w:w="2128"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04" w:type="dxa"/>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1"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1"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04" w:type="dxa"/>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77"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1"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1"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04" w:type="dxa"/>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77"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1"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1"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77"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1"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77"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77"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77"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77"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77"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77"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77"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1"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77"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1"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55pt;height:15.45pt" o:ole="" fillcolor="window">
                  <v:imagedata r:id="rId13" o:title=""/>
                </v:shape>
                <o:OLEObject Type="Embed" ProgID="Equation.3" ShapeID="_x0000_i1267" DrawAspect="Content" ObjectID="_1767144152" r:id="rId269"/>
              </w:object>
            </w:r>
            <w:r w:rsidRPr="001C0E1B">
              <w:rPr>
                <w:vertAlign w:val="superscript"/>
              </w:rPr>
              <w:t>Note2</w:t>
            </w:r>
          </w:p>
        </w:tc>
        <w:tc>
          <w:tcPr>
            <w:tcW w:w="1182" w:type="dxa"/>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8127FA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292F0D" w:rsidRPr="001C0E1B" w14:paraId="2428AB28"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FFDA1EB" w14:textId="4E0F2D38"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9AE05FD" w14:textId="37469323" w:rsidR="00292F0D" w:rsidRPr="001C0E1B" w:rsidRDefault="00292F0D" w:rsidP="00292F0D">
            <w:pPr>
              <w:pStyle w:val="TAC"/>
              <w:rPr>
                <w:lang w:eastAsia="ko-KR"/>
              </w:rPr>
            </w:pPr>
            <w:r>
              <w:rPr>
                <w:rFonts w:eastAsia="SimSun" w:hint="eastAsia"/>
                <w:lang w:val="en-US" w:eastAsia="zh-CN"/>
              </w:rPr>
              <w:t>-113</w:t>
            </w:r>
          </w:p>
        </w:tc>
      </w:tr>
      <w:tr w:rsidR="00731CA3" w:rsidRPr="001C0E1B" w14:paraId="4557CCBE"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55pt;height:15.45pt" o:ole="" fillcolor="window">
                  <v:imagedata r:id="rId13" o:title=""/>
                </v:shape>
                <o:OLEObject Type="Embed" ProgID="Equation.3" ShapeID="_x0000_i1268" DrawAspect="Content" ObjectID="_1767144153" r:id="rId270"/>
              </w:object>
            </w:r>
            <w:r w:rsidRPr="001C0E1B">
              <w:rPr>
                <w:vertAlign w:val="superscript"/>
              </w:rPr>
              <w:t>Note2</w:t>
            </w:r>
          </w:p>
        </w:tc>
        <w:tc>
          <w:tcPr>
            <w:tcW w:w="3186" w:type="dxa"/>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77"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1"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1"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1"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1"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292F0D" w:rsidRPr="001C0E1B" w14:paraId="335EFB2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F2DE64E"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4EE93792"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405B1FB" w14:textId="77777777" w:rsidR="00292F0D" w:rsidRPr="001C0E1B" w:rsidRDefault="00292F0D" w:rsidP="00292F0D">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4989D123"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4728F538"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954467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1F9335" w14:textId="03431D29" w:rsidR="00292F0D" w:rsidRPr="001C0E1B" w:rsidRDefault="00292F0D" w:rsidP="00292F0D">
            <w:pPr>
              <w:pStyle w:val="TAC"/>
              <w:rPr>
                <w:lang w:eastAsia="zh-CN"/>
              </w:rPr>
            </w:pPr>
            <w:r>
              <w:rPr>
                <w:rFonts w:eastAsia="SimSun" w:hint="eastAsia"/>
                <w:lang w:val="en-US" w:eastAsia="zh-CN"/>
              </w:rPr>
              <w:t>-113.5</w:t>
            </w:r>
          </w:p>
        </w:tc>
      </w:tr>
      <w:tr w:rsidR="00292F0D" w:rsidRPr="001C0E1B" w14:paraId="4845A21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DD69330"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BD9735E"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2B8D8E" w14:textId="77777777" w:rsidR="00292F0D" w:rsidRPr="001C0E1B" w:rsidRDefault="00292F0D" w:rsidP="00292F0D">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1E2411A" w14:textId="77777777" w:rsidR="00292F0D" w:rsidRPr="001C0E1B" w:rsidRDefault="00292F0D" w:rsidP="00292F0D">
            <w:pPr>
              <w:pStyle w:val="TAC"/>
            </w:pPr>
          </w:p>
        </w:tc>
        <w:tc>
          <w:tcPr>
            <w:tcW w:w="1211" w:type="dxa"/>
            <w:tcBorders>
              <w:top w:val="nil"/>
              <w:left w:val="single" w:sz="4" w:space="0" w:color="auto"/>
              <w:bottom w:val="nil"/>
              <w:right w:val="single" w:sz="4" w:space="0" w:color="auto"/>
            </w:tcBorders>
            <w:shd w:val="clear" w:color="auto" w:fill="auto"/>
            <w:vAlign w:val="center"/>
          </w:tcPr>
          <w:p w14:paraId="2FE844FC" w14:textId="77777777" w:rsidR="00292F0D" w:rsidRPr="001C0E1B" w:rsidDel="00041F77" w:rsidRDefault="00292F0D" w:rsidP="00292F0D">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7CAB3669"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F534332" w14:textId="75355A17" w:rsidR="00292F0D" w:rsidRPr="001C0E1B" w:rsidRDefault="00292F0D" w:rsidP="00292F0D">
            <w:pPr>
              <w:pStyle w:val="TAC"/>
              <w:rPr>
                <w:lang w:eastAsia="zh-CN"/>
              </w:rPr>
            </w:pPr>
            <w:r>
              <w:rPr>
                <w:lang w:eastAsia="ko-KR"/>
              </w:rPr>
              <w:t>-113</w:t>
            </w:r>
          </w:p>
        </w:tc>
      </w:tr>
      <w:tr w:rsidR="00292F0D" w:rsidRPr="001C0E1B" w14:paraId="3536EA73"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EBBD76E" w14:textId="5F4CE7BE"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CF319F1" w14:textId="24634848" w:rsidR="00292F0D" w:rsidRPr="001C0E1B" w:rsidRDefault="00292F0D" w:rsidP="00292F0D">
            <w:pPr>
              <w:pStyle w:val="TAC"/>
              <w:rPr>
                <w:lang w:eastAsia="ko-KR"/>
              </w:rPr>
            </w:pPr>
            <w:r>
              <w:rPr>
                <w:rFonts w:eastAsia="SimSun" w:hint="eastAsia"/>
                <w:lang w:val="en-US" w:eastAsia="zh-CN"/>
              </w:rPr>
              <w:t>-110</w:t>
            </w:r>
          </w:p>
        </w:tc>
      </w:tr>
      <w:tr w:rsidR="00731CA3" w:rsidRPr="001C0E1B" w14:paraId="5E65D4C6"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pt;height:20.55pt" o:ole="" fillcolor="window">
                  <v:imagedata r:id="rId255" o:title=""/>
                </v:shape>
                <o:OLEObject Type="Embed" ProgID="Equation.3" ShapeID="_x0000_i1269" DrawAspect="Content" ObjectID="_1767144154" r:id="rId271"/>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1.15pt;height:20.55pt" o:ole="" fillcolor="window">
                  <v:imagedata r:id="rId16" o:title=""/>
                </v:shape>
                <o:OLEObject Type="Embed" ProgID="Equation.3" ShapeID="_x0000_i1270" DrawAspect="Content" ObjectID="_1767144155" r:id="rId272"/>
              </w:object>
            </w:r>
          </w:p>
        </w:tc>
        <w:tc>
          <w:tcPr>
            <w:tcW w:w="877"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1"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1"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61A255B"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292F0D" w:rsidRPr="001C0E1B" w14:paraId="724D8213"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C6E4396"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9FE09BE" w14:textId="030DE466"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92B6EFB" w14:textId="46FFC2D2" w:rsidR="00292F0D" w:rsidRPr="001C0E1B" w:rsidRDefault="00292F0D" w:rsidP="00292F0D">
            <w:pPr>
              <w:pStyle w:val="TAC"/>
              <w:rPr>
                <w:lang w:eastAsia="ko-KR"/>
              </w:rPr>
            </w:pPr>
            <w:r>
              <w:rPr>
                <w:rFonts w:eastAsia="SimSun" w:hint="eastAsia"/>
                <w:lang w:val="en-US" w:eastAsia="zh-CN"/>
              </w:rPr>
              <w:t>-117</w:t>
            </w:r>
          </w:p>
        </w:tc>
      </w:tr>
      <w:tr w:rsidR="00731CA3" w:rsidRPr="001C0E1B" w14:paraId="3EEFAEB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1"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1"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E4DA3D9"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292F0D" w:rsidRPr="001C0E1B" w14:paraId="433A21F4"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F2C1BD" w14:textId="7937C772"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80C843E" w14:textId="6BEB6483" w:rsidR="00292F0D" w:rsidRPr="001C0E1B" w:rsidRDefault="00292F0D" w:rsidP="00292F0D">
            <w:pPr>
              <w:pStyle w:val="TAC"/>
              <w:rPr>
                <w:lang w:eastAsia="ko-KR"/>
              </w:rPr>
            </w:pPr>
            <w:r>
              <w:rPr>
                <w:rFonts w:eastAsia="SimSun" w:hint="eastAsia"/>
                <w:lang w:val="en-US" w:eastAsia="zh-CN"/>
              </w:rPr>
              <w:t>-114</w:t>
            </w:r>
          </w:p>
        </w:tc>
      </w:tr>
      <w:tr w:rsidR="00731CA3" w:rsidRPr="001C0E1B" w14:paraId="45AD84F9" w14:textId="77777777" w:rsidTr="00292F0D">
        <w:trPr>
          <w:trHeight w:val="187"/>
          <w:jc w:val="center"/>
        </w:trPr>
        <w:tc>
          <w:tcPr>
            <w:tcW w:w="2128" w:type="dxa"/>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200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1"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1"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1"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200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292F0D">
        <w:trPr>
          <w:trHeight w:val="187"/>
          <w:jc w:val="center"/>
        </w:trPr>
        <w:tc>
          <w:tcPr>
            <w:tcW w:w="2128" w:type="dxa"/>
            <w:gridSpan w:val="2"/>
            <w:tcBorders>
              <w:top w:val="nil"/>
              <w:left w:val="single" w:sz="4" w:space="0" w:color="auto"/>
              <w:bottom w:val="nil"/>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304269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292F0D" w:rsidRPr="001C0E1B" w14:paraId="2448EF8F" w14:textId="77777777" w:rsidTr="00292F0D">
        <w:trPr>
          <w:trHeight w:val="187"/>
          <w:jc w:val="center"/>
        </w:trPr>
        <w:tc>
          <w:tcPr>
            <w:tcW w:w="2128" w:type="dxa"/>
            <w:gridSpan w:val="2"/>
            <w:tcBorders>
              <w:top w:val="nil"/>
              <w:left w:val="single" w:sz="4" w:space="0" w:color="auto"/>
              <w:right w:val="single" w:sz="4" w:space="0" w:color="auto"/>
            </w:tcBorders>
            <w:shd w:val="clear" w:color="auto" w:fill="auto"/>
            <w:vAlign w:val="center"/>
          </w:tcPr>
          <w:p w14:paraId="65034930"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4A1BAC73" w14:textId="55C07530"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1C0E1B"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tcPr>
          <w:p w14:paraId="487DFC68" w14:textId="77777777" w:rsidR="00292F0D" w:rsidRPr="001C0E1B" w:rsidRDefault="00292F0D" w:rsidP="00292F0D">
            <w:pPr>
              <w:pStyle w:val="TAC"/>
              <w:rPr>
                <w:lang w:eastAsia="zh-CN"/>
              </w:rPr>
            </w:pPr>
          </w:p>
        </w:tc>
      </w:tr>
      <w:tr w:rsidR="00731CA3" w:rsidRPr="001C0E1B" w14:paraId="1722F68B" w14:textId="77777777" w:rsidTr="00292F0D">
        <w:trPr>
          <w:trHeight w:val="187"/>
          <w:jc w:val="center"/>
        </w:trPr>
        <w:tc>
          <w:tcPr>
            <w:tcW w:w="946"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82" w:type="dxa"/>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200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1"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1"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0D07846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292F0D" w:rsidRPr="001C0E1B" w14:paraId="046D2740"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2E776A2"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BFEB7D6" w14:textId="1453AF09"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393A1610" w14:textId="696EAAC2" w:rsidR="00292F0D" w:rsidRPr="001C0E1B" w:rsidRDefault="00292F0D" w:rsidP="00292F0D">
            <w:pPr>
              <w:pStyle w:val="TAC"/>
              <w:rPr>
                <w:lang w:eastAsia="ko-KR"/>
              </w:rPr>
            </w:pPr>
            <w:r>
              <w:rPr>
                <w:rFonts w:eastAsia="SimSun" w:hint="eastAsia"/>
                <w:lang w:val="en-US" w:eastAsia="zh-CN"/>
              </w:rPr>
              <w:t>-83.59</w:t>
            </w:r>
          </w:p>
        </w:tc>
      </w:tr>
      <w:tr w:rsidR="00731CA3" w:rsidRPr="001C0E1B" w14:paraId="585B578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82" w:type="dxa"/>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200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77"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1"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1"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1"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77"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77"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77"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77"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1"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1"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1"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77"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77"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292F0D">
        <w:trPr>
          <w:trHeight w:val="187"/>
          <w:jc w:val="center"/>
        </w:trPr>
        <w:tc>
          <w:tcPr>
            <w:tcW w:w="946" w:type="dxa"/>
            <w:tcBorders>
              <w:top w:val="nil"/>
              <w:left w:val="single" w:sz="4" w:space="0" w:color="auto"/>
              <w:bottom w:val="nil"/>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82" w:type="dxa"/>
            <w:tcBorders>
              <w:top w:val="nil"/>
              <w:left w:val="single" w:sz="4" w:space="0" w:color="auto"/>
              <w:bottom w:val="nil"/>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77" w:type="dxa"/>
            <w:tcBorders>
              <w:top w:val="nil"/>
              <w:left w:val="single" w:sz="4" w:space="0" w:color="auto"/>
              <w:bottom w:val="nil"/>
              <w:right w:val="single" w:sz="4" w:space="0" w:color="auto"/>
            </w:tcBorders>
            <w:shd w:val="clear" w:color="auto" w:fill="auto"/>
            <w:vAlign w:val="center"/>
          </w:tcPr>
          <w:p w14:paraId="1E42EC51" w14:textId="77777777" w:rsidR="00731CA3" w:rsidRPr="001C0E1B" w:rsidRDefault="00731CA3" w:rsidP="00DF0476">
            <w:pPr>
              <w:pStyle w:val="TAC"/>
            </w:pPr>
          </w:p>
        </w:tc>
        <w:tc>
          <w:tcPr>
            <w:tcW w:w="1211" w:type="dxa"/>
            <w:tcBorders>
              <w:top w:val="nil"/>
              <w:left w:val="single" w:sz="4" w:space="0" w:color="auto"/>
              <w:bottom w:val="nil"/>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1" w:type="dxa"/>
            <w:tcBorders>
              <w:top w:val="nil"/>
              <w:left w:val="single" w:sz="4" w:space="0" w:color="auto"/>
              <w:bottom w:val="nil"/>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292F0D" w:rsidRPr="001C0E1B" w14:paraId="0093E58E" w14:textId="77777777" w:rsidTr="00292F0D">
        <w:trPr>
          <w:trHeight w:val="187"/>
          <w:jc w:val="center"/>
        </w:trPr>
        <w:tc>
          <w:tcPr>
            <w:tcW w:w="946" w:type="dxa"/>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1C0E1B" w:rsidRDefault="00292F0D" w:rsidP="00292F0D">
            <w:pPr>
              <w:pStyle w:val="TAL"/>
              <w:rPr>
                <w:rFonts w:eastAsia="Calibri"/>
                <w:i/>
                <w:szCs w:val="22"/>
              </w:rPr>
            </w:pPr>
          </w:p>
        </w:tc>
        <w:tc>
          <w:tcPr>
            <w:tcW w:w="1182" w:type="dxa"/>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1C0E1B" w:rsidRDefault="00292F0D" w:rsidP="00292F0D">
            <w:pPr>
              <w:pStyle w:val="TAL"/>
              <w:rPr>
                <w:rFonts w:eastAsia="Calibri"/>
                <w:i/>
                <w:szCs w:val="22"/>
              </w:rPr>
            </w:pPr>
          </w:p>
        </w:tc>
        <w:tc>
          <w:tcPr>
            <w:tcW w:w="2004" w:type="dxa"/>
            <w:tcBorders>
              <w:top w:val="single" w:sz="4" w:space="0" w:color="auto"/>
              <w:left w:val="single" w:sz="4" w:space="0" w:color="auto"/>
              <w:bottom w:val="single" w:sz="4" w:space="0" w:color="auto"/>
              <w:right w:val="single" w:sz="4" w:space="0" w:color="auto"/>
            </w:tcBorders>
            <w:vAlign w:val="center"/>
          </w:tcPr>
          <w:p w14:paraId="01893915" w14:textId="73188D05" w:rsidR="00292F0D" w:rsidRPr="001C0E1B" w:rsidRDefault="00292F0D" w:rsidP="00292F0D">
            <w:pPr>
              <w:pStyle w:val="TAL"/>
            </w:pPr>
            <w:r>
              <w:t>NR_FDD_FR1_</w:t>
            </w:r>
            <w:r>
              <w:rPr>
                <w:rFonts w:eastAsia="SimSun" w:hint="eastAsia"/>
                <w:lang w:val="en-US" w:eastAsia="zh-CN"/>
              </w:rPr>
              <w:t>N</w:t>
            </w:r>
          </w:p>
        </w:tc>
        <w:tc>
          <w:tcPr>
            <w:tcW w:w="877" w:type="dxa"/>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1C0E1B" w:rsidRDefault="00292F0D" w:rsidP="00292F0D">
            <w:pPr>
              <w:pStyle w:val="TAC"/>
            </w:pPr>
          </w:p>
        </w:tc>
        <w:tc>
          <w:tcPr>
            <w:tcW w:w="1211" w:type="dxa"/>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1C0E1B" w:rsidDel="00041F77" w:rsidRDefault="00292F0D" w:rsidP="00292F0D">
            <w:pPr>
              <w:pStyle w:val="TAC"/>
              <w:rPr>
                <w:lang w:eastAsia="zh-CN"/>
              </w:rPr>
            </w:pPr>
          </w:p>
        </w:tc>
        <w:tc>
          <w:tcPr>
            <w:tcW w:w="1211" w:type="dxa"/>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1C0E1B" w:rsidRDefault="00292F0D" w:rsidP="00292F0D">
            <w:pPr>
              <w:pStyle w:val="TAC"/>
              <w:rPr>
                <w:lang w:eastAsia="zh-CN"/>
              </w:rPr>
            </w:pPr>
          </w:p>
        </w:tc>
        <w:tc>
          <w:tcPr>
            <w:tcW w:w="1211" w:type="dxa"/>
            <w:tcBorders>
              <w:top w:val="single" w:sz="4" w:space="0" w:color="auto"/>
              <w:left w:val="single" w:sz="4" w:space="0" w:color="auto"/>
              <w:bottom w:val="single" w:sz="4" w:space="0" w:color="auto"/>
              <w:right w:val="single" w:sz="4" w:space="0" w:color="auto"/>
            </w:tcBorders>
            <w:vAlign w:val="center"/>
          </w:tcPr>
          <w:p w14:paraId="5AC632B3" w14:textId="0FE6DFC5" w:rsidR="00292F0D" w:rsidRPr="001C0E1B" w:rsidRDefault="00292F0D" w:rsidP="00292F0D">
            <w:pPr>
              <w:pStyle w:val="TAC"/>
              <w:rPr>
                <w:lang w:eastAsia="ko-KR"/>
              </w:rPr>
            </w:pPr>
            <w:r>
              <w:rPr>
                <w:rFonts w:eastAsia="SimSun" w:hint="eastAsia"/>
                <w:lang w:val="en-US" w:eastAsia="zh-CN"/>
              </w:rPr>
              <w:t>-77.5</w:t>
            </w:r>
          </w:p>
        </w:tc>
      </w:tr>
      <w:tr w:rsidR="00731CA3" w:rsidRPr="001C0E1B" w14:paraId="150387BC" w14:textId="77777777" w:rsidTr="00292F0D">
        <w:trPr>
          <w:trHeight w:val="187"/>
          <w:jc w:val="center"/>
        </w:trPr>
        <w:tc>
          <w:tcPr>
            <w:tcW w:w="4132" w:type="dxa"/>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77"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1"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1"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292F0D">
        <w:trPr>
          <w:trHeight w:val="58"/>
          <w:jc w:val="center"/>
        </w:trPr>
        <w:tc>
          <w:tcPr>
            <w:tcW w:w="4132" w:type="dxa"/>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77"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1"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1"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1"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7"/>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55pt;height:15.45pt" o:ole="" fillcolor="window">
                  <v:imagedata r:id="rId13" o:title=""/>
                </v:shape>
                <o:OLEObject Type="Embed" ProgID="Equation.3" ShapeID="_x0000_i1271" DrawAspect="Content" ObjectID="_1767144156"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55pt;height:20.55pt" o:ole="">
                  <v:imagedata r:id="rId274" o:title=""/>
                </v:shape>
                <o:OLEObject Type="Embed" ProgID="Equation.3" ShapeID="_x0000_i1272" DrawAspect="Content" ObjectID="_1767144157"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55pt;height:20.55pt" o:ole="" fillcolor="window">
                  <v:imagedata r:id="rId13" o:title=""/>
                </v:shape>
                <o:OLEObject Type="Embed" ProgID="Equation.3" ShapeID="_x0000_i1273" DrawAspect="Content" ObjectID="_1767144158"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55pt;height:20.55pt" o:ole="" fillcolor="window">
                  <v:imagedata r:id="rId13" o:title=""/>
                </v:shape>
                <o:OLEObject Type="Embed" ProgID="Equation.3" ShapeID="_x0000_i1274" DrawAspect="Content" ObjectID="_1767144159"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0.85pt;height:15.45pt" o:ole="" fillcolor="window">
                  <v:imagedata r:id="rId11" o:title=""/>
                </v:shape>
                <o:OLEObject Type="Embed" ProgID="Equation.3" ShapeID="_x0000_i1275" DrawAspect="Content" ObjectID="_1767144160"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0.85pt;height:15.45pt" o:ole="" fillcolor="window">
                  <v:imagedata r:id="rId11" o:title=""/>
                </v:shape>
                <o:OLEObject Type="Embed" ProgID="Equation.3" ShapeID="_x0000_i1276" DrawAspect="Content" ObjectID="_1767144161"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5pt;height:20.5pt" o:ole="">
                  <v:imagedata r:id="rId274" o:title=""/>
                </v:shape>
                <o:OLEObject Type="Embed" ProgID="Equation.3" ShapeID="_x0000_i1277" DrawAspect="Content" ObjectID="_1767144162"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5pt;height:20.5pt" o:ole="" fillcolor="window">
                  <v:imagedata r:id="rId13" o:title=""/>
                </v:shape>
                <o:OLEObject Type="Embed" ProgID="Equation.3" ShapeID="_x0000_i1278" DrawAspect="Content" ObjectID="_1767144163"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5pt;height:20.5pt" o:ole="" fillcolor="window">
                  <v:imagedata r:id="rId13" o:title=""/>
                </v:shape>
                <o:OLEObject Type="Embed" ProgID="Equation.3" ShapeID="_x0000_i1279" DrawAspect="Content" ObjectID="_1767144164"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5pt;height:15.5pt" o:ole="" fillcolor="window">
                  <v:imagedata r:id="rId11" o:title=""/>
                </v:shape>
                <o:OLEObject Type="Embed" ProgID="Equation.3" ShapeID="_x0000_i1280" DrawAspect="Content" ObjectID="_1767144165"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5pt;height:15.5pt" o:ole="" fillcolor="window">
                  <v:imagedata r:id="rId11" o:title=""/>
                </v:shape>
                <o:OLEObject Type="Embed" ProgID="Equation.3" ShapeID="_x0000_i1281" DrawAspect="Content" ObjectID="_1767144166"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5pt;height:20.5pt" o:ole="">
                  <v:imagedata r:id="rId274" o:title=""/>
                </v:shape>
                <o:OLEObject Type="Embed" ProgID="Equation.3" ShapeID="_x0000_i1282" DrawAspect="Content" ObjectID="_1767144167"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5pt;height:20.5pt" o:ole="" fillcolor="window">
                  <v:imagedata r:id="rId13" o:title=""/>
                </v:shape>
                <o:OLEObject Type="Embed" ProgID="Equation.3" ShapeID="_x0000_i1283" DrawAspect="Content" ObjectID="_1767144168"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5pt;height:20.5pt" o:ole="" fillcolor="window">
                  <v:imagedata r:id="rId13" o:title=""/>
                </v:shape>
                <o:OLEObject Type="Embed" ProgID="Equation.3" ShapeID="_x0000_i1284" DrawAspect="Content" ObjectID="_1767144169"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5pt;height:15.5pt" o:ole="" fillcolor="window">
                  <v:imagedata r:id="rId11" o:title=""/>
                </v:shape>
                <o:OLEObject Type="Embed" ProgID="Equation.3" ShapeID="_x0000_i1285" DrawAspect="Content" ObjectID="_1767144170"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5pt;height:15.5pt" o:ole="" fillcolor="window">
                  <v:imagedata r:id="rId11" o:title=""/>
                </v:shape>
                <o:OLEObject Type="Embed" ProgID="Equation.3" ShapeID="_x0000_i1286" DrawAspect="Content" ObjectID="_1767144171"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5pt;height:20.5pt" o:ole="">
                  <v:imagedata r:id="rId274" o:title=""/>
                </v:shape>
                <o:OLEObject Type="Embed" ProgID="Equation.3" ShapeID="_x0000_i1287" DrawAspect="Content" ObjectID="_1767144172"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5pt;height:20.5pt" o:ole="" fillcolor="window">
                  <v:imagedata r:id="rId13" o:title=""/>
                </v:shape>
                <o:OLEObject Type="Embed" ProgID="Equation.3" ShapeID="_x0000_i1288" DrawAspect="Content" ObjectID="_1767144173"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5pt;height:20.5pt" o:ole="" fillcolor="window">
                  <v:imagedata r:id="rId13" o:title=""/>
                </v:shape>
                <o:OLEObject Type="Embed" ProgID="Equation.3" ShapeID="_x0000_i1289" DrawAspect="Content" ObjectID="_1767144174"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5pt;height:15.5pt" o:ole="" fillcolor="window">
                  <v:imagedata r:id="rId11" o:title=""/>
                </v:shape>
                <o:OLEObject Type="Embed" ProgID="Equation.3" ShapeID="_x0000_i1290" DrawAspect="Content" ObjectID="_1767144175"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5pt;height:15.5pt" o:ole="" fillcolor="window">
                  <v:imagedata r:id="rId11" o:title=""/>
                </v:shape>
                <o:OLEObject Type="Embed" ProgID="Equation.3" ShapeID="_x0000_i1291" DrawAspect="Content" ObjectID="_1767144176"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5pt;height:20.5pt" o:ole="">
                  <v:imagedata r:id="rId274" o:title=""/>
                </v:shape>
                <o:OLEObject Type="Embed" ProgID="Equation.3" ShapeID="_x0000_i1292" DrawAspect="Content" ObjectID="_1767144177"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5pt;height:20.5pt" o:ole="" fillcolor="window">
                  <v:imagedata r:id="rId13" o:title=""/>
                </v:shape>
                <o:OLEObject Type="Embed" ProgID="Equation.3" ShapeID="_x0000_i1293" DrawAspect="Content" ObjectID="_1767144178"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5pt;height:20.5pt" o:ole="" fillcolor="window">
                  <v:imagedata r:id="rId13" o:title=""/>
                </v:shape>
                <o:OLEObject Type="Embed" ProgID="Equation.3" ShapeID="_x0000_i1294" DrawAspect="Content" ObjectID="_1767144179"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5pt;height:15.5pt" o:ole="" fillcolor="window">
                  <v:imagedata r:id="rId11" o:title=""/>
                </v:shape>
                <o:OLEObject Type="Embed" ProgID="Equation.3" ShapeID="_x0000_i1295" DrawAspect="Content" ObjectID="_1767144180"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5pt;height:15.5pt" o:ole="" fillcolor="window">
                  <v:imagedata r:id="rId11" o:title=""/>
                </v:shape>
                <o:OLEObject Type="Embed" ProgID="Equation.3" ShapeID="_x0000_i1296" DrawAspect="Content" ObjectID="_1767144181"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5pt;height:20.5pt" o:ole="">
                  <v:imagedata r:id="rId274" o:title=""/>
                </v:shape>
                <o:OLEObject Type="Embed" ProgID="Equation.3" ShapeID="_x0000_i1297" DrawAspect="Content" ObjectID="_1767144182"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5pt;height:20.5pt" o:ole="" fillcolor="window">
                  <v:imagedata r:id="rId13" o:title=""/>
                </v:shape>
                <o:OLEObject Type="Embed" ProgID="Equation.3" ShapeID="_x0000_i1298" DrawAspect="Content" ObjectID="_1767144183"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5pt;height:20.5pt" o:ole="" fillcolor="window">
                  <v:imagedata r:id="rId13" o:title=""/>
                </v:shape>
                <o:OLEObject Type="Embed" ProgID="Equation.3" ShapeID="_x0000_i1299" DrawAspect="Content" ObjectID="_1767144184"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5pt;height:15.5pt" o:ole="" fillcolor="window">
                  <v:imagedata r:id="rId11" o:title=""/>
                </v:shape>
                <o:OLEObject Type="Embed" ProgID="Equation.3" ShapeID="_x0000_i1300" DrawAspect="Content" ObjectID="_1767144185"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5pt;height:15.5pt" o:ole="" fillcolor="window">
                  <v:imagedata r:id="rId11" o:title=""/>
                </v:shape>
                <o:OLEObject Type="Embed" ProgID="Equation.3" ShapeID="_x0000_i1301" DrawAspect="Content" ObjectID="_1767144186"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5pt;height:15.5pt" o:ole="" fillcolor="window">
                  <v:imagedata r:id="rId11" o:title=""/>
                </v:shape>
                <o:OLEObject Type="Embed" ProgID="Equation.3" ShapeID="_x0000_i1302" DrawAspect="Content" ObjectID="_1767144187"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5pt;height:20.5pt" o:ole="" fillcolor="window">
                  <v:imagedata r:id="rId13" o:title=""/>
                </v:shape>
                <o:OLEObject Type="Embed" ProgID="Equation.3" ShapeID="_x0000_i1303" DrawAspect="Content" ObjectID="_1767144188"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5pt;height:20.5pt" o:ole="" fillcolor="window">
                  <v:imagedata r:id="rId13" o:title=""/>
                </v:shape>
                <o:OLEObject Type="Embed" ProgID="Equation.3" ShapeID="_x0000_i1304" DrawAspect="Content" ObjectID="_1767144189"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0.5pt;height:15.5pt" o:ole="" fillcolor="window">
                  <v:imagedata r:id="rId16" o:title=""/>
                </v:shape>
                <o:OLEObject Type="Embed" ProgID="Equation.3" ShapeID="_x0000_i1305" DrawAspect="Content" ObjectID="_1767144190"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5pt;height:20.5pt" o:ole="" fillcolor="window">
                  <v:imagedata r:id="rId13" o:title=""/>
                </v:shape>
                <o:OLEObject Type="Embed" ProgID="Equation.3" ShapeID="_x0000_i1306" DrawAspect="Content" ObjectID="_1767144191"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5pt;height:20.5pt" o:ole="" fillcolor="window">
                  <v:imagedata r:id="rId13" o:title=""/>
                </v:shape>
                <o:OLEObject Type="Embed" ProgID="Equation.3" ShapeID="_x0000_i1307" DrawAspect="Content" ObjectID="_1767144192"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5pt;height:20.5pt" o:ole="" fillcolor="window">
                  <v:imagedata r:id="rId11" o:title=""/>
                </v:shape>
                <o:OLEObject Type="Embed" ProgID="Equation.3" ShapeID="_x0000_i1308" DrawAspect="Content" ObjectID="_1767144193"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5pt;height:20.5pt" o:ole="" fillcolor="window">
                  <v:imagedata r:id="rId37" o:title=""/>
                </v:shape>
                <o:OLEObject Type="Embed" ProgID="Equation.3" ShapeID="_x0000_i1309" DrawAspect="Content" ObjectID="_1767144194"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5pt;height:20.5pt" o:ole="" fillcolor="window">
                  <v:imagedata r:id="rId13" o:title=""/>
                </v:shape>
                <o:OLEObject Type="Embed" ProgID="Equation.3" ShapeID="_x0000_i1310" DrawAspect="Content" ObjectID="_1767144195"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444"/>
        <w:gridCol w:w="1324"/>
        <w:gridCol w:w="1992"/>
        <w:gridCol w:w="1029"/>
        <w:gridCol w:w="1027"/>
        <w:gridCol w:w="1027"/>
      </w:tblGrid>
      <w:tr w:rsidR="009428D8" w:rsidRPr="007275DF" w14:paraId="5D7C5259" w14:textId="77777777" w:rsidTr="006D0B54">
        <w:trPr>
          <w:trHeight w:val="195"/>
        </w:trPr>
        <w:tc>
          <w:tcPr>
            <w:tcW w:w="2821" w:type="dxa"/>
            <w:gridSpan w:val="2"/>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2"/>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2"/>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2"/>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2"/>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2"/>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2"/>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2"/>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2"/>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2"/>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2"/>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2"/>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2"/>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2"/>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2"/>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2"/>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2"/>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2"/>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2"/>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2"/>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2"/>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2"/>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2"/>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2"/>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2"/>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2"/>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2"/>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2"/>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2"/>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2"/>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2"/>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2"/>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2"/>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2"/>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2"/>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2"/>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7"/>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4B666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4C125474" w:rsidR="004B6668" w:rsidRPr="007275DF" w:rsidRDefault="004B6668" w:rsidP="004B666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4B6668" w:rsidRPr="007275DF" w:rsidRDefault="004B6668" w:rsidP="004B666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C127399" w:rsidR="004B6668" w:rsidRPr="007275DF" w:rsidRDefault="004B6668" w:rsidP="004B666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028B308" w14:textId="77777777" w:rsidR="004B6668" w:rsidRPr="007275DF" w:rsidRDefault="004B6668" w:rsidP="004B666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763EC825" w:rsidR="004B6668" w:rsidRPr="007275DF" w:rsidRDefault="004B6668" w:rsidP="004B666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4B6668" w:rsidRPr="007275DF" w14:paraId="70A62722" w14:textId="77777777" w:rsidTr="00054A2D">
        <w:trPr>
          <w:cantSplit/>
          <w:trHeight w:val="307"/>
        </w:trPr>
        <w:tc>
          <w:tcPr>
            <w:tcW w:w="3681" w:type="dxa"/>
            <w:tcBorders>
              <w:top w:val="single" w:sz="4" w:space="0" w:color="auto"/>
              <w:left w:val="single" w:sz="4" w:space="0" w:color="auto"/>
              <w:bottom w:val="nil"/>
              <w:right w:val="single" w:sz="4" w:space="0" w:color="auto"/>
            </w:tcBorders>
          </w:tcPr>
          <w:p w14:paraId="0561BEB8" w14:textId="5A2DC5D7" w:rsidR="004B6668" w:rsidRPr="007275DF" w:rsidRDefault="004B6668" w:rsidP="004B6668">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11DE3FBC" w14:textId="77777777" w:rsidR="004B6668" w:rsidRPr="007275DF" w:rsidRDefault="004B6668" w:rsidP="004B666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63FCD31" w14:textId="290BA38C" w:rsidR="004B6668" w:rsidRPr="007275DF" w:rsidRDefault="004B6668" w:rsidP="004B6668">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28AF85A1" w14:textId="3E8DEE8D" w:rsidR="004B6668" w:rsidRPr="007275DF" w:rsidRDefault="004B6668" w:rsidP="004B6668">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5pt;height:15.5pt" o:ole="" fillcolor="window">
                  <v:imagedata r:id="rId13" o:title=""/>
                </v:shape>
                <o:OLEObject Type="Embed" ProgID="Equation.3" ShapeID="_x0000_i1311" DrawAspect="Content" ObjectID="_1767144196"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5pt;height:15.5pt" o:ole="" fillcolor="window">
                  <v:imagedata r:id="rId13" o:title=""/>
                </v:shape>
                <o:OLEObject Type="Embed" ProgID="Equation.3" ShapeID="_x0000_i1312" DrawAspect="Content" ObjectID="_1767144197"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5pt;height:15.5pt" o:ole="" fillcolor="window">
                  <v:imagedata r:id="rId11" o:title=""/>
                </v:shape>
                <o:OLEObject Type="Embed" ProgID="Equation.3" ShapeID="_x0000_i1313" DrawAspect="Content" ObjectID="_1767144198"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5pt;height:15.5pt" o:ole="" fillcolor="window">
                  <v:imagedata r:id="rId16" o:title=""/>
                </v:shape>
                <o:OLEObject Type="Embed" ProgID="Equation.3" ShapeID="_x0000_i1314" DrawAspect="Content" ObjectID="_1767144199"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619123C2" w:rsidR="009428D8" w:rsidRPr="007275DF" w:rsidRDefault="004B666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5pt;height:5pt" o:ole="" fillcolor="window">
                  <v:imagedata r:id="rId13" o:title=""/>
                </v:shape>
                <o:OLEObject Type="Embed" ProgID="Equation.3" ShapeID="_x0000_i1315" DrawAspect="Content" ObjectID="_1767144200"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F17FFA8" w14:textId="4BBD8C29" w:rsidR="009428D8" w:rsidRDefault="009428D8" w:rsidP="006D0B54">
            <w:pPr>
              <w:pStyle w:val="TAN"/>
              <w:rPr>
                <w:snapToGrid w:val="0"/>
              </w:rPr>
            </w:pPr>
            <w:r w:rsidRPr="007275DF">
              <w:rPr>
                <w:snapToGrid w:val="0"/>
              </w:rPr>
              <w:t>NOTE 5:</w:t>
            </w:r>
            <w:r w:rsidR="004B6668" w:rsidRPr="007275DF">
              <w:rPr>
                <w:szCs w:val="18"/>
              </w:rPr>
              <w:tab/>
            </w:r>
            <w:r w:rsidRPr="007275DF">
              <w:rPr>
                <w:snapToGrid w:val="0"/>
              </w:rPr>
              <w:t>The signal levels apply for SSS REs when the discovery burst is transmitted during DBT windows.</w:t>
            </w:r>
          </w:p>
          <w:p w14:paraId="46B7A9CC" w14:textId="77C345DF" w:rsidR="004B6668" w:rsidRPr="007275DF" w:rsidRDefault="004B6668" w:rsidP="004B6668">
            <w:pPr>
              <w:pStyle w:val="TAN"/>
              <w:rPr>
                <w:rFonts w:cs="Arial"/>
                <w:szCs w:val="18"/>
              </w:rPr>
            </w:pPr>
            <w:r w:rsidRPr="007275DF">
              <w:rPr>
                <w:snapToGrid w:val="0"/>
              </w:rPr>
              <w:t>NOTE</w:t>
            </w:r>
            <w:r w:rsidRPr="007275DF">
              <w:t xml:space="preserve"> 6: </w:t>
            </w:r>
            <w:r w:rsidRPr="007275DF">
              <w:rPr>
                <w:szCs w:val="18"/>
              </w:rPr>
              <w:tab/>
            </w:r>
            <w:r w:rsidRPr="007275DF">
              <w:rPr>
                <w:rFonts w:cs="Arial"/>
                <w:szCs w:val="18"/>
              </w:rPr>
              <w:t>For UE supporting semi-static channel access and network configuring semi-static channel occupancy.</w:t>
            </w:r>
          </w:p>
          <w:p w14:paraId="0EF9C1D1" w14:textId="64934ECF" w:rsidR="004B6668" w:rsidRPr="007275DF" w:rsidRDefault="004B6668" w:rsidP="004B6668">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2C8612EF" w14:textId="6C219FD6" w:rsidR="004B6668" w:rsidRPr="007275DF" w:rsidRDefault="004B6668" w:rsidP="004B6668">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271C9B24" w:rsidR="009428D8" w:rsidRPr="007275DF" w:rsidRDefault="002B503A"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A</w:t>
      </w:r>
      <w:r w:rsidRPr="007275DF">
        <w:rPr>
          <w:rFonts w:cs="v4.2.0"/>
        </w:rPr>
        <w:t xml:space="preserve"> 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2B503A"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2C5197A" w:rsidR="002B503A" w:rsidRPr="007275DF" w:rsidRDefault="002B503A" w:rsidP="002B503A">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65897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D4A6FE" w14:textId="77777777" w:rsidR="002B503A" w:rsidRPr="007275DF" w:rsidRDefault="002B503A" w:rsidP="002B503A">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2E6F24BA" w:rsidR="002B503A" w:rsidRPr="007275DF" w:rsidRDefault="002B503A" w:rsidP="002B503A">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B503A" w:rsidRPr="007275DF" w14:paraId="51CC6917" w14:textId="77777777" w:rsidTr="002F2C39">
        <w:trPr>
          <w:cantSplit/>
          <w:trHeight w:val="150"/>
        </w:trPr>
        <w:tc>
          <w:tcPr>
            <w:tcW w:w="3681" w:type="dxa"/>
            <w:tcBorders>
              <w:top w:val="single" w:sz="4" w:space="0" w:color="auto"/>
              <w:left w:val="single" w:sz="4" w:space="0" w:color="auto"/>
              <w:bottom w:val="nil"/>
              <w:right w:val="single" w:sz="4" w:space="0" w:color="auto"/>
            </w:tcBorders>
          </w:tcPr>
          <w:p w14:paraId="1768A223" w14:textId="5EA05272" w:rsidR="002B503A" w:rsidRPr="007275DF" w:rsidRDefault="002B503A" w:rsidP="002B503A">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420D542" w14:textId="77777777" w:rsidR="002B503A" w:rsidRPr="007275DF" w:rsidRDefault="002B503A" w:rsidP="002B503A">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AA215D4" w14:textId="4787BB6D" w:rsidR="002B503A" w:rsidRPr="007275DF" w:rsidRDefault="002B503A" w:rsidP="002B503A">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72C191E" w14:textId="3D2E2089" w:rsidR="002B503A" w:rsidRPr="007275DF" w:rsidRDefault="002B503A" w:rsidP="002B503A">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20.5pt;height:15.5pt" o:ole="" fillcolor="window">
                  <v:imagedata r:id="rId13" o:title=""/>
                </v:shape>
                <o:OLEObject Type="Embed" ProgID="Equation.3" ShapeID="_x0000_i1316" DrawAspect="Content" ObjectID="_1767144201"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20.5pt;height:15.5pt" o:ole="" fillcolor="window">
                  <v:imagedata r:id="rId13" o:title=""/>
                </v:shape>
                <o:OLEObject Type="Embed" ProgID="Equation.3" ShapeID="_x0000_i1317" DrawAspect="Content" ObjectID="_1767144202"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20.5pt;height:15.5pt" o:ole="" fillcolor="window">
                  <v:imagedata r:id="rId11" o:title=""/>
                </v:shape>
                <o:OLEObject Type="Embed" ProgID="Equation.3" ShapeID="_x0000_i1318" DrawAspect="Content" ObjectID="_1767144203"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5pt;height:15.5pt" o:ole="" fillcolor="window">
                  <v:imagedata r:id="rId16" o:title=""/>
                </v:shape>
                <o:OLEObject Type="Embed" ProgID="Equation.3" ShapeID="_x0000_i1319" DrawAspect="Content" ObjectID="_1767144204"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20.5pt;height:5pt" o:ole="" fillcolor="window">
                  <v:imagedata r:id="rId13" o:title=""/>
                </v:shape>
                <o:OLEObject Type="Embed" ProgID="Equation.3" ShapeID="_x0000_i1320" DrawAspect="Content" ObjectID="_1767144205"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B1C3EE9" w14:textId="70DC45E3" w:rsidR="009428D8" w:rsidRDefault="009428D8" w:rsidP="006D0B54">
            <w:pPr>
              <w:pStyle w:val="TAN"/>
              <w:rPr>
                <w:snapToGrid w:val="0"/>
              </w:rPr>
            </w:pPr>
            <w:r w:rsidRPr="007275DF">
              <w:rPr>
                <w:snapToGrid w:val="0"/>
              </w:rPr>
              <w:t>NOTE 5:</w:t>
            </w:r>
            <w:r w:rsidR="002B503A" w:rsidRPr="007275DF">
              <w:rPr>
                <w:szCs w:val="18"/>
              </w:rPr>
              <w:tab/>
            </w:r>
            <w:r w:rsidRPr="007275DF">
              <w:rPr>
                <w:snapToGrid w:val="0"/>
              </w:rPr>
              <w:t>The signal levels apply for SSS REs when the discovery burst is transmitted during DBT windows.</w:t>
            </w:r>
          </w:p>
          <w:p w14:paraId="2A349475" w14:textId="1E0E97B1" w:rsidR="002B503A" w:rsidRPr="007275DF" w:rsidRDefault="002B503A" w:rsidP="002B503A">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3E300719" w14:textId="0E972768" w:rsidR="002B503A" w:rsidRPr="007275DF" w:rsidRDefault="002B503A" w:rsidP="002B503A">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506B489" w14:textId="6B477B46" w:rsidR="002B503A" w:rsidRPr="007275DF" w:rsidRDefault="002B503A" w:rsidP="002B503A">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35DC1883" w:rsidR="009428D8" w:rsidRPr="007275DF" w:rsidRDefault="00A54AFE"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A54AFE"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63CD5FF6" w:rsidR="00A54AFE" w:rsidRPr="007275DF" w:rsidRDefault="00A54AFE" w:rsidP="00A54AFE">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AB0A91B"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BF42624" w14:textId="77777777" w:rsidR="00A54AFE" w:rsidRPr="007275DF" w:rsidRDefault="00A54AFE" w:rsidP="00A54AFE">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58E74598" w:rsidR="00A54AFE" w:rsidRPr="007275DF" w:rsidRDefault="00A54AFE" w:rsidP="00A54AFE">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A54AFE" w:rsidRPr="007275DF" w14:paraId="2B4C7156"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896F146" w14:textId="4FDBE68A" w:rsidR="00A54AFE" w:rsidRPr="007275DF" w:rsidRDefault="00A54AFE" w:rsidP="00A54AFE">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51B2FF04" w14:textId="77777777" w:rsidR="00A54AFE" w:rsidRPr="007275DF" w:rsidRDefault="00A54AFE" w:rsidP="00A54AFE">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AEE2E91" w14:textId="42280EB4" w:rsidR="00A54AFE" w:rsidRPr="007275DF" w:rsidRDefault="00A54AFE" w:rsidP="00A54AFE">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tcPr>
          <w:p w14:paraId="7E7D6303" w14:textId="15C8EFAD" w:rsidR="00A54AFE" w:rsidRPr="007275DF" w:rsidRDefault="00A54AFE" w:rsidP="00A54AFE">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20.5pt;height:15.5pt" o:ole="" fillcolor="window">
                  <v:imagedata r:id="rId13" o:title=""/>
                </v:shape>
                <o:OLEObject Type="Embed" ProgID="Equation.3" ShapeID="_x0000_i1321" DrawAspect="Content" ObjectID="_1767144206"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20.5pt;height:15.5pt" o:ole="" fillcolor="window">
                  <v:imagedata r:id="rId13" o:title=""/>
                </v:shape>
                <o:OLEObject Type="Embed" ProgID="Equation.3" ShapeID="_x0000_i1322" DrawAspect="Content" ObjectID="_1767144207"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20.5pt;height:15.5pt" o:ole="" fillcolor="window">
                  <v:imagedata r:id="rId11" o:title=""/>
                </v:shape>
                <o:OLEObject Type="Embed" ProgID="Equation.3" ShapeID="_x0000_i1323" DrawAspect="Content" ObjectID="_1767144208"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5pt;height:15.5pt" o:ole="" fillcolor="window">
                  <v:imagedata r:id="rId16" o:title=""/>
                </v:shape>
                <o:OLEObject Type="Embed" ProgID="Equation.3" ShapeID="_x0000_i1324" DrawAspect="Content" ObjectID="_1767144209"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20.5pt;height:5pt" o:ole="" fillcolor="window">
                  <v:imagedata r:id="rId13" o:title=""/>
                </v:shape>
                <o:OLEObject Type="Embed" ProgID="Equation.3" ShapeID="_x0000_i1325" DrawAspect="Content" ObjectID="_1767144210"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0F9B3B0" w14:textId="5681B42C" w:rsidR="009428D8" w:rsidRDefault="009428D8" w:rsidP="006D0B54">
            <w:pPr>
              <w:pStyle w:val="TAN"/>
              <w:rPr>
                <w:snapToGrid w:val="0"/>
              </w:rPr>
            </w:pPr>
            <w:r w:rsidRPr="007275DF">
              <w:rPr>
                <w:snapToGrid w:val="0"/>
              </w:rPr>
              <w:t xml:space="preserve">NOTE 5: </w:t>
            </w:r>
            <w:r w:rsidR="00A54AFE" w:rsidRPr="007275DF">
              <w:rPr>
                <w:szCs w:val="18"/>
              </w:rPr>
              <w:tab/>
            </w:r>
            <w:r w:rsidRPr="007275DF">
              <w:rPr>
                <w:snapToGrid w:val="0"/>
              </w:rPr>
              <w:t xml:space="preserve">  The signal levels apply for SSS REs when the discovery burst is transmitted during DBT windows.</w:t>
            </w:r>
          </w:p>
          <w:p w14:paraId="467109B1" w14:textId="67E93EBE" w:rsidR="00A54AFE" w:rsidRPr="007275DF" w:rsidRDefault="00A54AFE" w:rsidP="00A54AFE">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98DA9C8" w14:textId="5BF2622F" w:rsidR="00A54AFE" w:rsidRPr="007275DF" w:rsidRDefault="00A54AFE" w:rsidP="00A54AFE">
            <w:pPr>
              <w:pStyle w:val="TAN"/>
              <w:rPr>
                <w:rFonts w:cs="Arial"/>
                <w:szCs w:val="18"/>
              </w:rPr>
            </w:pPr>
            <w:r w:rsidRPr="007275DF">
              <w:rPr>
                <w:snapToGrid w:val="0"/>
              </w:rPr>
              <w:t>NOTE</w:t>
            </w:r>
            <w:r w:rsidRPr="007275DF">
              <w:rPr>
                <w:rFonts w:cs="Arial"/>
                <w:szCs w:val="18"/>
              </w:rPr>
              <w:t xml:space="preserve"> 7: </w:t>
            </w:r>
            <w:r w:rsidRPr="007275DF">
              <w:rPr>
                <w:szCs w:val="18"/>
              </w:rPr>
              <w:tab/>
            </w:r>
            <w:r w:rsidRPr="007275DF">
              <w:rPr>
                <w:rFonts w:cs="Arial"/>
                <w:szCs w:val="18"/>
              </w:rPr>
              <w:t>For UE supporting dynamic channel access and network configuring dynamic channel occupancy.</w:t>
            </w:r>
          </w:p>
          <w:p w14:paraId="7F181A8B" w14:textId="0F268C3F" w:rsidR="00A54AFE" w:rsidRPr="007275DF" w:rsidRDefault="00A54AFE" w:rsidP="00A54AFE">
            <w:pPr>
              <w:pStyle w:val="TAN"/>
              <w:rPr>
                <w:szCs w:val="18"/>
              </w:rPr>
            </w:pPr>
            <w:r w:rsidRPr="007275DF">
              <w:rPr>
                <w:snapToGrid w:val="0"/>
              </w:rPr>
              <w:t>NOTE</w:t>
            </w:r>
            <w:r w:rsidRPr="007275DF">
              <w:rPr>
                <w:rFonts w:cs="Arial"/>
                <w:szCs w:val="18"/>
              </w:rPr>
              <w:t xml:space="preserve"> 8: </w:t>
            </w:r>
            <w:r w:rsidRPr="007275DF">
              <w:rPr>
                <w:szCs w:val="18"/>
              </w:rPr>
              <w:tab/>
            </w:r>
            <w:r w:rsidRPr="007275DF">
              <w:rPr>
                <w:rFonts w:cs="Arial"/>
                <w:szCs w:val="18"/>
              </w:rPr>
              <w:t>For a UE supporting both semi-static and dynamic channel access, the UE can be tested under dynamic channel occupancy only.</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0124C5" w:rsidR="009428D8" w:rsidRPr="007275DF" w:rsidRDefault="00E2268C"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Pr>
          <w:rFonts w:cs="v4.2.0"/>
        </w:rPr>
        <w:t xml:space="preserve">A </w:t>
      </w:r>
      <w:r w:rsidRPr="007275DF">
        <w:rPr>
          <w:rFonts w:cs="v4.2.0"/>
        </w:rPr>
        <w:t xml:space="preserve">of </w:t>
      </w:r>
      <w:r w:rsidRPr="007275DF">
        <w:rPr>
          <w:lang w:eastAsia="zh-CN"/>
        </w:rPr>
        <w:t>TS 36.133</w:t>
      </w:r>
      <w:r w:rsidRPr="007275DF">
        <w:rPr>
          <w:rFonts w:cs="v4.2.0"/>
        </w:rPr>
        <w:t> [15] for E-UTRAN FDD-NR measurements and clause 8.1.2.4.22</w:t>
      </w:r>
      <w:r>
        <w:rPr>
          <w:rFonts w:cs="v4.2.0"/>
        </w:rPr>
        <w:t>A</w:t>
      </w:r>
      <w:r w:rsidRPr="007275DF">
        <w:rPr>
          <w:rFonts w:cs="v4.2.0"/>
        </w:rPr>
        <w:t xml:space="preserve">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E2268C"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49B440DE" w:rsidR="00E2268C" w:rsidRPr="007275DF" w:rsidRDefault="00E2268C" w:rsidP="00E2268C">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6711615D"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E3A16D3" w14:textId="77777777" w:rsidR="00E2268C" w:rsidRPr="007275DF" w:rsidRDefault="00E2268C" w:rsidP="00E2268C">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23296575" w:rsidR="00E2268C" w:rsidRPr="007275DF" w:rsidRDefault="00E2268C" w:rsidP="00E2268C">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E2268C" w:rsidRPr="007275DF" w14:paraId="26DF4C39" w14:textId="77777777" w:rsidTr="009753AF">
        <w:trPr>
          <w:cantSplit/>
          <w:trHeight w:val="150"/>
        </w:trPr>
        <w:tc>
          <w:tcPr>
            <w:tcW w:w="3681" w:type="dxa"/>
            <w:tcBorders>
              <w:top w:val="single" w:sz="4" w:space="0" w:color="auto"/>
              <w:left w:val="single" w:sz="4" w:space="0" w:color="auto"/>
              <w:bottom w:val="nil"/>
              <w:right w:val="single" w:sz="4" w:space="0" w:color="auto"/>
            </w:tcBorders>
          </w:tcPr>
          <w:p w14:paraId="724485D0" w14:textId="092A9164" w:rsidR="00E2268C" w:rsidRPr="007275DF" w:rsidRDefault="00E2268C" w:rsidP="00E2268C">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9CE7725" w14:textId="77777777" w:rsidR="00E2268C" w:rsidRPr="007275DF" w:rsidRDefault="00E2268C" w:rsidP="00E2268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BDA694" w14:textId="411870CF" w:rsidR="00E2268C" w:rsidRPr="007275DF" w:rsidRDefault="00E2268C" w:rsidP="00E2268C">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56AC30F7" w14:textId="61AC99FA" w:rsidR="00E2268C" w:rsidRPr="007275DF" w:rsidRDefault="00E2268C" w:rsidP="00E2268C">
            <w:pPr>
              <w:pStyle w:val="TAC"/>
              <w:rPr>
                <w:lang w:eastAsia="zh-CN"/>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E2268C"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E2268C" w:rsidRPr="007275DF" w:rsidRDefault="00E2268C" w:rsidP="00E2268C">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E2268C" w:rsidRPr="007275DF" w:rsidRDefault="00E2268C" w:rsidP="00E2268C">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0626070F" w:rsidR="00E2268C" w:rsidRPr="007275DF" w:rsidRDefault="00E2268C" w:rsidP="00E2268C">
            <w:pPr>
              <w:pStyle w:val="TAC"/>
            </w:pPr>
            <w:r w:rsidRPr="007275DF">
              <w:t>SMTC.1</w:t>
            </w:r>
          </w:p>
        </w:tc>
      </w:tr>
      <w:tr w:rsidR="00E2268C"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E2268C" w:rsidRPr="007275DF" w:rsidRDefault="00E2268C" w:rsidP="00E2268C">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E2268C" w:rsidRPr="007275DF" w:rsidRDefault="00E2268C" w:rsidP="00E2268C">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E2268C" w:rsidRPr="007275DF" w:rsidRDefault="00E2268C" w:rsidP="00E2268C">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019DE317" w:rsidR="00E2268C" w:rsidRPr="007275DF" w:rsidRDefault="00E2268C" w:rsidP="00E2268C">
            <w:pPr>
              <w:pStyle w:val="TAC"/>
            </w:pPr>
            <w:r w:rsidRPr="007275DF">
              <w:rPr>
                <w:snapToGrid w:val="0"/>
                <w:szCs w:val="18"/>
                <w:lang w:eastAsia="zh-CN"/>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20.5pt;height:15.5pt" o:ole="" fillcolor="window">
                  <v:imagedata r:id="rId13" o:title=""/>
                </v:shape>
                <o:OLEObject Type="Embed" ProgID="Equation.3" ShapeID="_x0000_i1326" DrawAspect="Content" ObjectID="_1767144211"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20.5pt;height:15.5pt" o:ole="" fillcolor="window">
                  <v:imagedata r:id="rId13" o:title=""/>
                </v:shape>
                <o:OLEObject Type="Embed" ProgID="Equation.3" ShapeID="_x0000_i1327" DrawAspect="Content" ObjectID="_1767144212"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20.5pt;height:15.5pt" o:ole="" fillcolor="window">
                  <v:imagedata r:id="rId11" o:title=""/>
                </v:shape>
                <o:OLEObject Type="Embed" ProgID="Equation.3" ShapeID="_x0000_i1328" DrawAspect="Content" ObjectID="_1767144213"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5pt;height:15.5pt" o:ole="" fillcolor="window">
                  <v:imagedata r:id="rId16" o:title=""/>
                </v:shape>
                <o:OLEObject Type="Embed" ProgID="Equation.3" ShapeID="_x0000_i1329" DrawAspect="Content" ObjectID="_1767144214"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20.5pt;height:5pt" o:ole="" fillcolor="window">
                  <v:imagedata r:id="rId13" o:title=""/>
                </v:shape>
                <o:OLEObject Type="Embed" ProgID="Equation.3" ShapeID="_x0000_i1330" DrawAspect="Content" ObjectID="_1767144215"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74D4C18" w14:textId="77777777" w:rsidR="009428D8" w:rsidRDefault="009428D8" w:rsidP="006D0B5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4D2DE09C" w14:textId="5593D2AC" w:rsidR="00CC3BC4" w:rsidRPr="007275DF" w:rsidRDefault="00CC3BC4" w:rsidP="00CC3BC4">
            <w:pPr>
              <w:pStyle w:val="TAN"/>
              <w:rPr>
                <w:rFonts w:cs="Arial"/>
                <w:szCs w:val="18"/>
              </w:rPr>
            </w:pPr>
            <w:r w:rsidRPr="007275DF">
              <w:rPr>
                <w:snapToGrid w:val="0"/>
              </w:rPr>
              <w:t>NOTE</w:t>
            </w:r>
            <w:r w:rsidRPr="007275DF">
              <w:t xml:space="preserve"> 6:</w:t>
            </w:r>
            <w:r w:rsidRPr="007275DF">
              <w:rPr>
                <w:szCs w:val="18"/>
              </w:rPr>
              <w:tab/>
            </w:r>
            <w:r w:rsidRPr="007275DF">
              <w:rPr>
                <w:rFonts w:cs="Arial"/>
                <w:szCs w:val="18"/>
              </w:rPr>
              <w:t>For UE supporting semi-static channel access and network configuring semi-static channel occupancy.</w:t>
            </w:r>
          </w:p>
          <w:p w14:paraId="740E8CCC" w14:textId="09D30852" w:rsidR="00CC3BC4" w:rsidRPr="007275DF" w:rsidRDefault="00CC3BC4" w:rsidP="00CC3BC4">
            <w:pPr>
              <w:pStyle w:val="TAN"/>
              <w:rPr>
                <w:rFonts w:cs="Arial"/>
                <w:szCs w:val="18"/>
              </w:rPr>
            </w:pPr>
            <w:r w:rsidRPr="007275DF">
              <w:rPr>
                <w:snapToGrid w:val="0"/>
              </w:rPr>
              <w:t>NOTE</w:t>
            </w:r>
            <w:r w:rsidRPr="007275DF">
              <w:rPr>
                <w:rFonts w:cs="Arial"/>
                <w:szCs w:val="18"/>
              </w:rPr>
              <w:t xml:space="preserve"> 7:</w:t>
            </w:r>
            <w:r w:rsidRPr="007275DF">
              <w:rPr>
                <w:szCs w:val="18"/>
              </w:rPr>
              <w:tab/>
            </w:r>
            <w:r w:rsidRPr="007275DF">
              <w:rPr>
                <w:rFonts w:cs="Arial"/>
                <w:szCs w:val="18"/>
              </w:rPr>
              <w:t>For UE supporting dynamic channel access and network configuring dynamic channel occupancy.</w:t>
            </w:r>
          </w:p>
          <w:p w14:paraId="39341053" w14:textId="6E78C660" w:rsidR="00CC3BC4" w:rsidRPr="007275DF" w:rsidRDefault="00CC3BC4" w:rsidP="00CC3BC4">
            <w:pPr>
              <w:pStyle w:val="TAN"/>
              <w:rPr>
                <w:szCs w:val="18"/>
              </w:rPr>
            </w:pPr>
            <w:r w:rsidRPr="007275DF">
              <w:rPr>
                <w:snapToGrid w:val="0"/>
              </w:rPr>
              <w:t>NOTE</w:t>
            </w:r>
            <w:r w:rsidRPr="007275DF">
              <w:rPr>
                <w:rFonts w:cs="Arial"/>
                <w:szCs w:val="18"/>
              </w:rPr>
              <w:t xml:space="preserve"> 8:</w:t>
            </w:r>
            <w:r w:rsidRPr="007275DF">
              <w:rPr>
                <w:szCs w:val="18"/>
              </w:rPr>
              <w:tab/>
            </w:r>
            <w:r w:rsidRPr="007275DF">
              <w:rPr>
                <w:rFonts w:cs="Arial"/>
                <w:szCs w:val="18"/>
              </w:rPr>
              <w:t>For a UE supporting both semi-static and dynamic channel access, the UE can be tested under dynamic channel occupancy only.</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78DDEE6" w:rsidR="009428D8" w:rsidRPr="007275DF" w:rsidRDefault="0087436A" w:rsidP="009428D8">
      <w:r w:rsidRPr="007275DF">
        <w:t xml:space="preserve">Supported test configurations are shown in Table </w:t>
      </w:r>
      <w:r w:rsidRPr="007275DF">
        <w:rPr>
          <w:snapToGrid w:val="0"/>
          <w:lang w:eastAsia="zh-CN"/>
        </w:rPr>
        <w:t>A.12.4.2.5.2</w:t>
      </w:r>
      <w:r w:rsidRPr="007275DF">
        <w:t xml:space="preserve">-1. There </w:t>
      </w:r>
      <w:r>
        <w:t>are</w:t>
      </w:r>
      <w:r w:rsidRPr="007275DF">
        <w:t xml:space="preserve"> </w:t>
      </w:r>
      <w:r>
        <w:t>two</w:t>
      </w:r>
      <w:r w:rsidRPr="007275DF">
        <w:t xml:space="preserve"> cell</w:t>
      </w:r>
      <w:r>
        <w:t>s</w:t>
      </w:r>
      <w:r w:rsidRPr="007275DF">
        <w:t xml:space="preserve"> in the test: Cell 1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RSSI measurement is performed on an inter-RAT carrier frequency under CCA. The E-UTRAN PCell setting refers to Table A.3.7.2.1-1.</w:t>
      </w:r>
      <w:r w:rsidRPr="005743C9">
        <w:t xml:space="preserve"> </w:t>
      </w:r>
      <w:r>
        <w:t>The Inter-RAT RSSI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5</w:t>
      </w:r>
      <w:r w:rsidRPr="007275DF">
        <w:rPr>
          <w:snapToGrid w:val="0"/>
          <w:lang w:eastAsia="zh-CN"/>
        </w:rPr>
        <w:t>.2</w:t>
      </w:r>
      <w:r w:rsidRPr="007275DF">
        <w:t>-</w:t>
      </w:r>
      <w:r>
        <w:t xml:space="preserve">2 and </w:t>
      </w:r>
      <w:r w:rsidRPr="007275DF">
        <w:rPr>
          <w:snapToGrid w:val="0"/>
          <w:lang w:eastAsia="zh-CN"/>
        </w:rPr>
        <w:t>A.12.4.2.</w:t>
      </w:r>
      <w:r>
        <w:rPr>
          <w:snapToGrid w:val="0"/>
          <w:lang w:eastAsia="zh-CN"/>
        </w:rPr>
        <w:t>5</w:t>
      </w:r>
      <w:r w:rsidRPr="007275DF">
        <w:rPr>
          <w:snapToGrid w:val="0"/>
          <w:lang w:eastAsia="zh-CN"/>
        </w:rPr>
        <w:t>.2</w:t>
      </w:r>
      <w:r w:rsidRPr="007275DF">
        <w:t>-</w:t>
      </w:r>
      <w:r>
        <w:t>3.</w:t>
      </w:r>
    </w:p>
    <w:p w14:paraId="4F2B8706" w14:textId="77777777" w:rsidR="009428D8" w:rsidRPr="007275DF" w:rsidRDefault="009428D8" w:rsidP="009428D8">
      <w:pPr>
        <w:pStyle w:val="TH"/>
      </w:pPr>
      <w:r w:rsidRPr="007275DF">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00647B73" w14:textId="77777777" w:rsidR="0087436A" w:rsidRDefault="0087436A" w:rsidP="0087436A"/>
    <w:p w14:paraId="2ED9291F"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 xml:space="preserve">-2: </w:t>
      </w:r>
      <w:r>
        <w:t>Inter-RAT RSSI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7436A" w:rsidRPr="007275DF" w14:paraId="2C4D2D35" w14:textId="77777777" w:rsidTr="005D1F46">
        <w:trPr>
          <w:cantSplit/>
          <w:jc w:val="center"/>
        </w:trPr>
        <w:tc>
          <w:tcPr>
            <w:tcW w:w="3138" w:type="dxa"/>
            <w:gridSpan w:val="2"/>
            <w:vMerge w:val="restart"/>
            <w:vAlign w:val="center"/>
          </w:tcPr>
          <w:p w14:paraId="3C3FC8CA" w14:textId="77777777" w:rsidR="0087436A" w:rsidRPr="007275DF" w:rsidRDefault="0087436A" w:rsidP="005D1F46">
            <w:pPr>
              <w:pStyle w:val="TAH"/>
              <w:rPr>
                <w:rFonts w:cs="Arial"/>
                <w:lang w:eastAsia="ja-JP"/>
              </w:rPr>
            </w:pPr>
            <w:r w:rsidRPr="007275DF">
              <w:rPr>
                <w:rFonts w:cs="Arial"/>
                <w:lang w:eastAsia="ja-JP"/>
              </w:rPr>
              <w:t>Parameter</w:t>
            </w:r>
          </w:p>
        </w:tc>
        <w:tc>
          <w:tcPr>
            <w:tcW w:w="1271" w:type="dxa"/>
            <w:vMerge w:val="restart"/>
          </w:tcPr>
          <w:p w14:paraId="7606C951" w14:textId="77777777" w:rsidR="0087436A" w:rsidRPr="007275DF" w:rsidRDefault="0087436A" w:rsidP="005D1F46">
            <w:pPr>
              <w:pStyle w:val="TAH"/>
              <w:rPr>
                <w:rFonts w:cs="Arial"/>
                <w:lang w:eastAsia="ja-JP"/>
              </w:rPr>
            </w:pPr>
            <w:r w:rsidRPr="007275DF">
              <w:rPr>
                <w:rFonts w:cs="Arial"/>
                <w:lang w:eastAsia="ja-JP"/>
              </w:rPr>
              <w:t>Configurations</w:t>
            </w:r>
          </w:p>
        </w:tc>
        <w:tc>
          <w:tcPr>
            <w:tcW w:w="1271" w:type="dxa"/>
            <w:vMerge w:val="restart"/>
            <w:vAlign w:val="center"/>
          </w:tcPr>
          <w:p w14:paraId="7D6623C1" w14:textId="77777777" w:rsidR="0087436A" w:rsidRPr="007275DF" w:rsidRDefault="0087436A" w:rsidP="005D1F46">
            <w:pPr>
              <w:pStyle w:val="TAH"/>
              <w:rPr>
                <w:rFonts w:cs="Arial"/>
                <w:lang w:eastAsia="ja-JP"/>
              </w:rPr>
            </w:pPr>
            <w:r w:rsidRPr="007275DF">
              <w:rPr>
                <w:rFonts w:cs="Arial"/>
                <w:lang w:eastAsia="ja-JP"/>
              </w:rPr>
              <w:t>Unit</w:t>
            </w:r>
          </w:p>
        </w:tc>
        <w:tc>
          <w:tcPr>
            <w:tcW w:w="3225" w:type="dxa"/>
            <w:vAlign w:val="center"/>
          </w:tcPr>
          <w:p w14:paraId="5276A2B7" w14:textId="77777777" w:rsidR="0087436A" w:rsidRPr="007275DF" w:rsidRDefault="0087436A" w:rsidP="005D1F46">
            <w:pPr>
              <w:pStyle w:val="TAH"/>
              <w:rPr>
                <w:rFonts w:cs="Arial"/>
                <w:lang w:eastAsia="ja-JP"/>
              </w:rPr>
            </w:pPr>
            <w:r w:rsidRPr="007275DF">
              <w:rPr>
                <w:rFonts w:cs="Arial"/>
                <w:lang w:eastAsia="ja-JP"/>
              </w:rPr>
              <w:t>Test 1</w:t>
            </w:r>
          </w:p>
        </w:tc>
      </w:tr>
      <w:tr w:rsidR="0087436A" w:rsidRPr="007275DF" w14:paraId="72F00CD3" w14:textId="77777777" w:rsidTr="005D1F46">
        <w:trPr>
          <w:cantSplit/>
          <w:jc w:val="center"/>
        </w:trPr>
        <w:tc>
          <w:tcPr>
            <w:tcW w:w="3138" w:type="dxa"/>
            <w:gridSpan w:val="2"/>
            <w:vMerge/>
            <w:vAlign w:val="center"/>
          </w:tcPr>
          <w:p w14:paraId="27CC2538" w14:textId="77777777" w:rsidR="0087436A" w:rsidRPr="007275DF" w:rsidRDefault="0087436A" w:rsidP="005D1F46">
            <w:pPr>
              <w:pStyle w:val="TAH"/>
              <w:rPr>
                <w:rFonts w:cs="Arial"/>
                <w:lang w:eastAsia="ja-JP"/>
              </w:rPr>
            </w:pPr>
          </w:p>
        </w:tc>
        <w:tc>
          <w:tcPr>
            <w:tcW w:w="1271" w:type="dxa"/>
            <w:vMerge/>
          </w:tcPr>
          <w:p w14:paraId="5DBC9C73" w14:textId="77777777" w:rsidR="0087436A" w:rsidRPr="007275DF" w:rsidRDefault="0087436A" w:rsidP="005D1F46">
            <w:pPr>
              <w:pStyle w:val="TAH"/>
              <w:rPr>
                <w:rFonts w:cs="Arial"/>
                <w:lang w:eastAsia="ja-JP"/>
              </w:rPr>
            </w:pPr>
          </w:p>
        </w:tc>
        <w:tc>
          <w:tcPr>
            <w:tcW w:w="1271" w:type="dxa"/>
            <w:vMerge/>
            <w:vAlign w:val="center"/>
          </w:tcPr>
          <w:p w14:paraId="27CAD014" w14:textId="77777777" w:rsidR="0087436A" w:rsidRPr="007275DF" w:rsidRDefault="0087436A" w:rsidP="005D1F46">
            <w:pPr>
              <w:pStyle w:val="TAH"/>
              <w:rPr>
                <w:rFonts w:cs="Arial"/>
                <w:lang w:eastAsia="ja-JP"/>
              </w:rPr>
            </w:pPr>
          </w:p>
        </w:tc>
        <w:tc>
          <w:tcPr>
            <w:tcW w:w="3225" w:type="dxa"/>
            <w:vAlign w:val="center"/>
          </w:tcPr>
          <w:p w14:paraId="2A9D631D" w14:textId="77777777" w:rsidR="0087436A" w:rsidRPr="007275DF" w:rsidRDefault="0087436A" w:rsidP="005D1F46">
            <w:pPr>
              <w:pStyle w:val="TAH"/>
              <w:rPr>
                <w:rFonts w:cs="Arial"/>
                <w:lang w:eastAsia="ja-JP"/>
              </w:rPr>
            </w:pPr>
            <w:r w:rsidRPr="007275DF">
              <w:rPr>
                <w:rFonts w:cs="Arial"/>
                <w:lang w:eastAsia="ja-JP"/>
              </w:rPr>
              <w:t xml:space="preserve">Cell </w:t>
            </w:r>
            <w:r>
              <w:rPr>
                <w:rFonts w:cs="Arial"/>
                <w:lang w:eastAsia="ja-JP"/>
              </w:rPr>
              <w:t>2</w:t>
            </w:r>
          </w:p>
        </w:tc>
      </w:tr>
      <w:tr w:rsidR="0087436A" w:rsidRPr="007275DF" w14:paraId="54B6009F" w14:textId="77777777" w:rsidTr="005D1F46">
        <w:trPr>
          <w:trHeight w:val="20"/>
          <w:jc w:val="center"/>
        </w:trPr>
        <w:tc>
          <w:tcPr>
            <w:tcW w:w="3138" w:type="dxa"/>
            <w:gridSpan w:val="2"/>
            <w:vAlign w:val="center"/>
          </w:tcPr>
          <w:p w14:paraId="7E28EAD1" w14:textId="77777777" w:rsidR="0087436A" w:rsidRPr="007275DF" w:rsidRDefault="0087436A" w:rsidP="005D1F46">
            <w:pPr>
              <w:pStyle w:val="TAL"/>
              <w:rPr>
                <w:rFonts w:cs="Arial"/>
                <w:lang w:val="sv-FI" w:eastAsia="ja-JP"/>
              </w:rPr>
            </w:pPr>
            <w:r w:rsidRPr="007275DF">
              <w:rPr>
                <w:rFonts w:cs="Arial"/>
                <w:lang w:val="sv-FI" w:eastAsia="ja-JP"/>
              </w:rPr>
              <w:t>RF Channel Number</w:t>
            </w:r>
          </w:p>
        </w:tc>
        <w:tc>
          <w:tcPr>
            <w:tcW w:w="1271" w:type="dxa"/>
          </w:tcPr>
          <w:p w14:paraId="02C550FC" w14:textId="77777777" w:rsidR="0087436A" w:rsidRPr="007275DF" w:rsidRDefault="0087436A" w:rsidP="005D1F46">
            <w:pPr>
              <w:pStyle w:val="TAL"/>
              <w:jc w:val="center"/>
              <w:rPr>
                <w:rFonts w:cs="Arial"/>
                <w:lang w:val="sv-FI" w:eastAsia="ja-JP"/>
              </w:rPr>
            </w:pPr>
          </w:p>
        </w:tc>
        <w:tc>
          <w:tcPr>
            <w:tcW w:w="1271" w:type="dxa"/>
            <w:vAlign w:val="center"/>
          </w:tcPr>
          <w:p w14:paraId="66C08D2A" w14:textId="77777777" w:rsidR="0087436A" w:rsidRPr="007275DF" w:rsidRDefault="0087436A" w:rsidP="005D1F46">
            <w:pPr>
              <w:pStyle w:val="TAL"/>
              <w:jc w:val="center"/>
              <w:rPr>
                <w:rFonts w:cs="Arial"/>
                <w:lang w:val="sv-FI" w:eastAsia="ja-JP"/>
              </w:rPr>
            </w:pPr>
          </w:p>
        </w:tc>
        <w:tc>
          <w:tcPr>
            <w:tcW w:w="3225" w:type="dxa"/>
            <w:vAlign w:val="center"/>
          </w:tcPr>
          <w:p w14:paraId="03F47841" w14:textId="77777777" w:rsidR="0087436A" w:rsidRPr="007275DF" w:rsidRDefault="0087436A" w:rsidP="005D1F46">
            <w:pPr>
              <w:pStyle w:val="TAL"/>
              <w:jc w:val="center"/>
              <w:rPr>
                <w:rFonts w:cs="Arial"/>
                <w:lang w:eastAsia="ja-JP"/>
              </w:rPr>
            </w:pPr>
            <w:r w:rsidRPr="007275DF">
              <w:rPr>
                <w:rFonts w:cs="Arial"/>
                <w:lang w:eastAsia="ja-JP"/>
              </w:rPr>
              <w:t>2</w:t>
            </w:r>
          </w:p>
        </w:tc>
      </w:tr>
      <w:tr w:rsidR="0087436A" w:rsidRPr="007275DF" w14:paraId="080DBAE0" w14:textId="77777777" w:rsidTr="005D1F46">
        <w:trPr>
          <w:trHeight w:val="20"/>
          <w:jc w:val="center"/>
        </w:trPr>
        <w:tc>
          <w:tcPr>
            <w:tcW w:w="3138" w:type="dxa"/>
            <w:gridSpan w:val="2"/>
            <w:vAlign w:val="center"/>
          </w:tcPr>
          <w:p w14:paraId="6542B7A4" w14:textId="77777777" w:rsidR="0087436A" w:rsidRPr="007275DF" w:rsidRDefault="0087436A"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4B8BED49" w14:textId="77777777" w:rsidR="0087436A" w:rsidRPr="007275DF" w:rsidRDefault="0087436A" w:rsidP="005D1F46">
            <w:pPr>
              <w:pStyle w:val="TAL"/>
              <w:jc w:val="center"/>
              <w:rPr>
                <w:rFonts w:cs="Arial"/>
                <w:lang w:eastAsia="ja-JP"/>
              </w:rPr>
            </w:pPr>
          </w:p>
        </w:tc>
        <w:tc>
          <w:tcPr>
            <w:tcW w:w="1271" w:type="dxa"/>
            <w:vAlign w:val="center"/>
          </w:tcPr>
          <w:p w14:paraId="521AFA23" w14:textId="77777777" w:rsidR="0087436A" w:rsidRPr="007275DF" w:rsidRDefault="0087436A" w:rsidP="005D1F46">
            <w:pPr>
              <w:pStyle w:val="TAL"/>
              <w:jc w:val="center"/>
              <w:rPr>
                <w:rFonts w:cs="Arial"/>
                <w:lang w:eastAsia="ja-JP"/>
              </w:rPr>
            </w:pPr>
            <w:r w:rsidRPr="007275DF">
              <w:rPr>
                <w:rFonts w:cs="Arial"/>
                <w:lang w:eastAsia="ja-JP"/>
              </w:rPr>
              <w:t>MHz</w:t>
            </w:r>
          </w:p>
        </w:tc>
        <w:tc>
          <w:tcPr>
            <w:tcW w:w="3225" w:type="dxa"/>
            <w:vAlign w:val="center"/>
          </w:tcPr>
          <w:p w14:paraId="6FFAEAC7" w14:textId="77777777" w:rsidR="0087436A" w:rsidRPr="007275DF" w:rsidRDefault="0087436A" w:rsidP="005D1F46">
            <w:pPr>
              <w:pStyle w:val="TAL"/>
              <w:jc w:val="center"/>
              <w:rPr>
                <w:rFonts w:cs="Arial"/>
                <w:lang w:eastAsia="ja-JP"/>
              </w:rPr>
            </w:pPr>
            <w:r w:rsidRPr="007275DF">
              <w:rPr>
                <w:rFonts w:cs="Arial"/>
                <w:lang w:eastAsia="ja-JP"/>
              </w:rPr>
              <w:t>40</w:t>
            </w:r>
          </w:p>
        </w:tc>
      </w:tr>
      <w:tr w:rsidR="0087436A" w:rsidRPr="007275DF" w14:paraId="30C29E82" w14:textId="77777777" w:rsidTr="005D1F46">
        <w:trPr>
          <w:trHeight w:val="20"/>
          <w:jc w:val="center"/>
        </w:trPr>
        <w:tc>
          <w:tcPr>
            <w:tcW w:w="1569" w:type="dxa"/>
            <w:vMerge w:val="restart"/>
            <w:vAlign w:val="center"/>
          </w:tcPr>
          <w:p w14:paraId="11C6CA1E" w14:textId="77777777" w:rsidR="0087436A" w:rsidRPr="007275DF" w:rsidRDefault="0087436A" w:rsidP="005D1F46">
            <w:pPr>
              <w:pStyle w:val="TAL"/>
              <w:rPr>
                <w:rFonts w:cs="Arial"/>
                <w:lang w:eastAsia="ja-JP"/>
              </w:rPr>
            </w:pPr>
            <w:r w:rsidRPr="007275DF">
              <w:rPr>
                <w:rFonts w:cs="Arial"/>
                <w:lang w:eastAsia="ja-JP"/>
              </w:rPr>
              <w:t>SSB configuration</w:t>
            </w:r>
          </w:p>
        </w:tc>
        <w:tc>
          <w:tcPr>
            <w:tcW w:w="1569" w:type="dxa"/>
            <w:vAlign w:val="center"/>
          </w:tcPr>
          <w:p w14:paraId="124490DB" w14:textId="77777777" w:rsidR="0087436A" w:rsidRPr="007275DF" w:rsidRDefault="0087436A"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B75DE9F" w14:textId="77777777" w:rsidR="0087436A" w:rsidRPr="007275DF" w:rsidRDefault="0087436A" w:rsidP="005D1F46">
            <w:pPr>
              <w:pStyle w:val="TAL"/>
              <w:rPr>
                <w:rFonts w:cs="Arial"/>
                <w:lang w:eastAsia="ja-JP"/>
              </w:rPr>
            </w:pPr>
          </w:p>
        </w:tc>
        <w:tc>
          <w:tcPr>
            <w:tcW w:w="1271" w:type="dxa"/>
          </w:tcPr>
          <w:p w14:paraId="23EA7B64"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758C6818" w14:textId="77777777" w:rsidR="0087436A" w:rsidRPr="007275DF" w:rsidRDefault="0087436A" w:rsidP="005D1F46">
            <w:pPr>
              <w:pStyle w:val="TAL"/>
              <w:jc w:val="center"/>
              <w:rPr>
                <w:rFonts w:cs="Arial"/>
                <w:lang w:eastAsia="ja-JP"/>
              </w:rPr>
            </w:pPr>
          </w:p>
        </w:tc>
        <w:tc>
          <w:tcPr>
            <w:tcW w:w="3225" w:type="dxa"/>
            <w:vAlign w:val="center"/>
          </w:tcPr>
          <w:p w14:paraId="26824679" w14:textId="77777777" w:rsidR="0087436A" w:rsidRPr="007275DF" w:rsidRDefault="0087436A" w:rsidP="005D1F46">
            <w:pPr>
              <w:jc w:val="center"/>
            </w:pPr>
            <w:r w:rsidRPr="007275DF">
              <w:rPr>
                <w:rFonts w:ascii="Arial" w:hAnsi="Arial" w:cs="Arial"/>
                <w:color w:val="000000"/>
                <w:sz w:val="18"/>
                <w:szCs w:val="18"/>
              </w:rPr>
              <w:t>SSB.1 CCA</w:t>
            </w:r>
          </w:p>
          <w:p w14:paraId="6ED65D35" w14:textId="77777777" w:rsidR="0087436A" w:rsidRPr="007275DF" w:rsidRDefault="0087436A" w:rsidP="005D1F46">
            <w:pPr>
              <w:pStyle w:val="TAL"/>
              <w:jc w:val="center"/>
              <w:rPr>
                <w:rFonts w:cs="Arial"/>
                <w:lang w:eastAsia="ja-JP"/>
              </w:rPr>
            </w:pPr>
          </w:p>
        </w:tc>
      </w:tr>
      <w:tr w:rsidR="0087436A" w:rsidRPr="007275DF" w14:paraId="01462000" w14:textId="77777777" w:rsidTr="005D1F46">
        <w:trPr>
          <w:trHeight w:val="20"/>
          <w:jc w:val="center"/>
        </w:trPr>
        <w:tc>
          <w:tcPr>
            <w:tcW w:w="1569" w:type="dxa"/>
            <w:vMerge/>
            <w:vAlign w:val="center"/>
          </w:tcPr>
          <w:p w14:paraId="3547BC91" w14:textId="77777777" w:rsidR="0087436A" w:rsidRPr="007275DF" w:rsidRDefault="0087436A" w:rsidP="005D1F46">
            <w:pPr>
              <w:pStyle w:val="TAL"/>
              <w:rPr>
                <w:rFonts w:cs="Arial"/>
                <w:lang w:eastAsia="ja-JP"/>
              </w:rPr>
            </w:pPr>
          </w:p>
        </w:tc>
        <w:tc>
          <w:tcPr>
            <w:tcW w:w="1569" w:type="dxa"/>
            <w:vAlign w:val="center"/>
          </w:tcPr>
          <w:p w14:paraId="1C19CA43" w14:textId="77777777" w:rsidR="0087436A" w:rsidRPr="007275DF" w:rsidRDefault="0087436A"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4714009" w14:textId="77777777" w:rsidR="0087436A" w:rsidRPr="007275DF" w:rsidRDefault="0087436A" w:rsidP="005D1F46">
            <w:pPr>
              <w:pStyle w:val="TAL"/>
              <w:jc w:val="center"/>
              <w:rPr>
                <w:rFonts w:cs="Arial"/>
                <w:lang w:eastAsia="ja-JP"/>
              </w:rPr>
            </w:pPr>
            <w:r w:rsidRPr="007275DF">
              <w:rPr>
                <w:rFonts w:cs="Arial"/>
                <w:lang w:eastAsia="ja-JP"/>
              </w:rPr>
              <w:t>1,2</w:t>
            </w:r>
          </w:p>
        </w:tc>
        <w:tc>
          <w:tcPr>
            <w:tcW w:w="1271" w:type="dxa"/>
            <w:vAlign w:val="center"/>
          </w:tcPr>
          <w:p w14:paraId="27B26EFD" w14:textId="77777777" w:rsidR="0087436A" w:rsidRPr="007275DF" w:rsidRDefault="0087436A" w:rsidP="005D1F46">
            <w:pPr>
              <w:pStyle w:val="TAL"/>
              <w:jc w:val="center"/>
              <w:rPr>
                <w:rFonts w:cs="Arial"/>
                <w:lang w:eastAsia="ja-JP"/>
              </w:rPr>
            </w:pPr>
          </w:p>
        </w:tc>
        <w:tc>
          <w:tcPr>
            <w:tcW w:w="3225" w:type="dxa"/>
            <w:vAlign w:val="center"/>
          </w:tcPr>
          <w:p w14:paraId="0358B1F6" w14:textId="77777777" w:rsidR="0087436A" w:rsidRPr="007275DF" w:rsidRDefault="0087436A" w:rsidP="005D1F46">
            <w:pPr>
              <w:jc w:val="center"/>
            </w:pPr>
            <w:r w:rsidRPr="007275DF">
              <w:rPr>
                <w:rFonts w:ascii="Arial" w:hAnsi="Arial" w:cs="Arial"/>
                <w:color w:val="000000"/>
                <w:sz w:val="18"/>
                <w:szCs w:val="18"/>
              </w:rPr>
              <w:t>SSB.2 CCA</w:t>
            </w:r>
          </w:p>
          <w:p w14:paraId="7CAFD9DE" w14:textId="77777777" w:rsidR="0087436A" w:rsidRPr="007275DF" w:rsidRDefault="0087436A" w:rsidP="005D1F46">
            <w:pPr>
              <w:pStyle w:val="TAL"/>
              <w:jc w:val="center"/>
              <w:rPr>
                <w:rFonts w:cs="Arial"/>
                <w:lang w:eastAsia="ja-JP"/>
              </w:rPr>
            </w:pPr>
          </w:p>
        </w:tc>
      </w:tr>
      <w:tr w:rsidR="0087436A" w:rsidRPr="007275DF" w14:paraId="0629273A" w14:textId="77777777" w:rsidTr="005D1F46">
        <w:trPr>
          <w:trHeight w:val="20"/>
          <w:jc w:val="center"/>
        </w:trPr>
        <w:tc>
          <w:tcPr>
            <w:tcW w:w="3138" w:type="dxa"/>
            <w:gridSpan w:val="2"/>
          </w:tcPr>
          <w:p w14:paraId="7A464756"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752B95F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42432EB" w14:textId="77777777" w:rsidR="0087436A" w:rsidRPr="007275DF" w:rsidRDefault="0087436A" w:rsidP="005D1F46">
            <w:pPr>
              <w:pStyle w:val="TAL"/>
              <w:jc w:val="center"/>
              <w:rPr>
                <w:rFonts w:cs="Arial"/>
                <w:lang w:eastAsia="ja-JP"/>
              </w:rPr>
            </w:pPr>
          </w:p>
        </w:tc>
        <w:tc>
          <w:tcPr>
            <w:tcW w:w="3225" w:type="dxa"/>
          </w:tcPr>
          <w:p w14:paraId="1BC2184C" w14:textId="77777777" w:rsidR="0087436A" w:rsidRPr="007275DF" w:rsidRDefault="0087436A"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2AD48F" w14:textId="77777777" w:rsidR="0087436A" w:rsidRPr="00D91F54" w:rsidRDefault="0087436A"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7436A" w:rsidRPr="007275DF" w14:paraId="207B72C3" w14:textId="77777777" w:rsidTr="005D1F46">
        <w:trPr>
          <w:trHeight w:val="20"/>
          <w:jc w:val="center"/>
        </w:trPr>
        <w:tc>
          <w:tcPr>
            <w:tcW w:w="3138" w:type="dxa"/>
            <w:gridSpan w:val="2"/>
          </w:tcPr>
          <w:p w14:paraId="73D2952A" w14:textId="77777777" w:rsidR="0087436A" w:rsidRPr="007275DF" w:rsidRDefault="0087436A"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B16434"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E00D2" w14:textId="77777777" w:rsidR="0087436A" w:rsidRPr="007275DF" w:rsidRDefault="0087436A" w:rsidP="005D1F46">
            <w:pPr>
              <w:pStyle w:val="TAL"/>
              <w:jc w:val="center"/>
              <w:rPr>
                <w:rFonts w:cs="Arial"/>
                <w:lang w:eastAsia="ja-JP"/>
              </w:rPr>
            </w:pPr>
          </w:p>
        </w:tc>
        <w:tc>
          <w:tcPr>
            <w:tcW w:w="3225" w:type="dxa"/>
          </w:tcPr>
          <w:p w14:paraId="115261B7" w14:textId="77777777" w:rsidR="0087436A" w:rsidRPr="00D91F54" w:rsidRDefault="0087436A"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7436A" w:rsidRPr="007275DF" w14:paraId="3798FD99" w14:textId="77777777" w:rsidTr="005D1F46">
        <w:trPr>
          <w:trHeight w:val="20"/>
          <w:jc w:val="center"/>
        </w:trPr>
        <w:tc>
          <w:tcPr>
            <w:tcW w:w="3138" w:type="dxa"/>
            <w:gridSpan w:val="2"/>
            <w:vAlign w:val="center"/>
          </w:tcPr>
          <w:p w14:paraId="3AEE6F0B" w14:textId="77777777" w:rsidR="0087436A" w:rsidRPr="007275DF" w:rsidRDefault="0087436A"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826C86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2E39F64" w14:textId="77777777" w:rsidR="0087436A" w:rsidRPr="007275DF" w:rsidRDefault="0087436A" w:rsidP="005D1F46">
            <w:pPr>
              <w:pStyle w:val="TAL"/>
              <w:jc w:val="center"/>
              <w:rPr>
                <w:rFonts w:cs="Arial"/>
                <w:lang w:eastAsia="ja-JP"/>
              </w:rPr>
            </w:pPr>
          </w:p>
        </w:tc>
        <w:tc>
          <w:tcPr>
            <w:tcW w:w="3225" w:type="dxa"/>
          </w:tcPr>
          <w:p w14:paraId="61669618" w14:textId="77777777" w:rsidR="0087436A" w:rsidRPr="00D91F54" w:rsidRDefault="0087436A" w:rsidP="005D1F46">
            <w:pPr>
              <w:pStyle w:val="TAL"/>
              <w:jc w:val="center"/>
              <w:rPr>
                <w:rFonts w:cs="Arial"/>
                <w:szCs w:val="18"/>
                <w:lang w:eastAsia="ja-JP"/>
              </w:rPr>
            </w:pPr>
            <w:r>
              <w:rPr>
                <w:noProof/>
                <w:szCs w:val="18"/>
              </w:rPr>
              <w:t>1</w:t>
            </w:r>
          </w:p>
        </w:tc>
      </w:tr>
      <w:tr w:rsidR="0087436A" w:rsidRPr="007275DF" w14:paraId="2FC19F69" w14:textId="77777777" w:rsidTr="005D1F46">
        <w:trPr>
          <w:trHeight w:val="20"/>
          <w:jc w:val="center"/>
        </w:trPr>
        <w:tc>
          <w:tcPr>
            <w:tcW w:w="3138" w:type="dxa"/>
            <w:gridSpan w:val="2"/>
          </w:tcPr>
          <w:p w14:paraId="0345991F" w14:textId="77777777" w:rsidR="0087436A" w:rsidRPr="007275DF" w:rsidRDefault="0087436A" w:rsidP="005D1F46">
            <w:pPr>
              <w:pStyle w:val="TAL"/>
              <w:rPr>
                <w:rFonts w:cs="Arial"/>
                <w:lang w:eastAsia="ja-JP"/>
              </w:rPr>
            </w:pPr>
            <w:r w:rsidRPr="007275DF">
              <w:rPr>
                <w:rFonts w:cs="Arial"/>
                <w:lang w:eastAsia="zh-CN"/>
              </w:rPr>
              <w:t>Gap Pattern Id</w:t>
            </w:r>
          </w:p>
        </w:tc>
        <w:tc>
          <w:tcPr>
            <w:tcW w:w="1271" w:type="dxa"/>
          </w:tcPr>
          <w:p w14:paraId="200FF921" w14:textId="77777777" w:rsidR="0087436A" w:rsidRPr="007275DF" w:rsidRDefault="0087436A" w:rsidP="005D1F46">
            <w:pPr>
              <w:pStyle w:val="TAL"/>
              <w:jc w:val="center"/>
            </w:pPr>
            <w:r w:rsidRPr="007275DF">
              <w:t>1, 2</w:t>
            </w:r>
          </w:p>
        </w:tc>
        <w:tc>
          <w:tcPr>
            <w:tcW w:w="1271" w:type="dxa"/>
            <w:vAlign w:val="center"/>
          </w:tcPr>
          <w:p w14:paraId="1FD529AE" w14:textId="77777777" w:rsidR="0087436A" w:rsidRPr="007275DF" w:rsidRDefault="0087436A" w:rsidP="005D1F46">
            <w:pPr>
              <w:pStyle w:val="TAL"/>
              <w:jc w:val="center"/>
              <w:rPr>
                <w:rFonts w:cs="Arial"/>
                <w:lang w:eastAsia="ja-JP"/>
              </w:rPr>
            </w:pPr>
          </w:p>
        </w:tc>
        <w:tc>
          <w:tcPr>
            <w:tcW w:w="3225" w:type="dxa"/>
          </w:tcPr>
          <w:p w14:paraId="4FACB5A7" w14:textId="77777777" w:rsidR="0087436A" w:rsidRDefault="0087436A" w:rsidP="005D1F46">
            <w:pPr>
              <w:pStyle w:val="TAL"/>
              <w:jc w:val="center"/>
              <w:rPr>
                <w:noProof/>
                <w:szCs w:val="18"/>
              </w:rPr>
            </w:pPr>
            <w:r w:rsidRPr="007275DF">
              <w:rPr>
                <w:rFonts w:cs="Arial"/>
                <w:lang w:eastAsia="zh-CN"/>
              </w:rPr>
              <w:t>0</w:t>
            </w:r>
          </w:p>
        </w:tc>
      </w:tr>
      <w:tr w:rsidR="0087436A" w:rsidRPr="007275DF" w14:paraId="2366A0FA" w14:textId="77777777" w:rsidTr="005D1F46">
        <w:trPr>
          <w:trHeight w:val="20"/>
          <w:jc w:val="center"/>
        </w:trPr>
        <w:tc>
          <w:tcPr>
            <w:tcW w:w="3138" w:type="dxa"/>
            <w:gridSpan w:val="2"/>
          </w:tcPr>
          <w:p w14:paraId="320D4D85" w14:textId="77777777" w:rsidR="0087436A" w:rsidRPr="007275DF" w:rsidRDefault="0087436A" w:rsidP="005D1F46">
            <w:pPr>
              <w:pStyle w:val="TAL"/>
              <w:rPr>
                <w:rFonts w:cs="Arial"/>
                <w:lang w:eastAsia="ja-JP"/>
              </w:rPr>
            </w:pPr>
            <w:r w:rsidRPr="007275DF">
              <w:rPr>
                <w:lang w:eastAsia="zh-CN"/>
              </w:rPr>
              <w:t>Measurement gap offset</w:t>
            </w:r>
          </w:p>
        </w:tc>
        <w:tc>
          <w:tcPr>
            <w:tcW w:w="1271" w:type="dxa"/>
          </w:tcPr>
          <w:p w14:paraId="4363C101" w14:textId="77777777" w:rsidR="0087436A" w:rsidRPr="007275DF" w:rsidRDefault="0087436A" w:rsidP="005D1F46">
            <w:pPr>
              <w:pStyle w:val="TAL"/>
              <w:jc w:val="center"/>
            </w:pPr>
            <w:r w:rsidRPr="007275DF">
              <w:t>1, 2</w:t>
            </w:r>
          </w:p>
        </w:tc>
        <w:tc>
          <w:tcPr>
            <w:tcW w:w="1271" w:type="dxa"/>
            <w:vAlign w:val="center"/>
          </w:tcPr>
          <w:p w14:paraId="64F02D76" w14:textId="77777777" w:rsidR="0087436A" w:rsidRPr="007275DF" w:rsidRDefault="0087436A" w:rsidP="005D1F46">
            <w:pPr>
              <w:pStyle w:val="TAL"/>
              <w:jc w:val="center"/>
              <w:rPr>
                <w:rFonts w:cs="Arial"/>
                <w:lang w:eastAsia="ja-JP"/>
              </w:rPr>
            </w:pPr>
          </w:p>
        </w:tc>
        <w:tc>
          <w:tcPr>
            <w:tcW w:w="3225" w:type="dxa"/>
          </w:tcPr>
          <w:p w14:paraId="6D0CE97F" w14:textId="77777777" w:rsidR="0087436A" w:rsidRDefault="0087436A" w:rsidP="005D1F46">
            <w:pPr>
              <w:pStyle w:val="TAL"/>
              <w:jc w:val="center"/>
              <w:rPr>
                <w:noProof/>
                <w:szCs w:val="18"/>
              </w:rPr>
            </w:pPr>
            <w:r>
              <w:rPr>
                <w:noProof/>
                <w:szCs w:val="18"/>
              </w:rPr>
              <w:t>19</w:t>
            </w:r>
          </w:p>
        </w:tc>
      </w:tr>
      <w:tr w:rsidR="0087436A" w:rsidRPr="007275DF" w14:paraId="5630E1B9" w14:textId="77777777" w:rsidTr="005D1F46">
        <w:trPr>
          <w:trHeight w:val="20"/>
          <w:jc w:val="center"/>
        </w:trPr>
        <w:tc>
          <w:tcPr>
            <w:tcW w:w="3138" w:type="dxa"/>
            <w:gridSpan w:val="2"/>
            <w:vAlign w:val="center"/>
          </w:tcPr>
          <w:p w14:paraId="333A69C4" w14:textId="77777777" w:rsidR="0087436A" w:rsidRPr="007275DF" w:rsidRDefault="0087436A" w:rsidP="005D1F46">
            <w:pPr>
              <w:pStyle w:val="TAL"/>
              <w:rPr>
                <w:rFonts w:cs="Arial"/>
                <w:lang w:eastAsia="ja-JP"/>
              </w:rPr>
            </w:pPr>
            <w:r w:rsidRPr="007275DF">
              <w:rPr>
                <w:rFonts w:cs="Arial"/>
                <w:lang w:eastAsia="ja-JP"/>
              </w:rPr>
              <w:t>DL CCA model</w:t>
            </w:r>
          </w:p>
        </w:tc>
        <w:tc>
          <w:tcPr>
            <w:tcW w:w="1271" w:type="dxa"/>
          </w:tcPr>
          <w:p w14:paraId="62F860F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DACB89F" w14:textId="77777777" w:rsidR="0087436A" w:rsidRPr="007275DF" w:rsidRDefault="0087436A" w:rsidP="005D1F46">
            <w:pPr>
              <w:pStyle w:val="TAL"/>
              <w:jc w:val="center"/>
              <w:rPr>
                <w:rFonts w:cs="Arial"/>
                <w:lang w:eastAsia="ja-JP"/>
              </w:rPr>
            </w:pPr>
          </w:p>
        </w:tc>
        <w:tc>
          <w:tcPr>
            <w:tcW w:w="3225" w:type="dxa"/>
          </w:tcPr>
          <w:p w14:paraId="1633A440" w14:textId="77777777" w:rsidR="0087436A" w:rsidRPr="00D91F54" w:rsidRDefault="0087436A" w:rsidP="005D1F46">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87436A" w:rsidRPr="007275DF" w14:paraId="78913375" w14:textId="77777777" w:rsidTr="005D1F46">
        <w:trPr>
          <w:trHeight w:val="20"/>
          <w:jc w:val="center"/>
        </w:trPr>
        <w:tc>
          <w:tcPr>
            <w:tcW w:w="3138" w:type="dxa"/>
            <w:gridSpan w:val="2"/>
            <w:vAlign w:val="center"/>
          </w:tcPr>
          <w:p w14:paraId="2C505212" w14:textId="77777777" w:rsidR="0087436A" w:rsidRPr="007275DF" w:rsidRDefault="0087436A" w:rsidP="005D1F46">
            <w:pPr>
              <w:pStyle w:val="TAL"/>
              <w:rPr>
                <w:rFonts w:cs="Arial"/>
                <w:lang w:eastAsia="ja-JP"/>
              </w:rPr>
            </w:pPr>
            <w:r w:rsidRPr="007275DF">
              <w:rPr>
                <w:rFonts w:cs="Arial"/>
                <w:lang w:eastAsia="ja-JP"/>
              </w:rPr>
              <w:t>UL CCA model</w:t>
            </w:r>
          </w:p>
        </w:tc>
        <w:tc>
          <w:tcPr>
            <w:tcW w:w="1271" w:type="dxa"/>
          </w:tcPr>
          <w:p w14:paraId="20694A8B"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025D6D59" w14:textId="77777777" w:rsidR="0087436A" w:rsidRPr="007275DF" w:rsidRDefault="0087436A" w:rsidP="005D1F46">
            <w:pPr>
              <w:pStyle w:val="TAL"/>
              <w:jc w:val="center"/>
              <w:rPr>
                <w:rFonts w:cs="Arial"/>
                <w:lang w:eastAsia="ja-JP"/>
              </w:rPr>
            </w:pPr>
          </w:p>
        </w:tc>
        <w:tc>
          <w:tcPr>
            <w:tcW w:w="3225" w:type="dxa"/>
          </w:tcPr>
          <w:p w14:paraId="5538A14F" w14:textId="77777777" w:rsidR="0087436A" w:rsidRPr="00D91F54" w:rsidRDefault="0087436A" w:rsidP="005D1F46">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87436A" w:rsidRPr="007275DF" w14:paraId="4FB7CB8B" w14:textId="77777777" w:rsidTr="005D1F46">
        <w:trPr>
          <w:trHeight w:val="100"/>
          <w:jc w:val="center"/>
        </w:trPr>
        <w:tc>
          <w:tcPr>
            <w:tcW w:w="3138" w:type="dxa"/>
            <w:gridSpan w:val="2"/>
            <w:vAlign w:val="center"/>
          </w:tcPr>
          <w:p w14:paraId="75700597" w14:textId="77777777" w:rsidR="0087436A" w:rsidRPr="007275DF" w:rsidRDefault="0087436A" w:rsidP="005D1F46">
            <w:pPr>
              <w:pStyle w:val="TAL"/>
              <w:rPr>
                <w:rFonts w:cs="Arial"/>
                <w:lang w:eastAsia="ja-JP"/>
              </w:rPr>
            </w:pPr>
            <w:r w:rsidRPr="007275DF">
              <w:rPr>
                <w:rFonts w:cs="Arial"/>
                <w:lang w:eastAsia="ja-JP"/>
              </w:rPr>
              <w:t xml:space="preserve">PDSCH Reference measurement channel </w:t>
            </w:r>
          </w:p>
        </w:tc>
        <w:tc>
          <w:tcPr>
            <w:tcW w:w="1271" w:type="dxa"/>
          </w:tcPr>
          <w:p w14:paraId="659355E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6052ABD2" w14:textId="77777777" w:rsidR="0087436A" w:rsidRPr="007275DF" w:rsidRDefault="0087436A" w:rsidP="005D1F46">
            <w:pPr>
              <w:pStyle w:val="TAL"/>
              <w:jc w:val="center"/>
              <w:rPr>
                <w:rFonts w:cs="Arial"/>
                <w:lang w:eastAsia="ja-JP"/>
              </w:rPr>
            </w:pPr>
          </w:p>
        </w:tc>
        <w:tc>
          <w:tcPr>
            <w:tcW w:w="3225" w:type="dxa"/>
            <w:vAlign w:val="center"/>
          </w:tcPr>
          <w:p w14:paraId="5E9686A2"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32D750CC" w14:textId="77777777" w:rsidTr="005D1F46">
        <w:trPr>
          <w:trHeight w:val="100"/>
          <w:jc w:val="center"/>
        </w:trPr>
        <w:tc>
          <w:tcPr>
            <w:tcW w:w="3138" w:type="dxa"/>
            <w:gridSpan w:val="2"/>
          </w:tcPr>
          <w:p w14:paraId="59087367" w14:textId="77777777" w:rsidR="0087436A" w:rsidRPr="007275DF" w:rsidRDefault="0087436A" w:rsidP="005D1F46">
            <w:pPr>
              <w:pStyle w:val="TAL"/>
              <w:rPr>
                <w:rFonts w:cs="Arial"/>
                <w:vertAlign w:val="superscript"/>
                <w:lang w:eastAsia="ja-JP"/>
              </w:rPr>
            </w:pPr>
            <w:r w:rsidRPr="007275DF">
              <w:rPr>
                <w:rFonts w:cs="v5.0.0"/>
              </w:rPr>
              <w:t>RMSI CORESET Reference Channel</w:t>
            </w:r>
          </w:p>
        </w:tc>
        <w:tc>
          <w:tcPr>
            <w:tcW w:w="1271" w:type="dxa"/>
          </w:tcPr>
          <w:p w14:paraId="3440237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1B9C648B" w14:textId="77777777" w:rsidR="0087436A" w:rsidRPr="007275DF" w:rsidRDefault="0087436A" w:rsidP="005D1F46">
            <w:pPr>
              <w:pStyle w:val="TAL"/>
              <w:jc w:val="center"/>
              <w:rPr>
                <w:rFonts w:cs="Arial"/>
                <w:lang w:eastAsia="ja-JP"/>
              </w:rPr>
            </w:pPr>
          </w:p>
        </w:tc>
        <w:tc>
          <w:tcPr>
            <w:tcW w:w="3225" w:type="dxa"/>
            <w:vAlign w:val="center"/>
          </w:tcPr>
          <w:p w14:paraId="59C9EEB4" w14:textId="77777777" w:rsidR="0087436A" w:rsidRPr="007275DF" w:rsidRDefault="0087436A" w:rsidP="005D1F46">
            <w:pPr>
              <w:pStyle w:val="TAL"/>
              <w:jc w:val="center"/>
              <w:rPr>
                <w:rFonts w:cs="Arial"/>
                <w:szCs w:val="16"/>
                <w:lang w:eastAsia="ja-JP"/>
              </w:rPr>
            </w:pPr>
            <w:r w:rsidRPr="007275DF">
              <w:rPr>
                <w:rFonts w:cs="Arial"/>
              </w:rPr>
              <w:t>NA</w:t>
            </w:r>
          </w:p>
        </w:tc>
      </w:tr>
      <w:tr w:rsidR="0087436A" w:rsidRPr="007275DF" w14:paraId="59E75A1F" w14:textId="77777777" w:rsidTr="005D1F46">
        <w:trPr>
          <w:trHeight w:val="100"/>
          <w:jc w:val="center"/>
        </w:trPr>
        <w:tc>
          <w:tcPr>
            <w:tcW w:w="3138" w:type="dxa"/>
            <w:gridSpan w:val="2"/>
          </w:tcPr>
          <w:p w14:paraId="0943810C" w14:textId="77777777" w:rsidR="0087436A" w:rsidRPr="007275DF" w:rsidRDefault="0087436A" w:rsidP="005D1F46">
            <w:pPr>
              <w:pStyle w:val="TAL"/>
              <w:rPr>
                <w:rFonts w:cs="Arial"/>
                <w:lang w:eastAsia="ja-JP"/>
              </w:rPr>
            </w:pPr>
            <w:r w:rsidRPr="007275DF">
              <w:rPr>
                <w:rFonts w:cs="v5.0.0"/>
              </w:rPr>
              <w:t>Dedicated CORESET Reference Channel</w:t>
            </w:r>
          </w:p>
        </w:tc>
        <w:tc>
          <w:tcPr>
            <w:tcW w:w="1271" w:type="dxa"/>
          </w:tcPr>
          <w:p w14:paraId="7DBA622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7254663B" w14:textId="77777777" w:rsidR="0087436A" w:rsidRPr="007275DF" w:rsidRDefault="0087436A" w:rsidP="005D1F46">
            <w:pPr>
              <w:pStyle w:val="TAL"/>
              <w:jc w:val="center"/>
              <w:rPr>
                <w:rFonts w:cs="Arial"/>
                <w:lang w:eastAsia="ja-JP"/>
              </w:rPr>
            </w:pPr>
          </w:p>
        </w:tc>
        <w:tc>
          <w:tcPr>
            <w:tcW w:w="3225" w:type="dxa"/>
            <w:vAlign w:val="center"/>
          </w:tcPr>
          <w:p w14:paraId="2AE2CD36" w14:textId="77777777" w:rsidR="0087436A" w:rsidRPr="007275DF" w:rsidRDefault="0087436A" w:rsidP="005D1F46">
            <w:pPr>
              <w:pStyle w:val="TAL"/>
              <w:jc w:val="center"/>
              <w:rPr>
                <w:rFonts w:cs="Arial"/>
                <w:szCs w:val="16"/>
                <w:lang w:eastAsia="ja-JP"/>
              </w:rPr>
            </w:pPr>
            <w:r w:rsidRPr="007275DF">
              <w:t>NA</w:t>
            </w:r>
          </w:p>
        </w:tc>
      </w:tr>
      <w:tr w:rsidR="0087436A" w:rsidRPr="007275DF" w14:paraId="743875B7" w14:textId="77777777" w:rsidTr="005D1F46">
        <w:trPr>
          <w:trHeight w:val="20"/>
          <w:jc w:val="center"/>
        </w:trPr>
        <w:tc>
          <w:tcPr>
            <w:tcW w:w="3138" w:type="dxa"/>
            <w:gridSpan w:val="2"/>
            <w:vAlign w:val="center"/>
          </w:tcPr>
          <w:p w14:paraId="1B79385F" w14:textId="77777777" w:rsidR="0087436A" w:rsidRPr="007275DF" w:rsidRDefault="0087436A" w:rsidP="005D1F46">
            <w:pPr>
              <w:pStyle w:val="TAL"/>
              <w:rPr>
                <w:rFonts w:cs="Arial"/>
                <w:lang w:eastAsia="ja-JP"/>
              </w:rPr>
            </w:pPr>
            <w:r w:rsidRPr="007275DF">
              <w:rPr>
                <w:rFonts w:cs="Arial"/>
                <w:lang w:eastAsia="ja-JP"/>
              </w:rPr>
              <w:t>OCNG Patterns</w:t>
            </w:r>
          </w:p>
        </w:tc>
        <w:tc>
          <w:tcPr>
            <w:tcW w:w="1271" w:type="dxa"/>
          </w:tcPr>
          <w:p w14:paraId="14745793"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E506BAF" w14:textId="77777777" w:rsidR="0087436A" w:rsidRPr="007275DF" w:rsidRDefault="0087436A" w:rsidP="005D1F46">
            <w:pPr>
              <w:pStyle w:val="TAL"/>
              <w:jc w:val="center"/>
              <w:rPr>
                <w:rFonts w:cs="Arial"/>
                <w:lang w:eastAsia="ja-JP"/>
              </w:rPr>
            </w:pPr>
          </w:p>
        </w:tc>
        <w:tc>
          <w:tcPr>
            <w:tcW w:w="3225" w:type="dxa"/>
            <w:vAlign w:val="center"/>
          </w:tcPr>
          <w:p w14:paraId="7E3FE4C6" w14:textId="77777777" w:rsidR="0087436A" w:rsidRPr="007275DF" w:rsidRDefault="0087436A" w:rsidP="005D1F46">
            <w:pPr>
              <w:pStyle w:val="TAL"/>
              <w:jc w:val="center"/>
              <w:rPr>
                <w:rFonts w:cs="v4.2.0"/>
                <w:lang w:eastAsia="ja-JP"/>
              </w:rPr>
            </w:pPr>
            <w:r w:rsidRPr="007275DF">
              <w:rPr>
                <w:rFonts w:cs="Arial"/>
                <w:szCs w:val="16"/>
                <w:lang w:eastAsia="ja-JP"/>
              </w:rPr>
              <w:t>NA</w:t>
            </w:r>
          </w:p>
        </w:tc>
      </w:tr>
      <w:tr w:rsidR="0087436A" w:rsidRPr="007275DF" w14:paraId="60A588B0" w14:textId="77777777" w:rsidTr="005D1F46">
        <w:trPr>
          <w:trHeight w:val="20"/>
          <w:jc w:val="center"/>
        </w:trPr>
        <w:tc>
          <w:tcPr>
            <w:tcW w:w="3138" w:type="dxa"/>
            <w:gridSpan w:val="2"/>
          </w:tcPr>
          <w:p w14:paraId="3508DC00" w14:textId="77777777" w:rsidR="0087436A" w:rsidRPr="007275DF" w:rsidRDefault="0087436A"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FECC2D8" w14:textId="77777777" w:rsidR="0087436A" w:rsidRPr="007275DF" w:rsidRDefault="0087436A"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8FB9FF4" w14:textId="77777777" w:rsidR="0087436A" w:rsidRPr="007275DF" w:rsidRDefault="0087436A"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5834120E" w14:textId="77777777" w:rsidR="0087436A" w:rsidRPr="007275DF" w:rsidRDefault="0087436A" w:rsidP="005D1F46">
            <w:pPr>
              <w:pStyle w:val="TAL"/>
              <w:jc w:val="center"/>
              <w:rPr>
                <w:rFonts w:cs="Arial"/>
                <w:lang w:eastAsia="ja-JP"/>
              </w:rPr>
            </w:pPr>
            <w:r w:rsidRPr="007275DF">
              <w:rPr>
                <w:szCs w:val="18"/>
                <w:lang w:eastAsia="ja-JP"/>
              </w:rPr>
              <w:t>NA</w:t>
            </w:r>
          </w:p>
        </w:tc>
      </w:tr>
      <w:tr w:rsidR="0087436A" w:rsidRPr="007275DF" w14:paraId="5B1BB0BA" w14:textId="77777777" w:rsidTr="005D1F46">
        <w:trPr>
          <w:trHeight w:val="20"/>
          <w:jc w:val="center"/>
        </w:trPr>
        <w:tc>
          <w:tcPr>
            <w:tcW w:w="3138" w:type="dxa"/>
            <w:gridSpan w:val="2"/>
          </w:tcPr>
          <w:p w14:paraId="4979AD77" w14:textId="77777777" w:rsidR="0087436A" w:rsidRPr="007275DF" w:rsidRDefault="0087436A"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C008CCA"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C260411"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976BC1E" w14:textId="77777777" w:rsidR="0087436A" w:rsidRPr="007275DF" w:rsidRDefault="0087436A" w:rsidP="005D1F46">
            <w:pPr>
              <w:pStyle w:val="TAL"/>
              <w:jc w:val="center"/>
              <w:rPr>
                <w:rFonts w:cs="Arial"/>
                <w:lang w:eastAsia="ja-JP"/>
              </w:rPr>
            </w:pPr>
          </w:p>
        </w:tc>
      </w:tr>
      <w:tr w:rsidR="0087436A" w:rsidRPr="007275DF" w14:paraId="3EEEEC61" w14:textId="77777777" w:rsidTr="005D1F46">
        <w:trPr>
          <w:trHeight w:val="20"/>
          <w:jc w:val="center"/>
        </w:trPr>
        <w:tc>
          <w:tcPr>
            <w:tcW w:w="3138" w:type="dxa"/>
            <w:gridSpan w:val="2"/>
          </w:tcPr>
          <w:p w14:paraId="5057A3B7" w14:textId="77777777" w:rsidR="0087436A" w:rsidRPr="007275DF" w:rsidRDefault="0087436A"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D307CA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82AA5A0"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720C33D" w14:textId="77777777" w:rsidR="0087436A" w:rsidRPr="007275DF" w:rsidRDefault="0087436A" w:rsidP="005D1F46">
            <w:pPr>
              <w:pStyle w:val="TAL"/>
              <w:jc w:val="center"/>
              <w:rPr>
                <w:rFonts w:cs="Arial"/>
                <w:lang w:eastAsia="ja-JP"/>
              </w:rPr>
            </w:pPr>
          </w:p>
        </w:tc>
      </w:tr>
      <w:tr w:rsidR="0087436A" w:rsidRPr="007275DF" w14:paraId="6AB25BF6" w14:textId="77777777" w:rsidTr="005D1F46">
        <w:trPr>
          <w:trHeight w:val="20"/>
          <w:jc w:val="center"/>
        </w:trPr>
        <w:tc>
          <w:tcPr>
            <w:tcW w:w="3138" w:type="dxa"/>
            <w:gridSpan w:val="2"/>
          </w:tcPr>
          <w:p w14:paraId="6EEF0A65" w14:textId="77777777" w:rsidR="0087436A" w:rsidRPr="007275DF" w:rsidRDefault="0087436A"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36EB7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878DE8"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5BBEC5" w14:textId="77777777" w:rsidR="0087436A" w:rsidRPr="007275DF" w:rsidRDefault="0087436A" w:rsidP="005D1F46">
            <w:pPr>
              <w:pStyle w:val="TAL"/>
              <w:jc w:val="center"/>
              <w:rPr>
                <w:rFonts w:cs="Arial"/>
                <w:lang w:eastAsia="ja-JP"/>
              </w:rPr>
            </w:pPr>
          </w:p>
        </w:tc>
      </w:tr>
      <w:tr w:rsidR="0087436A" w:rsidRPr="007275DF" w14:paraId="59574813" w14:textId="77777777" w:rsidTr="005D1F46">
        <w:trPr>
          <w:trHeight w:val="20"/>
          <w:jc w:val="center"/>
        </w:trPr>
        <w:tc>
          <w:tcPr>
            <w:tcW w:w="3138" w:type="dxa"/>
            <w:gridSpan w:val="2"/>
          </w:tcPr>
          <w:p w14:paraId="577EE8BF" w14:textId="77777777" w:rsidR="0087436A" w:rsidRPr="007275DF" w:rsidRDefault="0087436A"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3AB3D54F"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00AFD16"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09BF01C" w14:textId="77777777" w:rsidR="0087436A" w:rsidRPr="007275DF" w:rsidRDefault="0087436A" w:rsidP="005D1F46">
            <w:pPr>
              <w:pStyle w:val="TAL"/>
              <w:jc w:val="center"/>
              <w:rPr>
                <w:rFonts w:cs="Arial"/>
                <w:lang w:eastAsia="ja-JP"/>
              </w:rPr>
            </w:pPr>
          </w:p>
        </w:tc>
      </w:tr>
      <w:tr w:rsidR="0087436A" w:rsidRPr="007275DF" w14:paraId="388ACBB8" w14:textId="77777777" w:rsidTr="005D1F46">
        <w:trPr>
          <w:trHeight w:val="20"/>
          <w:jc w:val="center"/>
        </w:trPr>
        <w:tc>
          <w:tcPr>
            <w:tcW w:w="3138" w:type="dxa"/>
            <w:gridSpan w:val="2"/>
          </w:tcPr>
          <w:p w14:paraId="0474DBF2" w14:textId="77777777" w:rsidR="0087436A" w:rsidRPr="007275DF" w:rsidRDefault="0087436A"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12267AA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3B304D"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EB8F48F" w14:textId="77777777" w:rsidR="0087436A" w:rsidRPr="007275DF" w:rsidRDefault="0087436A" w:rsidP="005D1F46">
            <w:pPr>
              <w:pStyle w:val="TAL"/>
              <w:jc w:val="center"/>
              <w:rPr>
                <w:rFonts w:cs="Arial"/>
                <w:lang w:eastAsia="ja-JP"/>
              </w:rPr>
            </w:pPr>
          </w:p>
        </w:tc>
      </w:tr>
      <w:tr w:rsidR="0087436A" w:rsidRPr="007275DF" w14:paraId="3D74BB0E" w14:textId="77777777" w:rsidTr="005D1F46">
        <w:trPr>
          <w:trHeight w:val="20"/>
          <w:jc w:val="center"/>
        </w:trPr>
        <w:tc>
          <w:tcPr>
            <w:tcW w:w="3138" w:type="dxa"/>
            <w:gridSpan w:val="2"/>
          </w:tcPr>
          <w:p w14:paraId="3FB62D68" w14:textId="77777777" w:rsidR="0087436A" w:rsidRPr="007275DF" w:rsidRDefault="0087436A"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AF8C745"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5018FC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F502AE" w14:textId="77777777" w:rsidR="0087436A" w:rsidRPr="007275DF" w:rsidRDefault="0087436A" w:rsidP="005D1F46">
            <w:pPr>
              <w:pStyle w:val="TAL"/>
              <w:jc w:val="center"/>
              <w:rPr>
                <w:rFonts w:cs="Arial"/>
                <w:lang w:eastAsia="ja-JP"/>
              </w:rPr>
            </w:pPr>
          </w:p>
        </w:tc>
      </w:tr>
      <w:tr w:rsidR="0087436A" w:rsidRPr="007275DF" w14:paraId="4785F00F" w14:textId="77777777" w:rsidTr="005D1F46">
        <w:trPr>
          <w:trHeight w:val="20"/>
          <w:jc w:val="center"/>
        </w:trPr>
        <w:tc>
          <w:tcPr>
            <w:tcW w:w="3138" w:type="dxa"/>
            <w:gridSpan w:val="2"/>
          </w:tcPr>
          <w:p w14:paraId="4238ECDD" w14:textId="77777777" w:rsidR="0087436A" w:rsidRPr="007275DF" w:rsidRDefault="0087436A"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CE3BFE4"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8454CFE"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5A78AD5" w14:textId="77777777" w:rsidR="0087436A" w:rsidRPr="007275DF" w:rsidRDefault="0087436A" w:rsidP="005D1F46">
            <w:pPr>
              <w:pStyle w:val="TAL"/>
              <w:jc w:val="center"/>
              <w:rPr>
                <w:rFonts w:cs="Arial"/>
                <w:lang w:eastAsia="ja-JP"/>
              </w:rPr>
            </w:pPr>
          </w:p>
        </w:tc>
      </w:tr>
      <w:tr w:rsidR="0087436A" w:rsidRPr="007275DF" w14:paraId="179964B4" w14:textId="77777777" w:rsidTr="005D1F46">
        <w:trPr>
          <w:trHeight w:val="20"/>
          <w:jc w:val="center"/>
        </w:trPr>
        <w:tc>
          <w:tcPr>
            <w:tcW w:w="3138" w:type="dxa"/>
            <w:gridSpan w:val="2"/>
          </w:tcPr>
          <w:p w14:paraId="785751C1" w14:textId="77777777" w:rsidR="0087436A" w:rsidRPr="007275DF" w:rsidRDefault="0087436A"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48E83EF1" w14:textId="77777777" w:rsidR="0087436A" w:rsidRPr="007275DF" w:rsidRDefault="0087436A"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0C377B3" w14:textId="77777777" w:rsidR="0087436A" w:rsidRPr="007275DF" w:rsidRDefault="0087436A"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35D3C0D4" w14:textId="77777777" w:rsidR="0087436A" w:rsidRPr="007275DF" w:rsidRDefault="0087436A" w:rsidP="005D1F46">
            <w:pPr>
              <w:pStyle w:val="TAL"/>
              <w:jc w:val="center"/>
              <w:rPr>
                <w:rFonts w:cs="Arial"/>
                <w:lang w:eastAsia="ja-JP"/>
              </w:rPr>
            </w:pPr>
          </w:p>
        </w:tc>
      </w:tr>
      <w:tr w:rsidR="0087436A" w:rsidRPr="007275DF" w14:paraId="694A6657" w14:textId="77777777" w:rsidTr="005D1F46">
        <w:trPr>
          <w:trHeight w:val="20"/>
          <w:jc w:val="center"/>
        </w:trPr>
        <w:tc>
          <w:tcPr>
            <w:tcW w:w="3138" w:type="dxa"/>
            <w:gridSpan w:val="2"/>
            <w:vAlign w:val="center"/>
          </w:tcPr>
          <w:p w14:paraId="72B8FF24"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6FD5C08">
                <v:shape id="_x0000_i1331" type="#_x0000_t75" style="width:20pt;height:20pt" o:ole="" fillcolor="window">
                  <v:imagedata r:id="rId13" o:title=""/>
                </v:shape>
                <o:OLEObject Type="Embed" ProgID="Equation.3" ShapeID="_x0000_i1331" DrawAspect="Content" ObjectID="_1767144216" r:id="rId334"/>
              </w:object>
            </w:r>
            <w:r w:rsidRPr="007275DF">
              <w:rPr>
                <w:rFonts w:cs="Arial"/>
                <w:lang w:eastAsia="ja-JP"/>
              </w:rPr>
              <w:t>in slots not corresponding to RSSI measurement time configuration (RMTC)</w:t>
            </w:r>
          </w:p>
        </w:tc>
        <w:tc>
          <w:tcPr>
            <w:tcW w:w="1271" w:type="dxa"/>
          </w:tcPr>
          <w:p w14:paraId="3E20F94C" w14:textId="77777777" w:rsidR="0087436A" w:rsidRPr="007275DF" w:rsidRDefault="0087436A" w:rsidP="005D1F46">
            <w:pPr>
              <w:pStyle w:val="TAL"/>
              <w:jc w:val="center"/>
              <w:rPr>
                <w:rFonts w:cs="Arial"/>
                <w:lang w:eastAsia="ja-JP"/>
              </w:rPr>
            </w:pPr>
            <w:r w:rsidRPr="007275DF">
              <w:t>1, 2</w:t>
            </w:r>
          </w:p>
        </w:tc>
        <w:tc>
          <w:tcPr>
            <w:tcW w:w="1271" w:type="dxa"/>
            <w:tcBorders>
              <w:top w:val="single" w:sz="4" w:space="0" w:color="auto"/>
            </w:tcBorders>
            <w:vAlign w:val="center"/>
          </w:tcPr>
          <w:p w14:paraId="12089DC5"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6F995B24" w14:textId="77777777" w:rsidR="0087436A" w:rsidRPr="007275DF" w:rsidRDefault="0087436A" w:rsidP="005D1F46">
            <w:pPr>
              <w:pStyle w:val="TAL"/>
              <w:jc w:val="center"/>
              <w:rPr>
                <w:rFonts w:cs="Arial"/>
                <w:lang w:eastAsia="ja-JP"/>
              </w:rPr>
            </w:pPr>
            <w:r w:rsidRPr="007275DF">
              <w:rPr>
                <w:rFonts w:cs="Arial"/>
                <w:lang w:eastAsia="ja-JP"/>
              </w:rPr>
              <w:t>-106</w:t>
            </w:r>
          </w:p>
        </w:tc>
      </w:tr>
      <w:tr w:rsidR="0087436A" w:rsidRPr="007275DF" w14:paraId="41F2B66F" w14:textId="77777777" w:rsidTr="005D1F46">
        <w:trPr>
          <w:trHeight w:val="20"/>
          <w:jc w:val="center"/>
        </w:trPr>
        <w:tc>
          <w:tcPr>
            <w:tcW w:w="3138" w:type="dxa"/>
            <w:gridSpan w:val="2"/>
            <w:vAlign w:val="center"/>
          </w:tcPr>
          <w:p w14:paraId="664517F5" w14:textId="77777777" w:rsidR="0087436A" w:rsidRPr="007275DF" w:rsidRDefault="0087436A" w:rsidP="005D1F46">
            <w:pPr>
              <w:pStyle w:val="TAL"/>
              <w:rPr>
                <w:rFonts w:cs="Arial"/>
                <w:vertAlign w:val="superscript"/>
                <w:lang w:eastAsia="ja-JP"/>
              </w:rPr>
            </w:pPr>
            <w:r w:rsidRPr="007275DF">
              <w:rPr>
                <w:rFonts w:cs="Arial"/>
                <w:noProof/>
                <w:position w:val="-12"/>
                <w:lang w:eastAsia="ja-JP"/>
              </w:rPr>
              <w:object w:dxaOrig="400" w:dyaOrig="360" w14:anchorId="70C08CC0">
                <v:shape id="_x0000_i1332" type="#_x0000_t75" style="width:20pt;height:20pt" o:ole="" fillcolor="window">
                  <v:imagedata r:id="rId13" o:title=""/>
                </v:shape>
                <o:OLEObject Type="Embed" ProgID="Equation.3" ShapeID="_x0000_i1332" DrawAspect="Content" ObjectID="_1767144217" r:id="rId335"/>
              </w:object>
            </w:r>
            <w:r w:rsidRPr="007275DF">
              <w:rPr>
                <w:rFonts w:cs="Arial"/>
                <w:lang w:eastAsia="ja-JP"/>
              </w:rPr>
              <w:t>in slots corresponding to RSSI measurement time configuration (RMTC)</w:t>
            </w:r>
          </w:p>
        </w:tc>
        <w:tc>
          <w:tcPr>
            <w:tcW w:w="1271" w:type="dxa"/>
          </w:tcPr>
          <w:p w14:paraId="03B4F19E"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FA5E52F"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vAlign w:val="center"/>
          </w:tcPr>
          <w:p w14:paraId="2A560B0D"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63DA75B3" w14:textId="77777777" w:rsidTr="005D1F46">
        <w:trPr>
          <w:trHeight w:val="20"/>
          <w:jc w:val="center"/>
        </w:trPr>
        <w:tc>
          <w:tcPr>
            <w:tcW w:w="3138" w:type="dxa"/>
            <w:gridSpan w:val="2"/>
            <w:vAlign w:val="center"/>
          </w:tcPr>
          <w:p w14:paraId="174D8975"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25E486AE">
                <v:shape id="_x0000_i1333" type="#_x0000_t75" style="width:31.5pt;height:18pt" o:ole="" fillcolor="window">
                  <v:imagedata r:id="rId11" o:title=""/>
                </v:shape>
                <o:OLEObject Type="Embed" ProgID="Equation.3" ShapeID="_x0000_i1333" DrawAspect="Content" ObjectID="_1767144218" r:id="rId336"/>
              </w:object>
            </w:r>
            <w:r w:rsidRPr="007275DF">
              <w:rPr>
                <w:rFonts w:cs="Arial"/>
                <w:lang w:eastAsia="ja-JP"/>
              </w:rPr>
              <w:t xml:space="preserve"> in slots not corresponding to RSSI measurement time configuration (RMTC)</w:t>
            </w:r>
          </w:p>
        </w:tc>
        <w:tc>
          <w:tcPr>
            <w:tcW w:w="1271" w:type="dxa"/>
          </w:tcPr>
          <w:p w14:paraId="149F0BC6"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34935C3C"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vAlign w:val="center"/>
          </w:tcPr>
          <w:p w14:paraId="14463135" w14:textId="77777777" w:rsidR="0087436A" w:rsidRPr="007275DF" w:rsidRDefault="0087436A" w:rsidP="005D1F46">
            <w:pPr>
              <w:pStyle w:val="TAL"/>
              <w:jc w:val="center"/>
              <w:rPr>
                <w:rFonts w:cs="Arial"/>
                <w:lang w:eastAsia="ja-JP"/>
              </w:rPr>
            </w:pPr>
            <w:r w:rsidRPr="007275DF">
              <w:rPr>
                <w:rFonts w:cs="Arial"/>
                <w:lang w:eastAsia="ja-JP"/>
              </w:rPr>
              <w:t>2.5</w:t>
            </w:r>
          </w:p>
        </w:tc>
      </w:tr>
      <w:tr w:rsidR="0087436A" w:rsidRPr="007275DF" w14:paraId="7F626D2A" w14:textId="77777777" w:rsidTr="005D1F46">
        <w:trPr>
          <w:trHeight w:val="20"/>
          <w:jc w:val="center"/>
        </w:trPr>
        <w:tc>
          <w:tcPr>
            <w:tcW w:w="3138" w:type="dxa"/>
            <w:gridSpan w:val="2"/>
            <w:vAlign w:val="center"/>
          </w:tcPr>
          <w:p w14:paraId="4EE23DC0" w14:textId="77777777" w:rsidR="0087436A" w:rsidRPr="007275DF" w:rsidRDefault="0087436A" w:rsidP="005D1F46">
            <w:pPr>
              <w:pStyle w:val="TAL"/>
              <w:rPr>
                <w:rFonts w:cs="Arial"/>
                <w:lang w:eastAsia="ja-JP"/>
              </w:rPr>
            </w:pPr>
            <w:r w:rsidRPr="007275DF">
              <w:rPr>
                <w:rFonts w:cs="Arial"/>
                <w:noProof/>
                <w:position w:val="-12"/>
                <w:lang w:eastAsia="ja-JP"/>
              </w:rPr>
              <w:object w:dxaOrig="620" w:dyaOrig="380" w14:anchorId="4B0F8E76">
                <v:shape id="_x0000_i1334" type="#_x0000_t75" style="width:31.5pt;height:18pt" o:ole="" fillcolor="window">
                  <v:imagedata r:id="rId11" o:title=""/>
                </v:shape>
                <o:OLEObject Type="Embed" ProgID="Equation.3" ShapeID="_x0000_i1334" DrawAspect="Content" ObjectID="_1767144219" r:id="rId337"/>
              </w:object>
            </w:r>
            <w:r w:rsidRPr="007275DF">
              <w:rPr>
                <w:rFonts w:cs="Arial"/>
                <w:lang w:eastAsia="ja-JP"/>
              </w:rPr>
              <w:t xml:space="preserve"> in slots corresponding to RSSI measurement time configuration (RMTC)</w:t>
            </w:r>
          </w:p>
        </w:tc>
        <w:tc>
          <w:tcPr>
            <w:tcW w:w="1271" w:type="dxa"/>
          </w:tcPr>
          <w:p w14:paraId="5867D3E7"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2392700" w14:textId="77777777" w:rsidR="0087436A" w:rsidRPr="007275DF" w:rsidRDefault="0087436A" w:rsidP="005D1F46">
            <w:pPr>
              <w:pStyle w:val="TAL"/>
              <w:jc w:val="center"/>
              <w:rPr>
                <w:rFonts w:cs="Arial"/>
                <w:lang w:eastAsia="ja-JP"/>
              </w:rPr>
            </w:pPr>
            <w:r w:rsidRPr="007275DF">
              <w:rPr>
                <w:rFonts w:cs="Arial"/>
                <w:lang w:eastAsia="ja-JP"/>
              </w:rPr>
              <w:t>dB</w:t>
            </w:r>
          </w:p>
        </w:tc>
        <w:tc>
          <w:tcPr>
            <w:tcW w:w="3225" w:type="dxa"/>
          </w:tcPr>
          <w:p w14:paraId="0599FBED"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71B8E928" w14:textId="77777777" w:rsidTr="005D1F46">
        <w:trPr>
          <w:trHeight w:val="20"/>
          <w:jc w:val="center"/>
        </w:trPr>
        <w:tc>
          <w:tcPr>
            <w:tcW w:w="3138" w:type="dxa"/>
            <w:gridSpan w:val="2"/>
            <w:vAlign w:val="center"/>
          </w:tcPr>
          <w:p w14:paraId="7E02DBB1" w14:textId="77777777" w:rsidR="0087436A" w:rsidRPr="007275DF" w:rsidRDefault="0087436A"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EB303D2"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44A66622" w14:textId="77777777" w:rsidR="0087436A" w:rsidRPr="007275DF" w:rsidRDefault="0087436A" w:rsidP="005D1F46">
            <w:pPr>
              <w:pStyle w:val="TAL"/>
              <w:jc w:val="center"/>
              <w:rPr>
                <w:rFonts w:cs="Arial"/>
                <w:lang w:eastAsia="ja-JP"/>
              </w:rPr>
            </w:pPr>
            <w:r w:rsidRPr="007275DF">
              <w:rPr>
                <w:rFonts w:cs="Arial"/>
                <w:lang w:eastAsia="ja-JP"/>
              </w:rPr>
              <w:t>dBm/SCS</w:t>
            </w:r>
          </w:p>
        </w:tc>
        <w:tc>
          <w:tcPr>
            <w:tcW w:w="3225" w:type="dxa"/>
          </w:tcPr>
          <w:p w14:paraId="3EA8EDD5" w14:textId="77777777" w:rsidR="0087436A" w:rsidRPr="007275DF" w:rsidRDefault="0087436A" w:rsidP="005D1F46">
            <w:pPr>
              <w:pStyle w:val="TAL"/>
              <w:jc w:val="center"/>
              <w:rPr>
                <w:rFonts w:cs="Arial"/>
                <w:lang w:eastAsia="ja-JP"/>
              </w:rPr>
            </w:pPr>
            <w:r w:rsidRPr="007275DF">
              <w:rPr>
                <w:rFonts w:cs="Arial"/>
                <w:lang w:eastAsia="ja-JP"/>
              </w:rPr>
              <w:t>-103.5</w:t>
            </w:r>
          </w:p>
        </w:tc>
      </w:tr>
      <w:tr w:rsidR="0087436A" w:rsidRPr="007275DF" w14:paraId="7514F730" w14:textId="77777777" w:rsidTr="005D1F46">
        <w:trPr>
          <w:trHeight w:val="20"/>
          <w:jc w:val="center"/>
        </w:trPr>
        <w:tc>
          <w:tcPr>
            <w:tcW w:w="3138" w:type="dxa"/>
            <w:gridSpan w:val="2"/>
            <w:vAlign w:val="center"/>
          </w:tcPr>
          <w:p w14:paraId="5DD58922" w14:textId="77777777" w:rsidR="0087436A" w:rsidRPr="007275DF" w:rsidRDefault="0087436A"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3FAC2E1" w14:textId="77777777" w:rsidR="0087436A" w:rsidRPr="007275DF" w:rsidRDefault="0087436A" w:rsidP="005D1F46">
            <w:pPr>
              <w:pStyle w:val="TAL"/>
              <w:jc w:val="center"/>
              <w:rPr>
                <w:rFonts w:cs="Arial"/>
                <w:lang w:eastAsia="ja-JP"/>
              </w:rPr>
            </w:pPr>
            <w:r w:rsidRPr="007275DF">
              <w:t>1, 2</w:t>
            </w:r>
          </w:p>
        </w:tc>
        <w:tc>
          <w:tcPr>
            <w:tcW w:w="1271" w:type="dxa"/>
            <w:vAlign w:val="center"/>
          </w:tcPr>
          <w:p w14:paraId="2613104D" w14:textId="77777777" w:rsidR="0087436A" w:rsidRPr="007275DF" w:rsidRDefault="0087436A" w:rsidP="005D1F46">
            <w:pPr>
              <w:pStyle w:val="TAL"/>
              <w:jc w:val="center"/>
              <w:rPr>
                <w:rFonts w:cs="Arial"/>
                <w:lang w:eastAsia="ja-JP"/>
              </w:rPr>
            </w:pPr>
          </w:p>
        </w:tc>
        <w:tc>
          <w:tcPr>
            <w:tcW w:w="3225" w:type="dxa"/>
          </w:tcPr>
          <w:p w14:paraId="4465164A" w14:textId="77777777" w:rsidR="0087436A" w:rsidRPr="007275DF" w:rsidRDefault="0087436A"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7436A" w:rsidRPr="007275DF" w14:paraId="543AAAE7" w14:textId="77777777" w:rsidTr="005D1F46">
        <w:trPr>
          <w:trHeight w:val="20"/>
          <w:jc w:val="center"/>
        </w:trPr>
        <w:tc>
          <w:tcPr>
            <w:tcW w:w="3138" w:type="dxa"/>
            <w:gridSpan w:val="2"/>
            <w:vAlign w:val="center"/>
          </w:tcPr>
          <w:p w14:paraId="405BD244"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1D9E4EDA"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D43B3FF"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095D1D53" w14:textId="77777777" w:rsidR="0087436A" w:rsidRPr="007275DF" w:rsidRDefault="0087436A" w:rsidP="005D1F46">
            <w:pPr>
              <w:pStyle w:val="TAL"/>
              <w:jc w:val="center"/>
              <w:rPr>
                <w:rFonts w:cs="Arial"/>
                <w:lang w:eastAsia="ja-JP"/>
              </w:rPr>
            </w:pPr>
            <w:r w:rsidRPr="007275DF">
              <w:rPr>
                <w:rFonts w:cs="Arial"/>
                <w:lang w:eastAsia="ja-JP"/>
              </w:rPr>
              <w:t>-101.6</w:t>
            </w:r>
          </w:p>
        </w:tc>
      </w:tr>
      <w:tr w:rsidR="0087436A" w:rsidRPr="007275DF" w14:paraId="23B1FF36" w14:textId="77777777" w:rsidTr="005D1F46">
        <w:trPr>
          <w:trHeight w:val="20"/>
          <w:jc w:val="center"/>
        </w:trPr>
        <w:tc>
          <w:tcPr>
            <w:tcW w:w="3138" w:type="dxa"/>
            <w:gridSpan w:val="2"/>
            <w:vAlign w:val="center"/>
          </w:tcPr>
          <w:p w14:paraId="69BB5122" w14:textId="77777777" w:rsidR="0087436A" w:rsidRPr="007275DF" w:rsidRDefault="0087436A"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22470CC"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5B082E14" w14:textId="77777777" w:rsidR="0087436A" w:rsidRPr="007275DF" w:rsidRDefault="0087436A" w:rsidP="005D1F46">
            <w:pPr>
              <w:pStyle w:val="TAL"/>
              <w:jc w:val="center"/>
              <w:rPr>
                <w:rFonts w:cs="Arial"/>
                <w:lang w:eastAsia="ja-JP"/>
              </w:rPr>
            </w:pPr>
            <w:r w:rsidRPr="007275DF">
              <w:rPr>
                <w:rFonts w:cs="Arial"/>
                <w:lang w:eastAsia="zh-CN"/>
              </w:rPr>
              <w:t>dBm/SCS</w:t>
            </w:r>
          </w:p>
        </w:tc>
        <w:tc>
          <w:tcPr>
            <w:tcW w:w="3225" w:type="dxa"/>
          </w:tcPr>
          <w:p w14:paraId="63DCABA7" w14:textId="77777777" w:rsidR="0087436A" w:rsidRPr="007275DF" w:rsidRDefault="0087436A" w:rsidP="005D1F46">
            <w:pPr>
              <w:pStyle w:val="TAL"/>
              <w:jc w:val="center"/>
              <w:rPr>
                <w:rFonts w:cs="Arial"/>
                <w:lang w:eastAsia="ja-JP"/>
              </w:rPr>
            </w:pPr>
            <w:r w:rsidRPr="007275DF">
              <w:rPr>
                <w:rFonts w:cs="Arial"/>
                <w:lang w:eastAsia="ja-JP"/>
              </w:rPr>
              <w:t>-87</w:t>
            </w:r>
          </w:p>
        </w:tc>
      </w:tr>
      <w:tr w:rsidR="0087436A" w:rsidRPr="007275DF" w14:paraId="19D256A0" w14:textId="77777777" w:rsidTr="005D1F46">
        <w:trPr>
          <w:trHeight w:val="20"/>
          <w:jc w:val="center"/>
        </w:trPr>
        <w:tc>
          <w:tcPr>
            <w:tcW w:w="3138" w:type="dxa"/>
            <w:gridSpan w:val="2"/>
            <w:vAlign w:val="center"/>
          </w:tcPr>
          <w:p w14:paraId="7E98706A" w14:textId="77777777" w:rsidR="0087436A" w:rsidRPr="007275DF" w:rsidRDefault="0087436A"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391D7C62" w14:textId="77777777" w:rsidR="0087436A" w:rsidRPr="007275DF" w:rsidRDefault="0087436A" w:rsidP="005D1F46">
            <w:pPr>
              <w:pStyle w:val="TAL"/>
              <w:jc w:val="center"/>
            </w:pPr>
            <w:r w:rsidRPr="007275DF">
              <w:t>1, 2</w:t>
            </w:r>
          </w:p>
        </w:tc>
        <w:tc>
          <w:tcPr>
            <w:tcW w:w="1271" w:type="dxa"/>
            <w:vAlign w:val="center"/>
          </w:tcPr>
          <w:p w14:paraId="3B398867" w14:textId="77777777" w:rsidR="0087436A" w:rsidRPr="007275DF" w:rsidRDefault="0087436A"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2932B83A" w14:textId="77777777" w:rsidR="0087436A" w:rsidRPr="007275DF" w:rsidRDefault="0087436A" w:rsidP="005D1F46">
            <w:pPr>
              <w:pStyle w:val="TAL"/>
              <w:jc w:val="center"/>
              <w:rPr>
                <w:rFonts w:cs="Arial"/>
                <w:lang w:eastAsia="ja-JP"/>
              </w:rPr>
            </w:pPr>
            <w:r>
              <w:rPr>
                <w:rFonts w:cs="Arial"/>
                <w:lang w:eastAsia="ja-JP"/>
              </w:rPr>
              <w:t>3</w:t>
            </w:r>
          </w:p>
        </w:tc>
      </w:tr>
      <w:tr w:rsidR="0087436A" w:rsidRPr="007275DF" w14:paraId="479FC60E" w14:textId="77777777" w:rsidTr="005D1F46">
        <w:trPr>
          <w:trHeight w:val="20"/>
          <w:jc w:val="center"/>
        </w:trPr>
        <w:tc>
          <w:tcPr>
            <w:tcW w:w="3138" w:type="dxa"/>
            <w:gridSpan w:val="2"/>
            <w:vAlign w:val="center"/>
          </w:tcPr>
          <w:p w14:paraId="3551EB87" w14:textId="77777777" w:rsidR="0087436A" w:rsidRPr="007275DF" w:rsidRDefault="0087436A" w:rsidP="005D1F46">
            <w:pPr>
              <w:pStyle w:val="TAL"/>
              <w:rPr>
                <w:rFonts w:cs="Arial"/>
                <w:lang w:eastAsia="ja-JP"/>
              </w:rPr>
            </w:pPr>
            <w:r w:rsidRPr="007275DF">
              <w:rPr>
                <w:rFonts w:cs="Arial"/>
                <w:lang w:eastAsia="ja-JP"/>
              </w:rPr>
              <w:t>Propagation condition</w:t>
            </w:r>
          </w:p>
        </w:tc>
        <w:tc>
          <w:tcPr>
            <w:tcW w:w="1271" w:type="dxa"/>
          </w:tcPr>
          <w:p w14:paraId="22C564C0" w14:textId="77777777" w:rsidR="0087436A" w:rsidRPr="007275DF" w:rsidRDefault="0087436A" w:rsidP="005D1F46">
            <w:pPr>
              <w:pStyle w:val="TAL"/>
              <w:jc w:val="center"/>
              <w:rPr>
                <w:rFonts w:cs="Arial"/>
                <w:lang w:eastAsia="zh-CN"/>
              </w:rPr>
            </w:pPr>
            <w:r w:rsidRPr="007275DF">
              <w:t>1, 2</w:t>
            </w:r>
          </w:p>
        </w:tc>
        <w:tc>
          <w:tcPr>
            <w:tcW w:w="1271" w:type="dxa"/>
            <w:vAlign w:val="center"/>
          </w:tcPr>
          <w:p w14:paraId="09B6D0E7" w14:textId="77777777" w:rsidR="0087436A" w:rsidRPr="007275DF" w:rsidRDefault="0087436A" w:rsidP="005D1F46">
            <w:pPr>
              <w:pStyle w:val="TAL"/>
              <w:jc w:val="center"/>
              <w:rPr>
                <w:rFonts w:cs="Arial"/>
                <w:lang w:eastAsia="zh-CN"/>
              </w:rPr>
            </w:pPr>
          </w:p>
        </w:tc>
        <w:tc>
          <w:tcPr>
            <w:tcW w:w="3225" w:type="dxa"/>
          </w:tcPr>
          <w:p w14:paraId="4578D568" w14:textId="77777777" w:rsidR="0087436A" w:rsidRPr="007275DF" w:rsidRDefault="0087436A" w:rsidP="005D1F46">
            <w:pPr>
              <w:pStyle w:val="TAL"/>
              <w:jc w:val="center"/>
              <w:rPr>
                <w:rFonts w:cs="Arial"/>
                <w:lang w:eastAsia="ja-JP"/>
              </w:rPr>
            </w:pPr>
            <w:r w:rsidRPr="007275DF">
              <w:rPr>
                <w:rFonts w:cs="Arial"/>
                <w:lang w:eastAsia="ja-JP"/>
              </w:rPr>
              <w:t>AWGN</w:t>
            </w:r>
          </w:p>
        </w:tc>
      </w:tr>
      <w:tr w:rsidR="0087436A" w:rsidRPr="007275DF" w14:paraId="0B86FA7B" w14:textId="77777777" w:rsidTr="005D1F46">
        <w:trPr>
          <w:trHeight w:val="20"/>
          <w:jc w:val="center"/>
        </w:trPr>
        <w:tc>
          <w:tcPr>
            <w:tcW w:w="8905" w:type="dxa"/>
            <w:gridSpan w:val="5"/>
            <w:vAlign w:val="center"/>
          </w:tcPr>
          <w:p w14:paraId="577DE7AB" w14:textId="57256DDB" w:rsidR="0087436A" w:rsidRPr="007275DF" w:rsidRDefault="0087436A" w:rsidP="0087436A">
            <w:pPr>
              <w:pStyle w:val="TAN"/>
              <w:rPr>
                <w:lang w:eastAsia="ja-JP"/>
              </w:rPr>
            </w:pPr>
            <w:r w:rsidRPr="007275DF">
              <w:rPr>
                <w:lang w:eastAsia="ja-JP"/>
              </w:rPr>
              <w:t xml:space="preserve">Note 1: </w:t>
            </w:r>
            <w:r w:rsidRPr="007275DF">
              <w:rPr>
                <w:lang w:eastAsia="zh-TW"/>
              </w:rPr>
              <w:tab/>
            </w:r>
            <w:r w:rsidRPr="007275DF">
              <w:rPr>
                <w:lang w:eastAsia="ja-JP"/>
              </w:rPr>
              <w:t>For UE supporting semi-static channel access and network configuring semi-static channel occupancy.</w:t>
            </w:r>
          </w:p>
          <w:p w14:paraId="142D6A22" w14:textId="1DC0FB9D" w:rsidR="0087436A" w:rsidRPr="007275DF" w:rsidRDefault="0087436A" w:rsidP="0087436A">
            <w:pPr>
              <w:pStyle w:val="TAN"/>
              <w:rPr>
                <w:lang w:eastAsia="ja-JP"/>
              </w:rPr>
            </w:pPr>
            <w:r w:rsidRPr="007275DF">
              <w:rPr>
                <w:lang w:eastAsia="ja-JP"/>
              </w:rPr>
              <w:t>Note 2:</w:t>
            </w:r>
            <w:r w:rsidRPr="007275DF">
              <w:rPr>
                <w:lang w:eastAsia="zh-TW"/>
              </w:rPr>
              <w:tab/>
            </w:r>
            <w:r w:rsidRPr="007275DF">
              <w:rPr>
                <w:lang w:eastAsia="ja-JP"/>
              </w:rPr>
              <w:t>For UE supporting dynamic channel access and network configuring dynamic channel occupancy.</w:t>
            </w:r>
          </w:p>
          <w:p w14:paraId="2D4D5A1E" w14:textId="5BF5C95E" w:rsidR="0087436A" w:rsidRPr="007275DF" w:rsidRDefault="0087436A" w:rsidP="0087436A">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54440265" w14:textId="77777777" w:rsidR="0087436A" w:rsidRPr="007275DF" w:rsidRDefault="0087436A" w:rsidP="0087436A">
      <w:pPr>
        <w:pStyle w:val="NO"/>
        <w:ind w:left="0" w:firstLine="0"/>
      </w:pPr>
    </w:p>
    <w:p w14:paraId="501CC1FE" w14:textId="77777777" w:rsidR="0087436A" w:rsidRPr="007275DF" w:rsidRDefault="0087436A" w:rsidP="0087436A">
      <w:pPr>
        <w:pStyle w:val="TH"/>
      </w:pPr>
      <w:r w:rsidRPr="007275DF">
        <w:t xml:space="preserve">Table </w:t>
      </w:r>
      <w:r w:rsidRPr="007275DF">
        <w:rPr>
          <w:snapToGrid w:val="0"/>
          <w:lang w:eastAsia="zh-CN"/>
        </w:rPr>
        <w:t>A.12.4.2.</w:t>
      </w:r>
      <w:r>
        <w:rPr>
          <w:snapToGrid w:val="0"/>
          <w:lang w:eastAsia="zh-CN"/>
        </w:rPr>
        <w:t>5</w:t>
      </w:r>
      <w:r w:rsidRPr="007275DF">
        <w:rPr>
          <w:snapToGrid w:val="0"/>
          <w:lang w:eastAsia="zh-CN"/>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7436A" w:rsidRPr="007275DF" w14:paraId="200AFB6F" w14:textId="77777777" w:rsidTr="005D1F46">
        <w:trPr>
          <w:jc w:val="center"/>
        </w:trPr>
        <w:tc>
          <w:tcPr>
            <w:tcW w:w="2534" w:type="dxa"/>
            <w:shd w:val="clear" w:color="auto" w:fill="auto"/>
          </w:tcPr>
          <w:p w14:paraId="7A4B1D4A" w14:textId="77777777" w:rsidR="0087436A" w:rsidRPr="007275DF" w:rsidRDefault="0087436A"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EAF8EEE" w14:textId="77777777" w:rsidR="0087436A" w:rsidRPr="007275DF" w:rsidRDefault="0087436A" w:rsidP="005D1F46">
            <w:pPr>
              <w:pStyle w:val="TAL"/>
              <w:rPr>
                <w:rFonts w:cs="Arial"/>
                <w:lang w:eastAsia="ja-JP"/>
              </w:rPr>
            </w:pPr>
            <w:r w:rsidRPr="007275DF">
              <w:rPr>
                <w:rFonts w:cs="Arial"/>
                <w:lang w:eastAsia="ja-JP"/>
              </w:rPr>
              <w:t>sym14or12</w:t>
            </w:r>
          </w:p>
        </w:tc>
      </w:tr>
      <w:tr w:rsidR="0087436A" w:rsidRPr="007275DF" w14:paraId="1D96D391" w14:textId="77777777" w:rsidTr="005D1F46">
        <w:trPr>
          <w:jc w:val="center"/>
        </w:trPr>
        <w:tc>
          <w:tcPr>
            <w:tcW w:w="2534" w:type="dxa"/>
            <w:shd w:val="clear" w:color="auto" w:fill="auto"/>
          </w:tcPr>
          <w:p w14:paraId="605C82ED" w14:textId="77777777" w:rsidR="0087436A" w:rsidRPr="007275DF" w:rsidRDefault="0087436A"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5817A160" w14:textId="77777777" w:rsidR="0087436A" w:rsidRPr="007275DF" w:rsidRDefault="0087436A" w:rsidP="005D1F46">
            <w:pPr>
              <w:pStyle w:val="TAL"/>
              <w:rPr>
                <w:rFonts w:cs="Arial"/>
                <w:lang w:eastAsia="ja-JP"/>
              </w:rPr>
            </w:pPr>
            <w:r w:rsidRPr="007275DF">
              <w:rPr>
                <w:rFonts w:cs="Arial"/>
                <w:lang w:eastAsia="ja-JP"/>
              </w:rPr>
              <w:t>ms40</w:t>
            </w:r>
          </w:p>
        </w:tc>
      </w:tr>
      <w:tr w:rsidR="0087436A" w:rsidRPr="007275DF" w14:paraId="42E2EA21" w14:textId="77777777" w:rsidTr="005D1F46">
        <w:trPr>
          <w:jc w:val="center"/>
        </w:trPr>
        <w:tc>
          <w:tcPr>
            <w:tcW w:w="2534" w:type="dxa"/>
            <w:shd w:val="clear" w:color="auto" w:fill="auto"/>
          </w:tcPr>
          <w:p w14:paraId="3E3F2689" w14:textId="77777777" w:rsidR="0087436A" w:rsidRPr="007275DF" w:rsidRDefault="0087436A"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7B62CD7" w14:textId="77777777" w:rsidR="0087436A" w:rsidRPr="007275DF" w:rsidRDefault="0087436A" w:rsidP="005D1F46">
            <w:pPr>
              <w:pStyle w:val="TAL"/>
              <w:rPr>
                <w:rFonts w:cs="Arial"/>
                <w:lang w:eastAsia="ja-JP"/>
              </w:rPr>
            </w:pPr>
            <w:r w:rsidRPr="007275DF">
              <w:rPr>
                <w:rFonts w:cs="Arial"/>
                <w:lang w:eastAsia="ja-JP"/>
              </w:rPr>
              <w:t>20</w:t>
            </w:r>
          </w:p>
        </w:tc>
      </w:tr>
      <w:tr w:rsidR="0087436A" w:rsidRPr="007275DF" w14:paraId="3579D068" w14:textId="77777777" w:rsidTr="005D1F46">
        <w:trPr>
          <w:jc w:val="center"/>
        </w:trPr>
        <w:tc>
          <w:tcPr>
            <w:tcW w:w="2534" w:type="dxa"/>
            <w:shd w:val="clear" w:color="auto" w:fill="auto"/>
          </w:tcPr>
          <w:p w14:paraId="163CCC68" w14:textId="77777777" w:rsidR="0087436A" w:rsidRPr="007275DF" w:rsidRDefault="0087436A"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357A7225" w14:textId="77777777" w:rsidR="0087436A" w:rsidRPr="007275DF" w:rsidRDefault="0087436A" w:rsidP="005D1F46">
            <w:pPr>
              <w:pStyle w:val="TAL"/>
              <w:rPr>
                <w:rFonts w:cs="Arial"/>
                <w:lang w:eastAsia="ja-JP"/>
              </w:rPr>
            </w:pPr>
            <w:r w:rsidRPr="007275DF">
              <w:rPr>
                <w:rFonts w:cs="Arial"/>
                <w:lang w:eastAsia="ja-JP"/>
              </w:rPr>
              <w:t>kHz15</w:t>
            </w:r>
          </w:p>
        </w:tc>
      </w:tr>
      <w:tr w:rsidR="0087436A" w:rsidRPr="007275DF" w14:paraId="754F3B0C" w14:textId="77777777" w:rsidTr="005D1F46">
        <w:trPr>
          <w:jc w:val="center"/>
        </w:trPr>
        <w:tc>
          <w:tcPr>
            <w:tcW w:w="2534" w:type="dxa"/>
            <w:shd w:val="clear" w:color="auto" w:fill="auto"/>
          </w:tcPr>
          <w:p w14:paraId="1D3CECE4" w14:textId="77777777" w:rsidR="0087436A" w:rsidRPr="007275DF" w:rsidRDefault="0087436A"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4558A8C4" w14:textId="77777777" w:rsidR="0087436A" w:rsidRPr="007275DF" w:rsidRDefault="0087436A" w:rsidP="005D1F46">
            <w:pPr>
              <w:pStyle w:val="TAL"/>
              <w:rPr>
                <w:rFonts w:cs="Arial"/>
                <w:lang w:eastAsia="ja-JP"/>
              </w:rPr>
            </w:pPr>
            <w:r w:rsidRPr="007275DF">
              <w:rPr>
                <w:rFonts w:cs="Arial"/>
                <w:lang w:eastAsia="ja-JP"/>
              </w:rPr>
              <w:t>ms120</w:t>
            </w:r>
          </w:p>
        </w:tc>
      </w:tr>
    </w:tbl>
    <w:p w14:paraId="7B991F03" w14:textId="77777777" w:rsidR="0087436A" w:rsidRPr="007275DF" w:rsidRDefault="0087436A" w:rsidP="0087436A">
      <w:pPr>
        <w:pStyle w:val="Heading5"/>
        <w:spacing w:before="240"/>
      </w:pPr>
      <w:r w:rsidRPr="007275DF">
        <w:t>A.12.4.2.</w:t>
      </w:r>
      <w:r>
        <w:t>5</w:t>
      </w:r>
      <w:r w:rsidRPr="007275DF">
        <w:t>.</w:t>
      </w:r>
      <w:r>
        <w:t>3</w:t>
      </w:r>
      <w:r w:rsidRPr="007275DF">
        <w:tab/>
        <w:t>Test Requirements</w:t>
      </w:r>
    </w:p>
    <w:p w14:paraId="3C47A668" w14:textId="77777777" w:rsidR="0087436A" w:rsidRPr="007275DF" w:rsidRDefault="0087436A" w:rsidP="0087436A">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00FB719A" w14:textId="77777777" w:rsidR="0087436A" w:rsidRDefault="0087436A" w:rsidP="0087436A"/>
    <w:p w14:paraId="17710266" w14:textId="538DC640"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0F2B68E6" w:rsidR="009428D8" w:rsidRPr="007275DF" w:rsidRDefault="008D63F3" w:rsidP="009428D8">
      <w:r w:rsidRPr="007275DF">
        <w:t xml:space="preserve">Supported test configurations are shown in Table </w:t>
      </w:r>
      <w:r w:rsidRPr="007275DF">
        <w:rPr>
          <w:snapToGrid w:val="0"/>
          <w:lang w:eastAsia="zh-CN"/>
        </w:rPr>
        <w:t>A.12.4.2.6.2</w:t>
      </w:r>
      <w:r w:rsidRPr="007275DF">
        <w:t xml:space="preserve">-1. There </w:t>
      </w:r>
      <w:r>
        <w:t>are</w:t>
      </w:r>
      <w:r w:rsidRPr="007275DF">
        <w:t xml:space="preserve"> </w:t>
      </w:r>
      <w:r>
        <w:t>two</w:t>
      </w:r>
      <w:r w:rsidRPr="007275DF">
        <w:t xml:space="preserve"> cell</w:t>
      </w:r>
      <w:r>
        <w:t>s</w:t>
      </w:r>
      <w:r w:rsidRPr="007275DF">
        <w:t xml:space="preserve"> in the test: Cell 1 which is E-UTRAN PCell on a licensed band. Prior to the start of the time duration T1, the UE </w:t>
      </w:r>
      <w:r w:rsidRPr="007275DF">
        <w:rPr>
          <w:lang w:eastAsia="zh-CN"/>
        </w:rPr>
        <w:t>is connected</w:t>
      </w:r>
      <w:r w:rsidRPr="007275DF">
        <w:t xml:space="preserve"> to Cell 1. </w:t>
      </w:r>
      <w:r>
        <w:t xml:space="preserve">Cell 2 is NR Cell on an unlicensed band under CCA. </w:t>
      </w:r>
      <w:r w:rsidRPr="007275DF">
        <w:t>The channel occupancy measurement is performed on an inter-RAT carrier frequency under CCA. The E-UTRAN PCell setting refers to Table A.3.7.2.1-1.</w:t>
      </w:r>
      <w:r>
        <w:t xml:space="preserve"> The Inter-RAT CO measurement test parameters are defined in table</w:t>
      </w:r>
      <w:r w:rsidRPr="00D91F54">
        <w:rPr>
          <w:snapToGrid w:val="0"/>
          <w:lang w:eastAsia="zh-CN"/>
        </w:rPr>
        <w:t xml:space="preserve"> </w:t>
      </w:r>
      <w:r w:rsidRPr="007275DF">
        <w:rPr>
          <w:snapToGrid w:val="0"/>
          <w:lang w:eastAsia="zh-CN"/>
        </w:rPr>
        <w:t>A.12.4.2.</w:t>
      </w:r>
      <w:r>
        <w:rPr>
          <w:snapToGrid w:val="0"/>
          <w:lang w:eastAsia="zh-CN"/>
        </w:rPr>
        <w:t>6</w:t>
      </w:r>
      <w:r w:rsidRPr="007275DF">
        <w:rPr>
          <w:snapToGrid w:val="0"/>
          <w:lang w:eastAsia="zh-CN"/>
        </w:rPr>
        <w:t>.2</w:t>
      </w:r>
      <w:r w:rsidRPr="007275DF">
        <w:t>-</w:t>
      </w:r>
      <w:r>
        <w:t xml:space="preserve">2 and </w:t>
      </w:r>
      <w:r w:rsidRPr="007275DF">
        <w:rPr>
          <w:snapToGrid w:val="0"/>
          <w:lang w:eastAsia="zh-CN"/>
        </w:rPr>
        <w:t>A.12.4.2.</w:t>
      </w:r>
      <w:r>
        <w:rPr>
          <w:snapToGrid w:val="0"/>
          <w:lang w:eastAsia="zh-CN"/>
        </w:rPr>
        <w:t>6</w:t>
      </w:r>
      <w:r w:rsidRPr="007275DF">
        <w:rPr>
          <w:snapToGrid w:val="0"/>
          <w:lang w:eastAsia="zh-CN"/>
        </w:rPr>
        <w:t>.2</w:t>
      </w:r>
      <w:r w:rsidRPr="007275DF">
        <w:t>-</w:t>
      </w:r>
      <w:r>
        <w:t>3.</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6FAFE04A" w14:textId="4BB2802E" w:rsidR="008D63F3" w:rsidRPr="007275DF" w:rsidRDefault="008D63F3" w:rsidP="008D63F3">
      <w:pPr>
        <w:pStyle w:val="TH"/>
      </w:pPr>
      <w:r w:rsidRPr="007275DF">
        <w:t xml:space="preserve">Table </w:t>
      </w:r>
      <w:r w:rsidRPr="007275DF">
        <w:rPr>
          <w:snapToGrid w:val="0"/>
          <w:lang w:eastAsia="zh-CN"/>
        </w:rPr>
        <w:t>A.12.4.2.6.2</w:t>
      </w:r>
      <w:r w:rsidRPr="007275DF">
        <w:t xml:space="preserve">-2: </w:t>
      </w:r>
      <w:r>
        <w:t>Inter-RAT CO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8D63F3" w:rsidRPr="007275DF" w14:paraId="0E5CC610" w14:textId="77777777" w:rsidTr="005D1F46">
        <w:trPr>
          <w:cantSplit/>
          <w:jc w:val="center"/>
        </w:trPr>
        <w:tc>
          <w:tcPr>
            <w:tcW w:w="3138" w:type="dxa"/>
            <w:gridSpan w:val="2"/>
            <w:vMerge w:val="restart"/>
            <w:vAlign w:val="center"/>
          </w:tcPr>
          <w:p w14:paraId="7456BBEA" w14:textId="77777777" w:rsidR="008D63F3" w:rsidRPr="007275DF" w:rsidRDefault="008D63F3" w:rsidP="005D1F46">
            <w:pPr>
              <w:pStyle w:val="TAH"/>
              <w:rPr>
                <w:rFonts w:cs="Arial"/>
                <w:lang w:eastAsia="ja-JP"/>
              </w:rPr>
            </w:pPr>
            <w:r w:rsidRPr="007275DF">
              <w:rPr>
                <w:rFonts w:cs="Arial"/>
                <w:lang w:eastAsia="ja-JP"/>
              </w:rPr>
              <w:t>Parameter</w:t>
            </w:r>
          </w:p>
        </w:tc>
        <w:tc>
          <w:tcPr>
            <w:tcW w:w="1271" w:type="dxa"/>
            <w:vMerge w:val="restart"/>
          </w:tcPr>
          <w:p w14:paraId="3E73F08D" w14:textId="77777777" w:rsidR="008D63F3" w:rsidRPr="007275DF" w:rsidRDefault="008D63F3" w:rsidP="005D1F46">
            <w:pPr>
              <w:pStyle w:val="TAH"/>
              <w:rPr>
                <w:rFonts w:cs="Arial"/>
                <w:lang w:eastAsia="ja-JP"/>
              </w:rPr>
            </w:pPr>
            <w:r w:rsidRPr="007275DF">
              <w:rPr>
                <w:rFonts w:cs="Arial"/>
                <w:lang w:eastAsia="ja-JP"/>
              </w:rPr>
              <w:t>Configurations</w:t>
            </w:r>
          </w:p>
        </w:tc>
        <w:tc>
          <w:tcPr>
            <w:tcW w:w="1271" w:type="dxa"/>
            <w:vMerge w:val="restart"/>
            <w:vAlign w:val="center"/>
          </w:tcPr>
          <w:p w14:paraId="00E02479" w14:textId="77777777" w:rsidR="008D63F3" w:rsidRPr="007275DF" w:rsidRDefault="008D63F3" w:rsidP="005D1F46">
            <w:pPr>
              <w:pStyle w:val="TAH"/>
              <w:rPr>
                <w:rFonts w:cs="Arial"/>
                <w:lang w:eastAsia="ja-JP"/>
              </w:rPr>
            </w:pPr>
            <w:r w:rsidRPr="007275DF">
              <w:rPr>
                <w:rFonts w:cs="Arial"/>
                <w:lang w:eastAsia="ja-JP"/>
              </w:rPr>
              <w:t>Unit</w:t>
            </w:r>
          </w:p>
        </w:tc>
        <w:tc>
          <w:tcPr>
            <w:tcW w:w="3225" w:type="dxa"/>
            <w:vAlign w:val="center"/>
          </w:tcPr>
          <w:p w14:paraId="31E3E1DE" w14:textId="77777777" w:rsidR="008D63F3" w:rsidRPr="007275DF" w:rsidRDefault="008D63F3" w:rsidP="005D1F46">
            <w:pPr>
              <w:pStyle w:val="TAH"/>
              <w:rPr>
                <w:rFonts w:cs="Arial"/>
                <w:lang w:eastAsia="ja-JP"/>
              </w:rPr>
            </w:pPr>
            <w:r w:rsidRPr="007275DF">
              <w:rPr>
                <w:rFonts w:cs="Arial"/>
                <w:lang w:eastAsia="ja-JP"/>
              </w:rPr>
              <w:t>Test 1</w:t>
            </w:r>
          </w:p>
        </w:tc>
      </w:tr>
      <w:tr w:rsidR="008D63F3" w:rsidRPr="007275DF" w14:paraId="5DAB57A9" w14:textId="77777777" w:rsidTr="005D1F46">
        <w:trPr>
          <w:cantSplit/>
          <w:jc w:val="center"/>
        </w:trPr>
        <w:tc>
          <w:tcPr>
            <w:tcW w:w="3138" w:type="dxa"/>
            <w:gridSpan w:val="2"/>
            <w:vMerge/>
            <w:vAlign w:val="center"/>
          </w:tcPr>
          <w:p w14:paraId="18270C93" w14:textId="77777777" w:rsidR="008D63F3" w:rsidRPr="007275DF" w:rsidRDefault="008D63F3" w:rsidP="005D1F46">
            <w:pPr>
              <w:pStyle w:val="TAH"/>
              <w:rPr>
                <w:rFonts w:cs="Arial"/>
                <w:lang w:eastAsia="ja-JP"/>
              </w:rPr>
            </w:pPr>
          </w:p>
        </w:tc>
        <w:tc>
          <w:tcPr>
            <w:tcW w:w="1271" w:type="dxa"/>
            <w:vMerge/>
          </w:tcPr>
          <w:p w14:paraId="2D1A1A70" w14:textId="77777777" w:rsidR="008D63F3" w:rsidRPr="007275DF" w:rsidRDefault="008D63F3" w:rsidP="005D1F46">
            <w:pPr>
              <w:pStyle w:val="TAH"/>
              <w:rPr>
                <w:rFonts w:cs="Arial"/>
                <w:lang w:eastAsia="ja-JP"/>
              </w:rPr>
            </w:pPr>
          </w:p>
        </w:tc>
        <w:tc>
          <w:tcPr>
            <w:tcW w:w="1271" w:type="dxa"/>
            <w:vMerge/>
            <w:vAlign w:val="center"/>
          </w:tcPr>
          <w:p w14:paraId="5D751144" w14:textId="77777777" w:rsidR="008D63F3" w:rsidRPr="007275DF" w:rsidRDefault="008D63F3" w:rsidP="005D1F46">
            <w:pPr>
              <w:pStyle w:val="TAH"/>
              <w:rPr>
                <w:rFonts w:cs="Arial"/>
                <w:lang w:eastAsia="ja-JP"/>
              </w:rPr>
            </w:pPr>
          </w:p>
        </w:tc>
        <w:tc>
          <w:tcPr>
            <w:tcW w:w="3225" w:type="dxa"/>
            <w:vAlign w:val="center"/>
          </w:tcPr>
          <w:p w14:paraId="6F244657" w14:textId="77777777" w:rsidR="008D63F3" w:rsidRPr="007275DF" w:rsidRDefault="008D63F3" w:rsidP="005D1F46">
            <w:pPr>
              <w:pStyle w:val="TAH"/>
              <w:rPr>
                <w:rFonts w:cs="Arial"/>
                <w:lang w:eastAsia="ja-JP"/>
              </w:rPr>
            </w:pPr>
            <w:r w:rsidRPr="007275DF">
              <w:rPr>
                <w:rFonts w:cs="Arial"/>
                <w:lang w:eastAsia="ja-JP"/>
              </w:rPr>
              <w:t xml:space="preserve">Cell </w:t>
            </w:r>
            <w:r>
              <w:rPr>
                <w:rFonts w:cs="Arial"/>
                <w:lang w:eastAsia="ja-JP"/>
              </w:rPr>
              <w:t>2</w:t>
            </w:r>
          </w:p>
        </w:tc>
      </w:tr>
      <w:tr w:rsidR="008D63F3" w:rsidRPr="007275DF" w14:paraId="38AB7384" w14:textId="77777777" w:rsidTr="005D1F46">
        <w:trPr>
          <w:trHeight w:val="20"/>
          <w:jc w:val="center"/>
        </w:trPr>
        <w:tc>
          <w:tcPr>
            <w:tcW w:w="3138" w:type="dxa"/>
            <w:gridSpan w:val="2"/>
            <w:vAlign w:val="center"/>
          </w:tcPr>
          <w:p w14:paraId="114EE981" w14:textId="77777777" w:rsidR="008D63F3" w:rsidRPr="007275DF" w:rsidRDefault="008D63F3" w:rsidP="005D1F46">
            <w:pPr>
              <w:pStyle w:val="TAL"/>
              <w:rPr>
                <w:rFonts w:cs="Arial"/>
                <w:lang w:val="sv-FI" w:eastAsia="ja-JP"/>
              </w:rPr>
            </w:pPr>
            <w:r w:rsidRPr="007275DF">
              <w:rPr>
                <w:rFonts w:cs="Arial"/>
                <w:lang w:val="sv-FI" w:eastAsia="ja-JP"/>
              </w:rPr>
              <w:t>RF Channel Number</w:t>
            </w:r>
          </w:p>
        </w:tc>
        <w:tc>
          <w:tcPr>
            <w:tcW w:w="1271" w:type="dxa"/>
          </w:tcPr>
          <w:p w14:paraId="1B60BE0D" w14:textId="77777777" w:rsidR="008D63F3" w:rsidRPr="007275DF" w:rsidRDefault="008D63F3" w:rsidP="005D1F46">
            <w:pPr>
              <w:pStyle w:val="TAL"/>
              <w:jc w:val="center"/>
              <w:rPr>
                <w:rFonts w:cs="Arial"/>
                <w:lang w:val="sv-FI" w:eastAsia="ja-JP"/>
              </w:rPr>
            </w:pPr>
          </w:p>
        </w:tc>
        <w:tc>
          <w:tcPr>
            <w:tcW w:w="1271" w:type="dxa"/>
            <w:vAlign w:val="center"/>
          </w:tcPr>
          <w:p w14:paraId="6967B76F" w14:textId="77777777" w:rsidR="008D63F3" w:rsidRPr="007275DF" w:rsidRDefault="008D63F3" w:rsidP="005D1F46">
            <w:pPr>
              <w:pStyle w:val="TAL"/>
              <w:jc w:val="center"/>
              <w:rPr>
                <w:rFonts w:cs="Arial"/>
                <w:lang w:val="sv-FI" w:eastAsia="ja-JP"/>
              </w:rPr>
            </w:pPr>
          </w:p>
        </w:tc>
        <w:tc>
          <w:tcPr>
            <w:tcW w:w="3225" w:type="dxa"/>
            <w:vAlign w:val="center"/>
          </w:tcPr>
          <w:p w14:paraId="4AF51ECD" w14:textId="77777777" w:rsidR="008D63F3" w:rsidRPr="007275DF" w:rsidRDefault="008D63F3" w:rsidP="005D1F46">
            <w:pPr>
              <w:pStyle w:val="TAL"/>
              <w:jc w:val="center"/>
              <w:rPr>
                <w:rFonts w:cs="Arial"/>
                <w:lang w:eastAsia="ja-JP"/>
              </w:rPr>
            </w:pPr>
            <w:r w:rsidRPr="007275DF">
              <w:rPr>
                <w:rFonts w:cs="Arial"/>
                <w:lang w:eastAsia="ja-JP"/>
              </w:rPr>
              <w:t>2</w:t>
            </w:r>
          </w:p>
        </w:tc>
      </w:tr>
      <w:tr w:rsidR="008D63F3" w:rsidRPr="007275DF" w14:paraId="3D445D21" w14:textId="77777777" w:rsidTr="005D1F46">
        <w:trPr>
          <w:trHeight w:val="20"/>
          <w:jc w:val="center"/>
        </w:trPr>
        <w:tc>
          <w:tcPr>
            <w:tcW w:w="3138" w:type="dxa"/>
            <w:gridSpan w:val="2"/>
            <w:vAlign w:val="center"/>
          </w:tcPr>
          <w:p w14:paraId="247B6F03" w14:textId="77777777" w:rsidR="008D63F3" w:rsidRPr="007275DF" w:rsidRDefault="008D63F3" w:rsidP="005D1F46">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E5E9AAF" w14:textId="77777777" w:rsidR="008D63F3" w:rsidRPr="007275DF" w:rsidRDefault="008D63F3" w:rsidP="005D1F46">
            <w:pPr>
              <w:pStyle w:val="TAL"/>
              <w:jc w:val="center"/>
              <w:rPr>
                <w:rFonts w:cs="Arial"/>
                <w:lang w:eastAsia="ja-JP"/>
              </w:rPr>
            </w:pPr>
          </w:p>
        </w:tc>
        <w:tc>
          <w:tcPr>
            <w:tcW w:w="1271" w:type="dxa"/>
            <w:vAlign w:val="center"/>
          </w:tcPr>
          <w:p w14:paraId="7E61082F" w14:textId="77777777" w:rsidR="008D63F3" w:rsidRPr="007275DF" w:rsidRDefault="008D63F3" w:rsidP="005D1F46">
            <w:pPr>
              <w:pStyle w:val="TAL"/>
              <w:jc w:val="center"/>
              <w:rPr>
                <w:rFonts w:cs="Arial"/>
                <w:lang w:eastAsia="ja-JP"/>
              </w:rPr>
            </w:pPr>
            <w:r w:rsidRPr="007275DF">
              <w:rPr>
                <w:rFonts w:cs="Arial"/>
                <w:lang w:eastAsia="ja-JP"/>
              </w:rPr>
              <w:t>MHz</w:t>
            </w:r>
          </w:p>
        </w:tc>
        <w:tc>
          <w:tcPr>
            <w:tcW w:w="3225" w:type="dxa"/>
            <w:vAlign w:val="center"/>
          </w:tcPr>
          <w:p w14:paraId="6B83E064" w14:textId="77777777" w:rsidR="008D63F3" w:rsidRPr="007275DF" w:rsidRDefault="008D63F3" w:rsidP="005D1F46">
            <w:pPr>
              <w:pStyle w:val="TAL"/>
              <w:jc w:val="center"/>
              <w:rPr>
                <w:rFonts w:cs="Arial"/>
                <w:lang w:eastAsia="ja-JP"/>
              </w:rPr>
            </w:pPr>
            <w:r w:rsidRPr="007275DF">
              <w:rPr>
                <w:rFonts w:cs="Arial"/>
                <w:lang w:eastAsia="ja-JP"/>
              </w:rPr>
              <w:t>40</w:t>
            </w:r>
          </w:p>
        </w:tc>
      </w:tr>
      <w:tr w:rsidR="008D63F3" w:rsidRPr="007275DF" w14:paraId="5D3BFC8F" w14:textId="77777777" w:rsidTr="005D1F46">
        <w:trPr>
          <w:trHeight w:val="20"/>
          <w:jc w:val="center"/>
        </w:trPr>
        <w:tc>
          <w:tcPr>
            <w:tcW w:w="1569" w:type="dxa"/>
            <w:vMerge w:val="restart"/>
            <w:vAlign w:val="center"/>
          </w:tcPr>
          <w:p w14:paraId="02B59E1F" w14:textId="77777777" w:rsidR="008D63F3" w:rsidRPr="007275DF" w:rsidRDefault="008D63F3" w:rsidP="005D1F46">
            <w:pPr>
              <w:pStyle w:val="TAL"/>
              <w:rPr>
                <w:rFonts w:cs="Arial"/>
                <w:lang w:eastAsia="ja-JP"/>
              </w:rPr>
            </w:pPr>
            <w:r w:rsidRPr="007275DF">
              <w:rPr>
                <w:rFonts w:cs="Arial"/>
                <w:lang w:eastAsia="ja-JP"/>
              </w:rPr>
              <w:t>SSB configuration</w:t>
            </w:r>
          </w:p>
        </w:tc>
        <w:tc>
          <w:tcPr>
            <w:tcW w:w="1569" w:type="dxa"/>
            <w:vAlign w:val="center"/>
          </w:tcPr>
          <w:p w14:paraId="0C7FCAA8" w14:textId="77777777" w:rsidR="008D63F3" w:rsidRPr="007275DF" w:rsidRDefault="008D63F3" w:rsidP="005D1F46">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D8E35C6" w14:textId="77777777" w:rsidR="008D63F3" w:rsidRPr="007275DF" w:rsidRDefault="008D63F3" w:rsidP="005D1F46">
            <w:pPr>
              <w:pStyle w:val="TAL"/>
              <w:rPr>
                <w:rFonts w:cs="Arial"/>
                <w:lang w:eastAsia="ja-JP"/>
              </w:rPr>
            </w:pPr>
          </w:p>
        </w:tc>
        <w:tc>
          <w:tcPr>
            <w:tcW w:w="1271" w:type="dxa"/>
          </w:tcPr>
          <w:p w14:paraId="73B1B3E0"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034E89DC" w14:textId="77777777" w:rsidR="008D63F3" w:rsidRPr="007275DF" w:rsidRDefault="008D63F3" w:rsidP="005D1F46">
            <w:pPr>
              <w:pStyle w:val="TAL"/>
              <w:jc w:val="center"/>
              <w:rPr>
                <w:rFonts w:cs="Arial"/>
                <w:lang w:eastAsia="ja-JP"/>
              </w:rPr>
            </w:pPr>
          </w:p>
        </w:tc>
        <w:tc>
          <w:tcPr>
            <w:tcW w:w="3225" w:type="dxa"/>
            <w:vAlign w:val="center"/>
          </w:tcPr>
          <w:p w14:paraId="770B60F6" w14:textId="77777777" w:rsidR="008D63F3" w:rsidRPr="007275DF" w:rsidRDefault="008D63F3" w:rsidP="005D1F46">
            <w:pPr>
              <w:jc w:val="center"/>
            </w:pPr>
            <w:r w:rsidRPr="007275DF">
              <w:rPr>
                <w:rFonts w:ascii="Arial" w:hAnsi="Arial" w:cs="Arial"/>
                <w:color w:val="000000"/>
                <w:sz w:val="18"/>
                <w:szCs w:val="18"/>
              </w:rPr>
              <w:t>SSB.1 CCA</w:t>
            </w:r>
          </w:p>
          <w:p w14:paraId="0A93A560" w14:textId="77777777" w:rsidR="008D63F3" w:rsidRPr="007275DF" w:rsidRDefault="008D63F3" w:rsidP="005D1F46">
            <w:pPr>
              <w:pStyle w:val="TAL"/>
              <w:jc w:val="center"/>
              <w:rPr>
                <w:rFonts w:cs="Arial"/>
                <w:lang w:eastAsia="ja-JP"/>
              </w:rPr>
            </w:pPr>
          </w:p>
        </w:tc>
      </w:tr>
      <w:tr w:rsidR="008D63F3" w:rsidRPr="007275DF" w14:paraId="5296B2C0" w14:textId="77777777" w:rsidTr="005D1F46">
        <w:trPr>
          <w:trHeight w:val="20"/>
          <w:jc w:val="center"/>
        </w:trPr>
        <w:tc>
          <w:tcPr>
            <w:tcW w:w="1569" w:type="dxa"/>
            <w:vMerge/>
            <w:vAlign w:val="center"/>
          </w:tcPr>
          <w:p w14:paraId="6154EBFD" w14:textId="77777777" w:rsidR="008D63F3" w:rsidRPr="007275DF" w:rsidRDefault="008D63F3" w:rsidP="005D1F46">
            <w:pPr>
              <w:pStyle w:val="TAL"/>
              <w:rPr>
                <w:rFonts w:cs="Arial"/>
                <w:lang w:eastAsia="ja-JP"/>
              </w:rPr>
            </w:pPr>
          </w:p>
        </w:tc>
        <w:tc>
          <w:tcPr>
            <w:tcW w:w="1569" w:type="dxa"/>
            <w:vAlign w:val="center"/>
          </w:tcPr>
          <w:p w14:paraId="11EE3449" w14:textId="77777777" w:rsidR="008D63F3" w:rsidRPr="007275DF" w:rsidRDefault="008D63F3" w:rsidP="005D1F46">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A589328" w14:textId="77777777" w:rsidR="008D63F3" w:rsidRPr="007275DF" w:rsidRDefault="008D63F3" w:rsidP="005D1F46">
            <w:pPr>
              <w:pStyle w:val="TAL"/>
              <w:jc w:val="center"/>
              <w:rPr>
                <w:rFonts w:cs="Arial"/>
                <w:lang w:eastAsia="ja-JP"/>
              </w:rPr>
            </w:pPr>
            <w:r w:rsidRPr="007275DF">
              <w:rPr>
                <w:rFonts w:cs="Arial"/>
                <w:lang w:eastAsia="ja-JP"/>
              </w:rPr>
              <w:t>1,2</w:t>
            </w:r>
          </w:p>
        </w:tc>
        <w:tc>
          <w:tcPr>
            <w:tcW w:w="1271" w:type="dxa"/>
            <w:vAlign w:val="center"/>
          </w:tcPr>
          <w:p w14:paraId="3312600A" w14:textId="77777777" w:rsidR="008D63F3" w:rsidRPr="007275DF" w:rsidRDefault="008D63F3" w:rsidP="005D1F46">
            <w:pPr>
              <w:pStyle w:val="TAL"/>
              <w:jc w:val="center"/>
              <w:rPr>
                <w:rFonts w:cs="Arial"/>
                <w:lang w:eastAsia="ja-JP"/>
              </w:rPr>
            </w:pPr>
          </w:p>
        </w:tc>
        <w:tc>
          <w:tcPr>
            <w:tcW w:w="3225" w:type="dxa"/>
            <w:vAlign w:val="center"/>
          </w:tcPr>
          <w:p w14:paraId="62FB38DF" w14:textId="77777777" w:rsidR="008D63F3" w:rsidRPr="007275DF" w:rsidRDefault="008D63F3" w:rsidP="005D1F46">
            <w:pPr>
              <w:jc w:val="center"/>
            </w:pPr>
            <w:r w:rsidRPr="007275DF">
              <w:rPr>
                <w:rFonts w:ascii="Arial" w:hAnsi="Arial" w:cs="Arial"/>
                <w:color w:val="000000"/>
                <w:sz w:val="18"/>
                <w:szCs w:val="18"/>
              </w:rPr>
              <w:t>SSB.2 CCA</w:t>
            </w:r>
          </w:p>
          <w:p w14:paraId="5AC1A9AA" w14:textId="77777777" w:rsidR="008D63F3" w:rsidRPr="007275DF" w:rsidRDefault="008D63F3" w:rsidP="005D1F46">
            <w:pPr>
              <w:pStyle w:val="TAL"/>
              <w:jc w:val="center"/>
              <w:rPr>
                <w:rFonts w:cs="Arial"/>
                <w:lang w:eastAsia="ja-JP"/>
              </w:rPr>
            </w:pPr>
          </w:p>
        </w:tc>
      </w:tr>
      <w:tr w:rsidR="008D63F3" w:rsidRPr="007275DF" w14:paraId="08FE2359" w14:textId="77777777" w:rsidTr="005D1F46">
        <w:trPr>
          <w:trHeight w:val="20"/>
          <w:jc w:val="center"/>
        </w:trPr>
        <w:tc>
          <w:tcPr>
            <w:tcW w:w="3138" w:type="dxa"/>
            <w:gridSpan w:val="2"/>
          </w:tcPr>
          <w:p w14:paraId="7A546157"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12272E8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430EEDA" w14:textId="77777777" w:rsidR="008D63F3" w:rsidRPr="007275DF" w:rsidRDefault="008D63F3" w:rsidP="005D1F46">
            <w:pPr>
              <w:pStyle w:val="TAL"/>
              <w:jc w:val="center"/>
              <w:rPr>
                <w:rFonts w:cs="Arial"/>
                <w:lang w:eastAsia="ja-JP"/>
              </w:rPr>
            </w:pPr>
          </w:p>
        </w:tc>
        <w:tc>
          <w:tcPr>
            <w:tcW w:w="3225" w:type="dxa"/>
          </w:tcPr>
          <w:p w14:paraId="6447D3B2" w14:textId="77777777" w:rsidR="008D63F3" w:rsidRPr="007275DF" w:rsidRDefault="008D63F3" w:rsidP="005D1F4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13DD7" w14:textId="77777777" w:rsidR="008D63F3" w:rsidRPr="00D91F54" w:rsidRDefault="008D63F3" w:rsidP="005D1F46">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8D63F3" w:rsidRPr="007275DF" w14:paraId="50A9EB84" w14:textId="77777777" w:rsidTr="005D1F46">
        <w:trPr>
          <w:trHeight w:val="20"/>
          <w:jc w:val="center"/>
        </w:trPr>
        <w:tc>
          <w:tcPr>
            <w:tcW w:w="3138" w:type="dxa"/>
            <w:gridSpan w:val="2"/>
          </w:tcPr>
          <w:p w14:paraId="189EB054" w14:textId="77777777" w:rsidR="008D63F3" w:rsidRPr="007275DF" w:rsidRDefault="008D63F3" w:rsidP="005D1F46">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1ADF335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FC0C274" w14:textId="77777777" w:rsidR="008D63F3" w:rsidRPr="007275DF" w:rsidRDefault="008D63F3" w:rsidP="005D1F46">
            <w:pPr>
              <w:pStyle w:val="TAL"/>
              <w:jc w:val="center"/>
              <w:rPr>
                <w:rFonts w:cs="Arial"/>
                <w:lang w:eastAsia="ja-JP"/>
              </w:rPr>
            </w:pPr>
          </w:p>
        </w:tc>
        <w:tc>
          <w:tcPr>
            <w:tcW w:w="3225" w:type="dxa"/>
          </w:tcPr>
          <w:p w14:paraId="20F0CB09" w14:textId="77777777" w:rsidR="008D63F3" w:rsidRPr="00D91F54" w:rsidRDefault="008D63F3" w:rsidP="005D1F46">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8D63F3" w:rsidRPr="007275DF" w14:paraId="205EA929" w14:textId="77777777" w:rsidTr="005D1F46">
        <w:trPr>
          <w:trHeight w:val="20"/>
          <w:jc w:val="center"/>
        </w:trPr>
        <w:tc>
          <w:tcPr>
            <w:tcW w:w="3138" w:type="dxa"/>
            <w:gridSpan w:val="2"/>
            <w:vAlign w:val="center"/>
          </w:tcPr>
          <w:p w14:paraId="21BCF93A" w14:textId="77777777" w:rsidR="008D63F3" w:rsidRPr="007275DF" w:rsidRDefault="008D63F3" w:rsidP="005D1F46">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69B1EA7A"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697D444D" w14:textId="77777777" w:rsidR="008D63F3" w:rsidRPr="007275DF" w:rsidRDefault="008D63F3" w:rsidP="005D1F46">
            <w:pPr>
              <w:pStyle w:val="TAL"/>
              <w:jc w:val="center"/>
              <w:rPr>
                <w:rFonts w:cs="Arial"/>
                <w:lang w:eastAsia="ja-JP"/>
              </w:rPr>
            </w:pPr>
          </w:p>
        </w:tc>
        <w:tc>
          <w:tcPr>
            <w:tcW w:w="3225" w:type="dxa"/>
          </w:tcPr>
          <w:p w14:paraId="05B23317" w14:textId="77777777" w:rsidR="008D63F3" w:rsidRPr="00D91F54" w:rsidRDefault="008D63F3" w:rsidP="005D1F46">
            <w:pPr>
              <w:pStyle w:val="TAL"/>
              <w:jc w:val="center"/>
              <w:rPr>
                <w:rFonts w:cs="Arial"/>
                <w:szCs w:val="18"/>
                <w:lang w:eastAsia="ja-JP"/>
              </w:rPr>
            </w:pPr>
            <w:r>
              <w:rPr>
                <w:noProof/>
                <w:szCs w:val="18"/>
              </w:rPr>
              <w:t>1</w:t>
            </w:r>
          </w:p>
        </w:tc>
      </w:tr>
      <w:tr w:rsidR="008D63F3" w:rsidRPr="007275DF" w14:paraId="0E2193C9" w14:textId="77777777" w:rsidTr="005D1F46">
        <w:trPr>
          <w:trHeight w:val="20"/>
          <w:jc w:val="center"/>
        </w:trPr>
        <w:tc>
          <w:tcPr>
            <w:tcW w:w="3138" w:type="dxa"/>
            <w:gridSpan w:val="2"/>
          </w:tcPr>
          <w:p w14:paraId="6A8C5F63" w14:textId="77777777" w:rsidR="008D63F3" w:rsidRPr="007275DF" w:rsidRDefault="008D63F3" w:rsidP="005D1F46">
            <w:pPr>
              <w:pStyle w:val="TAL"/>
              <w:rPr>
                <w:rFonts w:cs="Arial"/>
                <w:lang w:eastAsia="ja-JP"/>
              </w:rPr>
            </w:pPr>
            <w:r w:rsidRPr="007275DF">
              <w:rPr>
                <w:rFonts w:cs="Arial"/>
                <w:lang w:eastAsia="zh-CN"/>
              </w:rPr>
              <w:t>Gap Pattern Id</w:t>
            </w:r>
          </w:p>
        </w:tc>
        <w:tc>
          <w:tcPr>
            <w:tcW w:w="1271" w:type="dxa"/>
          </w:tcPr>
          <w:p w14:paraId="26343C79" w14:textId="77777777" w:rsidR="008D63F3" w:rsidRPr="007275DF" w:rsidRDefault="008D63F3" w:rsidP="005D1F46">
            <w:pPr>
              <w:pStyle w:val="TAL"/>
              <w:jc w:val="center"/>
            </w:pPr>
            <w:r w:rsidRPr="007275DF">
              <w:t>1, 2</w:t>
            </w:r>
          </w:p>
        </w:tc>
        <w:tc>
          <w:tcPr>
            <w:tcW w:w="1271" w:type="dxa"/>
            <w:vAlign w:val="center"/>
          </w:tcPr>
          <w:p w14:paraId="3D00A9D3" w14:textId="77777777" w:rsidR="008D63F3" w:rsidRPr="007275DF" w:rsidRDefault="008D63F3" w:rsidP="005D1F46">
            <w:pPr>
              <w:pStyle w:val="TAL"/>
              <w:jc w:val="center"/>
              <w:rPr>
                <w:rFonts w:cs="Arial"/>
                <w:lang w:eastAsia="ja-JP"/>
              </w:rPr>
            </w:pPr>
          </w:p>
        </w:tc>
        <w:tc>
          <w:tcPr>
            <w:tcW w:w="3225" w:type="dxa"/>
          </w:tcPr>
          <w:p w14:paraId="5D7FE283" w14:textId="77777777" w:rsidR="008D63F3" w:rsidRDefault="008D63F3" w:rsidP="005D1F46">
            <w:pPr>
              <w:pStyle w:val="TAL"/>
              <w:jc w:val="center"/>
              <w:rPr>
                <w:noProof/>
                <w:szCs w:val="18"/>
              </w:rPr>
            </w:pPr>
            <w:r w:rsidRPr="007275DF">
              <w:rPr>
                <w:rFonts w:cs="Arial"/>
                <w:lang w:eastAsia="zh-CN"/>
              </w:rPr>
              <w:t>0</w:t>
            </w:r>
          </w:p>
        </w:tc>
      </w:tr>
      <w:tr w:rsidR="008D63F3" w:rsidRPr="007275DF" w14:paraId="622A53E6" w14:textId="77777777" w:rsidTr="005D1F46">
        <w:trPr>
          <w:trHeight w:val="20"/>
          <w:jc w:val="center"/>
        </w:trPr>
        <w:tc>
          <w:tcPr>
            <w:tcW w:w="3138" w:type="dxa"/>
            <w:gridSpan w:val="2"/>
          </w:tcPr>
          <w:p w14:paraId="392F317B" w14:textId="77777777" w:rsidR="008D63F3" w:rsidRPr="007275DF" w:rsidRDefault="008D63F3" w:rsidP="005D1F46">
            <w:pPr>
              <w:pStyle w:val="TAL"/>
              <w:rPr>
                <w:rFonts w:cs="Arial"/>
                <w:lang w:eastAsia="ja-JP"/>
              </w:rPr>
            </w:pPr>
            <w:r w:rsidRPr="007275DF">
              <w:rPr>
                <w:lang w:eastAsia="zh-CN"/>
              </w:rPr>
              <w:t>Measurement gap offset</w:t>
            </w:r>
          </w:p>
        </w:tc>
        <w:tc>
          <w:tcPr>
            <w:tcW w:w="1271" w:type="dxa"/>
          </w:tcPr>
          <w:p w14:paraId="6289FCA5" w14:textId="77777777" w:rsidR="008D63F3" w:rsidRPr="007275DF" w:rsidRDefault="008D63F3" w:rsidP="005D1F46">
            <w:pPr>
              <w:pStyle w:val="TAL"/>
              <w:jc w:val="center"/>
            </w:pPr>
            <w:r w:rsidRPr="007275DF">
              <w:t>1, 2</w:t>
            </w:r>
          </w:p>
        </w:tc>
        <w:tc>
          <w:tcPr>
            <w:tcW w:w="1271" w:type="dxa"/>
            <w:vAlign w:val="center"/>
          </w:tcPr>
          <w:p w14:paraId="62AE3249" w14:textId="77777777" w:rsidR="008D63F3" w:rsidRPr="007275DF" w:rsidRDefault="008D63F3" w:rsidP="005D1F46">
            <w:pPr>
              <w:pStyle w:val="TAL"/>
              <w:jc w:val="center"/>
              <w:rPr>
                <w:rFonts w:cs="Arial"/>
                <w:lang w:eastAsia="ja-JP"/>
              </w:rPr>
            </w:pPr>
          </w:p>
        </w:tc>
        <w:tc>
          <w:tcPr>
            <w:tcW w:w="3225" w:type="dxa"/>
          </w:tcPr>
          <w:p w14:paraId="4FCC0D62" w14:textId="77777777" w:rsidR="008D63F3" w:rsidRDefault="008D63F3" w:rsidP="005D1F46">
            <w:pPr>
              <w:pStyle w:val="TAL"/>
              <w:jc w:val="center"/>
              <w:rPr>
                <w:noProof/>
                <w:szCs w:val="18"/>
              </w:rPr>
            </w:pPr>
            <w:r>
              <w:rPr>
                <w:noProof/>
                <w:szCs w:val="18"/>
              </w:rPr>
              <w:t>19</w:t>
            </w:r>
          </w:p>
        </w:tc>
      </w:tr>
      <w:tr w:rsidR="008D63F3" w:rsidRPr="007275DF" w14:paraId="062758D3" w14:textId="77777777" w:rsidTr="005D1F46">
        <w:trPr>
          <w:trHeight w:val="20"/>
          <w:jc w:val="center"/>
        </w:trPr>
        <w:tc>
          <w:tcPr>
            <w:tcW w:w="3138" w:type="dxa"/>
            <w:gridSpan w:val="2"/>
            <w:vAlign w:val="center"/>
          </w:tcPr>
          <w:p w14:paraId="0CE17C98" w14:textId="77777777" w:rsidR="008D63F3" w:rsidRPr="007275DF" w:rsidRDefault="008D63F3" w:rsidP="005D1F46">
            <w:pPr>
              <w:pStyle w:val="TAL"/>
              <w:rPr>
                <w:rFonts w:cs="Arial"/>
                <w:lang w:eastAsia="ja-JP"/>
              </w:rPr>
            </w:pPr>
            <w:r w:rsidRPr="007275DF">
              <w:rPr>
                <w:rFonts w:cs="Arial"/>
                <w:lang w:eastAsia="ja-JP"/>
              </w:rPr>
              <w:t>DL CCA model</w:t>
            </w:r>
          </w:p>
        </w:tc>
        <w:tc>
          <w:tcPr>
            <w:tcW w:w="1271" w:type="dxa"/>
          </w:tcPr>
          <w:p w14:paraId="4175851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480CF0D" w14:textId="77777777" w:rsidR="008D63F3" w:rsidRPr="007275DF" w:rsidRDefault="008D63F3" w:rsidP="005D1F46">
            <w:pPr>
              <w:pStyle w:val="TAL"/>
              <w:jc w:val="center"/>
              <w:rPr>
                <w:rFonts w:cs="Arial"/>
                <w:lang w:eastAsia="ja-JP"/>
              </w:rPr>
            </w:pPr>
          </w:p>
        </w:tc>
        <w:tc>
          <w:tcPr>
            <w:tcW w:w="3225" w:type="dxa"/>
          </w:tcPr>
          <w:p w14:paraId="6C9408ED" w14:textId="77777777" w:rsidR="008D63F3" w:rsidRPr="00D91F54" w:rsidRDefault="008D63F3" w:rsidP="005D1F46">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8D63F3" w:rsidRPr="007275DF" w14:paraId="2B7EA7FC" w14:textId="77777777" w:rsidTr="005D1F46">
        <w:trPr>
          <w:trHeight w:val="20"/>
          <w:jc w:val="center"/>
        </w:trPr>
        <w:tc>
          <w:tcPr>
            <w:tcW w:w="3138" w:type="dxa"/>
            <w:gridSpan w:val="2"/>
            <w:vAlign w:val="center"/>
          </w:tcPr>
          <w:p w14:paraId="2E873958" w14:textId="77777777" w:rsidR="008D63F3" w:rsidRPr="007275DF" w:rsidRDefault="008D63F3" w:rsidP="005D1F46">
            <w:pPr>
              <w:pStyle w:val="TAL"/>
              <w:rPr>
                <w:rFonts w:cs="Arial"/>
                <w:lang w:eastAsia="ja-JP"/>
              </w:rPr>
            </w:pPr>
            <w:r w:rsidRPr="007275DF">
              <w:rPr>
                <w:rFonts w:cs="Arial"/>
                <w:lang w:eastAsia="ja-JP"/>
              </w:rPr>
              <w:t>UL CCA model</w:t>
            </w:r>
          </w:p>
        </w:tc>
        <w:tc>
          <w:tcPr>
            <w:tcW w:w="1271" w:type="dxa"/>
          </w:tcPr>
          <w:p w14:paraId="14AFC2A2"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5CA7647" w14:textId="77777777" w:rsidR="008D63F3" w:rsidRPr="007275DF" w:rsidRDefault="008D63F3" w:rsidP="005D1F46">
            <w:pPr>
              <w:pStyle w:val="TAL"/>
              <w:jc w:val="center"/>
              <w:rPr>
                <w:rFonts w:cs="Arial"/>
                <w:lang w:eastAsia="ja-JP"/>
              </w:rPr>
            </w:pPr>
          </w:p>
        </w:tc>
        <w:tc>
          <w:tcPr>
            <w:tcW w:w="3225" w:type="dxa"/>
          </w:tcPr>
          <w:p w14:paraId="332848D3" w14:textId="77777777" w:rsidR="008D63F3" w:rsidRPr="00D91F54" w:rsidRDefault="008D63F3" w:rsidP="005D1F46">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8D63F3" w:rsidRPr="007275DF" w14:paraId="7B09344B" w14:textId="77777777" w:rsidTr="005D1F46">
        <w:trPr>
          <w:trHeight w:val="100"/>
          <w:jc w:val="center"/>
        </w:trPr>
        <w:tc>
          <w:tcPr>
            <w:tcW w:w="3138" w:type="dxa"/>
            <w:gridSpan w:val="2"/>
            <w:vAlign w:val="center"/>
          </w:tcPr>
          <w:p w14:paraId="34FF4684" w14:textId="77777777" w:rsidR="008D63F3" w:rsidRPr="007275DF" w:rsidRDefault="008D63F3" w:rsidP="005D1F46">
            <w:pPr>
              <w:pStyle w:val="TAL"/>
              <w:rPr>
                <w:rFonts w:cs="Arial"/>
                <w:lang w:eastAsia="ja-JP"/>
              </w:rPr>
            </w:pPr>
            <w:r w:rsidRPr="007275DF">
              <w:rPr>
                <w:rFonts w:cs="Arial"/>
                <w:lang w:eastAsia="ja-JP"/>
              </w:rPr>
              <w:t xml:space="preserve">PDSCH Reference measurement channel </w:t>
            </w:r>
          </w:p>
        </w:tc>
        <w:tc>
          <w:tcPr>
            <w:tcW w:w="1271" w:type="dxa"/>
          </w:tcPr>
          <w:p w14:paraId="4040F2DF"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6B22257" w14:textId="77777777" w:rsidR="008D63F3" w:rsidRPr="007275DF" w:rsidRDefault="008D63F3" w:rsidP="005D1F46">
            <w:pPr>
              <w:pStyle w:val="TAL"/>
              <w:jc w:val="center"/>
              <w:rPr>
                <w:rFonts w:cs="Arial"/>
                <w:lang w:eastAsia="ja-JP"/>
              </w:rPr>
            </w:pPr>
          </w:p>
        </w:tc>
        <w:tc>
          <w:tcPr>
            <w:tcW w:w="3225" w:type="dxa"/>
            <w:vAlign w:val="center"/>
          </w:tcPr>
          <w:p w14:paraId="4ADC2877"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615CD56" w14:textId="77777777" w:rsidTr="005D1F46">
        <w:trPr>
          <w:trHeight w:val="100"/>
          <w:jc w:val="center"/>
        </w:trPr>
        <w:tc>
          <w:tcPr>
            <w:tcW w:w="3138" w:type="dxa"/>
            <w:gridSpan w:val="2"/>
          </w:tcPr>
          <w:p w14:paraId="2B2823FF" w14:textId="77777777" w:rsidR="008D63F3" w:rsidRPr="007275DF" w:rsidRDefault="008D63F3" w:rsidP="005D1F46">
            <w:pPr>
              <w:pStyle w:val="TAL"/>
              <w:rPr>
                <w:rFonts w:cs="Arial"/>
                <w:vertAlign w:val="superscript"/>
                <w:lang w:eastAsia="ja-JP"/>
              </w:rPr>
            </w:pPr>
            <w:r w:rsidRPr="007275DF">
              <w:rPr>
                <w:rFonts w:cs="v5.0.0"/>
              </w:rPr>
              <w:t>RMSI CORESET Reference Channel</w:t>
            </w:r>
          </w:p>
        </w:tc>
        <w:tc>
          <w:tcPr>
            <w:tcW w:w="1271" w:type="dxa"/>
          </w:tcPr>
          <w:p w14:paraId="3DF9C621"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3232A752" w14:textId="77777777" w:rsidR="008D63F3" w:rsidRPr="007275DF" w:rsidRDefault="008D63F3" w:rsidP="005D1F46">
            <w:pPr>
              <w:pStyle w:val="TAL"/>
              <w:jc w:val="center"/>
              <w:rPr>
                <w:rFonts w:cs="Arial"/>
                <w:lang w:eastAsia="ja-JP"/>
              </w:rPr>
            </w:pPr>
          </w:p>
        </w:tc>
        <w:tc>
          <w:tcPr>
            <w:tcW w:w="3225" w:type="dxa"/>
            <w:vAlign w:val="center"/>
          </w:tcPr>
          <w:p w14:paraId="5C49CBA1" w14:textId="77777777" w:rsidR="008D63F3" w:rsidRPr="007275DF" w:rsidRDefault="008D63F3" w:rsidP="005D1F46">
            <w:pPr>
              <w:pStyle w:val="TAL"/>
              <w:jc w:val="center"/>
              <w:rPr>
                <w:rFonts w:cs="Arial"/>
                <w:szCs w:val="16"/>
                <w:lang w:eastAsia="ja-JP"/>
              </w:rPr>
            </w:pPr>
            <w:r w:rsidRPr="007275DF">
              <w:rPr>
                <w:rFonts w:cs="Arial"/>
              </w:rPr>
              <w:t>NA</w:t>
            </w:r>
          </w:p>
        </w:tc>
      </w:tr>
      <w:tr w:rsidR="008D63F3" w:rsidRPr="007275DF" w14:paraId="1151FFCB" w14:textId="77777777" w:rsidTr="005D1F46">
        <w:trPr>
          <w:trHeight w:val="100"/>
          <w:jc w:val="center"/>
        </w:trPr>
        <w:tc>
          <w:tcPr>
            <w:tcW w:w="3138" w:type="dxa"/>
            <w:gridSpan w:val="2"/>
          </w:tcPr>
          <w:p w14:paraId="5D731AA8" w14:textId="77777777" w:rsidR="008D63F3" w:rsidRPr="007275DF" w:rsidRDefault="008D63F3" w:rsidP="005D1F46">
            <w:pPr>
              <w:pStyle w:val="TAL"/>
              <w:rPr>
                <w:rFonts w:cs="Arial"/>
                <w:lang w:eastAsia="ja-JP"/>
              </w:rPr>
            </w:pPr>
            <w:r w:rsidRPr="007275DF">
              <w:rPr>
                <w:rFonts w:cs="v5.0.0"/>
              </w:rPr>
              <w:t>Dedicated CORESET Reference Channel</w:t>
            </w:r>
          </w:p>
        </w:tc>
        <w:tc>
          <w:tcPr>
            <w:tcW w:w="1271" w:type="dxa"/>
          </w:tcPr>
          <w:p w14:paraId="23D284A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372061" w14:textId="77777777" w:rsidR="008D63F3" w:rsidRPr="007275DF" w:rsidRDefault="008D63F3" w:rsidP="005D1F46">
            <w:pPr>
              <w:pStyle w:val="TAL"/>
              <w:jc w:val="center"/>
              <w:rPr>
                <w:rFonts w:cs="Arial"/>
                <w:lang w:eastAsia="ja-JP"/>
              </w:rPr>
            </w:pPr>
          </w:p>
        </w:tc>
        <w:tc>
          <w:tcPr>
            <w:tcW w:w="3225" w:type="dxa"/>
            <w:vAlign w:val="center"/>
          </w:tcPr>
          <w:p w14:paraId="03E207CD" w14:textId="77777777" w:rsidR="008D63F3" w:rsidRPr="007275DF" w:rsidRDefault="008D63F3" w:rsidP="005D1F46">
            <w:pPr>
              <w:pStyle w:val="TAL"/>
              <w:jc w:val="center"/>
              <w:rPr>
                <w:rFonts w:cs="Arial"/>
                <w:szCs w:val="16"/>
                <w:lang w:eastAsia="ja-JP"/>
              </w:rPr>
            </w:pPr>
            <w:r w:rsidRPr="007275DF">
              <w:t>NA</w:t>
            </w:r>
          </w:p>
        </w:tc>
      </w:tr>
      <w:tr w:rsidR="008D63F3" w:rsidRPr="007275DF" w14:paraId="02E4DEEF" w14:textId="77777777" w:rsidTr="005D1F46">
        <w:trPr>
          <w:trHeight w:val="20"/>
          <w:jc w:val="center"/>
        </w:trPr>
        <w:tc>
          <w:tcPr>
            <w:tcW w:w="3138" w:type="dxa"/>
            <w:gridSpan w:val="2"/>
            <w:vAlign w:val="center"/>
          </w:tcPr>
          <w:p w14:paraId="11CECAB1" w14:textId="77777777" w:rsidR="008D63F3" w:rsidRPr="007275DF" w:rsidRDefault="008D63F3" w:rsidP="005D1F46">
            <w:pPr>
              <w:pStyle w:val="TAL"/>
              <w:rPr>
                <w:rFonts w:cs="Arial"/>
                <w:lang w:eastAsia="ja-JP"/>
              </w:rPr>
            </w:pPr>
            <w:r w:rsidRPr="007275DF">
              <w:rPr>
                <w:rFonts w:cs="Arial"/>
                <w:lang w:eastAsia="ja-JP"/>
              </w:rPr>
              <w:t>OCNG Patterns</w:t>
            </w:r>
          </w:p>
        </w:tc>
        <w:tc>
          <w:tcPr>
            <w:tcW w:w="1271" w:type="dxa"/>
          </w:tcPr>
          <w:p w14:paraId="4542A7C4"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292ADE46" w14:textId="77777777" w:rsidR="008D63F3" w:rsidRPr="007275DF" w:rsidRDefault="008D63F3" w:rsidP="005D1F46">
            <w:pPr>
              <w:pStyle w:val="TAL"/>
              <w:jc w:val="center"/>
              <w:rPr>
                <w:rFonts w:cs="Arial"/>
                <w:lang w:eastAsia="ja-JP"/>
              </w:rPr>
            </w:pPr>
          </w:p>
        </w:tc>
        <w:tc>
          <w:tcPr>
            <w:tcW w:w="3225" w:type="dxa"/>
            <w:vAlign w:val="center"/>
          </w:tcPr>
          <w:p w14:paraId="6C9DF5A0" w14:textId="77777777" w:rsidR="008D63F3" w:rsidRPr="007275DF" w:rsidRDefault="008D63F3" w:rsidP="005D1F46">
            <w:pPr>
              <w:pStyle w:val="TAL"/>
              <w:jc w:val="center"/>
              <w:rPr>
                <w:rFonts w:cs="v4.2.0"/>
                <w:lang w:eastAsia="ja-JP"/>
              </w:rPr>
            </w:pPr>
            <w:r w:rsidRPr="007275DF">
              <w:rPr>
                <w:rFonts w:cs="Arial"/>
                <w:szCs w:val="16"/>
                <w:lang w:eastAsia="ja-JP"/>
              </w:rPr>
              <w:t>NA</w:t>
            </w:r>
          </w:p>
        </w:tc>
      </w:tr>
      <w:tr w:rsidR="008D63F3" w:rsidRPr="007275DF" w14:paraId="6A0E40BC" w14:textId="77777777" w:rsidTr="005D1F46">
        <w:trPr>
          <w:trHeight w:val="20"/>
          <w:jc w:val="center"/>
        </w:trPr>
        <w:tc>
          <w:tcPr>
            <w:tcW w:w="3138" w:type="dxa"/>
            <w:gridSpan w:val="2"/>
          </w:tcPr>
          <w:p w14:paraId="21492834" w14:textId="77777777" w:rsidR="008D63F3" w:rsidRPr="007275DF" w:rsidRDefault="008D63F3" w:rsidP="005D1F46">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E982145" w14:textId="77777777" w:rsidR="008D63F3" w:rsidRPr="007275DF" w:rsidRDefault="008D63F3" w:rsidP="005D1F46">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7D411E64" w14:textId="77777777" w:rsidR="008D63F3" w:rsidRPr="007275DF" w:rsidRDefault="008D63F3" w:rsidP="005D1F46">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637E9B9" w14:textId="77777777" w:rsidR="008D63F3" w:rsidRPr="007275DF" w:rsidRDefault="008D63F3" w:rsidP="005D1F46">
            <w:pPr>
              <w:pStyle w:val="TAL"/>
              <w:jc w:val="center"/>
              <w:rPr>
                <w:rFonts w:cs="Arial"/>
                <w:lang w:eastAsia="ja-JP"/>
              </w:rPr>
            </w:pPr>
            <w:r w:rsidRPr="007275DF">
              <w:rPr>
                <w:szCs w:val="18"/>
                <w:lang w:eastAsia="ja-JP"/>
              </w:rPr>
              <w:t>NA</w:t>
            </w:r>
          </w:p>
        </w:tc>
      </w:tr>
      <w:tr w:rsidR="008D63F3" w:rsidRPr="007275DF" w14:paraId="702CF942" w14:textId="77777777" w:rsidTr="005D1F46">
        <w:trPr>
          <w:trHeight w:val="20"/>
          <w:jc w:val="center"/>
        </w:trPr>
        <w:tc>
          <w:tcPr>
            <w:tcW w:w="3138" w:type="dxa"/>
            <w:gridSpan w:val="2"/>
          </w:tcPr>
          <w:p w14:paraId="3FD66708" w14:textId="77777777" w:rsidR="008D63F3" w:rsidRPr="007275DF" w:rsidRDefault="008D63F3" w:rsidP="005D1F46">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1F3B659D"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4B60B5B"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6DE7B4D" w14:textId="77777777" w:rsidR="008D63F3" w:rsidRPr="007275DF" w:rsidRDefault="008D63F3" w:rsidP="005D1F46">
            <w:pPr>
              <w:pStyle w:val="TAL"/>
              <w:jc w:val="center"/>
              <w:rPr>
                <w:rFonts w:cs="Arial"/>
                <w:lang w:eastAsia="ja-JP"/>
              </w:rPr>
            </w:pPr>
          </w:p>
        </w:tc>
      </w:tr>
      <w:tr w:rsidR="008D63F3" w:rsidRPr="007275DF" w14:paraId="7D5C50AC" w14:textId="77777777" w:rsidTr="005D1F46">
        <w:trPr>
          <w:trHeight w:val="20"/>
          <w:jc w:val="center"/>
        </w:trPr>
        <w:tc>
          <w:tcPr>
            <w:tcW w:w="3138" w:type="dxa"/>
            <w:gridSpan w:val="2"/>
          </w:tcPr>
          <w:p w14:paraId="08635357" w14:textId="77777777" w:rsidR="008D63F3" w:rsidRPr="007275DF" w:rsidRDefault="008D63F3" w:rsidP="005D1F46">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6580D58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A8D246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3B9E393" w14:textId="77777777" w:rsidR="008D63F3" w:rsidRPr="007275DF" w:rsidRDefault="008D63F3" w:rsidP="005D1F46">
            <w:pPr>
              <w:pStyle w:val="TAL"/>
              <w:jc w:val="center"/>
              <w:rPr>
                <w:rFonts w:cs="Arial"/>
                <w:lang w:eastAsia="ja-JP"/>
              </w:rPr>
            </w:pPr>
          </w:p>
        </w:tc>
      </w:tr>
      <w:tr w:rsidR="008D63F3" w:rsidRPr="007275DF" w14:paraId="67BF190E" w14:textId="77777777" w:rsidTr="005D1F46">
        <w:trPr>
          <w:trHeight w:val="20"/>
          <w:jc w:val="center"/>
        </w:trPr>
        <w:tc>
          <w:tcPr>
            <w:tcW w:w="3138" w:type="dxa"/>
            <w:gridSpan w:val="2"/>
          </w:tcPr>
          <w:p w14:paraId="598FC142" w14:textId="77777777" w:rsidR="008D63F3" w:rsidRPr="007275DF" w:rsidRDefault="008D63F3" w:rsidP="005D1F46">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7AF5D4AB"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3ECA03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67CABCEF" w14:textId="77777777" w:rsidR="008D63F3" w:rsidRPr="007275DF" w:rsidRDefault="008D63F3" w:rsidP="005D1F46">
            <w:pPr>
              <w:pStyle w:val="TAL"/>
              <w:jc w:val="center"/>
              <w:rPr>
                <w:rFonts w:cs="Arial"/>
                <w:lang w:eastAsia="ja-JP"/>
              </w:rPr>
            </w:pPr>
          </w:p>
        </w:tc>
      </w:tr>
      <w:tr w:rsidR="008D63F3" w:rsidRPr="007275DF" w14:paraId="47311E72" w14:textId="77777777" w:rsidTr="005D1F46">
        <w:trPr>
          <w:trHeight w:val="20"/>
          <w:jc w:val="center"/>
        </w:trPr>
        <w:tc>
          <w:tcPr>
            <w:tcW w:w="3138" w:type="dxa"/>
            <w:gridSpan w:val="2"/>
          </w:tcPr>
          <w:p w14:paraId="29310E12" w14:textId="77777777" w:rsidR="008D63F3" w:rsidRPr="007275DF" w:rsidRDefault="008D63F3" w:rsidP="005D1F46">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59F5962A"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D8EA9FE"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51C3BDC" w14:textId="77777777" w:rsidR="008D63F3" w:rsidRPr="007275DF" w:rsidRDefault="008D63F3" w:rsidP="005D1F46">
            <w:pPr>
              <w:pStyle w:val="TAL"/>
              <w:jc w:val="center"/>
              <w:rPr>
                <w:rFonts w:cs="Arial"/>
                <w:lang w:eastAsia="ja-JP"/>
              </w:rPr>
            </w:pPr>
          </w:p>
        </w:tc>
      </w:tr>
      <w:tr w:rsidR="008D63F3" w:rsidRPr="007275DF" w14:paraId="72202A1F" w14:textId="77777777" w:rsidTr="005D1F46">
        <w:trPr>
          <w:trHeight w:val="20"/>
          <w:jc w:val="center"/>
        </w:trPr>
        <w:tc>
          <w:tcPr>
            <w:tcW w:w="3138" w:type="dxa"/>
            <w:gridSpan w:val="2"/>
          </w:tcPr>
          <w:p w14:paraId="4269C5BE" w14:textId="77777777" w:rsidR="008D63F3" w:rsidRPr="007275DF" w:rsidRDefault="008D63F3" w:rsidP="005D1F46">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6ED3EB0E"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2ED5A8A"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6B7540B" w14:textId="77777777" w:rsidR="008D63F3" w:rsidRPr="007275DF" w:rsidRDefault="008D63F3" w:rsidP="005D1F46">
            <w:pPr>
              <w:pStyle w:val="TAL"/>
              <w:jc w:val="center"/>
              <w:rPr>
                <w:rFonts w:cs="Arial"/>
                <w:lang w:eastAsia="ja-JP"/>
              </w:rPr>
            </w:pPr>
          </w:p>
        </w:tc>
      </w:tr>
      <w:tr w:rsidR="008D63F3" w:rsidRPr="007275DF" w14:paraId="0DF23642" w14:textId="77777777" w:rsidTr="005D1F46">
        <w:trPr>
          <w:trHeight w:val="20"/>
          <w:jc w:val="center"/>
        </w:trPr>
        <w:tc>
          <w:tcPr>
            <w:tcW w:w="3138" w:type="dxa"/>
            <w:gridSpan w:val="2"/>
          </w:tcPr>
          <w:p w14:paraId="56FCD87A" w14:textId="77777777" w:rsidR="008D63F3" w:rsidRPr="007275DF" w:rsidRDefault="008D63F3" w:rsidP="005D1F46">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D09ABD8"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7124A0C"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3AF7A43" w14:textId="77777777" w:rsidR="008D63F3" w:rsidRPr="007275DF" w:rsidRDefault="008D63F3" w:rsidP="005D1F46">
            <w:pPr>
              <w:pStyle w:val="TAL"/>
              <w:jc w:val="center"/>
              <w:rPr>
                <w:rFonts w:cs="Arial"/>
                <w:lang w:eastAsia="ja-JP"/>
              </w:rPr>
            </w:pPr>
          </w:p>
        </w:tc>
      </w:tr>
      <w:tr w:rsidR="008D63F3" w:rsidRPr="007275DF" w14:paraId="700C287F" w14:textId="77777777" w:rsidTr="005D1F46">
        <w:trPr>
          <w:trHeight w:val="20"/>
          <w:jc w:val="center"/>
        </w:trPr>
        <w:tc>
          <w:tcPr>
            <w:tcW w:w="3138" w:type="dxa"/>
            <w:gridSpan w:val="2"/>
          </w:tcPr>
          <w:p w14:paraId="20183441" w14:textId="77777777" w:rsidR="008D63F3" w:rsidRPr="007275DF" w:rsidRDefault="008D63F3" w:rsidP="005D1F46">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5B9976E1"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9728AB4"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A3FE3A0" w14:textId="77777777" w:rsidR="008D63F3" w:rsidRPr="007275DF" w:rsidRDefault="008D63F3" w:rsidP="005D1F46">
            <w:pPr>
              <w:pStyle w:val="TAL"/>
              <w:jc w:val="center"/>
              <w:rPr>
                <w:rFonts w:cs="Arial"/>
                <w:lang w:eastAsia="ja-JP"/>
              </w:rPr>
            </w:pPr>
          </w:p>
        </w:tc>
      </w:tr>
      <w:tr w:rsidR="008D63F3" w:rsidRPr="007275DF" w14:paraId="398AE6DC" w14:textId="77777777" w:rsidTr="005D1F46">
        <w:trPr>
          <w:trHeight w:val="20"/>
          <w:jc w:val="center"/>
        </w:trPr>
        <w:tc>
          <w:tcPr>
            <w:tcW w:w="3138" w:type="dxa"/>
            <w:gridSpan w:val="2"/>
          </w:tcPr>
          <w:p w14:paraId="1D7A72E5" w14:textId="77777777" w:rsidR="008D63F3" w:rsidRPr="007275DF" w:rsidRDefault="008D63F3" w:rsidP="005D1F46">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D967E40" w14:textId="77777777" w:rsidR="008D63F3" w:rsidRPr="007275DF" w:rsidRDefault="008D63F3" w:rsidP="005D1F46">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11764CE5" w14:textId="77777777" w:rsidR="008D63F3" w:rsidRPr="007275DF" w:rsidRDefault="008D63F3" w:rsidP="005D1F46">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0270B98C" w14:textId="77777777" w:rsidR="008D63F3" w:rsidRPr="007275DF" w:rsidRDefault="008D63F3" w:rsidP="005D1F46">
            <w:pPr>
              <w:pStyle w:val="TAL"/>
              <w:jc w:val="center"/>
              <w:rPr>
                <w:rFonts w:cs="Arial"/>
                <w:lang w:eastAsia="ja-JP"/>
              </w:rPr>
            </w:pPr>
          </w:p>
        </w:tc>
      </w:tr>
      <w:tr w:rsidR="008D63F3" w:rsidRPr="007275DF" w14:paraId="3BA20A8D" w14:textId="77777777" w:rsidTr="005D1F46">
        <w:trPr>
          <w:trHeight w:val="20"/>
          <w:jc w:val="center"/>
        </w:trPr>
        <w:tc>
          <w:tcPr>
            <w:tcW w:w="3138" w:type="dxa"/>
            <w:gridSpan w:val="2"/>
            <w:vAlign w:val="center"/>
          </w:tcPr>
          <w:p w14:paraId="20C745D7"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2EB35707">
                <v:shape id="_x0000_i1335" type="#_x0000_t75" style="width:20pt;height:20pt" o:ole="" fillcolor="window">
                  <v:imagedata r:id="rId13" o:title=""/>
                </v:shape>
                <o:OLEObject Type="Embed" ProgID="Equation.3" ShapeID="_x0000_i1335" DrawAspect="Content" ObjectID="_1767144220" r:id="rId338"/>
              </w:object>
            </w:r>
            <w:r w:rsidRPr="007275DF">
              <w:rPr>
                <w:rFonts w:cs="Arial"/>
                <w:lang w:eastAsia="ja-JP"/>
              </w:rPr>
              <w:t>in slots not corresponding to RSSI measurement time configuration (RMTC)</w:t>
            </w:r>
          </w:p>
        </w:tc>
        <w:tc>
          <w:tcPr>
            <w:tcW w:w="1271" w:type="dxa"/>
          </w:tcPr>
          <w:p w14:paraId="17CF1144" w14:textId="77777777" w:rsidR="008D63F3" w:rsidRPr="007275DF" w:rsidRDefault="008D63F3" w:rsidP="005D1F46">
            <w:pPr>
              <w:pStyle w:val="TAL"/>
              <w:jc w:val="center"/>
              <w:rPr>
                <w:rFonts w:cs="Arial"/>
                <w:lang w:eastAsia="ja-JP"/>
              </w:rPr>
            </w:pPr>
            <w:r w:rsidRPr="007275DF">
              <w:t>1, 2</w:t>
            </w:r>
          </w:p>
        </w:tc>
        <w:tc>
          <w:tcPr>
            <w:tcW w:w="1271" w:type="dxa"/>
            <w:tcBorders>
              <w:top w:val="single" w:sz="4" w:space="0" w:color="auto"/>
            </w:tcBorders>
            <w:vAlign w:val="center"/>
          </w:tcPr>
          <w:p w14:paraId="7DD60E1A"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17E808B0" w14:textId="77777777" w:rsidR="008D63F3" w:rsidRPr="007275DF" w:rsidRDefault="008D63F3" w:rsidP="005D1F46">
            <w:pPr>
              <w:pStyle w:val="TAL"/>
              <w:jc w:val="center"/>
              <w:rPr>
                <w:rFonts w:cs="Arial"/>
                <w:lang w:eastAsia="ja-JP"/>
              </w:rPr>
            </w:pPr>
            <w:r w:rsidRPr="007275DF">
              <w:rPr>
                <w:rFonts w:cs="Arial"/>
                <w:lang w:eastAsia="ja-JP"/>
              </w:rPr>
              <w:t>-106</w:t>
            </w:r>
          </w:p>
        </w:tc>
      </w:tr>
      <w:tr w:rsidR="008D63F3" w:rsidRPr="007275DF" w14:paraId="73B0593C" w14:textId="77777777" w:rsidTr="005D1F46">
        <w:trPr>
          <w:trHeight w:val="20"/>
          <w:jc w:val="center"/>
        </w:trPr>
        <w:tc>
          <w:tcPr>
            <w:tcW w:w="3138" w:type="dxa"/>
            <w:gridSpan w:val="2"/>
            <w:vAlign w:val="center"/>
          </w:tcPr>
          <w:p w14:paraId="527B890E" w14:textId="77777777" w:rsidR="008D63F3" w:rsidRPr="007275DF" w:rsidRDefault="008D63F3" w:rsidP="005D1F46">
            <w:pPr>
              <w:pStyle w:val="TAL"/>
              <w:rPr>
                <w:rFonts w:cs="Arial"/>
                <w:vertAlign w:val="superscript"/>
                <w:lang w:eastAsia="ja-JP"/>
              </w:rPr>
            </w:pPr>
            <w:r w:rsidRPr="007275DF">
              <w:rPr>
                <w:rFonts w:cs="Arial"/>
                <w:noProof/>
                <w:position w:val="-12"/>
                <w:lang w:eastAsia="ja-JP"/>
              </w:rPr>
              <w:object w:dxaOrig="400" w:dyaOrig="360" w14:anchorId="311E84D4">
                <v:shape id="_x0000_i1336" type="#_x0000_t75" style="width:20pt;height:20pt" o:ole="" fillcolor="window">
                  <v:imagedata r:id="rId13" o:title=""/>
                </v:shape>
                <o:OLEObject Type="Embed" ProgID="Equation.3" ShapeID="_x0000_i1336" DrawAspect="Content" ObjectID="_1767144221" r:id="rId339"/>
              </w:object>
            </w:r>
            <w:r w:rsidRPr="007275DF">
              <w:rPr>
                <w:rFonts w:cs="Arial"/>
                <w:lang w:eastAsia="ja-JP"/>
              </w:rPr>
              <w:t>in slots corresponding to RSSI measurement time configuration (RMTC)</w:t>
            </w:r>
          </w:p>
        </w:tc>
        <w:tc>
          <w:tcPr>
            <w:tcW w:w="1271" w:type="dxa"/>
          </w:tcPr>
          <w:p w14:paraId="6845C303"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7573DA1"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vAlign w:val="center"/>
          </w:tcPr>
          <w:p w14:paraId="48E426C6"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127992C2" w14:textId="77777777" w:rsidTr="005D1F46">
        <w:trPr>
          <w:trHeight w:val="20"/>
          <w:jc w:val="center"/>
        </w:trPr>
        <w:tc>
          <w:tcPr>
            <w:tcW w:w="3138" w:type="dxa"/>
            <w:gridSpan w:val="2"/>
            <w:vAlign w:val="center"/>
          </w:tcPr>
          <w:p w14:paraId="4F5C54CC"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7ADA9852">
                <v:shape id="_x0000_i1337" type="#_x0000_t75" style="width:31.5pt;height:18pt" o:ole="" fillcolor="window">
                  <v:imagedata r:id="rId11" o:title=""/>
                </v:shape>
                <o:OLEObject Type="Embed" ProgID="Equation.3" ShapeID="_x0000_i1337" DrawAspect="Content" ObjectID="_1767144222" r:id="rId340"/>
              </w:object>
            </w:r>
            <w:r w:rsidRPr="007275DF">
              <w:rPr>
                <w:rFonts w:cs="Arial"/>
                <w:lang w:eastAsia="ja-JP"/>
              </w:rPr>
              <w:t xml:space="preserve"> in slots not corresponding to RSSI measurement time configuration (RMTC)</w:t>
            </w:r>
          </w:p>
        </w:tc>
        <w:tc>
          <w:tcPr>
            <w:tcW w:w="1271" w:type="dxa"/>
          </w:tcPr>
          <w:p w14:paraId="242DF5A5"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12358520"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vAlign w:val="center"/>
          </w:tcPr>
          <w:p w14:paraId="2A40C95C" w14:textId="77777777" w:rsidR="008D63F3" w:rsidRPr="007275DF" w:rsidRDefault="008D63F3" w:rsidP="005D1F46">
            <w:pPr>
              <w:pStyle w:val="TAL"/>
              <w:jc w:val="center"/>
              <w:rPr>
                <w:rFonts w:cs="Arial"/>
                <w:lang w:eastAsia="ja-JP"/>
              </w:rPr>
            </w:pPr>
            <w:r w:rsidRPr="007275DF">
              <w:rPr>
                <w:rFonts w:cs="Arial"/>
                <w:lang w:eastAsia="ja-JP"/>
              </w:rPr>
              <w:t>2.5</w:t>
            </w:r>
          </w:p>
        </w:tc>
      </w:tr>
      <w:tr w:rsidR="008D63F3" w:rsidRPr="007275DF" w14:paraId="0572ECE3" w14:textId="77777777" w:rsidTr="005D1F46">
        <w:trPr>
          <w:trHeight w:val="20"/>
          <w:jc w:val="center"/>
        </w:trPr>
        <w:tc>
          <w:tcPr>
            <w:tcW w:w="3138" w:type="dxa"/>
            <w:gridSpan w:val="2"/>
            <w:vAlign w:val="center"/>
          </w:tcPr>
          <w:p w14:paraId="5CFFE920" w14:textId="77777777" w:rsidR="008D63F3" w:rsidRPr="007275DF" w:rsidRDefault="008D63F3" w:rsidP="005D1F46">
            <w:pPr>
              <w:pStyle w:val="TAL"/>
              <w:rPr>
                <w:rFonts w:cs="Arial"/>
                <w:lang w:eastAsia="ja-JP"/>
              </w:rPr>
            </w:pPr>
            <w:r w:rsidRPr="007275DF">
              <w:rPr>
                <w:rFonts w:cs="Arial"/>
                <w:noProof/>
                <w:position w:val="-12"/>
                <w:lang w:eastAsia="ja-JP"/>
              </w:rPr>
              <w:object w:dxaOrig="620" w:dyaOrig="380" w14:anchorId="2F1283CA">
                <v:shape id="_x0000_i1338" type="#_x0000_t75" style="width:31.5pt;height:18pt" o:ole="" fillcolor="window">
                  <v:imagedata r:id="rId11" o:title=""/>
                </v:shape>
                <o:OLEObject Type="Embed" ProgID="Equation.3" ShapeID="_x0000_i1338" DrawAspect="Content" ObjectID="_1767144223" r:id="rId341"/>
              </w:object>
            </w:r>
            <w:r w:rsidRPr="007275DF">
              <w:rPr>
                <w:rFonts w:cs="Arial"/>
                <w:lang w:eastAsia="ja-JP"/>
              </w:rPr>
              <w:t xml:space="preserve"> in slots corresponding to RSSI measurement time configuration (RMTC)</w:t>
            </w:r>
          </w:p>
        </w:tc>
        <w:tc>
          <w:tcPr>
            <w:tcW w:w="1271" w:type="dxa"/>
          </w:tcPr>
          <w:p w14:paraId="609F69DB"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5EACF2B7" w14:textId="77777777" w:rsidR="008D63F3" w:rsidRPr="007275DF" w:rsidRDefault="008D63F3" w:rsidP="005D1F46">
            <w:pPr>
              <w:pStyle w:val="TAL"/>
              <w:jc w:val="center"/>
              <w:rPr>
                <w:rFonts w:cs="Arial"/>
                <w:lang w:eastAsia="ja-JP"/>
              </w:rPr>
            </w:pPr>
            <w:r w:rsidRPr="007275DF">
              <w:rPr>
                <w:rFonts w:cs="Arial"/>
                <w:lang w:eastAsia="ja-JP"/>
              </w:rPr>
              <w:t>dB</w:t>
            </w:r>
          </w:p>
        </w:tc>
        <w:tc>
          <w:tcPr>
            <w:tcW w:w="3225" w:type="dxa"/>
          </w:tcPr>
          <w:p w14:paraId="2BE82F7F"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45781EA1" w14:textId="77777777" w:rsidTr="005D1F46">
        <w:trPr>
          <w:trHeight w:val="20"/>
          <w:jc w:val="center"/>
        </w:trPr>
        <w:tc>
          <w:tcPr>
            <w:tcW w:w="3138" w:type="dxa"/>
            <w:gridSpan w:val="2"/>
            <w:vAlign w:val="center"/>
          </w:tcPr>
          <w:p w14:paraId="24F67A76" w14:textId="77777777" w:rsidR="008D63F3" w:rsidRPr="007275DF" w:rsidRDefault="008D63F3" w:rsidP="005D1F46">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1EC4CAF9"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7EAB7E95" w14:textId="77777777" w:rsidR="008D63F3" w:rsidRPr="007275DF" w:rsidRDefault="008D63F3" w:rsidP="005D1F46">
            <w:pPr>
              <w:pStyle w:val="TAL"/>
              <w:jc w:val="center"/>
              <w:rPr>
                <w:rFonts w:cs="Arial"/>
                <w:lang w:eastAsia="ja-JP"/>
              </w:rPr>
            </w:pPr>
            <w:r w:rsidRPr="007275DF">
              <w:rPr>
                <w:rFonts w:cs="Arial"/>
                <w:lang w:eastAsia="ja-JP"/>
              </w:rPr>
              <w:t>dBm/SCS</w:t>
            </w:r>
          </w:p>
        </w:tc>
        <w:tc>
          <w:tcPr>
            <w:tcW w:w="3225" w:type="dxa"/>
          </w:tcPr>
          <w:p w14:paraId="142408F3" w14:textId="77777777" w:rsidR="008D63F3" w:rsidRPr="007275DF" w:rsidRDefault="008D63F3" w:rsidP="005D1F46">
            <w:pPr>
              <w:pStyle w:val="TAL"/>
              <w:jc w:val="center"/>
              <w:rPr>
                <w:rFonts w:cs="Arial"/>
                <w:lang w:eastAsia="ja-JP"/>
              </w:rPr>
            </w:pPr>
            <w:r w:rsidRPr="007275DF">
              <w:rPr>
                <w:rFonts w:cs="Arial"/>
                <w:lang w:eastAsia="ja-JP"/>
              </w:rPr>
              <w:t>-103.5</w:t>
            </w:r>
          </w:p>
        </w:tc>
      </w:tr>
      <w:tr w:rsidR="008D63F3" w:rsidRPr="007275DF" w14:paraId="207FC99F" w14:textId="77777777" w:rsidTr="005D1F46">
        <w:trPr>
          <w:trHeight w:val="20"/>
          <w:jc w:val="center"/>
        </w:trPr>
        <w:tc>
          <w:tcPr>
            <w:tcW w:w="3138" w:type="dxa"/>
            <w:gridSpan w:val="2"/>
            <w:vAlign w:val="center"/>
          </w:tcPr>
          <w:p w14:paraId="2C3BE3DA" w14:textId="77777777" w:rsidR="008D63F3" w:rsidRPr="007275DF" w:rsidRDefault="008D63F3" w:rsidP="005D1F46">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10A0E21D" w14:textId="77777777" w:rsidR="008D63F3" w:rsidRPr="007275DF" w:rsidRDefault="008D63F3" w:rsidP="005D1F46">
            <w:pPr>
              <w:pStyle w:val="TAL"/>
              <w:jc w:val="center"/>
              <w:rPr>
                <w:rFonts w:cs="Arial"/>
                <w:lang w:eastAsia="ja-JP"/>
              </w:rPr>
            </w:pPr>
            <w:r w:rsidRPr="007275DF">
              <w:t>1, 2</w:t>
            </w:r>
          </w:p>
        </w:tc>
        <w:tc>
          <w:tcPr>
            <w:tcW w:w="1271" w:type="dxa"/>
            <w:vAlign w:val="center"/>
          </w:tcPr>
          <w:p w14:paraId="070F23B1" w14:textId="77777777" w:rsidR="008D63F3" w:rsidRPr="007275DF" w:rsidRDefault="008D63F3" w:rsidP="005D1F46">
            <w:pPr>
              <w:pStyle w:val="TAL"/>
              <w:jc w:val="center"/>
              <w:rPr>
                <w:rFonts w:cs="Arial"/>
                <w:lang w:eastAsia="ja-JP"/>
              </w:rPr>
            </w:pPr>
          </w:p>
        </w:tc>
        <w:tc>
          <w:tcPr>
            <w:tcW w:w="3225" w:type="dxa"/>
          </w:tcPr>
          <w:p w14:paraId="6AD8F6C5" w14:textId="77777777" w:rsidR="008D63F3" w:rsidRPr="007275DF" w:rsidRDefault="008D63F3" w:rsidP="005D1F46">
            <w:pPr>
              <w:pStyle w:val="TAL"/>
              <w:jc w:val="center"/>
              <w:rPr>
                <w:rFonts w:cs="Arial"/>
                <w:lang w:eastAsia="ja-JP"/>
              </w:rPr>
            </w:pPr>
            <w:r w:rsidRPr="007275DF">
              <w:rPr>
                <w:rFonts w:ascii="Helvetica" w:hAnsi="Helvetica" w:cs="Helvetica"/>
                <w:color w:val="000000"/>
                <w:szCs w:val="18"/>
                <w:lang w:val="en-US" w:eastAsia="fr-FR"/>
              </w:rPr>
              <w:t>-Infinity</w:t>
            </w:r>
          </w:p>
        </w:tc>
      </w:tr>
      <w:tr w:rsidR="008D63F3" w:rsidRPr="007275DF" w14:paraId="0DC4F6C7" w14:textId="77777777" w:rsidTr="005D1F46">
        <w:trPr>
          <w:trHeight w:val="20"/>
          <w:jc w:val="center"/>
        </w:trPr>
        <w:tc>
          <w:tcPr>
            <w:tcW w:w="3138" w:type="dxa"/>
            <w:gridSpan w:val="2"/>
            <w:vAlign w:val="center"/>
          </w:tcPr>
          <w:p w14:paraId="61669B85"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8693773"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37811377"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6DD48A27" w14:textId="77777777" w:rsidR="008D63F3" w:rsidRPr="007275DF" w:rsidRDefault="008D63F3" w:rsidP="005D1F46">
            <w:pPr>
              <w:pStyle w:val="TAL"/>
              <w:jc w:val="center"/>
              <w:rPr>
                <w:rFonts w:cs="Arial"/>
                <w:lang w:eastAsia="ja-JP"/>
              </w:rPr>
            </w:pPr>
            <w:r w:rsidRPr="007275DF">
              <w:rPr>
                <w:rFonts w:cs="Arial"/>
                <w:lang w:eastAsia="ja-JP"/>
              </w:rPr>
              <w:t>-101.6</w:t>
            </w:r>
          </w:p>
        </w:tc>
      </w:tr>
      <w:tr w:rsidR="008D63F3" w:rsidRPr="007275DF" w14:paraId="039BCED1" w14:textId="77777777" w:rsidTr="005D1F46">
        <w:trPr>
          <w:trHeight w:val="20"/>
          <w:jc w:val="center"/>
        </w:trPr>
        <w:tc>
          <w:tcPr>
            <w:tcW w:w="3138" w:type="dxa"/>
            <w:gridSpan w:val="2"/>
            <w:vAlign w:val="center"/>
          </w:tcPr>
          <w:p w14:paraId="583BE677" w14:textId="77777777" w:rsidR="008D63F3" w:rsidRPr="007275DF" w:rsidRDefault="008D63F3" w:rsidP="005D1F46">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0D054996"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1EE4B79E" w14:textId="77777777" w:rsidR="008D63F3" w:rsidRPr="007275DF" w:rsidRDefault="008D63F3" w:rsidP="005D1F46">
            <w:pPr>
              <w:pStyle w:val="TAL"/>
              <w:jc w:val="center"/>
              <w:rPr>
                <w:rFonts w:cs="Arial"/>
                <w:lang w:eastAsia="ja-JP"/>
              </w:rPr>
            </w:pPr>
            <w:r w:rsidRPr="007275DF">
              <w:rPr>
                <w:rFonts w:cs="Arial"/>
                <w:lang w:eastAsia="zh-CN"/>
              </w:rPr>
              <w:t>dBm/SCS</w:t>
            </w:r>
          </w:p>
        </w:tc>
        <w:tc>
          <w:tcPr>
            <w:tcW w:w="3225" w:type="dxa"/>
          </w:tcPr>
          <w:p w14:paraId="4764DDBF" w14:textId="77777777" w:rsidR="008D63F3" w:rsidRPr="007275DF" w:rsidRDefault="008D63F3" w:rsidP="005D1F46">
            <w:pPr>
              <w:pStyle w:val="TAL"/>
              <w:jc w:val="center"/>
              <w:rPr>
                <w:rFonts w:cs="Arial"/>
                <w:lang w:eastAsia="ja-JP"/>
              </w:rPr>
            </w:pPr>
            <w:r w:rsidRPr="007275DF">
              <w:rPr>
                <w:rFonts w:cs="Arial"/>
                <w:lang w:eastAsia="ja-JP"/>
              </w:rPr>
              <w:t>-87</w:t>
            </w:r>
          </w:p>
        </w:tc>
      </w:tr>
      <w:tr w:rsidR="008D63F3" w:rsidRPr="007275DF" w14:paraId="57B944FB" w14:textId="77777777" w:rsidTr="005D1F46">
        <w:trPr>
          <w:trHeight w:val="20"/>
          <w:jc w:val="center"/>
        </w:trPr>
        <w:tc>
          <w:tcPr>
            <w:tcW w:w="3138" w:type="dxa"/>
            <w:gridSpan w:val="2"/>
            <w:vAlign w:val="center"/>
          </w:tcPr>
          <w:p w14:paraId="0B59E705" w14:textId="77777777" w:rsidR="008D63F3" w:rsidRPr="007275DF" w:rsidRDefault="008D63F3" w:rsidP="005D1F46">
            <w:pPr>
              <w:pStyle w:val="TAL"/>
              <w:rPr>
                <w:rFonts w:cs="Arial"/>
                <w:lang w:eastAsia="ja-JP"/>
              </w:rPr>
            </w:pPr>
            <w:r w:rsidRPr="007275DF">
              <w:rPr>
                <w:rFonts w:cs="Arial"/>
              </w:rPr>
              <w:t>Time offset</w:t>
            </w:r>
            <w:r>
              <w:rPr>
                <w:rFonts w:cs="Arial"/>
              </w:rPr>
              <w:t xml:space="preserve"> between Cell 1 and Cell 2 </w:t>
            </w:r>
          </w:p>
        </w:tc>
        <w:tc>
          <w:tcPr>
            <w:tcW w:w="1271" w:type="dxa"/>
          </w:tcPr>
          <w:p w14:paraId="13005C0C" w14:textId="77777777" w:rsidR="008D63F3" w:rsidRPr="007275DF" w:rsidRDefault="008D63F3" w:rsidP="005D1F46">
            <w:pPr>
              <w:pStyle w:val="TAL"/>
              <w:jc w:val="center"/>
            </w:pPr>
            <w:r w:rsidRPr="007275DF">
              <w:t>1, 2</w:t>
            </w:r>
          </w:p>
        </w:tc>
        <w:tc>
          <w:tcPr>
            <w:tcW w:w="1271" w:type="dxa"/>
            <w:vAlign w:val="center"/>
          </w:tcPr>
          <w:p w14:paraId="0FD7F8CD" w14:textId="77777777" w:rsidR="008D63F3" w:rsidRPr="007275DF" w:rsidRDefault="008D63F3" w:rsidP="005D1F46">
            <w:pPr>
              <w:pStyle w:val="TAL"/>
              <w:jc w:val="center"/>
              <w:rPr>
                <w:rFonts w:cs="Arial"/>
                <w:lang w:eastAsia="zh-CN"/>
              </w:rPr>
            </w:pPr>
            <w:r w:rsidRPr="002C6F20">
              <w:rPr>
                <w:rFonts w:ascii="Symbol" w:hAnsi="Symbol" w:cs="v4.2.0"/>
                <w:lang w:eastAsia="ja-JP"/>
              </w:rPr>
              <w:t></w:t>
            </w:r>
            <w:r>
              <w:rPr>
                <w:rFonts w:cs="v4.2.0"/>
                <w:lang w:eastAsia="ja-JP"/>
              </w:rPr>
              <w:t>s</w:t>
            </w:r>
          </w:p>
        </w:tc>
        <w:tc>
          <w:tcPr>
            <w:tcW w:w="3225" w:type="dxa"/>
          </w:tcPr>
          <w:p w14:paraId="6B708C0A" w14:textId="77777777" w:rsidR="008D63F3" w:rsidRPr="007275DF" w:rsidRDefault="008D63F3" w:rsidP="005D1F46">
            <w:pPr>
              <w:pStyle w:val="TAL"/>
              <w:jc w:val="center"/>
              <w:rPr>
                <w:rFonts w:cs="Arial"/>
                <w:lang w:eastAsia="ja-JP"/>
              </w:rPr>
            </w:pPr>
            <w:r>
              <w:rPr>
                <w:rFonts w:cs="Arial"/>
                <w:lang w:eastAsia="ja-JP"/>
              </w:rPr>
              <w:t>3</w:t>
            </w:r>
          </w:p>
        </w:tc>
      </w:tr>
      <w:tr w:rsidR="008D63F3" w:rsidRPr="007275DF" w14:paraId="1CD3EE2E" w14:textId="77777777" w:rsidTr="005D1F46">
        <w:trPr>
          <w:trHeight w:val="20"/>
          <w:jc w:val="center"/>
        </w:trPr>
        <w:tc>
          <w:tcPr>
            <w:tcW w:w="3138" w:type="dxa"/>
            <w:gridSpan w:val="2"/>
            <w:vAlign w:val="center"/>
          </w:tcPr>
          <w:p w14:paraId="79983A01" w14:textId="77777777" w:rsidR="008D63F3" w:rsidRPr="007275DF" w:rsidRDefault="008D63F3" w:rsidP="005D1F46">
            <w:pPr>
              <w:pStyle w:val="TAL"/>
              <w:rPr>
                <w:rFonts w:cs="Arial"/>
                <w:lang w:eastAsia="ja-JP"/>
              </w:rPr>
            </w:pPr>
            <w:r w:rsidRPr="007275DF">
              <w:rPr>
                <w:rFonts w:cs="Arial"/>
                <w:lang w:eastAsia="ja-JP"/>
              </w:rPr>
              <w:t>Propagation condition</w:t>
            </w:r>
          </w:p>
        </w:tc>
        <w:tc>
          <w:tcPr>
            <w:tcW w:w="1271" w:type="dxa"/>
          </w:tcPr>
          <w:p w14:paraId="5FF63CFC" w14:textId="77777777" w:rsidR="008D63F3" w:rsidRPr="007275DF" w:rsidRDefault="008D63F3" w:rsidP="005D1F46">
            <w:pPr>
              <w:pStyle w:val="TAL"/>
              <w:jc w:val="center"/>
              <w:rPr>
                <w:rFonts w:cs="Arial"/>
                <w:lang w:eastAsia="zh-CN"/>
              </w:rPr>
            </w:pPr>
            <w:r w:rsidRPr="007275DF">
              <w:t>1, 2</w:t>
            </w:r>
          </w:p>
        </w:tc>
        <w:tc>
          <w:tcPr>
            <w:tcW w:w="1271" w:type="dxa"/>
            <w:vAlign w:val="center"/>
          </w:tcPr>
          <w:p w14:paraId="048E7CDF" w14:textId="77777777" w:rsidR="008D63F3" w:rsidRPr="007275DF" w:rsidRDefault="008D63F3" w:rsidP="005D1F46">
            <w:pPr>
              <w:pStyle w:val="TAL"/>
              <w:jc w:val="center"/>
              <w:rPr>
                <w:rFonts w:cs="Arial"/>
                <w:lang w:eastAsia="zh-CN"/>
              </w:rPr>
            </w:pPr>
          </w:p>
        </w:tc>
        <w:tc>
          <w:tcPr>
            <w:tcW w:w="3225" w:type="dxa"/>
          </w:tcPr>
          <w:p w14:paraId="69592B02" w14:textId="77777777" w:rsidR="008D63F3" w:rsidRPr="007275DF" w:rsidRDefault="008D63F3" w:rsidP="005D1F46">
            <w:pPr>
              <w:pStyle w:val="TAL"/>
              <w:jc w:val="center"/>
              <w:rPr>
                <w:rFonts w:cs="Arial"/>
                <w:lang w:eastAsia="ja-JP"/>
              </w:rPr>
            </w:pPr>
            <w:r w:rsidRPr="007275DF">
              <w:rPr>
                <w:rFonts w:cs="Arial"/>
                <w:lang w:eastAsia="ja-JP"/>
              </w:rPr>
              <w:t>AWGN</w:t>
            </w:r>
          </w:p>
        </w:tc>
      </w:tr>
      <w:tr w:rsidR="008D63F3" w:rsidRPr="007275DF" w14:paraId="748FFF9B" w14:textId="77777777" w:rsidTr="005D1F46">
        <w:trPr>
          <w:trHeight w:val="20"/>
          <w:jc w:val="center"/>
        </w:trPr>
        <w:tc>
          <w:tcPr>
            <w:tcW w:w="3138" w:type="dxa"/>
            <w:gridSpan w:val="2"/>
            <w:vAlign w:val="center"/>
          </w:tcPr>
          <w:p w14:paraId="09651742" w14:textId="77777777" w:rsidR="008D63F3" w:rsidRPr="007275DF" w:rsidRDefault="008D63F3" w:rsidP="005D1F46">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639E977" w14:textId="77777777" w:rsidR="008D63F3" w:rsidRPr="007275DF" w:rsidRDefault="008D63F3" w:rsidP="005D1F46">
            <w:pPr>
              <w:pStyle w:val="TAL"/>
              <w:jc w:val="center"/>
            </w:pPr>
          </w:p>
        </w:tc>
        <w:tc>
          <w:tcPr>
            <w:tcW w:w="1271" w:type="dxa"/>
            <w:vAlign w:val="center"/>
          </w:tcPr>
          <w:p w14:paraId="76BE2D54" w14:textId="77777777" w:rsidR="008D63F3" w:rsidRPr="007275DF" w:rsidRDefault="008D63F3" w:rsidP="005D1F46">
            <w:pPr>
              <w:pStyle w:val="TAL"/>
              <w:jc w:val="center"/>
              <w:rPr>
                <w:rFonts w:cs="Arial"/>
                <w:lang w:eastAsia="zh-CN"/>
              </w:rPr>
            </w:pPr>
            <w:r w:rsidRPr="007275DF">
              <w:rPr>
                <w:rFonts w:ascii="Helvetica" w:hAnsi="Helvetica" w:cs="Helvetica"/>
                <w:color w:val="000000"/>
                <w:szCs w:val="18"/>
                <w:lang w:val="en-US" w:eastAsia="fr-FR"/>
              </w:rPr>
              <w:t>dBm</w:t>
            </w:r>
          </w:p>
        </w:tc>
        <w:tc>
          <w:tcPr>
            <w:tcW w:w="3225" w:type="dxa"/>
            <w:vAlign w:val="center"/>
          </w:tcPr>
          <w:p w14:paraId="78DDEB12" w14:textId="77777777" w:rsidR="008D63F3" w:rsidRPr="007275DF" w:rsidRDefault="008D63F3" w:rsidP="005D1F46">
            <w:pPr>
              <w:pStyle w:val="TAL"/>
              <w:jc w:val="center"/>
              <w:rPr>
                <w:rFonts w:cs="Arial"/>
                <w:lang w:eastAsia="ja-JP"/>
              </w:rPr>
            </w:pPr>
            <w:r w:rsidRPr="007275DF">
              <w:rPr>
                <w:rFonts w:cs="Arial"/>
                <w:lang w:eastAsia="ja-JP"/>
              </w:rPr>
              <w:t>-83</w:t>
            </w:r>
          </w:p>
        </w:tc>
      </w:tr>
      <w:tr w:rsidR="008D63F3" w:rsidRPr="007275DF" w14:paraId="555D5F9C" w14:textId="77777777" w:rsidTr="005D1F46">
        <w:trPr>
          <w:trHeight w:val="20"/>
          <w:jc w:val="center"/>
        </w:trPr>
        <w:tc>
          <w:tcPr>
            <w:tcW w:w="8905" w:type="dxa"/>
            <w:gridSpan w:val="5"/>
            <w:vAlign w:val="center"/>
          </w:tcPr>
          <w:p w14:paraId="534DD711" w14:textId="752431DE" w:rsidR="008D63F3" w:rsidRPr="007275DF" w:rsidRDefault="008D63F3" w:rsidP="008D63F3">
            <w:pPr>
              <w:pStyle w:val="TAN"/>
              <w:rPr>
                <w:lang w:eastAsia="ja-JP"/>
              </w:rPr>
            </w:pPr>
            <w:r w:rsidRPr="007275DF">
              <w:rPr>
                <w:lang w:eastAsia="ja-JP"/>
              </w:rPr>
              <w:t xml:space="preserve">Note 1: </w:t>
            </w:r>
            <w:r w:rsidRPr="007275DF">
              <w:rPr>
                <w:lang w:eastAsia="zh-TW"/>
              </w:rPr>
              <w:tab/>
            </w:r>
            <w:r w:rsidRPr="007275DF">
              <w:rPr>
                <w:lang w:eastAsia="ja-JP"/>
              </w:rPr>
              <w:t xml:space="preserve"> For UE supporting semi-static channel access and network configuring semi-static channel occupancy.</w:t>
            </w:r>
          </w:p>
          <w:p w14:paraId="6C408775" w14:textId="150190E2" w:rsidR="008D63F3" w:rsidRPr="007275DF" w:rsidRDefault="008D63F3" w:rsidP="008D63F3">
            <w:pPr>
              <w:pStyle w:val="TAN"/>
              <w:rPr>
                <w:lang w:eastAsia="ja-JP"/>
              </w:rPr>
            </w:pPr>
            <w:r w:rsidRPr="007275DF">
              <w:rPr>
                <w:lang w:eastAsia="ja-JP"/>
              </w:rPr>
              <w:t xml:space="preserve">Note 2: </w:t>
            </w:r>
            <w:r w:rsidRPr="007275DF">
              <w:rPr>
                <w:lang w:eastAsia="zh-TW"/>
              </w:rPr>
              <w:tab/>
            </w:r>
            <w:r w:rsidRPr="007275DF">
              <w:rPr>
                <w:lang w:eastAsia="ja-JP"/>
              </w:rPr>
              <w:t>For UE supporting dynamic channel access and network configuring dynamic channel occupancy.</w:t>
            </w:r>
          </w:p>
          <w:p w14:paraId="02997D02" w14:textId="1C2A0262" w:rsidR="008D63F3" w:rsidRPr="007275DF" w:rsidRDefault="008D63F3" w:rsidP="008D63F3">
            <w:pPr>
              <w:pStyle w:val="TAN"/>
              <w:rPr>
                <w:lang w:eastAsia="ja-JP"/>
              </w:rPr>
            </w:pPr>
            <w:r w:rsidRPr="007275DF">
              <w:rPr>
                <w:lang w:eastAsia="ja-JP"/>
              </w:rPr>
              <w:t xml:space="preserve">Note 3: </w:t>
            </w:r>
            <w:r w:rsidRPr="007275DF">
              <w:rPr>
                <w:lang w:eastAsia="zh-TW"/>
              </w:rPr>
              <w:tab/>
            </w:r>
            <w:r w:rsidRPr="007275DF">
              <w:rPr>
                <w:lang w:eastAsia="ja-JP"/>
              </w:rPr>
              <w:t>For a UE supporting both semi-static and dynamic channel access, the UE can be tested under dynamic channel occupancy only.</w:t>
            </w:r>
          </w:p>
        </w:tc>
      </w:tr>
    </w:tbl>
    <w:p w14:paraId="7A29D21E" w14:textId="77777777" w:rsidR="008D63F3" w:rsidRPr="007275DF" w:rsidRDefault="008D63F3" w:rsidP="008D63F3"/>
    <w:p w14:paraId="316EAFB4" w14:textId="77777777" w:rsidR="008D63F3" w:rsidRPr="007275DF" w:rsidRDefault="008D63F3" w:rsidP="008D63F3">
      <w:pPr>
        <w:pStyle w:val="TH"/>
      </w:pPr>
      <w:r w:rsidRPr="007275DF">
        <w:t xml:space="preserve">Table </w:t>
      </w:r>
      <w:r w:rsidRPr="007275DF">
        <w:rPr>
          <w:snapToGrid w:val="0"/>
          <w:lang w:eastAsia="zh-CN"/>
        </w:rPr>
        <w:t>A.12.4.2.6.2</w:t>
      </w:r>
      <w:r w:rsidRPr="007275DF">
        <w:t>-</w:t>
      </w:r>
      <w:r>
        <w:t>3</w:t>
      </w:r>
      <w:r w:rsidRPr="007275DF">
        <w:t xml:space="preserve">: </w:t>
      </w:r>
      <w:r>
        <w:t>CO</w:t>
      </w:r>
      <w:r w:rsidRPr="007275DF">
        <w:t xml:space="preserve">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8D63F3" w:rsidRPr="007275DF" w14:paraId="74D34484" w14:textId="77777777" w:rsidTr="005D1F46">
        <w:trPr>
          <w:jc w:val="center"/>
        </w:trPr>
        <w:tc>
          <w:tcPr>
            <w:tcW w:w="2534" w:type="dxa"/>
            <w:shd w:val="clear" w:color="auto" w:fill="auto"/>
          </w:tcPr>
          <w:p w14:paraId="7E5747F5" w14:textId="77777777" w:rsidR="008D63F3" w:rsidRPr="007275DF" w:rsidRDefault="008D63F3" w:rsidP="005D1F46">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75706B5A" w14:textId="77777777" w:rsidR="008D63F3" w:rsidRPr="007275DF" w:rsidRDefault="008D63F3" w:rsidP="005D1F46">
            <w:pPr>
              <w:pStyle w:val="TAL"/>
              <w:rPr>
                <w:rFonts w:cs="Arial"/>
                <w:lang w:eastAsia="ja-JP"/>
              </w:rPr>
            </w:pPr>
            <w:r w:rsidRPr="007275DF">
              <w:rPr>
                <w:rFonts w:cs="Arial"/>
                <w:lang w:eastAsia="ja-JP"/>
              </w:rPr>
              <w:t>sym14or12</w:t>
            </w:r>
          </w:p>
        </w:tc>
      </w:tr>
      <w:tr w:rsidR="008D63F3" w:rsidRPr="007275DF" w14:paraId="2DF34198" w14:textId="77777777" w:rsidTr="005D1F46">
        <w:trPr>
          <w:jc w:val="center"/>
        </w:trPr>
        <w:tc>
          <w:tcPr>
            <w:tcW w:w="2534" w:type="dxa"/>
            <w:shd w:val="clear" w:color="auto" w:fill="auto"/>
          </w:tcPr>
          <w:p w14:paraId="67F880A6" w14:textId="77777777" w:rsidR="008D63F3" w:rsidRPr="007275DF" w:rsidRDefault="008D63F3" w:rsidP="005D1F46">
            <w:pPr>
              <w:pStyle w:val="TAL"/>
              <w:rPr>
                <w:rFonts w:cs="Arial"/>
                <w:lang w:eastAsia="ja-JP"/>
              </w:rPr>
            </w:pPr>
            <w:r w:rsidRPr="007275DF">
              <w:rPr>
                <w:rFonts w:cs="Arial"/>
                <w:kern w:val="2"/>
                <w:lang w:eastAsia="ja-JP"/>
              </w:rPr>
              <w:t>rmtc-Periodicity-r16</w:t>
            </w:r>
          </w:p>
        </w:tc>
        <w:tc>
          <w:tcPr>
            <w:tcW w:w="1685" w:type="dxa"/>
            <w:shd w:val="clear" w:color="auto" w:fill="auto"/>
          </w:tcPr>
          <w:p w14:paraId="436C5485" w14:textId="77777777" w:rsidR="008D63F3" w:rsidRPr="007275DF" w:rsidRDefault="008D63F3" w:rsidP="005D1F46">
            <w:pPr>
              <w:pStyle w:val="TAL"/>
              <w:rPr>
                <w:rFonts w:cs="Arial"/>
                <w:lang w:eastAsia="ja-JP"/>
              </w:rPr>
            </w:pPr>
            <w:r w:rsidRPr="007275DF">
              <w:rPr>
                <w:rFonts w:cs="Arial"/>
                <w:lang w:eastAsia="ja-JP"/>
              </w:rPr>
              <w:t>ms40</w:t>
            </w:r>
          </w:p>
        </w:tc>
      </w:tr>
      <w:tr w:rsidR="008D63F3" w:rsidRPr="007275DF" w14:paraId="235CCBCB" w14:textId="77777777" w:rsidTr="005D1F46">
        <w:trPr>
          <w:jc w:val="center"/>
        </w:trPr>
        <w:tc>
          <w:tcPr>
            <w:tcW w:w="2534" w:type="dxa"/>
            <w:shd w:val="clear" w:color="auto" w:fill="auto"/>
          </w:tcPr>
          <w:p w14:paraId="68281E70" w14:textId="77777777" w:rsidR="008D63F3" w:rsidRPr="007275DF" w:rsidRDefault="008D63F3" w:rsidP="005D1F46">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6248DB2" w14:textId="77777777" w:rsidR="008D63F3" w:rsidRPr="007275DF" w:rsidRDefault="008D63F3" w:rsidP="005D1F46">
            <w:pPr>
              <w:pStyle w:val="TAL"/>
              <w:rPr>
                <w:rFonts w:cs="Arial"/>
                <w:lang w:eastAsia="ja-JP"/>
              </w:rPr>
            </w:pPr>
            <w:r w:rsidRPr="007275DF">
              <w:rPr>
                <w:rFonts w:cs="Arial"/>
                <w:lang w:eastAsia="ja-JP"/>
              </w:rPr>
              <w:t>20</w:t>
            </w:r>
          </w:p>
        </w:tc>
      </w:tr>
      <w:tr w:rsidR="008D63F3" w:rsidRPr="007275DF" w14:paraId="7CD0225F" w14:textId="77777777" w:rsidTr="005D1F46">
        <w:trPr>
          <w:jc w:val="center"/>
        </w:trPr>
        <w:tc>
          <w:tcPr>
            <w:tcW w:w="2534" w:type="dxa"/>
            <w:shd w:val="clear" w:color="auto" w:fill="auto"/>
          </w:tcPr>
          <w:p w14:paraId="3A02F454" w14:textId="77777777" w:rsidR="008D63F3" w:rsidRPr="007275DF" w:rsidRDefault="008D63F3" w:rsidP="005D1F46">
            <w:pPr>
              <w:pStyle w:val="TAL"/>
              <w:rPr>
                <w:rFonts w:cs="Arial"/>
                <w:kern w:val="2"/>
                <w:lang w:eastAsia="ja-JP"/>
              </w:rPr>
            </w:pPr>
            <w:r w:rsidRPr="007275DF">
              <w:rPr>
                <w:rFonts w:cs="Arial"/>
                <w:kern w:val="2"/>
                <w:lang w:eastAsia="ja-JP"/>
              </w:rPr>
              <w:t>ref-SCS-CP-r16</w:t>
            </w:r>
          </w:p>
        </w:tc>
        <w:tc>
          <w:tcPr>
            <w:tcW w:w="1685" w:type="dxa"/>
            <w:shd w:val="clear" w:color="auto" w:fill="auto"/>
          </w:tcPr>
          <w:p w14:paraId="1E63FC3B" w14:textId="77777777" w:rsidR="008D63F3" w:rsidRPr="007275DF" w:rsidRDefault="008D63F3" w:rsidP="005D1F46">
            <w:pPr>
              <w:pStyle w:val="TAL"/>
              <w:rPr>
                <w:rFonts w:cs="Arial"/>
                <w:lang w:eastAsia="ja-JP"/>
              </w:rPr>
            </w:pPr>
            <w:r w:rsidRPr="007275DF">
              <w:rPr>
                <w:rFonts w:cs="Arial"/>
                <w:lang w:eastAsia="ja-JP"/>
              </w:rPr>
              <w:t>kHz15</w:t>
            </w:r>
          </w:p>
        </w:tc>
      </w:tr>
      <w:tr w:rsidR="008D63F3" w:rsidRPr="007275DF" w14:paraId="1ECD850C" w14:textId="77777777" w:rsidTr="005D1F46">
        <w:trPr>
          <w:jc w:val="center"/>
        </w:trPr>
        <w:tc>
          <w:tcPr>
            <w:tcW w:w="2534" w:type="dxa"/>
            <w:shd w:val="clear" w:color="auto" w:fill="auto"/>
          </w:tcPr>
          <w:p w14:paraId="57C38687" w14:textId="77777777" w:rsidR="008D63F3" w:rsidRPr="007275DF" w:rsidRDefault="008D63F3" w:rsidP="005D1F46">
            <w:pPr>
              <w:pStyle w:val="TAL"/>
              <w:rPr>
                <w:rFonts w:cs="Arial"/>
                <w:lang w:eastAsia="ja-JP"/>
              </w:rPr>
            </w:pPr>
            <w:r w:rsidRPr="007275DF">
              <w:rPr>
                <w:rFonts w:cs="Arial"/>
                <w:kern w:val="2"/>
                <w:lang w:eastAsia="ja-JP"/>
              </w:rPr>
              <w:t>ReportInterval</w:t>
            </w:r>
          </w:p>
        </w:tc>
        <w:tc>
          <w:tcPr>
            <w:tcW w:w="1685" w:type="dxa"/>
            <w:shd w:val="clear" w:color="auto" w:fill="auto"/>
          </w:tcPr>
          <w:p w14:paraId="030CD82A" w14:textId="77777777" w:rsidR="008D63F3" w:rsidRPr="007275DF" w:rsidRDefault="008D63F3" w:rsidP="005D1F46">
            <w:pPr>
              <w:pStyle w:val="TAL"/>
              <w:rPr>
                <w:rFonts w:cs="Arial"/>
                <w:lang w:eastAsia="ja-JP"/>
              </w:rPr>
            </w:pPr>
            <w:r w:rsidRPr="007275DF">
              <w:rPr>
                <w:rFonts w:cs="Arial"/>
                <w:lang w:eastAsia="ja-JP"/>
              </w:rPr>
              <w:t>ms120</w:t>
            </w:r>
          </w:p>
        </w:tc>
      </w:tr>
    </w:tbl>
    <w:p w14:paraId="4D75E345" w14:textId="77777777" w:rsidR="008D63F3" w:rsidRPr="00BD08C8" w:rsidRDefault="008D63F3" w:rsidP="008D63F3">
      <w:pPr>
        <w:pStyle w:val="Heading5"/>
        <w:spacing w:before="240"/>
      </w:pPr>
      <w:r w:rsidRPr="007275DF">
        <w:t>A.12.4.2.</w:t>
      </w:r>
      <w:r>
        <w:t>6</w:t>
      </w:r>
      <w:r w:rsidRPr="007275DF">
        <w:t>.</w:t>
      </w:r>
      <w:r>
        <w:t>3</w:t>
      </w:r>
      <w:r w:rsidRPr="007275DF">
        <w:tab/>
        <w:t>Test Requirements</w:t>
      </w:r>
    </w:p>
    <w:p w14:paraId="3E9CAA9A" w14:textId="77777777" w:rsidR="008D63F3" w:rsidRPr="007275DF" w:rsidRDefault="008D63F3" w:rsidP="008D63F3">
      <w:pPr>
        <w:rPr>
          <w:rFonts w:cs="v4.2.0"/>
        </w:rPr>
      </w:pPr>
      <w:r w:rsidRPr="005A14DB">
        <w:rPr>
          <w:rFonts w:cs="v4.2.0"/>
        </w:rPr>
        <w:t>In the test the UE shall send CO measurement report, with a measurement reporting delay less th</w:t>
      </w:r>
      <w:r w:rsidRPr="005A14DB">
        <w:t xml:space="preserve">an </w:t>
      </w:r>
      <w:r w:rsidRPr="005A14DB">
        <w:rPr>
          <w:sz w:val="18"/>
        </w:rPr>
        <w:t>T</w:t>
      </w:r>
      <w:r w:rsidRPr="005A14DB">
        <w:rPr>
          <w:sz w:val="18"/>
          <w:vertAlign w:val="subscript"/>
        </w:rPr>
        <w:t xml:space="preserve"> CO_measurement_period_NR_cca</w:t>
      </w:r>
      <w:r w:rsidRPr="005A14DB">
        <w:t xml:space="preserve"> </w:t>
      </w:r>
      <w:r w:rsidRPr="007275DF">
        <w:rPr>
          <w:rFonts w:cs="v4.2.0"/>
        </w:rPr>
        <w:t>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346C4F33" w14:textId="77777777" w:rsidR="009428D8" w:rsidRPr="007275DF" w:rsidRDefault="009428D8" w:rsidP="008D63F3"/>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835BD9">
      <w:headerReference w:type="default" r:id="rId342"/>
      <w:footerReference w:type="default" r:id="rId343"/>
      <w:pgSz w:w="12240" w:h="15840"/>
      <w:pgMar w:top="1440" w:right="1440" w:bottom="1440" w:left="1440" w:header="720" w:footer="720" w:gutter="0"/>
      <w:pgNumType w:start="442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A3EFE0" w14:textId="77777777" w:rsidR="00D64DFE" w:rsidRDefault="00D64DFE" w:rsidP="0064056D">
      <w:pPr>
        <w:spacing w:after="0"/>
      </w:pPr>
      <w:r>
        <w:separator/>
      </w:r>
    </w:p>
  </w:endnote>
  <w:endnote w:type="continuationSeparator" w:id="0">
    <w:p w14:paraId="2E851D99" w14:textId="77777777" w:rsidR="00D64DFE" w:rsidRDefault="00D64DF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F702D" w14:textId="77777777" w:rsidR="00D64DFE" w:rsidRDefault="00D64DFE" w:rsidP="0064056D">
      <w:pPr>
        <w:spacing w:after="0"/>
      </w:pPr>
      <w:r>
        <w:separator/>
      </w:r>
    </w:p>
  </w:footnote>
  <w:footnote w:type="continuationSeparator" w:id="0">
    <w:p w14:paraId="3A9F0E16" w14:textId="77777777" w:rsidR="00D64DFE" w:rsidRDefault="00D64DF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73A8EDD1"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3F1932">
      <w:rPr>
        <w:rFonts w:ascii="Arial" w:hAnsi="Arial" w:cs="Arial"/>
        <w:b/>
        <w:sz w:val="18"/>
        <w:szCs w:val="18"/>
      </w:rPr>
      <w:t>4</w:t>
    </w:r>
    <w:r>
      <w:rPr>
        <w:rFonts w:ascii="Arial" w:hAnsi="Arial" w:cs="Arial"/>
        <w:b/>
        <w:sz w:val="18"/>
        <w:szCs w:val="18"/>
      </w:rPr>
      <w:t>.0 (202</w:t>
    </w:r>
    <w:r w:rsidR="00A36D12">
      <w:rPr>
        <w:rFonts w:ascii="Arial" w:hAnsi="Arial" w:cs="Arial"/>
        <w:b/>
        <w:sz w:val="18"/>
        <w:szCs w:val="18"/>
      </w:rPr>
      <w:t>3</w:t>
    </w:r>
    <w:r>
      <w:rPr>
        <w:rFonts w:ascii="Arial" w:hAnsi="Arial" w:cs="Arial"/>
        <w:b/>
        <w:sz w:val="18"/>
        <w:szCs w:val="18"/>
      </w:rPr>
      <w:t>-</w:t>
    </w:r>
    <w:r w:rsidR="003F1932">
      <w:rPr>
        <w:rFonts w:ascii="Arial" w:hAnsi="Arial" w:cs="Arial"/>
        <w:b/>
        <w:sz w:val="18"/>
        <w:szCs w:val="18"/>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73E"/>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1A17"/>
    <w:rsid w:val="00104F0D"/>
    <w:rsid w:val="00105237"/>
    <w:rsid w:val="00105702"/>
    <w:rsid w:val="001057F6"/>
    <w:rsid w:val="00106E75"/>
    <w:rsid w:val="0011087B"/>
    <w:rsid w:val="001119ED"/>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283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8DF"/>
    <w:rsid w:val="002A0BAB"/>
    <w:rsid w:val="002A1369"/>
    <w:rsid w:val="002A29A4"/>
    <w:rsid w:val="002A2F39"/>
    <w:rsid w:val="002A3A36"/>
    <w:rsid w:val="002A4E65"/>
    <w:rsid w:val="002A79D0"/>
    <w:rsid w:val="002B17A2"/>
    <w:rsid w:val="002B2C05"/>
    <w:rsid w:val="002B503A"/>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4AAD"/>
    <w:rsid w:val="003553B3"/>
    <w:rsid w:val="00355866"/>
    <w:rsid w:val="0035626C"/>
    <w:rsid w:val="00356323"/>
    <w:rsid w:val="00357D95"/>
    <w:rsid w:val="0036242A"/>
    <w:rsid w:val="0036271F"/>
    <w:rsid w:val="00362993"/>
    <w:rsid w:val="00363D3E"/>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709B"/>
    <w:rsid w:val="003D781B"/>
    <w:rsid w:val="003D799F"/>
    <w:rsid w:val="003D7A65"/>
    <w:rsid w:val="003D7E7C"/>
    <w:rsid w:val="003E0508"/>
    <w:rsid w:val="003E064B"/>
    <w:rsid w:val="003E1326"/>
    <w:rsid w:val="003E1A17"/>
    <w:rsid w:val="003E1EDA"/>
    <w:rsid w:val="003E3449"/>
    <w:rsid w:val="003E42B3"/>
    <w:rsid w:val="003E4374"/>
    <w:rsid w:val="003E53D9"/>
    <w:rsid w:val="003E6F52"/>
    <w:rsid w:val="003F025D"/>
    <w:rsid w:val="003F09EA"/>
    <w:rsid w:val="003F1932"/>
    <w:rsid w:val="003F3DA3"/>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0D4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E72"/>
    <w:rsid w:val="005D14C2"/>
    <w:rsid w:val="005D1798"/>
    <w:rsid w:val="005D24E0"/>
    <w:rsid w:val="005D5537"/>
    <w:rsid w:val="005D5DDE"/>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A39"/>
    <w:rsid w:val="006B03A4"/>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5319"/>
    <w:rsid w:val="00736406"/>
    <w:rsid w:val="007364B6"/>
    <w:rsid w:val="00737C8E"/>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5BD9"/>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492B"/>
    <w:rsid w:val="00967FF4"/>
    <w:rsid w:val="00971994"/>
    <w:rsid w:val="009753AF"/>
    <w:rsid w:val="00975A0D"/>
    <w:rsid w:val="00976CA0"/>
    <w:rsid w:val="00981A52"/>
    <w:rsid w:val="00982790"/>
    <w:rsid w:val="0098351B"/>
    <w:rsid w:val="00983B15"/>
    <w:rsid w:val="00983F1E"/>
    <w:rsid w:val="00985A06"/>
    <w:rsid w:val="009860BC"/>
    <w:rsid w:val="00986ACD"/>
    <w:rsid w:val="00987A55"/>
    <w:rsid w:val="0099135A"/>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5D"/>
    <w:rsid w:val="00A76DBC"/>
    <w:rsid w:val="00A7738E"/>
    <w:rsid w:val="00A77501"/>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27217"/>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4452"/>
    <w:rsid w:val="00F1506D"/>
    <w:rsid w:val="00F15330"/>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0D4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420D4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20D4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420D4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20D4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420D42"/>
    <w:pPr>
      <w:ind w:left="1701" w:hanging="1701"/>
      <w:outlineLvl w:val="4"/>
    </w:pPr>
    <w:rPr>
      <w:sz w:val="22"/>
    </w:rPr>
  </w:style>
  <w:style w:type="paragraph" w:styleId="Heading6">
    <w:name w:val="heading 6"/>
    <w:aliases w:val="T1,Header 6"/>
    <w:basedOn w:val="H6"/>
    <w:next w:val="Normal"/>
    <w:link w:val="Heading6Char"/>
    <w:qFormat/>
    <w:rsid w:val="00420D42"/>
    <w:pPr>
      <w:outlineLvl w:val="5"/>
    </w:pPr>
  </w:style>
  <w:style w:type="paragraph" w:styleId="Heading7">
    <w:name w:val="heading 7"/>
    <w:basedOn w:val="H6"/>
    <w:next w:val="Normal"/>
    <w:link w:val="Heading7Char"/>
    <w:qFormat/>
    <w:rsid w:val="00420D42"/>
    <w:pPr>
      <w:outlineLvl w:val="6"/>
    </w:pPr>
  </w:style>
  <w:style w:type="paragraph" w:styleId="Heading8">
    <w:name w:val="heading 8"/>
    <w:aliases w:val="Table Heading"/>
    <w:basedOn w:val="Heading1"/>
    <w:next w:val="Normal"/>
    <w:link w:val="Heading8Char"/>
    <w:qFormat/>
    <w:rsid w:val="00420D42"/>
    <w:pPr>
      <w:ind w:left="0" w:firstLine="0"/>
      <w:outlineLvl w:val="7"/>
    </w:pPr>
  </w:style>
  <w:style w:type="paragraph" w:styleId="Heading9">
    <w:name w:val="heading 9"/>
    <w:aliases w:val="Figure Heading,FH"/>
    <w:basedOn w:val="Heading8"/>
    <w:next w:val="Normal"/>
    <w:link w:val="Heading9Char"/>
    <w:qFormat/>
    <w:rsid w:val="00420D42"/>
    <w:pPr>
      <w:outlineLvl w:val="8"/>
    </w:pPr>
  </w:style>
  <w:style w:type="character" w:default="1" w:styleId="DefaultParagraphFont">
    <w:name w:val="Default Paragraph Font"/>
    <w:semiHidden/>
    <w:rsid w:val="00420D4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20D4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420D4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420D42"/>
    <w:pPr>
      <w:ind w:left="1418" w:hanging="1418"/>
    </w:pPr>
  </w:style>
  <w:style w:type="paragraph" w:styleId="TOC8">
    <w:name w:val="toc 8"/>
    <w:basedOn w:val="TOC1"/>
    <w:rsid w:val="00420D42"/>
    <w:pPr>
      <w:spacing w:before="180"/>
      <w:ind w:left="2693" w:hanging="2693"/>
    </w:pPr>
    <w:rPr>
      <w:b/>
    </w:rPr>
  </w:style>
  <w:style w:type="paragraph" w:styleId="TOC1">
    <w:name w:val="toc 1"/>
    <w:rsid w:val="00420D4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420D42"/>
    <w:pPr>
      <w:keepLines/>
      <w:tabs>
        <w:tab w:val="center" w:pos="4536"/>
        <w:tab w:val="right" w:pos="9072"/>
      </w:tabs>
    </w:pPr>
    <w:rPr>
      <w:noProof/>
    </w:rPr>
  </w:style>
  <w:style w:type="character" w:customStyle="1" w:styleId="ZGSM">
    <w:name w:val="ZGSM"/>
    <w:rsid w:val="00420D4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20D4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420D4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420D42"/>
    <w:pPr>
      <w:ind w:left="1701" w:hanging="1701"/>
    </w:pPr>
  </w:style>
  <w:style w:type="paragraph" w:styleId="TOC4">
    <w:name w:val="toc 4"/>
    <w:basedOn w:val="TOC3"/>
    <w:rsid w:val="00420D42"/>
    <w:pPr>
      <w:ind w:left="1418" w:hanging="1418"/>
    </w:pPr>
  </w:style>
  <w:style w:type="paragraph" w:styleId="TOC3">
    <w:name w:val="toc 3"/>
    <w:basedOn w:val="TOC2"/>
    <w:rsid w:val="00420D42"/>
    <w:pPr>
      <w:ind w:left="1134" w:hanging="1134"/>
    </w:pPr>
  </w:style>
  <w:style w:type="paragraph" w:styleId="TOC2">
    <w:name w:val="toc 2"/>
    <w:basedOn w:val="TOC1"/>
    <w:rsid w:val="00420D42"/>
    <w:pPr>
      <w:keepNext w:val="0"/>
      <w:spacing w:before="0"/>
      <w:ind w:left="851" w:hanging="851"/>
    </w:pPr>
    <w:rPr>
      <w:sz w:val="20"/>
    </w:rPr>
  </w:style>
  <w:style w:type="paragraph" w:styleId="Footer">
    <w:name w:val="footer"/>
    <w:aliases w:val="footer odd,footer,fo,pie de página"/>
    <w:basedOn w:val="Header"/>
    <w:link w:val="FooterChar"/>
    <w:rsid w:val="00420D4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420D42"/>
    <w:pPr>
      <w:outlineLvl w:val="9"/>
    </w:pPr>
  </w:style>
  <w:style w:type="paragraph" w:customStyle="1" w:styleId="NF">
    <w:name w:val="NF"/>
    <w:basedOn w:val="NO"/>
    <w:rsid w:val="00420D42"/>
    <w:pPr>
      <w:keepNext/>
      <w:spacing w:after="0"/>
    </w:pPr>
    <w:rPr>
      <w:rFonts w:ascii="Arial" w:hAnsi="Arial"/>
      <w:sz w:val="18"/>
    </w:rPr>
  </w:style>
  <w:style w:type="paragraph" w:customStyle="1" w:styleId="NO">
    <w:name w:val="NO"/>
    <w:basedOn w:val="Normal"/>
    <w:link w:val="NOChar"/>
    <w:rsid w:val="00420D4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420D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420D42"/>
    <w:pPr>
      <w:jc w:val="right"/>
    </w:pPr>
  </w:style>
  <w:style w:type="paragraph" w:customStyle="1" w:styleId="TAL">
    <w:name w:val="TAL"/>
    <w:basedOn w:val="Normal"/>
    <w:link w:val="TALCar"/>
    <w:rsid w:val="00420D4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420D42"/>
    <w:rPr>
      <w:b/>
    </w:rPr>
  </w:style>
  <w:style w:type="paragraph" w:customStyle="1" w:styleId="TAC">
    <w:name w:val="TAC"/>
    <w:basedOn w:val="TAL"/>
    <w:link w:val="TACChar"/>
    <w:rsid w:val="00420D4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420D4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420D4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420D42"/>
    <w:pPr>
      <w:spacing w:after="0"/>
    </w:pPr>
  </w:style>
  <w:style w:type="paragraph" w:customStyle="1" w:styleId="NW">
    <w:name w:val="NW"/>
    <w:basedOn w:val="NO"/>
    <w:rsid w:val="00420D42"/>
    <w:pPr>
      <w:spacing w:after="0"/>
    </w:pPr>
  </w:style>
  <w:style w:type="paragraph" w:customStyle="1" w:styleId="EW">
    <w:name w:val="EW"/>
    <w:basedOn w:val="EX"/>
    <w:rsid w:val="00420D42"/>
    <w:pPr>
      <w:spacing w:after="0"/>
    </w:pPr>
  </w:style>
  <w:style w:type="paragraph" w:customStyle="1" w:styleId="B10">
    <w:name w:val="B1"/>
    <w:basedOn w:val="List"/>
    <w:link w:val="B1Char"/>
    <w:rsid w:val="00420D4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420D42"/>
    <w:pPr>
      <w:ind w:left="1985" w:hanging="1985"/>
    </w:pPr>
  </w:style>
  <w:style w:type="paragraph" w:styleId="TOC7">
    <w:name w:val="toc 7"/>
    <w:basedOn w:val="TOC6"/>
    <w:next w:val="Normal"/>
    <w:rsid w:val="00420D42"/>
    <w:pPr>
      <w:ind w:left="2268" w:hanging="2268"/>
    </w:pPr>
  </w:style>
  <w:style w:type="paragraph" w:customStyle="1" w:styleId="EditorsNote">
    <w:name w:val="Editor's Note"/>
    <w:aliases w:val="EN,Editor's Noteormal"/>
    <w:basedOn w:val="NO"/>
    <w:link w:val="EditorsNoteChar"/>
    <w:rsid w:val="00420D42"/>
    <w:rPr>
      <w:color w:val="FF0000"/>
    </w:rPr>
  </w:style>
  <w:style w:type="paragraph" w:customStyle="1" w:styleId="TH">
    <w:name w:val="TH"/>
    <w:basedOn w:val="Normal"/>
    <w:link w:val="THChar"/>
    <w:rsid w:val="00420D4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420D4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420D4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420D4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420D4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420D4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420D4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420D4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420D4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420D4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420D42"/>
  </w:style>
  <w:style w:type="paragraph" w:customStyle="1" w:styleId="B4">
    <w:name w:val="B4"/>
    <w:basedOn w:val="List4"/>
    <w:link w:val="B4Char"/>
    <w:rsid w:val="00420D4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420D42"/>
  </w:style>
  <w:style w:type="paragraph" w:customStyle="1" w:styleId="ZTD">
    <w:name w:val="ZTD"/>
    <w:basedOn w:val="ZB"/>
    <w:rsid w:val="00420D42"/>
    <w:pPr>
      <w:framePr w:hRule="auto" w:wrap="notBeside" w:y="852"/>
    </w:pPr>
    <w:rPr>
      <w:i w:val="0"/>
      <w:sz w:val="40"/>
    </w:rPr>
  </w:style>
  <w:style w:type="paragraph" w:customStyle="1" w:styleId="ZV">
    <w:name w:val="ZV"/>
    <w:basedOn w:val="ZU"/>
    <w:rsid w:val="00420D4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420D42"/>
    <w:pPr>
      <w:keepLines/>
      <w:spacing w:after="0"/>
    </w:pPr>
  </w:style>
  <w:style w:type="paragraph" w:styleId="Index2">
    <w:name w:val="index 2"/>
    <w:basedOn w:val="Index1"/>
    <w:rsid w:val="00420D42"/>
    <w:pPr>
      <w:ind w:left="284"/>
    </w:pPr>
  </w:style>
  <w:style w:type="character" w:styleId="FootnoteReference">
    <w:name w:val="footnote reference"/>
    <w:aliases w:val="Appel note de bas de p,Nota,Footnote symbol,Footnote"/>
    <w:basedOn w:val="DefaultParagraphFont"/>
    <w:rsid w:val="00420D4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20D4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420D42"/>
    <w:pPr>
      <w:ind w:left="851"/>
    </w:pPr>
  </w:style>
  <w:style w:type="paragraph" w:styleId="ListNumber">
    <w:name w:val="List Number"/>
    <w:basedOn w:val="List"/>
    <w:rsid w:val="00420D42"/>
  </w:style>
  <w:style w:type="paragraph" w:styleId="List">
    <w:name w:val="List"/>
    <w:basedOn w:val="Normal"/>
    <w:link w:val="ListChar"/>
    <w:rsid w:val="00420D4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420D42"/>
    <w:pPr>
      <w:ind w:left="851"/>
    </w:pPr>
  </w:style>
  <w:style w:type="paragraph" w:styleId="ListBullet">
    <w:name w:val="List Bullet"/>
    <w:basedOn w:val="List"/>
    <w:link w:val="ListBulletChar"/>
    <w:rsid w:val="00420D4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420D42"/>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420D42"/>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420D42"/>
    <w:pPr>
      <w:ind w:left="1135"/>
    </w:pPr>
  </w:style>
  <w:style w:type="paragraph" w:styleId="List4">
    <w:name w:val="List 4"/>
    <w:basedOn w:val="List3"/>
    <w:rsid w:val="00420D42"/>
    <w:pPr>
      <w:ind w:left="1418"/>
    </w:pPr>
  </w:style>
  <w:style w:type="paragraph" w:styleId="List5">
    <w:name w:val="List 5"/>
    <w:basedOn w:val="List4"/>
    <w:rsid w:val="00420D42"/>
    <w:pPr>
      <w:ind w:left="1702"/>
    </w:pPr>
  </w:style>
  <w:style w:type="paragraph" w:styleId="ListBullet4">
    <w:name w:val="List Bullet 4"/>
    <w:basedOn w:val="ListBullet3"/>
    <w:rsid w:val="00420D42"/>
    <w:pPr>
      <w:ind w:left="1418"/>
    </w:pPr>
  </w:style>
  <w:style w:type="paragraph" w:styleId="ListBullet5">
    <w:name w:val="List Bullet 5"/>
    <w:basedOn w:val="ListBullet4"/>
    <w:rsid w:val="00420D4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theme" Target="theme/theme1.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footer" Target="footer1.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3</Pages>
  <Words>89319</Words>
  <Characters>509121</Characters>
  <Application>Microsoft Office Word</Application>
  <DocSecurity>0</DocSecurity>
  <Lines>4242</Lines>
  <Paragraphs>1194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597246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55</cp:revision>
  <dcterms:created xsi:type="dcterms:W3CDTF">2022-09-22T10:42:00Z</dcterms:created>
  <dcterms:modified xsi:type="dcterms:W3CDTF">2024-01-19T03:27:00Z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