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DF" w14:textId="77777777" w:rsidR="00B92CCF" w:rsidRPr="006F4D85" w:rsidRDefault="00B92CCF" w:rsidP="00B92CCF">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End w:id="0"/>
    </w:p>
    <w:p w14:paraId="7C9C71E0" w14:textId="77777777" w:rsidR="00216A52" w:rsidRPr="006F4D85" w:rsidRDefault="00216A52" w:rsidP="00216A52">
      <w:bookmarkStart w:id="2" w:name="_Toc535476318"/>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lastRenderedPageBreak/>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C6759A"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C6759A" w:rsidRPr="006F4D85" w:rsidRDefault="00C6759A" w:rsidP="00C6759A">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C6759A" w:rsidRPr="006F4D85" w:rsidRDefault="00C6759A" w:rsidP="00C6759A">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1114208" w14:textId="42108690"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0E1EDA3E" w:rsidR="00C6759A" w:rsidRPr="006F4D85" w:rsidRDefault="00C6759A" w:rsidP="00C6759A">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4B3449" w14:textId="0F071436"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3821B913" w:rsidR="00C6759A" w:rsidRDefault="00C6759A" w:rsidP="00C6759A">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1F98579" w14:textId="1D9F238D"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C825065" w:rsidR="00C6759A" w:rsidRPr="00EC61C3" w:rsidRDefault="00C6759A" w:rsidP="00C6759A">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1F51C02" w14:textId="7D239A15"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13406E98" w:rsidR="00C6759A" w:rsidRPr="00EC61C3" w:rsidRDefault="00C6759A" w:rsidP="00C6759A">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A5820D4" w14:textId="433CCE93" w:rsidR="00C6759A" w:rsidRPr="006F4D85" w:rsidRDefault="00C6759A" w:rsidP="00C6759A">
            <w:pPr>
              <w:pStyle w:val="TAC"/>
              <w:spacing w:line="252" w:lineRule="auto"/>
              <w:rPr>
                <w:lang w:eastAsia="zh-CN"/>
              </w:rPr>
            </w:pPr>
            <w:r>
              <w:rPr>
                <w:lang w:eastAsia="zh-CN"/>
              </w:rPr>
              <w:t>0010</w:t>
            </w:r>
            <w:r w:rsidRPr="006F4D85">
              <w:rPr>
                <w:lang w:eastAsia="zh-CN"/>
              </w:rPr>
              <w:t>000</w:t>
            </w:r>
          </w:p>
          <w:p w14:paraId="6A5556CE" w14:textId="21F04C45" w:rsidR="00C6759A" w:rsidRPr="006F4D85" w:rsidRDefault="00C6759A" w:rsidP="00C6759A">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C6759A" w:rsidRPr="006F4D85" w:rsidRDefault="00C6759A" w:rsidP="00C6759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C6759A" w:rsidRPr="006F4D85" w:rsidRDefault="00C6759A" w:rsidP="00C6759A">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6759A"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6F4D85" w:rsidRDefault="00C6759A" w:rsidP="00C6759A">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6F4D85"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0B3FAC12" w:rsidR="00C6759A" w:rsidRPr="006F4D85" w:rsidRDefault="00C6759A" w:rsidP="00C6759A">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15CB7F4D" w:rsidR="00C6759A" w:rsidRPr="001D768C" w:rsidRDefault="00C6759A" w:rsidP="00C6759A">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C5DBF89" w:rsidR="00C6759A" w:rsidRPr="00EC61C3" w:rsidRDefault="00C6759A" w:rsidP="00C6759A">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67FB20FF" w:rsidR="00C6759A" w:rsidRDefault="00C6759A" w:rsidP="00C6759A">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6F4D85" w:rsidRDefault="00C6759A" w:rsidP="00C6759A">
            <w:pPr>
              <w:pStyle w:val="TAC"/>
              <w:spacing w:line="252" w:lineRule="auto"/>
              <w:rPr>
                <w:lang w:eastAsia="zh-CN"/>
              </w:rPr>
            </w:pPr>
            <w:r>
              <w:rPr>
                <w:lang w:eastAsia="zh-CN"/>
              </w:rPr>
              <w:t>0010</w:t>
            </w:r>
            <w:r w:rsidRPr="006F4D85">
              <w:rPr>
                <w:lang w:eastAsia="zh-CN"/>
              </w:rPr>
              <w:t>000</w:t>
            </w:r>
          </w:p>
          <w:p w14:paraId="5CEDB6E7" w14:textId="4B140264" w:rsidR="00C6759A" w:rsidRPr="006F4D85" w:rsidRDefault="00C6759A" w:rsidP="00C6759A">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6F4D85"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6F4D85" w:rsidRDefault="00C6759A" w:rsidP="00C6759A">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77535E56" w:rsidR="001268B4" w:rsidRPr="006F4D85" w:rsidRDefault="00EF2F66"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t>A.</w:t>
      </w:r>
      <w:r w:rsidR="002D3390" w:rsidRPr="006F4D85">
        <w:rPr>
          <w:lang w:eastAsia="zh-CN"/>
        </w:rPr>
        <w:t>3.6.1.1.2.5</w:t>
      </w:r>
      <w:r w:rsidRPr="006F4D85">
        <w:rPr>
          <w:lang w:eastAsia="zh-CN"/>
        </w:rPr>
        <w:tab/>
        <w:t>Antenna connection for bands where 4RX is supported</w:t>
      </w:r>
    </w:p>
    <w:p w14:paraId="7C9C7E58" w14:textId="09D50B9F" w:rsidR="001268B4" w:rsidRPr="006F4D85" w:rsidRDefault="00EF2F6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637644"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637644"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C16E81"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C16E81"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67"/>
        <w:gridCol w:w="1298"/>
        <w:gridCol w:w="1299"/>
        <w:gridCol w:w="1298"/>
        <w:gridCol w:w="1299"/>
        <w:gridCol w:w="1298"/>
        <w:gridCol w:w="1299"/>
      </w:tblGrid>
      <w:tr w:rsidR="00774CED" w:rsidRPr="00CC4B4E" w14:paraId="7A4103A2"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B6701AA" w14:textId="77777777" w:rsidR="00774CED" w:rsidRPr="00CC4B4E" w:rsidRDefault="00774CED" w:rsidP="00E838EC">
            <w:pPr>
              <w:pStyle w:val="TAH"/>
              <w:spacing w:line="256" w:lineRule="auto"/>
            </w:pPr>
            <w:r w:rsidRPr="00CC4B4E">
              <w:t>BWP Parameters</w:t>
            </w:r>
          </w:p>
        </w:tc>
        <w:tc>
          <w:tcPr>
            <w:tcW w:w="567" w:type="dxa"/>
            <w:tcBorders>
              <w:top w:val="single" w:sz="4" w:space="0" w:color="auto"/>
              <w:left w:val="single" w:sz="4" w:space="0" w:color="auto"/>
              <w:bottom w:val="single" w:sz="4" w:space="0" w:color="auto"/>
              <w:right w:val="single" w:sz="4" w:space="0" w:color="auto"/>
            </w:tcBorders>
            <w:hideMark/>
          </w:tcPr>
          <w:p w14:paraId="49B7A5E2" w14:textId="77777777" w:rsidR="00774CED" w:rsidRPr="00CC4B4E" w:rsidRDefault="00774CED" w:rsidP="00E838EC">
            <w:pPr>
              <w:pStyle w:val="TAH"/>
              <w:spacing w:line="256" w:lineRule="auto"/>
            </w:pPr>
            <w:r w:rsidRPr="00CC4B4E">
              <w:t>Unit</w:t>
            </w:r>
          </w:p>
        </w:tc>
        <w:tc>
          <w:tcPr>
            <w:tcW w:w="7791" w:type="dxa"/>
            <w:gridSpan w:val="6"/>
            <w:tcBorders>
              <w:top w:val="single" w:sz="4" w:space="0" w:color="auto"/>
              <w:left w:val="single" w:sz="4" w:space="0" w:color="auto"/>
              <w:bottom w:val="single" w:sz="4" w:space="0" w:color="auto"/>
              <w:right w:val="single" w:sz="4" w:space="0" w:color="auto"/>
            </w:tcBorders>
            <w:hideMark/>
          </w:tcPr>
          <w:p w14:paraId="2563A1C0" w14:textId="77777777" w:rsidR="00774CED" w:rsidRPr="00CC4B4E" w:rsidRDefault="00774CED" w:rsidP="00E838EC">
            <w:pPr>
              <w:pStyle w:val="TAH"/>
              <w:spacing w:line="256" w:lineRule="auto"/>
            </w:pPr>
            <w:r w:rsidRPr="00CC4B4E">
              <w:t>Values</w:t>
            </w:r>
          </w:p>
        </w:tc>
      </w:tr>
      <w:tr w:rsidR="00774CED" w:rsidRPr="00CC4B4E" w14:paraId="71FA367A"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B356998" w14:textId="77777777" w:rsidR="00774CED" w:rsidRPr="00CC4B4E" w:rsidRDefault="00774CED" w:rsidP="00E838EC">
            <w:pPr>
              <w:pStyle w:val="TAL"/>
              <w:spacing w:line="256" w:lineRule="auto"/>
            </w:pPr>
            <w:r w:rsidRPr="00CC4B4E">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3B20BCEB"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71FC4EE5" w14:textId="77777777" w:rsidR="00774CED" w:rsidRPr="00CC4B4E" w:rsidRDefault="00774CED" w:rsidP="00E838EC">
            <w:pPr>
              <w:pStyle w:val="TAL"/>
              <w:spacing w:line="256" w:lineRule="auto"/>
              <w:rPr>
                <w:lang w:eastAsia="zh-CN"/>
              </w:rPr>
            </w:pPr>
            <w:r w:rsidRPr="00CC4B4E">
              <w:rPr>
                <w:lang w:eastAsia="zh-CN"/>
              </w:rPr>
              <w:t>DLBWP.1.1</w:t>
            </w:r>
          </w:p>
        </w:tc>
        <w:tc>
          <w:tcPr>
            <w:tcW w:w="1299" w:type="dxa"/>
            <w:tcBorders>
              <w:top w:val="single" w:sz="4" w:space="0" w:color="auto"/>
              <w:left w:val="single" w:sz="4" w:space="0" w:color="auto"/>
              <w:bottom w:val="single" w:sz="4" w:space="0" w:color="auto"/>
              <w:right w:val="single" w:sz="4" w:space="0" w:color="auto"/>
            </w:tcBorders>
            <w:hideMark/>
          </w:tcPr>
          <w:p w14:paraId="776BAAFD" w14:textId="77777777" w:rsidR="00774CED" w:rsidRPr="00CC4B4E" w:rsidRDefault="00774CED" w:rsidP="00E838EC">
            <w:pPr>
              <w:pStyle w:val="TAL"/>
              <w:spacing w:line="256" w:lineRule="auto"/>
              <w:rPr>
                <w:lang w:eastAsia="zh-CN"/>
              </w:rPr>
            </w:pPr>
            <w:r w:rsidRPr="00CC4B4E">
              <w:rPr>
                <w:lang w:eastAsia="zh-CN"/>
              </w:rPr>
              <w:t>DLBWP.1.2</w:t>
            </w:r>
          </w:p>
        </w:tc>
        <w:tc>
          <w:tcPr>
            <w:tcW w:w="1298" w:type="dxa"/>
            <w:tcBorders>
              <w:top w:val="single" w:sz="4" w:space="0" w:color="auto"/>
              <w:left w:val="single" w:sz="4" w:space="0" w:color="auto"/>
              <w:bottom w:val="single" w:sz="4" w:space="0" w:color="auto"/>
              <w:right w:val="single" w:sz="4" w:space="0" w:color="auto"/>
            </w:tcBorders>
            <w:hideMark/>
          </w:tcPr>
          <w:p w14:paraId="788B993A" w14:textId="77777777" w:rsidR="00774CED" w:rsidRPr="00CC4B4E" w:rsidRDefault="00774CED" w:rsidP="00E838EC">
            <w:pPr>
              <w:pStyle w:val="TAL"/>
              <w:spacing w:line="256" w:lineRule="auto"/>
              <w:rPr>
                <w:lang w:eastAsia="zh-CN"/>
              </w:rPr>
            </w:pPr>
            <w:r w:rsidRPr="00CC4B4E">
              <w:rPr>
                <w:lang w:eastAsia="zh-CN"/>
              </w:rPr>
              <w:t>DLBWP.1.3</w:t>
            </w:r>
          </w:p>
        </w:tc>
        <w:tc>
          <w:tcPr>
            <w:tcW w:w="1299" w:type="dxa"/>
            <w:tcBorders>
              <w:top w:val="single" w:sz="4" w:space="0" w:color="auto"/>
              <w:left w:val="single" w:sz="4" w:space="0" w:color="auto"/>
              <w:bottom w:val="single" w:sz="4" w:space="0" w:color="auto"/>
              <w:right w:val="single" w:sz="4" w:space="0" w:color="auto"/>
            </w:tcBorders>
          </w:tcPr>
          <w:p w14:paraId="1E8246E0" w14:textId="77777777" w:rsidR="00774CED" w:rsidRPr="00CC4B4E" w:rsidRDefault="00774CED" w:rsidP="00E838EC">
            <w:pPr>
              <w:pStyle w:val="TAL"/>
              <w:spacing w:line="256" w:lineRule="auto"/>
              <w:rPr>
                <w:lang w:eastAsia="zh-CN"/>
              </w:rPr>
            </w:pPr>
            <w:r w:rsidRPr="00CC4B4E">
              <w:rPr>
                <w:lang w:eastAsia="zh-CN"/>
              </w:rPr>
              <w:t>DLBWP.1.4</w:t>
            </w:r>
          </w:p>
        </w:tc>
        <w:tc>
          <w:tcPr>
            <w:tcW w:w="1298" w:type="dxa"/>
            <w:tcBorders>
              <w:top w:val="single" w:sz="4" w:space="0" w:color="auto"/>
              <w:left w:val="single" w:sz="4" w:space="0" w:color="auto"/>
              <w:bottom w:val="single" w:sz="4" w:space="0" w:color="auto"/>
              <w:right w:val="single" w:sz="4" w:space="0" w:color="auto"/>
            </w:tcBorders>
          </w:tcPr>
          <w:p w14:paraId="06E5BC25" w14:textId="77777777" w:rsidR="00774CED" w:rsidRPr="00CC4B4E" w:rsidRDefault="00774CED" w:rsidP="00E838EC">
            <w:pPr>
              <w:pStyle w:val="TAL"/>
              <w:spacing w:line="256" w:lineRule="auto"/>
              <w:rPr>
                <w:lang w:eastAsia="zh-CN"/>
              </w:rPr>
            </w:pPr>
            <w:r w:rsidRPr="00CC4B4E">
              <w:rPr>
                <w:lang w:eastAsia="zh-CN"/>
              </w:rPr>
              <w:t>DLBWP.1.5</w:t>
            </w:r>
          </w:p>
        </w:tc>
        <w:tc>
          <w:tcPr>
            <w:tcW w:w="1299" w:type="dxa"/>
            <w:tcBorders>
              <w:top w:val="single" w:sz="4" w:space="0" w:color="auto"/>
              <w:left w:val="single" w:sz="4" w:space="0" w:color="auto"/>
              <w:bottom w:val="single" w:sz="4" w:space="0" w:color="auto"/>
              <w:right w:val="single" w:sz="4" w:space="0" w:color="auto"/>
            </w:tcBorders>
          </w:tcPr>
          <w:p w14:paraId="366F96D5" w14:textId="77777777" w:rsidR="00774CED" w:rsidRPr="00CC4B4E" w:rsidRDefault="00774CED" w:rsidP="00E838EC">
            <w:pPr>
              <w:pStyle w:val="TAL"/>
              <w:spacing w:line="256" w:lineRule="auto"/>
              <w:rPr>
                <w:lang w:eastAsia="zh-CN"/>
              </w:rPr>
            </w:pPr>
            <w:r w:rsidRPr="00CC4B4E">
              <w:rPr>
                <w:lang w:eastAsia="zh-CN"/>
              </w:rPr>
              <w:t>DLBWP.1.6</w:t>
            </w:r>
          </w:p>
        </w:tc>
      </w:tr>
      <w:tr w:rsidR="00774CED" w:rsidRPr="00CC4B4E" w14:paraId="69505570"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708E301" w14:textId="77777777" w:rsidR="00774CED" w:rsidRPr="00CC4B4E" w:rsidRDefault="00774CED" w:rsidP="00E838EC">
            <w:pPr>
              <w:pStyle w:val="TAL"/>
              <w:spacing w:line="256" w:lineRule="auto"/>
            </w:pPr>
            <w:r w:rsidRPr="00CC4B4E">
              <w:t>Starting PRB index</w:t>
            </w:r>
          </w:p>
        </w:tc>
        <w:tc>
          <w:tcPr>
            <w:tcW w:w="567" w:type="dxa"/>
            <w:tcBorders>
              <w:top w:val="single" w:sz="4" w:space="0" w:color="auto"/>
              <w:left w:val="single" w:sz="4" w:space="0" w:color="auto"/>
              <w:bottom w:val="single" w:sz="4" w:space="0" w:color="auto"/>
              <w:right w:val="single" w:sz="4" w:space="0" w:color="auto"/>
            </w:tcBorders>
          </w:tcPr>
          <w:p w14:paraId="1AF95A6F"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6B0F0939" w14:textId="77777777" w:rsidR="00774CED" w:rsidRPr="00CC4B4E" w:rsidRDefault="00774CED" w:rsidP="00E838EC">
            <w:pPr>
              <w:pStyle w:val="TAL"/>
              <w:spacing w:line="256" w:lineRule="auto"/>
              <w:rPr>
                <w:lang w:eastAsia="zh-CN"/>
              </w:rPr>
            </w:pPr>
            <w:r w:rsidRPr="00CC4B4E">
              <w:rPr>
                <w:lang w:eastAsia="zh-CN"/>
              </w:rPr>
              <w:t>0</w:t>
            </w:r>
          </w:p>
        </w:tc>
        <w:tc>
          <w:tcPr>
            <w:tcW w:w="1299" w:type="dxa"/>
            <w:tcBorders>
              <w:top w:val="single" w:sz="4" w:space="0" w:color="auto"/>
              <w:left w:val="single" w:sz="4" w:space="0" w:color="auto"/>
              <w:bottom w:val="single" w:sz="4" w:space="0" w:color="auto"/>
              <w:right w:val="single" w:sz="4" w:space="0" w:color="auto"/>
            </w:tcBorders>
            <w:hideMark/>
          </w:tcPr>
          <w:p w14:paraId="3AE1B2B0" w14:textId="77777777" w:rsidR="00774CED" w:rsidRPr="00CC4B4E" w:rsidRDefault="00774CED" w:rsidP="00E838EC">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298" w:type="dxa"/>
            <w:tcBorders>
              <w:top w:val="single" w:sz="4" w:space="0" w:color="auto"/>
              <w:left w:val="single" w:sz="4" w:space="0" w:color="auto"/>
              <w:bottom w:val="single" w:sz="4" w:space="0" w:color="auto"/>
              <w:right w:val="single" w:sz="4" w:space="0" w:color="auto"/>
            </w:tcBorders>
            <w:hideMark/>
          </w:tcPr>
          <w:p w14:paraId="7F90E1D3" w14:textId="77777777" w:rsidR="00774CED" w:rsidRPr="00CC4B4E" w:rsidRDefault="00774CED" w:rsidP="00E838EC">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299" w:type="dxa"/>
            <w:tcBorders>
              <w:top w:val="single" w:sz="4" w:space="0" w:color="auto"/>
              <w:left w:val="single" w:sz="4" w:space="0" w:color="auto"/>
              <w:bottom w:val="single" w:sz="4" w:space="0" w:color="auto"/>
              <w:right w:val="single" w:sz="4" w:space="0" w:color="auto"/>
            </w:tcBorders>
          </w:tcPr>
          <w:p w14:paraId="74345E53" w14:textId="77777777" w:rsidR="00774CED" w:rsidRPr="00CC4B4E" w:rsidRDefault="00774CED" w:rsidP="00E838EC">
            <w:pPr>
              <w:pStyle w:val="TAL"/>
              <w:spacing w:line="256" w:lineRule="auto"/>
            </w:pPr>
            <w:r w:rsidRPr="00CC4B4E">
              <w:t>0</w:t>
            </w:r>
          </w:p>
        </w:tc>
        <w:tc>
          <w:tcPr>
            <w:tcW w:w="1298" w:type="dxa"/>
            <w:tcBorders>
              <w:top w:val="single" w:sz="4" w:space="0" w:color="auto"/>
              <w:left w:val="single" w:sz="4" w:space="0" w:color="auto"/>
              <w:bottom w:val="single" w:sz="4" w:space="0" w:color="auto"/>
              <w:right w:val="single" w:sz="4" w:space="0" w:color="auto"/>
            </w:tcBorders>
          </w:tcPr>
          <w:p w14:paraId="18138DF7" w14:textId="77777777" w:rsidR="00774CED" w:rsidRPr="00CC4B4E" w:rsidRDefault="00774CED" w:rsidP="00E838EC">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299" w:type="dxa"/>
            <w:tcBorders>
              <w:top w:val="single" w:sz="4" w:space="0" w:color="auto"/>
              <w:left w:val="single" w:sz="4" w:space="0" w:color="auto"/>
              <w:bottom w:val="single" w:sz="4" w:space="0" w:color="auto"/>
              <w:right w:val="single" w:sz="4" w:space="0" w:color="auto"/>
            </w:tcBorders>
          </w:tcPr>
          <w:p w14:paraId="413A014A" w14:textId="77777777" w:rsidR="00774CED" w:rsidRPr="00CC4B4E" w:rsidRDefault="00774CED" w:rsidP="00E838EC">
            <w:pPr>
              <w:pStyle w:val="TAL"/>
              <w:spacing w:line="256" w:lineRule="auto"/>
            </w:pPr>
            <w:r w:rsidRPr="00CC4B4E">
              <w:t>RB</w:t>
            </w:r>
            <w:r w:rsidRPr="00CC4B4E">
              <w:rPr>
                <w:vertAlign w:val="subscript"/>
              </w:rPr>
              <w:t xml:space="preserve">a </w:t>
            </w:r>
            <w:r w:rsidRPr="00CC4B4E">
              <w:rPr>
                <w:vertAlign w:val="superscript"/>
              </w:rPr>
              <w:t>Note 2</w:t>
            </w:r>
          </w:p>
        </w:tc>
      </w:tr>
      <w:tr w:rsidR="00774CED" w:rsidRPr="00CC4B4E" w14:paraId="62683757"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9EA968F" w14:textId="77777777" w:rsidR="00774CED" w:rsidRPr="00CC4B4E" w:rsidRDefault="00774CED" w:rsidP="00E838EC">
            <w:pPr>
              <w:pStyle w:val="TAL"/>
              <w:spacing w:line="256" w:lineRule="auto"/>
            </w:pPr>
            <w:r w:rsidRPr="00CC4B4E">
              <w:t>Bandwidth</w:t>
            </w:r>
          </w:p>
        </w:tc>
        <w:tc>
          <w:tcPr>
            <w:tcW w:w="567" w:type="dxa"/>
            <w:tcBorders>
              <w:top w:val="single" w:sz="4" w:space="0" w:color="auto"/>
              <w:left w:val="single" w:sz="4" w:space="0" w:color="auto"/>
              <w:bottom w:val="single" w:sz="4" w:space="0" w:color="auto"/>
              <w:right w:val="single" w:sz="4" w:space="0" w:color="auto"/>
            </w:tcBorders>
            <w:hideMark/>
          </w:tcPr>
          <w:p w14:paraId="479EC2DE" w14:textId="77777777" w:rsidR="00774CED" w:rsidRPr="00CC4B4E" w:rsidRDefault="00774CED" w:rsidP="00E838EC">
            <w:pPr>
              <w:pStyle w:val="TAL"/>
              <w:spacing w:line="256" w:lineRule="auto"/>
              <w:jc w:val="center"/>
              <w:rPr>
                <w:lang w:eastAsia="zh-CN"/>
              </w:rPr>
            </w:pPr>
            <w:r w:rsidRPr="00CC4B4E">
              <w:rPr>
                <w:lang w:eastAsia="zh-CN"/>
              </w:rPr>
              <w:t>RB</w:t>
            </w:r>
          </w:p>
        </w:tc>
        <w:tc>
          <w:tcPr>
            <w:tcW w:w="1298" w:type="dxa"/>
            <w:tcBorders>
              <w:top w:val="single" w:sz="4" w:space="0" w:color="auto"/>
              <w:left w:val="single" w:sz="4" w:space="0" w:color="auto"/>
              <w:bottom w:val="single" w:sz="4" w:space="0" w:color="auto"/>
              <w:right w:val="single" w:sz="4" w:space="0" w:color="auto"/>
            </w:tcBorders>
            <w:hideMark/>
          </w:tcPr>
          <w:p w14:paraId="30A68D1A" w14:textId="77777777" w:rsidR="00774CED" w:rsidRPr="00CC4B4E" w:rsidRDefault="00774CED" w:rsidP="00E838EC">
            <w:pPr>
              <w:pStyle w:val="TAL"/>
              <w:spacing w:line="256" w:lineRule="auto"/>
              <w:rPr>
                <w:lang w:eastAsia="zh-CN"/>
              </w:rPr>
            </w:pPr>
            <w:r w:rsidRPr="00CC4B4E">
              <w:rPr>
                <w:lang w:eastAsia="zh-CN"/>
              </w:rPr>
              <w:t>Same as RF channel defined in each test</w:t>
            </w:r>
          </w:p>
        </w:tc>
        <w:tc>
          <w:tcPr>
            <w:tcW w:w="1299" w:type="dxa"/>
            <w:tcBorders>
              <w:top w:val="single" w:sz="4" w:space="0" w:color="auto"/>
              <w:left w:val="single" w:sz="4" w:space="0" w:color="auto"/>
              <w:bottom w:val="single" w:sz="4" w:space="0" w:color="auto"/>
              <w:right w:val="single" w:sz="4" w:space="0" w:color="auto"/>
            </w:tcBorders>
            <w:hideMark/>
          </w:tcPr>
          <w:p w14:paraId="007FD8BE" w14:textId="77777777" w:rsidR="00774CED" w:rsidRPr="00CC4B4E" w:rsidRDefault="00774CED" w:rsidP="00E838EC">
            <w:pPr>
              <w:pStyle w:val="TAL"/>
              <w:spacing w:line="256" w:lineRule="auto"/>
              <w:rPr>
                <w:lang w:eastAsia="zh-CN"/>
              </w:rPr>
            </w:pPr>
            <w:r w:rsidRPr="00CC4B4E">
              <w:rPr>
                <w:lang w:eastAsia="zh-CN"/>
              </w:rPr>
              <w:t>25 for SSB SCS = 15KHz,</w:t>
            </w:r>
          </w:p>
          <w:p w14:paraId="43AAB0A3" w14:textId="77777777" w:rsidR="00774CED" w:rsidRPr="00CC4B4E" w:rsidRDefault="00774CED" w:rsidP="00E838EC">
            <w:pPr>
              <w:pStyle w:val="TAL"/>
              <w:spacing w:line="256" w:lineRule="auto"/>
              <w:rPr>
                <w:lang w:eastAsia="zh-CN"/>
              </w:rPr>
            </w:pPr>
            <w:r w:rsidRPr="00CC4B4E">
              <w:rPr>
                <w:lang w:eastAsia="zh-CN"/>
              </w:rPr>
              <w:t>51 for SSB SCS = 30KHz,</w:t>
            </w:r>
          </w:p>
          <w:p w14:paraId="06473F3A" w14:textId="77777777" w:rsidR="00774CED" w:rsidRPr="00CC4B4E" w:rsidRDefault="00774CED" w:rsidP="00E838EC">
            <w:pPr>
              <w:pStyle w:val="TAL"/>
              <w:spacing w:line="256" w:lineRule="auto"/>
              <w:rPr>
                <w:lang w:eastAsia="zh-CN"/>
              </w:rPr>
            </w:pPr>
            <w:r w:rsidRPr="00CC4B4E">
              <w:rPr>
                <w:lang w:eastAsia="zh-CN"/>
              </w:rPr>
              <w:t>32 for SSB SCS = 120KHz</w:t>
            </w:r>
          </w:p>
          <w:p w14:paraId="7651431F"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8" w:type="dxa"/>
            <w:tcBorders>
              <w:top w:val="single" w:sz="4" w:space="0" w:color="auto"/>
              <w:left w:val="single" w:sz="4" w:space="0" w:color="auto"/>
              <w:bottom w:val="single" w:sz="4" w:space="0" w:color="auto"/>
              <w:right w:val="single" w:sz="4" w:space="0" w:color="auto"/>
            </w:tcBorders>
            <w:hideMark/>
          </w:tcPr>
          <w:p w14:paraId="2688FF2A" w14:textId="77777777" w:rsidR="00774CED" w:rsidRPr="00CC4B4E" w:rsidRDefault="00774CED" w:rsidP="00E838EC">
            <w:pPr>
              <w:pStyle w:val="TAL"/>
              <w:spacing w:line="256" w:lineRule="auto"/>
              <w:rPr>
                <w:lang w:eastAsia="zh-CN"/>
              </w:rPr>
            </w:pPr>
            <w:r w:rsidRPr="00CC4B4E">
              <w:rPr>
                <w:lang w:eastAsia="zh-CN"/>
              </w:rPr>
              <w:t>25 for SSB SCS = 15KHz,</w:t>
            </w:r>
          </w:p>
          <w:p w14:paraId="70B1AE52" w14:textId="77777777" w:rsidR="00774CED" w:rsidRPr="00CC4B4E" w:rsidRDefault="00774CED" w:rsidP="00E838EC">
            <w:pPr>
              <w:pStyle w:val="TAL"/>
              <w:spacing w:line="256" w:lineRule="auto"/>
              <w:rPr>
                <w:lang w:eastAsia="zh-CN"/>
              </w:rPr>
            </w:pPr>
            <w:r w:rsidRPr="00CC4B4E">
              <w:rPr>
                <w:lang w:eastAsia="zh-CN"/>
              </w:rPr>
              <w:t>51 for SSB SCS = 30KHz,</w:t>
            </w:r>
          </w:p>
          <w:p w14:paraId="6B79653D" w14:textId="77777777" w:rsidR="00774CED" w:rsidRPr="00CC4B4E" w:rsidRDefault="00774CED" w:rsidP="00E838EC">
            <w:pPr>
              <w:pStyle w:val="TAL"/>
              <w:spacing w:line="256" w:lineRule="auto"/>
              <w:rPr>
                <w:lang w:eastAsia="zh-CN"/>
              </w:rPr>
            </w:pPr>
            <w:r w:rsidRPr="00CC4B4E">
              <w:rPr>
                <w:lang w:eastAsia="zh-CN"/>
              </w:rPr>
              <w:t>32 for SSB SCS = 120KHz</w:t>
            </w:r>
          </w:p>
          <w:p w14:paraId="2B2DD344"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9" w:type="dxa"/>
            <w:tcBorders>
              <w:top w:val="single" w:sz="4" w:space="0" w:color="auto"/>
              <w:left w:val="single" w:sz="4" w:space="0" w:color="auto"/>
              <w:bottom w:val="single" w:sz="4" w:space="0" w:color="auto"/>
              <w:right w:val="single" w:sz="4" w:space="0" w:color="auto"/>
            </w:tcBorders>
          </w:tcPr>
          <w:p w14:paraId="180EA628" w14:textId="77777777" w:rsidR="00774CED" w:rsidRPr="00CC4B4E" w:rsidRDefault="00774CED" w:rsidP="00E838EC">
            <w:pPr>
              <w:pStyle w:val="TAL"/>
              <w:spacing w:line="256" w:lineRule="auto"/>
              <w:rPr>
                <w:lang w:eastAsia="zh-CN"/>
              </w:rPr>
            </w:pPr>
            <w:r w:rsidRPr="00CC4B4E">
              <w:rPr>
                <w:lang w:eastAsia="zh-CN"/>
              </w:rPr>
              <w:t>24 for SSB SCS = 120KHz</w:t>
            </w:r>
          </w:p>
          <w:p w14:paraId="050906D4"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8" w:type="dxa"/>
            <w:tcBorders>
              <w:top w:val="single" w:sz="4" w:space="0" w:color="auto"/>
              <w:left w:val="single" w:sz="4" w:space="0" w:color="auto"/>
              <w:bottom w:val="single" w:sz="4" w:space="0" w:color="auto"/>
              <w:right w:val="single" w:sz="4" w:space="0" w:color="auto"/>
            </w:tcBorders>
          </w:tcPr>
          <w:p w14:paraId="4657B2A1" w14:textId="77777777" w:rsidR="00774CED" w:rsidRPr="00CC4B4E" w:rsidRDefault="00774CED" w:rsidP="00E838EC">
            <w:pPr>
              <w:pStyle w:val="TAL"/>
              <w:spacing w:line="256" w:lineRule="auto"/>
              <w:rPr>
                <w:lang w:eastAsia="zh-CN"/>
              </w:rPr>
            </w:pPr>
            <w:r w:rsidRPr="00CC4B4E">
              <w:rPr>
                <w:lang w:eastAsia="zh-CN"/>
              </w:rPr>
              <w:t>24 for SSB SCS = 120KHz</w:t>
            </w:r>
          </w:p>
          <w:p w14:paraId="2D6CAC7F"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9" w:type="dxa"/>
            <w:tcBorders>
              <w:top w:val="single" w:sz="4" w:space="0" w:color="auto"/>
              <w:left w:val="single" w:sz="4" w:space="0" w:color="auto"/>
              <w:bottom w:val="single" w:sz="4" w:space="0" w:color="auto"/>
              <w:right w:val="single" w:sz="4" w:space="0" w:color="auto"/>
            </w:tcBorders>
          </w:tcPr>
          <w:p w14:paraId="3D224E17" w14:textId="77777777" w:rsidR="00774CED" w:rsidRPr="00CC4B4E" w:rsidRDefault="00774CED" w:rsidP="00E838EC">
            <w:pPr>
              <w:pStyle w:val="TAL"/>
              <w:spacing w:line="256" w:lineRule="auto"/>
              <w:rPr>
                <w:lang w:eastAsia="zh-CN"/>
              </w:rPr>
            </w:pPr>
            <w:r w:rsidRPr="00CC4B4E">
              <w:rPr>
                <w:lang w:eastAsia="zh-CN"/>
              </w:rPr>
              <w:t>24 for SSB SCS = 120KHz</w:t>
            </w:r>
          </w:p>
          <w:p w14:paraId="681AACE8" w14:textId="77777777" w:rsidR="00774CED" w:rsidRPr="00CC4B4E" w:rsidRDefault="00774CED" w:rsidP="00E838EC">
            <w:pPr>
              <w:pStyle w:val="TAL"/>
              <w:spacing w:line="256" w:lineRule="auto"/>
              <w:rPr>
                <w:lang w:eastAsia="zh-CN"/>
              </w:rPr>
            </w:pPr>
            <w:r w:rsidRPr="00CC4B4E">
              <w:rPr>
                <w:lang w:eastAsia="zh-CN"/>
              </w:rPr>
              <w:t>24 for SSB SCS = 240KHz</w:t>
            </w:r>
          </w:p>
        </w:tc>
      </w:tr>
      <w:tr w:rsidR="00774CED" w:rsidRPr="00CC4B4E" w14:paraId="186D254A"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31FF67F" w14:textId="77777777" w:rsidR="00774CED" w:rsidRPr="00CC4B4E" w:rsidRDefault="00774CED" w:rsidP="00E838EC">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C404393" w14:textId="77777777" w:rsidR="00774CED" w:rsidRPr="00CC4B4E" w:rsidRDefault="00774CED" w:rsidP="00E838EC">
            <w:pPr>
              <w:pStyle w:val="TAN"/>
              <w:spacing w:line="256" w:lineRule="auto"/>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tc>
      </w:tr>
    </w:tbl>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9"/>
        <w:gridCol w:w="1316"/>
        <w:gridCol w:w="1323"/>
        <w:gridCol w:w="1351"/>
        <w:gridCol w:w="1351"/>
        <w:gridCol w:w="1157"/>
        <w:gridCol w:w="1157"/>
      </w:tblGrid>
      <w:tr w:rsidR="0079349E" w:rsidRPr="00CC4B4E" w14:paraId="2A1E094F"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ADE8129" w14:textId="77777777" w:rsidR="0079349E" w:rsidRPr="00CC4B4E" w:rsidRDefault="0079349E" w:rsidP="00E838EC">
            <w:pPr>
              <w:pStyle w:val="TAH"/>
              <w:spacing w:line="256" w:lineRule="auto"/>
            </w:pPr>
            <w:r w:rsidRPr="00CC4B4E">
              <w:t>BWP Parameters</w:t>
            </w:r>
          </w:p>
        </w:tc>
        <w:tc>
          <w:tcPr>
            <w:tcW w:w="589" w:type="dxa"/>
            <w:tcBorders>
              <w:top w:val="single" w:sz="4" w:space="0" w:color="auto"/>
              <w:left w:val="single" w:sz="4" w:space="0" w:color="auto"/>
              <w:bottom w:val="single" w:sz="4" w:space="0" w:color="auto"/>
              <w:right w:val="single" w:sz="4" w:space="0" w:color="auto"/>
            </w:tcBorders>
            <w:hideMark/>
          </w:tcPr>
          <w:p w14:paraId="250DF06A" w14:textId="77777777" w:rsidR="0079349E" w:rsidRPr="00CC4B4E" w:rsidRDefault="0079349E" w:rsidP="00E838EC">
            <w:pPr>
              <w:pStyle w:val="TAH"/>
              <w:spacing w:line="256" w:lineRule="auto"/>
            </w:pPr>
            <w:r w:rsidRPr="00CC4B4E">
              <w:t>Unit</w:t>
            </w:r>
          </w:p>
        </w:tc>
        <w:tc>
          <w:tcPr>
            <w:tcW w:w="7655" w:type="dxa"/>
            <w:gridSpan w:val="6"/>
            <w:tcBorders>
              <w:top w:val="single" w:sz="4" w:space="0" w:color="auto"/>
              <w:left w:val="single" w:sz="4" w:space="0" w:color="auto"/>
              <w:bottom w:val="single" w:sz="4" w:space="0" w:color="auto"/>
              <w:right w:val="single" w:sz="4" w:space="0" w:color="auto"/>
            </w:tcBorders>
            <w:hideMark/>
          </w:tcPr>
          <w:p w14:paraId="22CCE947" w14:textId="77777777" w:rsidR="0079349E" w:rsidRPr="00CC4B4E" w:rsidRDefault="0079349E" w:rsidP="00E838EC">
            <w:pPr>
              <w:pStyle w:val="TAH"/>
              <w:spacing w:line="256" w:lineRule="auto"/>
            </w:pPr>
            <w:r w:rsidRPr="00CC4B4E">
              <w:t>Values</w:t>
            </w:r>
          </w:p>
        </w:tc>
      </w:tr>
      <w:tr w:rsidR="0079349E" w:rsidRPr="00CC4B4E" w14:paraId="5A484C75"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D57DE3C" w14:textId="77777777" w:rsidR="0079349E" w:rsidRPr="00CC4B4E" w:rsidRDefault="0079349E" w:rsidP="00E838EC">
            <w:pPr>
              <w:pStyle w:val="TAL"/>
            </w:pPr>
            <w:r w:rsidRPr="00CC4B4E">
              <w:rPr>
                <w:lang w:eastAsia="zh-CN"/>
              </w:rPr>
              <w:t>Reference BWP</w:t>
            </w:r>
          </w:p>
        </w:tc>
        <w:tc>
          <w:tcPr>
            <w:tcW w:w="589" w:type="dxa"/>
            <w:tcBorders>
              <w:top w:val="single" w:sz="4" w:space="0" w:color="auto"/>
              <w:left w:val="single" w:sz="4" w:space="0" w:color="auto"/>
              <w:bottom w:val="single" w:sz="4" w:space="0" w:color="auto"/>
              <w:right w:val="single" w:sz="4" w:space="0" w:color="auto"/>
            </w:tcBorders>
          </w:tcPr>
          <w:p w14:paraId="0EF58907"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7C96943A" w14:textId="77777777" w:rsidR="0079349E" w:rsidRPr="00CC4B4E" w:rsidRDefault="0079349E" w:rsidP="00E838EC">
            <w:pPr>
              <w:pStyle w:val="TAL"/>
              <w:rPr>
                <w:lang w:eastAsia="zh-CN"/>
              </w:rPr>
            </w:pPr>
            <w:r w:rsidRPr="00CC4B4E">
              <w:rPr>
                <w:lang w:eastAsia="zh-CN"/>
              </w:rPr>
              <w:t>ULBWP.1.1</w:t>
            </w:r>
          </w:p>
        </w:tc>
        <w:tc>
          <w:tcPr>
            <w:tcW w:w="1323" w:type="dxa"/>
            <w:tcBorders>
              <w:top w:val="single" w:sz="4" w:space="0" w:color="auto"/>
              <w:left w:val="single" w:sz="4" w:space="0" w:color="auto"/>
              <w:bottom w:val="single" w:sz="4" w:space="0" w:color="auto"/>
              <w:right w:val="single" w:sz="4" w:space="0" w:color="auto"/>
            </w:tcBorders>
            <w:hideMark/>
          </w:tcPr>
          <w:p w14:paraId="37C1683C" w14:textId="77777777" w:rsidR="0079349E" w:rsidRPr="00CC4B4E" w:rsidRDefault="0079349E" w:rsidP="00E838EC">
            <w:pPr>
              <w:pStyle w:val="TAL"/>
              <w:rPr>
                <w:lang w:eastAsia="zh-CN"/>
              </w:rPr>
            </w:pPr>
            <w:r w:rsidRPr="00CC4B4E">
              <w:rPr>
                <w:lang w:eastAsia="zh-CN"/>
              </w:rPr>
              <w:t>ULBWP.1.2</w:t>
            </w:r>
          </w:p>
        </w:tc>
        <w:tc>
          <w:tcPr>
            <w:tcW w:w="1351" w:type="dxa"/>
            <w:tcBorders>
              <w:top w:val="single" w:sz="4" w:space="0" w:color="auto"/>
              <w:left w:val="single" w:sz="4" w:space="0" w:color="auto"/>
              <w:bottom w:val="single" w:sz="4" w:space="0" w:color="auto"/>
              <w:right w:val="single" w:sz="4" w:space="0" w:color="auto"/>
            </w:tcBorders>
            <w:hideMark/>
          </w:tcPr>
          <w:p w14:paraId="11C8A6AF" w14:textId="77777777" w:rsidR="0079349E" w:rsidRPr="00CC4B4E" w:rsidRDefault="0079349E" w:rsidP="00E838EC">
            <w:pPr>
              <w:pStyle w:val="TAL"/>
              <w:rPr>
                <w:lang w:eastAsia="zh-CN"/>
              </w:rPr>
            </w:pPr>
            <w:r w:rsidRPr="00CC4B4E">
              <w:rPr>
                <w:lang w:eastAsia="zh-CN"/>
              </w:rPr>
              <w:t>ULBWP.1.3</w:t>
            </w:r>
          </w:p>
        </w:tc>
        <w:tc>
          <w:tcPr>
            <w:tcW w:w="1351" w:type="dxa"/>
            <w:tcBorders>
              <w:top w:val="single" w:sz="4" w:space="0" w:color="auto"/>
              <w:left w:val="single" w:sz="4" w:space="0" w:color="auto"/>
              <w:bottom w:val="single" w:sz="4" w:space="0" w:color="auto"/>
              <w:right w:val="single" w:sz="4" w:space="0" w:color="auto"/>
            </w:tcBorders>
          </w:tcPr>
          <w:p w14:paraId="59AF35BB" w14:textId="77777777" w:rsidR="0079349E" w:rsidRPr="00CC4B4E" w:rsidRDefault="0079349E" w:rsidP="00E838EC">
            <w:pPr>
              <w:pStyle w:val="TAL"/>
              <w:rPr>
                <w:lang w:eastAsia="zh-CN"/>
              </w:rPr>
            </w:pPr>
            <w:r w:rsidRPr="00CC4B4E">
              <w:rPr>
                <w:lang w:eastAsia="zh-CN"/>
              </w:rPr>
              <w:t>ULBWP.1.4</w:t>
            </w:r>
          </w:p>
        </w:tc>
        <w:tc>
          <w:tcPr>
            <w:tcW w:w="1157" w:type="dxa"/>
            <w:tcBorders>
              <w:top w:val="single" w:sz="4" w:space="0" w:color="auto"/>
              <w:left w:val="single" w:sz="4" w:space="0" w:color="auto"/>
              <w:bottom w:val="single" w:sz="4" w:space="0" w:color="auto"/>
              <w:right w:val="single" w:sz="4" w:space="0" w:color="auto"/>
            </w:tcBorders>
          </w:tcPr>
          <w:p w14:paraId="31AD1C94" w14:textId="77777777" w:rsidR="0079349E" w:rsidRPr="00CC4B4E" w:rsidRDefault="0079349E" w:rsidP="00E838EC">
            <w:pPr>
              <w:pStyle w:val="TAL"/>
              <w:rPr>
                <w:lang w:eastAsia="zh-CN"/>
              </w:rPr>
            </w:pPr>
            <w:r w:rsidRPr="00CC4B4E">
              <w:rPr>
                <w:lang w:eastAsia="zh-CN"/>
              </w:rPr>
              <w:t>ULBWP.1.5</w:t>
            </w:r>
          </w:p>
        </w:tc>
        <w:tc>
          <w:tcPr>
            <w:tcW w:w="1157" w:type="dxa"/>
            <w:tcBorders>
              <w:top w:val="single" w:sz="4" w:space="0" w:color="auto"/>
              <w:left w:val="single" w:sz="4" w:space="0" w:color="auto"/>
              <w:bottom w:val="single" w:sz="4" w:space="0" w:color="auto"/>
              <w:right w:val="single" w:sz="4" w:space="0" w:color="auto"/>
            </w:tcBorders>
          </w:tcPr>
          <w:p w14:paraId="592E24D8" w14:textId="77777777" w:rsidR="0079349E" w:rsidRPr="00CC4B4E" w:rsidRDefault="0079349E" w:rsidP="00E838EC">
            <w:pPr>
              <w:pStyle w:val="TAL"/>
              <w:rPr>
                <w:lang w:eastAsia="zh-CN"/>
              </w:rPr>
            </w:pPr>
            <w:r w:rsidRPr="00CC4B4E">
              <w:rPr>
                <w:lang w:eastAsia="zh-CN"/>
              </w:rPr>
              <w:t>ULBWP.1.6</w:t>
            </w:r>
          </w:p>
        </w:tc>
      </w:tr>
      <w:tr w:rsidR="0079349E" w:rsidRPr="00CC4B4E" w14:paraId="22E39E17"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22AA041D" w14:textId="77777777" w:rsidR="0079349E" w:rsidRPr="00CC4B4E" w:rsidRDefault="0079349E" w:rsidP="00E838EC">
            <w:pPr>
              <w:pStyle w:val="TAL"/>
            </w:pPr>
            <w:r w:rsidRPr="00CC4B4E">
              <w:t>Starting PRB index</w:t>
            </w:r>
          </w:p>
        </w:tc>
        <w:tc>
          <w:tcPr>
            <w:tcW w:w="589" w:type="dxa"/>
            <w:tcBorders>
              <w:top w:val="single" w:sz="4" w:space="0" w:color="auto"/>
              <w:left w:val="single" w:sz="4" w:space="0" w:color="auto"/>
              <w:bottom w:val="single" w:sz="4" w:space="0" w:color="auto"/>
              <w:right w:val="single" w:sz="4" w:space="0" w:color="auto"/>
            </w:tcBorders>
          </w:tcPr>
          <w:p w14:paraId="6F6C9DAE"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34EA118D" w14:textId="77777777" w:rsidR="0079349E" w:rsidRPr="00CC4B4E" w:rsidRDefault="0079349E" w:rsidP="00E838EC">
            <w:pPr>
              <w:pStyle w:val="TAL"/>
              <w:rPr>
                <w:lang w:eastAsia="zh-CN"/>
              </w:rPr>
            </w:pPr>
            <w:r w:rsidRPr="00CC4B4E">
              <w:rPr>
                <w:lang w:eastAsia="zh-CN"/>
              </w:rPr>
              <w:t>0</w:t>
            </w:r>
          </w:p>
        </w:tc>
        <w:tc>
          <w:tcPr>
            <w:tcW w:w="1323" w:type="dxa"/>
            <w:tcBorders>
              <w:top w:val="single" w:sz="4" w:space="0" w:color="auto"/>
              <w:left w:val="single" w:sz="4" w:space="0" w:color="auto"/>
              <w:bottom w:val="single" w:sz="4" w:space="0" w:color="auto"/>
              <w:right w:val="single" w:sz="4" w:space="0" w:color="auto"/>
            </w:tcBorders>
            <w:hideMark/>
          </w:tcPr>
          <w:p w14:paraId="12B01316" w14:textId="77777777" w:rsidR="0079349E" w:rsidRPr="00CC4B4E" w:rsidRDefault="0079349E" w:rsidP="00E838EC">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351" w:type="dxa"/>
            <w:tcBorders>
              <w:top w:val="single" w:sz="4" w:space="0" w:color="auto"/>
              <w:left w:val="single" w:sz="4" w:space="0" w:color="auto"/>
              <w:bottom w:val="single" w:sz="4" w:space="0" w:color="auto"/>
              <w:right w:val="single" w:sz="4" w:space="0" w:color="auto"/>
            </w:tcBorders>
            <w:hideMark/>
          </w:tcPr>
          <w:p w14:paraId="07D8E3B3" w14:textId="77777777" w:rsidR="0079349E" w:rsidRPr="00CC4B4E" w:rsidRDefault="0079349E" w:rsidP="00E838EC">
            <w:pPr>
              <w:pStyle w:val="TAL"/>
              <w:rPr>
                <w:lang w:eastAsia="zh-CN"/>
              </w:rPr>
            </w:pPr>
            <w:r w:rsidRPr="00CC4B4E">
              <w:t>RB</w:t>
            </w:r>
            <w:r w:rsidRPr="00CC4B4E">
              <w:rPr>
                <w:vertAlign w:val="subscript"/>
              </w:rPr>
              <w:t xml:space="preserve">a </w:t>
            </w:r>
            <w:r w:rsidRPr="00CC4B4E">
              <w:rPr>
                <w:vertAlign w:val="superscript"/>
              </w:rPr>
              <w:t>Note 2</w:t>
            </w:r>
          </w:p>
        </w:tc>
        <w:tc>
          <w:tcPr>
            <w:tcW w:w="1351" w:type="dxa"/>
            <w:tcBorders>
              <w:top w:val="single" w:sz="4" w:space="0" w:color="auto"/>
              <w:left w:val="single" w:sz="4" w:space="0" w:color="auto"/>
              <w:bottom w:val="single" w:sz="4" w:space="0" w:color="auto"/>
              <w:right w:val="single" w:sz="4" w:space="0" w:color="auto"/>
            </w:tcBorders>
          </w:tcPr>
          <w:p w14:paraId="26A4000D" w14:textId="77777777" w:rsidR="0079349E" w:rsidRPr="00CC4B4E" w:rsidRDefault="0079349E" w:rsidP="00E838EC">
            <w:pPr>
              <w:pStyle w:val="TAL"/>
            </w:pPr>
            <w:r w:rsidRPr="00CC4B4E">
              <w:t>0</w:t>
            </w:r>
          </w:p>
        </w:tc>
        <w:tc>
          <w:tcPr>
            <w:tcW w:w="1157" w:type="dxa"/>
            <w:tcBorders>
              <w:top w:val="single" w:sz="4" w:space="0" w:color="auto"/>
              <w:left w:val="single" w:sz="4" w:space="0" w:color="auto"/>
              <w:bottom w:val="single" w:sz="4" w:space="0" w:color="auto"/>
              <w:right w:val="single" w:sz="4" w:space="0" w:color="auto"/>
            </w:tcBorders>
          </w:tcPr>
          <w:p w14:paraId="7CA2CB22" w14:textId="77777777" w:rsidR="0079349E" w:rsidRPr="00CC4B4E" w:rsidRDefault="0079349E" w:rsidP="00E838EC">
            <w:pPr>
              <w:pStyle w:val="TAL"/>
            </w:pPr>
            <w:r w:rsidRPr="00CC4B4E">
              <w:t>RB</w:t>
            </w:r>
            <w:r w:rsidRPr="00CC4B4E">
              <w:rPr>
                <w:vertAlign w:val="subscript"/>
              </w:rPr>
              <w:t>b</w:t>
            </w:r>
            <w:r w:rsidRPr="00CC4B4E">
              <w:t xml:space="preserve"> </w:t>
            </w:r>
            <w:r w:rsidRPr="00CC4B4E">
              <w:rPr>
                <w:vertAlign w:val="superscript"/>
              </w:rPr>
              <w:t>Note 1</w:t>
            </w:r>
          </w:p>
        </w:tc>
        <w:tc>
          <w:tcPr>
            <w:tcW w:w="1157" w:type="dxa"/>
            <w:tcBorders>
              <w:top w:val="single" w:sz="4" w:space="0" w:color="auto"/>
              <w:left w:val="single" w:sz="4" w:space="0" w:color="auto"/>
              <w:bottom w:val="single" w:sz="4" w:space="0" w:color="auto"/>
              <w:right w:val="single" w:sz="4" w:space="0" w:color="auto"/>
            </w:tcBorders>
          </w:tcPr>
          <w:p w14:paraId="0C57E472" w14:textId="77777777" w:rsidR="0079349E" w:rsidRPr="00CC4B4E" w:rsidRDefault="0079349E" w:rsidP="00E838EC">
            <w:pPr>
              <w:pStyle w:val="TAL"/>
            </w:pPr>
            <w:r w:rsidRPr="00CC4B4E">
              <w:t>RB</w:t>
            </w:r>
            <w:r w:rsidRPr="00CC4B4E">
              <w:rPr>
                <w:vertAlign w:val="subscript"/>
              </w:rPr>
              <w:t xml:space="preserve">a </w:t>
            </w:r>
            <w:r w:rsidRPr="00CC4B4E">
              <w:rPr>
                <w:vertAlign w:val="superscript"/>
              </w:rPr>
              <w:t>Note 2</w:t>
            </w:r>
          </w:p>
        </w:tc>
      </w:tr>
      <w:tr w:rsidR="0079349E" w:rsidRPr="00CC4B4E" w14:paraId="189F5C71"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1134A66F" w14:textId="77777777" w:rsidR="0079349E" w:rsidRPr="00CC4B4E" w:rsidRDefault="0079349E" w:rsidP="00E838EC">
            <w:pPr>
              <w:pStyle w:val="TAL"/>
            </w:pPr>
            <w:r w:rsidRPr="00CC4B4E">
              <w:t>Bandwidth</w:t>
            </w:r>
          </w:p>
        </w:tc>
        <w:tc>
          <w:tcPr>
            <w:tcW w:w="589" w:type="dxa"/>
            <w:tcBorders>
              <w:top w:val="single" w:sz="4" w:space="0" w:color="auto"/>
              <w:left w:val="single" w:sz="4" w:space="0" w:color="auto"/>
              <w:bottom w:val="single" w:sz="4" w:space="0" w:color="auto"/>
              <w:right w:val="single" w:sz="4" w:space="0" w:color="auto"/>
            </w:tcBorders>
            <w:hideMark/>
          </w:tcPr>
          <w:p w14:paraId="2BE1AE24" w14:textId="77777777" w:rsidR="0079349E" w:rsidRPr="00CC4B4E" w:rsidRDefault="0079349E" w:rsidP="00E838EC">
            <w:pPr>
              <w:pStyle w:val="TAL"/>
              <w:spacing w:line="256" w:lineRule="auto"/>
              <w:jc w:val="center"/>
              <w:rPr>
                <w:lang w:eastAsia="zh-CN"/>
              </w:rPr>
            </w:pPr>
            <w:r w:rsidRPr="00CC4B4E">
              <w:rPr>
                <w:lang w:eastAsia="zh-CN"/>
              </w:rPr>
              <w:t>RB</w:t>
            </w:r>
          </w:p>
        </w:tc>
        <w:tc>
          <w:tcPr>
            <w:tcW w:w="1316" w:type="dxa"/>
            <w:tcBorders>
              <w:top w:val="single" w:sz="4" w:space="0" w:color="auto"/>
              <w:left w:val="single" w:sz="4" w:space="0" w:color="auto"/>
              <w:bottom w:val="single" w:sz="4" w:space="0" w:color="auto"/>
              <w:right w:val="single" w:sz="4" w:space="0" w:color="auto"/>
            </w:tcBorders>
            <w:hideMark/>
          </w:tcPr>
          <w:p w14:paraId="0BE26F4D" w14:textId="77777777" w:rsidR="0079349E" w:rsidRPr="00CC4B4E" w:rsidRDefault="0079349E" w:rsidP="00E838EC">
            <w:pPr>
              <w:pStyle w:val="TAL"/>
              <w:rPr>
                <w:lang w:eastAsia="zh-CN"/>
              </w:rPr>
            </w:pPr>
            <w:r w:rsidRPr="00CC4B4E">
              <w:rPr>
                <w:lang w:eastAsia="zh-CN"/>
              </w:rPr>
              <w:t>Same as RF channel defined in each test</w:t>
            </w:r>
          </w:p>
        </w:tc>
        <w:tc>
          <w:tcPr>
            <w:tcW w:w="1323" w:type="dxa"/>
            <w:tcBorders>
              <w:top w:val="single" w:sz="4" w:space="0" w:color="auto"/>
              <w:left w:val="single" w:sz="4" w:space="0" w:color="auto"/>
              <w:bottom w:val="single" w:sz="4" w:space="0" w:color="auto"/>
              <w:right w:val="single" w:sz="4" w:space="0" w:color="auto"/>
            </w:tcBorders>
            <w:hideMark/>
          </w:tcPr>
          <w:p w14:paraId="08D496BF" w14:textId="77777777" w:rsidR="0079349E" w:rsidRPr="00CC4B4E" w:rsidRDefault="0079349E" w:rsidP="00E838EC">
            <w:pPr>
              <w:pStyle w:val="TAL"/>
              <w:rPr>
                <w:lang w:eastAsia="zh-CN"/>
              </w:rPr>
            </w:pPr>
            <w:r w:rsidRPr="00CC4B4E">
              <w:rPr>
                <w:lang w:eastAsia="zh-CN"/>
              </w:rPr>
              <w:t>25 for SSB SCS = 15KHz,</w:t>
            </w:r>
          </w:p>
          <w:p w14:paraId="5EA7D296" w14:textId="77777777" w:rsidR="0079349E" w:rsidRPr="00CC4B4E" w:rsidRDefault="0079349E" w:rsidP="00E838EC">
            <w:pPr>
              <w:pStyle w:val="TAL"/>
              <w:rPr>
                <w:lang w:eastAsia="zh-CN"/>
              </w:rPr>
            </w:pPr>
            <w:r w:rsidRPr="00CC4B4E">
              <w:rPr>
                <w:lang w:eastAsia="zh-CN"/>
              </w:rPr>
              <w:t>51 for SSB SCS = 30KHz,</w:t>
            </w:r>
          </w:p>
          <w:p w14:paraId="67469CFB" w14:textId="77777777" w:rsidR="0079349E" w:rsidRPr="00CC4B4E" w:rsidRDefault="0079349E" w:rsidP="00E838EC">
            <w:pPr>
              <w:pStyle w:val="TAL"/>
              <w:rPr>
                <w:lang w:eastAsia="zh-CN"/>
              </w:rPr>
            </w:pPr>
            <w:r w:rsidRPr="00CC4B4E">
              <w:rPr>
                <w:lang w:eastAsia="zh-CN"/>
              </w:rPr>
              <w:t>32 for SSB SCS = 120KHz</w:t>
            </w:r>
          </w:p>
          <w:p w14:paraId="1B0136E2"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hideMark/>
          </w:tcPr>
          <w:p w14:paraId="18A32C95" w14:textId="77777777" w:rsidR="0079349E" w:rsidRPr="00CC4B4E" w:rsidRDefault="0079349E" w:rsidP="00E838EC">
            <w:pPr>
              <w:pStyle w:val="TAL"/>
              <w:rPr>
                <w:lang w:eastAsia="zh-CN"/>
              </w:rPr>
            </w:pPr>
            <w:r w:rsidRPr="00CC4B4E">
              <w:rPr>
                <w:lang w:eastAsia="zh-CN"/>
              </w:rPr>
              <w:t>25 for SSB SCS = 15KHz,</w:t>
            </w:r>
          </w:p>
          <w:p w14:paraId="46F2179C" w14:textId="77777777" w:rsidR="0079349E" w:rsidRPr="00CC4B4E" w:rsidRDefault="0079349E" w:rsidP="00E838EC">
            <w:pPr>
              <w:pStyle w:val="TAL"/>
              <w:rPr>
                <w:lang w:eastAsia="zh-CN"/>
              </w:rPr>
            </w:pPr>
            <w:r w:rsidRPr="00CC4B4E">
              <w:rPr>
                <w:lang w:eastAsia="zh-CN"/>
              </w:rPr>
              <w:t>51 for SSB SCS = 30KHz,</w:t>
            </w:r>
          </w:p>
          <w:p w14:paraId="5080A073" w14:textId="77777777" w:rsidR="0079349E" w:rsidRPr="00CC4B4E" w:rsidRDefault="0079349E" w:rsidP="00E838EC">
            <w:pPr>
              <w:pStyle w:val="TAL"/>
              <w:rPr>
                <w:lang w:eastAsia="zh-CN"/>
              </w:rPr>
            </w:pPr>
            <w:r w:rsidRPr="00CC4B4E">
              <w:rPr>
                <w:lang w:eastAsia="zh-CN"/>
              </w:rPr>
              <w:t>32 for SSB SCS = 120KHz</w:t>
            </w:r>
          </w:p>
          <w:p w14:paraId="71984161"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tcPr>
          <w:p w14:paraId="79110BC3" w14:textId="77777777" w:rsidR="0079349E" w:rsidRPr="00CC4B4E" w:rsidRDefault="0079349E" w:rsidP="00E838EC">
            <w:pPr>
              <w:pStyle w:val="TAL"/>
              <w:spacing w:line="256" w:lineRule="auto"/>
              <w:rPr>
                <w:lang w:eastAsia="zh-CN"/>
              </w:rPr>
            </w:pPr>
            <w:r w:rsidRPr="00CC4B4E">
              <w:rPr>
                <w:lang w:eastAsia="zh-CN"/>
              </w:rPr>
              <w:t>24 for SSB SCS = 120KHz</w:t>
            </w:r>
          </w:p>
          <w:p w14:paraId="1DFD3CD7" w14:textId="77777777" w:rsidR="0079349E" w:rsidRPr="00CC4B4E" w:rsidRDefault="0079349E" w:rsidP="00E838EC">
            <w:pPr>
              <w:pStyle w:val="TAL"/>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1713C778" w14:textId="77777777" w:rsidR="0079349E" w:rsidRPr="00CC4B4E" w:rsidRDefault="0079349E" w:rsidP="00E838EC">
            <w:pPr>
              <w:pStyle w:val="TAL"/>
              <w:spacing w:line="256" w:lineRule="auto"/>
              <w:rPr>
                <w:lang w:eastAsia="zh-CN"/>
              </w:rPr>
            </w:pPr>
            <w:r w:rsidRPr="00CC4B4E">
              <w:rPr>
                <w:lang w:eastAsia="zh-CN"/>
              </w:rPr>
              <w:t>24 for SSB SCS = 120KHz</w:t>
            </w:r>
          </w:p>
          <w:p w14:paraId="6CD80562" w14:textId="77777777" w:rsidR="0079349E" w:rsidRPr="00CC4B4E" w:rsidRDefault="0079349E" w:rsidP="00E838EC">
            <w:pPr>
              <w:pStyle w:val="TAL"/>
              <w:spacing w:line="256" w:lineRule="auto"/>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365362AF" w14:textId="77777777" w:rsidR="0079349E" w:rsidRPr="00CC4B4E" w:rsidRDefault="0079349E" w:rsidP="00E838EC">
            <w:pPr>
              <w:pStyle w:val="TAL"/>
              <w:spacing w:line="256" w:lineRule="auto"/>
              <w:rPr>
                <w:lang w:eastAsia="zh-CN"/>
              </w:rPr>
            </w:pPr>
            <w:r w:rsidRPr="00CC4B4E">
              <w:rPr>
                <w:lang w:eastAsia="zh-CN"/>
              </w:rPr>
              <w:t>24 for SSB SCS = 120KHz</w:t>
            </w:r>
          </w:p>
          <w:p w14:paraId="37FDA493" w14:textId="77777777" w:rsidR="0079349E" w:rsidRPr="00CC4B4E" w:rsidRDefault="0079349E" w:rsidP="00E838EC">
            <w:pPr>
              <w:pStyle w:val="TAL"/>
              <w:spacing w:line="256" w:lineRule="auto"/>
              <w:rPr>
                <w:lang w:eastAsia="zh-CN"/>
              </w:rPr>
            </w:pPr>
            <w:r w:rsidRPr="00CC4B4E">
              <w:rPr>
                <w:lang w:eastAsia="zh-CN"/>
              </w:rPr>
              <w:t>24 for SSB SCS = 240KHz</w:t>
            </w:r>
          </w:p>
        </w:tc>
      </w:tr>
      <w:tr w:rsidR="0079349E" w:rsidRPr="00CC4B4E" w14:paraId="2B5142B2"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4AA2801" w14:textId="77777777" w:rsidR="0079349E" w:rsidRPr="00CC4B4E" w:rsidRDefault="0079349E" w:rsidP="00E838EC">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7ECD76BE" w14:textId="77777777" w:rsidR="0079349E" w:rsidRPr="00CC4B4E" w:rsidRDefault="0079349E" w:rsidP="00E838EC">
            <w:pPr>
              <w:pStyle w:val="TAN"/>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7543C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7543CD" w:rsidRPr="00020619" w:rsidRDefault="007543CD" w:rsidP="007543C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7F8A29BE"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727062A5" w14:textId="73C7BB46"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5C854143"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3F83BF9D" w14:textId="7F2581C6"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142B3F45"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5A26F2DC" w14:textId="50685E65"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233FD5FD"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21D0C2DA" w14:textId="63010C3F"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2A10D6" w14:textId="1C6465A6" w:rsidR="009223A6" w:rsidRPr="00020619" w:rsidRDefault="009223A6" w:rsidP="009223A6">
            <w:pPr>
              <w:pStyle w:val="TAC"/>
              <w:rPr>
                <w:rFonts w:eastAsia="Yu Mincho"/>
                <w:bCs/>
                <w:color w:val="000000"/>
              </w:rPr>
            </w:pPr>
            <w:r>
              <w:rPr>
                <w:rFonts w:eastAsia="Yu Mincho"/>
                <w:bCs/>
                <w:color w:val="000000"/>
              </w:rPr>
              <w:t>25</w:t>
            </w:r>
            <w:r w:rsidRPr="00020619">
              <w:rPr>
                <w:rFonts w:eastAsia="Yu Mincho"/>
                <w:bCs/>
                <w:color w:val="000000"/>
              </w:rPr>
              <w:t xml:space="preserve"> for SSB SCS = 15KHz,</w:t>
            </w:r>
          </w:p>
          <w:p w14:paraId="7CD49C2F" w14:textId="529C550A" w:rsidR="009223A6" w:rsidRPr="00020619" w:rsidRDefault="009223A6" w:rsidP="009223A6">
            <w:pPr>
              <w:pStyle w:val="TAC"/>
              <w:rPr>
                <w:rFonts w:eastAsia="Yu Mincho"/>
                <w:bCs/>
                <w:color w:val="000000"/>
              </w:rPr>
            </w:pPr>
            <w:r>
              <w:rPr>
                <w:rFonts w:eastAsia="Yu Mincho"/>
                <w:bCs/>
                <w:color w:val="000000"/>
              </w:rPr>
              <w:t>25</w:t>
            </w:r>
            <w:r w:rsidRPr="00020619">
              <w:rPr>
                <w:rFonts w:eastAsia="Yu Mincho"/>
                <w:bCs/>
                <w:color w:val="000000"/>
              </w:rPr>
              <w:t xml:space="preserve"> for SSB SCS = 30KHz,</w:t>
            </w:r>
          </w:p>
          <w:p w14:paraId="0378AAFE" w14:textId="52774243" w:rsidR="009223A6" w:rsidRPr="00020619" w:rsidRDefault="009223A6" w:rsidP="009223A6">
            <w:pPr>
              <w:pStyle w:val="TAC"/>
              <w:rPr>
                <w:rFonts w:eastAsia="Yu Mincho"/>
                <w:bCs/>
                <w:color w:val="000000"/>
              </w:rPr>
            </w:pPr>
            <w:r>
              <w:rPr>
                <w:rFonts w:eastAsia="Yu Mincho"/>
                <w:bCs/>
                <w:color w:val="000000"/>
              </w:rPr>
              <w:t>32</w:t>
            </w:r>
            <w:r w:rsidRPr="00020619">
              <w:rPr>
                <w:rFonts w:eastAsia="Yu Mincho"/>
                <w:bCs/>
                <w:color w:val="000000"/>
              </w:rPr>
              <w:t xml:space="preserve"> for SSB SCS = 120KHz</w:t>
            </w:r>
          </w:p>
          <w:p w14:paraId="53A50FB2" w14:textId="4435F82E" w:rsidR="007543CD" w:rsidRPr="00020619" w:rsidRDefault="009223A6" w:rsidP="009223A6">
            <w:pPr>
              <w:pStyle w:val="TAC"/>
              <w:rPr>
                <w:rFonts w:eastAsia="Yu Mincho"/>
                <w:bCs/>
                <w:color w:val="000000"/>
              </w:rPr>
            </w:pPr>
            <w:r>
              <w:rPr>
                <w:rFonts w:eastAsia="Yu Mincho"/>
                <w:bCs/>
                <w:color w:val="000000"/>
              </w:rPr>
              <w:t>16</w:t>
            </w:r>
            <w:r w:rsidRPr="00020619">
              <w:rPr>
                <w:rFonts w:eastAsia="Yu Mincho"/>
                <w:bCs/>
                <w:color w:val="000000"/>
              </w:rPr>
              <w:t xml:space="preserve">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3959A8AD" w:rsidR="00D11F23" w:rsidRPr="00020619" w:rsidRDefault="00D11F23" w:rsidP="00D11F23">
      <w:pPr>
        <w:pStyle w:val="Heading4"/>
        <w:rPr>
          <w:snapToGrid w:val="0"/>
        </w:rPr>
      </w:pPr>
      <w:r w:rsidRPr="00020619">
        <w:rPr>
          <w:snapToGrid w:val="0"/>
        </w:rPr>
        <w:t>A.3.9A.3.</w:t>
      </w:r>
      <w:r w:rsidR="009223A6">
        <w:rPr>
          <w:snapToGrid w:val="0"/>
        </w:rPr>
        <w:t>1</w:t>
      </w:r>
      <w:r w:rsidRPr="00020619">
        <w:rPr>
          <w:snapToGrid w:val="0"/>
        </w:rPr>
        <w:tab/>
        <w:t>Dedicated BWP</w:t>
      </w:r>
    </w:p>
    <w:p w14:paraId="1B4BCDAC" w14:textId="47A1238B" w:rsidR="00D11F23" w:rsidRPr="00020619" w:rsidRDefault="00D11F23" w:rsidP="00D11F23">
      <w:pPr>
        <w:pStyle w:val="TH"/>
        <w:rPr>
          <w:lang w:eastAsia="zh-CN"/>
        </w:rPr>
      </w:pPr>
      <w:r w:rsidRPr="00020619">
        <w:t>Table A.3.9A.3.</w:t>
      </w:r>
      <w:r w:rsidR="009223A6">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7543CD" w:rsidRPr="00020619" w14:paraId="6688E857"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7543CD" w:rsidRPr="00020619" w:rsidRDefault="007543CD" w:rsidP="007543C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CEFB0C0" w14:textId="77777777" w:rsidR="007543CD" w:rsidRPr="00703F56" w:rsidRDefault="007543CD" w:rsidP="007543CD">
            <w:pPr>
              <w:pStyle w:val="TAC"/>
              <w:rPr>
                <w:rFonts w:eastAsia="Yu Mincho"/>
              </w:rPr>
            </w:pPr>
            <w:r w:rsidRPr="00703F56">
              <w:rPr>
                <w:rFonts w:eastAsia="Yu Mincho"/>
              </w:rPr>
              <w:t>25 for SSB SCS = 15KHz,</w:t>
            </w:r>
          </w:p>
          <w:p w14:paraId="525C9642" w14:textId="4EFA2D2B" w:rsidR="007543CD" w:rsidRPr="00703F56" w:rsidRDefault="007543CD" w:rsidP="007543CD">
            <w:pPr>
              <w:pStyle w:val="TAC"/>
              <w:rPr>
                <w:rFonts w:eastAsia="Yu Mincho"/>
              </w:rPr>
            </w:pPr>
            <w:r w:rsidRPr="00703F56">
              <w:rPr>
                <w:rFonts w:eastAsia="Yu Mincho"/>
              </w:rPr>
              <w:t>25 for SSB SCS = 30KHz,</w:t>
            </w:r>
          </w:p>
          <w:p w14:paraId="44FD3A04" w14:textId="77777777" w:rsidR="007543CD" w:rsidRPr="00703F56" w:rsidRDefault="007543CD" w:rsidP="007543CD">
            <w:pPr>
              <w:pStyle w:val="TAC"/>
              <w:rPr>
                <w:rFonts w:eastAsia="Yu Mincho"/>
              </w:rPr>
            </w:pPr>
            <w:r w:rsidRPr="00703F56">
              <w:rPr>
                <w:rFonts w:eastAsia="Yu Mincho"/>
              </w:rPr>
              <w:t>32 for SSB SCS = 120KHz</w:t>
            </w:r>
          </w:p>
          <w:p w14:paraId="5F495206" w14:textId="41A795B4" w:rsidR="007543CD" w:rsidRPr="00020619" w:rsidRDefault="007543CD" w:rsidP="007543C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FF629D1" w14:textId="77777777" w:rsidR="007543CD" w:rsidRPr="00703F56" w:rsidRDefault="007543CD" w:rsidP="007543CD">
            <w:pPr>
              <w:pStyle w:val="TAC"/>
              <w:rPr>
                <w:rFonts w:eastAsia="Yu Mincho"/>
              </w:rPr>
            </w:pPr>
            <w:r w:rsidRPr="00703F56">
              <w:rPr>
                <w:rFonts w:eastAsia="Yu Mincho"/>
              </w:rPr>
              <w:t>25 for SSB SCS = 15KHz,</w:t>
            </w:r>
          </w:p>
          <w:p w14:paraId="31AF0A79" w14:textId="6EA3BAB6" w:rsidR="007543CD" w:rsidRPr="00703F56" w:rsidRDefault="007543CD" w:rsidP="007543CD">
            <w:pPr>
              <w:pStyle w:val="TAC"/>
              <w:rPr>
                <w:rFonts w:eastAsia="Yu Mincho"/>
              </w:rPr>
            </w:pPr>
            <w:r w:rsidRPr="00703F56">
              <w:rPr>
                <w:rFonts w:eastAsia="Yu Mincho"/>
              </w:rPr>
              <w:t>25 for SSB SCS = 30KHz,</w:t>
            </w:r>
          </w:p>
          <w:p w14:paraId="23318BBE" w14:textId="77777777" w:rsidR="007543CD" w:rsidRPr="00703F56" w:rsidRDefault="007543CD" w:rsidP="007543CD">
            <w:pPr>
              <w:pStyle w:val="TAC"/>
              <w:rPr>
                <w:rFonts w:eastAsia="Yu Mincho"/>
              </w:rPr>
            </w:pPr>
            <w:r w:rsidRPr="00703F56">
              <w:rPr>
                <w:rFonts w:eastAsia="Yu Mincho"/>
              </w:rPr>
              <w:t>32 for SSB SCS = 120KHz</w:t>
            </w:r>
          </w:p>
          <w:p w14:paraId="02C79B61" w14:textId="3ECAABF3" w:rsidR="007543CD" w:rsidRPr="00020619" w:rsidRDefault="007543CD" w:rsidP="007543C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2675CC9" w14:textId="657ECF81" w:rsidR="009223A6" w:rsidRPr="00020619" w:rsidRDefault="009223A6" w:rsidP="009223A6">
            <w:pPr>
              <w:pStyle w:val="TAC"/>
              <w:rPr>
                <w:rFonts w:eastAsia="Yu Mincho"/>
              </w:rPr>
            </w:pPr>
            <w:r>
              <w:rPr>
                <w:rFonts w:eastAsia="Yu Mincho"/>
              </w:rPr>
              <w:t>25</w:t>
            </w:r>
            <w:r w:rsidRPr="00020619">
              <w:rPr>
                <w:rFonts w:eastAsia="Yu Mincho"/>
              </w:rPr>
              <w:t xml:space="preserve"> for SSB SCS = 15KHz,</w:t>
            </w:r>
          </w:p>
          <w:p w14:paraId="525F39ED" w14:textId="4CEB7D0D" w:rsidR="009223A6" w:rsidRPr="00020619" w:rsidRDefault="009223A6" w:rsidP="009223A6">
            <w:pPr>
              <w:pStyle w:val="TAC"/>
              <w:rPr>
                <w:rFonts w:eastAsia="Yu Mincho"/>
              </w:rPr>
            </w:pPr>
            <w:r>
              <w:rPr>
                <w:rFonts w:eastAsia="Yu Mincho"/>
              </w:rPr>
              <w:t>25</w:t>
            </w:r>
            <w:r w:rsidRPr="00020619">
              <w:rPr>
                <w:rFonts w:eastAsia="Yu Mincho"/>
              </w:rPr>
              <w:t xml:space="preserve"> for SSB SCS = 30KHz,</w:t>
            </w:r>
          </w:p>
          <w:p w14:paraId="2A3E07B4" w14:textId="012938DD" w:rsidR="009223A6" w:rsidRPr="00020619" w:rsidRDefault="009223A6" w:rsidP="009223A6">
            <w:pPr>
              <w:pStyle w:val="TAC"/>
              <w:rPr>
                <w:rFonts w:eastAsia="Yu Mincho"/>
              </w:rPr>
            </w:pPr>
            <w:r>
              <w:rPr>
                <w:rFonts w:eastAsia="Yu Mincho"/>
              </w:rPr>
              <w:t>32</w:t>
            </w:r>
            <w:r w:rsidRPr="00020619">
              <w:rPr>
                <w:rFonts w:eastAsia="Yu Mincho"/>
              </w:rPr>
              <w:t xml:space="preserve"> for SSB SCS = 120KHz</w:t>
            </w:r>
          </w:p>
          <w:p w14:paraId="25486CF6" w14:textId="2577214C" w:rsidR="007543CD" w:rsidRPr="00020619" w:rsidRDefault="009223A6" w:rsidP="009223A6">
            <w:pPr>
              <w:pStyle w:val="TAC"/>
              <w:rPr>
                <w:rFonts w:eastAsia="Yu Mincho"/>
              </w:rPr>
            </w:pPr>
            <w:r>
              <w:rPr>
                <w:rFonts w:eastAsia="Yu Mincho"/>
              </w:rPr>
              <w:t>16</w:t>
            </w:r>
            <w:r w:rsidRPr="00020619">
              <w:rPr>
                <w:rFonts w:eastAsia="Yu Mincho"/>
              </w:rPr>
              <w:t xml:space="preserve"> for SSB SCS = 240KHz</w:t>
            </w:r>
          </w:p>
        </w:tc>
      </w:tr>
      <w:tr w:rsidR="00D11F23" w:rsidRPr="00020619" w14:paraId="2803338A" w14:textId="77777777" w:rsidTr="002F571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407FE04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04CB31D3"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02432A12"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4A6FA4"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70DE9D4C" w:rsidR="004A6FA4" w:rsidRPr="00020619" w:rsidRDefault="004A6FA4" w:rsidP="004A6FA4">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11347796" w:rsidR="004A6FA4" w:rsidRPr="00020619" w:rsidRDefault="004A6FA4" w:rsidP="004A6FA4">
            <w:pPr>
              <w:pStyle w:val="TAL"/>
            </w:pPr>
            <w:r>
              <w:t>5</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4A6FA4"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5BDD65C" w:rsidR="004A6FA4" w:rsidRPr="00020619" w:rsidRDefault="004A6FA4" w:rsidP="004A6FA4">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24DC7B2D" w:rsidR="004A6FA4" w:rsidRPr="00020619" w:rsidRDefault="004A6FA4" w:rsidP="004A6FA4">
            <w:pPr>
              <w:pStyle w:val="TAL"/>
            </w:pPr>
            <w:r>
              <w:t>10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65B1B3C7"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t>A.3.10B.2.2</w:t>
      </w:r>
      <w:r w:rsidRPr="00020619">
        <w:tab/>
        <w:t>SSB pattern 2 for RedCap in FR2: SSB allocation for SSB SCS=120 kHz in 100 MHz</w:t>
      </w:r>
    </w:p>
    <w:p w14:paraId="67B71FDE" w14:textId="396E4457" w:rsidR="002B6400" w:rsidRPr="00020619" w:rsidRDefault="002B6400" w:rsidP="002B6400">
      <w:pPr>
        <w:pStyle w:val="TH"/>
        <w:rPr>
          <w:noProof/>
        </w:rPr>
      </w:pPr>
      <w:r w:rsidRPr="00020619">
        <w:t>Table A.3.10B.2.2-1: SSB.</w:t>
      </w:r>
      <w:r w:rsidR="004A6FA4">
        <w:t>2</w:t>
      </w:r>
      <w:r w:rsidR="004A6FA4"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065529B8" w:rsidR="002B6400" w:rsidRPr="00020619" w:rsidRDefault="002B6400" w:rsidP="002B6400">
      <w:pPr>
        <w:pStyle w:val="TH"/>
        <w:rPr>
          <w:noProof/>
        </w:rPr>
      </w:pPr>
      <w:r w:rsidRPr="00020619">
        <w:t>Table A.3.10B.</w:t>
      </w:r>
      <w:r w:rsidR="004A6FA4">
        <w:t>2</w:t>
      </w:r>
      <w:r w:rsidRPr="00020619">
        <w:t>.</w:t>
      </w:r>
      <w:r w:rsidR="004A6FA4">
        <w:t>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4A6FA4"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5986359F" w:rsidR="004A6FA4" w:rsidRPr="00020619" w:rsidRDefault="004A6FA4" w:rsidP="004A6FA4">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0C2E37D6" w:rsidR="004A6FA4" w:rsidRPr="00020619" w:rsidRDefault="004A6FA4" w:rsidP="004A6FA4">
            <w:pPr>
              <w:pStyle w:val="TAL"/>
            </w:pPr>
            <w:r>
              <w:t>40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37DD6529" w:rsidR="002B6400" w:rsidRDefault="002B6400" w:rsidP="003943C3">
      <w:pPr>
        <w:rPr>
          <w:rFonts w:eastAsia="MS Mincho"/>
        </w:rPr>
      </w:pPr>
    </w:p>
    <w:p w14:paraId="5DA614B9" w14:textId="77777777" w:rsidR="004A6FA4" w:rsidRPr="00020619" w:rsidRDefault="004A6FA4" w:rsidP="004A6FA4">
      <w:pPr>
        <w:pStyle w:val="Heading4"/>
      </w:pPr>
      <w:r w:rsidRPr="00020619">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775DB9E" w14:textId="77777777" w:rsidR="004A6FA4" w:rsidRPr="00020619" w:rsidRDefault="004A6FA4" w:rsidP="004A6FA4">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638EEB3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0F771125"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65D97CA0" w14:textId="77777777" w:rsidR="004A6FA4" w:rsidRPr="00020619" w:rsidRDefault="004A6FA4" w:rsidP="006D5D90">
            <w:pPr>
              <w:pStyle w:val="TAH"/>
            </w:pPr>
            <w:r w:rsidRPr="00020619">
              <w:t>Values</w:t>
            </w:r>
          </w:p>
        </w:tc>
      </w:tr>
      <w:tr w:rsidR="004A6FA4" w:rsidRPr="00020619" w14:paraId="023C91E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E20500"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5E6CC69" w14:textId="77777777" w:rsidR="004A6FA4" w:rsidRPr="00020619" w:rsidRDefault="004A6FA4" w:rsidP="006D5D90">
            <w:pPr>
              <w:pStyle w:val="TAL"/>
            </w:pPr>
            <w:r w:rsidRPr="00020619">
              <w:t>100 MHz</w:t>
            </w:r>
          </w:p>
        </w:tc>
      </w:tr>
      <w:tr w:rsidR="004A6FA4" w:rsidRPr="00020619" w14:paraId="4B8795B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8B69991"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402E4E88" w14:textId="77777777" w:rsidR="004A6FA4" w:rsidRPr="00020619" w:rsidRDefault="004A6FA4" w:rsidP="006D5D90">
            <w:pPr>
              <w:pStyle w:val="TAL"/>
            </w:pPr>
            <w:r>
              <w:t>240</w:t>
            </w:r>
            <w:r w:rsidRPr="00020619">
              <w:t xml:space="preserve"> kHz</w:t>
            </w:r>
          </w:p>
        </w:tc>
      </w:tr>
      <w:tr w:rsidR="004A6FA4" w:rsidRPr="00020619" w14:paraId="2A1C160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B8867CD"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B02EBC8" w14:textId="77777777" w:rsidR="004A6FA4" w:rsidRPr="00020619" w:rsidRDefault="004A6FA4" w:rsidP="006D5D90">
            <w:pPr>
              <w:pStyle w:val="TAL"/>
            </w:pPr>
            <w:r w:rsidRPr="00020619">
              <w:t>40 ms</w:t>
            </w:r>
          </w:p>
        </w:tc>
      </w:tr>
      <w:tr w:rsidR="004A6FA4" w:rsidRPr="00020619" w14:paraId="34AB70A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84B646"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8515EB8" w14:textId="77777777" w:rsidR="004A6FA4" w:rsidRPr="00020619" w:rsidRDefault="004A6FA4" w:rsidP="006D5D90">
            <w:pPr>
              <w:pStyle w:val="TAL"/>
            </w:pPr>
            <w:r w:rsidRPr="00020619">
              <w:t>1</w:t>
            </w:r>
          </w:p>
        </w:tc>
      </w:tr>
      <w:tr w:rsidR="004A6FA4" w:rsidRPr="00020619" w14:paraId="290694F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00E0FF6"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68720EB" w14:textId="77777777" w:rsidR="004A6FA4" w:rsidRPr="00020619" w:rsidRDefault="004A6FA4" w:rsidP="006D5D90">
            <w:pPr>
              <w:pStyle w:val="TAL"/>
            </w:pPr>
            <w:r w:rsidRPr="00020619">
              <w:t>0</w:t>
            </w:r>
          </w:p>
        </w:tc>
      </w:tr>
      <w:tr w:rsidR="004A6FA4" w:rsidRPr="00020619" w14:paraId="19E0C53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8D870B"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C829D7E" w14:textId="77777777" w:rsidR="004A6FA4" w:rsidRPr="00020619" w:rsidRDefault="004A6FA4" w:rsidP="006D5D90">
            <w:pPr>
              <w:pStyle w:val="TAL"/>
            </w:pPr>
            <w:r>
              <w:t>8-11</w:t>
            </w:r>
          </w:p>
        </w:tc>
      </w:tr>
      <w:tr w:rsidR="004A6FA4" w:rsidRPr="00020619" w14:paraId="74F53C49"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EFA8BAC"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CD2445" w14:textId="77777777" w:rsidR="004A6FA4" w:rsidRPr="00020619" w:rsidRDefault="004A6FA4" w:rsidP="006D5D90">
            <w:pPr>
              <w:pStyle w:val="TAL"/>
            </w:pPr>
            <w:r w:rsidRPr="00020619">
              <w:t>0</w:t>
            </w:r>
          </w:p>
        </w:tc>
      </w:tr>
      <w:tr w:rsidR="004A6FA4" w:rsidRPr="00020619" w14:paraId="6CBFACC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F16B8D2"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5BD5DAE"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4BEBD87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053726F"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C59CBC9"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4AF8CEE2"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1DBAC7D"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537502CA"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4625833A" w14:textId="77777777" w:rsidR="004A6FA4" w:rsidRPr="00020619" w:rsidRDefault="004A6FA4" w:rsidP="004A6FA4">
      <w:pPr>
        <w:rPr>
          <w:rFonts w:eastAsia="MS Mincho"/>
        </w:rPr>
      </w:pPr>
    </w:p>
    <w:p w14:paraId="28281AB8" w14:textId="77777777" w:rsidR="004A6FA4" w:rsidRPr="00020619" w:rsidRDefault="004A6FA4" w:rsidP="004A6FA4">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2595C5BC" w14:textId="77777777" w:rsidR="004A6FA4" w:rsidRPr="00020619" w:rsidRDefault="004A6FA4" w:rsidP="004A6FA4">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1C0BF98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DCF7C4F"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BE0D9B0" w14:textId="77777777" w:rsidR="004A6FA4" w:rsidRPr="00020619" w:rsidRDefault="004A6FA4" w:rsidP="006D5D90">
            <w:pPr>
              <w:pStyle w:val="TAH"/>
            </w:pPr>
            <w:r w:rsidRPr="00020619">
              <w:t>Values</w:t>
            </w:r>
          </w:p>
        </w:tc>
      </w:tr>
      <w:tr w:rsidR="004A6FA4" w:rsidRPr="00020619" w14:paraId="275103E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6F5EB2"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90992C" w14:textId="77777777" w:rsidR="004A6FA4" w:rsidRPr="00020619" w:rsidRDefault="004A6FA4" w:rsidP="006D5D90">
            <w:pPr>
              <w:pStyle w:val="TAL"/>
            </w:pPr>
            <w:r w:rsidRPr="00020619">
              <w:t>100 MHz</w:t>
            </w:r>
          </w:p>
        </w:tc>
      </w:tr>
      <w:tr w:rsidR="004A6FA4" w:rsidRPr="00020619" w14:paraId="6B5FFDD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A0F835E"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702F8DCE" w14:textId="77777777" w:rsidR="004A6FA4" w:rsidRPr="00020619" w:rsidRDefault="004A6FA4" w:rsidP="006D5D90">
            <w:pPr>
              <w:pStyle w:val="TAL"/>
            </w:pPr>
            <w:r>
              <w:t>240</w:t>
            </w:r>
            <w:r w:rsidRPr="00020619">
              <w:t xml:space="preserve"> kHz</w:t>
            </w:r>
          </w:p>
        </w:tc>
      </w:tr>
      <w:tr w:rsidR="004A6FA4" w:rsidRPr="00020619" w14:paraId="3607269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C98F6A4"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33AE8F0" w14:textId="77777777" w:rsidR="004A6FA4" w:rsidRPr="00020619" w:rsidRDefault="004A6FA4" w:rsidP="006D5D90">
            <w:pPr>
              <w:pStyle w:val="TAL"/>
            </w:pPr>
            <w:r w:rsidRPr="00020619">
              <w:t>80 ms</w:t>
            </w:r>
          </w:p>
        </w:tc>
      </w:tr>
      <w:tr w:rsidR="004A6FA4" w:rsidRPr="00020619" w14:paraId="3997E57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4B603BCE"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5E33C94" w14:textId="77777777" w:rsidR="004A6FA4" w:rsidRPr="00020619" w:rsidRDefault="004A6FA4" w:rsidP="006D5D90">
            <w:pPr>
              <w:pStyle w:val="TAL"/>
            </w:pPr>
            <w:r w:rsidRPr="00020619">
              <w:t>1</w:t>
            </w:r>
          </w:p>
        </w:tc>
      </w:tr>
      <w:tr w:rsidR="004A6FA4" w:rsidRPr="00020619" w14:paraId="512905E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349D434"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25E928E" w14:textId="77777777" w:rsidR="004A6FA4" w:rsidRPr="00020619" w:rsidRDefault="004A6FA4" w:rsidP="006D5D90">
            <w:pPr>
              <w:pStyle w:val="TAL"/>
            </w:pPr>
            <w:r w:rsidRPr="00020619">
              <w:t>0</w:t>
            </w:r>
          </w:p>
        </w:tc>
      </w:tr>
      <w:tr w:rsidR="004A6FA4" w:rsidRPr="00020619" w14:paraId="08664726"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DD3A710"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BBCE33C" w14:textId="77777777" w:rsidR="004A6FA4" w:rsidRPr="00020619" w:rsidRDefault="004A6FA4" w:rsidP="006D5D90">
            <w:pPr>
              <w:pStyle w:val="TAL"/>
            </w:pPr>
            <w:r>
              <w:t>8-11</w:t>
            </w:r>
          </w:p>
        </w:tc>
      </w:tr>
      <w:tr w:rsidR="004A6FA4" w:rsidRPr="00020619" w14:paraId="1825C88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6C421D1"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D5244CA" w14:textId="77777777" w:rsidR="004A6FA4" w:rsidRPr="00020619" w:rsidRDefault="004A6FA4" w:rsidP="006D5D90">
            <w:pPr>
              <w:pStyle w:val="TAL"/>
            </w:pPr>
            <w:r>
              <w:t>80</w:t>
            </w:r>
          </w:p>
        </w:tc>
      </w:tr>
      <w:tr w:rsidR="004A6FA4" w:rsidRPr="00020619" w14:paraId="484916D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C89F5DE"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53AA5343"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31C1432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6FF2135"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4A9D0EE"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0B9597D6"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E392ED0"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52C5DBFF"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64F672FC" w14:textId="77777777" w:rsidR="004A6FA4" w:rsidRDefault="004A6FA4" w:rsidP="003943C3">
      <w:pPr>
        <w:rPr>
          <w:rFonts w:eastAsia="MS Mincho"/>
        </w:rPr>
      </w:pPr>
    </w:p>
    <w:p w14:paraId="7C9C83CA" w14:textId="77777777" w:rsidR="001268B4" w:rsidRPr="006F4D85" w:rsidRDefault="001268B4" w:rsidP="001268B4">
      <w:pPr>
        <w:pStyle w:val="Heading2"/>
      </w:pPr>
      <w:r w:rsidRPr="006F4D85">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77777777" w:rsidR="001268B4" w:rsidRPr="006F4D85" w:rsidRDefault="001268B4" w:rsidP="001268B4">
      <w:pPr>
        <w:pStyle w:val="TH"/>
        <w:rPr>
          <w:noProof/>
        </w:rPr>
      </w:pPr>
      <w:r w:rsidRPr="006F4D85">
        <w:t xml:space="preserve">Table A.3.11.3-1: SMTC.3: SMTC </w:t>
      </w:r>
      <w:r w:rsidRPr="006F4D85">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6BCFAE2E" w14:textId="584A7610" w:rsidR="0079349E" w:rsidRPr="00CC4B4E" w:rsidRDefault="0079349E" w:rsidP="0079349E">
      <w:pPr>
        <w:pStyle w:val="Heading3"/>
        <w:rPr>
          <w:lang w:val="en-US"/>
        </w:rPr>
      </w:pPr>
      <w:r w:rsidRPr="00CC4B4E">
        <w:rPr>
          <w:lang w:val="en-US"/>
        </w:rPr>
        <w:t>A.3.11.</w:t>
      </w:r>
      <w:r>
        <w:rPr>
          <w:lang w:val="en-US"/>
        </w:rPr>
        <w:t>7</w:t>
      </w:r>
      <w:r w:rsidRPr="00CC4B4E">
        <w:rPr>
          <w:lang w:val="en-US"/>
        </w:rPr>
        <w:tab/>
      </w:r>
      <w:r w:rsidR="00896E88" w:rsidRPr="00CC4B4E">
        <w:rPr>
          <w:lang w:val="en-US"/>
        </w:rPr>
        <w:t xml:space="preserve">SMTC pattern </w:t>
      </w:r>
      <w:r w:rsidR="00896E88">
        <w:rPr>
          <w:lang w:val="en-US"/>
        </w:rPr>
        <w:t>7</w:t>
      </w:r>
      <w:r w:rsidR="00896E88" w:rsidRPr="00CC4B4E">
        <w:rPr>
          <w:lang w:val="en-US"/>
        </w:rPr>
        <w:t>: SMTC period = 20 ms with SMTC duration = 5 ms</w:t>
      </w:r>
    </w:p>
    <w:p w14:paraId="195A0A0F" w14:textId="0A5BED4C" w:rsidR="0079349E" w:rsidRPr="00CC4B4E" w:rsidRDefault="0079349E" w:rsidP="0079349E">
      <w:pPr>
        <w:pStyle w:val="TH"/>
        <w:rPr>
          <w:noProof/>
        </w:rPr>
      </w:pPr>
      <w:r w:rsidRPr="00CC4B4E">
        <w:t>Table A.3.11.</w:t>
      </w:r>
      <w:r>
        <w:t>7</w:t>
      </w:r>
      <w:r w:rsidRPr="00CC4B4E">
        <w:t xml:space="preserve">-1: </w:t>
      </w:r>
      <w:r w:rsidR="00896E88" w:rsidRPr="00CC4B4E">
        <w:t>SMTC.</w:t>
      </w:r>
      <w:r w:rsidR="00896E88">
        <w:t>7</w:t>
      </w:r>
      <w:r w:rsidR="00896E88" w:rsidRPr="00CC4B4E">
        <w:t xml:space="preserve">: SMTC </w:t>
      </w:r>
      <w:r w:rsidR="00896E88" w:rsidRPr="00CC4B4E">
        <w:rPr>
          <w:noProof/>
        </w:rPr>
        <w:t xml:space="preserve">Pattern </w:t>
      </w:r>
      <w:r w:rsidR="00896E88">
        <w:rPr>
          <w:noProof/>
        </w:rPr>
        <w:t>7</w:t>
      </w:r>
      <w:r w:rsidR="00896E88"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0D7C2AFA" w:rsidR="0079349E" w:rsidRDefault="0079349E" w:rsidP="00533BDC"/>
    <w:p w14:paraId="17A107C0" w14:textId="77777777" w:rsidR="00B76B17" w:rsidRPr="006F4D85" w:rsidRDefault="00B76B17" w:rsidP="00B76B17">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17B3025B" w14:textId="77777777" w:rsidR="00B76B17" w:rsidRPr="006F4D85" w:rsidRDefault="00B76B17" w:rsidP="00B76B17">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76B17" w:rsidRPr="006F4D85" w14:paraId="0953CBAB"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7777777" w:rsidR="00B76B17" w:rsidRPr="006F4D85" w:rsidRDefault="00B76B17" w:rsidP="0017131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6F4D85" w:rsidRDefault="00B76B17" w:rsidP="0017131F">
            <w:pPr>
              <w:pStyle w:val="TAH"/>
            </w:pPr>
            <w:r w:rsidRPr="006F4D85">
              <w:t>Values</w:t>
            </w:r>
          </w:p>
        </w:tc>
      </w:tr>
      <w:tr w:rsidR="00B76B17" w:rsidRPr="006F4D85" w14:paraId="54D8CE1F"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7777777" w:rsidR="00B76B17" w:rsidRPr="006F4D85" w:rsidRDefault="00B76B17" w:rsidP="0017131F">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77777777" w:rsidR="00B76B17" w:rsidRPr="006F4D85" w:rsidRDefault="00B76B17" w:rsidP="0017131F">
            <w:pPr>
              <w:pStyle w:val="TAL"/>
            </w:pPr>
            <w:r>
              <w:t>1</w:t>
            </w:r>
            <w:r w:rsidRPr="006F4D85">
              <w:t>0 ms</w:t>
            </w:r>
          </w:p>
        </w:tc>
      </w:tr>
      <w:tr w:rsidR="00B76B17" w:rsidRPr="006F4D85" w14:paraId="51DD2D50"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77777777" w:rsidR="00B76B17" w:rsidRPr="006F4D85" w:rsidRDefault="00B76B17" w:rsidP="0017131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77777777" w:rsidR="00B76B17" w:rsidRPr="006F4D85" w:rsidRDefault="00B76B17" w:rsidP="0017131F">
            <w:pPr>
              <w:pStyle w:val="TAL"/>
            </w:pPr>
            <w:r w:rsidRPr="006F4D85">
              <w:t>0 ms</w:t>
            </w:r>
          </w:p>
        </w:tc>
      </w:tr>
      <w:tr w:rsidR="00B76B17" w:rsidRPr="006F4D85" w14:paraId="0885EC11"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77777777" w:rsidR="00B76B17" w:rsidRPr="006F4D85" w:rsidRDefault="00B76B17" w:rsidP="0017131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77777777" w:rsidR="00B76B17" w:rsidRPr="006F4D85" w:rsidRDefault="00B76B17" w:rsidP="0017131F">
            <w:pPr>
              <w:pStyle w:val="TAL"/>
            </w:pPr>
            <w:r w:rsidRPr="006F4D85">
              <w:t>1 ms</w:t>
            </w:r>
          </w:p>
        </w:tc>
      </w:tr>
    </w:tbl>
    <w:p w14:paraId="02B14A44" w14:textId="77777777" w:rsidR="00B76B17" w:rsidRDefault="00B76B17" w:rsidP="00533BDC"/>
    <w:p w14:paraId="06823F35" w14:textId="77777777" w:rsidR="00B94ED6" w:rsidRDefault="00B94ED6" w:rsidP="00B94ED6">
      <w:pPr>
        <w:pStyle w:val="Heading3"/>
        <w:rPr>
          <w:lang w:val="en-US" w:eastAsia="en-GB"/>
        </w:rPr>
      </w:pPr>
      <w:bookmarkStart w:id="80" w:name="OLE_LINK22"/>
      <w:r>
        <w:rPr>
          <w:lang w:val="en-US"/>
        </w:rPr>
        <w:t>A.3.11.9</w:t>
      </w:r>
      <w:r>
        <w:rPr>
          <w:lang w:val="en-US"/>
        </w:rPr>
        <w:tab/>
        <w:t>SMTC pattern 9: SMTC period = 20 ms with SMTC duration = 1 ms</w:t>
      </w:r>
    </w:p>
    <w:p w14:paraId="4DBF943E" w14:textId="77777777" w:rsidR="00B94ED6" w:rsidRDefault="00B94ED6" w:rsidP="00B94ED6">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94ED6" w14:paraId="46DE4C1D"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77777777" w:rsidR="00B94ED6" w:rsidRDefault="00B94ED6" w:rsidP="00AA570A">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Default="00B94ED6" w:rsidP="00AA570A">
            <w:pPr>
              <w:pStyle w:val="TAH"/>
              <w:spacing w:line="252" w:lineRule="auto"/>
              <w:rPr>
                <w:lang w:eastAsia="zh-CN"/>
              </w:rPr>
            </w:pPr>
            <w:r>
              <w:rPr>
                <w:lang w:eastAsia="zh-CN"/>
              </w:rPr>
              <w:t>Values</w:t>
            </w:r>
          </w:p>
        </w:tc>
      </w:tr>
      <w:tr w:rsidR="00B94ED6" w14:paraId="347F934D"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77777777" w:rsidR="00B94ED6" w:rsidRDefault="00B94ED6" w:rsidP="00AA570A">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77777777" w:rsidR="00B94ED6" w:rsidRDefault="00B94ED6" w:rsidP="00AA570A">
            <w:pPr>
              <w:pStyle w:val="TAL"/>
              <w:spacing w:line="252" w:lineRule="auto"/>
              <w:rPr>
                <w:lang w:eastAsia="zh-CN"/>
              </w:rPr>
            </w:pPr>
            <w:r>
              <w:rPr>
                <w:lang w:eastAsia="zh-CN"/>
              </w:rPr>
              <w:t>20 ms</w:t>
            </w:r>
          </w:p>
        </w:tc>
      </w:tr>
      <w:tr w:rsidR="00B94ED6" w14:paraId="05E60662"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7777777" w:rsidR="00B94ED6" w:rsidRDefault="00B94ED6" w:rsidP="00AA570A">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77777777" w:rsidR="00B94ED6" w:rsidRDefault="00B94ED6" w:rsidP="00AA570A">
            <w:pPr>
              <w:pStyle w:val="TAL"/>
              <w:spacing w:line="252" w:lineRule="auto"/>
              <w:rPr>
                <w:lang w:eastAsia="zh-CN"/>
              </w:rPr>
            </w:pPr>
            <w:r>
              <w:rPr>
                <w:lang w:eastAsia="zh-CN"/>
              </w:rPr>
              <w:t>13 ms</w:t>
            </w:r>
          </w:p>
        </w:tc>
      </w:tr>
      <w:tr w:rsidR="00B94ED6" w14:paraId="35A6B177"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77777777" w:rsidR="00B94ED6" w:rsidRDefault="00B94ED6" w:rsidP="00AA570A">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77777777" w:rsidR="00B94ED6" w:rsidRDefault="00B94ED6" w:rsidP="00AA570A">
            <w:pPr>
              <w:pStyle w:val="TAL"/>
              <w:spacing w:line="252" w:lineRule="auto"/>
              <w:rPr>
                <w:lang w:eastAsia="zh-CN"/>
              </w:rPr>
            </w:pPr>
            <w:r>
              <w:rPr>
                <w:lang w:eastAsia="zh-CN"/>
              </w:rPr>
              <w:t>1 ms</w:t>
            </w:r>
          </w:p>
        </w:tc>
        <w:bookmarkEnd w:id="80"/>
      </w:tr>
    </w:tbl>
    <w:p w14:paraId="5D77CAC6" w14:textId="77777777" w:rsidR="00B94ED6" w:rsidRDefault="00B94ED6" w:rsidP="00533BDC"/>
    <w:p w14:paraId="7D4295B0" w14:textId="77777777" w:rsidR="00473583" w:rsidRDefault="00473583" w:rsidP="00473583">
      <w:pPr>
        <w:pStyle w:val="Heading2"/>
      </w:pPr>
      <w:r w:rsidRPr="006F4D85">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51F3831B" w:rsidR="00473583" w:rsidRPr="006F4D85" w:rsidRDefault="00B572DC" w:rsidP="00473583">
      <w:pPr>
        <w:pStyle w:val="TH"/>
        <w:rPr>
          <w:noProof/>
        </w:rPr>
      </w:pPr>
      <w:r w:rsidRPr="00020619">
        <w:t>Table A.3.11</w:t>
      </w:r>
      <w:r w:rsidR="00F51AD6">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57738A"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57738A" w:rsidRPr="00A90819" w:rsidRDefault="0057738A" w:rsidP="0057738A">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3767B9D1" w:rsidR="0057738A" w:rsidRPr="00A90819" w:rsidRDefault="0057738A" w:rsidP="0057738A">
            <w:pPr>
              <w:pStyle w:val="TAL"/>
            </w:pPr>
            <w:r w:rsidRPr="00020619">
              <w:t>80 ms</w:t>
            </w:r>
          </w:p>
        </w:tc>
      </w:tr>
      <w:tr w:rsidR="0057738A"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57738A" w:rsidRPr="006F4D85" w:rsidRDefault="0057738A" w:rsidP="0057738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66451E20" w:rsidR="0057738A" w:rsidRPr="006F4D85" w:rsidRDefault="0057738A" w:rsidP="0057738A">
            <w:pPr>
              <w:pStyle w:val="TAL"/>
            </w:pPr>
            <w:r w:rsidRPr="00913E8E">
              <w:t>0 ms</w:t>
            </w:r>
          </w:p>
        </w:tc>
      </w:tr>
      <w:tr w:rsidR="0057738A"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57738A" w:rsidRPr="006F4D85" w:rsidRDefault="0057738A" w:rsidP="0057738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390ECD0" w:rsidR="0057738A" w:rsidRPr="006F4D85" w:rsidRDefault="0057738A" w:rsidP="0057738A">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03AB3D0D" w:rsidR="00B572DC" w:rsidRPr="00020619" w:rsidRDefault="00B572DC" w:rsidP="00B572DC">
      <w:pPr>
        <w:pStyle w:val="TH"/>
        <w:rPr>
          <w:noProof/>
        </w:rPr>
      </w:pPr>
      <w:r w:rsidRPr="00020619">
        <w:t>Table A.3.11</w:t>
      </w:r>
      <w:r w:rsidR="00F51AD6">
        <w:t>A</w:t>
      </w:r>
      <w:r w:rsidRPr="00020619">
        <w:t>.</w:t>
      </w:r>
      <w:r w:rsidR="00F51AD6">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01342F45"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0FAEF369" w:rsidR="00B572DC" w:rsidRDefault="00B572DC" w:rsidP="00B572DC">
      <w:pPr>
        <w:rPr>
          <w:noProof/>
        </w:rPr>
      </w:pPr>
    </w:p>
    <w:p w14:paraId="00084A80" w14:textId="77777777" w:rsidR="00F51AD6" w:rsidRPr="006F4D85" w:rsidRDefault="00F51AD6" w:rsidP="00F51AD6">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591EBA02" w14:textId="77777777" w:rsidR="00F51AD6" w:rsidRPr="006F4D85" w:rsidRDefault="00F51AD6" w:rsidP="00F51AD6">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51AD6" w:rsidRPr="006F4D85" w14:paraId="2755DCFB"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777777" w:rsidR="00F51AD6" w:rsidRPr="006F4D85" w:rsidRDefault="00F51AD6" w:rsidP="006D5D9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6F4D85" w:rsidRDefault="00F51AD6" w:rsidP="006D5D90">
            <w:pPr>
              <w:pStyle w:val="TAH"/>
            </w:pPr>
            <w:r w:rsidRPr="006F4D85">
              <w:t>Values</w:t>
            </w:r>
          </w:p>
        </w:tc>
      </w:tr>
      <w:tr w:rsidR="00F51AD6" w:rsidRPr="006F4D85" w14:paraId="2C829447"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77777777" w:rsidR="00F51AD6" w:rsidRPr="00A90819" w:rsidRDefault="00F51AD6" w:rsidP="006D5D9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77777777" w:rsidR="00F51AD6" w:rsidRPr="00A90819" w:rsidRDefault="00F51AD6" w:rsidP="006D5D90">
            <w:pPr>
              <w:pStyle w:val="TAL"/>
            </w:pPr>
            <w:r w:rsidRPr="00020619">
              <w:t>80 ms</w:t>
            </w:r>
          </w:p>
        </w:tc>
      </w:tr>
      <w:tr w:rsidR="00F51AD6" w:rsidRPr="006F4D85" w14:paraId="43B22A85"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77777777" w:rsidR="00F51AD6" w:rsidRPr="006F4D85" w:rsidRDefault="00F51AD6" w:rsidP="006D5D9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77777777" w:rsidR="00F51AD6" w:rsidRPr="006F4D85" w:rsidRDefault="00F51AD6" w:rsidP="006D5D90">
            <w:pPr>
              <w:pStyle w:val="TAL"/>
            </w:pPr>
            <w:r w:rsidRPr="00020619">
              <w:t>5 ms</w:t>
            </w:r>
          </w:p>
        </w:tc>
      </w:tr>
      <w:tr w:rsidR="00F51AD6" w:rsidRPr="006F4D85" w14:paraId="501D4296"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77777777" w:rsidR="00F51AD6" w:rsidRPr="006F4D85" w:rsidRDefault="00F51AD6" w:rsidP="006D5D9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77777777" w:rsidR="00F51AD6" w:rsidRPr="006F4D85" w:rsidRDefault="00F51AD6" w:rsidP="006D5D90">
            <w:pPr>
              <w:pStyle w:val="TAL"/>
            </w:pPr>
            <w:r>
              <w:t>5</w:t>
            </w:r>
            <w:r w:rsidRPr="00020619">
              <w:t xml:space="preserve"> ms</w:t>
            </w:r>
          </w:p>
        </w:tc>
      </w:tr>
    </w:tbl>
    <w:p w14:paraId="0D904E09" w14:textId="77777777" w:rsidR="00F51AD6" w:rsidRDefault="00F51AD6" w:rsidP="00F51AD6">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069739D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7291EB67"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6300BE82"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2CF60491"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0024DFE4"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44F632C8" w:rsidR="00AC6FB4" w:rsidRPr="006F4D85" w:rsidRDefault="001B6430"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7777777" w:rsidR="00AC6FB4" w:rsidRPr="006F4D85" w:rsidRDefault="00AC6FB4" w:rsidP="003429B0">
            <w:pPr>
              <w:pStyle w:val="TAC"/>
              <w:rPr>
                <w:rFonts w:eastAsia="Yu Mincho"/>
                <w:szCs w:val="18"/>
                <w:lang w:eastAsia="ja-JP"/>
              </w:rPr>
            </w:pPr>
            <w:r>
              <w:rPr>
                <w:rFonts w:hint="eastAsia"/>
                <w:szCs w:val="18"/>
                <w:lang w:eastAsia="zh-CN"/>
              </w:rPr>
              <w:t>F</w:t>
            </w:r>
            <w:r>
              <w:rPr>
                <w:szCs w:val="18"/>
                <w:lang w:eastAsia="zh-CN"/>
              </w:rPr>
              <w:t>FS</w:t>
            </w:r>
          </w:p>
        </w:tc>
      </w:tr>
      <w:tr w:rsidR="00DE3CD1" w:rsidRPr="006F4D85" w14:paraId="25EBB543" w14:textId="77777777" w:rsidTr="003429B0">
        <w:tc>
          <w:tcPr>
            <w:tcW w:w="1822" w:type="dxa"/>
            <w:tcBorders>
              <w:top w:val="single" w:sz="4" w:space="0" w:color="auto"/>
              <w:left w:val="single" w:sz="4" w:space="0" w:color="auto"/>
              <w:bottom w:val="single" w:sz="4" w:space="0" w:color="auto"/>
              <w:right w:val="single" w:sz="4" w:space="0" w:color="auto"/>
            </w:tcBorders>
          </w:tcPr>
          <w:p w14:paraId="354A3BB9" w14:textId="190058FC" w:rsidR="00DE3CD1" w:rsidRDefault="00DE3CD1" w:rsidP="00DE3CD1">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3D628C3F" w:rsidR="00DE3CD1" w:rsidRDefault="00DE3CD1" w:rsidP="00DE3CD1">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12B4E401"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CF3117">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3034F999"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CF3117">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7F66D731"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54A73759"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77777777" w:rsidR="00EE2628" w:rsidRPr="006F4D85" w:rsidRDefault="00EE2628" w:rsidP="00EE2628">
      <w:pPr>
        <w:pStyle w:val="Heading3"/>
      </w:pPr>
      <w:r w:rsidRPr="006F4D85">
        <w:t xml:space="preserve"> 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DE3352">
      <w:pPr>
        <w:keepNext/>
        <w:keepLines/>
        <w:spacing w:before="60"/>
        <w:jc w:val="center"/>
        <w:rPr>
          <w:rFonts w:ascii="Arial" w:hAnsi="Arial"/>
          <w:b/>
        </w:rPr>
      </w:pPr>
    </w:p>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ayout w:type="fixed"/>
        <w:tblLook w:val="04A0" w:firstRow="1" w:lastRow="0" w:firstColumn="1" w:lastColumn="0" w:noHBand="0" w:noVBand="1"/>
      </w:tblPr>
      <w:tblGrid>
        <w:gridCol w:w="2642"/>
        <w:gridCol w:w="1322"/>
        <w:gridCol w:w="1164"/>
        <w:gridCol w:w="1289"/>
        <w:gridCol w:w="1213"/>
        <w:gridCol w:w="1720"/>
      </w:tblGrid>
      <w:tr w:rsidR="00682B11" w14:paraId="0F5674C1" w14:textId="77777777" w:rsidTr="00682B11">
        <w:trPr>
          <w:trHeight w:val="362"/>
          <w:jc w:val="center"/>
        </w:trPr>
        <w:tc>
          <w:tcPr>
            <w:tcW w:w="2642" w:type="dxa"/>
          </w:tcPr>
          <w:p w14:paraId="334B6892" w14:textId="77777777" w:rsidR="00682B11" w:rsidRDefault="00682B11" w:rsidP="00517F48">
            <w:pPr>
              <w:pStyle w:val="TAH"/>
            </w:pPr>
          </w:p>
        </w:tc>
        <w:tc>
          <w:tcPr>
            <w:tcW w:w="1322" w:type="dxa"/>
          </w:tcPr>
          <w:p w14:paraId="6EF78426" w14:textId="77777777" w:rsidR="00682B11" w:rsidRDefault="00682B11" w:rsidP="00517F48">
            <w:pPr>
              <w:pStyle w:val="TAH"/>
              <w:rPr>
                <w:lang w:eastAsia="zh-CN"/>
              </w:rPr>
            </w:pPr>
            <w:r>
              <w:rPr>
                <w:rFonts w:hint="eastAsia"/>
                <w:lang w:eastAsia="zh-CN"/>
              </w:rPr>
              <w:t>S</w:t>
            </w:r>
            <w:r>
              <w:rPr>
                <w:lang w:eastAsia="zh-CN"/>
              </w:rPr>
              <w:t>RS.1 TDD</w:t>
            </w:r>
          </w:p>
        </w:tc>
        <w:tc>
          <w:tcPr>
            <w:tcW w:w="1164" w:type="dxa"/>
          </w:tcPr>
          <w:p w14:paraId="2A41AFF4" w14:textId="5656FE11" w:rsidR="00682B11" w:rsidRDefault="00682B11" w:rsidP="00517F48">
            <w:pPr>
              <w:pStyle w:val="TAH"/>
              <w:rPr>
                <w:lang w:eastAsia="zh-CN"/>
              </w:rPr>
            </w:pPr>
            <w:r w:rsidRPr="00285BB0">
              <w:t>SRS.</w:t>
            </w:r>
            <w:r>
              <w:t>4</w:t>
            </w:r>
            <w:r w:rsidRPr="00285BB0">
              <w:t xml:space="preserve"> TDD</w:t>
            </w:r>
          </w:p>
        </w:tc>
        <w:tc>
          <w:tcPr>
            <w:tcW w:w="1289" w:type="dxa"/>
          </w:tcPr>
          <w:p w14:paraId="77A0127E" w14:textId="7EB96AC3" w:rsidR="00682B11" w:rsidRPr="007E1592" w:rsidRDefault="00682B11" w:rsidP="00517F48">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092B7BF" w:rsidR="00682B11" w:rsidRDefault="00682B11" w:rsidP="00517F48">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682B11" w:rsidRDefault="00682B11" w:rsidP="00517F48">
            <w:pPr>
              <w:pStyle w:val="TAH"/>
              <w:rPr>
                <w:lang w:eastAsia="zh-CN"/>
              </w:rPr>
            </w:pPr>
          </w:p>
        </w:tc>
      </w:tr>
      <w:tr w:rsidR="00682B11" w14:paraId="1A3C5138" w14:textId="77777777" w:rsidTr="00682B11">
        <w:trPr>
          <w:trHeight w:val="362"/>
          <w:jc w:val="center"/>
        </w:trPr>
        <w:tc>
          <w:tcPr>
            <w:tcW w:w="2642" w:type="dxa"/>
          </w:tcPr>
          <w:p w14:paraId="02C9C551" w14:textId="77777777" w:rsidR="00682B11" w:rsidRDefault="00682B11" w:rsidP="00517F48">
            <w:pPr>
              <w:pStyle w:val="TAH"/>
              <w:rPr>
                <w:lang w:val="en-US"/>
              </w:rPr>
            </w:pPr>
            <w:r>
              <w:t>Field</w:t>
            </w:r>
          </w:p>
        </w:tc>
        <w:tc>
          <w:tcPr>
            <w:tcW w:w="1322" w:type="dxa"/>
          </w:tcPr>
          <w:p w14:paraId="11A3668E" w14:textId="77777777" w:rsidR="00682B11" w:rsidRDefault="00682B11" w:rsidP="00517F48">
            <w:pPr>
              <w:pStyle w:val="TAH"/>
              <w:rPr>
                <w:lang w:val="en-US"/>
              </w:rPr>
            </w:pPr>
            <w:r>
              <w:t>Value</w:t>
            </w:r>
          </w:p>
        </w:tc>
        <w:tc>
          <w:tcPr>
            <w:tcW w:w="1164" w:type="dxa"/>
          </w:tcPr>
          <w:p w14:paraId="0E0A2F91" w14:textId="77777777" w:rsidR="00682B11" w:rsidRDefault="00682B11" w:rsidP="00517F48">
            <w:pPr>
              <w:pStyle w:val="TAH"/>
              <w:rPr>
                <w:lang w:val="en-US" w:eastAsia="zh-CN"/>
              </w:rPr>
            </w:pPr>
          </w:p>
        </w:tc>
        <w:tc>
          <w:tcPr>
            <w:tcW w:w="1289" w:type="dxa"/>
          </w:tcPr>
          <w:p w14:paraId="3A1F3C64" w14:textId="3507F9E2" w:rsidR="00682B11" w:rsidRDefault="00682B11" w:rsidP="00517F48">
            <w:pPr>
              <w:pStyle w:val="TAH"/>
              <w:rPr>
                <w:lang w:val="en-US" w:eastAsia="zh-CN"/>
              </w:rPr>
            </w:pPr>
          </w:p>
        </w:tc>
        <w:tc>
          <w:tcPr>
            <w:tcW w:w="1213" w:type="dxa"/>
          </w:tcPr>
          <w:p w14:paraId="40A02FB5" w14:textId="52F2727E" w:rsidR="00682B11" w:rsidRDefault="00682B11" w:rsidP="00517F48">
            <w:pPr>
              <w:pStyle w:val="TAH"/>
              <w:rPr>
                <w:lang w:val="en-US" w:eastAsia="zh-CN"/>
              </w:rPr>
            </w:pPr>
          </w:p>
        </w:tc>
        <w:tc>
          <w:tcPr>
            <w:tcW w:w="1720" w:type="dxa"/>
          </w:tcPr>
          <w:p w14:paraId="44A21CEC" w14:textId="363CDDD1" w:rsidR="00682B11" w:rsidRDefault="00682B11" w:rsidP="00517F48">
            <w:pPr>
              <w:pStyle w:val="TAH"/>
              <w:rPr>
                <w:lang w:val="en-US" w:eastAsia="zh-CN"/>
              </w:rPr>
            </w:pPr>
            <w:r>
              <w:rPr>
                <w:lang w:val="en-US" w:eastAsia="zh-CN"/>
              </w:rPr>
              <w:t>Comment</w:t>
            </w:r>
          </w:p>
        </w:tc>
      </w:tr>
      <w:tr w:rsidR="00682B11" w14:paraId="03A3A14F" w14:textId="77777777" w:rsidTr="00682B11">
        <w:trPr>
          <w:trHeight w:val="338"/>
          <w:jc w:val="center"/>
        </w:trPr>
        <w:tc>
          <w:tcPr>
            <w:tcW w:w="2642" w:type="dxa"/>
          </w:tcPr>
          <w:p w14:paraId="17048FC3" w14:textId="77777777" w:rsidR="00682B11" w:rsidRDefault="00682B11" w:rsidP="00682B11">
            <w:pPr>
              <w:pStyle w:val="TAL"/>
            </w:pPr>
            <w:r>
              <w:t>c-SRS</w:t>
            </w:r>
          </w:p>
        </w:tc>
        <w:tc>
          <w:tcPr>
            <w:tcW w:w="1322" w:type="dxa"/>
          </w:tcPr>
          <w:p w14:paraId="250BEB15" w14:textId="77777777" w:rsidR="00682B11" w:rsidRDefault="00682B11" w:rsidP="00682B11">
            <w:pPr>
              <w:pStyle w:val="TAL"/>
              <w:rPr>
                <w:lang w:eastAsia="zh-CN"/>
              </w:rPr>
            </w:pPr>
            <w:r>
              <w:rPr>
                <w:rFonts w:hint="eastAsia"/>
                <w:lang w:eastAsia="zh-CN"/>
              </w:rPr>
              <w:t>1</w:t>
            </w:r>
            <w:r>
              <w:rPr>
                <w:lang w:eastAsia="zh-CN"/>
              </w:rPr>
              <w:t>2</w:t>
            </w:r>
          </w:p>
        </w:tc>
        <w:tc>
          <w:tcPr>
            <w:tcW w:w="1164" w:type="dxa"/>
          </w:tcPr>
          <w:p w14:paraId="2F6F3D45" w14:textId="683277E6" w:rsidR="00682B11" w:rsidRPr="00E10620" w:rsidRDefault="00682B11" w:rsidP="00682B11">
            <w:pPr>
              <w:pStyle w:val="TAL"/>
              <w:rPr>
                <w:lang w:eastAsia="zh-CN"/>
              </w:rPr>
            </w:pPr>
            <w:r w:rsidRPr="00285BB0">
              <w:t>12</w:t>
            </w:r>
          </w:p>
        </w:tc>
        <w:tc>
          <w:tcPr>
            <w:tcW w:w="1289" w:type="dxa"/>
          </w:tcPr>
          <w:p w14:paraId="0BCEBCE9" w14:textId="37CF86B2" w:rsidR="00682B11" w:rsidRPr="007E1592" w:rsidRDefault="00682B11" w:rsidP="00682B11">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5B5CA264" w:rsidR="00682B11" w:rsidRDefault="00682B11" w:rsidP="00682B11">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682B11" w:rsidRDefault="00682B11" w:rsidP="00682B11">
            <w:pPr>
              <w:pStyle w:val="TAL"/>
            </w:pPr>
          </w:p>
        </w:tc>
      </w:tr>
      <w:tr w:rsidR="00682B11" w14:paraId="7C3C7F67" w14:textId="77777777" w:rsidTr="00682B11">
        <w:trPr>
          <w:trHeight w:val="338"/>
          <w:jc w:val="center"/>
        </w:trPr>
        <w:tc>
          <w:tcPr>
            <w:tcW w:w="2642" w:type="dxa"/>
          </w:tcPr>
          <w:p w14:paraId="37701004" w14:textId="77777777" w:rsidR="00682B11" w:rsidRDefault="00682B11" w:rsidP="00682B11">
            <w:pPr>
              <w:pStyle w:val="TAL"/>
            </w:pPr>
            <w:r>
              <w:t>b-SRS</w:t>
            </w:r>
          </w:p>
        </w:tc>
        <w:tc>
          <w:tcPr>
            <w:tcW w:w="1322" w:type="dxa"/>
          </w:tcPr>
          <w:p w14:paraId="61234BC2" w14:textId="77777777" w:rsidR="00682B11" w:rsidRDefault="00682B11" w:rsidP="00682B11">
            <w:pPr>
              <w:pStyle w:val="TAL"/>
              <w:rPr>
                <w:lang w:eastAsia="zh-CN"/>
              </w:rPr>
            </w:pPr>
            <w:r>
              <w:rPr>
                <w:rFonts w:hint="eastAsia"/>
                <w:lang w:eastAsia="zh-CN"/>
              </w:rPr>
              <w:t>0</w:t>
            </w:r>
          </w:p>
        </w:tc>
        <w:tc>
          <w:tcPr>
            <w:tcW w:w="1164" w:type="dxa"/>
          </w:tcPr>
          <w:p w14:paraId="4555685E" w14:textId="732E9382" w:rsidR="00682B11" w:rsidRDefault="00682B11" w:rsidP="00682B11">
            <w:pPr>
              <w:pStyle w:val="TAL"/>
              <w:rPr>
                <w:lang w:eastAsia="zh-CN"/>
              </w:rPr>
            </w:pPr>
            <w:r w:rsidRPr="00285BB0">
              <w:t>0</w:t>
            </w:r>
          </w:p>
        </w:tc>
        <w:tc>
          <w:tcPr>
            <w:tcW w:w="1289" w:type="dxa"/>
          </w:tcPr>
          <w:p w14:paraId="3503EF0D" w14:textId="598E5B67" w:rsidR="00682B11" w:rsidRPr="007E1592" w:rsidRDefault="00682B11" w:rsidP="00682B11">
            <w:pPr>
              <w:pStyle w:val="TAL"/>
              <w:rPr>
                <w:lang w:eastAsia="zh-CN"/>
              </w:rPr>
            </w:pPr>
            <w:r>
              <w:rPr>
                <w:lang w:eastAsia="zh-CN"/>
              </w:rPr>
              <w:t>0</w:t>
            </w:r>
          </w:p>
        </w:tc>
        <w:tc>
          <w:tcPr>
            <w:tcW w:w="1213" w:type="dxa"/>
          </w:tcPr>
          <w:p w14:paraId="0F81FC9C" w14:textId="1531DD4F" w:rsidR="00682B11" w:rsidRDefault="00682B11" w:rsidP="00682B11">
            <w:pPr>
              <w:pStyle w:val="TAL"/>
            </w:pPr>
            <w:r w:rsidRPr="007E1592">
              <w:rPr>
                <w:rFonts w:hint="eastAsia"/>
                <w:lang w:eastAsia="zh-CN"/>
              </w:rPr>
              <w:t>n</w:t>
            </w:r>
            <w:r w:rsidRPr="007E1592">
              <w:rPr>
                <w:lang w:eastAsia="zh-CN"/>
              </w:rPr>
              <w:t>.a.</w:t>
            </w:r>
          </w:p>
        </w:tc>
        <w:tc>
          <w:tcPr>
            <w:tcW w:w="1720" w:type="dxa"/>
          </w:tcPr>
          <w:p w14:paraId="221E374E" w14:textId="18D6DDC1" w:rsidR="00682B11" w:rsidRDefault="00682B11" w:rsidP="00682B11">
            <w:pPr>
              <w:pStyle w:val="TAL"/>
            </w:pPr>
          </w:p>
        </w:tc>
      </w:tr>
      <w:tr w:rsidR="00682B11" w14:paraId="4B57C5EA" w14:textId="77777777" w:rsidTr="00682B11">
        <w:trPr>
          <w:trHeight w:val="338"/>
          <w:jc w:val="center"/>
        </w:trPr>
        <w:tc>
          <w:tcPr>
            <w:tcW w:w="2642" w:type="dxa"/>
          </w:tcPr>
          <w:p w14:paraId="37F08AFA" w14:textId="77777777" w:rsidR="00682B11" w:rsidRDefault="00682B11" w:rsidP="00682B11">
            <w:pPr>
              <w:pStyle w:val="TAL"/>
            </w:pPr>
            <w:r>
              <w:t>b-hop</w:t>
            </w:r>
          </w:p>
        </w:tc>
        <w:tc>
          <w:tcPr>
            <w:tcW w:w="1322" w:type="dxa"/>
          </w:tcPr>
          <w:p w14:paraId="22107CB4" w14:textId="77777777" w:rsidR="00682B11" w:rsidRDefault="00682B11" w:rsidP="00682B11">
            <w:pPr>
              <w:pStyle w:val="TAL"/>
              <w:rPr>
                <w:lang w:eastAsia="zh-CN"/>
              </w:rPr>
            </w:pPr>
            <w:r>
              <w:rPr>
                <w:rFonts w:hint="eastAsia"/>
                <w:lang w:eastAsia="zh-CN"/>
              </w:rPr>
              <w:t>0</w:t>
            </w:r>
          </w:p>
        </w:tc>
        <w:tc>
          <w:tcPr>
            <w:tcW w:w="1164" w:type="dxa"/>
          </w:tcPr>
          <w:p w14:paraId="08608131" w14:textId="5CDDE413" w:rsidR="00682B11" w:rsidRDefault="00682B11" w:rsidP="00682B11">
            <w:pPr>
              <w:pStyle w:val="TAL"/>
              <w:rPr>
                <w:lang w:eastAsia="zh-CN"/>
              </w:rPr>
            </w:pPr>
            <w:r w:rsidRPr="00285BB0">
              <w:t>0</w:t>
            </w:r>
          </w:p>
        </w:tc>
        <w:tc>
          <w:tcPr>
            <w:tcW w:w="1289" w:type="dxa"/>
          </w:tcPr>
          <w:p w14:paraId="76A27388" w14:textId="7891B1D7" w:rsidR="00682B11" w:rsidRPr="007E1592" w:rsidRDefault="00682B11" w:rsidP="00682B11">
            <w:pPr>
              <w:pStyle w:val="TAL"/>
              <w:rPr>
                <w:lang w:eastAsia="zh-CN"/>
              </w:rPr>
            </w:pPr>
            <w:r>
              <w:rPr>
                <w:lang w:eastAsia="zh-CN"/>
              </w:rPr>
              <w:t>0</w:t>
            </w:r>
          </w:p>
        </w:tc>
        <w:tc>
          <w:tcPr>
            <w:tcW w:w="1213" w:type="dxa"/>
          </w:tcPr>
          <w:p w14:paraId="7AA81ED1" w14:textId="72F686E8" w:rsidR="00682B11" w:rsidRDefault="00682B11" w:rsidP="00682B11">
            <w:pPr>
              <w:pStyle w:val="TAL"/>
            </w:pPr>
            <w:r w:rsidRPr="007E1592">
              <w:rPr>
                <w:rFonts w:hint="eastAsia"/>
                <w:lang w:eastAsia="zh-CN"/>
              </w:rPr>
              <w:t>n</w:t>
            </w:r>
            <w:r w:rsidRPr="007E1592">
              <w:rPr>
                <w:lang w:eastAsia="zh-CN"/>
              </w:rPr>
              <w:t>.a.</w:t>
            </w:r>
          </w:p>
        </w:tc>
        <w:tc>
          <w:tcPr>
            <w:tcW w:w="1720" w:type="dxa"/>
          </w:tcPr>
          <w:p w14:paraId="6D8CBDBC" w14:textId="2DFA8089" w:rsidR="00682B11" w:rsidRDefault="00682B11" w:rsidP="00682B11">
            <w:pPr>
              <w:pStyle w:val="TAL"/>
            </w:pPr>
            <w:r>
              <w:t>Frequency hopping is disabled </w:t>
            </w:r>
          </w:p>
        </w:tc>
      </w:tr>
      <w:tr w:rsidR="00682B11" w14:paraId="0A8D7B28" w14:textId="77777777" w:rsidTr="00682B11">
        <w:trPr>
          <w:trHeight w:val="154"/>
          <w:jc w:val="center"/>
        </w:trPr>
        <w:tc>
          <w:tcPr>
            <w:tcW w:w="2642" w:type="dxa"/>
          </w:tcPr>
          <w:p w14:paraId="01507C27" w14:textId="77777777" w:rsidR="00682B11" w:rsidRDefault="00682B11" w:rsidP="00682B11">
            <w:pPr>
              <w:pStyle w:val="TAL"/>
              <w:rPr>
                <w:lang w:val="en-US"/>
              </w:rPr>
            </w:pPr>
            <w:r>
              <w:t>groupOrSequenceHopping</w:t>
            </w:r>
          </w:p>
        </w:tc>
        <w:tc>
          <w:tcPr>
            <w:tcW w:w="1322" w:type="dxa"/>
          </w:tcPr>
          <w:p w14:paraId="07B784FE" w14:textId="77777777" w:rsidR="00682B11" w:rsidRDefault="00682B11" w:rsidP="00682B11">
            <w:pPr>
              <w:pStyle w:val="TAL"/>
              <w:rPr>
                <w:lang w:val="en-US"/>
              </w:rPr>
            </w:pPr>
            <w:r>
              <w:t>neither</w:t>
            </w:r>
          </w:p>
        </w:tc>
        <w:tc>
          <w:tcPr>
            <w:tcW w:w="1164" w:type="dxa"/>
          </w:tcPr>
          <w:p w14:paraId="7BD8CAE9" w14:textId="4783A4DD" w:rsidR="00682B11" w:rsidRPr="00E10620" w:rsidRDefault="00682B11" w:rsidP="00682B11">
            <w:pPr>
              <w:pStyle w:val="TAL"/>
            </w:pPr>
            <w:r w:rsidRPr="00285BB0">
              <w:t>neither</w:t>
            </w:r>
          </w:p>
        </w:tc>
        <w:tc>
          <w:tcPr>
            <w:tcW w:w="1289" w:type="dxa"/>
          </w:tcPr>
          <w:p w14:paraId="4846A6A6" w14:textId="7948E07B" w:rsidR="00682B11" w:rsidRPr="007E1592" w:rsidRDefault="00682B11" w:rsidP="00682B11">
            <w:pPr>
              <w:pStyle w:val="TAL"/>
            </w:pPr>
            <w:r w:rsidRPr="00E10620">
              <w:t>neither</w:t>
            </w:r>
          </w:p>
        </w:tc>
        <w:tc>
          <w:tcPr>
            <w:tcW w:w="1213" w:type="dxa"/>
          </w:tcPr>
          <w:p w14:paraId="5D2F53B7" w14:textId="51370EFB" w:rsidR="00682B11" w:rsidRDefault="00682B11" w:rsidP="00682B11">
            <w:pPr>
              <w:pStyle w:val="TAL"/>
            </w:pPr>
            <w:r w:rsidRPr="007E1592">
              <w:t>neither</w:t>
            </w:r>
          </w:p>
        </w:tc>
        <w:tc>
          <w:tcPr>
            <w:tcW w:w="1720" w:type="dxa"/>
          </w:tcPr>
          <w:p w14:paraId="2675A6D2" w14:textId="7160B74D" w:rsidR="00682B11" w:rsidRDefault="00682B11" w:rsidP="00682B11">
            <w:pPr>
              <w:pStyle w:val="TAL"/>
              <w:rPr>
                <w:lang w:val="en-US"/>
              </w:rPr>
            </w:pPr>
            <w:r>
              <w:t>No group or sequence hopping</w:t>
            </w:r>
          </w:p>
        </w:tc>
      </w:tr>
      <w:tr w:rsidR="00682B11" w14:paraId="1EF393FA" w14:textId="77777777" w:rsidTr="00682B11">
        <w:trPr>
          <w:trHeight w:val="338"/>
          <w:jc w:val="center"/>
        </w:trPr>
        <w:tc>
          <w:tcPr>
            <w:tcW w:w="2642" w:type="dxa"/>
          </w:tcPr>
          <w:p w14:paraId="70BA537B" w14:textId="77777777" w:rsidR="00682B11" w:rsidRDefault="00682B11" w:rsidP="00682B11">
            <w:pPr>
              <w:pStyle w:val="TAL"/>
              <w:rPr>
                <w:lang w:val="en-US"/>
              </w:rPr>
            </w:pPr>
            <w:r>
              <w:t>freqDomainPosition</w:t>
            </w:r>
          </w:p>
        </w:tc>
        <w:tc>
          <w:tcPr>
            <w:tcW w:w="1322" w:type="dxa"/>
          </w:tcPr>
          <w:p w14:paraId="372182BE" w14:textId="77777777" w:rsidR="00682B11" w:rsidRDefault="00682B11" w:rsidP="00682B11">
            <w:pPr>
              <w:pStyle w:val="TAL"/>
              <w:rPr>
                <w:lang w:val="en-US"/>
              </w:rPr>
            </w:pPr>
            <w:r>
              <w:t>0</w:t>
            </w:r>
          </w:p>
        </w:tc>
        <w:tc>
          <w:tcPr>
            <w:tcW w:w="1164" w:type="dxa"/>
          </w:tcPr>
          <w:p w14:paraId="199B67B8" w14:textId="205884B5" w:rsidR="00682B11" w:rsidRPr="00E10620" w:rsidRDefault="00682B11" w:rsidP="00682B11">
            <w:pPr>
              <w:pStyle w:val="TAL"/>
              <w:rPr>
                <w:lang w:eastAsia="zh-CN"/>
              </w:rPr>
            </w:pPr>
            <w:r w:rsidRPr="00285BB0">
              <w:t>0</w:t>
            </w:r>
          </w:p>
        </w:tc>
        <w:tc>
          <w:tcPr>
            <w:tcW w:w="1289" w:type="dxa"/>
          </w:tcPr>
          <w:p w14:paraId="52E22B31" w14:textId="46ED5324" w:rsidR="00682B11" w:rsidRPr="007E1592" w:rsidRDefault="00682B11" w:rsidP="00682B11">
            <w:pPr>
              <w:pStyle w:val="TAL"/>
              <w:rPr>
                <w:lang w:eastAsia="zh-CN"/>
              </w:rPr>
            </w:pPr>
            <w:r w:rsidRPr="00E10620">
              <w:rPr>
                <w:rFonts w:hint="eastAsia"/>
                <w:lang w:eastAsia="zh-CN"/>
              </w:rPr>
              <w:t>0</w:t>
            </w:r>
          </w:p>
        </w:tc>
        <w:tc>
          <w:tcPr>
            <w:tcW w:w="1213" w:type="dxa"/>
          </w:tcPr>
          <w:p w14:paraId="7D7BF2B4" w14:textId="5974049F" w:rsidR="00682B11" w:rsidRDefault="00682B11" w:rsidP="00682B11">
            <w:pPr>
              <w:pStyle w:val="TAL"/>
            </w:pPr>
            <w:r w:rsidRPr="007E1592">
              <w:rPr>
                <w:rFonts w:hint="eastAsia"/>
                <w:lang w:eastAsia="zh-CN"/>
              </w:rPr>
              <w:t>0</w:t>
            </w:r>
          </w:p>
        </w:tc>
        <w:tc>
          <w:tcPr>
            <w:tcW w:w="1720" w:type="dxa"/>
          </w:tcPr>
          <w:p w14:paraId="1BA18838" w14:textId="0D9294F1" w:rsidR="00682B11" w:rsidRDefault="00682B11" w:rsidP="00682B11">
            <w:pPr>
              <w:pStyle w:val="TAL"/>
              <w:rPr>
                <w:lang w:val="en-US"/>
              </w:rPr>
            </w:pPr>
            <w:r>
              <w:t>Frequency domain position of SRS</w:t>
            </w:r>
          </w:p>
        </w:tc>
      </w:tr>
      <w:tr w:rsidR="00682B11" w14:paraId="67CF80DD" w14:textId="77777777" w:rsidTr="00682B11">
        <w:trPr>
          <w:trHeight w:val="219"/>
          <w:jc w:val="center"/>
        </w:trPr>
        <w:tc>
          <w:tcPr>
            <w:tcW w:w="2642" w:type="dxa"/>
          </w:tcPr>
          <w:p w14:paraId="0180AA2D" w14:textId="77777777" w:rsidR="00682B11" w:rsidRDefault="00682B11" w:rsidP="00682B11">
            <w:pPr>
              <w:pStyle w:val="TAL"/>
              <w:rPr>
                <w:lang w:val="en-US"/>
              </w:rPr>
            </w:pPr>
            <w:r>
              <w:t>freqDomainShift</w:t>
            </w:r>
          </w:p>
        </w:tc>
        <w:tc>
          <w:tcPr>
            <w:tcW w:w="1322" w:type="dxa"/>
          </w:tcPr>
          <w:p w14:paraId="400D3758" w14:textId="77777777" w:rsidR="00682B11" w:rsidRDefault="00682B11" w:rsidP="00682B11">
            <w:pPr>
              <w:pStyle w:val="TAL"/>
              <w:rPr>
                <w:lang w:val="en-US"/>
              </w:rPr>
            </w:pPr>
            <w:r>
              <w:t>0</w:t>
            </w:r>
          </w:p>
        </w:tc>
        <w:tc>
          <w:tcPr>
            <w:tcW w:w="1164" w:type="dxa"/>
          </w:tcPr>
          <w:p w14:paraId="2304FEC3" w14:textId="7EE7E619" w:rsidR="00682B11" w:rsidRPr="00E10620" w:rsidRDefault="00682B11" w:rsidP="00682B11">
            <w:pPr>
              <w:pStyle w:val="TAL"/>
              <w:rPr>
                <w:lang w:eastAsia="zh-CN"/>
              </w:rPr>
            </w:pPr>
            <w:r w:rsidRPr="00285BB0">
              <w:t>0</w:t>
            </w:r>
          </w:p>
        </w:tc>
        <w:tc>
          <w:tcPr>
            <w:tcW w:w="1289" w:type="dxa"/>
          </w:tcPr>
          <w:p w14:paraId="134A92CC" w14:textId="79E6B6F0" w:rsidR="00682B11" w:rsidRPr="007E1592" w:rsidRDefault="00682B11" w:rsidP="00682B11">
            <w:pPr>
              <w:pStyle w:val="TAL"/>
              <w:rPr>
                <w:lang w:eastAsia="zh-CN"/>
              </w:rPr>
            </w:pPr>
            <w:r w:rsidRPr="00E10620">
              <w:rPr>
                <w:rFonts w:hint="eastAsia"/>
                <w:lang w:eastAsia="zh-CN"/>
              </w:rPr>
              <w:t>0</w:t>
            </w:r>
          </w:p>
        </w:tc>
        <w:tc>
          <w:tcPr>
            <w:tcW w:w="1213" w:type="dxa"/>
          </w:tcPr>
          <w:p w14:paraId="7D551311" w14:textId="499FD210" w:rsidR="00682B11" w:rsidRDefault="00682B11" w:rsidP="00682B11">
            <w:pPr>
              <w:pStyle w:val="TAL"/>
            </w:pPr>
            <w:r w:rsidRPr="007E1592">
              <w:rPr>
                <w:rFonts w:hint="eastAsia"/>
                <w:lang w:eastAsia="zh-CN"/>
              </w:rPr>
              <w:t>0</w:t>
            </w:r>
          </w:p>
        </w:tc>
        <w:tc>
          <w:tcPr>
            <w:tcW w:w="1720" w:type="dxa"/>
          </w:tcPr>
          <w:p w14:paraId="5611113F" w14:textId="06945A6F" w:rsidR="00682B11" w:rsidRDefault="00682B11" w:rsidP="00682B11">
            <w:pPr>
              <w:pStyle w:val="TAL"/>
              <w:rPr>
                <w:lang w:val="en-US"/>
              </w:rPr>
            </w:pPr>
            <w:r>
              <w:t> </w:t>
            </w:r>
          </w:p>
        </w:tc>
      </w:tr>
      <w:tr w:rsidR="00682B11" w14:paraId="6F8246DC" w14:textId="77777777" w:rsidTr="00682B11">
        <w:trPr>
          <w:trHeight w:val="338"/>
          <w:jc w:val="center"/>
        </w:trPr>
        <w:tc>
          <w:tcPr>
            <w:tcW w:w="2642" w:type="dxa"/>
          </w:tcPr>
          <w:p w14:paraId="1E8F9C77" w14:textId="77777777" w:rsidR="00682B11" w:rsidRDefault="00682B11" w:rsidP="00682B11">
            <w:pPr>
              <w:pStyle w:val="TAL"/>
            </w:pPr>
            <w:r>
              <w:t>pathlossReferenceRS</w:t>
            </w:r>
          </w:p>
          <w:p w14:paraId="06725694" w14:textId="77777777" w:rsidR="00682B11" w:rsidRDefault="00682B11" w:rsidP="00682B11">
            <w:pPr>
              <w:pStyle w:val="TAL"/>
              <w:rPr>
                <w:lang w:val="en-US" w:eastAsia="zh-CN"/>
              </w:rPr>
            </w:pPr>
            <w:r>
              <w:rPr>
                <w:rFonts w:hint="eastAsia"/>
                <w:lang w:eastAsia="zh-CN"/>
              </w:rPr>
              <w:t>s</w:t>
            </w:r>
            <w:r>
              <w:rPr>
                <w:lang w:eastAsia="zh-CN"/>
              </w:rPr>
              <w:t>sb-Index</w:t>
            </w:r>
          </w:p>
        </w:tc>
        <w:tc>
          <w:tcPr>
            <w:tcW w:w="1322" w:type="dxa"/>
          </w:tcPr>
          <w:p w14:paraId="6B701AF8" w14:textId="77777777" w:rsidR="00682B11" w:rsidRDefault="00682B11" w:rsidP="00682B11">
            <w:pPr>
              <w:pStyle w:val="TAL"/>
              <w:rPr>
                <w:lang w:val="en-US"/>
              </w:rPr>
            </w:pPr>
            <w:r>
              <w:t>0</w:t>
            </w:r>
          </w:p>
        </w:tc>
        <w:tc>
          <w:tcPr>
            <w:tcW w:w="1164" w:type="dxa"/>
          </w:tcPr>
          <w:p w14:paraId="682B2147" w14:textId="21733ED3" w:rsidR="00682B11" w:rsidRPr="00E10620" w:rsidRDefault="00682B11" w:rsidP="00682B11">
            <w:pPr>
              <w:pStyle w:val="TAL"/>
              <w:rPr>
                <w:lang w:eastAsia="zh-CN"/>
              </w:rPr>
            </w:pPr>
            <w:r w:rsidRPr="00285BB0">
              <w:t>0</w:t>
            </w:r>
          </w:p>
        </w:tc>
        <w:tc>
          <w:tcPr>
            <w:tcW w:w="1289" w:type="dxa"/>
          </w:tcPr>
          <w:p w14:paraId="072262A9" w14:textId="11AE5622" w:rsidR="00682B11" w:rsidRPr="007E1592" w:rsidRDefault="00682B11" w:rsidP="00682B11">
            <w:pPr>
              <w:pStyle w:val="TAL"/>
              <w:rPr>
                <w:lang w:eastAsia="zh-CN"/>
              </w:rPr>
            </w:pPr>
            <w:r w:rsidRPr="00E10620">
              <w:rPr>
                <w:lang w:eastAsia="zh-CN"/>
              </w:rPr>
              <w:t>0</w:t>
            </w:r>
          </w:p>
        </w:tc>
        <w:tc>
          <w:tcPr>
            <w:tcW w:w="1213" w:type="dxa"/>
          </w:tcPr>
          <w:p w14:paraId="20E952BF" w14:textId="2EEE4D90" w:rsidR="00682B11" w:rsidRDefault="00682B11" w:rsidP="00682B11">
            <w:pPr>
              <w:pStyle w:val="TAL"/>
            </w:pPr>
            <w:r w:rsidRPr="007E1592">
              <w:rPr>
                <w:lang w:eastAsia="zh-CN"/>
              </w:rPr>
              <w:t>0</w:t>
            </w:r>
          </w:p>
        </w:tc>
        <w:tc>
          <w:tcPr>
            <w:tcW w:w="1720" w:type="dxa"/>
          </w:tcPr>
          <w:p w14:paraId="46C78691" w14:textId="2672343E" w:rsidR="00682B11" w:rsidRDefault="00682B11" w:rsidP="00682B11">
            <w:pPr>
              <w:pStyle w:val="TAL"/>
              <w:rPr>
                <w:lang w:val="en-US"/>
              </w:rPr>
            </w:pPr>
            <w:r>
              <w:t>SSB #0 is used for SRS path loss estimation</w:t>
            </w:r>
          </w:p>
        </w:tc>
      </w:tr>
      <w:tr w:rsidR="00682B11" w14:paraId="056363BD" w14:textId="77777777" w:rsidTr="00682B11">
        <w:trPr>
          <w:trHeight w:val="179"/>
          <w:jc w:val="center"/>
        </w:trPr>
        <w:tc>
          <w:tcPr>
            <w:tcW w:w="2642" w:type="dxa"/>
          </w:tcPr>
          <w:p w14:paraId="73E54C1F" w14:textId="77777777" w:rsidR="00682B11" w:rsidRPr="007B30F3" w:rsidRDefault="00682B11" w:rsidP="00682B11">
            <w:pPr>
              <w:pStyle w:val="TAL"/>
              <w:rPr>
                <w:lang w:val="en-US"/>
              </w:rPr>
            </w:pPr>
            <w:r w:rsidRPr="007B30F3">
              <w:t>usage</w:t>
            </w:r>
          </w:p>
        </w:tc>
        <w:tc>
          <w:tcPr>
            <w:tcW w:w="1322" w:type="dxa"/>
          </w:tcPr>
          <w:p w14:paraId="3EA6382C" w14:textId="77777777" w:rsidR="00682B11" w:rsidRPr="007B30F3" w:rsidRDefault="00682B11" w:rsidP="00682B11">
            <w:pPr>
              <w:pStyle w:val="TAL"/>
              <w:rPr>
                <w:lang w:val="en-US"/>
              </w:rPr>
            </w:pPr>
            <w:r w:rsidRPr="00D51113">
              <w:rPr>
                <w:szCs w:val="24"/>
                <w:lang w:val="en-US" w:eastAsia="zh-TW"/>
              </w:rPr>
              <w:t>antennaSwitching</w:t>
            </w:r>
          </w:p>
        </w:tc>
        <w:tc>
          <w:tcPr>
            <w:tcW w:w="1164" w:type="dxa"/>
          </w:tcPr>
          <w:p w14:paraId="3324401B" w14:textId="5D3DF44D" w:rsidR="00682B11" w:rsidRPr="003A7B43" w:rsidRDefault="00682B11" w:rsidP="00682B11">
            <w:pPr>
              <w:pStyle w:val="TAL"/>
            </w:pPr>
            <w:r w:rsidRPr="00285BB0">
              <w:t>antennaSwitching</w:t>
            </w:r>
          </w:p>
        </w:tc>
        <w:tc>
          <w:tcPr>
            <w:tcW w:w="1289" w:type="dxa"/>
          </w:tcPr>
          <w:p w14:paraId="3697840E" w14:textId="59A89335" w:rsidR="00682B11" w:rsidRPr="007E1592" w:rsidRDefault="00682B11" w:rsidP="00682B11">
            <w:pPr>
              <w:pStyle w:val="TAL"/>
              <w:rPr>
                <w:lang w:val="en-US" w:eastAsia="zh-CN"/>
              </w:rPr>
            </w:pPr>
            <w:r w:rsidRPr="003A7B43">
              <w:t>usagePDC-r17</w:t>
            </w:r>
          </w:p>
        </w:tc>
        <w:tc>
          <w:tcPr>
            <w:tcW w:w="1213" w:type="dxa"/>
          </w:tcPr>
          <w:p w14:paraId="634BAE1E" w14:textId="4D2F9C99" w:rsidR="00682B11" w:rsidRPr="007B30F3" w:rsidRDefault="00682B11" w:rsidP="00682B11">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682B11" w:rsidRPr="007B30F3" w:rsidRDefault="00682B11" w:rsidP="00682B11">
            <w:pPr>
              <w:pStyle w:val="TAL"/>
              <w:rPr>
                <w:lang w:val="en-US"/>
              </w:rPr>
            </w:pPr>
          </w:p>
        </w:tc>
      </w:tr>
      <w:tr w:rsidR="00682B11" w14:paraId="606C4C9E" w14:textId="77777777" w:rsidTr="00682B11">
        <w:trPr>
          <w:trHeight w:val="270"/>
          <w:jc w:val="center"/>
        </w:trPr>
        <w:tc>
          <w:tcPr>
            <w:tcW w:w="2642" w:type="dxa"/>
          </w:tcPr>
          <w:p w14:paraId="50F60BAC" w14:textId="50F5691E" w:rsidR="00682B11" w:rsidRDefault="00682B11" w:rsidP="00682B11">
            <w:pPr>
              <w:pStyle w:val="TAL"/>
              <w:rPr>
                <w:lang w:val="en-US"/>
              </w:rPr>
            </w:pPr>
            <w:r>
              <w:t>startPosition</w:t>
            </w:r>
            <w:r w:rsidRPr="009A5A75">
              <w:rPr>
                <w:vertAlign w:val="superscript"/>
                <w:lang w:val="en-US" w:eastAsia="zh-CN"/>
              </w:rPr>
              <w:t>Note 1</w:t>
            </w:r>
          </w:p>
        </w:tc>
        <w:tc>
          <w:tcPr>
            <w:tcW w:w="1322" w:type="dxa"/>
            <w:tcBorders>
              <w:top w:val="single" w:sz="4" w:space="0" w:color="auto"/>
              <w:left w:val="single" w:sz="4" w:space="0" w:color="auto"/>
              <w:bottom w:val="single" w:sz="4" w:space="0" w:color="auto"/>
              <w:right w:val="single" w:sz="4" w:space="0" w:color="auto"/>
            </w:tcBorders>
          </w:tcPr>
          <w:p w14:paraId="0A2AA04D" w14:textId="2DE15F85" w:rsidR="00682B11" w:rsidRDefault="00682B11" w:rsidP="00682B11">
            <w:pPr>
              <w:pStyle w:val="TAL"/>
              <w:rPr>
                <w:lang w:val="en-US"/>
              </w:rPr>
            </w:pPr>
            <w:r>
              <w:rPr>
                <w:lang w:val="en-US"/>
              </w:rPr>
              <w:t>1</w:t>
            </w:r>
          </w:p>
        </w:tc>
        <w:tc>
          <w:tcPr>
            <w:tcW w:w="1164" w:type="dxa"/>
          </w:tcPr>
          <w:p w14:paraId="1B92F346" w14:textId="2CD20B09" w:rsidR="00682B11" w:rsidRPr="00E10620" w:rsidRDefault="00682B11" w:rsidP="00682B11">
            <w:pPr>
              <w:pStyle w:val="TAL"/>
              <w:rPr>
                <w:lang w:val="en-US"/>
              </w:rPr>
            </w:pPr>
            <w:r w:rsidRPr="00285BB0">
              <w:t>1</w:t>
            </w:r>
          </w:p>
        </w:tc>
        <w:tc>
          <w:tcPr>
            <w:tcW w:w="1289" w:type="dxa"/>
          </w:tcPr>
          <w:p w14:paraId="5D98BC65" w14:textId="10BC1C36" w:rsidR="00682B11" w:rsidRDefault="00682B11" w:rsidP="00682B11">
            <w:pPr>
              <w:pStyle w:val="TAL"/>
              <w:rPr>
                <w:lang w:val="en-US"/>
              </w:rPr>
            </w:pPr>
            <w:r w:rsidRPr="00E10620">
              <w:rPr>
                <w:lang w:val="en-US"/>
              </w:rPr>
              <w:t>5</w:t>
            </w:r>
          </w:p>
        </w:tc>
        <w:tc>
          <w:tcPr>
            <w:tcW w:w="1213" w:type="dxa"/>
          </w:tcPr>
          <w:p w14:paraId="2E3EF99D" w14:textId="6DB1EB32" w:rsidR="00682B11" w:rsidRDefault="00682B11" w:rsidP="00682B11">
            <w:pPr>
              <w:pStyle w:val="TAL"/>
            </w:pPr>
            <w:r>
              <w:rPr>
                <w:lang w:val="en-US"/>
              </w:rPr>
              <w:t>5</w:t>
            </w:r>
          </w:p>
        </w:tc>
        <w:tc>
          <w:tcPr>
            <w:tcW w:w="1720" w:type="dxa"/>
          </w:tcPr>
          <w:p w14:paraId="20546325" w14:textId="007077F2" w:rsidR="00682B11" w:rsidRDefault="00682B11" w:rsidP="00682B11">
            <w:pPr>
              <w:pStyle w:val="TAL"/>
              <w:rPr>
                <w:lang w:val="en-US"/>
              </w:rPr>
            </w:pPr>
            <w:r>
              <w:t>resourceMapping setting</w:t>
            </w:r>
          </w:p>
        </w:tc>
      </w:tr>
      <w:tr w:rsidR="00682B11" w14:paraId="759CC95B" w14:textId="77777777" w:rsidTr="00682B11">
        <w:trPr>
          <w:trHeight w:val="190"/>
          <w:jc w:val="center"/>
        </w:trPr>
        <w:tc>
          <w:tcPr>
            <w:tcW w:w="2642" w:type="dxa"/>
          </w:tcPr>
          <w:p w14:paraId="35C442DC" w14:textId="18FFB5BE" w:rsidR="00682B11" w:rsidRDefault="00682B11" w:rsidP="00682B11">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Borders>
              <w:top w:val="single" w:sz="4" w:space="0" w:color="auto"/>
              <w:left w:val="single" w:sz="4" w:space="0" w:color="auto"/>
              <w:bottom w:val="single" w:sz="4" w:space="0" w:color="auto"/>
              <w:right w:val="single" w:sz="4" w:space="0" w:color="auto"/>
            </w:tcBorders>
          </w:tcPr>
          <w:p w14:paraId="4545B642" w14:textId="3A1A3307" w:rsidR="00682B11" w:rsidRDefault="00682B11" w:rsidP="00682B11">
            <w:pPr>
              <w:pStyle w:val="TAL"/>
              <w:rPr>
                <w:lang w:val="en-US"/>
              </w:rPr>
            </w:pPr>
            <w:r>
              <w:t>1</w:t>
            </w:r>
          </w:p>
        </w:tc>
        <w:tc>
          <w:tcPr>
            <w:tcW w:w="1164" w:type="dxa"/>
          </w:tcPr>
          <w:p w14:paraId="57862E4B" w14:textId="10FE22AD" w:rsidR="00682B11" w:rsidRPr="00E10620" w:rsidRDefault="00682B11" w:rsidP="00682B11">
            <w:pPr>
              <w:pStyle w:val="TAL"/>
              <w:rPr>
                <w:lang w:val="en-US"/>
              </w:rPr>
            </w:pPr>
            <w:r w:rsidRPr="00285BB0">
              <w:t>1</w:t>
            </w:r>
          </w:p>
        </w:tc>
        <w:tc>
          <w:tcPr>
            <w:tcW w:w="1289" w:type="dxa"/>
          </w:tcPr>
          <w:p w14:paraId="2467A1A9" w14:textId="6F8B8BFC" w:rsidR="00682B11" w:rsidRPr="007E1592" w:rsidRDefault="00682B11" w:rsidP="00682B11">
            <w:pPr>
              <w:pStyle w:val="TAL"/>
              <w:rPr>
                <w:lang w:val="en-US"/>
              </w:rPr>
            </w:pPr>
            <w:r w:rsidRPr="00E10620">
              <w:rPr>
                <w:rFonts w:hint="eastAsia"/>
                <w:lang w:val="en-US"/>
              </w:rPr>
              <w:t>4</w:t>
            </w:r>
          </w:p>
        </w:tc>
        <w:tc>
          <w:tcPr>
            <w:tcW w:w="1213" w:type="dxa"/>
          </w:tcPr>
          <w:p w14:paraId="70D4F097" w14:textId="478069CC" w:rsidR="00682B11" w:rsidRDefault="00682B11" w:rsidP="00682B11">
            <w:pPr>
              <w:pStyle w:val="TAL"/>
              <w:rPr>
                <w:lang w:val="en-US"/>
              </w:rPr>
            </w:pPr>
            <w:r w:rsidRPr="007E1592">
              <w:rPr>
                <w:rFonts w:hint="eastAsia"/>
                <w:lang w:val="en-US"/>
              </w:rPr>
              <w:t>4</w:t>
            </w:r>
          </w:p>
        </w:tc>
        <w:tc>
          <w:tcPr>
            <w:tcW w:w="1720" w:type="dxa"/>
          </w:tcPr>
          <w:p w14:paraId="1E6DCEA1" w14:textId="066F46FC" w:rsidR="00682B11" w:rsidRDefault="00682B11" w:rsidP="00682B11">
            <w:pPr>
              <w:pStyle w:val="TAL"/>
              <w:rPr>
                <w:lang w:val="en-US"/>
              </w:rPr>
            </w:pPr>
          </w:p>
        </w:tc>
      </w:tr>
      <w:tr w:rsidR="00682B11" w14:paraId="57845BD9" w14:textId="77777777" w:rsidTr="00682B11">
        <w:trPr>
          <w:trHeight w:val="137"/>
          <w:jc w:val="center"/>
        </w:trPr>
        <w:tc>
          <w:tcPr>
            <w:tcW w:w="2642" w:type="dxa"/>
          </w:tcPr>
          <w:p w14:paraId="1AE5A438" w14:textId="77777777" w:rsidR="00682B11" w:rsidRDefault="00682B11" w:rsidP="00682B11">
            <w:pPr>
              <w:pStyle w:val="TAL"/>
              <w:rPr>
                <w:lang w:val="en-US"/>
              </w:rPr>
            </w:pPr>
            <w:r>
              <w:t>repetitionFactor</w:t>
            </w:r>
          </w:p>
        </w:tc>
        <w:tc>
          <w:tcPr>
            <w:tcW w:w="1322" w:type="dxa"/>
          </w:tcPr>
          <w:p w14:paraId="76D9AB11" w14:textId="77777777" w:rsidR="00682B11" w:rsidRDefault="00682B11" w:rsidP="00682B11">
            <w:pPr>
              <w:pStyle w:val="TAL"/>
              <w:rPr>
                <w:lang w:val="en-US"/>
              </w:rPr>
            </w:pPr>
            <w:r>
              <w:rPr>
                <w:lang w:val="en-US"/>
              </w:rPr>
              <w:t>n1</w:t>
            </w:r>
          </w:p>
        </w:tc>
        <w:tc>
          <w:tcPr>
            <w:tcW w:w="1164" w:type="dxa"/>
          </w:tcPr>
          <w:p w14:paraId="21B58937" w14:textId="0085087D" w:rsidR="00682B11" w:rsidRPr="00E10620" w:rsidRDefault="00682B11" w:rsidP="00682B11">
            <w:pPr>
              <w:pStyle w:val="TAL"/>
              <w:rPr>
                <w:lang w:eastAsia="zh-CN"/>
              </w:rPr>
            </w:pPr>
            <w:r w:rsidRPr="00285BB0">
              <w:t>n1</w:t>
            </w:r>
          </w:p>
        </w:tc>
        <w:tc>
          <w:tcPr>
            <w:tcW w:w="1289" w:type="dxa"/>
          </w:tcPr>
          <w:p w14:paraId="54CC0049" w14:textId="51AAD4E0" w:rsidR="00682B11" w:rsidRPr="007E1592" w:rsidRDefault="00682B11" w:rsidP="00682B11">
            <w:pPr>
              <w:pStyle w:val="TAL"/>
              <w:rPr>
                <w:lang w:eastAsia="zh-CN"/>
              </w:rPr>
            </w:pPr>
            <w:r w:rsidRPr="00E10620">
              <w:rPr>
                <w:rFonts w:hint="eastAsia"/>
                <w:lang w:eastAsia="zh-CN"/>
              </w:rPr>
              <w:t>n.</w:t>
            </w:r>
            <w:r w:rsidRPr="00E10620">
              <w:rPr>
                <w:lang w:eastAsia="zh-CN"/>
              </w:rPr>
              <w:t>a.</w:t>
            </w:r>
          </w:p>
        </w:tc>
        <w:tc>
          <w:tcPr>
            <w:tcW w:w="1213" w:type="dxa"/>
          </w:tcPr>
          <w:p w14:paraId="19E0054F" w14:textId="36B18F1C" w:rsidR="00682B11" w:rsidRDefault="00682B11" w:rsidP="00682B11">
            <w:pPr>
              <w:pStyle w:val="TAL"/>
            </w:pPr>
            <w:r w:rsidRPr="007E1592">
              <w:rPr>
                <w:rFonts w:hint="eastAsia"/>
                <w:lang w:eastAsia="zh-CN"/>
              </w:rPr>
              <w:t>n.</w:t>
            </w:r>
            <w:r w:rsidRPr="007E1592">
              <w:rPr>
                <w:lang w:eastAsia="zh-CN"/>
              </w:rPr>
              <w:t>a.</w:t>
            </w:r>
          </w:p>
        </w:tc>
        <w:tc>
          <w:tcPr>
            <w:tcW w:w="1720" w:type="dxa"/>
          </w:tcPr>
          <w:p w14:paraId="1784AA42" w14:textId="68BFA159" w:rsidR="00682B11" w:rsidRDefault="00682B11" w:rsidP="00682B11">
            <w:pPr>
              <w:pStyle w:val="TAL"/>
              <w:rPr>
                <w:lang w:val="en-US"/>
              </w:rPr>
            </w:pPr>
            <w:r>
              <w:t>without repetition.</w:t>
            </w:r>
          </w:p>
        </w:tc>
      </w:tr>
      <w:tr w:rsidR="00682B11" w14:paraId="6FF9EE35" w14:textId="77777777" w:rsidTr="00682B11">
        <w:trPr>
          <w:trHeight w:val="64"/>
          <w:jc w:val="center"/>
        </w:trPr>
        <w:tc>
          <w:tcPr>
            <w:tcW w:w="2642" w:type="dxa"/>
          </w:tcPr>
          <w:p w14:paraId="0BC484AD" w14:textId="77777777" w:rsidR="00682B11" w:rsidRDefault="00682B11" w:rsidP="00682B11">
            <w:pPr>
              <w:pStyle w:val="TAL"/>
              <w:rPr>
                <w:lang w:val="en-US"/>
              </w:rPr>
            </w:pPr>
            <w:r>
              <w:t>transmissionComb</w:t>
            </w:r>
          </w:p>
        </w:tc>
        <w:tc>
          <w:tcPr>
            <w:tcW w:w="1322" w:type="dxa"/>
          </w:tcPr>
          <w:p w14:paraId="0D22A975" w14:textId="77777777" w:rsidR="00682B11" w:rsidRDefault="00682B11" w:rsidP="00682B11">
            <w:pPr>
              <w:pStyle w:val="TAL"/>
              <w:rPr>
                <w:lang w:val="en-US" w:eastAsia="zh-CN"/>
              </w:rPr>
            </w:pPr>
            <w:r>
              <w:rPr>
                <w:lang w:val="en-US" w:eastAsia="zh-CN"/>
              </w:rPr>
              <w:t>n2</w:t>
            </w:r>
          </w:p>
        </w:tc>
        <w:tc>
          <w:tcPr>
            <w:tcW w:w="1164" w:type="dxa"/>
          </w:tcPr>
          <w:p w14:paraId="46DF021E" w14:textId="0AA35B63" w:rsidR="00682B11" w:rsidRPr="00E10620" w:rsidRDefault="00682B11" w:rsidP="00682B11">
            <w:pPr>
              <w:pStyle w:val="TAL"/>
              <w:rPr>
                <w:lang w:val="en-US" w:eastAsia="zh-CN"/>
              </w:rPr>
            </w:pPr>
            <w:r w:rsidRPr="00285BB0">
              <w:t>n2</w:t>
            </w:r>
          </w:p>
        </w:tc>
        <w:tc>
          <w:tcPr>
            <w:tcW w:w="1289" w:type="dxa"/>
          </w:tcPr>
          <w:p w14:paraId="2A2F055F" w14:textId="4C5DD5C7" w:rsidR="00682B11" w:rsidRPr="007E1592" w:rsidRDefault="00682B11" w:rsidP="00682B11">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3133C590" w:rsidR="00682B11" w:rsidRDefault="00682B11" w:rsidP="00682B11">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682B11" w:rsidRDefault="00682B11" w:rsidP="00682B11">
            <w:pPr>
              <w:pStyle w:val="TAL"/>
              <w:rPr>
                <w:lang w:val="en-US"/>
              </w:rPr>
            </w:pPr>
          </w:p>
        </w:tc>
      </w:tr>
      <w:tr w:rsidR="00682B11" w14:paraId="313E73B1" w14:textId="77777777" w:rsidTr="00682B11">
        <w:trPr>
          <w:trHeight w:val="214"/>
          <w:jc w:val="center"/>
        </w:trPr>
        <w:tc>
          <w:tcPr>
            <w:tcW w:w="2642" w:type="dxa"/>
          </w:tcPr>
          <w:p w14:paraId="62345266" w14:textId="77777777" w:rsidR="00682B11" w:rsidRDefault="00682B11" w:rsidP="00682B11">
            <w:pPr>
              <w:pStyle w:val="TAL"/>
              <w:rPr>
                <w:lang w:val="en-US"/>
              </w:rPr>
            </w:pPr>
            <w:r>
              <w:t>combOffset-n2</w:t>
            </w:r>
          </w:p>
        </w:tc>
        <w:tc>
          <w:tcPr>
            <w:tcW w:w="1322" w:type="dxa"/>
          </w:tcPr>
          <w:p w14:paraId="0C4A09AB" w14:textId="77777777" w:rsidR="00682B11" w:rsidRDefault="00682B11" w:rsidP="00682B11">
            <w:pPr>
              <w:pStyle w:val="TAL"/>
              <w:rPr>
                <w:lang w:val="en-US"/>
              </w:rPr>
            </w:pPr>
            <w:r>
              <w:t>0</w:t>
            </w:r>
          </w:p>
        </w:tc>
        <w:tc>
          <w:tcPr>
            <w:tcW w:w="1164" w:type="dxa"/>
          </w:tcPr>
          <w:p w14:paraId="4B9728A4" w14:textId="37F58C61" w:rsidR="00682B11" w:rsidRPr="00E10620" w:rsidRDefault="00682B11" w:rsidP="00682B11">
            <w:pPr>
              <w:pStyle w:val="TAL"/>
              <w:rPr>
                <w:lang w:eastAsia="zh-CN"/>
              </w:rPr>
            </w:pPr>
            <w:r w:rsidRPr="00285BB0">
              <w:t>0</w:t>
            </w:r>
          </w:p>
        </w:tc>
        <w:tc>
          <w:tcPr>
            <w:tcW w:w="1289" w:type="dxa"/>
          </w:tcPr>
          <w:p w14:paraId="0908026C" w14:textId="74611608" w:rsidR="00682B11" w:rsidRPr="007E1592" w:rsidRDefault="00682B11" w:rsidP="00682B11">
            <w:pPr>
              <w:pStyle w:val="TAL"/>
              <w:rPr>
                <w:lang w:eastAsia="zh-CN"/>
              </w:rPr>
            </w:pPr>
            <w:r w:rsidRPr="00E10620">
              <w:rPr>
                <w:rFonts w:hint="eastAsia"/>
                <w:lang w:eastAsia="zh-CN"/>
              </w:rPr>
              <w:t>0</w:t>
            </w:r>
          </w:p>
        </w:tc>
        <w:tc>
          <w:tcPr>
            <w:tcW w:w="1213" w:type="dxa"/>
          </w:tcPr>
          <w:p w14:paraId="7593533D" w14:textId="68EDE21B" w:rsidR="00682B11" w:rsidRDefault="00682B11" w:rsidP="00682B11">
            <w:pPr>
              <w:pStyle w:val="TAL"/>
            </w:pPr>
            <w:r w:rsidRPr="007E1592">
              <w:rPr>
                <w:rFonts w:hint="eastAsia"/>
                <w:lang w:eastAsia="zh-CN"/>
              </w:rPr>
              <w:t>0</w:t>
            </w:r>
          </w:p>
        </w:tc>
        <w:tc>
          <w:tcPr>
            <w:tcW w:w="1720" w:type="dxa"/>
          </w:tcPr>
          <w:p w14:paraId="0F61AD35" w14:textId="55798C22" w:rsidR="00682B11" w:rsidRDefault="00682B11" w:rsidP="00682B11">
            <w:pPr>
              <w:pStyle w:val="TAL"/>
              <w:rPr>
                <w:lang w:val="en-US"/>
              </w:rPr>
            </w:pPr>
            <w:r>
              <w:t>transmissionComb setting</w:t>
            </w:r>
          </w:p>
        </w:tc>
      </w:tr>
      <w:tr w:rsidR="00682B11" w14:paraId="1D9E75EC" w14:textId="77777777" w:rsidTr="00682B11">
        <w:trPr>
          <w:trHeight w:val="147"/>
          <w:jc w:val="center"/>
        </w:trPr>
        <w:tc>
          <w:tcPr>
            <w:tcW w:w="2642" w:type="dxa"/>
          </w:tcPr>
          <w:p w14:paraId="43E911EF" w14:textId="77777777" w:rsidR="00682B11" w:rsidRDefault="00682B11" w:rsidP="00682B11">
            <w:pPr>
              <w:pStyle w:val="TAL"/>
              <w:rPr>
                <w:lang w:val="en-US"/>
              </w:rPr>
            </w:pPr>
            <w:r>
              <w:t>cyclicShift-n2</w:t>
            </w:r>
          </w:p>
        </w:tc>
        <w:tc>
          <w:tcPr>
            <w:tcW w:w="1322" w:type="dxa"/>
          </w:tcPr>
          <w:p w14:paraId="5F61E659" w14:textId="77777777" w:rsidR="00682B11" w:rsidRDefault="00682B11" w:rsidP="00682B11">
            <w:pPr>
              <w:pStyle w:val="TAL"/>
              <w:rPr>
                <w:lang w:val="en-US"/>
              </w:rPr>
            </w:pPr>
            <w:r>
              <w:t>0</w:t>
            </w:r>
          </w:p>
        </w:tc>
        <w:tc>
          <w:tcPr>
            <w:tcW w:w="1164" w:type="dxa"/>
          </w:tcPr>
          <w:p w14:paraId="51A0C9F4" w14:textId="6217390B" w:rsidR="00682B11" w:rsidRPr="00E10620" w:rsidRDefault="00682B11" w:rsidP="00682B11">
            <w:pPr>
              <w:pStyle w:val="TAL"/>
              <w:rPr>
                <w:lang w:eastAsia="zh-CN"/>
              </w:rPr>
            </w:pPr>
            <w:r w:rsidRPr="00285BB0">
              <w:t>0</w:t>
            </w:r>
          </w:p>
        </w:tc>
        <w:tc>
          <w:tcPr>
            <w:tcW w:w="1289" w:type="dxa"/>
          </w:tcPr>
          <w:p w14:paraId="3FE1222A" w14:textId="00FEFF9D" w:rsidR="00682B11" w:rsidRPr="007E1592" w:rsidRDefault="00682B11" w:rsidP="00682B11">
            <w:pPr>
              <w:pStyle w:val="TAL"/>
              <w:rPr>
                <w:lang w:eastAsia="zh-CN"/>
              </w:rPr>
            </w:pPr>
            <w:r w:rsidRPr="00E10620">
              <w:rPr>
                <w:rFonts w:hint="eastAsia"/>
                <w:lang w:eastAsia="zh-CN"/>
              </w:rPr>
              <w:t>0</w:t>
            </w:r>
          </w:p>
        </w:tc>
        <w:tc>
          <w:tcPr>
            <w:tcW w:w="1213" w:type="dxa"/>
          </w:tcPr>
          <w:p w14:paraId="39ED4916" w14:textId="1351B032" w:rsidR="00682B11" w:rsidRDefault="00682B11" w:rsidP="00682B11">
            <w:pPr>
              <w:pStyle w:val="TAL"/>
            </w:pPr>
            <w:r w:rsidRPr="007E1592">
              <w:rPr>
                <w:rFonts w:hint="eastAsia"/>
                <w:lang w:eastAsia="zh-CN"/>
              </w:rPr>
              <w:t>0</w:t>
            </w:r>
          </w:p>
        </w:tc>
        <w:tc>
          <w:tcPr>
            <w:tcW w:w="1720" w:type="dxa"/>
          </w:tcPr>
          <w:p w14:paraId="49CECD15" w14:textId="6766FE70" w:rsidR="00682B11" w:rsidRDefault="00682B11" w:rsidP="00682B11">
            <w:pPr>
              <w:pStyle w:val="TAL"/>
              <w:rPr>
                <w:lang w:val="en-US"/>
              </w:rPr>
            </w:pPr>
            <w:r>
              <w:t> </w:t>
            </w:r>
          </w:p>
        </w:tc>
      </w:tr>
      <w:tr w:rsidR="00682B11" w14:paraId="3AD0561F" w14:textId="77777777" w:rsidTr="00682B11">
        <w:trPr>
          <w:trHeight w:val="365"/>
          <w:jc w:val="center"/>
        </w:trPr>
        <w:tc>
          <w:tcPr>
            <w:tcW w:w="2642" w:type="dxa"/>
          </w:tcPr>
          <w:p w14:paraId="631EA9A9" w14:textId="10CC814B" w:rsidR="00682B11" w:rsidRDefault="00682B11" w:rsidP="00682B11">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Pr>
          <w:p w14:paraId="2A5FAAD0" w14:textId="77777777" w:rsidR="00682B11" w:rsidRDefault="00682B11" w:rsidP="00682B11">
            <w:pPr>
              <w:pStyle w:val="TAL"/>
              <w:rPr>
                <w:lang w:val="en-US"/>
              </w:rPr>
            </w:pPr>
            <w:r>
              <w:t>port1</w:t>
            </w:r>
          </w:p>
        </w:tc>
        <w:tc>
          <w:tcPr>
            <w:tcW w:w="1164" w:type="dxa"/>
          </w:tcPr>
          <w:p w14:paraId="169F45BC" w14:textId="2FF44E63" w:rsidR="00682B11" w:rsidRPr="00E10620" w:rsidRDefault="00682B11" w:rsidP="00682B11">
            <w:pPr>
              <w:pStyle w:val="TAL"/>
            </w:pPr>
            <w:r w:rsidRPr="00285BB0">
              <w:t>port1</w:t>
            </w:r>
          </w:p>
        </w:tc>
        <w:tc>
          <w:tcPr>
            <w:tcW w:w="1289" w:type="dxa"/>
          </w:tcPr>
          <w:p w14:paraId="04B6EFE1" w14:textId="20707E05" w:rsidR="00682B11" w:rsidRPr="007E1592" w:rsidRDefault="00682B11" w:rsidP="00682B11">
            <w:pPr>
              <w:pStyle w:val="TAL"/>
            </w:pPr>
            <w:r w:rsidRPr="00E10620">
              <w:t>port1</w:t>
            </w:r>
          </w:p>
        </w:tc>
        <w:tc>
          <w:tcPr>
            <w:tcW w:w="1213" w:type="dxa"/>
          </w:tcPr>
          <w:p w14:paraId="769620BB" w14:textId="3AE88158" w:rsidR="00682B11" w:rsidRDefault="00682B11" w:rsidP="00682B11">
            <w:pPr>
              <w:pStyle w:val="TAL"/>
            </w:pPr>
            <w:r w:rsidRPr="007E1592">
              <w:t>port1</w:t>
            </w:r>
          </w:p>
        </w:tc>
        <w:tc>
          <w:tcPr>
            <w:tcW w:w="1720" w:type="dxa"/>
          </w:tcPr>
          <w:p w14:paraId="3328AF0D" w14:textId="17120C2F" w:rsidR="00682B11" w:rsidRDefault="00682B11" w:rsidP="00682B11">
            <w:pPr>
              <w:pStyle w:val="TAL"/>
              <w:rPr>
                <w:lang w:val="en-US"/>
              </w:rPr>
            </w:pPr>
            <w:r>
              <w:t>Number of antenna ports used for SRS transmission</w:t>
            </w:r>
          </w:p>
        </w:tc>
      </w:tr>
      <w:tr w:rsidR="00682B11" w14:paraId="71BB42C4" w14:textId="77777777" w:rsidTr="00682B11">
        <w:trPr>
          <w:trHeight w:val="77"/>
          <w:jc w:val="center"/>
        </w:trPr>
        <w:tc>
          <w:tcPr>
            <w:tcW w:w="2642" w:type="dxa"/>
          </w:tcPr>
          <w:p w14:paraId="6584B947" w14:textId="6CECB0FF" w:rsidR="00682B11" w:rsidRDefault="00682B11" w:rsidP="00682B11">
            <w:pPr>
              <w:pStyle w:val="TAL"/>
              <w:rPr>
                <w:lang w:val="en-US"/>
              </w:rPr>
            </w:pPr>
            <w:r>
              <w:t>resourceType</w:t>
            </w:r>
          </w:p>
        </w:tc>
        <w:tc>
          <w:tcPr>
            <w:tcW w:w="1322" w:type="dxa"/>
          </w:tcPr>
          <w:p w14:paraId="2FC4C6B7" w14:textId="77777777" w:rsidR="00682B11" w:rsidRDefault="00682B11" w:rsidP="00682B11">
            <w:pPr>
              <w:pStyle w:val="TAL"/>
              <w:rPr>
                <w:lang w:val="en-US"/>
              </w:rPr>
            </w:pPr>
            <w:r>
              <w:t>Periodic</w:t>
            </w:r>
          </w:p>
        </w:tc>
        <w:tc>
          <w:tcPr>
            <w:tcW w:w="1164" w:type="dxa"/>
          </w:tcPr>
          <w:p w14:paraId="5DC2919C" w14:textId="4A6FFB50" w:rsidR="00682B11" w:rsidRPr="00E10620" w:rsidRDefault="00682B11" w:rsidP="00682B11">
            <w:pPr>
              <w:pStyle w:val="TAL"/>
            </w:pPr>
            <w:r>
              <w:t>Ap</w:t>
            </w:r>
            <w:r w:rsidRPr="00285BB0">
              <w:t>eriodic</w:t>
            </w:r>
          </w:p>
        </w:tc>
        <w:tc>
          <w:tcPr>
            <w:tcW w:w="1289" w:type="dxa"/>
          </w:tcPr>
          <w:p w14:paraId="708FA52B" w14:textId="7742EE72" w:rsidR="00682B11" w:rsidRPr="007E1592" w:rsidRDefault="00682B11" w:rsidP="00682B11">
            <w:pPr>
              <w:pStyle w:val="TAL"/>
            </w:pPr>
            <w:r w:rsidRPr="00E10620">
              <w:t>Periodic</w:t>
            </w:r>
          </w:p>
        </w:tc>
        <w:tc>
          <w:tcPr>
            <w:tcW w:w="1213" w:type="dxa"/>
          </w:tcPr>
          <w:p w14:paraId="5DD2E71F" w14:textId="791D3538" w:rsidR="00682B11" w:rsidRDefault="00682B11" w:rsidP="00682B11">
            <w:pPr>
              <w:pStyle w:val="TAL"/>
              <w:rPr>
                <w:lang w:val="en-US"/>
              </w:rPr>
            </w:pPr>
            <w:r w:rsidRPr="007E1592">
              <w:t>Periodic</w:t>
            </w:r>
          </w:p>
        </w:tc>
        <w:tc>
          <w:tcPr>
            <w:tcW w:w="1720" w:type="dxa"/>
          </w:tcPr>
          <w:p w14:paraId="2B081FDE" w14:textId="42F3EB9F" w:rsidR="00682B11" w:rsidRDefault="00682B11" w:rsidP="00682B11">
            <w:pPr>
              <w:pStyle w:val="TAL"/>
              <w:rPr>
                <w:lang w:val="en-US"/>
              </w:rPr>
            </w:pPr>
          </w:p>
        </w:tc>
      </w:tr>
      <w:tr w:rsidR="00682B11" w14:paraId="670F4375" w14:textId="77777777" w:rsidTr="00682B11">
        <w:trPr>
          <w:trHeight w:val="124"/>
          <w:jc w:val="center"/>
        </w:trPr>
        <w:tc>
          <w:tcPr>
            <w:tcW w:w="2642" w:type="dxa"/>
          </w:tcPr>
          <w:p w14:paraId="37FD3F1B" w14:textId="269285E5" w:rsidR="00682B11" w:rsidRDefault="00682B11" w:rsidP="00682B11">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Pr>
          <w:p w14:paraId="096AC9DA" w14:textId="37E4F217" w:rsidR="00682B11" w:rsidRDefault="00682B11" w:rsidP="00682B11">
            <w:pPr>
              <w:pStyle w:val="TAL"/>
              <w:rPr>
                <w:lang w:val="en-US"/>
              </w:rPr>
            </w:pPr>
            <w:r>
              <w:t>sl40, 1</w:t>
            </w:r>
          </w:p>
        </w:tc>
        <w:tc>
          <w:tcPr>
            <w:tcW w:w="1164" w:type="dxa"/>
          </w:tcPr>
          <w:p w14:paraId="4B8DC90D" w14:textId="4509139D" w:rsidR="00682B11" w:rsidRPr="00E10620" w:rsidRDefault="00682B11" w:rsidP="00682B11">
            <w:pPr>
              <w:pStyle w:val="TAL"/>
              <w:rPr>
                <w:lang w:val="en-US"/>
              </w:rPr>
            </w:pPr>
            <w:r>
              <w:t>N/A</w:t>
            </w:r>
          </w:p>
        </w:tc>
        <w:tc>
          <w:tcPr>
            <w:tcW w:w="1289" w:type="dxa"/>
          </w:tcPr>
          <w:p w14:paraId="5BEF9228" w14:textId="0C58F3CD" w:rsidR="00682B11" w:rsidRPr="007E1592" w:rsidRDefault="00682B11" w:rsidP="00682B11">
            <w:pPr>
              <w:pStyle w:val="TAL"/>
              <w:rPr>
                <w:lang w:val="en-US"/>
              </w:rPr>
            </w:pPr>
            <w:r w:rsidRPr="00E10620">
              <w:rPr>
                <w:rFonts w:hint="eastAsia"/>
                <w:lang w:val="en-US"/>
              </w:rPr>
              <w:t>s</w:t>
            </w:r>
            <w:r w:rsidRPr="00E10620">
              <w:rPr>
                <w:lang w:val="en-US"/>
              </w:rPr>
              <w:t>l160, 20</w:t>
            </w:r>
          </w:p>
        </w:tc>
        <w:tc>
          <w:tcPr>
            <w:tcW w:w="1213" w:type="dxa"/>
          </w:tcPr>
          <w:p w14:paraId="462B0248" w14:textId="51C05E54" w:rsidR="00682B11" w:rsidRDefault="00682B11" w:rsidP="00682B11">
            <w:pPr>
              <w:pStyle w:val="TAL"/>
              <w:rPr>
                <w:lang w:val="en-US"/>
              </w:rPr>
            </w:pPr>
            <w:r w:rsidRPr="007E1592">
              <w:rPr>
                <w:rFonts w:hint="eastAsia"/>
                <w:lang w:val="en-US"/>
              </w:rPr>
              <w:t>s</w:t>
            </w:r>
            <w:r w:rsidRPr="007E1592">
              <w:rPr>
                <w:lang w:val="en-US"/>
              </w:rPr>
              <w:t>l160, 20</w:t>
            </w:r>
          </w:p>
        </w:tc>
        <w:tc>
          <w:tcPr>
            <w:tcW w:w="1720" w:type="dxa"/>
          </w:tcPr>
          <w:p w14:paraId="60CE57E8" w14:textId="0FB3FAFF" w:rsidR="00682B11" w:rsidRDefault="00682B11" w:rsidP="00682B11">
            <w:pPr>
              <w:pStyle w:val="TAL"/>
              <w:rPr>
                <w:lang w:val="en-US"/>
              </w:rPr>
            </w:pPr>
            <w:r>
              <w:rPr>
                <w:lang w:val="en-US"/>
              </w:rPr>
              <w:t>SRS transmission periodicity</w:t>
            </w:r>
          </w:p>
        </w:tc>
      </w:tr>
      <w:tr w:rsidR="00682B11" w14:paraId="6DB52BAD" w14:textId="77777777" w:rsidTr="00682B11">
        <w:trPr>
          <w:trHeight w:val="124"/>
          <w:jc w:val="center"/>
        </w:trPr>
        <w:tc>
          <w:tcPr>
            <w:tcW w:w="9350" w:type="dxa"/>
            <w:gridSpan w:val="6"/>
          </w:tcPr>
          <w:p w14:paraId="5051D069" w14:textId="1966DFCD" w:rsidR="00682B11" w:rsidRDefault="00682B11" w:rsidP="00AD25AE">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2549"/>
        <w:gridCol w:w="1893"/>
        <w:gridCol w:w="1943"/>
        <w:gridCol w:w="1943"/>
        <w:gridCol w:w="1943"/>
        <w:gridCol w:w="2624"/>
      </w:tblGrid>
      <w:tr w:rsidR="00507396" w14:paraId="3C29D741" w14:textId="77777777" w:rsidTr="00507396">
        <w:trPr>
          <w:trHeight w:val="362"/>
        </w:trPr>
        <w:tc>
          <w:tcPr>
            <w:tcW w:w="2549" w:type="dxa"/>
            <w:tcBorders>
              <w:top w:val="single" w:sz="4" w:space="0" w:color="auto"/>
              <w:left w:val="single" w:sz="4" w:space="0" w:color="auto"/>
              <w:bottom w:val="single" w:sz="4" w:space="0" w:color="auto"/>
              <w:right w:val="single" w:sz="4" w:space="0" w:color="auto"/>
            </w:tcBorders>
          </w:tcPr>
          <w:p w14:paraId="6B752C8A" w14:textId="77777777" w:rsidR="00507396" w:rsidRDefault="00507396" w:rsidP="00517F4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507396" w:rsidRDefault="00507396" w:rsidP="00517F48">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0B3D45A5" w14:textId="2D013989" w:rsidR="00507396" w:rsidRDefault="00507396" w:rsidP="00517F48">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173B8244" w14:textId="1F228B0D" w:rsidR="00507396" w:rsidRDefault="00507396" w:rsidP="00517F48">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4F6600DA" w:rsidR="00507396" w:rsidRPr="00282247" w:rsidRDefault="00507396" w:rsidP="00517F48">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507396" w:rsidRDefault="00507396" w:rsidP="00517F48">
            <w:pPr>
              <w:pStyle w:val="TAH"/>
              <w:rPr>
                <w:lang w:eastAsia="zh-CN"/>
              </w:rPr>
            </w:pPr>
          </w:p>
        </w:tc>
      </w:tr>
      <w:tr w:rsidR="00507396" w14:paraId="495F145A" w14:textId="77777777" w:rsidTr="00507396">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33A50B" w14:textId="77777777" w:rsidR="00507396" w:rsidRDefault="00507396" w:rsidP="00517F4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507396" w:rsidRDefault="00507396" w:rsidP="00517F4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12738394" w14:textId="77777777" w:rsidR="00507396" w:rsidRPr="00282247" w:rsidRDefault="00507396"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35157FD" w14:textId="48A58F33" w:rsidR="00507396" w:rsidRPr="00282247" w:rsidRDefault="00507396"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610120BA" w:rsidR="00507396" w:rsidRPr="00282247" w:rsidRDefault="00507396" w:rsidP="00517F4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507396" w:rsidRDefault="00507396" w:rsidP="00517F48">
            <w:pPr>
              <w:pStyle w:val="TAH"/>
              <w:rPr>
                <w:lang w:val="en-US" w:eastAsia="zh-CN"/>
              </w:rPr>
            </w:pPr>
            <w:r>
              <w:rPr>
                <w:lang w:val="en-US" w:eastAsia="zh-CN"/>
              </w:rPr>
              <w:t>Comment</w:t>
            </w:r>
          </w:p>
        </w:tc>
      </w:tr>
      <w:tr w:rsidR="00507396" w14:paraId="2B7FA493"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5F9CA925" w14:textId="77777777" w:rsidR="00507396" w:rsidRDefault="00507396" w:rsidP="0050739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507396" w:rsidRDefault="00507396" w:rsidP="00507396">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2523791D" w14:textId="5E15195F" w:rsidR="00507396" w:rsidRPr="00E10620" w:rsidRDefault="00507396" w:rsidP="00507396">
            <w:pPr>
              <w:pStyle w:val="TAC"/>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12D36966" w14:textId="748B7564" w:rsidR="00507396" w:rsidRDefault="00507396" w:rsidP="00507396">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62A94546" w:rsidR="00507396" w:rsidRDefault="00507396" w:rsidP="00507396">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507396" w:rsidRDefault="00507396" w:rsidP="00507396">
            <w:pPr>
              <w:pStyle w:val="TAL"/>
            </w:pPr>
          </w:p>
        </w:tc>
      </w:tr>
      <w:tr w:rsidR="00507396" w14:paraId="7DCD2541"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D97876" w14:textId="77777777" w:rsidR="00507396" w:rsidRDefault="00507396" w:rsidP="0050739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507396" w:rsidRDefault="00507396" w:rsidP="0050739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89D1D1C" w14:textId="6A7B3F94" w:rsidR="00507396" w:rsidRPr="00E10620" w:rsidRDefault="00507396" w:rsidP="00507396">
            <w:pPr>
              <w:pStyle w:val="TAC"/>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4FDA08B5" w14:textId="5CEA03B5"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537F25CD"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507396" w:rsidRDefault="00507396" w:rsidP="00507396">
            <w:pPr>
              <w:pStyle w:val="TAL"/>
            </w:pPr>
          </w:p>
        </w:tc>
      </w:tr>
      <w:tr w:rsidR="00507396" w14:paraId="42FD9FB4"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421B2440" w14:textId="77777777" w:rsidR="00507396" w:rsidRDefault="00507396" w:rsidP="0050739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507396" w:rsidRDefault="00507396" w:rsidP="0050739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67BDDFF5" w14:textId="15430A74" w:rsidR="00507396" w:rsidRPr="00E10620" w:rsidRDefault="00507396" w:rsidP="00507396">
            <w:pPr>
              <w:pStyle w:val="TAC"/>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08F0FED1" w14:textId="5E72734B"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7A8CDC6B"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507396" w:rsidRDefault="00507396" w:rsidP="00507396">
            <w:pPr>
              <w:pStyle w:val="TAL"/>
            </w:pPr>
            <w:r>
              <w:t>Frequency hopping is disabled </w:t>
            </w:r>
          </w:p>
        </w:tc>
      </w:tr>
      <w:tr w:rsidR="00507396" w14:paraId="3295754A" w14:textId="77777777" w:rsidTr="00507396">
        <w:trPr>
          <w:trHeight w:val="154"/>
        </w:trPr>
        <w:tc>
          <w:tcPr>
            <w:tcW w:w="2549" w:type="dxa"/>
            <w:tcBorders>
              <w:top w:val="single" w:sz="4" w:space="0" w:color="auto"/>
              <w:left w:val="single" w:sz="4" w:space="0" w:color="auto"/>
              <w:bottom w:val="single" w:sz="4" w:space="0" w:color="auto"/>
              <w:right w:val="single" w:sz="4" w:space="0" w:color="auto"/>
            </w:tcBorders>
            <w:hideMark/>
          </w:tcPr>
          <w:p w14:paraId="16E49D6D" w14:textId="77777777" w:rsidR="00507396" w:rsidRDefault="00507396" w:rsidP="00507396">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507396" w:rsidRDefault="00507396" w:rsidP="0050739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5C28816A" w14:textId="47F4B704" w:rsidR="00507396" w:rsidRPr="00E10620" w:rsidRDefault="00507396" w:rsidP="00507396">
            <w:pPr>
              <w:pStyle w:val="TAC"/>
            </w:pPr>
            <w:r>
              <w:t>neither</w:t>
            </w:r>
          </w:p>
        </w:tc>
        <w:tc>
          <w:tcPr>
            <w:tcW w:w="1943" w:type="dxa"/>
            <w:tcBorders>
              <w:top w:val="single" w:sz="4" w:space="0" w:color="auto"/>
              <w:left w:val="single" w:sz="4" w:space="0" w:color="auto"/>
              <w:bottom w:val="single" w:sz="4" w:space="0" w:color="auto"/>
              <w:right w:val="single" w:sz="4" w:space="0" w:color="auto"/>
            </w:tcBorders>
          </w:tcPr>
          <w:p w14:paraId="77E5A572" w14:textId="7A45A06D" w:rsidR="00507396" w:rsidRDefault="00507396" w:rsidP="00507396">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206C5AD7" w:rsidR="00507396" w:rsidRDefault="00507396" w:rsidP="00507396">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507396" w:rsidRDefault="00507396" w:rsidP="00507396">
            <w:pPr>
              <w:pStyle w:val="TAL"/>
              <w:rPr>
                <w:lang w:val="en-US"/>
              </w:rPr>
            </w:pPr>
            <w:r>
              <w:t>No group or sequence hopping</w:t>
            </w:r>
          </w:p>
        </w:tc>
      </w:tr>
      <w:tr w:rsidR="00507396" w14:paraId="4B246533"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C174A5" w14:textId="77777777" w:rsidR="00507396" w:rsidRDefault="00507396" w:rsidP="00507396">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A2C40A0" w14:textId="121DFB1C"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3480B675" w14:textId="18F99740"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40090139"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507396" w:rsidRDefault="00507396" w:rsidP="00507396">
            <w:pPr>
              <w:pStyle w:val="TAL"/>
              <w:rPr>
                <w:lang w:val="en-US"/>
              </w:rPr>
            </w:pPr>
            <w:r>
              <w:t>Frequency domain position of SRS</w:t>
            </w:r>
          </w:p>
        </w:tc>
      </w:tr>
      <w:tr w:rsidR="00507396" w14:paraId="07AE1D89" w14:textId="77777777" w:rsidTr="00507396">
        <w:trPr>
          <w:trHeight w:val="219"/>
        </w:trPr>
        <w:tc>
          <w:tcPr>
            <w:tcW w:w="2549" w:type="dxa"/>
            <w:tcBorders>
              <w:top w:val="single" w:sz="4" w:space="0" w:color="auto"/>
              <w:left w:val="single" w:sz="4" w:space="0" w:color="auto"/>
              <w:bottom w:val="single" w:sz="4" w:space="0" w:color="auto"/>
              <w:right w:val="single" w:sz="4" w:space="0" w:color="auto"/>
            </w:tcBorders>
            <w:hideMark/>
          </w:tcPr>
          <w:p w14:paraId="4E4B2A7F" w14:textId="77777777" w:rsidR="00507396" w:rsidRDefault="00507396" w:rsidP="00507396">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6DCFCAA" w14:textId="23370ECE"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08FA7FB" w14:textId="4EB813D0"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48E47CAC"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507396" w:rsidRDefault="00507396" w:rsidP="00507396">
            <w:pPr>
              <w:pStyle w:val="TAL"/>
              <w:rPr>
                <w:lang w:val="en-US"/>
              </w:rPr>
            </w:pPr>
            <w:r>
              <w:t> </w:t>
            </w:r>
          </w:p>
        </w:tc>
      </w:tr>
      <w:tr w:rsidR="00507396" w14:paraId="304B1926"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AFB9FB" w14:textId="77777777" w:rsidR="00507396" w:rsidRDefault="00507396" w:rsidP="00507396">
            <w:pPr>
              <w:pStyle w:val="TAL"/>
            </w:pPr>
            <w:r>
              <w:t>pathlossReferenceRS</w:t>
            </w:r>
          </w:p>
          <w:p w14:paraId="197EA847" w14:textId="77777777" w:rsidR="00507396" w:rsidRDefault="00507396" w:rsidP="00507396">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15AF705" w14:textId="123FC011"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DD52363" w14:textId="66D5C106"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222C055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507396" w:rsidRDefault="00507396" w:rsidP="00507396">
            <w:pPr>
              <w:pStyle w:val="TAL"/>
              <w:rPr>
                <w:lang w:val="en-US"/>
              </w:rPr>
            </w:pPr>
            <w:r>
              <w:t>SSB #0 is used for SRS path loss estimation</w:t>
            </w:r>
          </w:p>
        </w:tc>
      </w:tr>
      <w:tr w:rsidR="00507396" w14:paraId="14EFF3D7" w14:textId="77777777" w:rsidTr="00507396">
        <w:trPr>
          <w:trHeight w:val="179"/>
        </w:trPr>
        <w:tc>
          <w:tcPr>
            <w:tcW w:w="2549" w:type="dxa"/>
            <w:tcBorders>
              <w:top w:val="single" w:sz="4" w:space="0" w:color="auto"/>
              <w:left w:val="single" w:sz="4" w:space="0" w:color="auto"/>
              <w:bottom w:val="single" w:sz="4" w:space="0" w:color="auto"/>
              <w:right w:val="single" w:sz="4" w:space="0" w:color="auto"/>
            </w:tcBorders>
            <w:hideMark/>
          </w:tcPr>
          <w:p w14:paraId="4C108D3D" w14:textId="77777777" w:rsidR="00507396" w:rsidRDefault="00507396" w:rsidP="0050739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507396" w:rsidRDefault="00507396" w:rsidP="00507396">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24854EDD" w14:textId="32B80DBD" w:rsidR="00507396" w:rsidRPr="003A7B43" w:rsidRDefault="00507396" w:rsidP="00507396">
            <w:pPr>
              <w:pStyle w:val="TAC"/>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611DD434" w14:textId="09C34D9E" w:rsidR="00507396" w:rsidRDefault="00507396" w:rsidP="00507396">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44BB50F6" w:rsidR="00507396" w:rsidRDefault="00507396" w:rsidP="00507396">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507396" w:rsidRDefault="00507396" w:rsidP="00507396">
            <w:pPr>
              <w:pStyle w:val="TAL"/>
              <w:rPr>
                <w:lang w:val="en-US"/>
              </w:rPr>
            </w:pPr>
          </w:p>
        </w:tc>
      </w:tr>
      <w:tr w:rsidR="00507396" w14:paraId="0A15DE1D" w14:textId="77777777" w:rsidTr="00507396">
        <w:trPr>
          <w:trHeight w:val="270"/>
        </w:trPr>
        <w:tc>
          <w:tcPr>
            <w:tcW w:w="2549" w:type="dxa"/>
            <w:tcBorders>
              <w:top w:val="single" w:sz="4" w:space="0" w:color="auto"/>
              <w:left w:val="single" w:sz="4" w:space="0" w:color="auto"/>
              <w:bottom w:val="single" w:sz="4" w:space="0" w:color="auto"/>
              <w:right w:val="single" w:sz="4" w:space="0" w:color="auto"/>
            </w:tcBorders>
            <w:hideMark/>
          </w:tcPr>
          <w:p w14:paraId="546A28FD" w14:textId="6157918A" w:rsidR="00507396" w:rsidRDefault="00507396" w:rsidP="00507396">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1A2478D9" w:rsidR="00507396" w:rsidRDefault="00507396" w:rsidP="00507396">
            <w:pPr>
              <w:pStyle w:val="TAC"/>
              <w:rPr>
                <w:lang w:val="en-US"/>
              </w:rPr>
            </w:pPr>
            <w:r>
              <w:rPr>
                <w:lang w:val="en-US"/>
              </w:rPr>
              <w:t>3</w:t>
            </w:r>
          </w:p>
        </w:tc>
        <w:tc>
          <w:tcPr>
            <w:tcW w:w="1943" w:type="dxa"/>
          </w:tcPr>
          <w:p w14:paraId="1193AFD3" w14:textId="59F3E306" w:rsidR="00507396" w:rsidRPr="00E10620" w:rsidRDefault="00507396" w:rsidP="00507396">
            <w:pPr>
              <w:pStyle w:val="TAC"/>
            </w:pPr>
            <w:r>
              <w:rPr>
                <w:lang w:val="en-US"/>
              </w:rPr>
              <w:t>3</w:t>
            </w:r>
          </w:p>
        </w:tc>
        <w:tc>
          <w:tcPr>
            <w:tcW w:w="1943" w:type="dxa"/>
          </w:tcPr>
          <w:p w14:paraId="788D4A73" w14:textId="292F2B0F" w:rsidR="00507396" w:rsidRPr="006E3F05" w:rsidRDefault="00507396" w:rsidP="00507396">
            <w:pPr>
              <w:pStyle w:val="TAL"/>
            </w:pPr>
            <w:r w:rsidRPr="00E10620">
              <w:t>5</w:t>
            </w:r>
          </w:p>
        </w:tc>
        <w:tc>
          <w:tcPr>
            <w:tcW w:w="1943" w:type="dxa"/>
            <w:hideMark/>
          </w:tcPr>
          <w:p w14:paraId="078452DC" w14:textId="5062C786" w:rsidR="00507396" w:rsidRDefault="00507396" w:rsidP="00507396">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507396" w:rsidRDefault="00507396" w:rsidP="00507396">
            <w:pPr>
              <w:pStyle w:val="TAL"/>
              <w:rPr>
                <w:lang w:val="en-US"/>
              </w:rPr>
            </w:pPr>
            <w:r w:rsidRPr="006E3F05">
              <w:t>resourceMapping setting</w:t>
            </w:r>
          </w:p>
        </w:tc>
      </w:tr>
      <w:tr w:rsidR="00507396" w14:paraId="55E319F2" w14:textId="77777777" w:rsidTr="00507396">
        <w:trPr>
          <w:trHeight w:val="190"/>
        </w:trPr>
        <w:tc>
          <w:tcPr>
            <w:tcW w:w="2549" w:type="dxa"/>
            <w:tcBorders>
              <w:top w:val="single" w:sz="4" w:space="0" w:color="auto"/>
              <w:left w:val="single" w:sz="4" w:space="0" w:color="auto"/>
              <w:bottom w:val="single" w:sz="4" w:space="0" w:color="auto"/>
              <w:right w:val="single" w:sz="4" w:space="0" w:color="auto"/>
            </w:tcBorders>
            <w:hideMark/>
          </w:tcPr>
          <w:p w14:paraId="03F6C100" w14:textId="376B15C3" w:rsidR="00507396" w:rsidRDefault="00507396" w:rsidP="00507396">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043CE67E" w:rsidR="00507396" w:rsidRDefault="00507396" w:rsidP="00507396">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76002354" w14:textId="7C595570" w:rsidR="00507396" w:rsidRPr="00E10620" w:rsidRDefault="00507396" w:rsidP="00507396">
            <w:pPr>
              <w:pStyle w:val="TAC"/>
            </w:pPr>
            <w:r>
              <w:t>1</w:t>
            </w:r>
          </w:p>
        </w:tc>
        <w:tc>
          <w:tcPr>
            <w:tcW w:w="1943" w:type="dxa"/>
            <w:tcBorders>
              <w:top w:val="single" w:sz="4" w:space="0" w:color="auto"/>
              <w:left w:val="single" w:sz="4" w:space="0" w:color="auto"/>
              <w:bottom w:val="single" w:sz="4" w:space="0" w:color="auto"/>
              <w:right w:val="single" w:sz="4" w:space="0" w:color="auto"/>
            </w:tcBorders>
          </w:tcPr>
          <w:p w14:paraId="1D926298" w14:textId="69CCEF2B" w:rsidR="00507396" w:rsidRPr="006E3F05" w:rsidRDefault="00507396" w:rsidP="00507396">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5F6E17C2" w:rsidR="00507396" w:rsidRDefault="00507396" w:rsidP="00507396">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507396" w:rsidRDefault="00507396" w:rsidP="00507396">
            <w:pPr>
              <w:pStyle w:val="TAL"/>
              <w:rPr>
                <w:lang w:val="en-US"/>
              </w:rPr>
            </w:pPr>
            <w:r w:rsidRPr="006E3F05">
              <w:t>SRS symbols belong to the same SRS resource.</w:t>
            </w:r>
          </w:p>
        </w:tc>
      </w:tr>
      <w:tr w:rsidR="00507396" w14:paraId="6E5DC74C" w14:textId="77777777" w:rsidTr="00507396">
        <w:trPr>
          <w:trHeight w:val="137"/>
        </w:trPr>
        <w:tc>
          <w:tcPr>
            <w:tcW w:w="2549" w:type="dxa"/>
            <w:tcBorders>
              <w:top w:val="single" w:sz="4" w:space="0" w:color="auto"/>
              <w:left w:val="single" w:sz="4" w:space="0" w:color="auto"/>
              <w:bottom w:val="single" w:sz="4" w:space="0" w:color="auto"/>
              <w:right w:val="single" w:sz="4" w:space="0" w:color="auto"/>
            </w:tcBorders>
            <w:hideMark/>
          </w:tcPr>
          <w:p w14:paraId="04673B13" w14:textId="77777777" w:rsidR="00507396" w:rsidRDefault="00507396" w:rsidP="00507396">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507396" w:rsidRDefault="00507396" w:rsidP="0050739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A54787E" w14:textId="0A2F97FC" w:rsidR="00507396" w:rsidRPr="00E10620" w:rsidRDefault="00507396" w:rsidP="00507396">
            <w:pPr>
              <w:pStyle w:val="TAC"/>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22E2E8AD" w14:textId="7E583E21" w:rsidR="00507396" w:rsidRDefault="00507396" w:rsidP="00507396">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13DD1107"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507396" w:rsidRDefault="00507396" w:rsidP="00507396">
            <w:pPr>
              <w:pStyle w:val="TAL"/>
              <w:rPr>
                <w:lang w:val="en-US"/>
              </w:rPr>
            </w:pPr>
            <w:r>
              <w:t>without repetition.</w:t>
            </w:r>
          </w:p>
        </w:tc>
      </w:tr>
      <w:tr w:rsidR="00507396" w14:paraId="2DFC4100" w14:textId="77777777" w:rsidTr="00507396">
        <w:trPr>
          <w:trHeight w:val="64"/>
        </w:trPr>
        <w:tc>
          <w:tcPr>
            <w:tcW w:w="2549" w:type="dxa"/>
            <w:tcBorders>
              <w:top w:val="single" w:sz="4" w:space="0" w:color="auto"/>
              <w:left w:val="single" w:sz="4" w:space="0" w:color="auto"/>
              <w:bottom w:val="single" w:sz="4" w:space="0" w:color="auto"/>
              <w:right w:val="single" w:sz="4" w:space="0" w:color="auto"/>
            </w:tcBorders>
            <w:hideMark/>
          </w:tcPr>
          <w:p w14:paraId="1EB3902B" w14:textId="77777777" w:rsidR="00507396" w:rsidRDefault="00507396" w:rsidP="00507396">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507396" w:rsidRDefault="00507396" w:rsidP="0050739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98E9FC8" w14:textId="5EE66068" w:rsidR="00507396" w:rsidRPr="00E10620" w:rsidRDefault="00507396" w:rsidP="00507396">
            <w:pPr>
              <w:pStyle w:val="TAC"/>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6C45924" w14:textId="359F4108" w:rsidR="00507396" w:rsidRDefault="00507396" w:rsidP="00507396">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7604F1FC" w:rsidR="00507396" w:rsidRDefault="00507396" w:rsidP="00507396">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507396" w:rsidRDefault="00507396" w:rsidP="00507396">
            <w:pPr>
              <w:pStyle w:val="TAL"/>
              <w:rPr>
                <w:lang w:val="en-US"/>
              </w:rPr>
            </w:pPr>
          </w:p>
        </w:tc>
      </w:tr>
      <w:tr w:rsidR="00507396" w14:paraId="31264D64" w14:textId="77777777" w:rsidTr="00507396">
        <w:trPr>
          <w:trHeight w:val="214"/>
        </w:trPr>
        <w:tc>
          <w:tcPr>
            <w:tcW w:w="2549" w:type="dxa"/>
            <w:tcBorders>
              <w:top w:val="single" w:sz="4" w:space="0" w:color="auto"/>
              <w:left w:val="single" w:sz="4" w:space="0" w:color="auto"/>
              <w:bottom w:val="single" w:sz="4" w:space="0" w:color="auto"/>
              <w:right w:val="single" w:sz="4" w:space="0" w:color="auto"/>
            </w:tcBorders>
            <w:hideMark/>
          </w:tcPr>
          <w:p w14:paraId="41565592" w14:textId="77777777" w:rsidR="00507396" w:rsidRDefault="00507396" w:rsidP="0050739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015D361" w14:textId="470D6905"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3A6E741" w14:textId="2F948743"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259C990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507396" w:rsidRDefault="00507396" w:rsidP="00507396">
            <w:pPr>
              <w:pStyle w:val="TAL"/>
              <w:rPr>
                <w:lang w:val="en-US"/>
              </w:rPr>
            </w:pPr>
            <w:r>
              <w:t>transmissionComb setting</w:t>
            </w:r>
          </w:p>
        </w:tc>
      </w:tr>
      <w:tr w:rsidR="00507396" w14:paraId="5CCD37F1" w14:textId="77777777" w:rsidTr="00507396">
        <w:trPr>
          <w:trHeight w:val="147"/>
        </w:trPr>
        <w:tc>
          <w:tcPr>
            <w:tcW w:w="2549" w:type="dxa"/>
            <w:tcBorders>
              <w:top w:val="single" w:sz="4" w:space="0" w:color="auto"/>
              <w:left w:val="single" w:sz="4" w:space="0" w:color="auto"/>
              <w:bottom w:val="single" w:sz="4" w:space="0" w:color="auto"/>
              <w:right w:val="single" w:sz="4" w:space="0" w:color="auto"/>
            </w:tcBorders>
            <w:hideMark/>
          </w:tcPr>
          <w:p w14:paraId="2573D3AA" w14:textId="77777777" w:rsidR="00507396" w:rsidRDefault="00507396" w:rsidP="0050739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11E8D8A2" w14:textId="6882CC97"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34C204FB" w14:textId="105B195E"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5024FF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507396" w:rsidRDefault="00507396" w:rsidP="00507396">
            <w:pPr>
              <w:pStyle w:val="TAL"/>
              <w:rPr>
                <w:lang w:val="en-US"/>
              </w:rPr>
            </w:pPr>
            <w:r>
              <w:t> </w:t>
            </w:r>
          </w:p>
        </w:tc>
      </w:tr>
      <w:tr w:rsidR="00507396" w14:paraId="7C48F131" w14:textId="77777777" w:rsidTr="00507396">
        <w:trPr>
          <w:trHeight w:val="365"/>
        </w:trPr>
        <w:tc>
          <w:tcPr>
            <w:tcW w:w="2549" w:type="dxa"/>
            <w:tcBorders>
              <w:top w:val="single" w:sz="4" w:space="0" w:color="auto"/>
              <w:left w:val="single" w:sz="4" w:space="0" w:color="auto"/>
              <w:bottom w:val="single" w:sz="4" w:space="0" w:color="auto"/>
              <w:right w:val="single" w:sz="4" w:space="0" w:color="auto"/>
            </w:tcBorders>
            <w:hideMark/>
          </w:tcPr>
          <w:p w14:paraId="47E80233" w14:textId="502FA00F" w:rsidR="00507396" w:rsidRDefault="00507396" w:rsidP="00507396">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507396" w:rsidRDefault="00507396" w:rsidP="0050739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15666140" w14:textId="7CEFACA5" w:rsidR="00507396" w:rsidRPr="00E10620" w:rsidRDefault="00507396" w:rsidP="00507396">
            <w:pPr>
              <w:pStyle w:val="TAC"/>
            </w:pPr>
            <w:r>
              <w:t>port1</w:t>
            </w:r>
          </w:p>
        </w:tc>
        <w:tc>
          <w:tcPr>
            <w:tcW w:w="1943" w:type="dxa"/>
            <w:tcBorders>
              <w:top w:val="single" w:sz="4" w:space="0" w:color="auto"/>
              <w:left w:val="single" w:sz="4" w:space="0" w:color="auto"/>
              <w:bottom w:val="single" w:sz="4" w:space="0" w:color="auto"/>
              <w:right w:val="single" w:sz="4" w:space="0" w:color="auto"/>
            </w:tcBorders>
          </w:tcPr>
          <w:p w14:paraId="1BD53F34" w14:textId="2CCB7C25" w:rsidR="00507396" w:rsidRDefault="00507396" w:rsidP="00507396">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1245D3A6" w:rsidR="00507396" w:rsidRDefault="00507396" w:rsidP="00507396">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507396" w:rsidRDefault="00507396" w:rsidP="00507396">
            <w:pPr>
              <w:pStyle w:val="TAL"/>
              <w:rPr>
                <w:lang w:val="en-US"/>
              </w:rPr>
            </w:pPr>
            <w:r>
              <w:t xml:space="preserve">Number of antenna ports used for SRS </w:t>
            </w:r>
            <w:r w:rsidRPr="003702E0">
              <w:t xml:space="preserve">resource </w:t>
            </w:r>
            <w:r>
              <w:t>transmission</w:t>
            </w:r>
          </w:p>
        </w:tc>
      </w:tr>
      <w:tr w:rsidR="00507396" w14:paraId="0D0CE806" w14:textId="77777777" w:rsidTr="00507396">
        <w:trPr>
          <w:trHeight w:val="77"/>
        </w:trPr>
        <w:tc>
          <w:tcPr>
            <w:tcW w:w="2549" w:type="dxa"/>
            <w:tcBorders>
              <w:top w:val="single" w:sz="4" w:space="0" w:color="auto"/>
              <w:left w:val="single" w:sz="4" w:space="0" w:color="auto"/>
              <w:bottom w:val="single" w:sz="4" w:space="0" w:color="auto"/>
              <w:right w:val="single" w:sz="4" w:space="0" w:color="auto"/>
            </w:tcBorders>
            <w:hideMark/>
          </w:tcPr>
          <w:p w14:paraId="1559F0D8" w14:textId="2A05921E" w:rsidR="00507396" w:rsidRDefault="00507396" w:rsidP="00507396">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507396" w:rsidRDefault="00507396" w:rsidP="0050739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02C121CF" w14:textId="11BF3672" w:rsidR="00507396" w:rsidRPr="00E10620" w:rsidRDefault="00507396" w:rsidP="00507396">
            <w:pPr>
              <w:pStyle w:val="TAC"/>
            </w:pPr>
            <w:r>
              <w:t>Aperiodic</w:t>
            </w:r>
          </w:p>
        </w:tc>
        <w:tc>
          <w:tcPr>
            <w:tcW w:w="1943" w:type="dxa"/>
            <w:tcBorders>
              <w:top w:val="single" w:sz="4" w:space="0" w:color="auto"/>
              <w:left w:val="single" w:sz="4" w:space="0" w:color="auto"/>
              <w:bottom w:val="single" w:sz="4" w:space="0" w:color="auto"/>
              <w:right w:val="single" w:sz="4" w:space="0" w:color="auto"/>
            </w:tcBorders>
          </w:tcPr>
          <w:p w14:paraId="4A17C374" w14:textId="13AD8482" w:rsidR="00507396" w:rsidRDefault="00507396" w:rsidP="00507396">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5EE674B2" w:rsidR="00507396" w:rsidRDefault="00507396" w:rsidP="00507396">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507396" w:rsidRDefault="00507396" w:rsidP="00507396">
            <w:pPr>
              <w:pStyle w:val="TAL"/>
              <w:rPr>
                <w:lang w:val="en-US"/>
              </w:rPr>
            </w:pPr>
          </w:p>
        </w:tc>
      </w:tr>
      <w:tr w:rsidR="00507396" w14:paraId="05CBD715" w14:textId="77777777" w:rsidTr="00507396">
        <w:trPr>
          <w:trHeight w:val="124"/>
        </w:trPr>
        <w:tc>
          <w:tcPr>
            <w:tcW w:w="2549" w:type="dxa"/>
            <w:tcBorders>
              <w:top w:val="single" w:sz="4" w:space="0" w:color="auto"/>
              <w:left w:val="single" w:sz="4" w:space="0" w:color="auto"/>
              <w:bottom w:val="single" w:sz="4" w:space="0" w:color="auto"/>
              <w:right w:val="single" w:sz="4" w:space="0" w:color="auto"/>
            </w:tcBorders>
            <w:hideMark/>
          </w:tcPr>
          <w:p w14:paraId="432DD584" w14:textId="0D1459CF" w:rsidR="00507396" w:rsidRDefault="00507396" w:rsidP="00507396">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507396" w:rsidRDefault="00507396" w:rsidP="00507396">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5316B984" w14:textId="6F987AAB" w:rsidR="00507396" w:rsidRPr="00E10620" w:rsidRDefault="00507396" w:rsidP="00507396">
            <w:pPr>
              <w:pStyle w:val="TAC"/>
            </w:pPr>
            <w:r>
              <w:t>N/A</w:t>
            </w:r>
          </w:p>
        </w:tc>
        <w:tc>
          <w:tcPr>
            <w:tcW w:w="1943" w:type="dxa"/>
            <w:tcBorders>
              <w:top w:val="single" w:sz="4" w:space="0" w:color="auto"/>
              <w:left w:val="single" w:sz="4" w:space="0" w:color="auto"/>
              <w:bottom w:val="single" w:sz="4" w:space="0" w:color="auto"/>
              <w:right w:val="single" w:sz="4" w:space="0" w:color="auto"/>
            </w:tcBorders>
          </w:tcPr>
          <w:p w14:paraId="282166C0" w14:textId="463AA69D" w:rsidR="00507396" w:rsidRDefault="00507396" w:rsidP="00507396">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0CB21D79" w:rsidR="00507396" w:rsidRDefault="00507396" w:rsidP="00507396">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507396" w:rsidRDefault="00507396" w:rsidP="00507396">
            <w:pPr>
              <w:pStyle w:val="TAL"/>
              <w:rPr>
                <w:lang w:val="en-US"/>
              </w:rPr>
            </w:pPr>
            <w:r>
              <w:rPr>
                <w:lang w:val="en-US"/>
              </w:rPr>
              <w:t xml:space="preserve">SRS transmission periodicity </w:t>
            </w:r>
          </w:p>
        </w:tc>
      </w:tr>
      <w:tr w:rsidR="00507396" w14:paraId="3CBD5C92" w14:textId="77777777" w:rsidTr="00A329A4">
        <w:trPr>
          <w:trHeight w:val="124"/>
        </w:trPr>
        <w:tc>
          <w:tcPr>
            <w:tcW w:w="12895" w:type="dxa"/>
            <w:gridSpan w:val="6"/>
            <w:tcBorders>
              <w:top w:val="single" w:sz="4" w:space="0" w:color="auto"/>
              <w:left w:val="single" w:sz="4" w:space="0" w:color="auto"/>
              <w:bottom w:val="single" w:sz="4" w:space="0" w:color="auto"/>
              <w:right w:val="single" w:sz="4" w:space="0" w:color="auto"/>
            </w:tcBorders>
          </w:tcPr>
          <w:p w14:paraId="4211B79A" w14:textId="29D7DDB0" w:rsidR="00507396" w:rsidRDefault="00507396" w:rsidP="004855B3">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 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11340" w:type="dxa"/>
        <w:tblInd w:w="846" w:type="dxa"/>
        <w:tblLook w:val="04A0" w:firstRow="1" w:lastRow="0" w:firstColumn="1" w:lastColumn="0" w:noHBand="0" w:noVBand="1"/>
      </w:tblPr>
      <w:tblGrid>
        <w:gridCol w:w="2407"/>
        <w:gridCol w:w="1699"/>
        <w:gridCol w:w="1638"/>
        <w:gridCol w:w="1543"/>
        <w:gridCol w:w="1533"/>
        <w:gridCol w:w="2520"/>
      </w:tblGrid>
      <w:tr w:rsidR="0074394F" w:rsidRPr="003A7B43" w14:paraId="7F820D2C" w14:textId="77777777" w:rsidTr="0074394F">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74394F" w:rsidRPr="003A7B43" w:rsidRDefault="0074394F" w:rsidP="002079AA">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74394F" w:rsidRPr="003A7B43" w:rsidRDefault="0074394F" w:rsidP="002079AA">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3F7778A8" w14:textId="706980D7" w:rsidR="0074394F" w:rsidRPr="003A7B43" w:rsidRDefault="0074394F" w:rsidP="002079AA">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6DC99C4B" w14:textId="33E3A681" w:rsidR="0074394F" w:rsidRPr="003A7B43" w:rsidRDefault="0074394F" w:rsidP="002079AA">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74394F" w:rsidRPr="003A7B43" w:rsidRDefault="0074394F" w:rsidP="002079AA">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74394F" w:rsidRPr="003A7B43" w:rsidRDefault="0074394F" w:rsidP="002079AA">
            <w:pPr>
              <w:keepNext/>
              <w:spacing w:after="0"/>
              <w:jc w:val="center"/>
              <w:rPr>
                <w:rFonts w:ascii="Arial" w:hAnsi="Arial"/>
                <w:b/>
                <w:sz w:val="18"/>
                <w:lang w:eastAsia="zh-CN"/>
              </w:rPr>
            </w:pPr>
          </w:p>
        </w:tc>
      </w:tr>
      <w:tr w:rsidR="0074394F" w:rsidRPr="003A7B43" w14:paraId="6733B5ED" w14:textId="77777777" w:rsidTr="0074394F">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74394F" w:rsidRPr="003A7B43" w:rsidRDefault="0074394F" w:rsidP="002079AA">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74394F" w:rsidRPr="003A7B43" w:rsidRDefault="0074394F" w:rsidP="002079AA">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2D28041C" w14:textId="77777777" w:rsidR="0074394F" w:rsidRPr="003A7B43" w:rsidRDefault="0074394F"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655C9E0B" w:rsidR="0074394F" w:rsidRPr="003A7B43" w:rsidRDefault="0074394F"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74394F" w:rsidRPr="003A7B43" w:rsidRDefault="0074394F" w:rsidP="002079AA">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74394F" w:rsidRPr="003A7B43" w:rsidRDefault="0074394F" w:rsidP="002079AA">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74394F" w:rsidRPr="003A7B43" w14:paraId="4BE52B22"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74394F" w:rsidRPr="003A7B43" w:rsidRDefault="0074394F" w:rsidP="0074394F">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6EA01BB9" w14:textId="0F6F0822" w:rsidR="0074394F" w:rsidRPr="003A7B43" w:rsidRDefault="0074394F" w:rsidP="0074394F">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90CEB53" w14:textId="7332602A" w:rsidR="0074394F" w:rsidRPr="003A7B43" w:rsidRDefault="0074394F" w:rsidP="0074394F">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74394F" w:rsidRPr="003A7B43" w:rsidRDefault="0074394F" w:rsidP="0074394F">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74394F" w:rsidRPr="003A7B43" w:rsidRDefault="0074394F" w:rsidP="0074394F">
            <w:pPr>
              <w:keepNext/>
              <w:spacing w:after="0"/>
              <w:rPr>
                <w:rFonts w:ascii="Arial" w:hAnsi="Arial"/>
                <w:sz w:val="18"/>
              </w:rPr>
            </w:pPr>
          </w:p>
        </w:tc>
      </w:tr>
      <w:tr w:rsidR="0074394F" w:rsidRPr="003A7B43" w14:paraId="35BD530F"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74394F" w:rsidRPr="003A7B43" w:rsidRDefault="0074394F" w:rsidP="0074394F">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6F6CD6E" w14:textId="3197B1BB" w:rsidR="0074394F" w:rsidRPr="003A7B43" w:rsidRDefault="0074394F" w:rsidP="0074394F">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532BC883" w14:textId="0F547AC7"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74394F" w:rsidRPr="003A7B43" w:rsidRDefault="0074394F" w:rsidP="0074394F">
            <w:pPr>
              <w:keepNext/>
              <w:spacing w:after="0"/>
              <w:rPr>
                <w:rFonts w:ascii="Arial" w:hAnsi="Arial"/>
                <w:sz w:val="18"/>
              </w:rPr>
            </w:pPr>
          </w:p>
        </w:tc>
      </w:tr>
      <w:tr w:rsidR="0074394F" w:rsidRPr="003A7B43" w14:paraId="52775AA0"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74394F" w:rsidRPr="003A7B43" w:rsidRDefault="0074394F" w:rsidP="0074394F">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DF652A4" w14:textId="238A2150"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032B7DFC" w14:textId="3533C416"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74394F" w:rsidRPr="003A7B43" w:rsidRDefault="0074394F" w:rsidP="0074394F">
            <w:pPr>
              <w:keepNext/>
              <w:spacing w:after="0"/>
              <w:rPr>
                <w:rFonts w:ascii="Arial" w:hAnsi="Arial"/>
                <w:sz w:val="18"/>
              </w:rPr>
            </w:pPr>
            <w:r w:rsidRPr="003A7B43">
              <w:rPr>
                <w:rFonts w:ascii="Arial" w:hAnsi="Arial"/>
                <w:sz w:val="18"/>
              </w:rPr>
              <w:t>Frequency hopping is disabled </w:t>
            </w:r>
          </w:p>
        </w:tc>
      </w:tr>
      <w:tr w:rsidR="0074394F" w:rsidRPr="003A7B43" w14:paraId="22E29FFE" w14:textId="77777777" w:rsidTr="0074394F">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74394F" w:rsidRPr="003A7B43" w:rsidRDefault="0074394F" w:rsidP="0074394F">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1116A09D" w14:textId="052CAD64" w:rsidR="0074394F" w:rsidRPr="003A7B43" w:rsidRDefault="0074394F" w:rsidP="0074394F">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5B361926" w14:textId="0DCD1E78" w:rsidR="0074394F" w:rsidRPr="003A7B43" w:rsidRDefault="0074394F" w:rsidP="0074394F">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74394F" w:rsidRPr="003A7B43" w:rsidRDefault="0074394F" w:rsidP="0074394F">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74394F" w:rsidRPr="003A7B43" w:rsidRDefault="0074394F" w:rsidP="0074394F">
            <w:pPr>
              <w:keepNext/>
              <w:spacing w:after="0"/>
              <w:rPr>
                <w:rFonts w:ascii="Arial" w:hAnsi="Arial"/>
                <w:sz w:val="18"/>
                <w:lang w:val="en-US"/>
              </w:rPr>
            </w:pPr>
            <w:r w:rsidRPr="003A7B43">
              <w:rPr>
                <w:rFonts w:ascii="Arial" w:hAnsi="Arial"/>
                <w:sz w:val="18"/>
              </w:rPr>
              <w:t>No group or sequence hopping</w:t>
            </w:r>
          </w:p>
        </w:tc>
      </w:tr>
      <w:tr w:rsidR="0074394F" w:rsidRPr="003A7B43" w14:paraId="19261E65"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74394F" w:rsidRPr="003A7B43" w:rsidRDefault="0074394F" w:rsidP="0074394F">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5567952B" w14:textId="1E049911"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FFC9F78" w14:textId="2C1C514C"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74394F" w:rsidRPr="003A7B43" w:rsidRDefault="0074394F" w:rsidP="0074394F">
            <w:pPr>
              <w:keepNext/>
              <w:spacing w:after="0"/>
              <w:rPr>
                <w:rFonts w:ascii="Arial" w:hAnsi="Arial"/>
                <w:sz w:val="18"/>
                <w:lang w:val="en-US"/>
              </w:rPr>
            </w:pPr>
            <w:r w:rsidRPr="003A7B43">
              <w:rPr>
                <w:rFonts w:ascii="Arial" w:hAnsi="Arial"/>
                <w:sz w:val="18"/>
              </w:rPr>
              <w:t>Frequency domain position of SRS</w:t>
            </w:r>
          </w:p>
        </w:tc>
      </w:tr>
      <w:tr w:rsidR="0074394F" w:rsidRPr="003A7B43" w14:paraId="646176DB" w14:textId="77777777" w:rsidTr="0074394F">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74394F" w:rsidRPr="003A7B43" w:rsidRDefault="0074394F" w:rsidP="0074394F">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1BFCF39" w14:textId="3170DC72"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7B6A02A9" w14:textId="01D2742F"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74394F" w:rsidRPr="003A7B43" w:rsidRDefault="0074394F" w:rsidP="0074394F">
            <w:pPr>
              <w:keepNext/>
              <w:spacing w:after="0"/>
              <w:rPr>
                <w:rFonts w:ascii="Arial" w:hAnsi="Arial"/>
                <w:sz w:val="18"/>
                <w:lang w:val="en-US"/>
              </w:rPr>
            </w:pPr>
            <w:r w:rsidRPr="003A7B43">
              <w:rPr>
                <w:rFonts w:ascii="Arial" w:hAnsi="Arial"/>
                <w:sz w:val="18"/>
              </w:rPr>
              <w:t> </w:t>
            </w:r>
          </w:p>
        </w:tc>
      </w:tr>
      <w:tr w:rsidR="0074394F" w:rsidRPr="003A7B43" w14:paraId="77A7D891"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74394F" w:rsidRPr="003A7B43" w:rsidRDefault="0074394F" w:rsidP="0074394F">
            <w:pPr>
              <w:keepNext/>
              <w:spacing w:after="0"/>
              <w:rPr>
                <w:rFonts w:ascii="Arial" w:hAnsi="Arial"/>
                <w:sz w:val="18"/>
              </w:rPr>
            </w:pPr>
            <w:r w:rsidRPr="003A7B43">
              <w:rPr>
                <w:rFonts w:ascii="Arial" w:hAnsi="Arial"/>
                <w:sz w:val="18"/>
              </w:rPr>
              <w:t>pathlossReferenceRS</w:t>
            </w:r>
          </w:p>
          <w:p w14:paraId="14E06FE1" w14:textId="77777777" w:rsidR="0074394F" w:rsidRPr="003A7B43" w:rsidRDefault="0074394F" w:rsidP="0074394F">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4FBE5CB" w14:textId="51C5CEE4"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762859E" w14:textId="367D6E44"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74394F" w:rsidRPr="003A7B43" w:rsidRDefault="0074394F" w:rsidP="0074394F">
            <w:pPr>
              <w:keepNext/>
              <w:spacing w:after="0"/>
              <w:rPr>
                <w:rFonts w:ascii="Arial" w:hAnsi="Arial"/>
                <w:sz w:val="18"/>
                <w:lang w:val="en-US"/>
              </w:rPr>
            </w:pPr>
            <w:r w:rsidRPr="003A7B43">
              <w:rPr>
                <w:rFonts w:ascii="Arial" w:hAnsi="Arial"/>
                <w:sz w:val="18"/>
              </w:rPr>
              <w:t>SSB #0 is used for SRS path loss estimation</w:t>
            </w:r>
          </w:p>
        </w:tc>
      </w:tr>
      <w:tr w:rsidR="0074394F" w:rsidRPr="003A7B43" w14:paraId="430221F7" w14:textId="77777777" w:rsidTr="0074394F">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74394F" w:rsidRPr="003A7B43" w:rsidRDefault="0074394F" w:rsidP="0074394F">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74394F" w:rsidRPr="003A7B43" w:rsidRDefault="0074394F" w:rsidP="0074394F">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1BB5FD74" w14:textId="2C9ED3A0" w:rsidR="0074394F" w:rsidRPr="003A7B43" w:rsidRDefault="0074394F" w:rsidP="0074394F">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39DE1AC9" w14:textId="4EAB4655" w:rsidR="0074394F" w:rsidRPr="003A7B43" w:rsidRDefault="0074394F" w:rsidP="0074394F">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74394F" w:rsidRPr="003A7B43" w:rsidRDefault="0074394F" w:rsidP="0074394F">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74394F" w:rsidRPr="003A7B43" w:rsidRDefault="0074394F" w:rsidP="0074394F">
            <w:pPr>
              <w:keepNext/>
              <w:spacing w:after="0"/>
              <w:rPr>
                <w:rFonts w:ascii="Arial" w:hAnsi="Arial"/>
                <w:sz w:val="18"/>
                <w:lang w:val="en-US"/>
              </w:rPr>
            </w:pPr>
          </w:p>
        </w:tc>
      </w:tr>
      <w:tr w:rsidR="0074394F" w:rsidRPr="003A7B43" w14:paraId="6C6829A0" w14:textId="77777777" w:rsidTr="0074394F">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74394F" w:rsidRPr="003A7B43" w:rsidRDefault="0074394F" w:rsidP="0074394F">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2F631218" w:rsidR="0074394F" w:rsidRPr="003A7B43" w:rsidRDefault="0074394F" w:rsidP="0074394F">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4DD3F9F3" w14:textId="64296FF3" w:rsidR="0074394F" w:rsidRPr="003A7B43" w:rsidRDefault="0074394F" w:rsidP="0074394F">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D1AEA40" w14:textId="2FC90510" w:rsidR="0074394F" w:rsidRPr="003A7B43" w:rsidRDefault="0074394F" w:rsidP="0074394F">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74394F" w:rsidRPr="003A7B43" w:rsidRDefault="0074394F" w:rsidP="0074394F">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74394F" w:rsidRPr="003A7B43" w:rsidRDefault="0074394F" w:rsidP="0074394F">
            <w:pPr>
              <w:keepNext/>
              <w:spacing w:after="0"/>
              <w:rPr>
                <w:rFonts w:ascii="Arial" w:hAnsi="Arial"/>
                <w:sz w:val="18"/>
                <w:lang w:val="en-US"/>
              </w:rPr>
            </w:pPr>
            <w:r w:rsidRPr="003A7B43">
              <w:rPr>
                <w:rFonts w:ascii="Arial" w:hAnsi="Arial"/>
                <w:sz w:val="18"/>
              </w:rPr>
              <w:t>resourceMapping setting</w:t>
            </w:r>
          </w:p>
        </w:tc>
      </w:tr>
      <w:tr w:rsidR="0074394F" w:rsidRPr="003A7B43" w14:paraId="23863609" w14:textId="77777777" w:rsidTr="0074394F">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74394F" w:rsidRPr="003A7B43" w:rsidRDefault="0074394F" w:rsidP="0074394F">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06B9DD8B" w:rsidR="0074394F" w:rsidRPr="003A7B43" w:rsidRDefault="0074394F" w:rsidP="0074394F">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2BE29620" w14:textId="24B89A6A" w:rsidR="0074394F" w:rsidRPr="003A7B43" w:rsidRDefault="0074394F" w:rsidP="0074394F">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2C46943E" w14:textId="5828AF86" w:rsidR="0074394F" w:rsidRPr="003A7B43" w:rsidRDefault="0074394F" w:rsidP="0074394F">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74394F" w:rsidRPr="003A7B43" w:rsidRDefault="0074394F" w:rsidP="0074394F">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74394F" w:rsidRPr="003A7B43" w:rsidRDefault="0074394F" w:rsidP="0074394F">
            <w:pPr>
              <w:keepNext/>
              <w:spacing w:after="0"/>
              <w:rPr>
                <w:rFonts w:ascii="Arial" w:hAnsi="Arial"/>
                <w:sz w:val="18"/>
                <w:lang w:val="en-US"/>
              </w:rPr>
            </w:pPr>
            <w:r w:rsidRPr="003A7B43">
              <w:rPr>
                <w:rFonts w:ascii="Arial" w:hAnsi="Arial"/>
                <w:sz w:val="18"/>
                <w:lang w:val="en-US"/>
              </w:rPr>
              <w:t>SRS symbols belong to the same SRS resource.</w:t>
            </w:r>
          </w:p>
        </w:tc>
      </w:tr>
      <w:tr w:rsidR="0074394F" w:rsidRPr="003A7B43" w14:paraId="76432E69" w14:textId="77777777" w:rsidTr="0074394F">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74394F" w:rsidRPr="003A7B43" w:rsidRDefault="0074394F" w:rsidP="0074394F">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74394F" w:rsidRPr="003A7B43" w:rsidRDefault="0074394F" w:rsidP="0074394F">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352A2F3C" w14:textId="5908A5E1" w:rsidR="0074394F" w:rsidRPr="003A7B43" w:rsidRDefault="0074394F" w:rsidP="0074394F">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4C241680" w14:textId="2EA6196D" w:rsidR="0074394F" w:rsidRPr="003A7B43" w:rsidRDefault="0074394F" w:rsidP="0074394F">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74394F" w:rsidRPr="003A7B43" w:rsidRDefault="0074394F" w:rsidP="0074394F">
            <w:pPr>
              <w:keepNext/>
              <w:spacing w:after="0"/>
              <w:rPr>
                <w:rFonts w:ascii="Arial" w:hAnsi="Arial"/>
                <w:sz w:val="18"/>
                <w:lang w:val="en-US"/>
              </w:rPr>
            </w:pPr>
            <w:r w:rsidRPr="003A7B43">
              <w:rPr>
                <w:rFonts w:ascii="Arial" w:hAnsi="Arial"/>
                <w:sz w:val="18"/>
              </w:rPr>
              <w:t>without repetition.</w:t>
            </w:r>
          </w:p>
        </w:tc>
      </w:tr>
      <w:tr w:rsidR="0074394F" w:rsidRPr="003A7B43" w14:paraId="76A5A9CF" w14:textId="77777777" w:rsidTr="0074394F">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74394F" w:rsidRPr="003A7B43" w:rsidRDefault="0074394F" w:rsidP="0074394F">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74394F" w:rsidRPr="003A7B43" w:rsidRDefault="0074394F" w:rsidP="0074394F">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2043E9C2" w14:textId="3BD08C9E" w:rsidR="0074394F" w:rsidRPr="003A7B43" w:rsidRDefault="0074394F" w:rsidP="0074394F">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52E9B1C0" w14:textId="2E62D2F6" w:rsidR="0074394F" w:rsidRPr="003A7B43" w:rsidRDefault="0074394F" w:rsidP="0074394F">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74394F" w:rsidRPr="003A7B43" w:rsidRDefault="0074394F" w:rsidP="0074394F">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74394F" w:rsidRPr="003A7B43" w:rsidRDefault="0074394F" w:rsidP="0074394F">
            <w:pPr>
              <w:keepNext/>
              <w:spacing w:after="0"/>
              <w:rPr>
                <w:rFonts w:ascii="Arial" w:hAnsi="Arial"/>
                <w:sz w:val="18"/>
                <w:lang w:val="en-US"/>
              </w:rPr>
            </w:pPr>
          </w:p>
        </w:tc>
      </w:tr>
      <w:tr w:rsidR="0074394F" w:rsidRPr="003A7B43" w14:paraId="75BA68A8" w14:textId="77777777" w:rsidTr="0074394F">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74394F" w:rsidRPr="003A7B43" w:rsidRDefault="0074394F" w:rsidP="0074394F">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74394F" w:rsidRPr="003A7B43" w:rsidRDefault="0074394F" w:rsidP="0074394F">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7B9128B5" w14:textId="4AAF681C"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E139A93" w14:textId="686B6867"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74394F" w:rsidRPr="003A7B43" w:rsidRDefault="0074394F" w:rsidP="0074394F">
            <w:pPr>
              <w:keepNext/>
              <w:spacing w:after="0"/>
              <w:rPr>
                <w:rFonts w:ascii="Arial" w:hAnsi="Arial"/>
                <w:sz w:val="18"/>
                <w:lang w:val="en-US"/>
              </w:rPr>
            </w:pPr>
            <w:r w:rsidRPr="003A7B43">
              <w:rPr>
                <w:rFonts w:ascii="Arial" w:hAnsi="Arial"/>
                <w:sz w:val="18"/>
              </w:rPr>
              <w:t>transmissionComb setting</w:t>
            </w:r>
          </w:p>
        </w:tc>
      </w:tr>
      <w:tr w:rsidR="0074394F" w:rsidRPr="003A7B43" w14:paraId="2C56E27C" w14:textId="77777777" w:rsidTr="0074394F">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74394F" w:rsidRPr="003A7B43" w:rsidRDefault="0074394F" w:rsidP="0074394F">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74394F" w:rsidRPr="003A7B43" w:rsidRDefault="0074394F" w:rsidP="0074394F">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72CE4B8B" w14:textId="4639C46D"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2B18D225" w14:textId="0AD39A2C"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74394F" w:rsidRPr="003A7B43" w:rsidRDefault="0074394F" w:rsidP="0074394F">
            <w:pPr>
              <w:keepNext/>
              <w:spacing w:after="0"/>
              <w:rPr>
                <w:rFonts w:ascii="Arial" w:hAnsi="Arial"/>
                <w:sz w:val="18"/>
                <w:lang w:val="en-US"/>
              </w:rPr>
            </w:pPr>
            <w:r w:rsidRPr="003A7B43">
              <w:rPr>
                <w:rFonts w:ascii="Arial" w:hAnsi="Arial"/>
                <w:sz w:val="18"/>
              </w:rPr>
              <w:t> </w:t>
            </w:r>
          </w:p>
        </w:tc>
      </w:tr>
      <w:tr w:rsidR="0074394F" w:rsidRPr="003A7B43" w14:paraId="681AE434" w14:textId="77777777" w:rsidTr="0074394F">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74394F" w:rsidRPr="003A7B43" w:rsidRDefault="0074394F" w:rsidP="0074394F">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74394F" w:rsidRPr="003A7B43" w:rsidRDefault="0074394F" w:rsidP="0074394F">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61E2B01D" w14:textId="313163AA" w:rsidR="0074394F" w:rsidRPr="003A7B43" w:rsidRDefault="0074394F" w:rsidP="0074394F">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7013D166" w14:textId="6F351139" w:rsidR="0074394F" w:rsidRPr="003A7B43" w:rsidRDefault="0074394F" w:rsidP="0074394F">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74394F" w:rsidRPr="003A7B43" w:rsidRDefault="0074394F" w:rsidP="0074394F">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74394F" w:rsidRPr="003A7B43" w:rsidRDefault="0074394F" w:rsidP="0074394F">
            <w:pPr>
              <w:keepNext/>
              <w:spacing w:after="0"/>
              <w:rPr>
                <w:rFonts w:ascii="Arial" w:hAnsi="Arial"/>
                <w:sz w:val="18"/>
                <w:lang w:val="en-US"/>
              </w:rPr>
            </w:pPr>
            <w:r w:rsidRPr="003A7B43">
              <w:rPr>
                <w:rFonts w:ascii="Arial" w:hAnsi="Arial"/>
                <w:sz w:val="18"/>
              </w:rPr>
              <w:t>Number of antenna ports used for SRS resource transmission</w:t>
            </w:r>
          </w:p>
        </w:tc>
      </w:tr>
      <w:tr w:rsidR="0074394F" w:rsidRPr="003A7B43" w14:paraId="3FC97B99" w14:textId="77777777" w:rsidTr="0074394F">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74394F" w:rsidRPr="003A7B43" w:rsidRDefault="0074394F" w:rsidP="0074394F">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74394F" w:rsidRPr="003A7B43" w:rsidRDefault="0074394F" w:rsidP="0074394F">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9DCD310" w14:textId="4EC930F9" w:rsidR="0074394F" w:rsidRPr="003A7B43" w:rsidRDefault="0074394F" w:rsidP="0074394F">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4F32EB3F" w14:textId="508B44D7" w:rsidR="0074394F" w:rsidRPr="003A7B43" w:rsidRDefault="0074394F" w:rsidP="0074394F">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74394F" w:rsidRPr="003A7B43" w:rsidRDefault="0074394F" w:rsidP="0074394F">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74394F" w:rsidRPr="003A7B43" w:rsidRDefault="0074394F" w:rsidP="0074394F">
            <w:pPr>
              <w:keepNext/>
              <w:spacing w:after="0"/>
              <w:rPr>
                <w:rFonts w:ascii="Arial" w:hAnsi="Arial"/>
                <w:sz w:val="18"/>
                <w:lang w:val="en-US"/>
              </w:rPr>
            </w:pPr>
          </w:p>
        </w:tc>
      </w:tr>
      <w:tr w:rsidR="0074394F" w:rsidRPr="003A7B43" w14:paraId="5E46933A" w14:textId="77777777" w:rsidTr="0074394F">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74394F" w:rsidRPr="003A7B43" w:rsidRDefault="0074394F" w:rsidP="0074394F">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74394F" w:rsidRPr="003A7B43" w:rsidRDefault="0074394F" w:rsidP="0074394F">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5E0004BF" w14:textId="17688D7C" w:rsidR="0074394F" w:rsidRPr="003A7B43" w:rsidRDefault="0074394F" w:rsidP="0074394F">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34525E7E" w14:textId="7799AFF3" w:rsidR="0074394F" w:rsidRPr="003A7B43" w:rsidRDefault="0074394F" w:rsidP="0074394F">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74394F" w:rsidRPr="003A7B43" w:rsidRDefault="0074394F" w:rsidP="0074394F">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74394F" w:rsidRPr="003A7B43" w:rsidRDefault="0074394F" w:rsidP="0074394F">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4FAB139E" w14:textId="77777777" w:rsidR="00101482" w:rsidRDefault="00101482" w:rsidP="00101482">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48AC379F"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Default="00101482" w:rsidP="00A00B01">
            <w:pPr>
              <w:pStyle w:val="TAH"/>
              <w:spacing w:line="256" w:lineRule="auto"/>
            </w:pPr>
            <w:r>
              <w:t>Values</w:t>
            </w:r>
          </w:p>
        </w:tc>
      </w:tr>
      <w:tr w:rsidR="00101482" w14:paraId="51C7D9F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Default="00101482" w:rsidP="00A00B01">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Default="00101482" w:rsidP="00A00B01">
            <w:pPr>
              <w:pStyle w:val="TAL"/>
              <w:rPr>
                <w:lang w:eastAsia="zh-CN"/>
              </w:rPr>
            </w:pPr>
            <w:r>
              <w:rPr>
                <w:lang w:eastAsia="zh-CN"/>
              </w:rPr>
              <w:t>DLCBW.1.2</w:t>
            </w:r>
          </w:p>
        </w:tc>
      </w:tr>
      <w:tr w:rsidR="00101482" w14:paraId="66914229"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37CB8D68" w:rsidR="00101482" w:rsidRDefault="00101482" w:rsidP="00A00B01">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7F43C95F"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5880983B"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33CCF285" w14:textId="77777777" w:rsidR="00101482" w:rsidRDefault="00101482" w:rsidP="00A00B01">
            <w:pPr>
              <w:pStyle w:val="TAL"/>
              <w:rPr>
                <w:lang w:eastAsia="zh-CN"/>
              </w:rPr>
            </w:pPr>
            <w:r>
              <w:rPr>
                <w:lang w:eastAsia="zh-CN"/>
              </w:rPr>
              <w:t>Same as RF channel defined in each test</w:t>
            </w:r>
          </w:p>
        </w:tc>
      </w:tr>
      <w:tr w:rsidR="00101482" w14:paraId="5DB39039"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7F14D81B" w14:textId="77777777" w:rsidR="00101482" w:rsidRDefault="00101482" w:rsidP="00A00B01">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4CB0C3D5" w14:textId="77777777" w:rsidR="00101482" w:rsidRDefault="00101482" w:rsidP="00101482"/>
    <w:p w14:paraId="5075653F" w14:textId="6DF03073" w:rsidR="006F2F84" w:rsidRDefault="006F2F84" w:rsidP="006F2F84">
      <w:pPr>
        <w:pStyle w:val="Heading3"/>
      </w:pPr>
      <w:r>
        <w:t>A.3.25.2</w:t>
      </w:r>
      <w:r>
        <w:tab/>
        <w:t xml:space="preserve">UL UE specific CBW </w:t>
      </w:r>
    </w:p>
    <w:p w14:paraId="3AE29FEE" w14:textId="77777777" w:rsidR="00101482" w:rsidRDefault="00101482" w:rsidP="00101482">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5A6B34AD"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Default="00101482" w:rsidP="00A00B01">
            <w:pPr>
              <w:pStyle w:val="TAH"/>
              <w:spacing w:line="256" w:lineRule="auto"/>
            </w:pPr>
            <w:r>
              <w:t>Values</w:t>
            </w:r>
          </w:p>
        </w:tc>
      </w:tr>
      <w:tr w:rsidR="00101482" w14:paraId="13833B52"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Default="00101482" w:rsidP="00A00B01">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Default="00101482" w:rsidP="00A00B01">
            <w:pPr>
              <w:pStyle w:val="TAL"/>
              <w:rPr>
                <w:lang w:eastAsia="zh-CN"/>
              </w:rPr>
            </w:pPr>
            <w:r>
              <w:rPr>
                <w:lang w:eastAsia="zh-CN"/>
              </w:rPr>
              <w:t>ULCBW.1.2</w:t>
            </w:r>
          </w:p>
        </w:tc>
      </w:tr>
      <w:tr w:rsidR="00101482" w14:paraId="3828365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16FC90CC" w:rsidR="00101482" w:rsidRDefault="00101482" w:rsidP="00A00B01">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A97AF2D"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64F7D527"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7C22FAAE" w14:textId="77777777" w:rsidR="00101482" w:rsidRDefault="00101482" w:rsidP="00A00B01">
            <w:pPr>
              <w:pStyle w:val="TAL"/>
              <w:rPr>
                <w:lang w:eastAsia="zh-CN"/>
              </w:rPr>
            </w:pPr>
            <w:r>
              <w:rPr>
                <w:lang w:eastAsia="zh-CN"/>
              </w:rPr>
              <w:t>Same as RF channel defined in each test</w:t>
            </w:r>
          </w:p>
        </w:tc>
      </w:tr>
      <w:tr w:rsidR="00101482" w14:paraId="197A5E74"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342EC91" w14:textId="77777777" w:rsidR="00101482" w:rsidRDefault="00101482" w:rsidP="00A00B01">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06865193" w14:textId="77777777" w:rsidR="00101482" w:rsidRDefault="00101482" w:rsidP="00101482"/>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110071C" w14:textId="77777777" w:rsidR="002B3477" w:rsidRDefault="002B3477" w:rsidP="002B3477">
      <w:pPr>
        <w:pStyle w:val="B10"/>
      </w:pPr>
      <w:r>
        <w:t>-</w:t>
      </w:r>
      <w:r>
        <w:tab/>
      </w:r>
      <w:r w:rsidRPr="005C0C78">
        <w:t xml:space="preserve">The counter, </w:t>
      </w:r>
      <w:r w:rsidRPr="005C0C78">
        <w:rPr>
          <w:i/>
          <w:iCs/>
        </w:rPr>
        <w:t>l</w:t>
      </w:r>
      <w:r w:rsidRPr="005C0C78">
        <w:rPr>
          <w:vertAlign w:val="subscript"/>
        </w:rPr>
        <w:t xml:space="preserve">CCA, </w:t>
      </w:r>
      <w:r w:rsidRPr="005C0C78">
        <w:t>is used to monitor the number of unavailable DBT samples withing an evaluation window, W</w:t>
      </w:r>
      <w:r w:rsidRPr="005C0C78">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 xml:space="preserve">. </w:t>
      </w:r>
    </w:p>
    <w:p w14:paraId="6EEDA88B" w14:textId="7E9706BD" w:rsidR="002B3477" w:rsidRPr="00A81BC3" w:rsidRDefault="002B3477" w:rsidP="002B3477">
      <w:pPr>
        <w:pStyle w:val="B10"/>
      </w:pPr>
      <w:r>
        <w:t>-</w:t>
      </w:r>
      <w:r>
        <w:tab/>
      </w:r>
      <w:r w:rsidRPr="00C94072">
        <w:t xml:space="preserve">If DRX cycle is </w:t>
      </w:r>
      <w:r>
        <w:t xml:space="preserve">not </w:t>
      </w:r>
      <w:r w:rsidRPr="00C94072">
        <w:t xml:space="preserve">used then prior to each DBT window, the test equipment shall determine whether the </w:t>
      </w:r>
      <w:r>
        <w:t xml:space="preserve">DL </w:t>
      </w:r>
      <w:r w:rsidRPr="00B54A85">
        <w:t>CCA attempt is successful (i.e., the corresponding signals have to be transmitted), based on probability P</w:t>
      </w:r>
      <w:r w:rsidRPr="00C94072">
        <w:rPr>
          <w:vertAlign w:val="subscript"/>
        </w:rPr>
        <w:t>CCA_DL</w:t>
      </w:r>
      <w:r w:rsidRPr="00C94072">
        <w:t xml:space="preserve"> of successful </w:t>
      </w:r>
      <w:r>
        <w:t xml:space="preserve">DL </w:t>
      </w:r>
      <w:r w:rsidRPr="00B54A85">
        <w:t xml:space="preserve">CCA configured in the corresponding test case. If DRX </w:t>
      </w:r>
      <w:r w:rsidRPr="005C0C78">
        <w:t xml:space="preserve">cycle </w:t>
      </w:r>
      <w:r w:rsidRPr="00C94072">
        <w:t xml:space="preserve">is </w:t>
      </w:r>
      <w:r w:rsidRPr="00DD1C06">
        <w:t>not used</w:t>
      </w:r>
      <w:r w:rsidRPr="005C0C78">
        <w:t xml:space="preserve">, then </w:t>
      </w:r>
      <w:r w:rsidRPr="00C94072">
        <w:t xml:space="preserve">the </w:t>
      </w:r>
      <w:r>
        <w:t xml:space="preserve">DL </w:t>
      </w:r>
      <w:r w:rsidRPr="005C0C78">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CB6A698" w14:textId="77777777" w:rsidR="002B3477" w:rsidRPr="00F86AC4" w:rsidRDefault="002B3477" w:rsidP="002B3477">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149A6F4B"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03AC4287" w14:textId="629A70BA" w:rsidR="00C33A2B" w:rsidRPr="007275DF" w:rsidRDefault="00C33A2B" w:rsidP="00C33A2B">
      <w:pPr>
        <w:pStyle w:val="B10"/>
      </w:pPr>
      <w:r w:rsidRPr="007275DF">
        <w:t>2 - Transmit</w:t>
      </w:r>
      <w:r w:rsidR="003A183E" w:rsidRPr="003A183E">
        <w:rPr>
          <w:lang w:eastAsia="en-GB"/>
        </w:rPr>
        <w:t xml:space="preserve"> </w:t>
      </w:r>
      <w:r w:rsidR="003A183E" w:rsidRPr="00F86AC4">
        <w:rPr>
          <w:lang w:eastAsia="en-GB"/>
        </w:rPr>
        <w:t xml:space="preserve">the discovery burst based on </w:t>
      </w:r>
      <w:r w:rsidR="003A183E" w:rsidRPr="00F86AC4">
        <w:rPr>
          <w:i/>
          <w:iCs/>
          <w:lang w:eastAsia="en-GB"/>
        </w:rPr>
        <w:t>p1</w:t>
      </w:r>
      <w:r w:rsidR="003A183E" w:rsidRPr="00F86AC4">
        <w:rPr>
          <w:lang w:eastAsia="en-GB"/>
        </w:rPr>
        <w:t xml:space="preserve"> in the first candidate position. If </w:t>
      </w:r>
      <w:r w:rsidR="003A183E" w:rsidRPr="00F86AC4">
        <w:rPr>
          <w:i/>
          <w:iCs/>
          <w:lang w:eastAsia="en-GB"/>
        </w:rPr>
        <w:t xml:space="preserve">p1 </w:t>
      </w:r>
      <w:r w:rsidR="003A183E" w:rsidRPr="00F86AC4">
        <w:rPr>
          <w:lang w:eastAsia="en-GB"/>
        </w:rPr>
        <w:t>≤ P</w:t>
      </w:r>
      <w:r w:rsidR="003A183E" w:rsidRPr="00F86AC4">
        <w:rPr>
          <w:vertAlign w:val="subscript"/>
          <w:lang w:eastAsia="en-GB"/>
        </w:rPr>
        <w:t>CCA_DL</w:t>
      </w:r>
      <w:r w:rsidR="003A183E" w:rsidRPr="00F86AC4">
        <w:rPr>
          <w:lang w:eastAsia="en-GB"/>
        </w:rPr>
        <w:t xml:space="preserve">, the discovery burst is transmitted at the first candidate SSB location; else if </w:t>
      </w:r>
      <w:r w:rsidR="003A183E" w:rsidRPr="00A2055D">
        <w:rPr>
          <w:i/>
          <w:iCs/>
        </w:rPr>
        <w:t>l</w:t>
      </w:r>
      <w:r w:rsidR="003A183E" w:rsidRPr="00A2055D">
        <w:rPr>
          <w:vertAlign w:val="subscript"/>
        </w:rPr>
        <w:t>CCA</w:t>
      </w:r>
      <w:r w:rsidR="003A183E">
        <w:rPr>
          <w:vertAlign w:val="subscript"/>
        </w:rPr>
        <w:t xml:space="preserve"> </w:t>
      </w:r>
      <w:r w:rsidR="003A183E" w:rsidRPr="00F86AC4">
        <w:rPr>
          <w:lang w:eastAsia="en-GB"/>
        </w:rPr>
        <w:t xml:space="preserve">is larger </w:t>
      </w:r>
      <w:r w:rsidR="003A183E">
        <w:rPr>
          <w:lang w:eastAsia="en-GB"/>
        </w:rPr>
        <w:t xml:space="preserve">than </w:t>
      </w:r>
      <w:r w:rsidR="003A183E" w:rsidRPr="00F86AC4">
        <w:rPr>
          <w:lang w:eastAsia="en-GB"/>
        </w:rPr>
        <w:t>or equal to L</w:t>
      </w:r>
      <w:r w:rsidR="003A183E" w:rsidRPr="00F86AC4">
        <w:rPr>
          <w:vertAlign w:val="subscript"/>
          <w:lang w:eastAsia="en-GB"/>
        </w:rPr>
        <w:t xml:space="preserve">CCA_DL, </w:t>
      </w:r>
      <w:r w:rsidR="003A183E" w:rsidRPr="00F86AC4">
        <w:rPr>
          <w:lang w:eastAsia="en-GB"/>
        </w:rPr>
        <w:t>the discovery burst is transmitted at the first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0280E3F4" w14:textId="77777777" w:rsidR="00C33A2B" w:rsidRPr="007275DF" w:rsidRDefault="00C33A2B" w:rsidP="00C33A2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5B5AFE1"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462912F9" w14:textId="77777777" w:rsidR="00C33A2B" w:rsidRPr="007275DF" w:rsidRDefault="00C33A2B" w:rsidP="00C33A2B">
      <w:pPr>
        <w:pStyle w:val="B10"/>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0C9A8D5" w14:textId="77777777" w:rsidR="00C33A2B" w:rsidRPr="007275DF" w:rsidRDefault="00C33A2B" w:rsidP="00C33A2B">
      <w:pPr>
        <w:pStyle w:val="B20"/>
      </w:pPr>
      <w:r w:rsidRPr="007275DF">
        <w:t xml:space="preserve">a - Generate a uniform random variable </w:t>
      </w:r>
      <w:r w:rsidRPr="007275DF">
        <w:rPr>
          <w:i/>
          <w:iCs/>
        </w:rPr>
        <w:t>p2</w:t>
      </w:r>
      <w:r w:rsidRPr="007275DF">
        <w:t xml:space="preserve"> from the range [0, 1] for the second candidate SSB position. </w:t>
      </w:r>
    </w:p>
    <w:p w14:paraId="435ECD11" w14:textId="1FAA7257" w:rsidR="00C33A2B" w:rsidRPr="007275DF" w:rsidRDefault="00C33A2B" w:rsidP="00C33A2B">
      <w:pPr>
        <w:pStyle w:val="B20"/>
      </w:pPr>
      <w:r w:rsidRPr="007275DF">
        <w:t xml:space="preserve">b - </w:t>
      </w:r>
      <w:r w:rsidR="003A183E" w:rsidRPr="00F86AC4">
        <w:rPr>
          <w:lang w:eastAsia="en-GB"/>
        </w:rPr>
        <w:t xml:space="preserve">Transmit the discovery burst based on </w:t>
      </w:r>
      <w:r w:rsidR="003A183E" w:rsidRPr="00F86AC4">
        <w:rPr>
          <w:i/>
          <w:iCs/>
          <w:lang w:eastAsia="en-GB"/>
        </w:rPr>
        <w:t>p2</w:t>
      </w:r>
      <w:r w:rsidR="003A183E" w:rsidRPr="00F86AC4">
        <w:rPr>
          <w:lang w:eastAsia="en-GB"/>
        </w:rPr>
        <w:t xml:space="preserve"> in the second candidate position.  If </w:t>
      </w:r>
      <w:r w:rsidR="003A183E" w:rsidRPr="00F86AC4">
        <w:rPr>
          <w:i/>
          <w:iCs/>
          <w:lang w:eastAsia="en-GB"/>
        </w:rPr>
        <w:t xml:space="preserve">p2 </w:t>
      </w:r>
      <w:r w:rsidR="003A183E" w:rsidRPr="00F86AC4">
        <w:rPr>
          <w:lang w:eastAsia="en-GB"/>
        </w:rPr>
        <w:t>≤ P</w:t>
      </w:r>
      <w:r w:rsidR="003A183E" w:rsidRPr="00F86AC4">
        <w:rPr>
          <w:vertAlign w:val="subscript"/>
          <w:lang w:eastAsia="en-GB"/>
        </w:rPr>
        <w:t>CCA_DL2</w:t>
      </w:r>
      <w:r w:rsidR="003A183E" w:rsidRPr="00F86AC4">
        <w:rPr>
          <w:lang w:eastAsia="en-GB"/>
        </w:rPr>
        <w:t xml:space="preserve">, the discovery burst is transmitted at the second candidate SSB location; else if </w:t>
      </w:r>
      <w:r w:rsidR="003A183E" w:rsidRPr="00A2055D">
        <w:rPr>
          <w:i/>
          <w:iCs/>
        </w:rPr>
        <w:t>l</w:t>
      </w:r>
      <w:r w:rsidR="003A183E" w:rsidRPr="00A2055D">
        <w:rPr>
          <w:vertAlign w:val="subscript"/>
        </w:rPr>
        <w:t>CCA</w:t>
      </w:r>
      <w:r w:rsidR="003A183E" w:rsidRPr="00F86AC4">
        <w:rPr>
          <w:lang w:eastAsia="en-GB"/>
        </w:rPr>
        <w:t xml:space="preserve"> is larger </w:t>
      </w:r>
      <w:r w:rsidR="003A183E">
        <w:rPr>
          <w:lang w:eastAsia="en-GB"/>
        </w:rPr>
        <w:t xml:space="preserve">than </w:t>
      </w:r>
      <w:r w:rsidR="003A183E" w:rsidRPr="00F86AC4">
        <w:rPr>
          <w:lang w:eastAsia="en-GB"/>
        </w:rPr>
        <w:t>or equal to L</w:t>
      </w:r>
      <w:r w:rsidR="003A183E" w:rsidRPr="00F86AC4">
        <w:rPr>
          <w:vertAlign w:val="subscript"/>
          <w:lang w:eastAsia="en-GB"/>
        </w:rPr>
        <w:t>CCA_DL</w:t>
      </w:r>
      <w:r w:rsidR="003A183E" w:rsidRPr="00F86AC4">
        <w:rPr>
          <w:lang w:eastAsia="en-GB"/>
        </w:rPr>
        <w:t>,</w:t>
      </w:r>
      <w:r w:rsidR="003A183E" w:rsidRPr="00F86AC4">
        <w:rPr>
          <w:vertAlign w:val="subscript"/>
          <w:lang w:eastAsia="en-GB"/>
        </w:rPr>
        <w:t xml:space="preserve"> </w:t>
      </w:r>
      <w:r w:rsidR="003A183E" w:rsidRPr="00F86AC4">
        <w:rPr>
          <w:lang w:eastAsia="en-GB"/>
        </w:rPr>
        <w:t>the discovery burst is transmitted at the second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77777777"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2C39B80F" w:rsidR="00C33A2B" w:rsidRPr="007275DF" w:rsidRDefault="00B97F65"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the TE transmits an OCNG noise pattern with an energy level X 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77777777" w:rsidR="00C33A2B" w:rsidRPr="00C33A2B" w:rsidRDefault="00C33A2B">
      <w:pPr>
        <w:pStyle w:val="B10"/>
        <w:numPr>
          <w:ilvl w:val="0"/>
          <w:numId w:val="16"/>
        </w:numPr>
      </w:pPr>
      <w:r w:rsidRPr="00C33A2B">
        <w:t>X is 3 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31FE9903" w:rsidR="00C33A2B" w:rsidRDefault="00C33A2B" w:rsidP="00BE32D5"/>
    <w:p w14:paraId="1074E45C" w14:textId="77777777" w:rsidR="00BE32D5" w:rsidRPr="007275DF" w:rsidRDefault="00BE32D5" w:rsidP="00BE32D5">
      <w:pPr>
        <w:pStyle w:val="Heading3"/>
      </w:pPr>
      <w:r w:rsidRPr="007275DF">
        <w:t>A.3.26.</w:t>
      </w:r>
      <w:r>
        <w:t>3</w:t>
      </w:r>
      <w:r w:rsidRPr="007275DF">
        <w:tab/>
        <w:t>CCA model for operation on a carrier frequency with CCA in FR</w:t>
      </w:r>
      <w:r>
        <w:t>2-2</w:t>
      </w:r>
    </w:p>
    <w:p w14:paraId="6F69692C" w14:textId="77777777" w:rsidR="00BE32D5" w:rsidRDefault="00BE32D5" w:rsidP="00BE32D5">
      <w:pPr>
        <w:pStyle w:val="Heading4"/>
      </w:pPr>
      <w:r w:rsidRPr="007275DF">
        <w:t>A.3.26.</w:t>
      </w:r>
      <w:r>
        <w:t>3</w:t>
      </w:r>
      <w:r w:rsidRPr="007275DF">
        <w:t>.1</w:t>
      </w:r>
      <w:r w:rsidRPr="007275DF">
        <w:tab/>
        <w:t>DL CCA model</w:t>
      </w:r>
    </w:p>
    <w:p w14:paraId="39F4AF53" w14:textId="77777777" w:rsidR="00BE32D5" w:rsidRDefault="00BE32D5" w:rsidP="00BE32D5">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7AF6E42E" w14:textId="77777777" w:rsidR="00BE32D5" w:rsidRPr="007275DF" w:rsidRDefault="00BE32D5" w:rsidP="00BE32D5">
      <w:r w:rsidRPr="007275DF">
        <w:t>If the CCA attempt is successful for a transmission, then the test equipment shall transmit also other remaining transmissions, according to the configuration, within the same DBT window.</w:t>
      </w:r>
    </w:p>
    <w:p w14:paraId="6C9CC187" w14:textId="77777777" w:rsidR="00BE32D5" w:rsidRPr="007275DF" w:rsidRDefault="00BE32D5" w:rsidP="00BE32D5">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54B94BF5" w14:textId="77777777" w:rsidR="00BE32D5" w:rsidRDefault="00BE32D5" w:rsidP="00BE32D5">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63A3CFD7" w14:textId="77777777" w:rsidR="00BE32D5" w:rsidRPr="007275DF" w:rsidRDefault="00BE32D5" w:rsidP="00BE32D5">
      <w:pPr>
        <w:pStyle w:val="B10"/>
      </w:pPr>
      <w:r w:rsidRPr="007275DF">
        <w:t xml:space="preserve">1 - Generate a uniform random variable </w:t>
      </w:r>
      <w:r w:rsidRPr="007275DF">
        <w:rPr>
          <w:i/>
          <w:iCs/>
        </w:rPr>
        <w:t>p</w:t>
      </w:r>
      <w:r>
        <w:rPr>
          <w:i/>
          <w:iCs/>
        </w:rPr>
        <w:t xml:space="preserve"> </w:t>
      </w:r>
      <w:r w:rsidRPr="007275DF">
        <w:t>from the range [0, 1]</w:t>
      </w:r>
      <w:r>
        <w:t>.</w:t>
      </w:r>
    </w:p>
    <w:p w14:paraId="1E696325" w14:textId="77777777" w:rsidR="00BE32D5" w:rsidRDefault="00BE32D5" w:rsidP="00BE32D5">
      <w:pPr>
        <w:pStyle w:val="B10"/>
        <w:rPr>
          <w:lang w:eastAsia="en-GB"/>
        </w:rPr>
      </w:pPr>
      <w:bookmarkStart w:id="103"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3"/>
    <w:p w14:paraId="4C0D3578" w14:textId="77777777" w:rsidR="00BE32D5" w:rsidRDefault="00BE32D5" w:rsidP="00BE32D5">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1C90AD2" w14:textId="77777777" w:rsidR="00BE32D5" w:rsidRPr="00050CBB" w:rsidRDefault="00BE32D5" w:rsidP="00BE32D5">
      <w:pPr>
        <w:pStyle w:val="B10"/>
        <w:numPr>
          <w:ilvl w:val="0"/>
          <w:numId w:val="16"/>
        </w:numPr>
        <w:ind w:left="928"/>
      </w:pPr>
      <w:r w:rsidRPr="00050CBB">
        <w:t>TE models CCA failure in this SSB/SMTC occasion. Note that other 11 SSB/SMTC occasions shall be transmitted by the TE</w:t>
      </w:r>
      <w:r>
        <w:t>.</w:t>
      </w:r>
    </w:p>
    <w:p w14:paraId="08B0E60C" w14:textId="77777777" w:rsidR="00BE32D5" w:rsidRPr="00050CBB" w:rsidRDefault="00BE32D5" w:rsidP="00BE32D5">
      <w:pPr>
        <w:pStyle w:val="B10"/>
        <w:numPr>
          <w:ilvl w:val="0"/>
          <w:numId w:val="16"/>
        </w:numPr>
        <w:ind w:left="928"/>
      </w:pPr>
      <w:r w:rsidRPr="00050CBB">
        <w:t>Whole SSB</w:t>
      </w:r>
      <w:r>
        <w:t>/SMTC</w:t>
      </w:r>
      <w:r w:rsidRPr="00050CBB">
        <w:t xml:space="preserve"> occasion group is considered as unavailable to the UE</w:t>
      </w:r>
      <w:r>
        <w:t>.</w:t>
      </w:r>
    </w:p>
    <w:p w14:paraId="0575FFFA" w14:textId="77777777" w:rsidR="00BE32D5" w:rsidRDefault="00BE32D5" w:rsidP="00BE32D5">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1AE9D458" w14:textId="77777777" w:rsidR="00BE32D5" w:rsidRPr="00050CBB" w:rsidRDefault="00BE32D5" w:rsidP="00BE32D5">
      <w:pPr>
        <w:pStyle w:val="B10"/>
        <w:numPr>
          <w:ilvl w:val="0"/>
          <w:numId w:val="16"/>
        </w:numPr>
        <w:ind w:left="928"/>
      </w:pPr>
      <w:r w:rsidRPr="00050CBB">
        <w:t>TE transmit 12 consecutive SSB/SMTC occasions</w:t>
      </w:r>
      <w:r>
        <w:t>.</w:t>
      </w:r>
    </w:p>
    <w:p w14:paraId="1783E221" w14:textId="77777777" w:rsidR="00BE32D5" w:rsidRDefault="00BE32D5" w:rsidP="00BE32D5">
      <w:pPr>
        <w:pStyle w:val="B10"/>
        <w:numPr>
          <w:ilvl w:val="0"/>
          <w:numId w:val="16"/>
        </w:numPr>
        <w:ind w:left="928"/>
      </w:pPr>
      <w:r w:rsidRPr="00050CBB">
        <w:t>Whole SSB</w:t>
      </w:r>
      <w:r>
        <w:t>/SMTC</w:t>
      </w:r>
      <w:r w:rsidRPr="00050CBB">
        <w:t xml:space="preserve"> occasion group is considered as available to the UE</w:t>
      </w:r>
      <w:r>
        <w:t>.</w:t>
      </w:r>
    </w:p>
    <w:p w14:paraId="3986BB45" w14:textId="77777777" w:rsidR="00BE32D5" w:rsidRPr="007275DF" w:rsidRDefault="00BE32D5" w:rsidP="00BE32D5">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00CB1126" w14:textId="77777777" w:rsidR="00BE32D5" w:rsidRPr="0040337E" w:rsidRDefault="00BE32D5" w:rsidP="00BE32D5">
      <w:pPr>
        <w:pStyle w:val="B20"/>
        <w:ind w:left="0" w:firstLine="0"/>
      </w:pPr>
    </w:p>
    <w:p w14:paraId="095D926F" w14:textId="77777777" w:rsidR="00BE32D5" w:rsidRPr="007275DF" w:rsidRDefault="00BE32D5" w:rsidP="00BE32D5">
      <w:pPr>
        <w:pStyle w:val="Heading4"/>
      </w:pPr>
      <w:r w:rsidRPr="007275DF">
        <w:t>A.3.26.</w:t>
      </w:r>
      <w:r>
        <w:t>3</w:t>
      </w:r>
      <w:r w:rsidRPr="007275DF">
        <w:t>.</w:t>
      </w:r>
      <w:r>
        <w:t>2</w:t>
      </w:r>
      <w:r w:rsidRPr="007275DF">
        <w:tab/>
      </w:r>
      <w:r>
        <w:t>UL</w:t>
      </w:r>
      <w:r w:rsidRPr="007275DF">
        <w:t xml:space="preserve"> CCA model</w:t>
      </w:r>
    </w:p>
    <w:p w14:paraId="65C76592" w14:textId="77777777" w:rsidR="00BE32D5" w:rsidRPr="007275DF" w:rsidRDefault="00BE32D5" w:rsidP="00BE32D5">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D906EB0" w14:textId="77777777" w:rsidR="00BE32D5" w:rsidRPr="007275DF" w:rsidRDefault="00BE32D5" w:rsidP="00BE32D5">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18F3339A" w14:textId="77777777" w:rsidR="00BE32D5" w:rsidRPr="007275DF" w:rsidRDefault="00BE32D5" w:rsidP="00BE32D5">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450F505F" w14:textId="77777777" w:rsidR="00BE32D5" w:rsidRPr="007275DF" w:rsidRDefault="00BE32D5" w:rsidP="00BE32D5">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778B138A" w14:textId="77777777" w:rsidR="00BE32D5" w:rsidRPr="007275DF" w:rsidRDefault="00BE32D5" w:rsidP="00BE32D5">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D799CD4" w14:textId="77777777" w:rsidR="00BE32D5" w:rsidRPr="00C33A2B" w:rsidRDefault="00BE32D5" w:rsidP="00BE32D5">
      <w:pPr>
        <w:pStyle w:val="B10"/>
        <w:numPr>
          <w:ilvl w:val="0"/>
          <w:numId w:val="16"/>
        </w:numPr>
        <w:ind w:left="928"/>
      </w:pPr>
      <w:r w:rsidRPr="00C33A2B">
        <w:t>X is 3 dB above the energy detection threshold defined in section 5.1.1 of TS 37.106 [36].</w:t>
      </w:r>
    </w:p>
    <w:p w14:paraId="2D82490F" w14:textId="77777777" w:rsidR="00BE32D5" w:rsidRPr="007275DF" w:rsidRDefault="00BE32D5" w:rsidP="00BE32D5">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F40C562" w14:textId="7A398855" w:rsidR="00BE32D5" w:rsidRDefault="00BE32D5" w:rsidP="00BE32D5">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4E590E66" w14:textId="77777777" w:rsidR="00BE32D5" w:rsidRPr="00253B01" w:rsidRDefault="00BE32D5" w:rsidP="00BE32D5"/>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4"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4"/>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7C00A1"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794296" w:rsidRDefault="007C00A1" w:rsidP="007C00A1">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794296"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3406EC89" w:rsidR="007C00A1" w:rsidRPr="00794296" w:rsidRDefault="007C00A1" w:rsidP="007C00A1">
            <w:pPr>
              <w:pStyle w:val="TAL"/>
              <w:rPr>
                <w:lang w:eastAsia="zh-CN"/>
              </w:rPr>
            </w:pPr>
            <w:r>
              <w:rPr>
                <w:rFonts w:hint="eastAsia"/>
                <w:lang w:eastAsia="zh-CN"/>
              </w:rPr>
              <w:t xml:space="preserve">Same as the value reported in </w:t>
            </w:r>
            <w:r w:rsidRPr="00302E94">
              <w:rPr>
                <w:i/>
              </w:rPr>
              <w:t>prsProcessingType-r17</w:t>
            </w:r>
          </w:p>
        </w:tc>
      </w:tr>
      <w:tr w:rsidR="007C00A1"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794296" w:rsidRDefault="007C00A1" w:rsidP="007C00A1">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794296"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794296" w:rsidRDefault="007C00A1" w:rsidP="007C00A1">
            <w:pPr>
              <w:pStyle w:val="TAL"/>
              <w:rPr>
                <w:lang w:eastAsia="zh-CN"/>
              </w:rPr>
            </w:pPr>
            <w:r>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603AF530" w14:textId="3D56DF02" w:rsidR="009603EC" w:rsidRPr="005F76FB" w:rsidRDefault="001B1087" w:rsidP="009603EC">
      <w:pPr>
        <w:pStyle w:val="Heading2"/>
      </w:pPr>
      <w:bookmarkStart w:id="105" w:name="_Hlk120524256"/>
      <w:r w:rsidRPr="005F76FB">
        <w:t>A.3.</w:t>
      </w:r>
      <w:r>
        <w:t>36</w:t>
      </w:r>
      <w:r w:rsidRPr="005F76FB">
        <w:tab/>
      </w:r>
      <w:bookmarkEnd w:id="105"/>
      <w:r w:rsidR="009603EC" w:rsidRPr="005F76FB">
        <w:t xml:space="preserve">Testing related to </w:t>
      </w:r>
      <w:r w:rsidR="009603EC" w:rsidRPr="000F3951">
        <w:t>Satellite access</w:t>
      </w:r>
    </w:p>
    <w:p w14:paraId="111E6801" w14:textId="50DD0AED" w:rsidR="001B1087" w:rsidRPr="005F76FB" w:rsidRDefault="009603EC" w:rsidP="009603EC">
      <w:pPr>
        <w:pStyle w:val="Heading2"/>
      </w:pPr>
      <w:r>
        <w:t>A.3.36</w:t>
      </w:r>
      <w:r w:rsidRPr="005F76FB">
        <w:t>.1</w:t>
      </w:r>
      <w:r w:rsidRPr="005F76FB">
        <w:tab/>
        <w:t>Introduction</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8"/>
    </w:tbl>
    <w:p w14:paraId="2C742CB2" w14:textId="5FA8B798" w:rsidR="001B1087" w:rsidRDefault="001B1087" w:rsidP="00253B01"/>
    <w:p w14:paraId="66B9E90E" w14:textId="77777777" w:rsidR="00106D28" w:rsidRPr="005F76FB" w:rsidRDefault="00106D28" w:rsidP="00106D28">
      <w:pPr>
        <w:pStyle w:val="Heading3"/>
      </w:pPr>
      <w:r>
        <w:t>A.3.36</w:t>
      </w:r>
      <w:r w:rsidRPr="005F76FB">
        <w:t>.</w:t>
      </w:r>
      <w:r>
        <w:t>3</w:t>
      </w:r>
      <w:r w:rsidRPr="005F76FB">
        <w:tab/>
      </w:r>
      <w:r w:rsidRPr="000F3951">
        <w:t>Principle of testing</w:t>
      </w:r>
      <w:r>
        <w:t xml:space="preserve"> different ephemeris formats</w:t>
      </w:r>
    </w:p>
    <w:p w14:paraId="42FD9A57" w14:textId="77777777" w:rsidR="00BA2ADD" w:rsidRDefault="00BA2ADD" w:rsidP="00BA2ADD">
      <w:pPr>
        <w:rPr>
          <w:lang w:val="en-US"/>
        </w:rPr>
      </w:pPr>
      <w:r w:rsidRPr="004978B5">
        <w:rPr>
          <w:lang w:val="en-US"/>
        </w:rPr>
        <w:t>Satellite access RRM test cases are defined such that satellite ephemeris information is sent to UE in each test case, according to Tables 14.0.3-1 and 14.0.3-2.</w:t>
      </w:r>
    </w:p>
    <w:p w14:paraId="1616D346" w14:textId="77777777" w:rsidR="00BA2ADD" w:rsidRDefault="00BA2ADD" w:rsidP="00BA2ADD">
      <w:pPr>
        <w:pStyle w:val="TH"/>
      </w:pPr>
      <w:r>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BA2ADD" w:rsidRPr="007A141E" w14:paraId="00B160F3" w14:textId="77777777" w:rsidTr="00D62CF6">
        <w:trPr>
          <w:trHeight w:val="86"/>
          <w:jc w:val="center"/>
        </w:trPr>
        <w:tc>
          <w:tcPr>
            <w:tcW w:w="3690" w:type="dxa"/>
            <w:noWrap/>
            <w:tcMar>
              <w:top w:w="0" w:type="dxa"/>
              <w:left w:w="108" w:type="dxa"/>
              <w:bottom w:w="0" w:type="dxa"/>
              <w:right w:w="108" w:type="dxa"/>
            </w:tcMar>
            <w:vAlign w:val="center"/>
            <w:hideMark/>
          </w:tcPr>
          <w:p w14:paraId="04B3EBD7" w14:textId="77777777" w:rsidR="00BA2ADD" w:rsidRPr="00037F89" w:rsidRDefault="00BA2ADD" w:rsidP="00BA2ADD">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56B4E8E" w14:textId="77777777" w:rsidR="00BA2ADD" w:rsidRPr="00037F89" w:rsidRDefault="00BA2ADD" w:rsidP="00BA2ADD">
            <w:pPr>
              <w:pStyle w:val="TAH"/>
              <w:rPr>
                <w:lang w:eastAsia="fr-FR"/>
              </w:rPr>
            </w:pPr>
            <w:r w:rsidRPr="00037F89">
              <w:rPr>
                <w:lang w:eastAsia="fr-FR"/>
              </w:rPr>
              <w:t>Test Case</w:t>
            </w:r>
          </w:p>
        </w:tc>
      </w:tr>
      <w:tr w:rsidR="00BA2ADD" w:rsidRPr="007A141E" w14:paraId="2C5AC767"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2FE10912" w14:textId="77777777" w:rsidR="00BA2ADD" w:rsidRPr="00037F89" w:rsidRDefault="00BA2ADD" w:rsidP="00BA2ADD">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6725B342"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14.1.3</w:t>
            </w:r>
          </w:p>
        </w:tc>
      </w:tr>
      <w:tr w:rsidR="00BA2ADD" w:rsidRPr="007A141E" w14:paraId="1C9EF5BC" w14:textId="77777777" w:rsidTr="00D62CF6">
        <w:trPr>
          <w:trHeight w:val="86"/>
          <w:jc w:val="center"/>
        </w:trPr>
        <w:tc>
          <w:tcPr>
            <w:tcW w:w="0" w:type="auto"/>
            <w:vMerge/>
            <w:vAlign w:val="center"/>
            <w:hideMark/>
          </w:tcPr>
          <w:p w14:paraId="31A0831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14.1.4</w:t>
            </w:r>
          </w:p>
        </w:tc>
      </w:tr>
      <w:tr w:rsidR="00BA2ADD" w:rsidRPr="007A141E" w14:paraId="7F47D487" w14:textId="77777777" w:rsidTr="00D62CF6">
        <w:trPr>
          <w:trHeight w:val="86"/>
          <w:jc w:val="center"/>
        </w:trPr>
        <w:tc>
          <w:tcPr>
            <w:tcW w:w="0" w:type="auto"/>
            <w:vMerge/>
            <w:vAlign w:val="center"/>
            <w:hideMark/>
          </w:tcPr>
          <w:p w14:paraId="1945F275"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14.1.5</w:t>
            </w:r>
          </w:p>
        </w:tc>
      </w:tr>
      <w:tr w:rsidR="00BA2ADD" w:rsidRPr="007A141E" w14:paraId="5EF8223B" w14:textId="77777777" w:rsidTr="00D62CF6">
        <w:trPr>
          <w:trHeight w:val="86"/>
          <w:jc w:val="center"/>
        </w:trPr>
        <w:tc>
          <w:tcPr>
            <w:tcW w:w="0" w:type="auto"/>
            <w:vMerge/>
            <w:vAlign w:val="center"/>
            <w:hideMark/>
          </w:tcPr>
          <w:p w14:paraId="01B13F53"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14.1.6</w:t>
            </w:r>
          </w:p>
        </w:tc>
      </w:tr>
      <w:tr w:rsidR="00BA2ADD" w:rsidRPr="007A141E" w14:paraId="0DC5248F" w14:textId="77777777" w:rsidTr="00D62CF6">
        <w:trPr>
          <w:trHeight w:val="86"/>
          <w:jc w:val="center"/>
        </w:trPr>
        <w:tc>
          <w:tcPr>
            <w:tcW w:w="0" w:type="auto"/>
            <w:vMerge/>
            <w:vAlign w:val="center"/>
            <w:hideMark/>
          </w:tcPr>
          <w:p w14:paraId="70461706"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14.1.9</w:t>
            </w:r>
          </w:p>
        </w:tc>
      </w:tr>
      <w:tr w:rsidR="00BA2ADD" w:rsidRPr="007A141E" w14:paraId="4C8A0C32" w14:textId="77777777" w:rsidTr="00D62CF6">
        <w:trPr>
          <w:trHeight w:val="86"/>
          <w:jc w:val="center"/>
        </w:trPr>
        <w:tc>
          <w:tcPr>
            <w:tcW w:w="0" w:type="auto"/>
            <w:vMerge/>
            <w:vAlign w:val="center"/>
            <w:hideMark/>
          </w:tcPr>
          <w:p w14:paraId="5F1841F0"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14.1.10</w:t>
            </w:r>
          </w:p>
        </w:tc>
      </w:tr>
      <w:tr w:rsidR="00BA2ADD" w:rsidRPr="007A141E" w14:paraId="65CD1C4A"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6702C097" w14:textId="77777777" w:rsidR="00BA2ADD" w:rsidRPr="00037F89" w:rsidRDefault="00BA2ADD" w:rsidP="00BA2ADD">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14.2.1.3</w:t>
            </w:r>
          </w:p>
        </w:tc>
      </w:tr>
      <w:tr w:rsidR="00BA2ADD" w:rsidRPr="007A141E" w14:paraId="421DA81A" w14:textId="77777777" w:rsidTr="00D62CF6">
        <w:trPr>
          <w:trHeight w:val="86"/>
          <w:jc w:val="center"/>
        </w:trPr>
        <w:tc>
          <w:tcPr>
            <w:tcW w:w="0" w:type="auto"/>
            <w:vMerge/>
            <w:vAlign w:val="center"/>
            <w:hideMark/>
          </w:tcPr>
          <w:p w14:paraId="08C329C3"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14.2.1.4</w:t>
            </w:r>
          </w:p>
        </w:tc>
      </w:tr>
      <w:tr w:rsidR="00BA2ADD" w:rsidRPr="007A141E" w14:paraId="7754E1FE" w14:textId="77777777" w:rsidTr="00D62CF6">
        <w:trPr>
          <w:trHeight w:val="86"/>
          <w:jc w:val="center"/>
        </w:trPr>
        <w:tc>
          <w:tcPr>
            <w:tcW w:w="0" w:type="auto"/>
            <w:vMerge/>
            <w:vAlign w:val="center"/>
            <w:hideMark/>
          </w:tcPr>
          <w:p w14:paraId="06C6D680"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14.2.1.5</w:t>
            </w:r>
          </w:p>
        </w:tc>
      </w:tr>
      <w:tr w:rsidR="00BA2ADD" w:rsidRPr="007A141E" w14:paraId="0373FD78" w14:textId="77777777" w:rsidTr="00D62CF6">
        <w:trPr>
          <w:trHeight w:val="86"/>
          <w:jc w:val="center"/>
        </w:trPr>
        <w:tc>
          <w:tcPr>
            <w:tcW w:w="0" w:type="auto"/>
            <w:vMerge/>
            <w:vAlign w:val="center"/>
            <w:hideMark/>
          </w:tcPr>
          <w:p w14:paraId="0E6EC131"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14.2.1.6</w:t>
            </w:r>
          </w:p>
        </w:tc>
      </w:tr>
      <w:tr w:rsidR="00BA2ADD" w:rsidRPr="007A141E" w14:paraId="60DFC1A9" w14:textId="77777777" w:rsidTr="00D62CF6">
        <w:trPr>
          <w:trHeight w:val="86"/>
          <w:jc w:val="center"/>
        </w:trPr>
        <w:tc>
          <w:tcPr>
            <w:tcW w:w="3690" w:type="dxa"/>
            <w:noWrap/>
            <w:tcMar>
              <w:top w:w="0" w:type="dxa"/>
              <w:left w:w="108" w:type="dxa"/>
              <w:bottom w:w="0" w:type="dxa"/>
              <w:right w:w="108" w:type="dxa"/>
            </w:tcMar>
            <w:vAlign w:val="center"/>
            <w:hideMark/>
          </w:tcPr>
          <w:p w14:paraId="13CF979F" w14:textId="77777777" w:rsidR="00BA2ADD" w:rsidRPr="00037F89" w:rsidRDefault="00BA2ADD" w:rsidP="00BA2ADD">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14.3.1</w:t>
            </w:r>
          </w:p>
        </w:tc>
      </w:tr>
      <w:tr w:rsidR="00BA2ADD" w:rsidRPr="007A141E" w14:paraId="640F643B"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031562BD" w14:textId="77777777" w:rsidR="00BA2ADD" w:rsidRPr="00037F89" w:rsidRDefault="00BA2ADD" w:rsidP="00BA2ADD">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6679A72D"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14.4.1.1</w:t>
            </w:r>
          </w:p>
        </w:tc>
      </w:tr>
      <w:tr w:rsidR="00BA2ADD" w:rsidRPr="007A141E" w14:paraId="446E3164" w14:textId="77777777" w:rsidTr="00D62CF6">
        <w:trPr>
          <w:trHeight w:val="86"/>
          <w:jc w:val="center"/>
        </w:trPr>
        <w:tc>
          <w:tcPr>
            <w:tcW w:w="0" w:type="auto"/>
            <w:vMerge/>
            <w:vAlign w:val="center"/>
            <w:hideMark/>
          </w:tcPr>
          <w:p w14:paraId="3D851815"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14.4.1.2</w:t>
            </w:r>
          </w:p>
        </w:tc>
      </w:tr>
      <w:tr w:rsidR="00BA2ADD" w:rsidRPr="007A141E" w14:paraId="5938D853" w14:textId="77777777" w:rsidTr="00D62CF6">
        <w:trPr>
          <w:trHeight w:val="86"/>
          <w:jc w:val="center"/>
        </w:trPr>
        <w:tc>
          <w:tcPr>
            <w:tcW w:w="0" w:type="auto"/>
            <w:vMerge/>
            <w:vAlign w:val="center"/>
            <w:hideMark/>
          </w:tcPr>
          <w:p w14:paraId="5269A8DC"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14.4.1.5</w:t>
            </w:r>
          </w:p>
        </w:tc>
      </w:tr>
      <w:tr w:rsidR="00BA2ADD" w:rsidRPr="007A141E" w14:paraId="0D9174C8" w14:textId="77777777" w:rsidTr="00D62CF6">
        <w:trPr>
          <w:trHeight w:val="86"/>
          <w:jc w:val="center"/>
        </w:trPr>
        <w:tc>
          <w:tcPr>
            <w:tcW w:w="0" w:type="auto"/>
            <w:vMerge/>
            <w:vAlign w:val="center"/>
            <w:hideMark/>
          </w:tcPr>
          <w:p w14:paraId="74CFD2D9"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14.4.1.6</w:t>
            </w:r>
          </w:p>
        </w:tc>
      </w:tr>
      <w:tr w:rsidR="00BA2ADD" w:rsidRPr="007A141E" w14:paraId="11FA334F"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2039D30E" w14:textId="77777777" w:rsidR="00BA2ADD" w:rsidRPr="00037F89" w:rsidRDefault="00BA2ADD" w:rsidP="00BA2ADD">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656294FA"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14.4.2.1</w:t>
            </w:r>
          </w:p>
        </w:tc>
      </w:tr>
      <w:tr w:rsidR="00BA2ADD" w:rsidRPr="007A141E" w14:paraId="486ACDD5" w14:textId="77777777" w:rsidTr="00D62CF6">
        <w:trPr>
          <w:trHeight w:val="86"/>
          <w:jc w:val="center"/>
        </w:trPr>
        <w:tc>
          <w:tcPr>
            <w:tcW w:w="0" w:type="auto"/>
            <w:vMerge/>
            <w:vAlign w:val="center"/>
            <w:hideMark/>
          </w:tcPr>
          <w:p w14:paraId="468F142C"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14.4.2.3</w:t>
            </w:r>
          </w:p>
        </w:tc>
      </w:tr>
      <w:tr w:rsidR="00BA2ADD" w:rsidRPr="007A141E" w14:paraId="1842C5D1" w14:textId="77777777" w:rsidTr="00D62CF6">
        <w:trPr>
          <w:trHeight w:val="86"/>
          <w:jc w:val="center"/>
        </w:trPr>
        <w:tc>
          <w:tcPr>
            <w:tcW w:w="0" w:type="auto"/>
            <w:vMerge/>
            <w:vAlign w:val="center"/>
            <w:hideMark/>
          </w:tcPr>
          <w:p w14:paraId="446741A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14.4.2.5</w:t>
            </w:r>
          </w:p>
        </w:tc>
      </w:tr>
      <w:tr w:rsidR="00BA2ADD" w:rsidRPr="007A141E" w14:paraId="0711B48C" w14:textId="77777777" w:rsidTr="00D62CF6">
        <w:trPr>
          <w:trHeight w:val="86"/>
          <w:jc w:val="center"/>
        </w:trPr>
        <w:tc>
          <w:tcPr>
            <w:tcW w:w="3690" w:type="dxa"/>
            <w:noWrap/>
            <w:tcMar>
              <w:top w:w="0" w:type="dxa"/>
              <w:left w:w="108" w:type="dxa"/>
              <w:bottom w:w="0" w:type="dxa"/>
              <w:right w:w="108" w:type="dxa"/>
            </w:tcMar>
            <w:vAlign w:val="center"/>
            <w:hideMark/>
          </w:tcPr>
          <w:p w14:paraId="54AB9C05" w14:textId="77777777" w:rsidR="00BA2ADD" w:rsidRPr="00037F89" w:rsidRDefault="00BA2ADD" w:rsidP="00BA2ADD">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568D556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14.4.3.1</w:t>
            </w:r>
          </w:p>
        </w:tc>
      </w:tr>
      <w:tr w:rsidR="00BA2ADD" w:rsidRPr="007A141E" w14:paraId="59A17058" w14:textId="77777777" w:rsidTr="00D62CF6">
        <w:trPr>
          <w:trHeight w:val="86"/>
          <w:jc w:val="center"/>
        </w:trPr>
        <w:tc>
          <w:tcPr>
            <w:tcW w:w="3690" w:type="dxa"/>
            <w:noWrap/>
            <w:tcMar>
              <w:top w:w="0" w:type="dxa"/>
              <w:left w:w="108" w:type="dxa"/>
              <w:bottom w:w="0" w:type="dxa"/>
              <w:right w:w="108" w:type="dxa"/>
            </w:tcMar>
            <w:vAlign w:val="center"/>
            <w:hideMark/>
          </w:tcPr>
          <w:p w14:paraId="4D4822D2" w14:textId="77777777" w:rsidR="00BA2ADD" w:rsidRPr="00037F89" w:rsidRDefault="00BA2ADD" w:rsidP="00BA2ADD">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36CA276"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14.4.4.1</w:t>
            </w:r>
          </w:p>
        </w:tc>
      </w:tr>
      <w:tr w:rsidR="00BA2ADD" w:rsidRPr="007A141E" w14:paraId="5AE1960A" w14:textId="77777777" w:rsidTr="00D62CF6">
        <w:trPr>
          <w:trHeight w:val="86"/>
          <w:jc w:val="center"/>
        </w:trPr>
        <w:tc>
          <w:tcPr>
            <w:tcW w:w="3690" w:type="dxa"/>
            <w:noWrap/>
            <w:tcMar>
              <w:top w:w="0" w:type="dxa"/>
              <w:left w:w="108" w:type="dxa"/>
              <w:bottom w:w="0" w:type="dxa"/>
              <w:right w:w="108" w:type="dxa"/>
            </w:tcMar>
            <w:vAlign w:val="center"/>
            <w:hideMark/>
          </w:tcPr>
          <w:p w14:paraId="215FB3E4" w14:textId="77777777" w:rsidR="00BA2ADD" w:rsidRPr="00037F89" w:rsidRDefault="00BA2ADD" w:rsidP="00BA2ADD">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6F84F616"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14.4.5.1</w:t>
            </w:r>
          </w:p>
        </w:tc>
      </w:tr>
      <w:tr w:rsidR="00BA2ADD" w:rsidRPr="007A141E" w14:paraId="6E1F2BD0"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1B45D4C7" w14:textId="77777777" w:rsidR="00BA2ADD" w:rsidRPr="00037F89" w:rsidRDefault="00BA2ADD" w:rsidP="00BA2ADD">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6100934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14.5.1.1</w:t>
            </w:r>
          </w:p>
        </w:tc>
      </w:tr>
      <w:tr w:rsidR="00BA2ADD" w:rsidRPr="007A141E" w14:paraId="661DE364" w14:textId="77777777" w:rsidTr="00D62CF6">
        <w:trPr>
          <w:trHeight w:val="86"/>
          <w:jc w:val="center"/>
        </w:trPr>
        <w:tc>
          <w:tcPr>
            <w:tcW w:w="0" w:type="auto"/>
            <w:vMerge/>
            <w:vAlign w:val="center"/>
            <w:hideMark/>
          </w:tcPr>
          <w:p w14:paraId="3CE0B1A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14.5.1.3</w:t>
            </w:r>
          </w:p>
        </w:tc>
      </w:tr>
      <w:tr w:rsidR="00BA2ADD" w:rsidRPr="007A141E" w14:paraId="25C60ECD" w14:textId="77777777" w:rsidTr="00D62CF6">
        <w:trPr>
          <w:trHeight w:val="86"/>
          <w:jc w:val="center"/>
        </w:trPr>
        <w:tc>
          <w:tcPr>
            <w:tcW w:w="0" w:type="auto"/>
            <w:vMerge/>
            <w:vAlign w:val="center"/>
            <w:hideMark/>
          </w:tcPr>
          <w:p w14:paraId="23A95D81"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14.5.1.5</w:t>
            </w:r>
          </w:p>
        </w:tc>
      </w:tr>
      <w:tr w:rsidR="00BA2ADD" w:rsidRPr="007A141E" w14:paraId="3B12F36B"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3A32A1A5" w14:textId="77777777" w:rsidR="00BA2ADD" w:rsidRPr="00037F89" w:rsidRDefault="00BA2ADD" w:rsidP="00BA2ADD">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4370023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14.5.2.1</w:t>
            </w:r>
          </w:p>
        </w:tc>
      </w:tr>
      <w:tr w:rsidR="00BA2ADD" w:rsidRPr="007A141E" w14:paraId="7CAF4464" w14:textId="77777777" w:rsidTr="00D62CF6">
        <w:trPr>
          <w:trHeight w:val="86"/>
          <w:jc w:val="center"/>
        </w:trPr>
        <w:tc>
          <w:tcPr>
            <w:tcW w:w="0" w:type="auto"/>
            <w:vMerge/>
            <w:vAlign w:val="center"/>
            <w:hideMark/>
          </w:tcPr>
          <w:p w14:paraId="6111231D"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14.5.2.3</w:t>
            </w:r>
          </w:p>
        </w:tc>
      </w:tr>
      <w:tr w:rsidR="00BA2ADD" w:rsidRPr="007A141E" w14:paraId="016E3ACF" w14:textId="77777777" w:rsidTr="00D62CF6">
        <w:trPr>
          <w:trHeight w:val="86"/>
          <w:jc w:val="center"/>
        </w:trPr>
        <w:tc>
          <w:tcPr>
            <w:tcW w:w="0" w:type="auto"/>
            <w:vMerge/>
            <w:vAlign w:val="center"/>
            <w:hideMark/>
          </w:tcPr>
          <w:p w14:paraId="6ADFAA4F"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14.5.2.7</w:t>
            </w:r>
          </w:p>
        </w:tc>
      </w:tr>
      <w:tr w:rsidR="00BA2ADD" w:rsidRPr="007A141E" w14:paraId="22AAED7F"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7CD2CD4B" w14:textId="77777777" w:rsidR="00BA2ADD" w:rsidRPr="00037F89" w:rsidRDefault="00BA2ADD" w:rsidP="00BA2ADD">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3E1ABBF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14.5.3.1</w:t>
            </w:r>
          </w:p>
        </w:tc>
      </w:tr>
      <w:tr w:rsidR="00BA2ADD" w:rsidRPr="007A141E" w14:paraId="4D1E5852" w14:textId="77777777" w:rsidTr="00D62CF6">
        <w:trPr>
          <w:trHeight w:val="86"/>
          <w:jc w:val="center"/>
        </w:trPr>
        <w:tc>
          <w:tcPr>
            <w:tcW w:w="0" w:type="auto"/>
            <w:vMerge/>
            <w:vAlign w:val="center"/>
            <w:hideMark/>
          </w:tcPr>
          <w:p w14:paraId="1265DC09"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14.5.3.3</w:t>
            </w:r>
          </w:p>
        </w:tc>
      </w:tr>
      <w:tr w:rsidR="00BA2ADD" w:rsidRPr="007A141E" w14:paraId="0D06F618" w14:textId="77777777" w:rsidTr="00D62CF6">
        <w:trPr>
          <w:trHeight w:val="86"/>
          <w:jc w:val="center"/>
        </w:trPr>
        <w:tc>
          <w:tcPr>
            <w:tcW w:w="3690" w:type="dxa"/>
            <w:noWrap/>
            <w:tcMar>
              <w:top w:w="0" w:type="dxa"/>
              <w:left w:w="108" w:type="dxa"/>
              <w:bottom w:w="0" w:type="dxa"/>
              <w:right w:w="108" w:type="dxa"/>
            </w:tcMar>
            <w:vAlign w:val="center"/>
            <w:hideMark/>
          </w:tcPr>
          <w:p w14:paraId="202F0EBE" w14:textId="77777777" w:rsidR="00BA2ADD" w:rsidRPr="00037F89" w:rsidRDefault="00BA2ADD" w:rsidP="00BA2ADD">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4855576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14.6.1.1</w:t>
            </w:r>
          </w:p>
        </w:tc>
      </w:tr>
      <w:tr w:rsidR="00BA2ADD" w:rsidRPr="007A141E" w14:paraId="44FBD126" w14:textId="77777777" w:rsidTr="00D62CF6">
        <w:trPr>
          <w:trHeight w:val="86"/>
          <w:jc w:val="center"/>
        </w:trPr>
        <w:tc>
          <w:tcPr>
            <w:tcW w:w="3690" w:type="dxa"/>
            <w:noWrap/>
            <w:tcMar>
              <w:top w:w="0" w:type="dxa"/>
              <w:left w:w="108" w:type="dxa"/>
              <w:bottom w:w="0" w:type="dxa"/>
              <w:right w:w="108" w:type="dxa"/>
            </w:tcMar>
            <w:vAlign w:val="center"/>
            <w:hideMark/>
          </w:tcPr>
          <w:p w14:paraId="5F1BAADE" w14:textId="77777777" w:rsidR="00BA2ADD" w:rsidRPr="00037F89" w:rsidRDefault="00BA2ADD" w:rsidP="00BA2ADD">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4376F0AC"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14.6.2.1</w:t>
            </w:r>
          </w:p>
        </w:tc>
      </w:tr>
      <w:tr w:rsidR="00BA2ADD" w:rsidRPr="007A141E" w14:paraId="26899774" w14:textId="77777777" w:rsidTr="00D62CF6">
        <w:trPr>
          <w:trHeight w:val="86"/>
          <w:jc w:val="center"/>
        </w:trPr>
        <w:tc>
          <w:tcPr>
            <w:tcW w:w="3690" w:type="dxa"/>
            <w:noWrap/>
            <w:tcMar>
              <w:top w:w="0" w:type="dxa"/>
              <w:left w:w="108" w:type="dxa"/>
              <w:bottom w:w="0" w:type="dxa"/>
              <w:right w:w="108" w:type="dxa"/>
            </w:tcMar>
            <w:vAlign w:val="center"/>
            <w:hideMark/>
          </w:tcPr>
          <w:p w14:paraId="0B937068" w14:textId="77777777" w:rsidR="00BA2ADD" w:rsidRPr="00037F89" w:rsidRDefault="00BA2ADD" w:rsidP="00BA2ADD">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324BF1D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14.6.3.1</w:t>
            </w:r>
          </w:p>
        </w:tc>
      </w:tr>
      <w:tr w:rsidR="00BA2ADD" w:rsidRPr="007A141E" w14:paraId="2AB1120D" w14:textId="77777777" w:rsidTr="00D62CF6">
        <w:trPr>
          <w:trHeight w:val="86"/>
          <w:jc w:val="center"/>
        </w:trPr>
        <w:tc>
          <w:tcPr>
            <w:tcW w:w="3690" w:type="dxa"/>
            <w:noWrap/>
            <w:tcMar>
              <w:top w:w="0" w:type="dxa"/>
              <w:left w:w="108" w:type="dxa"/>
              <w:bottom w:w="0" w:type="dxa"/>
              <w:right w:w="108" w:type="dxa"/>
            </w:tcMar>
            <w:vAlign w:val="center"/>
            <w:hideMark/>
          </w:tcPr>
          <w:p w14:paraId="07840886" w14:textId="77777777" w:rsidR="00BA2ADD" w:rsidRPr="00037F89" w:rsidRDefault="00BA2ADD" w:rsidP="00BA2ADD">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6F47A5D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14.6.4.1</w:t>
            </w:r>
          </w:p>
        </w:tc>
      </w:tr>
    </w:tbl>
    <w:p w14:paraId="660E4F5E" w14:textId="77777777" w:rsidR="00BA2ADD" w:rsidRDefault="00BA2ADD" w:rsidP="00BA2ADD"/>
    <w:p w14:paraId="4E07B066" w14:textId="77777777" w:rsidR="00BA2ADD" w:rsidRDefault="00BA2ADD" w:rsidP="00BA2ADD">
      <w:pPr>
        <w:pStyle w:val="TH"/>
      </w:pPr>
      <w:r>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BA2ADD" w:rsidRPr="00037F89" w14:paraId="548C26D6" w14:textId="77777777" w:rsidTr="00D62CF6">
        <w:trPr>
          <w:trHeight w:val="86"/>
          <w:jc w:val="center"/>
        </w:trPr>
        <w:tc>
          <w:tcPr>
            <w:tcW w:w="3870" w:type="dxa"/>
            <w:noWrap/>
            <w:tcMar>
              <w:top w:w="0" w:type="dxa"/>
              <w:left w:w="108" w:type="dxa"/>
              <w:bottom w:w="0" w:type="dxa"/>
              <w:right w:w="108" w:type="dxa"/>
            </w:tcMar>
            <w:vAlign w:val="center"/>
            <w:hideMark/>
          </w:tcPr>
          <w:p w14:paraId="18071E6F" w14:textId="77777777" w:rsidR="00BA2ADD" w:rsidRPr="00037F89" w:rsidRDefault="00BA2ADD" w:rsidP="00BA2ADD">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642758F2" w14:textId="77777777" w:rsidR="00BA2ADD" w:rsidRPr="00037F89" w:rsidRDefault="00BA2ADD" w:rsidP="00BA2ADD">
            <w:pPr>
              <w:pStyle w:val="TAH"/>
              <w:rPr>
                <w:lang w:eastAsia="fr-FR"/>
              </w:rPr>
            </w:pPr>
            <w:r w:rsidRPr="00037F89">
              <w:rPr>
                <w:lang w:eastAsia="fr-FR"/>
              </w:rPr>
              <w:t>Test Case</w:t>
            </w:r>
          </w:p>
        </w:tc>
      </w:tr>
      <w:tr w:rsidR="00BA2ADD" w:rsidRPr="00037F89" w14:paraId="57F2DE99"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1FBAC14D" w14:textId="77777777" w:rsidR="00BA2ADD" w:rsidRPr="00037F89" w:rsidRDefault="00BA2ADD" w:rsidP="00BA2ADD">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5A966D7B" w14:textId="77777777" w:rsidR="00BA2ADD" w:rsidRPr="00037F89" w:rsidRDefault="00BA2ADD" w:rsidP="00BA2ADD">
            <w:pPr>
              <w:pStyle w:val="TAC"/>
              <w:rPr>
                <w:snapToGrid w:val="0"/>
                <w:lang w:eastAsia="fr-FR"/>
              </w:rPr>
            </w:pPr>
            <w:r>
              <w:rPr>
                <w:snapToGrid w:val="0"/>
                <w:lang w:eastAsia="fr-FR"/>
              </w:rPr>
              <w:t>A.</w:t>
            </w:r>
            <w:r w:rsidRPr="00037F89">
              <w:rPr>
                <w:lang w:eastAsia="fr-FR"/>
              </w:rPr>
              <w:t>14.1.1</w:t>
            </w:r>
          </w:p>
        </w:tc>
      </w:tr>
      <w:tr w:rsidR="00BA2ADD" w:rsidRPr="00037F89" w14:paraId="76EE1B4E" w14:textId="77777777" w:rsidTr="00D62CF6">
        <w:trPr>
          <w:trHeight w:val="86"/>
          <w:jc w:val="center"/>
        </w:trPr>
        <w:tc>
          <w:tcPr>
            <w:tcW w:w="0" w:type="auto"/>
            <w:vMerge/>
            <w:vAlign w:val="center"/>
            <w:hideMark/>
          </w:tcPr>
          <w:p w14:paraId="1B52886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037F89" w:rsidRDefault="00BA2ADD" w:rsidP="00BA2ADD">
            <w:pPr>
              <w:pStyle w:val="TAC"/>
              <w:rPr>
                <w:snapToGrid w:val="0"/>
                <w:lang w:eastAsia="fr-FR"/>
              </w:rPr>
            </w:pPr>
            <w:r>
              <w:rPr>
                <w:snapToGrid w:val="0"/>
                <w:lang w:eastAsia="fr-FR"/>
              </w:rPr>
              <w:t>A.</w:t>
            </w:r>
            <w:r w:rsidRPr="00037F89">
              <w:rPr>
                <w:lang w:eastAsia="fr-FR"/>
              </w:rPr>
              <w:t>14.1.2</w:t>
            </w:r>
          </w:p>
        </w:tc>
      </w:tr>
      <w:tr w:rsidR="00BA2ADD" w:rsidRPr="00037F89" w14:paraId="4C3CA84F" w14:textId="77777777" w:rsidTr="00D62CF6">
        <w:trPr>
          <w:trHeight w:val="86"/>
          <w:jc w:val="center"/>
        </w:trPr>
        <w:tc>
          <w:tcPr>
            <w:tcW w:w="0" w:type="auto"/>
            <w:vMerge/>
            <w:vAlign w:val="center"/>
            <w:hideMark/>
          </w:tcPr>
          <w:p w14:paraId="279A87B5"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037F89" w:rsidRDefault="00BA2ADD" w:rsidP="00BA2ADD">
            <w:pPr>
              <w:pStyle w:val="TAC"/>
              <w:rPr>
                <w:snapToGrid w:val="0"/>
                <w:lang w:eastAsia="fr-FR"/>
              </w:rPr>
            </w:pPr>
            <w:r>
              <w:rPr>
                <w:snapToGrid w:val="0"/>
                <w:lang w:eastAsia="fr-FR"/>
              </w:rPr>
              <w:t>A.</w:t>
            </w:r>
            <w:r w:rsidRPr="00037F89">
              <w:rPr>
                <w:lang w:eastAsia="fr-FR"/>
              </w:rPr>
              <w:t>14.1.5</w:t>
            </w:r>
          </w:p>
        </w:tc>
      </w:tr>
      <w:tr w:rsidR="00BA2ADD" w:rsidRPr="00037F89" w14:paraId="66F0B058" w14:textId="77777777" w:rsidTr="00D62CF6">
        <w:trPr>
          <w:trHeight w:val="86"/>
          <w:jc w:val="center"/>
        </w:trPr>
        <w:tc>
          <w:tcPr>
            <w:tcW w:w="0" w:type="auto"/>
            <w:vMerge/>
            <w:vAlign w:val="center"/>
            <w:hideMark/>
          </w:tcPr>
          <w:p w14:paraId="4E11AF8C"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037F89" w:rsidRDefault="00BA2ADD" w:rsidP="00BA2ADD">
            <w:pPr>
              <w:pStyle w:val="TAC"/>
              <w:rPr>
                <w:snapToGrid w:val="0"/>
                <w:lang w:eastAsia="fr-FR"/>
              </w:rPr>
            </w:pPr>
            <w:r>
              <w:rPr>
                <w:snapToGrid w:val="0"/>
                <w:lang w:eastAsia="fr-FR"/>
              </w:rPr>
              <w:t>A.</w:t>
            </w:r>
            <w:r w:rsidRPr="00037F89">
              <w:rPr>
                <w:lang w:eastAsia="fr-FR"/>
              </w:rPr>
              <w:t>14.1.6</w:t>
            </w:r>
          </w:p>
        </w:tc>
      </w:tr>
      <w:tr w:rsidR="00BA2ADD" w:rsidRPr="00037F89" w14:paraId="2F25C7FE" w14:textId="77777777" w:rsidTr="00D62CF6">
        <w:trPr>
          <w:trHeight w:val="86"/>
          <w:jc w:val="center"/>
        </w:trPr>
        <w:tc>
          <w:tcPr>
            <w:tcW w:w="3870" w:type="dxa"/>
            <w:vMerge w:val="restart"/>
            <w:tcMar>
              <w:top w:w="0" w:type="dxa"/>
              <w:left w:w="108" w:type="dxa"/>
              <w:bottom w:w="0" w:type="dxa"/>
              <w:right w:w="108" w:type="dxa"/>
            </w:tcMar>
            <w:vAlign w:val="center"/>
            <w:hideMark/>
          </w:tcPr>
          <w:p w14:paraId="3AAA0DF7" w14:textId="77777777" w:rsidR="00BA2ADD" w:rsidRPr="00037F89" w:rsidRDefault="00BA2ADD" w:rsidP="00BA2ADD">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037F89" w:rsidRDefault="00BA2ADD" w:rsidP="00BA2ADD">
            <w:pPr>
              <w:pStyle w:val="TAC"/>
              <w:rPr>
                <w:snapToGrid w:val="0"/>
                <w:lang w:eastAsia="fr-FR"/>
              </w:rPr>
            </w:pPr>
            <w:r>
              <w:rPr>
                <w:snapToGrid w:val="0"/>
                <w:lang w:eastAsia="fr-FR"/>
              </w:rPr>
              <w:t>A.</w:t>
            </w:r>
            <w:r w:rsidRPr="00037F89">
              <w:rPr>
                <w:lang w:eastAsia="fr-FR"/>
              </w:rPr>
              <w:t>14.2.1.1</w:t>
            </w:r>
          </w:p>
        </w:tc>
      </w:tr>
      <w:tr w:rsidR="00BA2ADD" w:rsidRPr="00037F89" w14:paraId="6D528B79" w14:textId="77777777" w:rsidTr="00D62CF6">
        <w:trPr>
          <w:trHeight w:val="86"/>
          <w:jc w:val="center"/>
        </w:trPr>
        <w:tc>
          <w:tcPr>
            <w:tcW w:w="0" w:type="auto"/>
            <w:vMerge/>
            <w:vAlign w:val="center"/>
            <w:hideMark/>
          </w:tcPr>
          <w:p w14:paraId="57761B30"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037F89" w:rsidRDefault="00BA2ADD" w:rsidP="00BA2ADD">
            <w:pPr>
              <w:pStyle w:val="TAC"/>
              <w:rPr>
                <w:snapToGrid w:val="0"/>
                <w:lang w:eastAsia="fr-FR"/>
              </w:rPr>
            </w:pPr>
            <w:r>
              <w:rPr>
                <w:snapToGrid w:val="0"/>
                <w:lang w:eastAsia="fr-FR"/>
              </w:rPr>
              <w:t>A.</w:t>
            </w:r>
            <w:r w:rsidRPr="00037F89">
              <w:rPr>
                <w:lang w:eastAsia="fr-FR"/>
              </w:rPr>
              <w:t>14.2.1.2</w:t>
            </w:r>
          </w:p>
        </w:tc>
      </w:tr>
      <w:tr w:rsidR="00BA2ADD" w:rsidRPr="00037F89" w14:paraId="4151BEF7"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12BD8703" w14:textId="77777777" w:rsidR="00BA2ADD" w:rsidRPr="00037F89" w:rsidRDefault="00BA2ADD" w:rsidP="00BA2ADD">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BF140DB" w14:textId="77777777" w:rsidR="00BA2ADD" w:rsidRPr="00037F89" w:rsidRDefault="00BA2ADD" w:rsidP="00BA2ADD">
            <w:pPr>
              <w:pStyle w:val="TAC"/>
              <w:rPr>
                <w:snapToGrid w:val="0"/>
                <w:lang w:eastAsia="fr-FR"/>
              </w:rPr>
            </w:pPr>
            <w:r>
              <w:rPr>
                <w:snapToGrid w:val="0"/>
                <w:lang w:eastAsia="fr-FR"/>
              </w:rPr>
              <w:t>A.</w:t>
            </w:r>
            <w:r w:rsidRPr="00037F89">
              <w:rPr>
                <w:lang w:eastAsia="fr-FR"/>
              </w:rPr>
              <w:t>14.2.2.1</w:t>
            </w:r>
          </w:p>
        </w:tc>
      </w:tr>
      <w:tr w:rsidR="00BA2ADD" w:rsidRPr="00037F89" w14:paraId="45FABC5A" w14:textId="77777777" w:rsidTr="00D62CF6">
        <w:trPr>
          <w:trHeight w:val="86"/>
          <w:jc w:val="center"/>
        </w:trPr>
        <w:tc>
          <w:tcPr>
            <w:tcW w:w="0" w:type="auto"/>
            <w:vMerge/>
            <w:vAlign w:val="center"/>
            <w:hideMark/>
          </w:tcPr>
          <w:p w14:paraId="7817E66A"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037F89" w:rsidRDefault="00BA2ADD" w:rsidP="00BA2ADD">
            <w:pPr>
              <w:pStyle w:val="TAC"/>
              <w:rPr>
                <w:snapToGrid w:val="0"/>
                <w:lang w:eastAsia="fr-FR"/>
              </w:rPr>
            </w:pPr>
            <w:r>
              <w:rPr>
                <w:snapToGrid w:val="0"/>
                <w:lang w:eastAsia="fr-FR"/>
              </w:rPr>
              <w:t>A.</w:t>
            </w:r>
            <w:r w:rsidRPr="00037F89">
              <w:rPr>
                <w:lang w:eastAsia="fr-FR"/>
              </w:rPr>
              <w:t>14.2.2.2</w:t>
            </w:r>
          </w:p>
        </w:tc>
      </w:tr>
      <w:tr w:rsidR="00BA2ADD" w:rsidRPr="00037F89" w14:paraId="1502C99E" w14:textId="77777777" w:rsidTr="00D62CF6">
        <w:trPr>
          <w:trHeight w:val="86"/>
          <w:jc w:val="center"/>
        </w:trPr>
        <w:tc>
          <w:tcPr>
            <w:tcW w:w="0" w:type="auto"/>
            <w:vMerge/>
            <w:vAlign w:val="center"/>
            <w:hideMark/>
          </w:tcPr>
          <w:p w14:paraId="3F18A528"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037F89" w:rsidRDefault="00BA2ADD" w:rsidP="00BA2ADD">
            <w:pPr>
              <w:pStyle w:val="TAC"/>
              <w:rPr>
                <w:snapToGrid w:val="0"/>
                <w:lang w:eastAsia="fr-FR"/>
              </w:rPr>
            </w:pPr>
            <w:r>
              <w:rPr>
                <w:snapToGrid w:val="0"/>
                <w:lang w:eastAsia="fr-FR"/>
              </w:rPr>
              <w:t>A.</w:t>
            </w:r>
            <w:r w:rsidRPr="00037F89">
              <w:rPr>
                <w:lang w:eastAsia="fr-FR"/>
              </w:rPr>
              <w:t>14.2.2.3</w:t>
            </w:r>
          </w:p>
        </w:tc>
      </w:tr>
      <w:tr w:rsidR="00BA2ADD" w:rsidRPr="00037F89" w14:paraId="06A02F91" w14:textId="77777777" w:rsidTr="00D62CF6">
        <w:trPr>
          <w:trHeight w:val="86"/>
          <w:jc w:val="center"/>
        </w:trPr>
        <w:tc>
          <w:tcPr>
            <w:tcW w:w="3870" w:type="dxa"/>
            <w:tcMar>
              <w:top w:w="0" w:type="dxa"/>
              <w:left w:w="108" w:type="dxa"/>
              <w:bottom w:w="0" w:type="dxa"/>
              <w:right w:w="108" w:type="dxa"/>
            </w:tcMar>
            <w:vAlign w:val="center"/>
            <w:hideMark/>
          </w:tcPr>
          <w:p w14:paraId="26FD6760" w14:textId="77777777" w:rsidR="00BA2ADD" w:rsidRPr="00037F89" w:rsidRDefault="00BA2ADD" w:rsidP="00BA2ADD">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037F89" w:rsidRDefault="00BA2ADD" w:rsidP="00BA2ADD">
            <w:pPr>
              <w:pStyle w:val="TAC"/>
              <w:rPr>
                <w:snapToGrid w:val="0"/>
                <w:lang w:eastAsia="fr-FR"/>
              </w:rPr>
            </w:pPr>
            <w:r>
              <w:rPr>
                <w:snapToGrid w:val="0"/>
                <w:lang w:eastAsia="fr-FR"/>
              </w:rPr>
              <w:t>A.</w:t>
            </w:r>
            <w:r w:rsidRPr="00037F89">
              <w:rPr>
                <w:lang w:eastAsia="fr-FR"/>
              </w:rPr>
              <w:t>14.3.2</w:t>
            </w:r>
          </w:p>
        </w:tc>
      </w:tr>
      <w:tr w:rsidR="00BA2ADD" w:rsidRPr="00037F89" w14:paraId="5300FF82"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4A4D7D08" w14:textId="77777777" w:rsidR="00BA2ADD" w:rsidRPr="00037F89" w:rsidRDefault="00BA2ADD" w:rsidP="00BA2ADD">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19C26DF5" w14:textId="77777777" w:rsidR="00BA2ADD" w:rsidRPr="00037F89" w:rsidRDefault="00BA2ADD" w:rsidP="00BA2ADD">
            <w:pPr>
              <w:pStyle w:val="TAC"/>
              <w:rPr>
                <w:snapToGrid w:val="0"/>
                <w:lang w:eastAsia="fr-FR"/>
              </w:rPr>
            </w:pPr>
            <w:r>
              <w:rPr>
                <w:snapToGrid w:val="0"/>
                <w:lang w:eastAsia="fr-FR"/>
              </w:rPr>
              <w:t>A.</w:t>
            </w:r>
            <w:r w:rsidRPr="00037F89">
              <w:rPr>
                <w:lang w:eastAsia="fr-FR"/>
              </w:rPr>
              <w:t>14.4.1.3</w:t>
            </w:r>
          </w:p>
        </w:tc>
      </w:tr>
      <w:tr w:rsidR="00BA2ADD" w:rsidRPr="00037F89" w14:paraId="337ECA42" w14:textId="77777777" w:rsidTr="00D62CF6">
        <w:trPr>
          <w:trHeight w:val="86"/>
          <w:jc w:val="center"/>
        </w:trPr>
        <w:tc>
          <w:tcPr>
            <w:tcW w:w="0" w:type="auto"/>
            <w:vMerge/>
            <w:vAlign w:val="center"/>
            <w:hideMark/>
          </w:tcPr>
          <w:p w14:paraId="6856FE35"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037F89" w:rsidRDefault="00BA2ADD" w:rsidP="00BA2ADD">
            <w:pPr>
              <w:pStyle w:val="TAC"/>
              <w:rPr>
                <w:snapToGrid w:val="0"/>
                <w:lang w:eastAsia="fr-FR"/>
              </w:rPr>
            </w:pPr>
            <w:r>
              <w:rPr>
                <w:snapToGrid w:val="0"/>
                <w:lang w:eastAsia="fr-FR"/>
              </w:rPr>
              <w:t>A.</w:t>
            </w:r>
            <w:r w:rsidRPr="00037F89">
              <w:rPr>
                <w:lang w:eastAsia="fr-FR"/>
              </w:rPr>
              <w:t>14.4.1.4</w:t>
            </w:r>
          </w:p>
        </w:tc>
      </w:tr>
      <w:tr w:rsidR="00BA2ADD" w:rsidRPr="00037F89" w14:paraId="5FA1F0F6" w14:textId="77777777" w:rsidTr="00D62CF6">
        <w:trPr>
          <w:trHeight w:val="86"/>
          <w:jc w:val="center"/>
        </w:trPr>
        <w:tc>
          <w:tcPr>
            <w:tcW w:w="0" w:type="auto"/>
            <w:vMerge/>
            <w:vAlign w:val="center"/>
            <w:hideMark/>
          </w:tcPr>
          <w:p w14:paraId="22220CA3"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037F89" w:rsidRDefault="00BA2ADD" w:rsidP="00BA2ADD">
            <w:pPr>
              <w:pStyle w:val="TAC"/>
              <w:rPr>
                <w:snapToGrid w:val="0"/>
                <w:lang w:eastAsia="fr-FR"/>
              </w:rPr>
            </w:pPr>
            <w:r>
              <w:rPr>
                <w:snapToGrid w:val="0"/>
                <w:lang w:eastAsia="fr-FR"/>
              </w:rPr>
              <w:t>A.</w:t>
            </w:r>
            <w:r w:rsidRPr="00037F89">
              <w:rPr>
                <w:lang w:eastAsia="fr-FR"/>
              </w:rPr>
              <w:t>14.4.1.7</w:t>
            </w:r>
          </w:p>
        </w:tc>
      </w:tr>
      <w:tr w:rsidR="00BA2ADD" w:rsidRPr="00037F89" w14:paraId="511BFD72" w14:textId="77777777" w:rsidTr="00D62CF6">
        <w:trPr>
          <w:trHeight w:val="86"/>
          <w:jc w:val="center"/>
        </w:trPr>
        <w:tc>
          <w:tcPr>
            <w:tcW w:w="0" w:type="auto"/>
            <w:vMerge/>
            <w:vAlign w:val="center"/>
            <w:hideMark/>
          </w:tcPr>
          <w:p w14:paraId="62A5EEC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037F89" w:rsidRDefault="00BA2ADD" w:rsidP="00BA2ADD">
            <w:pPr>
              <w:pStyle w:val="TAC"/>
              <w:rPr>
                <w:snapToGrid w:val="0"/>
                <w:lang w:eastAsia="fr-FR"/>
              </w:rPr>
            </w:pPr>
            <w:r>
              <w:rPr>
                <w:snapToGrid w:val="0"/>
                <w:lang w:eastAsia="fr-FR"/>
              </w:rPr>
              <w:t>A.</w:t>
            </w:r>
            <w:r w:rsidRPr="00037F89">
              <w:rPr>
                <w:lang w:eastAsia="fr-FR"/>
              </w:rPr>
              <w:t>14.4.1.8</w:t>
            </w:r>
          </w:p>
        </w:tc>
      </w:tr>
      <w:tr w:rsidR="00BA2ADD" w:rsidRPr="00037F89" w14:paraId="321C529F" w14:textId="77777777" w:rsidTr="00D62CF6">
        <w:trPr>
          <w:trHeight w:val="86"/>
          <w:jc w:val="center"/>
        </w:trPr>
        <w:tc>
          <w:tcPr>
            <w:tcW w:w="3870" w:type="dxa"/>
            <w:vMerge w:val="restart"/>
            <w:tcMar>
              <w:top w:w="0" w:type="dxa"/>
              <w:left w:w="108" w:type="dxa"/>
              <w:bottom w:w="0" w:type="dxa"/>
              <w:right w:w="108" w:type="dxa"/>
            </w:tcMar>
            <w:vAlign w:val="center"/>
            <w:hideMark/>
          </w:tcPr>
          <w:p w14:paraId="39D6CC1E" w14:textId="77777777" w:rsidR="00BA2ADD" w:rsidRPr="00037F89" w:rsidRDefault="00BA2ADD" w:rsidP="00BA2ADD">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00615C3D" w14:textId="77777777" w:rsidR="00BA2ADD" w:rsidRPr="00037F89" w:rsidRDefault="00BA2ADD" w:rsidP="00BA2ADD">
            <w:pPr>
              <w:pStyle w:val="TAC"/>
              <w:rPr>
                <w:snapToGrid w:val="0"/>
                <w:lang w:eastAsia="fr-FR"/>
              </w:rPr>
            </w:pPr>
            <w:r>
              <w:rPr>
                <w:snapToGrid w:val="0"/>
                <w:lang w:eastAsia="fr-FR"/>
              </w:rPr>
              <w:t>A.</w:t>
            </w:r>
            <w:r w:rsidRPr="00037F89">
              <w:rPr>
                <w:lang w:eastAsia="fr-FR"/>
              </w:rPr>
              <w:t>14.4.2.2</w:t>
            </w:r>
          </w:p>
        </w:tc>
      </w:tr>
      <w:tr w:rsidR="00BA2ADD" w:rsidRPr="00037F89" w14:paraId="5EB17581" w14:textId="77777777" w:rsidTr="00D62CF6">
        <w:trPr>
          <w:trHeight w:val="86"/>
          <w:jc w:val="center"/>
        </w:trPr>
        <w:tc>
          <w:tcPr>
            <w:tcW w:w="0" w:type="auto"/>
            <w:vMerge/>
            <w:vAlign w:val="center"/>
            <w:hideMark/>
          </w:tcPr>
          <w:p w14:paraId="039A7C07"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037F89" w:rsidRDefault="00BA2ADD" w:rsidP="00BA2ADD">
            <w:pPr>
              <w:pStyle w:val="TAC"/>
              <w:rPr>
                <w:snapToGrid w:val="0"/>
                <w:lang w:eastAsia="fr-FR"/>
              </w:rPr>
            </w:pPr>
            <w:r>
              <w:rPr>
                <w:snapToGrid w:val="0"/>
                <w:lang w:eastAsia="fr-FR"/>
              </w:rPr>
              <w:t>A.</w:t>
            </w:r>
            <w:r w:rsidRPr="00037F89">
              <w:rPr>
                <w:lang w:eastAsia="fr-FR"/>
              </w:rPr>
              <w:t>14.4.2.4</w:t>
            </w:r>
          </w:p>
        </w:tc>
      </w:tr>
      <w:tr w:rsidR="00BA2ADD" w:rsidRPr="00037F89" w14:paraId="3010B8E7" w14:textId="77777777" w:rsidTr="00D62CF6">
        <w:trPr>
          <w:trHeight w:val="86"/>
          <w:jc w:val="center"/>
        </w:trPr>
        <w:tc>
          <w:tcPr>
            <w:tcW w:w="0" w:type="auto"/>
            <w:vMerge/>
            <w:vAlign w:val="center"/>
            <w:hideMark/>
          </w:tcPr>
          <w:p w14:paraId="58F5C894"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037F89" w:rsidRDefault="00BA2ADD" w:rsidP="00BA2ADD">
            <w:pPr>
              <w:pStyle w:val="TAC"/>
              <w:rPr>
                <w:snapToGrid w:val="0"/>
                <w:lang w:eastAsia="fr-FR"/>
              </w:rPr>
            </w:pPr>
            <w:r>
              <w:rPr>
                <w:snapToGrid w:val="0"/>
                <w:lang w:eastAsia="fr-FR"/>
              </w:rPr>
              <w:t>A.</w:t>
            </w:r>
            <w:r w:rsidRPr="00037F89">
              <w:rPr>
                <w:lang w:eastAsia="fr-FR"/>
              </w:rPr>
              <w:t>14.4.2.6</w:t>
            </w:r>
          </w:p>
        </w:tc>
      </w:tr>
      <w:tr w:rsidR="00BA2ADD" w:rsidRPr="00037F89" w14:paraId="2ACE9396" w14:textId="77777777" w:rsidTr="00D62CF6">
        <w:trPr>
          <w:trHeight w:val="86"/>
          <w:jc w:val="center"/>
        </w:trPr>
        <w:tc>
          <w:tcPr>
            <w:tcW w:w="3870" w:type="dxa"/>
            <w:tcMar>
              <w:top w:w="0" w:type="dxa"/>
              <w:left w:w="108" w:type="dxa"/>
              <w:bottom w:w="0" w:type="dxa"/>
              <w:right w:w="108" w:type="dxa"/>
            </w:tcMar>
            <w:vAlign w:val="center"/>
            <w:hideMark/>
          </w:tcPr>
          <w:p w14:paraId="0C924D70" w14:textId="77777777" w:rsidR="00BA2ADD" w:rsidRPr="00037F89" w:rsidRDefault="00BA2ADD" w:rsidP="00BA2ADD">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3B17B28" w14:textId="77777777" w:rsidR="00BA2ADD" w:rsidRPr="00037F89" w:rsidRDefault="00BA2ADD" w:rsidP="00BA2ADD">
            <w:pPr>
              <w:pStyle w:val="TAC"/>
              <w:rPr>
                <w:snapToGrid w:val="0"/>
                <w:lang w:eastAsia="fr-FR"/>
              </w:rPr>
            </w:pPr>
            <w:r>
              <w:rPr>
                <w:snapToGrid w:val="0"/>
                <w:lang w:eastAsia="fr-FR"/>
              </w:rPr>
              <w:t>A.</w:t>
            </w:r>
            <w:r w:rsidRPr="00037F89">
              <w:rPr>
                <w:lang w:eastAsia="fr-FR"/>
              </w:rPr>
              <w:t>14.4.3.2</w:t>
            </w:r>
          </w:p>
        </w:tc>
      </w:tr>
      <w:tr w:rsidR="00BA2ADD" w:rsidRPr="00037F89" w14:paraId="26DC2982"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5200A41A" w14:textId="77777777" w:rsidR="00BA2ADD" w:rsidRPr="00037F89" w:rsidRDefault="00BA2ADD" w:rsidP="00BA2ADD">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7DA465A3" w14:textId="77777777" w:rsidR="00BA2ADD" w:rsidRPr="00037F89" w:rsidRDefault="00BA2ADD" w:rsidP="00BA2ADD">
            <w:pPr>
              <w:pStyle w:val="TAC"/>
              <w:rPr>
                <w:snapToGrid w:val="0"/>
                <w:lang w:eastAsia="fr-FR"/>
              </w:rPr>
            </w:pPr>
            <w:r>
              <w:rPr>
                <w:snapToGrid w:val="0"/>
                <w:lang w:eastAsia="fr-FR"/>
              </w:rPr>
              <w:t>A.</w:t>
            </w:r>
            <w:r w:rsidRPr="00037F89">
              <w:rPr>
                <w:lang w:eastAsia="fr-FR"/>
              </w:rPr>
              <w:t>14.5.1.2</w:t>
            </w:r>
          </w:p>
        </w:tc>
      </w:tr>
      <w:tr w:rsidR="00BA2ADD" w:rsidRPr="00037F89" w14:paraId="7CD33396" w14:textId="77777777" w:rsidTr="00D62CF6">
        <w:trPr>
          <w:trHeight w:val="86"/>
          <w:jc w:val="center"/>
        </w:trPr>
        <w:tc>
          <w:tcPr>
            <w:tcW w:w="0" w:type="auto"/>
            <w:vMerge/>
            <w:vAlign w:val="center"/>
            <w:hideMark/>
          </w:tcPr>
          <w:p w14:paraId="67312D7A"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037F89" w:rsidRDefault="00BA2ADD" w:rsidP="00BA2ADD">
            <w:pPr>
              <w:pStyle w:val="TAC"/>
              <w:rPr>
                <w:snapToGrid w:val="0"/>
                <w:lang w:eastAsia="fr-FR"/>
              </w:rPr>
            </w:pPr>
            <w:r>
              <w:rPr>
                <w:snapToGrid w:val="0"/>
                <w:lang w:eastAsia="fr-FR"/>
              </w:rPr>
              <w:t>A.</w:t>
            </w:r>
            <w:r w:rsidRPr="00037F89">
              <w:rPr>
                <w:lang w:eastAsia="fr-FR"/>
              </w:rPr>
              <w:t>14.5.1.4</w:t>
            </w:r>
          </w:p>
        </w:tc>
      </w:tr>
      <w:tr w:rsidR="00BA2ADD" w:rsidRPr="00037F89" w14:paraId="52054A76" w14:textId="77777777" w:rsidTr="00D62CF6">
        <w:trPr>
          <w:trHeight w:val="86"/>
          <w:jc w:val="center"/>
        </w:trPr>
        <w:tc>
          <w:tcPr>
            <w:tcW w:w="0" w:type="auto"/>
            <w:vMerge/>
            <w:vAlign w:val="center"/>
            <w:hideMark/>
          </w:tcPr>
          <w:p w14:paraId="4D6F03DE"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037F89" w:rsidRDefault="00BA2ADD" w:rsidP="00BA2ADD">
            <w:pPr>
              <w:pStyle w:val="TAC"/>
              <w:rPr>
                <w:snapToGrid w:val="0"/>
                <w:lang w:eastAsia="fr-FR"/>
              </w:rPr>
            </w:pPr>
            <w:r>
              <w:rPr>
                <w:snapToGrid w:val="0"/>
                <w:lang w:eastAsia="fr-FR"/>
              </w:rPr>
              <w:t>A.</w:t>
            </w:r>
            <w:r w:rsidRPr="00037F89">
              <w:rPr>
                <w:lang w:eastAsia="fr-FR"/>
              </w:rPr>
              <w:t>14.5.1.6</w:t>
            </w:r>
          </w:p>
        </w:tc>
      </w:tr>
      <w:tr w:rsidR="00BA2ADD" w:rsidRPr="00037F89" w14:paraId="1EF0D315"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300669F5" w14:textId="77777777" w:rsidR="00BA2ADD" w:rsidRPr="00037F89" w:rsidRDefault="00BA2ADD" w:rsidP="00BA2ADD">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11BB4B9" w14:textId="77777777" w:rsidR="00BA2ADD" w:rsidRPr="00037F89" w:rsidRDefault="00BA2ADD" w:rsidP="00BA2ADD">
            <w:pPr>
              <w:pStyle w:val="TAC"/>
              <w:rPr>
                <w:snapToGrid w:val="0"/>
                <w:lang w:eastAsia="fr-FR"/>
              </w:rPr>
            </w:pPr>
            <w:r>
              <w:rPr>
                <w:snapToGrid w:val="0"/>
                <w:lang w:eastAsia="fr-FR"/>
              </w:rPr>
              <w:t>A.</w:t>
            </w:r>
            <w:r w:rsidRPr="00037F89">
              <w:rPr>
                <w:lang w:eastAsia="fr-FR"/>
              </w:rPr>
              <w:t>14.5.2.2</w:t>
            </w:r>
          </w:p>
        </w:tc>
      </w:tr>
      <w:tr w:rsidR="00BA2ADD" w:rsidRPr="00037F89" w14:paraId="336A49A8" w14:textId="77777777" w:rsidTr="00D62CF6">
        <w:trPr>
          <w:trHeight w:val="86"/>
          <w:jc w:val="center"/>
        </w:trPr>
        <w:tc>
          <w:tcPr>
            <w:tcW w:w="0" w:type="auto"/>
            <w:vMerge/>
            <w:vAlign w:val="center"/>
            <w:hideMark/>
          </w:tcPr>
          <w:p w14:paraId="17DE971D"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037F89" w:rsidRDefault="00BA2ADD" w:rsidP="00BA2ADD">
            <w:pPr>
              <w:pStyle w:val="TAC"/>
              <w:rPr>
                <w:snapToGrid w:val="0"/>
                <w:lang w:eastAsia="fr-FR"/>
              </w:rPr>
            </w:pPr>
            <w:r>
              <w:rPr>
                <w:snapToGrid w:val="0"/>
                <w:lang w:eastAsia="fr-FR"/>
              </w:rPr>
              <w:t>A.</w:t>
            </w:r>
            <w:r w:rsidRPr="00037F89">
              <w:rPr>
                <w:lang w:eastAsia="fr-FR"/>
              </w:rPr>
              <w:t>14.5.2.4</w:t>
            </w:r>
          </w:p>
        </w:tc>
      </w:tr>
      <w:tr w:rsidR="00BA2ADD" w:rsidRPr="00037F89" w14:paraId="5EB68C79" w14:textId="77777777" w:rsidTr="00D62CF6">
        <w:trPr>
          <w:trHeight w:val="86"/>
          <w:jc w:val="center"/>
        </w:trPr>
        <w:tc>
          <w:tcPr>
            <w:tcW w:w="0" w:type="auto"/>
            <w:vMerge/>
            <w:vAlign w:val="center"/>
            <w:hideMark/>
          </w:tcPr>
          <w:p w14:paraId="0F98808F"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037F89" w:rsidRDefault="00BA2ADD" w:rsidP="00BA2ADD">
            <w:pPr>
              <w:pStyle w:val="TAC"/>
              <w:rPr>
                <w:snapToGrid w:val="0"/>
                <w:lang w:eastAsia="fr-FR"/>
              </w:rPr>
            </w:pPr>
            <w:r>
              <w:rPr>
                <w:snapToGrid w:val="0"/>
                <w:lang w:eastAsia="fr-FR"/>
              </w:rPr>
              <w:t>A.</w:t>
            </w:r>
            <w:r w:rsidRPr="00037F89">
              <w:rPr>
                <w:lang w:eastAsia="fr-FR"/>
              </w:rPr>
              <w:t>14.5.2.6</w:t>
            </w:r>
          </w:p>
        </w:tc>
      </w:tr>
      <w:tr w:rsidR="00BA2ADD" w:rsidRPr="00037F89" w14:paraId="508DBF95" w14:textId="77777777" w:rsidTr="00D62CF6">
        <w:trPr>
          <w:trHeight w:val="86"/>
          <w:jc w:val="center"/>
        </w:trPr>
        <w:tc>
          <w:tcPr>
            <w:tcW w:w="0" w:type="auto"/>
            <w:vMerge/>
            <w:vAlign w:val="center"/>
            <w:hideMark/>
          </w:tcPr>
          <w:p w14:paraId="1C37E057"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037F89" w:rsidRDefault="00BA2ADD" w:rsidP="00BA2ADD">
            <w:pPr>
              <w:pStyle w:val="TAC"/>
              <w:rPr>
                <w:snapToGrid w:val="0"/>
                <w:lang w:eastAsia="fr-FR"/>
              </w:rPr>
            </w:pPr>
            <w:r>
              <w:rPr>
                <w:snapToGrid w:val="0"/>
                <w:lang w:eastAsia="fr-FR"/>
              </w:rPr>
              <w:t>A.</w:t>
            </w:r>
            <w:r w:rsidRPr="00037F89">
              <w:rPr>
                <w:lang w:eastAsia="fr-FR"/>
              </w:rPr>
              <w:t>14.5.2.8</w:t>
            </w:r>
          </w:p>
        </w:tc>
      </w:tr>
      <w:tr w:rsidR="00BA2ADD" w:rsidRPr="00037F89" w14:paraId="35BA5833" w14:textId="77777777" w:rsidTr="00D62CF6">
        <w:trPr>
          <w:trHeight w:val="86"/>
          <w:jc w:val="center"/>
        </w:trPr>
        <w:tc>
          <w:tcPr>
            <w:tcW w:w="3870" w:type="dxa"/>
            <w:vMerge w:val="restart"/>
            <w:tcMar>
              <w:top w:w="0" w:type="dxa"/>
              <w:left w:w="108" w:type="dxa"/>
              <w:bottom w:w="0" w:type="dxa"/>
              <w:right w:w="108" w:type="dxa"/>
            </w:tcMar>
            <w:vAlign w:val="center"/>
            <w:hideMark/>
          </w:tcPr>
          <w:p w14:paraId="68FB89B3" w14:textId="77777777" w:rsidR="00BA2ADD" w:rsidRPr="00037F89" w:rsidRDefault="00BA2ADD" w:rsidP="00BA2ADD">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4DE7850" w14:textId="77777777" w:rsidR="00BA2ADD" w:rsidRPr="00037F89" w:rsidRDefault="00BA2ADD" w:rsidP="00BA2ADD">
            <w:pPr>
              <w:pStyle w:val="TAC"/>
              <w:rPr>
                <w:snapToGrid w:val="0"/>
                <w:lang w:eastAsia="fr-FR"/>
              </w:rPr>
            </w:pPr>
            <w:r>
              <w:rPr>
                <w:snapToGrid w:val="0"/>
                <w:lang w:eastAsia="fr-FR"/>
              </w:rPr>
              <w:t>A.</w:t>
            </w:r>
            <w:r w:rsidRPr="00037F89">
              <w:rPr>
                <w:lang w:eastAsia="fr-FR"/>
              </w:rPr>
              <w:t>14.5.3.2</w:t>
            </w:r>
          </w:p>
        </w:tc>
      </w:tr>
      <w:tr w:rsidR="00BA2ADD" w:rsidRPr="00037F89" w14:paraId="5E87F0AC" w14:textId="77777777" w:rsidTr="00D62CF6">
        <w:trPr>
          <w:trHeight w:val="86"/>
          <w:jc w:val="center"/>
        </w:trPr>
        <w:tc>
          <w:tcPr>
            <w:tcW w:w="0" w:type="auto"/>
            <w:vMerge/>
            <w:vAlign w:val="center"/>
            <w:hideMark/>
          </w:tcPr>
          <w:p w14:paraId="48D66CC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037F89" w:rsidRDefault="00BA2ADD" w:rsidP="00BA2ADD">
            <w:pPr>
              <w:pStyle w:val="TAC"/>
              <w:rPr>
                <w:snapToGrid w:val="0"/>
                <w:lang w:eastAsia="fr-FR"/>
              </w:rPr>
            </w:pPr>
            <w:r>
              <w:rPr>
                <w:snapToGrid w:val="0"/>
                <w:lang w:eastAsia="fr-FR"/>
              </w:rPr>
              <w:t>A.</w:t>
            </w:r>
            <w:r w:rsidRPr="00037F89">
              <w:rPr>
                <w:lang w:eastAsia="fr-FR"/>
              </w:rPr>
              <w:t>14.5.3.4</w:t>
            </w:r>
          </w:p>
        </w:tc>
      </w:tr>
      <w:tr w:rsidR="00BA2ADD" w:rsidRPr="00037F89" w14:paraId="69971E00" w14:textId="77777777" w:rsidTr="00D62CF6">
        <w:trPr>
          <w:trHeight w:val="86"/>
          <w:jc w:val="center"/>
        </w:trPr>
        <w:tc>
          <w:tcPr>
            <w:tcW w:w="3870" w:type="dxa"/>
            <w:noWrap/>
            <w:tcMar>
              <w:top w:w="0" w:type="dxa"/>
              <w:left w:w="108" w:type="dxa"/>
              <w:bottom w:w="0" w:type="dxa"/>
              <w:right w:w="108" w:type="dxa"/>
            </w:tcMar>
            <w:vAlign w:val="center"/>
            <w:hideMark/>
          </w:tcPr>
          <w:p w14:paraId="2028E17C" w14:textId="77777777" w:rsidR="00BA2ADD" w:rsidRPr="00037F89" w:rsidRDefault="00BA2ADD" w:rsidP="00BA2ADD">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5B5F1435" w14:textId="77777777" w:rsidR="00BA2ADD" w:rsidRPr="00037F89" w:rsidRDefault="00BA2ADD" w:rsidP="00BA2ADD">
            <w:pPr>
              <w:pStyle w:val="TAC"/>
              <w:rPr>
                <w:snapToGrid w:val="0"/>
                <w:lang w:eastAsia="fr-FR"/>
              </w:rPr>
            </w:pPr>
            <w:r>
              <w:rPr>
                <w:snapToGrid w:val="0"/>
                <w:lang w:eastAsia="fr-FR"/>
              </w:rPr>
              <w:t>A.</w:t>
            </w:r>
            <w:r w:rsidRPr="00037F89">
              <w:rPr>
                <w:lang w:eastAsia="fr-FR"/>
              </w:rPr>
              <w:t>14.6.1.2</w:t>
            </w:r>
          </w:p>
        </w:tc>
      </w:tr>
      <w:tr w:rsidR="00BA2ADD" w:rsidRPr="00037F89" w14:paraId="0B059F6C" w14:textId="77777777" w:rsidTr="00D62CF6">
        <w:trPr>
          <w:trHeight w:val="86"/>
          <w:jc w:val="center"/>
        </w:trPr>
        <w:tc>
          <w:tcPr>
            <w:tcW w:w="3870" w:type="dxa"/>
            <w:tcMar>
              <w:top w:w="0" w:type="dxa"/>
              <w:left w:w="108" w:type="dxa"/>
              <w:bottom w:w="0" w:type="dxa"/>
              <w:right w:w="108" w:type="dxa"/>
            </w:tcMar>
            <w:vAlign w:val="center"/>
            <w:hideMark/>
          </w:tcPr>
          <w:p w14:paraId="6566E3A7" w14:textId="77777777" w:rsidR="00BA2ADD" w:rsidRPr="00037F89" w:rsidRDefault="00BA2ADD" w:rsidP="00BA2ADD">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37386EF6" w14:textId="77777777" w:rsidR="00BA2ADD" w:rsidRPr="00037F89" w:rsidRDefault="00BA2ADD" w:rsidP="00BA2ADD">
            <w:pPr>
              <w:pStyle w:val="TAC"/>
              <w:rPr>
                <w:snapToGrid w:val="0"/>
                <w:lang w:eastAsia="fr-FR"/>
              </w:rPr>
            </w:pPr>
            <w:r>
              <w:rPr>
                <w:snapToGrid w:val="0"/>
                <w:lang w:eastAsia="fr-FR"/>
              </w:rPr>
              <w:t>A.</w:t>
            </w:r>
            <w:r w:rsidRPr="00037F89">
              <w:rPr>
                <w:lang w:eastAsia="fr-FR"/>
              </w:rPr>
              <w:t>14.6.2.2</w:t>
            </w:r>
          </w:p>
        </w:tc>
      </w:tr>
      <w:tr w:rsidR="00BA2ADD" w:rsidRPr="00037F89" w14:paraId="5C706066" w14:textId="77777777" w:rsidTr="00D62CF6">
        <w:trPr>
          <w:trHeight w:val="86"/>
          <w:jc w:val="center"/>
        </w:trPr>
        <w:tc>
          <w:tcPr>
            <w:tcW w:w="3870" w:type="dxa"/>
            <w:noWrap/>
            <w:tcMar>
              <w:top w:w="0" w:type="dxa"/>
              <w:left w:w="108" w:type="dxa"/>
              <w:bottom w:w="0" w:type="dxa"/>
              <w:right w:w="108" w:type="dxa"/>
            </w:tcMar>
            <w:vAlign w:val="center"/>
            <w:hideMark/>
          </w:tcPr>
          <w:p w14:paraId="71C1B3B8" w14:textId="77777777" w:rsidR="00BA2ADD" w:rsidRPr="00037F89" w:rsidRDefault="00BA2ADD" w:rsidP="00BA2ADD">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F18909B" w14:textId="77777777" w:rsidR="00BA2ADD" w:rsidRPr="00037F89" w:rsidRDefault="00BA2ADD" w:rsidP="00BA2ADD">
            <w:pPr>
              <w:pStyle w:val="TAC"/>
              <w:rPr>
                <w:snapToGrid w:val="0"/>
                <w:lang w:eastAsia="fr-FR"/>
              </w:rPr>
            </w:pPr>
            <w:r>
              <w:rPr>
                <w:snapToGrid w:val="0"/>
                <w:lang w:eastAsia="fr-FR"/>
              </w:rPr>
              <w:t>A.</w:t>
            </w:r>
            <w:r w:rsidRPr="00037F89">
              <w:rPr>
                <w:lang w:eastAsia="fr-FR"/>
              </w:rPr>
              <w:t>14.6.3.2</w:t>
            </w:r>
          </w:p>
        </w:tc>
      </w:tr>
      <w:tr w:rsidR="00BA2ADD" w:rsidRPr="00037F89" w14:paraId="21073635" w14:textId="77777777" w:rsidTr="00D62CF6">
        <w:trPr>
          <w:trHeight w:val="86"/>
          <w:jc w:val="center"/>
        </w:trPr>
        <w:tc>
          <w:tcPr>
            <w:tcW w:w="3870" w:type="dxa"/>
            <w:noWrap/>
            <w:tcMar>
              <w:top w:w="0" w:type="dxa"/>
              <w:left w:w="108" w:type="dxa"/>
              <w:bottom w:w="0" w:type="dxa"/>
              <w:right w:w="108" w:type="dxa"/>
            </w:tcMar>
            <w:vAlign w:val="center"/>
            <w:hideMark/>
          </w:tcPr>
          <w:p w14:paraId="5E2F1DF1" w14:textId="77777777" w:rsidR="00BA2ADD" w:rsidRPr="00037F89" w:rsidRDefault="00BA2ADD" w:rsidP="00BA2ADD">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509C8E2D" w14:textId="77777777" w:rsidR="00BA2ADD" w:rsidRPr="00037F89" w:rsidRDefault="00BA2ADD" w:rsidP="00BA2ADD">
            <w:pPr>
              <w:pStyle w:val="TAC"/>
              <w:rPr>
                <w:snapToGrid w:val="0"/>
                <w:lang w:eastAsia="fr-FR"/>
              </w:rPr>
            </w:pPr>
            <w:r>
              <w:rPr>
                <w:snapToGrid w:val="0"/>
                <w:lang w:eastAsia="fr-FR"/>
              </w:rPr>
              <w:t>A.</w:t>
            </w:r>
            <w:r w:rsidRPr="00037F89">
              <w:rPr>
                <w:lang w:eastAsia="fr-FR"/>
              </w:rPr>
              <w:t>14.6.4.2</w:t>
            </w:r>
          </w:p>
        </w:tc>
      </w:tr>
    </w:tbl>
    <w:p w14:paraId="6563F6AB" w14:textId="77777777" w:rsidR="00106D28" w:rsidRDefault="00106D28" w:rsidP="00253B01"/>
    <w:p w14:paraId="4FF0FE91" w14:textId="77777777" w:rsidR="009603EC" w:rsidRPr="005F76FB" w:rsidRDefault="009603EC" w:rsidP="00106D28">
      <w:pPr>
        <w:pStyle w:val="Heading3"/>
      </w:pPr>
      <w:r>
        <w:t>A.3.36</w:t>
      </w:r>
      <w:r w:rsidRPr="005F76FB">
        <w:t>.</w:t>
      </w:r>
      <w:r>
        <w:t>4</w:t>
      </w:r>
      <w:r w:rsidRPr="005F76FB">
        <w:tab/>
      </w:r>
      <w:r>
        <w:t xml:space="preserve">General </w:t>
      </w:r>
      <w:r>
        <w:rPr>
          <w:rFonts w:hint="eastAsia"/>
          <w:lang w:eastAsia="zh-CN"/>
        </w:rPr>
        <w:t>setup</w:t>
      </w:r>
      <w:r>
        <w:t xml:space="preserve"> for SIB19</w:t>
      </w:r>
    </w:p>
    <w:p w14:paraId="6B62D857" w14:textId="77777777" w:rsidR="009603EC" w:rsidRDefault="009603EC" w:rsidP="009603EC">
      <w:r>
        <w:t xml:space="preserve">The general parameters for SIB19 setup is specified in Table </w:t>
      </w:r>
      <w:r w:rsidRPr="00EF49B5">
        <w:t>A.3.36.4</w:t>
      </w:r>
      <w:r>
        <w:t xml:space="preserve">-1. </w:t>
      </w:r>
    </w:p>
    <w:p w14:paraId="4A126F60" w14:textId="77777777" w:rsidR="009603EC" w:rsidRDefault="009603EC" w:rsidP="009603EC">
      <w:pPr>
        <w:pStyle w:val="TH"/>
      </w:pPr>
      <w: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9603EC" w:rsidRPr="001C0E1B" w14:paraId="39C7ED20" w14:textId="77777777" w:rsidTr="00D710C0">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1C0E1B" w:rsidRDefault="009603EC" w:rsidP="00D710C0">
            <w:pPr>
              <w:pStyle w:val="TAH"/>
              <w:rPr>
                <w:lang w:eastAsia="fr-FR"/>
              </w:rPr>
            </w:pPr>
            <w:bookmarkStart w:id="106"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1C0E1B" w:rsidRDefault="009603EC" w:rsidP="00D710C0">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77777777" w:rsidR="009603EC" w:rsidRPr="001C0E1B" w:rsidRDefault="009603EC" w:rsidP="00D710C0">
            <w:pPr>
              <w:pStyle w:val="TAH"/>
              <w:rPr>
                <w:lang w:eastAsia="fr-FR"/>
              </w:rPr>
            </w:pPr>
            <w:r w:rsidRPr="001C0E1B">
              <w:rPr>
                <w:lang w:eastAsia="fr-FR"/>
              </w:rPr>
              <w:t>Test 1</w:t>
            </w:r>
          </w:p>
        </w:tc>
      </w:tr>
      <w:tr w:rsidR="009603EC" w:rsidRPr="004A5067" w14:paraId="7F860798"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77777777" w:rsidR="009603EC" w:rsidRPr="004A5067" w:rsidRDefault="009603EC" w:rsidP="00D710C0">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A5067" w:rsidRDefault="009603EC" w:rsidP="00D710C0">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77777777" w:rsidR="009603EC" w:rsidRPr="004A5067" w:rsidRDefault="009603EC" w:rsidP="00D710C0">
            <w:pPr>
              <w:pStyle w:val="TAC"/>
              <w:rPr>
                <w:rFonts w:cs="Arial"/>
                <w:szCs w:val="18"/>
                <w:lang w:eastAsia="zh-CN"/>
              </w:rPr>
            </w:pPr>
            <w:r w:rsidRPr="004A5067">
              <w:rPr>
                <w:rFonts w:cs="Arial"/>
                <w:szCs w:val="18"/>
                <w:lang w:eastAsia="zh-CN"/>
              </w:rPr>
              <w:t>LEO: 2.56</w:t>
            </w:r>
          </w:p>
          <w:p w14:paraId="34F6EA44" w14:textId="77777777" w:rsidR="009603EC" w:rsidRPr="004A5067" w:rsidRDefault="009603EC" w:rsidP="00D710C0">
            <w:pPr>
              <w:pStyle w:val="TAC"/>
              <w:rPr>
                <w:rFonts w:cs="Arial"/>
                <w:szCs w:val="18"/>
                <w:lang w:val="en-US" w:eastAsia="fr-FR"/>
              </w:rPr>
            </w:pPr>
            <w:r w:rsidRPr="004A5067">
              <w:rPr>
                <w:rFonts w:cs="Arial"/>
                <w:szCs w:val="18"/>
                <w:lang w:eastAsia="zh-CN"/>
              </w:rPr>
              <w:t>GEO: 10.24</w:t>
            </w:r>
          </w:p>
        </w:tc>
      </w:tr>
      <w:tr w:rsidR="00884397" w:rsidRPr="004A5067" w14:paraId="04C865DE"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A5067" w:rsidRDefault="00884397" w:rsidP="00884397">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A5067" w:rsidRDefault="00884397" w:rsidP="00884397">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12C04E2B" w:rsidR="00884397" w:rsidRPr="004A5067" w:rsidRDefault="00884397" w:rsidP="00884397">
            <w:pPr>
              <w:pStyle w:val="TAC"/>
              <w:rPr>
                <w:rFonts w:cs="Arial"/>
                <w:szCs w:val="18"/>
                <w:lang w:eastAsia="zh-CN"/>
              </w:rPr>
            </w:pPr>
            <w:r w:rsidRPr="004A5067">
              <w:rPr>
                <w:rFonts w:cs="Arial"/>
                <w:szCs w:val="18"/>
                <w:lang w:eastAsia="zh-CN"/>
              </w:rPr>
              <w:t>LEO: 5</w:t>
            </w:r>
          </w:p>
          <w:p w14:paraId="5538F2D3" w14:textId="76838715" w:rsidR="00884397" w:rsidRPr="004A5067" w:rsidRDefault="00884397" w:rsidP="00884397">
            <w:pPr>
              <w:pStyle w:val="TAC"/>
              <w:rPr>
                <w:rFonts w:cs="Arial"/>
                <w:szCs w:val="18"/>
                <w:lang w:eastAsia="fr-FR"/>
              </w:rPr>
            </w:pPr>
            <w:r w:rsidRPr="004A5067">
              <w:rPr>
                <w:rFonts w:cs="Arial"/>
                <w:szCs w:val="18"/>
                <w:lang w:eastAsia="zh-CN"/>
              </w:rPr>
              <w:t>GEO: 900</w:t>
            </w:r>
          </w:p>
        </w:tc>
      </w:tr>
      <w:tr w:rsidR="00884397" w:rsidRPr="004A5067" w14:paraId="1CD16E72"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16F8A7A1" w14:textId="77777777" w:rsidR="00884397" w:rsidRPr="004A5067" w:rsidRDefault="00884397" w:rsidP="00884397">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A5067" w:rsidRDefault="00884397" w:rsidP="00884397">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EE22B10" w:rsidR="00884397" w:rsidRPr="004A5067" w:rsidRDefault="00884397" w:rsidP="00884397">
            <w:pPr>
              <w:pStyle w:val="TAC"/>
              <w:rPr>
                <w:rFonts w:cs="Arial"/>
                <w:szCs w:val="18"/>
                <w:lang w:eastAsia="zh-CN"/>
              </w:rPr>
            </w:pPr>
            <w:r w:rsidRPr="004A5067">
              <w:rPr>
                <w:rFonts w:cs="Arial"/>
                <w:szCs w:val="18"/>
                <w:lang w:eastAsia="zh-CN"/>
              </w:rPr>
              <w:t xml:space="preserve">LEO: </w:t>
            </w:r>
            <w:r>
              <w:rPr>
                <w:rFonts w:cs="Arial"/>
                <w:szCs w:val="18"/>
                <w:lang w:eastAsia="zh-CN"/>
              </w:rPr>
              <w:t>14</w:t>
            </w:r>
          </w:p>
          <w:p w14:paraId="3093452C" w14:textId="359AD729" w:rsidR="00884397" w:rsidRPr="004A5067" w:rsidRDefault="00884397" w:rsidP="00884397">
            <w:pPr>
              <w:pStyle w:val="TAC"/>
              <w:rPr>
                <w:rFonts w:cs="Arial"/>
                <w:szCs w:val="18"/>
                <w:lang w:eastAsia="fr-FR"/>
              </w:rPr>
            </w:pPr>
            <w:r w:rsidRPr="004A5067">
              <w:rPr>
                <w:rFonts w:cs="Arial"/>
                <w:szCs w:val="18"/>
                <w:lang w:eastAsia="zh-CN"/>
              </w:rPr>
              <w:t xml:space="preserve">GEO: </w:t>
            </w:r>
            <w:r>
              <w:rPr>
                <w:rFonts w:cs="Arial"/>
                <w:szCs w:val="18"/>
                <w:lang w:eastAsia="zh-CN"/>
              </w:rPr>
              <w:t>258</w:t>
            </w:r>
          </w:p>
        </w:tc>
      </w:tr>
      <w:tr w:rsidR="009603EC" w:rsidRPr="004A5067" w14:paraId="73FE2D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986CD81" w14:textId="77777777" w:rsidR="009603EC" w:rsidRPr="004A5067" w:rsidRDefault="009603EC" w:rsidP="00D710C0">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A5067" w:rsidRDefault="009603EC" w:rsidP="00D710C0">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tr w:rsidR="009603EC" w:rsidRPr="004A5067" w14:paraId="56669DC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A5067" w:rsidRDefault="009603EC" w:rsidP="00D710C0">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220E8A77"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A5067" w:rsidRDefault="009603EC" w:rsidP="00D710C0">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18EEB5EA"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A5067" w:rsidRDefault="009603EC" w:rsidP="00D710C0">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79919768"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A5067" w:rsidRDefault="009603EC" w:rsidP="00D710C0">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7A1A8A" w:rsidRDefault="009603EC" w:rsidP="00D710C0">
            <w:pPr>
              <w:pStyle w:val="TAC"/>
              <w:rPr>
                <w:rFonts w:cs="Arial"/>
                <w:szCs w:val="18"/>
                <w:lang w:eastAsia="fr-FR"/>
              </w:rPr>
            </w:pPr>
            <w:r w:rsidRPr="007A1A8A">
              <w:rPr>
                <w:rFonts w:cs="Arial"/>
                <w:szCs w:val="18"/>
              </w:rPr>
              <w:t>linear</w:t>
            </w:r>
          </w:p>
        </w:tc>
      </w:tr>
      <w:tr w:rsidR="009603EC" w:rsidRPr="004A5067" w14:paraId="4E311B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A5067" w:rsidRDefault="009603EC" w:rsidP="00D710C0">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7A1A8A" w:rsidRDefault="009603EC" w:rsidP="00D710C0">
            <w:pPr>
              <w:pStyle w:val="TAC"/>
              <w:rPr>
                <w:rFonts w:cs="Arial"/>
                <w:szCs w:val="18"/>
              </w:rPr>
            </w:pPr>
            <w:r w:rsidRPr="007A1A8A">
              <w:rPr>
                <w:rFonts w:cs="Arial"/>
                <w:szCs w:val="18"/>
              </w:rPr>
              <w:t>linear</w:t>
            </w:r>
          </w:p>
        </w:tc>
      </w:tr>
      <w:tr w:rsidR="009603EC" w:rsidRPr="004A5067" w14:paraId="744F49EB"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A5067" w:rsidRDefault="009603EC" w:rsidP="00D710C0">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46E402A8" w:rsidR="009603EC" w:rsidRPr="007A1A8A" w:rsidRDefault="00884397" w:rsidP="00884397">
            <w:pPr>
              <w:pStyle w:val="TAC"/>
              <w:rPr>
                <w:lang w:val="en-US"/>
              </w:rPr>
            </w:pPr>
            <w:r w:rsidRPr="00181348">
              <w:t>Detailed ephemeris information is provided in TS 38.508-1 [3</w:t>
            </w:r>
            <w:r>
              <w:t>8</w:t>
            </w:r>
            <w:r w:rsidRPr="00181348">
              <w:t>]</w:t>
            </w:r>
          </w:p>
        </w:tc>
      </w:tr>
      <w:tr w:rsidR="009603EC" w:rsidRPr="004A5067" w14:paraId="4E0D2CB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A5067" w:rsidRDefault="009603EC" w:rsidP="00D710C0">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bookmarkEnd w:id="106"/>
    </w:tbl>
    <w:p w14:paraId="735FD701" w14:textId="733D36FB" w:rsidR="009603EC" w:rsidRDefault="009603EC" w:rsidP="00253B01"/>
    <w:p w14:paraId="07977AE0" w14:textId="77777777" w:rsidR="00B57166" w:rsidRPr="00E55650" w:rsidRDefault="00B57166" w:rsidP="00B57166">
      <w:pPr>
        <w:pStyle w:val="Heading3"/>
        <w:rPr>
          <w:b/>
          <w:bCs/>
        </w:rPr>
      </w:pPr>
      <w:r w:rsidRPr="00E55650">
        <w:t>A.3.36.5</w:t>
      </w:r>
      <w:r w:rsidRPr="00E55650">
        <w:tab/>
      </w:r>
      <w:r>
        <w:t>Satellite</w:t>
      </w:r>
      <w:r w:rsidRPr="00E55650">
        <w:t xml:space="preserve"> specific parameters configuration</w:t>
      </w:r>
    </w:p>
    <w:p w14:paraId="5951922B" w14:textId="77777777" w:rsidR="00B57166" w:rsidRPr="00890474" w:rsidRDefault="00B57166" w:rsidP="00B57166">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96152F4" w14:textId="77777777" w:rsidR="00B57166" w:rsidRDefault="00B57166" w:rsidP="00B57166">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27A632B"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1C0E1B" w:rsidRDefault="00B57166" w:rsidP="0024608B">
            <w:pPr>
              <w:pStyle w:val="TAH"/>
              <w:ind w:left="1600" w:hanging="400"/>
              <w:jc w:val="left"/>
              <w:rPr>
                <w:lang w:eastAsia="fr-FR"/>
              </w:rPr>
            </w:pPr>
            <w:r>
              <w:rPr>
                <w:lang w:eastAsia="fr-FR"/>
              </w:rPr>
              <w:t>SSC.1</w:t>
            </w:r>
          </w:p>
        </w:tc>
      </w:tr>
      <w:tr w:rsidR="00B57166" w:rsidRPr="004A5067" w14:paraId="7AA7FA4A"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77777777" w:rsidR="00B57166" w:rsidRPr="004A5067" w:rsidRDefault="00B57166" w:rsidP="0024608B">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B57166" w:rsidRPr="004A5067" w14:paraId="4121CA9D"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7777777" w:rsidR="00B57166" w:rsidRPr="004A5067" w:rsidRDefault="00B57166" w:rsidP="0024608B">
            <w:pPr>
              <w:pStyle w:val="TAC"/>
              <w:rPr>
                <w:rFonts w:cs="Arial"/>
                <w:szCs w:val="18"/>
                <w:lang w:eastAsia="fr-FR"/>
              </w:rPr>
            </w:pPr>
            <w:r w:rsidRPr="004A5067">
              <w:rPr>
                <w:rFonts w:cs="Arial"/>
                <w:szCs w:val="18"/>
                <w:lang w:eastAsia="zh-CN"/>
              </w:rPr>
              <w:t>900s</w:t>
            </w:r>
          </w:p>
        </w:tc>
      </w:tr>
      <w:tr w:rsidR="00884397" w:rsidRPr="004A5067" w14:paraId="70ABDE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866D0D0"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2DCE970B" w:rsidR="00884397" w:rsidRPr="004A5067" w:rsidRDefault="00884397" w:rsidP="00884397">
            <w:pPr>
              <w:pStyle w:val="TAC"/>
              <w:rPr>
                <w:rFonts w:cs="Arial"/>
                <w:szCs w:val="18"/>
                <w:lang w:eastAsia="fr-FR"/>
              </w:rPr>
            </w:pPr>
            <w:r>
              <w:rPr>
                <w:rFonts w:cs="Arial"/>
                <w:szCs w:val="18"/>
                <w:lang w:eastAsia="zh-CN"/>
              </w:rPr>
              <w:t>258 slots</w:t>
            </w:r>
          </w:p>
        </w:tc>
      </w:tr>
      <w:tr w:rsidR="00884397" w:rsidRPr="004A5067" w14:paraId="4A2D3AB8"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BB8F86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9788C9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21F94F19"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3712C943"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7A1A8A" w:rsidRDefault="00884397" w:rsidP="00884397">
            <w:pPr>
              <w:pStyle w:val="TAC"/>
              <w:rPr>
                <w:rFonts w:cs="Arial"/>
                <w:szCs w:val="18"/>
              </w:rPr>
            </w:pPr>
            <w:r w:rsidRPr="007A1A8A">
              <w:rPr>
                <w:rFonts w:cs="Arial"/>
                <w:szCs w:val="18"/>
              </w:rPr>
              <w:t>linear</w:t>
            </w:r>
          </w:p>
        </w:tc>
      </w:tr>
      <w:tr w:rsidR="00884397" w:rsidRPr="004A5067" w14:paraId="776837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5EA5A9C3" w:rsidR="00884397" w:rsidRPr="009630E7"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7422A6DC" w14:textId="77777777" w:rsidR="00B57166" w:rsidRDefault="00B57166" w:rsidP="00B57166"/>
    <w:p w14:paraId="70683F87" w14:textId="77777777" w:rsidR="00B57166" w:rsidRDefault="00B57166" w:rsidP="00B57166">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176D5225"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1C0E1B" w:rsidRDefault="00B57166" w:rsidP="0024608B">
            <w:pPr>
              <w:pStyle w:val="TAH"/>
              <w:ind w:left="1600" w:hanging="400"/>
              <w:jc w:val="left"/>
              <w:rPr>
                <w:lang w:eastAsia="fr-FR"/>
              </w:rPr>
            </w:pPr>
            <w:r>
              <w:rPr>
                <w:lang w:eastAsia="fr-FR"/>
              </w:rPr>
              <w:t>SSC.2</w:t>
            </w:r>
          </w:p>
        </w:tc>
      </w:tr>
      <w:tr w:rsidR="00884397" w:rsidRPr="004A5067" w14:paraId="4D80EE0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0CBDFC37" w:rsidR="00884397" w:rsidRPr="00AE63F5" w:rsidRDefault="00884397" w:rsidP="00884397">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884397" w:rsidRPr="004A5067" w14:paraId="34304514"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6017FD0" w:rsidR="00884397" w:rsidRPr="00AE63F5" w:rsidRDefault="00884397" w:rsidP="00884397">
            <w:pPr>
              <w:pStyle w:val="TAC"/>
              <w:rPr>
                <w:rFonts w:eastAsiaTheme="minorEastAsia" w:cs="Arial"/>
                <w:szCs w:val="18"/>
                <w:lang w:eastAsia="zh-CN"/>
              </w:rPr>
            </w:pPr>
            <w:r w:rsidRPr="004A5067">
              <w:rPr>
                <w:rFonts w:cs="Arial"/>
                <w:szCs w:val="18"/>
                <w:lang w:eastAsia="zh-CN"/>
              </w:rPr>
              <w:t>5s</w:t>
            </w:r>
          </w:p>
        </w:tc>
      </w:tr>
      <w:tr w:rsidR="00884397" w:rsidRPr="004A5067" w14:paraId="37B6C7A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D6D7E6"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DA177FE" w:rsidR="00884397" w:rsidRPr="00AE63F5" w:rsidRDefault="00884397" w:rsidP="00884397">
            <w:pPr>
              <w:pStyle w:val="TAC"/>
              <w:rPr>
                <w:rFonts w:eastAsiaTheme="minorEastAsia" w:cs="Arial"/>
                <w:szCs w:val="18"/>
                <w:lang w:eastAsia="zh-CN"/>
              </w:rPr>
            </w:pPr>
            <w:r>
              <w:rPr>
                <w:rFonts w:cs="Arial"/>
                <w:szCs w:val="18"/>
                <w:lang w:eastAsia="zh-CN"/>
              </w:rPr>
              <w:t>14 slots</w:t>
            </w:r>
          </w:p>
        </w:tc>
      </w:tr>
      <w:tr w:rsidR="00884397" w:rsidRPr="004A5067" w14:paraId="6A8701B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CEFA688"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67BE0A28"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9D9F67B"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2B7CAA2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7A1A8A" w:rsidRDefault="00884397" w:rsidP="00884397">
            <w:pPr>
              <w:pStyle w:val="TAC"/>
              <w:rPr>
                <w:rFonts w:cs="Arial"/>
                <w:szCs w:val="18"/>
              </w:rPr>
            </w:pPr>
            <w:r w:rsidRPr="007A1A8A">
              <w:rPr>
                <w:rFonts w:cs="Arial"/>
                <w:szCs w:val="18"/>
              </w:rPr>
              <w:t>linear</w:t>
            </w:r>
          </w:p>
        </w:tc>
      </w:tr>
      <w:tr w:rsidR="00884397" w:rsidRPr="004A5067" w14:paraId="07D98060"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6E9E85" w:rsidR="00884397" w:rsidRPr="00AE63F5"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3E1EA676" w14:textId="77777777" w:rsidR="00B57166" w:rsidRDefault="00B57166" w:rsidP="00B57166"/>
    <w:p w14:paraId="38E4D090" w14:textId="77777777" w:rsidR="00B57166" w:rsidRPr="00890474" w:rsidRDefault="00B57166" w:rsidP="00B57166">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D21FA08" w14:textId="77777777" w:rsidR="00B57166" w:rsidRDefault="00B57166" w:rsidP="00B57166">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2F256F36"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1C0E1B" w:rsidRDefault="00B57166" w:rsidP="0024608B">
            <w:pPr>
              <w:pStyle w:val="TAH"/>
              <w:ind w:left="1600" w:hanging="400"/>
              <w:jc w:val="left"/>
              <w:rPr>
                <w:lang w:eastAsia="fr-FR"/>
              </w:rPr>
            </w:pPr>
            <w:r>
              <w:rPr>
                <w:lang w:eastAsia="fr-FR"/>
              </w:rPr>
              <w:t>NSC.1</w:t>
            </w:r>
          </w:p>
        </w:tc>
      </w:tr>
      <w:tr w:rsidR="00884397" w:rsidRPr="004A5067" w14:paraId="6F72418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5260DB27" w:rsidR="00884397" w:rsidRPr="004A5067" w:rsidRDefault="00884397" w:rsidP="00884397">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884397" w:rsidRPr="004A5067" w14:paraId="3A558771"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4DD06672" w:rsidR="00884397" w:rsidRPr="004A5067" w:rsidRDefault="00884397" w:rsidP="00884397">
            <w:pPr>
              <w:pStyle w:val="TAC"/>
              <w:rPr>
                <w:rFonts w:cs="Arial"/>
                <w:szCs w:val="18"/>
                <w:lang w:eastAsia="fr-FR"/>
              </w:rPr>
            </w:pPr>
            <w:r w:rsidRPr="004A5067">
              <w:rPr>
                <w:rFonts w:cs="Arial"/>
                <w:szCs w:val="18"/>
                <w:lang w:eastAsia="zh-CN"/>
              </w:rPr>
              <w:t>900s</w:t>
            </w:r>
          </w:p>
        </w:tc>
      </w:tr>
      <w:tr w:rsidR="00884397" w:rsidRPr="004A5067" w14:paraId="0648107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39D862"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0AB34E2B" w:rsidR="00884397" w:rsidRPr="004A5067" w:rsidRDefault="00884397" w:rsidP="00884397">
            <w:pPr>
              <w:pStyle w:val="TAC"/>
              <w:rPr>
                <w:rFonts w:cs="Arial"/>
                <w:szCs w:val="18"/>
                <w:lang w:eastAsia="fr-FR"/>
              </w:rPr>
            </w:pPr>
            <w:r>
              <w:rPr>
                <w:rFonts w:cs="Arial"/>
                <w:szCs w:val="18"/>
                <w:lang w:eastAsia="zh-CN"/>
              </w:rPr>
              <w:t>258 slots</w:t>
            </w:r>
          </w:p>
        </w:tc>
      </w:tr>
      <w:tr w:rsidR="00884397" w:rsidRPr="004A5067" w14:paraId="1808DDE1"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0D64C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237FC75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4998291"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6FAC253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7A1A8A" w:rsidRDefault="00884397" w:rsidP="00884397">
            <w:pPr>
              <w:pStyle w:val="TAC"/>
              <w:rPr>
                <w:rFonts w:cs="Arial"/>
                <w:szCs w:val="18"/>
              </w:rPr>
            </w:pPr>
            <w:r w:rsidRPr="007A1A8A">
              <w:rPr>
                <w:rFonts w:cs="Arial"/>
                <w:szCs w:val="18"/>
              </w:rPr>
              <w:t>linear</w:t>
            </w:r>
          </w:p>
        </w:tc>
      </w:tr>
      <w:tr w:rsidR="00884397" w:rsidRPr="004A5067" w14:paraId="7DAE5BFA"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77328A39" w:rsidR="00884397" w:rsidRPr="009630E7"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250B85E0" w14:textId="77777777" w:rsidR="00B57166" w:rsidRDefault="00B57166" w:rsidP="00B57166"/>
    <w:p w14:paraId="461BA62F" w14:textId="77777777" w:rsidR="00B57166" w:rsidRDefault="00B57166" w:rsidP="00B57166">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B73C510"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1C0E1B" w:rsidRDefault="00B57166" w:rsidP="0024608B">
            <w:pPr>
              <w:pStyle w:val="TAH"/>
              <w:ind w:left="1600" w:hanging="400"/>
              <w:jc w:val="left"/>
              <w:rPr>
                <w:lang w:eastAsia="fr-FR"/>
              </w:rPr>
            </w:pPr>
            <w:r>
              <w:rPr>
                <w:lang w:eastAsia="fr-FR"/>
              </w:rPr>
              <w:t>NSC.2</w:t>
            </w:r>
          </w:p>
        </w:tc>
      </w:tr>
      <w:tr w:rsidR="00884397" w:rsidRPr="004A5067" w14:paraId="50336C3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55162A60" w:rsidR="00884397" w:rsidRPr="00AE63F5" w:rsidRDefault="00884397" w:rsidP="00884397">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884397" w:rsidRPr="004A5067" w14:paraId="319A0FC3"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001EC700" w:rsidR="00884397" w:rsidRPr="00AE63F5" w:rsidRDefault="00884397" w:rsidP="00884397">
            <w:pPr>
              <w:pStyle w:val="TAC"/>
              <w:rPr>
                <w:rFonts w:eastAsiaTheme="minorEastAsia" w:cs="Arial"/>
                <w:szCs w:val="18"/>
                <w:lang w:eastAsia="zh-CN"/>
              </w:rPr>
            </w:pPr>
            <w:r w:rsidRPr="004A5067">
              <w:rPr>
                <w:rFonts w:cs="Arial"/>
                <w:szCs w:val="18"/>
                <w:lang w:eastAsia="zh-CN"/>
              </w:rPr>
              <w:t>5s</w:t>
            </w:r>
          </w:p>
        </w:tc>
      </w:tr>
      <w:tr w:rsidR="00884397" w:rsidRPr="004A5067" w14:paraId="7F7EC0D2"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5B7A96"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D8F1F1" w:rsidR="00884397" w:rsidRPr="00AE63F5" w:rsidRDefault="00884397" w:rsidP="00884397">
            <w:pPr>
              <w:pStyle w:val="TAC"/>
              <w:rPr>
                <w:rFonts w:eastAsiaTheme="minorEastAsia" w:cs="Arial"/>
                <w:szCs w:val="18"/>
                <w:lang w:eastAsia="zh-CN"/>
              </w:rPr>
            </w:pPr>
            <w:r>
              <w:rPr>
                <w:rFonts w:cs="Arial"/>
                <w:szCs w:val="18"/>
                <w:lang w:eastAsia="zh-CN"/>
              </w:rPr>
              <w:t>14 slots</w:t>
            </w:r>
          </w:p>
        </w:tc>
      </w:tr>
      <w:tr w:rsidR="00884397" w:rsidRPr="004A5067" w14:paraId="4406311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19C0E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2A2A630"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0E080776"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2A9A830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7A1A8A" w:rsidRDefault="00884397" w:rsidP="00884397">
            <w:pPr>
              <w:pStyle w:val="TAC"/>
              <w:rPr>
                <w:rFonts w:cs="Arial"/>
                <w:szCs w:val="18"/>
              </w:rPr>
            </w:pPr>
            <w:r w:rsidRPr="007A1A8A">
              <w:rPr>
                <w:rFonts w:cs="Arial"/>
                <w:szCs w:val="18"/>
              </w:rPr>
              <w:t>linear</w:t>
            </w:r>
          </w:p>
        </w:tc>
      </w:tr>
      <w:tr w:rsidR="00884397" w:rsidRPr="004A5067" w14:paraId="3C5817F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3E61B378" w:rsidR="00884397" w:rsidRPr="00AE63F5"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0E733F5C" w14:textId="77777777" w:rsidR="00B57166" w:rsidRPr="003A05E9" w:rsidRDefault="00B57166" w:rsidP="00253B01"/>
    <w:sectPr w:rsidR="00B57166" w:rsidRPr="003A05E9" w:rsidSect="00E220C7">
      <w:headerReference w:type="default" r:id="rId8"/>
      <w:footerReference w:type="default" r:id="rId9"/>
      <w:pgSz w:w="12240" w:h="15840"/>
      <w:pgMar w:top="1440" w:right="1440" w:bottom="1440" w:left="1440" w:header="720" w:footer="720" w:gutter="0"/>
      <w:pgNumType w:start="118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03337" w14:textId="77777777" w:rsidR="00C1729C" w:rsidRDefault="00C1729C" w:rsidP="00867DC3">
      <w:pPr>
        <w:spacing w:after="0"/>
      </w:pPr>
      <w:r>
        <w:separator/>
      </w:r>
    </w:p>
  </w:endnote>
  <w:endnote w:type="continuationSeparator" w:id="0">
    <w:p w14:paraId="7520D322" w14:textId="77777777" w:rsidR="00C1729C" w:rsidRDefault="00C1729C"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470F9" w14:textId="77777777" w:rsidR="00C1729C" w:rsidRDefault="00C1729C" w:rsidP="00867DC3">
      <w:pPr>
        <w:spacing w:after="0"/>
      </w:pPr>
      <w:r>
        <w:separator/>
      </w:r>
    </w:p>
  </w:footnote>
  <w:footnote w:type="continuationSeparator" w:id="0">
    <w:p w14:paraId="44702C15" w14:textId="77777777" w:rsidR="00C1729C" w:rsidRDefault="00C1729C"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DF" w14:textId="7799362D"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C072E1">
      <w:rPr>
        <w:rFonts w:ascii="Arial" w:hAnsi="Arial" w:cs="Arial"/>
        <w:b/>
        <w:sz w:val="18"/>
        <w:szCs w:val="18"/>
      </w:rPr>
      <w:t>4</w:t>
    </w:r>
    <w:r>
      <w:rPr>
        <w:rFonts w:ascii="Arial" w:hAnsi="Arial" w:cs="Arial"/>
        <w:b/>
        <w:sz w:val="18"/>
        <w:szCs w:val="18"/>
      </w:rPr>
      <w:t>.0 (202</w:t>
    </w:r>
    <w:r w:rsidR="00857379">
      <w:rPr>
        <w:rFonts w:ascii="Arial" w:hAnsi="Arial" w:cs="Arial"/>
        <w:b/>
        <w:sz w:val="18"/>
        <w:szCs w:val="18"/>
      </w:rPr>
      <w:t>3</w:t>
    </w:r>
    <w:r>
      <w:rPr>
        <w:rFonts w:ascii="Arial" w:hAnsi="Arial" w:cs="Arial"/>
        <w:b/>
        <w:sz w:val="18"/>
        <w:szCs w:val="18"/>
      </w:rPr>
      <w:t>-</w:t>
    </w:r>
    <w:r w:rsidR="00C072E1">
      <w:rPr>
        <w:rFonts w:ascii="Arial" w:hAnsi="Arial" w:cs="Arial"/>
        <w:b/>
        <w:sz w:val="18"/>
        <w:szCs w:val="18"/>
      </w:rPr>
      <w:t>12</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169C"/>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68D2"/>
    <w:rsid w:val="000868F8"/>
    <w:rsid w:val="00086DAD"/>
    <w:rsid w:val="00087E26"/>
    <w:rsid w:val="000912AC"/>
    <w:rsid w:val="000921BD"/>
    <w:rsid w:val="000925BB"/>
    <w:rsid w:val="00093175"/>
    <w:rsid w:val="00094759"/>
    <w:rsid w:val="0009512F"/>
    <w:rsid w:val="00095750"/>
    <w:rsid w:val="000A0A5F"/>
    <w:rsid w:val="000A0CAD"/>
    <w:rsid w:val="000A0F42"/>
    <w:rsid w:val="000A444E"/>
    <w:rsid w:val="000A5E3C"/>
    <w:rsid w:val="000A6BE7"/>
    <w:rsid w:val="000B15E5"/>
    <w:rsid w:val="000B2077"/>
    <w:rsid w:val="000B20E2"/>
    <w:rsid w:val="000B2F12"/>
    <w:rsid w:val="000B5C74"/>
    <w:rsid w:val="000C0D3B"/>
    <w:rsid w:val="000C2A88"/>
    <w:rsid w:val="000C357D"/>
    <w:rsid w:val="000C35A6"/>
    <w:rsid w:val="000C5E2A"/>
    <w:rsid w:val="000C66B4"/>
    <w:rsid w:val="000C7503"/>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114E8"/>
    <w:rsid w:val="00112891"/>
    <w:rsid w:val="0011498E"/>
    <w:rsid w:val="00116D60"/>
    <w:rsid w:val="00117645"/>
    <w:rsid w:val="00117668"/>
    <w:rsid w:val="001178EE"/>
    <w:rsid w:val="0011797C"/>
    <w:rsid w:val="0012056D"/>
    <w:rsid w:val="00120BC5"/>
    <w:rsid w:val="00120C19"/>
    <w:rsid w:val="001215ED"/>
    <w:rsid w:val="00123273"/>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6815"/>
    <w:rsid w:val="00147C80"/>
    <w:rsid w:val="00152337"/>
    <w:rsid w:val="001524F3"/>
    <w:rsid w:val="00152CAC"/>
    <w:rsid w:val="00154229"/>
    <w:rsid w:val="001548BF"/>
    <w:rsid w:val="0016052D"/>
    <w:rsid w:val="001641D2"/>
    <w:rsid w:val="00165FD9"/>
    <w:rsid w:val="001673F5"/>
    <w:rsid w:val="00167CDA"/>
    <w:rsid w:val="00170257"/>
    <w:rsid w:val="00171653"/>
    <w:rsid w:val="00171C5A"/>
    <w:rsid w:val="00173599"/>
    <w:rsid w:val="0017636F"/>
    <w:rsid w:val="00176EC7"/>
    <w:rsid w:val="0017700C"/>
    <w:rsid w:val="001803AC"/>
    <w:rsid w:val="00180CEF"/>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643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481"/>
    <w:rsid w:val="001F052E"/>
    <w:rsid w:val="001F0B3A"/>
    <w:rsid w:val="001F130E"/>
    <w:rsid w:val="001F2BCD"/>
    <w:rsid w:val="001F2E64"/>
    <w:rsid w:val="001F45A0"/>
    <w:rsid w:val="001F588D"/>
    <w:rsid w:val="001F6910"/>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97A"/>
    <w:rsid w:val="00291A04"/>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3182"/>
    <w:rsid w:val="002E3E76"/>
    <w:rsid w:val="002E48DA"/>
    <w:rsid w:val="002E7DBE"/>
    <w:rsid w:val="002F1346"/>
    <w:rsid w:val="002F1E4D"/>
    <w:rsid w:val="002F41F5"/>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7787"/>
    <w:rsid w:val="003203F5"/>
    <w:rsid w:val="00321A55"/>
    <w:rsid w:val="00322779"/>
    <w:rsid w:val="0032343F"/>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2F78"/>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21CA"/>
    <w:rsid w:val="003A422A"/>
    <w:rsid w:val="003A48A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6A3C"/>
    <w:rsid w:val="00427370"/>
    <w:rsid w:val="00427DEF"/>
    <w:rsid w:val="0043093E"/>
    <w:rsid w:val="00430CF0"/>
    <w:rsid w:val="0043199F"/>
    <w:rsid w:val="00434A42"/>
    <w:rsid w:val="00435531"/>
    <w:rsid w:val="00436604"/>
    <w:rsid w:val="0043669B"/>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2BCE"/>
    <w:rsid w:val="00473583"/>
    <w:rsid w:val="004738E9"/>
    <w:rsid w:val="00474988"/>
    <w:rsid w:val="00477C99"/>
    <w:rsid w:val="004823E8"/>
    <w:rsid w:val="00483718"/>
    <w:rsid w:val="004843A0"/>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C4"/>
    <w:rsid w:val="00495DD5"/>
    <w:rsid w:val="004978AF"/>
    <w:rsid w:val="004A0845"/>
    <w:rsid w:val="004A09B7"/>
    <w:rsid w:val="004A0DA4"/>
    <w:rsid w:val="004A2DD2"/>
    <w:rsid w:val="004A39D5"/>
    <w:rsid w:val="004A3D20"/>
    <w:rsid w:val="004A6FA4"/>
    <w:rsid w:val="004A708F"/>
    <w:rsid w:val="004A791E"/>
    <w:rsid w:val="004B170F"/>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07396"/>
    <w:rsid w:val="005128A6"/>
    <w:rsid w:val="005128C4"/>
    <w:rsid w:val="00512D68"/>
    <w:rsid w:val="00514AA1"/>
    <w:rsid w:val="005167A5"/>
    <w:rsid w:val="00517684"/>
    <w:rsid w:val="00517742"/>
    <w:rsid w:val="00517F48"/>
    <w:rsid w:val="0052544F"/>
    <w:rsid w:val="005255C1"/>
    <w:rsid w:val="00526EF5"/>
    <w:rsid w:val="00527667"/>
    <w:rsid w:val="00527B9F"/>
    <w:rsid w:val="0053133F"/>
    <w:rsid w:val="00532355"/>
    <w:rsid w:val="00532475"/>
    <w:rsid w:val="00532BDB"/>
    <w:rsid w:val="005335A6"/>
    <w:rsid w:val="00533BDC"/>
    <w:rsid w:val="00534206"/>
    <w:rsid w:val="00534B84"/>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5757"/>
    <w:rsid w:val="005861F4"/>
    <w:rsid w:val="00586B79"/>
    <w:rsid w:val="00587796"/>
    <w:rsid w:val="00587EC4"/>
    <w:rsid w:val="00590840"/>
    <w:rsid w:val="005909BB"/>
    <w:rsid w:val="005911C9"/>
    <w:rsid w:val="005919E5"/>
    <w:rsid w:val="00592024"/>
    <w:rsid w:val="00595BDD"/>
    <w:rsid w:val="0059707F"/>
    <w:rsid w:val="00597ACB"/>
    <w:rsid w:val="005A0230"/>
    <w:rsid w:val="005A04AA"/>
    <w:rsid w:val="005A127A"/>
    <w:rsid w:val="005A1FD4"/>
    <w:rsid w:val="005A323C"/>
    <w:rsid w:val="005A33E3"/>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367"/>
    <w:rsid w:val="005C3554"/>
    <w:rsid w:val="005C3ADD"/>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2A00"/>
    <w:rsid w:val="00673C62"/>
    <w:rsid w:val="006750C1"/>
    <w:rsid w:val="006766F2"/>
    <w:rsid w:val="00682750"/>
    <w:rsid w:val="00682B11"/>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4172"/>
    <w:rsid w:val="006E454B"/>
    <w:rsid w:val="006E5D5E"/>
    <w:rsid w:val="006E6143"/>
    <w:rsid w:val="006F1F84"/>
    <w:rsid w:val="006F2F1C"/>
    <w:rsid w:val="006F2F84"/>
    <w:rsid w:val="006F3541"/>
    <w:rsid w:val="006F4D85"/>
    <w:rsid w:val="006F4FEC"/>
    <w:rsid w:val="006F55F8"/>
    <w:rsid w:val="006F6F64"/>
    <w:rsid w:val="007027B5"/>
    <w:rsid w:val="00703F56"/>
    <w:rsid w:val="00703FE7"/>
    <w:rsid w:val="00705EF2"/>
    <w:rsid w:val="007072C3"/>
    <w:rsid w:val="007117F4"/>
    <w:rsid w:val="00712321"/>
    <w:rsid w:val="00712941"/>
    <w:rsid w:val="00714300"/>
    <w:rsid w:val="007171A0"/>
    <w:rsid w:val="00720658"/>
    <w:rsid w:val="007238C4"/>
    <w:rsid w:val="00723BD3"/>
    <w:rsid w:val="0072506A"/>
    <w:rsid w:val="007255B3"/>
    <w:rsid w:val="007263D2"/>
    <w:rsid w:val="007264F2"/>
    <w:rsid w:val="0072699E"/>
    <w:rsid w:val="00726C5E"/>
    <w:rsid w:val="00726F3F"/>
    <w:rsid w:val="00727B3D"/>
    <w:rsid w:val="00727CA1"/>
    <w:rsid w:val="00730DAD"/>
    <w:rsid w:val="007331CA"/>
    <w:rsid w:val="0073332F"/>
    <w:rsid w:val="007336FB"/>
    <w:rsid w:val="007353E5"/>
    <w:rsid w:val="00737F78"/>
    <w:rsid w:val="00741534"/>
    <w:rsid w:val="0074394F"/>
    <w:rsid w:val="00743F70"/>
    <w:rsid w:val="00744EFD"/>
    <w:rsid w:val="007471E1"/>
    <w:rsid w:val="00750952"/>
    <w:rsid w:val="00751237"/>
    <w:rsid w:val="007519F3"/>
    <w:rsid w:val="00751C12"/>
    <w:rsid w:val="007521AC"/>
    <w:rsid w:val="00752583"/>
    <w:rsid w:val="007543CD"/>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E3560"/>
    <w:rsid w:val="007E4619"/>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2CA9"/>
    <w:rsid w:val="00813029"/>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79F5"/>
    <w:rsid w:val="00840306"/>
    <w:rsid w:val="008409BF"/>
    <w:rsid w:val="00840FFF"/>
    <w:rsid w:val="0084169F"/>
    <w:rsid w:val="00843D6C"/>
    <w:rsid w:val="0084556A"/>
    <w:rsid w:val="008464B4"/>
    <w:rsid w:val="008467EB"/>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41E4"/>
    <w:rsid w:val="00884397"/>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D01F5"/>
    <w:rsid w:val="008D0C1D"/>
    <w:rsid w:val="008D2396"/>
    <w:rsid w:val="008D3277"/>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0273"/>
    <w:rsid w:val="009223A6"/>
    <w:rsid w:val="00922830"/>
    <w:rsid w:val="009256C7"/>
    <w:rsid w:val="0092698A"/>
    <w:rsid w:val="00934E51"/>
    <w:rsid w:val="00940165"/>
    <w:rsid w:val="0094117B"/>
    <w:rsid w:val="00943152"/>
    <w:rsid w:val="0094339A"/>
    <w:rsid w:val="00944884"/>
    <w:rsid w:val="009448A0"/>
    <w:rsid w:val="00947084"/>
    <w:rsid w:val="0094754E"/>
    <w:rsid w:val="00950192"/>
    <w:rsid w:val="009504C0"/>
    <w:rsid w:val="00951200"/>
    <w:rsid w:val="009521BE"/>
    <w:rsid w:val="00952345"/>
    <w:rsid w:val="00952936"/>
    <w:rsid w:val="00955467"/>
    <w:rsid w:val="009554F0"/>
    <w:rsid w:val="00960166"/>
    <w:rsid w:val="00960391"/>
    <w:rsid w:val="009603EC"/>
    <w:rsid w:val="00960512"/>
    <w:rsid w:val="00960813"/>
    <w:rsid w:val="009614C0"/>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064"/>
    <w:rsid w:val="009E0D9B"/>
    <w:rsid w:val="009E2BE9"/>
    <w:rsid w:val="009E2E82"/>
    <w:rsid w:val="009E7E27"/>
    <w:rsid w:val="009F2019"/>
    <w:rsid w:val="009F2918"/>
    <w:rsid w:val="009F43EB"/>
    <w:rsid w:val="009F6124"/>
    <w:rsid w:val="00A0021B"/>
    <w:rsid w:val="00A020FD"/>
    <w:rsid w:val="00A058A6"/>
    <w:rsid w:val="00A06CCB"/>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6FD5"/>
    <w:rsid w:val="00A4732C"/>
    <w:rsid w:val="00A502B8"/>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58D1"/>
    <w:rsid w:val="00A85DE0"/>
    <w:rsid w:val="00A914B6"/>
    <w:rsid w:val="00A928AB"/>
    <w:rsid w:val="00A930D1"/>
    <w:rsid w:val="00A96225"/>
    <w:rsid w:val="00A9645C"/>
    <w:rsid w:val="00A9681F"/>
    <w:rsid w:val="00A96BC9"/>
    <w:rsid w:val="00A970C0"/>
    <w:rsid w:val="00A97727"/>
    <w:rsid w:val="00A97A80"/>
    <w:rsid w:val="00AA25EC"/>
    <w:rsid w:val="00AA2E29"/>
    <w:rsid w:val="00AA3B4B"/>
    <w:rsid w:val="00AA4944"/>
    <w:rsid w:val="00AB0739"/>
    <w:rsid w:val="00AB134F"/>
    <w:rsid w:val="00AB1AFD"/>
    <w:rsid w:val="00AB2C61"/>
    <w:rsid w:val="00AB4D88"/>
    <w:rsid w:val="00AB68F2"/>
    <w:rsid w:val="00AB7704"/>
    <w:rsid w:val="00AC0C59"/>
    <w:rsid w:val="00AC0E34"/>
    <w:rsid w:val="00AC2A54"/>
    <w:rsid w:val="00AC369C"/>
    <w:rsid w:val="00AC3964"/>
    <w:rsid w:val="00AC3FB5"/>
    <w:rsid w:val="00AC6890"/>
    <w:rsid w:val="00AC6F05"/>
    <w:rsid w:val="00AC6FB4"/>
    <w:rsid w:val="00AD25AE"/>
    <w:rsid w:val="00AD2A22"/>
    <w:rsid w:val="00AD2B43"/>
    <w:rsid w:val="00AD508F"/>
    <w:rsid w:val="00AD5652"/>
    <w:rsid w:val="00AD5DED"/>
    <w:rsid w:val="00AD5F51"/>
    <w:rsid w:val="00AD7A93"/>
    <w:rsid w:val="00AE136D"/>
    <w:rsid w:val="00AE1680"/>
    <w:rsid w:val="00AE3315"/>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4C6B"/>
    <w:rsid w:val="00B64E7B"/>
    <w:rsid w:val="00B64EF2"/>
    <w:rsid w:val="00B6626C"/>
    <w:rsid w:val="00B67805"/>
    <w:rsid w:val="00B70A70"/>
    <w:rsid w:val="00B70C66"/>
    <w:rsid w:val="00B71D32"/>
    <w:rsid w:val="00B7213E"/>
    <w:rsid w:val="00B72429"/>
    <w:rsid w:val="00B72658"/>
    <w:rsid w:val="00B73A3B"/>
    <w:rsid w:val="00B73CD5"/>
    <w:rsid w:val="00B74688"/>
    <w:rsid w:val="00B76271"/>
    <w:rsid w:val="00B76861"/>
    <w:rsid w:val="00B76B17"/>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D8D"/>
    <w:rsid w:val="00BA4563"/>
    <w:rsid w:val="00BA58BF"/>
    <w:rsid w:val="00BA60D0"/>
    <w:rsid w:val="00BA611A"/>
    <w:rsid w:val="00BA62FA"/>
    <w:rsid w:val="00BB008F"/>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234C"/>
    <w:rsid w:val="00BE32D5"/>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2E1"/>
    <w:rsid w:val="00C077DB"/>
    <w:rsid w:val="00C108E0"/>
    <w:rsid w:val="00C10DF1"/>
    <w:rsid w:val="00C11337"/>
    <w:rsid w:val="00C1531A"/>
    <w:rsid w:val="00C1631E"/>
    <w:rsid w:val="00C16B98"/>
    <w:rsid w:val="00C16F1F"/>
    <w:rsid w:val="00C1729C"/>
    <w:rsid w:val="00C17E1B"/>
    <w:rsid w:val="00C17EB0"/>
    <w:rsid w:val="00C17FF1"/>
    <w:rsid w:val="00C20FC6"/>
    <w:rsid w:val="00C214B9"/>
    <w:rsid w:val="00C21C8D"/>
    <w:rsid w:val="00C22DF9"/>
    <w:rsid w:val="00C23227"/>
    <w:rsid w:val="00C24A70"/>
    <w:rsid w:val="00C25B69"/>
    <w:rsid w:val="00C25F29"/>
    <w:rsid w:val="00C260AC"/>
    <w:rsid w:val="00C26507"/>
    <w:rsid w:val="00C27332"/>
    <w:rsid w:val="00C2749C"/>
    <w:rsid w:val="00C30B78"/>
    <w:rsid w:val="00C3100C"/>
    <w:rsid w:val="00C31461"/>
    <w:rsid w:val="00C33A2B"/>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DA7"/>
    <w:rsid w:val="00C56169"/>
    <w:rsid w:val="00C56AE4"/>
    <w:rsid w:val="00C57873"/>
    <w:rsid w:val="00C60F50"/>
    <w:rsid w:val="00C6205D"/>
    <w:rsid w:val="00C63D88"/>
    <w:rsid w:val="00C65A1A"/>
    <w:rsid w:val="00C66FBC"/>
    <w:rsid w:val="00C6759A"/>
    <w:rsid w:val="00C7090A"/>
    <w:rsid w:val="00C730DA"/>
    <w:rsid w:val="00C770B9"/>
    <w:rsid w:val="00C77914"/>
    <w:rsid w:val="00C77D2D"/>
    <w:rsid w:val="00C81FDE"/>
    <w:rsid w:val="00C8209A"/>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3192"/>
    <w:rsid w:val="00CA3B9C"/>
    <w:rsid w:val="00CA46BE"/>
    <w:rsid w:val="00CA5A9E"/>
    <w:rsid w:val="00CA6C20"/>
    <w:rsid w:val="00CB1115"/>
    <w:rsid w:val="00CB1400"/>
    <w:rsid w:val="00CB1B0A"/>
    <w:rsid w:val="00CB3492"/>
    <w:rsid w:val="00CB395B"/>
    <w:rsid w:val="00CB3ABD"/>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2B9B"/>
    <w:rsid w:val="00DE3352"/>
    <w:rsid w:val="00DE39EE"/>
    <w:rsid w:val="00DE3CD1"/>
    <w:rsid w:val="00DE48F7"/>
    <w:rsid w:val="00DF07E1"/>
    <w:rsid w:val="00DF3C5B"/>
    <w:rsid w:val="00DF4587"/>
    <w:rsid w:val="00DF5ACB"/>
    <w:rsid w:val="00DF67A1"/>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1460"/>
    <w:rsid w:val="00E21CDC"/>
    <w:rsid w:val="00E220C7"/>
    <w:rsid w:val="00E22100"/>
    <w:rsid w:val="00E2285F"/>
    <w:rsid w:val="00E2313D"/>
    <w:rsid w:val="00E235F6"/>
    <w:rsid w:val="00E25D65"/>
    <w:rsid w:val="00E27845"/>
    <w:rsid w:val="00E27BB9"/>
    <w:rsid w:val="00E30A54"/>
    <w:rsid w:val="00E30CFE"/>
    <w:rsid w:val="00E31033"/>
    <w:rsid w:val="00E31281"/>
    <w:rsid w:val="00E31C81"/>
    <w:rsid w:val="00E3354C"/>
    <w:rsid w:val="00E33C74"/>
    <w:rsid w:val="00E33DB2"/>
    <w:rsid w:val="00E35459"/>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17EE"/>
    <w:rsid w:val="00E52245"/>
    <w:rsid w:val="00E52A30"/>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120"/>
    <w:rsid w:val="00EF0FF7"/>
    <w:rsid w:val="00EF10B5"/>
    <w:rsid w:val="00EF12A2"/>
    <w:rsid w:val="00EF1835"/>
    <w:rsid w:val="00EF1F68"/>
    <w:rsid w:val="00EF2F66"/>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74B"/>
    <w:rsid w:val="00F23EFA"/>
    <w:rsid w:val="00F24FFB"/>
    <w:rsid w:val="00F25771"/>
    <w:rsid w:val="00F26CD4"/>
    <w:rsid w:val="00F30A29"/>
    <w:rsid w:val="00F3148F"/>
    <w:rsid w:val="00F31619"/>
    <w:rsid w:val="00F317F3"/>
    <w:rsid w:val="00F31D88"/>
    <w:rsid w:val="00F32989"/>
    <w:rsid w:val="00F33DD7"/>
    <w:rsid w:val="00F34A13"/>
    <w:rsid w:val="00F35A05"/>
    <w:rsid w:val="00F35CFF"/>
    <w:rsid w:val="00F40AB3"/>
    <w:rsid w:val="00F41548"/>
    <w:rsid w:val="00F440AD"/>
    <w:rsid w:val="00F45A51"/>
    <w:rsid w:val="00F467E3"/>
    <w:rsid w:val="00F50BE7"/>
    <w:rsid w:val="00F51159"/>
    <w:rsid w:val="00F51AD6"/>
    <w:rsid w:val="00F51C31"/>
    <w:rsid w:val="00F52325"/>
    <w:rsid w:val="00F52468"/>
    <w:rsid w:val="00F52B40"/>
    <w:rsid w:val="00F52E3F"/>
    <w:rsid w:val="00F54D41"/>
    <w:rsid w:val="00F55343"/>
    <w:rsid w:val="00F60F13"/>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1124</TotalTime>
  <Pages>3</Pages>
  <Words>36361</Words>
  <Characters>207260</Characters>
  <Application>Microsoft Office Word</Application>
  <DocSecurity>0</DocSecurity>
  <Lines>1727</Lines>
  <Paragraphs>486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341</cp:revision>
  <dcterms:created xsi:type="dcterms:W3CDTF">2021-06-24T13:08:00Z</dcterms:created>
  <dcterms:modified xsi:type="dcterms:W3CDTF">2024-01-19T03:41:00Z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