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64C24E69" w14:textId="0D46F8BA" w:rsidR="00673676" w:rsidRPr="009C5807" w:rsidRDefault="00673676" w:rsidP="00600832">
      <w:pPr>
        <w:rPr>
          <w:rFonts w:cs="v4.2.0"/>
        </w:rPr>
      </w:pPr>
      <w:r>
        <w:t>Unless explicitly stated otherwise, the UE shall perform RRM measurements and meet the corresponding requirements in clause 9 when the UE is provided with IDC solution.</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38BB259" w:rsidR="00CA2035" w:rsidRDefault="00791B2A"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63D2AE6D" w:rsidR="004624D1" w:rsidRDefault="005417BE" w:rsidP="004624D1">
      <w:pPr>
        <w:pStyle w:val="B10"/>
        <w:rPr>
          <w:lang w:eastAsia="zh-CN"/>
        </w:rPr>
      </w:pPr>
      <w:r w:rsidRPr="00917629">
        <w:t>-</w:t>
      </w:r>
      <w:r w:rsidRPr="00917629">
        <w:tab/>
        <w:t>if</w:t>
      </w:r>
      <w:r>
        <w:t xml:space="preserve"> UE supports independent measurement gap patterns for different frequency ranges for PRS measurement, i.e. supporting </w:t>
      </w:r>
      <w:r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lastRenderedPageBreak/>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7"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5878EAF1"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r>
        <w:rPr>
          <w:lang w:val="en-US" w:eastAsia="zh-CN"/>
        </w:rPr>
        <w:t xml:space="preserve">38.321 </w:t>
      </w:r>
      <w:r>
        <w:t>[7].</w:t>
      </w:r>
    </w:p>
    <w:p w14:paraId="31D9F498" w14:textId="77777777" w:rsidR="003E40E1" w:rsidRDefault="003E40E1" w:rsidP="003E40E1">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11894B48"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5417BE" w:rsidRPr="009C5807" w14:paraId="2D6CA04A" w14:textId="77777777" w:rsidTr="00CF188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77777777" w:rsidR="005417BE" w:rsidRPr="009C5807" w:rsidRDefault="005417BE" w:rsidP="00CF188C">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77777777" w:rsidR="005417BE" w:rsidRPr="009C5807" w:rsidRDefault="005417BE" w:rsidP="00CF188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943B5A5" w14:textId="77777777" w:rsidR="005417BE" w:rsidRPr="009C5807" w:rsidRDefault="005417BE" w:rsidP="00CF188C">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159C6F75" w14:textId="77777777" w:rsidR="005417BE" w:rsidRPr="009C5807" w:rsidRDefault="005417BE" w:rsidP="00CF188C">
            <w:pPr>
              <w:pStyle w:val="TAH"/>
            </w:pPr>
            <w:r w:rsidRPr="009C5807">
              <w:t>Applicable Gap Pattern Id</w:t>
            </w:r>
          </w:p>
        </w:tc>
      </w:tr>
      <w:tr w:rsidR="005417BE" w:rsidRPr="009C5807" w14:paraId="61BD06C3" w14:textId="77777777" w:rsidTr="00CF188C">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77777777" w:rsidR="005417BE" w:rsidRPr="009C5807" w:rsidRDefault="005417BE" w:rsidP="00CF188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3B6EABB1" w14:textId="77777777" w:rsidR="005417BE" w:rsidRPr="00F22ED1" w:rsidRDefault="005417BE" w:rsidP="00CF188C">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9C5807" w:rsidRDefault="005417BE" w:rsidP="00CF188C">
            <w:pPr>
              <w:pStyle w:val="TAC"/>
              <w:rPr>
                <w:snapToGrid w:val="0"/>
              </w:rPr>
            </w:pPr>
            <w:r w:rsidRPr="009C5807">
              <w:rPr>
                <w:snapToGrid w:val="0"/>
              </w:rPr>
              <w:t>0,1,2,3</w:t>
            </w:r>
          </w:p>
        </w:tc>
      </w:tr>
      <w:tr w:rsidR="005417BE" w:rsidRPr="009C5807" w14:paraId="3B4540F2" w14:textId="77777777" w:rsidTr="00CF188C">
        <w:trPr>
          <w:cantSplit/>
          <w:jc w:val="center"/>
        </w:trPr>
        <w:tc>
          <w:tcPr>
            <w:tcW w:w="0" w:type="auto"/>
            <w:tcBorders>
              <w:top w:val="nil"/>
              <w:left w:val="single" w:sz="4" w:space="0" w:color="auto"/>
              <w:bottom w:val="nil"/>
              <w:right w:val="single" w:sz="4" w:space="0" w:color="auto"/>
            </w:tcBorders>
            <w:vAlign w:val="center"/>
            <w:hideMark/>
          </w:tcPr>
          <w:p w14:paraId="2BB95270" w14:textId="77777777" w:rsidR="005417BE" w:rsidRPr="009C5807" w:rsidRDefault="005417BE" w:rsidP="00CF188C">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7F9C663B" w14:textId="77777777" w:rsidR="005417BE" w:rsidRPr="00F22ED1" w:rsidRDefault="005417BE" w:rsidP="00CF188C">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77777777" w:rsidR="005417BE" w:rsidRPr="009C5807" w:rsidRDefault="005417BE" w:rsidP="00CF188C">
            <w:pPr>
              <w:pStyle w:val="TAC"/>
            </w:pPr>
            <w:r w:rsidRPr="009C5807">
              <w:t xml:space="preserve">FR1 and/or FR2 </w:t>
            </w: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7063AF34" w14:textId="77777777" w:rsidR="005417BE" w:rsidRPr="009C5807" w:rsidRDefault="005417BE" w:rsidP="00CF188C">
            <w:pPr>
              <w:pStyle w:val="TAC"/>
              <w:rPr>
                <w:snapToGrid w:val="0"/>
              </w:rPr>
            </w:pPr>
            <w:r w:rsidRPr="009C5807">
              <w:rPr>
                <w:snapToGrid w:val="0"/>
              </w:rPr>
              <w:t>0-11</w:t>
            </w:r>
            <w:r>
              <w:rPr>
                <w:snapToGrid w:val="0"/>
              </w:rPr>
              <w:t>, 24, 25</w:t>
            </w:r>
          </w:p>
        </w:tc>
      </w:tr>
      <w:tr w:rsidR="005417BE" w:rsidRPr="009C5807" w14:paraId="20688924" w14:textId="77777777" w:rsidTr="00CF188C">
        <w:trPr>
          <w:cantSplit/>
          <w:jc w:val="center"/>
        </w:trPr>
        <w:tc>
          <w:tcPr>
            <w:tcW w:w="0" w:type="auto"/>
            <w:tcBorders>
              <w:top w:val="nil"/>
              <w:left w:val="single" w:sz="4" w:space="0" w:color="auto"/>
              <w:bottom w:val="single" w:sz="4" w:space="0" w:color="auto"/>
              <w:right w:val="single" w:sz="4" w:space="0" w:color="auto"/>
            </w:tcBorders>
            <w:vAlign w:val="center"/>
            <w:hideMark/>
          </w:tcPr>
          <w:p w14:paraId="6AD962D9" w14:textId="77777777" w:rsidR="005417BE" w:rsidRPr="009C5807" w:rsidRDefault="005417BE"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0B1FDFE" w14:textId="77777777" w:rsidR="005417BE" w:rsidRPr="009C5807"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7008E5E6" w14:textId="77777777" w:rsidR="005417BE" w:rsidRPr="009C5807" w:rsidRDefault="005417BE" w:rsidP="00CF188C">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5417BE" w:rsidRPr="009C5807" w14:paraId="766B0EF4" w14:textId="77777777" w:rsidTr="00CF188C">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77777777" w:rsidR="005417BE" w:rsidRPr="009C5807" w:rsidRDefault="005417BE" w:rsidP="00CF188C">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6A704BB6"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9C5807" w:rsidRDefault="005417BE" w:rsidP="00CF188C">
            <w:pPr>
              <w:pStyle w:val="TAC"/>
              <w:rPr>
                <w:snapToGrid w:val="0"/>
              </w:rPr>
            </w:pPr>
            <w:r w:rsidRPr="009C5807">
              <w:rPr>
                <w:snapToGrid w:val="0"/>
              </w:rPr>
              <w:t>0,1,2,3</w:t>
            </w:r>
          </w:p>
          <w:p w14:paraId="5E1C1554" w14:textId="77777777" w:rsidR="005417BE" w:rsidRPr="009C5807" w:rsidRDefault="005417BE" w:rsidP="00CF188C">
            <w:pPr>
              <w:pStyle w:val="TAC"/>
              <w:rPr>
                <w:snapToGrid w:val="0"/>
              </w:rPr>
            </w:pPr>
          </w:p>
        </w:tc>
      </w:tr>
      <w:tr w:rsidR="005417BE" w:rsidRPr="009C5807" w14:paraId="7FE41DB9"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0429A5D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45063A1"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77777777" w:rsidR="005417BE" w:rsidRPr="009C5807" w:rsidRDefault="005417BE" w:rsidP="00CF188C">
            <w:pPr>
              <w:pStyle w:val="TAC"/>
              <w:rPr>
                <w:snapToGrid w:val="0"/>
              </w:rPr>
            </w:pPr>
            <w:r w:rsidRPr="009C5807">
              <w:rPr>
                <w:snapToGrid w:val="0"/>
              </w:rPr>
              <w:t xml:space="preserve">No gap </w:t>
            </w:r>
          </w:p>
        </w:tc>
      </w:tr>
      <w:tr w:rsidR="005417BE" w:rsidRPr="009C5807" w14:paraId="6C0D023A" w14:textId="77777777" w:rsidTr="00CF188C">
        <w:trPr>
          <w:cantSplit/>
          <w:trHeight w:val="192"/>
          <w:jc w:val="center"/>
        </w:trPr>
        <w:tc>
          <w:tcPr>
            <w:tcW w:w="0" w:type="auto"/>
            <w:tcBorders>
              <w:top w:val="nil"/>
              <w:left w:val="single" w:sz="4" w:space="0" w:color="auto"/>
              <w:bottom w:val="nil"/>
              <w:right w:val="single" w:sz="4" w:space="0" w:color="auto"/>
            </w:tcBorders>
            <w:vAlign w:val="center"/>
            <w:hideMark/>
          </w:tcPr>
          <w:p w14:paraId="6D5533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77777777" w:rsidR="005417BE" w:rsidRPr="009C5807" w:rsidRDefault="005417BE" w:rsidP="00CF188C">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9818DB6" w14:textId="77777777" w:rsidR="005417BE" w:rsidRPr="009C5807" w:rsidRDefault="005417BE" w:rsidP="00CF188C">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77777777" w:rsidR="005417BE" w:rsidRPr="009C5807" w:rsidRDefault="005417BE" w:rsidP="00CF188C">
            <w:pPr>
              <w:pStyle w:val="TAC"/>
              <w:rPr>
                <w:snapToGrid w:val="0"/>
              </w:rPr>
            </w:pPr>
            <w:r w:rsidRPr="009C5807">
              <w:rPr>
                <w:snapToGrid w:val="0"/>
              </w:rPr>
              <w:t>0-11</w:t>
            </w:r>
            <w:r>
              <w:rPr>
                <w:snapToGrid w:val="0"/>
              </w:rPr>
              <w:t>,24,25</w:t>
            </w:r>
            <w:r w:rsidRPr="009C5807">
              <w:rPr>
                <w:snapToGrid w:val="0"/>
              </w:rPr>
              <w:t xml:space="preserve"> </w:t>
            </w:r>
          </w:p>
        </w:tc>
      </w:tr>
      <w:tr w:rsidR="005417BE" w:rsidRPr="009C5807" w14:paraId="33751686" w14:textId="77777777" w:rsidTr="00CF188C">
        <w:trPr>
          <w:cantSplit/>
          <w:trHeight w:val="191"/>
          <w:jc w:val="center"/>
        </w:trPr>
        <w:tc>
          <w:tcPr>
            <w:tcW w:w="0" w:type="auto"/>
            <w:tcBorders>
              <w:top w:val="nil"/>
              <w:left w:val="single" w:sz="4" w:space="0" w:color="auto"/>
              <w:bottom w:val="nil"/>
              <w:right w:val="single" w:sz="4" w:space="0" w:color="auto"/>
            </w:tcBorders>
            <w:vAlign w:val="center"/>
            <w:hideMark/>
          </w:tcPr>
          <w:p w14:paraId="4A1B4F8D"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9064929"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77777777" w:rsidR="005417BE" w:rsidRPr="009C5807" w:rsidRDefault="005417BE" w:rsidP="00CF188C">
            <w:pPr>
              <w:pStyle w:val="TAC"/>
              <w:rPr>
                <w:snapToGrid w:val="0"/>
              </w:rPr>
            </w:pPr>
            <w:r w:rsidRPr="009C5807">
              <w:rPr>
                <w:snapToGrid w:val="0"/>
              </w:rPr>
              <w:t>No gap</w:t>
            </w:r>
          </w:p>
        </w:tc>
      </w:tr>
      <w:tr w:rsidR="005417BE" w:rsidRPr="009C5807" w14:paraId="1064A3C1"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2DEDD0CC"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BB766C1" w14:textId="77777777" w:rsidR="005417BE" w:rsidRPr="009C5807" w:rsidRDefault="005417BE" w:rsidP="00CF188C">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05EDD72E" w14:textId="77777777" w:rsidR="005417BE" w:rsidRPr="009C5807" w:rsidRDefault="005417BE" w:rsidP="00CF188C">
            <w:pPr>
              <w:pStyle w:val="TAC"/>
              <w:rPr>
                <w:snapToGrid w:val="0"/>
                <w:lang w:eastAsia="ko-KR"/>
              </w:rPr>
            </w:pPr>
            <w:r w:rsidRPr="009C5807">
              <w:rPr>
                <w:snapToGrid w:val="0"/>
              </w:rPr>
              <w:t>No gap</w:t>
            </w:r>
          </w:p>
        </w:tc>
      </w:tr>
      <w:tr w:rsidR="005417BE" w:rsidRPr="009C5807" w14:paraId="24CC8B7B" w14:textId="77777777" w:rsidTr="00CF188C">
        <w:trPr>
          <w:cantSplit/>
          <w:trHeight w:val="257"/>
          <w:jc w:val="center"/>
        </w:trPr>
        <w:tc>
          <w:tcPr>
            <w:tcW w:w="0" w:type="auto"/>
            <w:tcBorders>
              <w:top w:val="nil"/>
              <w:left w:val="single" w:sz="4" w:space="0" w:color="auto"/>
              <w:bottom w:val="nil"/>
              <w:right w:val="single" w:sz="4" w:space="0" w:color="auto"/>
            </w:tcBorders>
            <w:vAlign w:val="center"/>
            <w:hideMark/>
          </w:tcPr>
          <w:p w14:paraId="7FEAE4BF" w14:textId="77777777" w:rsidR="005417BE" w:rsidRPr="009C5807" w:rsidRDefault="005417BE" w:rsidP="00CF188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D49B1D8" w14:textId="77777777" w:rsidR="005417BE" w:rsidRPr="009C5807"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9C5807" w:rsidRDefault="005417BE" w:rsidP="00CF188C">
            <w:pPr>
              <w:pStyle w:val="TAC"/>
              <w:rPr>
                <w:snapToGrid w:val="0"/>
              </w:rPr>
            </w:pPr>
            <w:r w:rsidRPr="009C5807">
              <w:rPr>
                <w:snapToGrid w:val="0"/>
              </w:rPr>
              <w:t>12-</w:t>
            </w:r>
            <w:r>
              <w:rPr>
                <w:snapToGrid w:val="0"/>
              </w:rPr>
              <w:t>25</w:t>
            </w:r>
          </w:p>
        </w:tc>
      </w:tr>
      <w:tr w:rsidR="005417BE" w:rsidRPr="009C5807" w14:paraId="1B5A2757"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560FA235" w14:textId="77777777" w:rsidR="005417BE" w:rsidRPr="009C5807" w:rsidRDefault="005417BE" w:rsidP="00CF188C">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486258A"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4C3EF664" w14:textId="77777777" w:rsidTr="00CF188C">
        <w:trPr>
          <w:cantSplit/>
          <w:trHeight w:val="220"/>
          <w:jc w:val="center"/>
        </w:trPr>
        <w:tc>
          <w:tcPr>
            <w:tcW w:w="0" w:type="auto"/>
            <w:tcBorders>
              <w:top w:val="nil"/>
              <w:left w:val="single" w:sz="4" w:space="0" w:color="auto"/>
              <w:bottom w:val="nil"/>
              <w:right w:val="single" w:sz="4" w:space="0" w:color="auto"/>
            </w:tcBorders>
            <w:vAlign w:val="center"/>
            <w:hideMark/>
          </w:tcPr>
          <w:p w14:paraId="6CA3ECA6"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4F81C4"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7777777" w:rsidR="005417BE" w:rsidRPr="009C5807" w:rsidRDefault="005417BE" w:rsidP="00CF188C">
            <w:pPr>
              <w:pStyle w:val="TAC"/>
              <w:rPr>
                <w:snapToGrid w:val="0"/>
              </w:rPr>
            </w:pPr>
            <w:r w:rsidRPr="009C5807">
              <w:rPr>
                <w:snapToGrid w:val="0"/>
              </w:rPr>
              <w:t>No gap</w:t>
            </w:r>
          </w:p>
        </w:tc>
      </w:tr>
      <w:tr w:rsidR="005417BE" w:rsidRPr="009C5807" w14:paraId="3666E5CE"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267F3DA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713BC9BF" w14:textId="77777777" w:rsidR="005417BE" w:rsidRDefault="005417BE" w:rsidP="00CF188C">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1DB7A232" w14:textId="77777777" w:rsidR="005417BE" w:rsidRPr="009C5807" w:rsidRDefault="005417BE"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9C5807" w:rsidRDefault="005417BE" w:rsidP="00CF188C">
            <w:pPr>
              <w:pStyle w:val="TAC"/>
              <w:rPr>
                <w:snapToGrid w:val="0"/>
              </w:rPr>
            </w:pPr>
            <w:r w:rsidRPr="009C5807">
              <w:rPr>
                <w:snapToGrid w:val="0"/>
              </w:rPr>
              <w:t>0-11</w:t>
            </w:r>
            <w:r>
              <w:rPr>
                <w:snapToGrid w:val="0"/>
              </w:rPr>
              <w:t>,24,25</w:t>
            </w:r>
          </w:p>
        </w:tc>
      </w:tr>
      <w:tr w:rsidR="005417BE" w:rsidRPr="009C5807" w14:paraId="096D495B" w14:textId="77777777" w:rsidTr="00CF188C">
        <w:trPr>
          <w:cantSplit/>
          <w:trHeight w:val="220"/>
          <w:jc w:val="center"/>
        </w:trPr>
        <w:tc>
          <w:tcPr>
            <w:tcW w:w="0" w:type="auto"/>
            <w:tcBorders>
              <w:top w:val="nil"/>
              <w:left w:val="single" w:sz="4" w:space="0" w:color="auto"/>
              <w:bottom w:val="nil"/>
              <w:right w:val="single" w:sz="4" w:space="0" w:color="auto"/>
            </w:tcBorders>
            <w:vAlign w:val="center"/>
            <w:hideMark/>
          </w:tcPr>
          <w:p w14:paraId="248ACDF4"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CB8B328"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9C5807" w:rsidRDefault="005417BE" w:rsidP="00CF188C">
            <w:pPr>
              <w:pStyle w:val="TAC"/>
              <w:rPr>
                <w:snapToGrid w:val="0"/>
              </w:rPr>
            </w:pPr>
            <w:r w:rsidRPr="009C5807">
              <w:rPr>
                <w:snapToGrid w:val="0"/>
              </w:rPr>
              <w:t>12-</w:t>
            </w:r>
            <w:r>
              <w:rPr>
                <w:snapToGrid w:val="0"/>
              </w:rPr>
              <w:t>25</w:t>
            </w:r>
          </w:p>
        </w:tc>
      </w:tr>
      <w:tr w:rsidR="005417BE" w:rsidRPr="009C5807" w14:paraId="41ADA14F" w14:textId="77777777" w:rsidTr="00CF188C">
        <w:trPr>
          <w:cantSplit/>
          <w:trHeight w:val="231"/>
          <w:jc w:val="center"/>
        </w:trPr>
        <w:tc>
          <w:tcPr>
            <w:tcW w:w="0" w:type="auto"/>
            <w:tcBorders>
              <w:top w:val="nil"/>
              <w:left w:val="single" w:sz="4" w:space="0" w:color="auto"/>
              <w:bottom w:val="nil"/>
              <w:right w:val="single" w:sz="4" w:space="0" w:color="auto"/>
            </w:tcBorders>
            <w:vAlign w:val="center"/>
            <w:hideMark/>
          </w:tcPr>
          <w:p w14:paraId="40A3EC8B"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036F59F" w14:textId="77777777" w:rsidR="005417BE" w:rsidRPr="009C5807"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6B060E6F" w14:textId="77777777" w:rsidTr="00CF188C">
        <w:trPr>
          <w:cantSplit/>
          <w:trHeight w:val="231"/>
          <w:jc w:val="center"/>
        </w:trPr>
        <w:tc>
          <w:tcPr>
            <w:tcW w:w="0" w:type="auto"/>
            <w:tcBorders>
              <w:top w:val="nil"/>
              <w:left w:val="single" w:sz="4" w:space="0" w:color="auto"/>
              <w:bottom w:val="nil"/>
              <w:right w:val="single" w:sz="4" w:space="0" w:color="auto"/>
            </w:tcBorders>
            <w:vAlign w:val="center"/>
            <w:hideMark/>
          </w:tcPr>
          <w:p w14:paraId="3D122299"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77777777" w:rsidR="005417BE" w:rsidRPr="009C5807" w:rsidRDefault="005417BE"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86CC2F"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9C5807" w:rsidRDefault="005417BE" w:rsidP="00CF188C">
            <w:pPr>
              <w:pStyle w:val="TAC"/>
              <w:rPr>
                <w:snapToGrid w:val="0"/>
              </w:rPr>
            </w:pPr>
            <w:r w:rsidRPr="009C5807">
              <w:rPr>
                <w:snapToGrid w:val="0"/>
              </w:rPr>
              <w:t>12-</w:t>
            </w:r>
            <w:r>
              <w:rPr>
                <w:snapToGrid w:val="0"/>
              </w:rPr>
              <w:t>25</w:t>
            </w:r>
          </w:p>
        </w:tc>
      </w:tr>
      <w:tr w:rsidR="005417BE" w:rsidRPr="009C5807" w14:paraId="525F4F5B" w14:textId="77777777" w:rsidTr="00CF188C">
        <w:trPr>
          <w:cantSplit/>
          <w:trHeight w:val="221"/>
          <w:jc w:val="center"/>
        </w:trPr>
        <w:tc>
          <w:tcPr>
            <w:tcW w:w="0" w:type="auto"/>
            <w:tcBorders>
              <w:top w:val="nil"/>
              <w:left w:val="single" w:sz="4" w:space="0" w:color="auto"/>
              <w:bottom w:val="nil"/>
              <w:right w:val="single" w:sz="4" w:space="0" w:color="auto"/>
            </w:tcBorders>
            <w:vAlign w:val="center"/>
            <w:hideMark/>
          </w:tcPr>
          <w:p w14:paraId="6264972F"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77777777" w:rsidR="005417BE" w:rsidRPr="009C5807" w:rsidRDefault="005417BE" w:rsidP="00CF188C">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27DC845" w14:textId="77777777" w:rsidR="005417BE" w:rsidRDefault="005417BE" w:rsidP="00CF188C">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7E78B7C9" w14:textId="77777777" w:rsidR="005417BE" w:rsidRPr="009C5807" w:rsidRDefault="005417BE"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77777777" w:rsidR="005417BE" w:rsidRPr="009C5807" w:rsidRDefault="005417BE"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0E59D7CC" w14:textId="77777777" w:rsidTr="00CF188C">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2D743E96" w14:textId="77777777" w:rsidR="005417BE" w:rsidRPr="009C5807"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77777777" w:rsidR="005417BE" w:rsidRPr="009C5807" w:rsidRDefault="005417BE"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5EE0907" w14:textId="77777777" w:rsidR="005417BE" w:rsidRPr="009C5807"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9C5807" w:rsidRDefault="005417BE" w:rsidP="00CF188C">
            <w:pPr>
              <w:pStyle w:val="TAC"/>
              <w:rPr>
                <w:snapToGrid w:val="0"/>
              </w:rPr>
            </w:pPr>
            <w:r w:rsidRPr="009C5807">
              <w:rPr>
                <w:snapToGrid w:val="0"/>
              </w:rPr>
              <w:t>12-</w:t>
            </w:r>
            <w:r>
              <w:rPr>
                <w:snapToGrid w:val="0"/>
              </w:rPr>
              <w:t>25</w:t>
            </w:r>
          </w:p>
        </w:tc>
      </w:tr>
      <w:tr w:rsidR="005417BE" w:rsidRPr="009C5807" w14:paraId="07F26768" w14:textId="77777777" w:rsidTr="00CF188C">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7777777" w:rsidR="005417BE" w:rsidRPr="009C5807" w:rsidRDefault="005417BE" w:rsidP="00CF188C">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6977B3FA" w14:textId="77777777" w:rsidR="005417BE" w:rsidRPr="009C5807" w:rsidRDefault="005417BE" w:rsidP="00CF188C">
            <w:pPr>
              <w:pStyle w:val="TAN"/>
            </w:pPr>
            <w:r w:rsidRPr="009C5807">
              <w:t>NOTE 1:</w:t>
            </w:r>
            <w:r w:rsidRPr="009C5807">
              <w:rPr>
                <w:rFonts w:cs="Arial"/>
              </w:rPr>
              <w:tab/>
            </w:r>
            <w:r w:rsidRPr="009C5807">
              <w:t>In E-UTRA-NR dual connectivity mode, non-NR RAT includes E-UTRA, UTRA and/or GSM. In NR-E-UTRA dual connectivity mode, non-NR RAT means E-UTRA, and UTRA for SRVCC.</w:t>
            </w:r>
          </w:p>
          <w:p w14:paraId="30407A34" w14:textId="77777777" w:rsidR="005417BE" w:rsidRPr="009C5807" w:rsidRDefault="005417BE" w:rsidP="00CF188C">
            <w:pPr>
              <w:pStyle w:val="TAN"/>
            </w:pPr>
            <w:r w:rsidRPr="009C5807">
              <w:t>NOTE 2:</w:t>
            </w:r>
            <w:r w:rsidRPr="009C5807">
              <w:rPr>
                <w:rFonts w:cs="Arial"/>
              </w:rPr>
              <w:tab/>
            </w:r>
            <w:r w:rsidRPr="009C5807">
              <w:t>Void</w:t>
            </w:r>
          </w:p>
          <w:p w14:paraId="349CE473" w14:textId="77777777" w:rsidR="005417BE" w:rsidRDefault="005417BE" w:rsidP="00CF188C">
            <w:pPr>
              <w:pStyle w:val="TAN"/>
            </w:pPr>
            <w:r w:rsidRPr="009C5807">
              <w:t>NOTE 3:</w:t>
            </w:r>
            <w:r w:rsidRPr="009C5807">
              <w:tab/>
              <w:t>When E-UTRA inter-frequency RSTD measurements are configured and the UE requires measurement gaps for performing such measurements, only Gap Pattern #0 can be used.</w:t>
            </w:r>
          </w:p>
          <w:p w14:paraId="01F4D52A" w14:textId="77777777" w:rsidR="005417BE" w:rsidRDefault="005417BE" w:rsidP="00CF188C">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28A26761" w14:textId="77777777" w:rsidR="005417BE" w:rsidRDefault="005417BE" w:rsidP="00CF188C">
            <w:pPr>
              <w:pStyle w:val="TAN"/>
            </w:pPr>
            <w:r>
              <w:t>NOTE 5:</w:t>
            </w:r>
            <w:r w:rsidRPr="009C5807">
              <w:tab/>
            </w:r>
            <w:r>
              <w:t>Inclusion of positioning measurements: Measurement purpose which includes E-UTRA measurements includes also E-UTRA RSRP and E-UTRA RSRQ measurements for E-CID.</w:t>
            </w:r>
          </w:p>
          <w:p w14:paraId="09BA2EB3" w14:textId="144F258A" w:rsidR="006E211E" w:rsidRDefault="006E211E" w:rsidP="006E211E">
            <w:pPr>
              <w:pStyle w:val="TAN"/>
              <w:rPr>
                <w:rFonts w:cs="Arial"/>
                <w:lang w:val="fr-FR" w:eastAsia="ko-KR"/>
              </w:rPr>
            </w:pPr>
            <w:r>
              <w:t>NOTE 6:</w:t>
            </w:r>
            <w:r>
              <w:tab/>
              <w:t>Measurement gap patterns #24 and #25 can be requested [2] only when the UE is configured at least with any of RSTD, UE Rx-Tx, PRS-RSRP</w:t>
            </w:r>
            <w:r>
              <w:rPr>
                <w:rFonts w:eastAsia="SimSun" w:hint="eastAsia"/>
                <w:lang w:val="en-US" w:eastAsia="zh-CN"/>
              </w:rPr>
              <w:t xml:space="preserve"> or PRS-RSRPP</w:t>
            </w:r>
            <w:r>
              <w:t xml:space="preserve"> measurements requiring such gaps and can only be used during the corresponding positioning measurement period</w:t>
            </w:r>
          </w:p>
          <w:p w14:paraId="2751CB56" w14:textId="3B5FE39E" w:rsidR="005417BE" w:rsidRPr="009C5807" w:rsidRDefault="006E211E" w:rsidP="006E211E">
            <w:pPr>
              <w:pStyle w:val="TAN"/>
              <w:rPr>
                <w:lang w:eastAsia="zh-TW"/>
              </w:rPr>
            </w:pPr>
            <w:r>
              <w:rPr>
                <w:rFonts w:cs="Arial"/>
                <w:lang w:val="fr-FR" w:eastAsia="ko-KR"/>
              </w:rPr>
              <w:t>NOTE 7:</w:t>
            </w:r>
            <w:r>
              <w:rPr>
                <w:rFonts w:cs="Arial"/>
                <w:lang w:val="fr-FR" w:eastAsia="ko-KR"/>
              </w:rPr>
              <w:tab/>
              <w:t xml:space="preserve">Inclusion of positioning measurements for measurement gaps: Measurement purpose which includes any of FR1 and FR2 measurements includes also RSTD, UE Rx-Tx, PRS-RSRP </w:t>
            </w:r>
            <w:r>
              <w:rPr>
                <w:rFonts w:eastAsia="SimSun" w:cs="Arial" w:hint="eastAsia"/>
                <w:lang w:val="en-US" w:eastAsia="zh-CN"/>
              </w:rPr>
              <w:t xml:space="preserve">and PRS-RSRPP </w:t>
            </w:r>
            <w:r>
              <w:rPr>
                <w:rFonts w:cs="Arial"/>
                <w:lang w:val="fr-FR" w:eastAsia="ko-KR"/>
              </w:rPr>
              <w:t>measurements.</w:t>
            </w:r>
          </w:p>
        </w:tc>
      </w:tr>
    </w:tbl>
    <w:p w14:paraId="6CC01E81" w14:textId="77777777" w:rsidR="005417BE" w:rsidRPr="009C5807" w:rsidRDefault="005417BE"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9662D" w:rsidRPr="009C5807" w14:paraId="444B465F" w14:textId="77777777" w:rsidTr="00CF188C">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77777777" w:rsidR="00E9662D" w:rsidRPr="009C5807" w:rsidRDefault="00E9662D" w:rsidP="00CF188C">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77777777" w:rsidR="00E9662D" w:rsidRPr="009C5807" w:rsidRDefault="00E9662D" w:rsidP="00CF188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40E7A368" w14:textId="77777777" w:rsidR="00E9662D" w:rsidRPr="009C5807" w:rsidRDefault="00E9662D" w:rsidP="00CF188C">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1174AE31" w14:textId="77777777" w:rsidR="00E9662D" w:rsidRPr="009C5807" w:rsidRDefault="00E9662D" w:rsidP="00CF188C">
            <w:pPr>
              <w:pStyle w:val="TAH"/>
            </w:pPr>
            <w:r w:rsidRPr="009C5807">
              <w:t>Applicable Gap Pattern Id</w:t>
            </w:r>
          </w:p>
        </w:tc>
      </w:tr>
      <w:tr w:rsidR="00E9662D" w:rsidRPr="009C5807" w14:paraId="2B9F028E" w14:textId="77777777" w:rsidTr="00CF188C">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9C5807" w:rsidRDefault="00E9662D" w:rsidP="00CF188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77777777" w:rsidR="00E9662D" w:rsidRPr="009C5807" w:rsidRDefault="00E9662D" w:rsidP="00CF188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86F47C6" w14:textId="77777777" w:rsidR="00E9662D" w:rsidRPr="009C5807" w:rsidRDefault="00E9662D" w:rsidP="00CF188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60215FC1"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634D72" w14:textId="77777777" w:rsidR="00E9662D" w:rsidRPr="009C5807" w:rsidRDefault="00E9662D" w:rsidP="00CF188C">
            <w:pPr>
              <w:pStyle w:val="TAC"/>
              <w:rPr>
                <w:snapToGrid w:val="0"/>
              </w:rPr>
            </w:pPr>
            <w:r w:rsidRPr="009C5807">
              <w:rPr>
                <w:snapToGrid w:val="0"/>
              </w:rPr>
              <w:t>0,1,2,3</w:t>
            </w:r>
          </w:p>
        </w:tc>
      </w:tr>
      <w:tr w:rsidR="00E9662D" w:rsidRPr="009C5807" w14:paraId="20AE2015"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E31CA0C"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2720D446"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17C57D3" w14:textId="77777777" w:rsidR="00E9662D" w:rsidRPr="009C5807" w:rsidRDefault="00E9662D" w:rsidP="00CF188C">
            <w:pPr>
              <w:pStyle w:val="TAC"/>
            </w:pPr>
            <w:r w:rsidRPr="009C5807">
              <w:t xml:space="preserve">FR1 and/or FR2 </w:t>
            </w: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A41FDB1"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7BFCE29A"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311829F" w14:textId="77777777" w:rsidR="00E9662D" w:rsidRPr="009C5807" w:rsidRDefault="00E9662D"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1CCE20E"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C091A31"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2B4D79">
              <w:rPr>
                <w:rFonts w:cs="Arial"/>
                <w:vertAlign w:val="superscript"/>
                <w:lang w:val="fr-FR" w:eastAsia="ko-KR"/>
              </w:rPr>
              <w:t>,</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543E7AE1"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E9662D" w:rsidRPr="009C5807" w14:paraId="32E49710"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2F8E181F" w14:textId="77777777" w:rsidR="00E9662D" w:rsidRPr="009C5807" w:rsidRDefault="00E9662D" w:rsidP="00CF188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9401F92" w14:textId="77777777" w:rsidR="00E9662D" w:rsidRPr="009C5807" w:rsidRDefault="00E9662D" w:rsidP="00CF188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2C081ABA" w14:textId="77777777" w:rsidR="00E9662D" w:rsidRDefault="00E9662D" w:rsidP="00CF188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DF6209E" w14:textId="77777777" w:rsidR="00E9662D" w:rsidRPr="009C5807" w:rsidRDefault="00E9662D" w:rsidP="00CF188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764E3F70" w14:textId="77777777" w:rsidR="00E9662D" w:rsidRPr="009C5807" w:rsidRDefault="00E9662D" w:rsidP="00CF188C">
            <w:pPr>
              <w:pStyle w:val="TAC"/>
              <w:rPr>
                <w:snapToGrid w:val="0"/>
              </w:rPr>
            </w:pPr>
            <w:r w:rsidRPr="009C5807">
              <w:rPr>
                <w:snapToGrid w:val="0"/>
              </w:rPr>
              <w:t>0,1,2,3</w:t>
            </w:r>
          </w:p>
        </w:tc>
      </w:tr>
      <w:tr w:rsidR="00E9662D" w:rsidRPr="009C5807" w14:paraId="09D6B677"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683FF88" w14:textId="77777777" w:rsidR="00E9662D" w:rsidRPr="009C5807" w:rsidRDefault="00E9662D" w:rsidP="00CF188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10EEB929"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1420893" w14:textId="77777777" w:rsidR="00E9662D" w:rsidRPr="009C5807" w:rsidRDefault="00E9662D" w:rsidP="00CF188C">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D4FCF76"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69105C1E"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0D22A97B"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05CC9AA5"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5555FF2" w14:textId="77777777" w:rsidR="00E9662D" w:rsidRPr="009C5807" w:rsidRDefault="00E9662D" w:rsidP="00CF188C">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74E7CA4" w14:textId="77777777" w:rsidR="00E9662D" w:rsidRPr="009C5807" w:rsidRDefault="00E9662D" w:rsidP="00CF188C">
            <w:pPr>
              <w:pStyle w:val="TAC"/>
              <w:rPr>
                <w:snapToGrid w:val="0"/>
              </w:rPr>
            </w:pPr>
            <w:r w:rsidRPr="009C5807">
              <w:rPr>
                <w:snapToGrid w:val="0"/>
              </w:rPr>
              <w:t>0-11</w:t>
            </w:r>
            <w:r>
              <w:rPr>
                <w:snapToGrid w:val="0"/>
              </w:rPr>
              <w:t>, 24, 25</w:t>
            </w:r>
          </w:p>
        </w:tc>
      </w:tr>
      <w:tr w:rsidR="00E9662D" w:rsidRPr="009C5807" w14:paraId="5850C0A5"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3AAE21C" w14:textId="77777777" w:rsidR="00E9662D" w:rsidRPr="009C5807" w:rsidRDefault="00E9662D" w:rsidP="00CF188C">
            <w:pPr>
              <w:pStyle w:val="TAC"/>
              <w:rPr>
                <w:snapToGrid w:val="0"/>
              </w:rPr>
            </w:pPr>
          </w:p>
        </w:tc>
        <w:tc>
          <w:tcPr>
            <w:tcW w:w="0" w:type="auto"/>
            <w:tcBorders>
              <w:top w:val="nil"/>
              <w:left w:val="single" w:sz="4" w:space="0" w:color="auto"/>
              <w:bottom w:val="nil"/>
              <w:right w:val="single" w:sz="4" w:space="0" w:color="auto"/>
            </w:tcBorders>
            <w:vAlign w:val="center"/>
            <w:hideMark/>
          </w:tcPr>
          <w:p w14:paraId="3DB125A3"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FFDB368"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2B4D79">
              <w:rPr>
                <w:rFonts w:cs="Arial"/>
                <w:vertAlign w:val="superscript"/>
                <w:lang w:val="fr-FR" w:eastAsia="ko-KR"/>
              </w:rPr>
              <w:t>,</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52D88AC6"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rPr>
              <w:t>, 24</w:t>
            </w:r>
          </w:p>
        </w:tc>
      </w:tr>
      <w:tr w:rsidR="00E9662D" w:rsidRPr="009C5807" w14:paraId="4CC0B752" w14:textId="77777777" w:rsidTr="00CF188C">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CFB574E" w14:textId="77777777" w:rsidR="00E9662D" w:rsidRPr="009C5807" w:rsidRDefault="00E9662D" w:rsidP="00CF188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1510B40" w14:textId="77777777" w:rsidR="00E9662D" w:rsidRPr="009C5807" w:rsidRDefault="00E9662D"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5D296DC4" w14:textId="77777777" w:rsidR="00E9662D" w:rsidRPr="009C5807" w:rsidRDefault="00E9662D" w:rsidP="00CF188C">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964D80A" w14:textId="68ABFEFC" w:rsidR="00E9662D" w:rsidRPr="009C5807" w:rsidRDefault="00E9662D" w:rsidP="00CF188C">
            <w:pPr>
              <w:pStyle w:val="TAC"/>
              <w:rPr>
                <w:snapToGrid w:val="0"/>
              </w:rPr>
            </w:pPr>
            <w:r w:rsidRPr="009C5807">
              <w:rPr>
                <w:snapToGrid w:val="0"/>
              </w:rPr>
              <w:t>12-</w:t>
            </w:r>
            <w:r>
              <w:rPr>
                <w:snapToGrid w:val="0"/>
              </w:rPr>
              <w:t>25</w:t>
            </w:r>
          </w:p>
        </w:tc>
      </w:tr>
      <w:tr w:rsidR="00E9662D" w:rsidRPr="009C5807" w14:paraId="6B8787AD" w14:textId="77777777" w:rsidTr="00CF188C">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77777777" w:rsidR="00E9662D" w:rsidRPr="009C5807" w:rsidRDefault="00E9662D" w:rsidP="00CF188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498433"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86165B5" w14:textId="77777777" w:rsidR="00E9662D" w:rsidRPr="009C5807" w:rsidRDefault="00E9662D" w:rsidP="00CF188C">
            <w:pPr>
              <w:pStyle w:val="TAC"/>
              <w:rPr>
                <w:snapToGrid w:val="0"/>
              </w:rPr>
            </w:pPr>
            <w:r w:rsidRPr="009C5807">
              <w:rPr>
                <w:snapToGrid w:val="0"/>
              </w:rPr>
              <w:t>0,1,2,3</w:t>
            </w:r>
          </w:p>
        </w:tc>
      </w:tr>
      <w:tr w:rsidR="00E9662D" w:rsidRPr="009C5807" w14:paraId="4C6C7910"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496CD728"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7777777" w:rsidR="00E9662D" w:rsidRPr="009C5807" w:rsidRDefault="00E9662D" w:rsidP="00CF188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27785215" w14:textId="77777777" w:rsidR="00E9662D" w:rsidRPr="009C5807" w:rsidRDefault="00E9662D" w:rsidP="00CF188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DF1B2FD" w14:textId="77777777" w:rsidR="00E9662D" w:rsidRPr="009C5807" w:rsidRDefault="00E9662D" w:rsidP="00CF188C">
            <w:pPr>
              <w:pStyle w:val="TAC"/>
              <w:rPr>
                <w:snapToGrid w:val="0"/>
              </w:rPr>
            </w:pPr>
            <w:r w:rsidRPr="009C5807">
              <w:rPr>
                <w:snapToGrid w:val="0"/>
              </w:rPr>
              <w:t xml:space="preserve">No gap </w:t>
            </w:r>
          </w:p>
        </w:tc>
      </w:tr>
      <w:tr w:rsidR="00E9662D" w:rsidRPr="009C5807" w14:paraId="4B2806C7"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786D3CE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77777777" w:rsidR="00E9662D" w:rsidRPr="009C5807" w:rsidRDefault="00E9662D" w:rsidP="00CF188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4CAEF7" w14:textId="77777777" w:rsidR="00E9662D" w:rsidRPr="009C5807" w:rsidRDefault="00E9662D" w:rsidP="00CF188C">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5E1312B" w14:textId="77777777" w:rsidR="00E9662D" w:rsidRPr="009C5807" w:rsidRDefault="00E9662D" w:rsidP="00CF188C">
            <w:pPr>
              <w:pStyle w:val="TAC"/>
              <w:rPr>
                <w:snapToGrid w:val="0"/>
              </w:rPr>
            </w:pPr>
            <w:r w:rsidRPr="009C5807">
              <w:rPr>
                <w:snapToGrid w:val="0"/>
              </w:rPr>
              <w:t>0-11</w:t>
            </w:r>
            <w:r>
              <w:rPr>
                <w:snapToGrid w:val="0"/>
              </w:rPr>
              <w:t>,24,25</w:t>
            </w:r>
          </w:p>
        </w:tc>
      </w:tr>
      <w:tr w:rsidR="00E9662D" w:rsidRPr="009C5807" w14:paraId="3B5F9454"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998D70F"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77777777" w:rsidR="00E9662D" w:rsidRPr="009C5807" w:rsidRDefault="00E9662D"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7F9F60D" w14:textId="77777777" w:rsidR="00E9662D" w:rsidRPr="009C5807"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B6135F3" w14:textId="77777777" w:rsidR="00E9662D" w:rsidRPr="009C5807" w:rsidRDefault="00E9662D" w:rsidP="00CF188C">
            <w:pPr>
              <w:pStyle w:val="TAC"/>
              <w:rPr>
                <w:snapToGrid w:val="0"/>
              </w:rPr>
            </w:pPr>
            <w:r w:rsidRPr="009C5807">
              <w:rPr>
                <w:snapToGrid w:val="0"/>
              </w:rPr>
              <w:t>No gap</w:t>
            </w:r>
          </w:p>
        </w:tc>
      </w:tr>
      <w:tr w:rsidR="00E9662D" w:rsidRPr="009C5807" w14:paraId="7C0747C8"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CCA2751"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C47DE59" w14:textId="77777777" w:rsidR="00E9662D" w:rsidRPr="009C5807" w:rsidRDefault="00E9662D" w:rsidP="00CF188C">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C29D619" w14:textId="77777777" w:rsidR="00E9662D" w:rsidRPr="009C5807" w:rsidRDefault="00E9662D" w:rsidP="00CF188C">
            <w:pPr>
              <w:pStyle w:val="TAC"/>
              <w:rPr>
                <w:snapToGrid w:val="0"/>
                <w:lang w:eastAsia="ko-KR"/>
              </w:rPr>
            </w:pPr>
            <w:r w:rsidRPr="009C5807">
              <w:rPr>
                <w:snapToGrid w:val="0"/>
              </w:rPr>
              <w:t>No gap</w:t>
            </w:r>
          </w:p>
        </w:tc>
      </w:tr>
      <w:tr w:rsidR="00E9662D" w:rsidRPr="009C5807" w14:paraId="73B3F263"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E59C788" w14:textId="77777777" w:rsidR="00E9662D" w:rsidRPr="009C5807" w:rsidRDefault="00E9662D" w:rsidP="00CF188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8870541" w14:textId="77777777" w:rsidR="00E9662D" w:rsidRPr="009C5807" w:rsidRDefault="00E9662D"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0EE148D6" w14:textId="2961FA8A" w:rsidR="00E9662D" w:rsidRPr="009C5807" w:rsidRDefault="00E9662D" w:rsidP="00CF188C">
            <w:pPr>
              <w:pStyle w:val="TAC"/>
              <w:rPr>
                <w:snapToGrid w:val="0"/>
              </w:rPr>
            </w:pPr>
            <w:r w:rsidRPr="009C5807">
              <w:rPr>
                <w:snapToGrid w:val="0"/>
              </w:rPr>
              <w:t>12-</w:t>
            </w:r>
            <w:r>
              <w:rPr>
                <w:snapToGrid w:val="0"/>
              </w:rPr>
              <w:t>25</w:t>
            </w:r>
          </w:p>
        </w:tc>
      </w:tr>
      <w:tr w:rsidR="00E9662D" w:rsidRPr="009C5807" w14:paraId="18100A99"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966A617" w14:textId="77777777" w:rsidR="00E9662D" w:rsidRPr="009C5807" w:rsidRDefault="00E9662D" w:rsidP="00CF188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2C11B8E"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354AF7C5"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261281E6"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3A7354BE" w14:textId="77777777" w:rsidR="00E9662D" w:rsidRPr="009C5807" w:rsidRDefault="00E9662D" w:rsidP="00CF188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EF0E4D9" w14:textId="77777777" w:rsidR="00E9662D" w:rsidRPr="009C5807" w:rsidRDefault="00E9662D" w:rsidP="00CF188C">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0A8832D3" w14:textId="77777777" w:rsidR="00E9662D" w:rsidRPr="009C5807" w:rsidRDefault="00E9662D" w:rsidP="00CF188C">
            <w:pPr>
              <w:pStyle w:val="TAC"/>
              <w:rPr>
                <w:snapToGrid w:val="0"/>
              </w:rPr>
            </w:pPr>
            <w:r w:rsidRPr="009C5807">
              <w:rPr>
                <w:snapToGrid w:val="0"/>
              </w:rPr>
              <w:t>No gap</w:t>
            </w:r>
          </w:p>
        </w:tc>
      </w:tr>
      <w:tr w:rsidR="00E9662D" w:rsidRPr="009C5807" w14:paraId="36DEC35D"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2F0E25B4"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EAA8FDB" w14:textId="77777777" w:rsidR="00E9662D" w:rsidRDefault="00E9662D" w:rsidP="00CF188C">
            <w:pPr>
              <w:pStyle w:val="TAC"/>
              <w:rPr>
                <w:snapToGrid w:val="0"/>
              </w:rPr>
            </w:pPr>
            <w:r w:rsidRPr="009C5807">
              <w:rPr>
                <w:snapToGrid w:val="0"/>
              </w:rPr>
              <w:t>FR1 and FR2</w:t>
            </w:r>
          </w:p>
          <w:p w14:paraId="505DB40D" w14:textId="77777777" w:rsidR="00E9662D" w:rsidRPr="009C5807" w:rsidRDefault="00E9662D" w:rsidP="00CF188C">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5D13B5A" w14:textId="77777777" w:rsidR="00E9662D" w:rsidRPr="009C5807" w:rsidRDefault="00E9662D" w:rsidP="00CF188C">
            <w:pPr>
              <w:pStyle w:val="TAC"/>
              <w:rPr>
                <w:snapToGrid w:val="0"/>
              </w:rPr>
            </w:pPr>
            <w:r w:rsidRPr="009C5807">
              <w:rPr>
                <w:snapToGrid w:val="0"/>
              </w:rPr>
              <w:t>0-11</w:t>
            </w:r>
            <w:r>
              <w:rPr>
                <w:snapToGrid w:val="0"/>
              </w:rPr>
              <w:t>, 24,25</w:t>
            </w:r>
          </w:p>
        </w:tc>
      </w:tr>
      <w:tr w:rsidR="00E9662D" w:rsidRPr="009C5807" w14:paraId="1B34BC6C"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1AF98E32"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F200965" w14:textId="77777777" w:rsidR="00E9662D" w:rsidRPr="009C5807"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B154CEC" w14:textId="2ED556AD" w:rsidR="00E9662D" w:rsidRPr="009C5807" w:rsidRDefault="00E9662D" w:rsidP="00CF188C">
            <w:pPr>
              <w:pStyle w:val="TAC"/>
              <w:rPr>
                <w:snapToGrid w:val="0"/>
              </w:rPr>
            </w:pPr>
            <w:r w:rsidRPr="009C5807">
              <w:rPr>
                <w:snapToGrid w:val="0"/>
              </w:rPr>
              <w:t>12-</w:t>
            </w:r>
            <w:r>
              <w:rPr>
                <w:snapToGrid w:val="0"/>
              </w:rPr>
              <w:t>25</w:t>
            </w:r>
          </w:p>
        </w:tc>
      </w:tr>
      <w:tr w:rsidR="00E9662D" w:rsidRPr="009C5807" w14:paraId="161F0628" w14:textId="77777777" w:rsidTr="00CF188C">
        <w:trPr>
          <w:cantSplit/>
          <w:trHeight w:val="187"/>
          <w:jc w:val="center"/>
        </w:trPr>
        <w:tc>
          <w:tcPr>
            <w:tcW w:w="0" w:type="auto"/>
            <w:tcBorders>
              <w:top w:val="nil"/>
              <w:left w:val="single" w:sz="4" w:space="0" w:color="auto"/>
              <w:bottom w:val="nil"/>
              <w:right w:val="single" w:sz="4" w:space="0" w:color="auto"/>
            </w:tcBorders>
            <w:vAlign w:val="center"/>
            <w:hideMark/>
          </w:tcPr>
          <w:p w14:paraId="512D4809"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6E8C66D0" w14:textId="77777777" w:rsidR="00E9662D" w:rsidRPr="009C5807" w:rsidRDefault="00E9662D" w:rsidP="00CF188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B5139B1"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1E3CB20C" w14:textId="77777777" w:rsidTr="00E9662D">
        <w:trPr>
          <w:cantSplit/>
          <w:trHeight w:val="187"/>
          <w:jc w:val="center"/>
        </w:trPr>
        <w:tc>
          <w:tcPr>
            <w:tcW w:w="0" w:type="auto"/>
            <w:tcBorders>
              <w:top w:val="nil"/>
              <w:left w:val="single" w:sz="4" w:space="0" w:color="auto"/>
              <w:bottom w:val="nil"/>
              <w:right w:val="single" w:sz="4" w:space="0" w:color="auto"/>
            </w:tcBorders>
            <w:vAlign w:val="center"/>
            <w:hideMark/>
          </w:tcPr>
          <w:p w14:paraId="3F3BF19E"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77777777" w:rsidR="00E9662D" w:rsidRPr="009C5807" w:rsidRDefault="00E9662D" w:rsidP="00CF188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5A1CC1" w14:textId="77777777" w:rsidR="00E9662D" w:rsidRPr="009C5807" w:rsidRDefault="00E9662D" w:rsidP="00CF188C">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1A0DCB4B" w14:textId="496AFCD2" w:rsidR="00E9662D" w:rsidRPr="009C5807" w:rsidRDefault="00E9662D" w:rsidP="00CF188C">
            <w:pPr>
              <w:pStyle w:val="TAC"/>
              <w:rPr>
                <w:snapToGrid w:val="0"/>
              </w:rPr>
            </w:pPr>
            <w:r w:rsidRPr="009C5807">
              <w:rPr>
                <w:snapToGrid w:val="0"/>
              </w:rPr>
              <w:t>12-</w:t>
            </w:r>
            <w:r>
              <w:rPr>
                <w:snapToGrid w:val="0"/>
              </w:rPr>
              <w:t>25</w:t>
            </w:r>
          </w:p>
        </w:tc>
      </w:tr>
      <w:tr w:rsidR="00E9662D" w:rsidRPr="009C5807" w14:paraId="7B6D2FFD" w14:textId="77777777" w:rsidTr="00E9662D">
        <w:trPr>
          <w:cantSplit/>
          <w:trHeight w:val="187"/>
          <w:jc w:val="center"/>
        </w:trPr>
        <w:tc>
          <w:tcPr>
            <w:tcW w:w="0" w:type="auto"/>
            <w:tcBorders>
              <w:top w:val="nil"/>
              <w:left w:val="single" w:sz="4" w:space="0" w:color="auto"/>
              <w:bottom w:val="nil"/>
              <w:right w:val="single" w:sz="4" w:space="0" w:color="auto"/>
            </w:tcBorders>
            <w:vAlign w:val="center"/>
            <w:hideMark/>
          </w:tcPr>
          <w:p w14:paraId="198739DF"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77777777" w:rsidR="00E9662D" w:rsidRPr="009C5807" w:rsidRDefault="00E9662D" w:rsidP="00CF188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shd w:val="clear" w:color="auto" w:fill="auto"/>
            <w:hideMark/>
          </w:tcPr>
          <w:p w14:paraId="3E5DE880" w14:textId="77777777" w:rsidR="00E9662D" w:rsidRPr="00E9662D" w:rsidRDefault="00E9662D" w:rsidP="00CF188C">
            <w:pPr>
              <w:pStyle w:val="TAC"/>
              <w:rPr>
                <w:snapToGrid w:val="0"/>
              </w:rPr>
            </w:pPr>
            <w:r w:rsidRPr="00E9662D">
              <w:rPr>
                <w:snapToGrid w:val="0"/>
              </w:rPr>
              <w:t>non-NR RAT</w:t>
            </w:r>
            <w:r w:rsidRPr="00E9662D">
              <w:rPr>
                <w:vertAlign w:val="superscript"/>
              </w:rPr>
              <w:t xml:space="preserve"> </w:t>
            </w:r>
            <w:r w:rsidRPr="00E9662D">
              <w:rPr>
                <w:snapToGrid w:val="0"/>
              </w:rPr>
              <w:t xml:space="preserve">and </w:t>
            </w:r>
          </w:p>
          <w:p w14:paraId="33AD483F" w14:textId="77777777" w:rsidR="00E9662D" w:rsidRPr="00E9662D" w:rsidRDefault="00E9662D" w:rsidP="00CF188C">
            <w:pPr>
              <w:pStyle w:val="TAC"/>
              <w:rPr>
                <w:snapToGrid w:val="0"/>
              </w:rPr>
            </w:pPr>
            <w:r w:rsidRPr="00E9662D">
              <w:rPr>
                <w:snapToGrid w:val="0"/>
              </w:rPr>
              <w:t>FR1 and FR2</w:t>
            </w:r>
            <w:r w:rsidRPr="00E9662D">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19B9793F" w14:textId="77777777" w:rsidR="00E9662D" w:rsidRPr="009C5807" w:rsidRDefault="00E9662D" w:rsidP="00CF188C">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02D5A9DA" w14:textId="77777777" w:rsidTr="00E9662D">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6D6EF67" w14:textId="77777777" w:rsidR="00E9662D" w:rsidRPr="009C5807" w:rsidRDefault="00E9662D"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77777777" w:rsidR="00E9662D" w:rsidRPr="009C5807" w:rsidRDefault="00E9662D" w:rsidP="00CF188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E9662D" w:rsidRDefault="00E9662D"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2D788010" w14:textId="2871D331" w:rsidR="00E9662D" w:rsidRPr="009C5807" w:rsidRDefault="00E9662D" w:rsidP="00CF188C">
            <w:pPr>
              <w:pStyle w:val="TAC"/>
              <w:rPr>
                <w:snapToGrid w:val="0"/>
              </w:rPr>
            </w:pPr>
            <w:r w:rsidRPr="009C5807">
              <w:rPr>
                <w:snapToGrid w:val="0"/>
              </w:rPr>
              <w:t>12-</w:t>
            </w:r>
            <w:r>
              <w:rPr>
                <w:snapToGrid w:val="0"/>
              </w:rPr>
              <w:t>25</w:t>
            </w:r>
          </w:p>
        </w:tc>
      </w:tr>
      <w:tr w:rsidR="00E9662D" w:rsidRPr="009C5807" w14:paraId="367F8DB8" w14:textId="77777777" w:rsidTr="00CF188C">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77777777" w:rsidR="00E9662D" w:rsidRPr="009C5807" w:rsidRDefault="00E9662D" w:rsidP="00CF188C">
            <w:pPr>
              <w:pStyle w:val="TAN"/>
            </w:pPr>
            <w:r w:rsidRPr="009C5807">
              <w:t>NOTE 1:</w:t>
            </w:r>
            <w:r w:rsidRPr="009C5807">
              <w:tab/>
              <w:t>When E-UTRA inter-RAT RSTD measurements are configured and the UE requires measurement gaps for performing such measurements, only Gap Pattern #0 can be used.</w:t>
            </w:r>
          </w:p>
          <w:p w14:paraId="44B4F3D0" w14:textId="77777777" w:rsidR="00E9662D" w:rsidRPr="009C5807" w:rsidRDefault="00E9662D" w:rsidP="00CF188C">
            <w:pPr>
              <w:pStyle w:val="TAN"/>
            </w:pPr>
            <w:r w:rsidRPr="009C5807">
              <w:t>NOTE 2:</w:t>
            </w:r>
            <w:r w:rsidRPr="009C5807">
              <w:tab/>
              <w:t>Measurement purpose which includes E-UTRA measurements includes also inter-RAT E-UTRA RSRP and RSRQ measurements for E-CID</w:t>
            </w:r>
            <w:r>
              <w:t>; measurement purpose which includes E-UTRA measurements includes also E-UTRA RSRP and E-UTRA RSRQ measurements for E-CID.</w:t>
            </w:r>
          </w:p>
          <w:p w14:paraId="6CFA5DDB" w14:textId="77777777" w:rsidR="00E9662D" w:rsidRPr="009C5807" w:rsidRDefault="00E9662D" w:rsidP="00CF188C">
            <w:pPr>
              <w:pStyle w:val="TAN"/>
              <w:rPr>
                <w:lang w:eastAsia="zh-CN"/>
              </w:rPr>
            </w:pPr>
            <w:r w:rsidRPr="009C5807">
              <w:t>NOTE 3:</w:t>
            </w:r>
            <w:r w:rsidRPr="009C5807">
              <w:tab/>
              <w:t>Void</w:t>
            </w:r>
          </w:p>
          <w:p w14:paraId="5BEF9EF5" w14:textId="77777777" w:rsidR="00E9662D" w:rsidRPr="009C5807" w:rsidRDefault="00E9662D" w:rsidP="00CF188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2B1F559" w14:textId="77777777" w:rsidR="00E9662D" w:rsidRPr="009C5807" w:rsidRDefault="00E9662D" w:rsidP="00CF188C">
            <w:pPr>
              <w:pStyle w:val="TAN"/>
            </w:pPr>
            <w:r w:rsidRPr="009C5807">
              <w:rPr>
                <w:rFonts w:cs="Arial"/>
              </w:rPr>
              <w:tab/>
            </w:r>
            <w:r w:rsidRPr="009C5807">
              <w:t>If per-FR measurement gap for FR1 is configured with MG timing advance of T</w:t>
            </w:r>
            <w:r w:rsidRPr="009C5807">
              <w:rPr>
                <w:vertAlign w:val="subscript"/>
              </w:rPr>
              <w:t xml:space="preserve">MG </w:t>
            </w:r>
            <w:r w:rsidRPr="009C5807">
              <w:t>ms, the measurement gap for FR1 starts at time T</w:t>
            </w:r>
            <w:r w:rsidRPr="009C5807">
              <w:rPr>
                <w:vertAlign w:val="subscript"/>
              </w:rPr>
              <w:t>MG</w:t>
            </w:r>
            <w:r w:rsidRPr="009C5807">
              <w:t xml:space="preserve"> ms advanced to the end of the latest subframe occurring immediately before the configured measurement gap among serving cells subframes in FR1.</w:t>
            </w:r>
          </w:p>
          <w:p w14:paraId="501E10BA" w14:textId="77777777" w:rsidR="00E9662D" w:rsidRPr="009C5807" w:rsidRDefault="00E9662D" w:rsidP="00CF188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2C748EA8" w14:textId="77777777" w:rsidR="00E9662D" w:rsidRPr="009C5807" w:rsidRDefault="00E9662D" w:rsidP="00CF188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0E9189C4" w14:textId="77777777" w:rsidR="00E9662D" w:rsidRPr="009C5807" w:rsidRDefault="00E9662D" w:rsidP="00CF188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005EE9AA" w14:textId="77777777" w:rsidR="00E9662D" w:rsidRPr="009C5807" w:rsidRDefault="00E9662D" w:rsidP="00CF188C">
            <w:pPr>
              <w:pStyle w:val="TAN"/>
              <w:rPr>
                <w:lang w:eastAsia="zh-CN"/>
              </w:rPr>
            </w:pPr>
            <w:r w:rsidRPr="009C5807">
              <w:t>NOTE 5:</w:t>
            </w:r>
            <w:r w:rsidRPr="009C5807">
              <w:tab/>
            </w:r>
            <w:r w:rsidRPr="009C5807">
              <w:rPr>
                <w:lang w:eastAsia="zh-CN"/>
              </w:rPr>
              <w:t xml:space="preserve">NR-DC in Rel-15 only includes the scenarios where all serving cells in MCG in FR1 and all serving cells in SCG in FR2. </w:t>
            </w:r>
          </w:p>
          <w:p w14:paraId="5436E0D8" w14:textId="77777777" w:rsidR="00E9662D" w:rsidRDefault="00E9662D" w:rsidP="00CF188C">
            <w:pPr>
              <w:pStyle w:val="TAN"/>
            </w:pPr>
            <w:r w:rsidRPr="009C5807">
              <w:t>NOTE 6:</w:t>
            </w:r>
            <w:r>
              <w:tab/>
            </w:r>
            <w:r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p>
          <w:p w14:paraId="585CA040" w14:textId="77777777" w:rsidR="00E9662D" w:rsidRDefault="00E9662D" w:rsidP="00CF188C">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68A63C09" w14:textId="31BFBC8B" w:rsidR="006E211E" w:rsidRDefault="006E211E" w:rsidP="006E211E">
            <w:pPr>
              <w:pStyle w:val="TAN"/>
              <w:rPr>
                <w:rFonts w:cs="Arial"/>
                <w:lang w:val="fr-FR" w:eastAsia="ko-KR"/>
              </w:rPr>
            </w:pPr>
            <w:r>
              <w:t>NOTE 8:</w:t>
            </w:r>
            <w:r>
              <w:tab/>
              <w:t xml:space="preserve">Measurement gap patterns #24 and #25 can be requested [2] only when the UE is configured with any of RSTD, UE Rx-Tx, PRS-RSRP </w:t>
            </w:r>
            <w:r>
              <w:rPr>
                <w:rFonts w:eastAsia="SimSun" w:hint="eastAsia"/>
                <w:lang w:val="en-US" w:eastAsia="zh-CN"/>
              </w:rPr>
              <w:t xml:space="preserve">or PRS-RSRPP </w:t>
            </w:r>
            <w:r>
              <w:t>measurements requiring such gaps and can only be used during the corresponding positioning measurement period.</w:t>
            </w:r>
          </w:p>
          <w:p w14:paraId="6C3B357B" w14:textId="23B0EDC0" w:rsidR="00E9662D" w:rsidRPr="000F1D4E" w:rsidRDefault="006E211E" w:rsidP="006E211E">
            <w:pPr>
              <w:pStyle w:val="TAN"/>
            </w:pPr>
            <w:r>
              <w:rPr>
                <w:rFonts w:cs="Arial"/>
                <w:lang w:val="fr-FR" w:eastAsia="ko-KR"/>
              </w:rPr>
              <w:t>NOTE 9:</w:t>
            </w:r>
            <w:r>
              <w:rPr>
                <w:rFonts w:cs="Arial"/>
                <w:lang w:val="fr-FR" w:eastAsia="ko-KR"/>
              </w:rPr>
              <w:tab/>
              <w:t xml:space="preserve">Inclusion of positioning measurements for measurement gaps: Measurement purpose which includes any of FR1 and FR2 measurements includes also RSTD, UE Rx-Tx, PRS-RSRP </w:t>
            </w:r>
            <w:r>
              <w:rPr>
                <w:rFonts w:eastAsia="SimSun" w:cs="Arial" w:hint="eastAsia"/>
                <w:lang w:val="en-US" w:eastAsia="zh-CN"/>
              </w:rPr>
              <w:t xml:space="preserve">and PRS-RSRPP </w:t>
            </w:r>
            <w:r>
              <w:rPr>
                <w:rFonts w:cs="Arial"/>
                <w:lang w:val="fr-FR" w:eastAsia="ko-KR"/>
              </w:rPr>
              <w:t>measurements.</w:t>
            </w:r>
          </w:p>
        </w:tc>
      </w:tr>
    </w:tbl>
    <w:p w14:paraId="566CA42F" w14:textId="77777777" w:rsidR="00E9662D" w:rsidRPr="009C5807" w:rsidRDefault="00E9662D" w:rsidP="00E9662D"/>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lang w:eastAsia="zh-CN"/>
        </w:rPr>
        <w:t>single</w:t>
      </w:r>
      <w:r>
        <w:rPr>
          <w:lang w:eastAsia="zh-CN"/>
        </w:rP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8.5pt" o:ole="">
            <v:imagedata r:id="rId8" o:title=""/>
          </v:shape>
          <o:OLEObject Type="Embed" ProgID="Visio.Drawing.11" ShapeID="_x0000_i1025" DrawAspect="Content" ObjectID="_1767144639"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5pt;height:128.5pt" o:ole="">
            <v:imagedata r:id="rId10" o:title=""/>
          </v:shape>
          <o:OLEObject Type="Embed" ProgID="Visio.Drawing.11" ShapeID="_x0000_i1026" DrawAspect="Content" ObjectID="_1767144640"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5pt;height:114pt" o:ole="">
            <v:imagedata r:id="rId12" o:title=""/>
          </v:shape>
          <o:OLEObject Type="Embed" ProgID="Visio.Drawing.11" ShapeID="_x0000_i1027" DrawAspect="Content" ObjectID="_1767144641"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5pt;height:114pt" o:ole="">
            <v:imagedata r:id="rId14" o:title=""/>
          </v:shape>
          <o:OLEObject Type="Embed" ProgID="Visio.Drawing.11" ShapeID="_x0000_i1028" DrawAspect="Content" ObjectID="_1767144642"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29" type="#_x0000_t75" style="width:91.5pt;height:11.5pt" o:ole="">
            <v:imagedata r:id="rId16" o:title=""/>
          </v:shape>
          <o:OLEObject Type="Embed" ProgID="Equation.3" ShapeID="_x0000_i1029" DrawAspect="Content" ObjectID="_1767144643"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eastAsia="zh-CN"/>
        </w:rPr>
      </w:pPr>
      <w:r>
        <w:rPr>
          <w:rFonts w:cs="Arial"/>
          <w:lang w:val="fr-FR" w:eastAsia="ko-KR"/>
        </w:rPr>
        <w:t xml:space="preserve">If a positioning measurement gap is configured via </w:t>
      </w:r>
      <w:r w:rsidRPr="001538E7">
        <w:rPr>
          <w:rFonts w:cs="Arial"/>
          <w:i/>
          <w:lang w:val="fr-FR" w:eastAsia="ko-KR"/>
        </w:rPr>
        <w:t>PosGapConfig</w:t>
      </w:r>
      <w:r>
        <w:rPr>
          <w:rFonts w:cs="Arial"/>
          <w:lang w:val="fr-FR"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0F1CED">
        <w:rPr>
          <w:rFonts w:cs="Arial"/>
          <w:lang w:val="fr-FR" w:eastAsia="ko-KR"/>
        </w:rPr>
        <w:t>.</w:t>
      </w:r>
    </w:p>
    <w:p w14:paraId="10FD8BB0" w14:textId="77777777" w:rsidR="00D4281A" w:rsidRPr="009C5807" w:rsidRDefault="00D4281A" w:rsidP="00D4281A">
      <w:pPr>
        <w:pStyle w:val="Heading4"/>
        <w:rPr>
          <w:lang w:eastAsia="zh-CN"/>
        </w:rPr>
      </w:pPr>
      <w:bookmarkStart w:id="11" w:name="_Toc535476000"/>
      <w:r w:rsidRPr="009C5807">
        <w:rPr>
          <w:lang w:eastAsia="zh-CN"/>
        </w:rPr>
        <w:t>9.1.2.1</w:t>
      </w:r>
      <w:r w:rsidRPr="009C5807">
        <w:rPr>
          <w:lang w:eastAsia="zh-CN"/>
        </w:rPr>
        <w:tab/>
        <w:t>EN-DC: Measurement Gap Sharing</w:t>
      </w:r>
      <w:bookmarkEnd w:id="11"/>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7F0328D5" w14:textId="5BBFD347" w:rsidR="00F872FC" w:rsidRPr="00FC2AD7" w:rsidRDefault="00F872FC" w:rsidP="00F872FC">
      <w:pPr>
        <w:rPr>
          <w:lang w:eastAsia="zh-CN"/>
        </w:rPr>
      </w:pPr>
      <w:r w:rsidRPr="00FC2AD7">
        <w:rPr>
          <w:lang w:eastAsia="zh-CN"/>
        </w:rPr>
        <w:t>For E-UTRA-NR dual connectivity UE configured with per-FR1 measurement gap, m</w:t>
      </w:r>
      <w:r w:rsidRPr="00FC2AD7">
        <w:t>easurement gap sharing shall be applied when UE requires measurement gaps to identify and measure cells</w:t>
      </w:r>
      <w:r w:rsidRPr="00FC2AD7">
        <w:rPr>
          <w:lang w:eastAsia="zh-CN"/>
        </w:rPr>
        <w:t xml:space="preserve"> on FR1 intra-frequency carriers</w:t>
      </w:r>
      <w:r w:rsidRPr="00FC2AD7">
        <w:t xml:space="preserve"> or when SMTC configured for </w:t>
      </w:r>
      <w:r w:rsidRPr="00FC2AD7">
        <w:rPr>
          <w:lang w:eastAsia="zh-CN"/>
        </w:rPr>
        <w:t xml:space="preserve">FR1 </w:t>
      </w:r>
      <w:r w:rsidRPr="00FC2AD7">
        <w:t xml:space="preserve">intra-frequency measurement are fully overlapping with </w:t>
      </w:r>
      <w:r w:rsidRPr="00FC2AD7">
        <w:rPr>
          <w:lang w:eastAsia="zh-CN"/>
        </w:rPr>
        <w:t xml:space="preserve">per-FR1 </w:t>
      </w:r>
      <w:r w:rsidRPr="00FC2AD7">
        <w:t>measurement gaps, and when UE</w:t>
      </w:r>
      <w:r w:rsidRPr="00FC2AD7">
        <w:rPr>
          <w:rFonts w:hint="eastAsia"/>
          <w:lang w:eastAsia="zh-CN"/>
        </w:rPr>
        <w:t xml:space="preserve"> requires measurem</w:t>
      </w:r>
      <w:r w:rsidRPr="00FC2AD7">
        <w:rPr>
          <w:lang w:eastAsia="zh-CN"/>
        </w:rPr>
        <w:t>e</w:t>
      </w:r>
      <w:r w:rsidRPr="00FC2AD7">
        <w:rPr>
          <w:rFonts w:hint="eastAsia"/>
          <w:lang w:eastAsia="zh-CN"/>
        </w:rPr>
        <w:t>nt gaps</w:t>
      </w:r>
      <w:r w:rsidRPr="00FC2AD7">
        <w:t xml:space="preserve"> to identify and measure cells on </w:t>
      </w:r>
      <w:r w:rsidRPr="00FC2AD7">
        <w:rPr>
          <w:lang w:eastAsia="zh-CN"/>
        </w:rPr>
        <w:t>FR1 inter-frequency carriers</w:t>
      </w:r>
      <w:r w:rsidRPr="00FC2AD7">
        <w:rPr>
          <w:rFonts w:hint="eastAsia"/>
          <w:lang w:eastAsia="zh-CN"/>
        </w:rPr>
        <w:t xml:space="preserve"> </w:t>
      </w:r>
      <w:r w:rsidRPr="00FC2AD7">
        <w:rPr>
          <w:rFonts w:hint="eastAsia"/>
        </w:rPr>
        <w:t>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FR1</w:t>
      </w:r>
      <w:r w:rsidRPr="00FC2AD7">
        <w:rPr>
          <w:lang w:eastAsia="zh-CN"/>
        </w:rPr>
        <w:t xml:space="preserve"> </w:t>
      </w:r>
      <w:r w:rsidRPr="00FC2AD7">
        <w:t>measurement gaps</w:t>
      </w:r>
      <w:r w:rsidRPr="00FC2AD7">
        <w:rPr>
          <w:lang w:eastAsia="zh-CN"/>
        </w:rPr>
        <w:t xml:space="preserve">, E-UTRA gap-needed </w:t>
      </w:r>
      <w:r w:rsidRPr="00FC2AD7">
        <w:t>inter-frequency carriers</w:t>
      </w:r>
      <w:r w:rsidRPr="00FC2AD7">
        <w:rPr>
          <w:lang w:eastAsia="zh-CN"/>
        </w:rPr>
        <w:t xml:space="preserve">, </w:t>
      </w:r>
      <w:r w:rsidRPr="00FC2AD7">
        <w:t xml:space="preserve">inter-RAT </w:t>
      </w:r>
      <w:r w:rsidRPr="00FC2AD7">
        <w:rPr>
          <w:lang w:eastAsia="zh-CN"/>
        </w:rPr>
        <w:t xml:space="preserve">UTRAN carriers and/or inter-RAT GSM </w:t>
      </w:r>
      <w:r w:rsidRPr="00FC2AD7">
        <w:t xml:space="preserve">carriers. </w:t>
      </w:r>
    </w:p>
    <w:p w14:paraId="37425D67" w14:textId="69192AD9" w:rsidR="00F872FC" w:rsidRPr="00FC2AD7" w:rsidRDefault="00F872FC" w:rsidP="00F872FC">
      <w:pPr>
        <w:rPr>
          <w:lang w:eastAsia="zh-CN"/>
        </w:rPr>
      </w:pPr>
      <w:r w:rsidRPr="00FC2AD7">
        <w:rPr>
          <w:lang w:eastAsia="zh-CN"/>
        </w:rPr>
        <w:t>For E-UTRA-NR dual connectivity UE configured with per-FR2 measurement gap, m</w:t>
      </w:r>
      <w:r w:rsidRPr="00FC2AD7">
        <w:t>easurement gap sharing shall be applied when UE requires measurement gaps to identify and measure cells</w:t>
      </w:r>
      <w:r w:rsidRPr="00FC2AD7">
        <w:rPr>
          <w:lang w:eastAsia="zh-CN"/>
        </w:rPr>
        <w:t xml:space="preserve"> on FR2 intra-frequency carriers</w:t>
      </w:r>
      <w:r w:rsidRPr="00FC2AD7">
        <w:t xml:space="preserve"> or when SMTC configured for </w:t>
      </w:r>
      <w:r w:rsidRPr="00FC2AD7">
        <w:rPr>
          <w:lang w:eastAsia="zh-CN"/>
        </w:rPr>
        <w:t xml:space="preserve">FR2 </w:t>
      </w:r>
      <w:r w:rsidRPr="00FC2AD7">
        <w:t xml:space="preserve">intra-frequency measurement are fully overlapping with </w:t>
      </w:r>
      <w:r w:rsidRPr="00FC2AD7">
        <w:rPr>
          <w:lang w:eastAsia="zh-CN"/>
        </w:rPr>
        <w:t xml:space="preserve">per-FR2 </w:t>
      </w:r>
      <w:r w:rsidRPr="00FC2AD7">
        <w:t xml:space="preserve">measurement gaps, and when UE </w:t>
      </w:r>
      <w:r w:rsidRPr="00FC2AD7">
        <w:rPr>
          <w:rFonts w:hint="eastAsia"/>
          <w:lang w:eastAsia="zh-CN"/>
        </w:rPr>
        <w:t>requires measurem</w:t>
      </w:r>
      <w:r w:rsidRPr="00FC2AD7">
        <w:rPr>
          <w:lang w:eastAsia="zh-CN"/>
        </w:rPr>
        <w:t>e</w:t>
      </w:r>
      <w:r w:rsidRPr="00FC2AD7">
        <w:rPr>
          <w:rFonts w:hint="eastAsia"/>
          <w:lang w:eastAsia="zh-CN"/>
        </w:rPr>
        <w:t>nt gaps</w:t>
      </w:r>
      <w:r w:rsidRPr="00FC2AD7">
        <w:rPr>
          <w:lang w:eastAsia="zh-CN"/>
        </w:rPr>
        <w:t xml:space="preserve"> </w:t>
      </w:r>
      <w:r w:rsidRPr="00FC2AD7">
        <w:t xml:space="preserve">to identify and measure cells on </w:t>
      </w:r>
      <w:r w:rsidRPr="00FC2AD7">
        <w:rPr>
          <w:lang w:eastAsia="zh-CN"/>
        </w:rPr>
        <w:t>FR2 inter-frequency carriers</w:t>
      </w:r>
      <w:r w:rsidRPr="00FC2AD7">
        <w:rPr>
          <w:rFonts w:hint="eastAsia"/>
        </w:rPr>
        <w:t xml:space="preserve"> 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FR2</w:t>
      </w:r>
      <w:r w:rsidRPr="00FC2AD7">
        <w:rPr>
          <w:lang w:eastAsia="zh-CN"/>
        </w:rPr>
        <w:t xml:space="preserve"> </w:t>
      </w:r>
      <w:r w:rsidRPr="00FC2AD7">
        <w:t xml:space="preserve">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2" w:name="_Toc5952673"/>
      <w:r w:rsidRPr="009C5807">
        <w:rPr>
          <w:lang w:eastAsia="zh-CN"/>
        </w:rPr>
        <w:t>9.1.2.1a</w:t>
      </w:r>
      <w:r w:rsidRPr="009C5807">
        <w:rPr>
          <w:lang w:eastAsia="zh-CN"/>
        </w:rPr>
        <w:tab/>
        <w:t>SA: Measurement Gap Sharing</w:t>
      </w:r>
      <w:bookmarkEnd w:id="12"/>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06EFD45" w14:textId="058DC1CB" w:rsidR="00F872FC" w:rsidRPr="009C5807" w:rsidRDefault="00F872FC" w:rsidP="00F872FC">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46D4F4F6" w14:textId="2A503EFF" w:rsidR="00F872FC" w:rsidRPr="009C5807" w:rsidRDefault="00F872FC" w:rsidP="00F872FC">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rPr>
          <w:lang w:eastAsia="zh-CN"/>
        </w:rPr>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w:t>
      </w:r>
      <w:r w:rsidRPr="009C5807">
        <w:rPr>
          <w:lang w:eastAsia="zh-CN"/>
        </w:rPr>
        <w:t xml:space="preserve">13 </w:t>
      </w:r>
      <w:r w:rsidRPr="009C5807">
        <w:t>effective carrier frequency layers comprising of any above defined combination of NR, E-UTRA FDD, E-UTRA TDD and UTRA FDD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lang w:eastAsia="zh-CN"/>
        </w:rPr>
        <w:t>CSI</w:t>
      </w:r>
      <w:r w:rsidRPr="00EC43FE">
        <w:rPr>
          <w:lang w:eastAsia="ko-KR"/>
        </w:rPr>
        <w:t xml:space="preserve">-RSRP, </w:t>
      </w:r>
      <w:r w:rsidRPr="00EC43FE">
        <w:rPr>
          <w:rFonts w:eastAsia="DengXian"/>
          <w:lang w:eastAsia="zh-CN"/>
        </w:rPr>
        <w:t>CSI</w:t>
      </w:r>
      <w:r w:rsidRPr="00EC43FE">
        <w:rPr>
          <w:lang w:eastAsia="ko-KR"/>
        </w:rPr>
        <w:t xml:space="preserve">-RSRQ, </w:t>
      </w:r>
      <w:r w:rsidRPr="00EC43FE">
        <w:rPr>
          <w:rFonts w:eastAsia="DengXian"/>
          <w:lang w:eastAsia="zh-CN"/>
        </w:rPr>
        <w:t>CSI</w:t>
      </w:r>
      <w:r w:rsidRPr="00EC43FE">
        <w:rPr>
          <w:lang w:eastAsia="ko-KR"/>
        </w:rPr>
        <w:t>-SINR) of detected cells on all the layers.</w:t>
      </w:r>
    </w:p>
    <w:p w14:paraId="3902A4E3" w14:textId="77777777" w:rsidR="003E41ED" w:rsidRPr="004B7BCD" w:rsidRDefault="003E41ED" w:rsidP="003E41ED">
      <w:pPr>
        <w:pStyle w:val="NO"/>
        <w:rPr>
          <w:lang w:eastAsia="zh-CN"/>
        </w:rPr>
      </w:pPr>
      <w:r w:rsidRPr="00EC43FE">
        <w:rPr>
          <w:rFonts w:hint="eastAsia"/>
          <w:lang w:eastAsia="zh-CN"/>
        </w:rPr>
        <w:t>N</w:t>
      </w:r>
      <w:r w:rsidRPr="00EC43FE">
        <w:rPr>
          <w:lang w:eastAsia="zh-CN"/>
        </w:rPr>
        <w:t>ote: for a cell</w:t>
      </w:r>
      <w:r>
        <w:rPr>
          <w:lang w:eastAsia="zh-CN"/>
        </w:rPr>
        <w:t xml:space="preserve"> served by SAN</w:t>
      </w:r>
      <w:r w:rsidRPr="00EC43FE">
        <w:rPr>
          <w:lang w:eastAsia="zh-CN"/>
        </w:rPr>
        <w:t xml:space="preserve">, the UE could only be configured to measure SS-RSRP, SS-RSRQ, SS-SINR.  </w:t>
      </w:r>
    </w:p>
    <w:p w14:paraId="357C760D" w14:textId="77777777" w:rsidR="003E41ED" w:rsidRPr="00EC43FE" w:rsidRDefault="003E41ED" w:rsidP="003E41ED">
      <w:pPr>
        <w:rPr>
          <w:sz w:val="22"/>
          <w:lang w:eastAsia="zh-CN"/>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w:t>
      </w:r>
      <w:r w:rsidRPr="00EC43FE">
        <w:rPr>
          <w:lang w:eastAsia="zh-CN"/>
        </w:rPr>
        <w:t xml:space="preserve">TN </w:t>
      </w:r>
      <w:r w:rsidRPr="00EC43FE">
        <w:rPr>
          <w:rFonts w:hint="eastAsia"/>
          <w:lang w:eastAsia="zh-CN"/>
        </w:rPr>
        <w:t>car</w:t>
      </w:r>
      <w:r w:rsidRPr="00EC43FE">
        <w:rPr>
          <w:lang w:eastAsia="zh-CN"/>
        </w:rPr>
        <w:t>riers including serving carrier</w:t>
      </w:r>
      <w:r w:rsidRPr="00EC43FE">
        <w:t xml:space="preserve">, </w:t>
      </w:r>
    </w:p>
    <w:p w14:paraId="25C1CD37" w14:textId="77777777" w:rsidR="003E41ED" w:rsidRPr="00EC43FE" w:rsidRDefault="003E41ED" w:rsidP="003E41ED">
      <w:pPr>
        <w:pStyle w:val="B20"/>
        <w:rPr>
          <w:lang w:eastAsia="zh-CN"/>
        </w:rPr>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r w:rsidRPr="00EC43FE">
        <w:rPr>
          <w:lang w:eastAsia="zh-CN"/>
        </w:rPr>
        <w:t>.</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0.5pt;height:16pt" o:ole="">
            <v:imagedata r:id="rId18" o:title=""/>
          </v:shape>
          <o:OLEObject Type="Embed" ProgID="Equation.3" ShapeID="_x0000_i1030" DrawAspect="Content" ObjectID="_1767144644"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5pt;height:14.5pt" o:ole="">
            <v:imagedata r:id="rId20" o:title=""/>
          </v:shape>
          <o:OLEObject Type="Embed" ProgID="Equation.3" ShapeID="_x0000_i1031" DrawAspect="Content" ObjectID="_1767144645"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5pt;height:16pt" o:ole="">
            <v:imagedata r:id="rId22" o:title=""/>
          </v:shape>
          <o:OLEObject Type="Embed" ProgID="Equation.3" ShapeID="_x0000_i1032" DrawAspect="Content" ObjectID="_1767144646"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6E211E" w:rsidRPr="009C5807" w14:paraId="3BF61F75" w14:textId="77777777" w:rsidTr="00867D3A">
        <w:trPr>
          <w:cantSplit/>
          <w:jc w:val="center"/>
        </w:trPr>
        <w:tc>
          <w:tcPr>
            <w:tcW w:w="4395" w:type="dxa"/>
          </w:tcPr>
          <w:p w14:paraId="24B38373" w14:textId="77777777" w:rsidR="006E211E" w:rsidRDefault="006E211E" w:rsidP="006E211E">
            <w:pPr>
              <w:pStyle w:val="TAL"/>
              <w:rPr>
                <w:rFonts w:cs="Arial"/>
                <w:vertAlign w:val="superscript"/>
              </w:rPr>
            </w:pPr>
            <w:r>
              <w:rPr>
                <w:rFonts w:cs="Arial"/>
              </w:rPr>
              <w:t>DL PRS-RSRP</w:t>
            </w:r>
            <w:r>
              <w:rPr>
                <w:rFonts w:eastAsia="SimSun" w:cs="Arial" w:hint="eastAsia"/>
                <w:lang w:val="en-US" w:eastAsia="zh-CN"/>
              </w:rPr>
              <w:t>P</w:t>
            </w:r>
            <w:r>
              <w:rPr>
                <w:rFonts w:cs="Arial"/>
                <w:vertAlign w:val="superscript"/>
              </w:rPr>
              <w:t xml:space="preserve"> Note 2,4,5</w:t>
            </w:r>
          </w:p>
          <w:p w14:paraId="65CAD20D" w14:textId="77777777" w:rsidR="006E211E" w:rsidRDefault="006E211E" w:rsidP="006E211E">
            <w:pPr>
              <w:pStyle w:val="TAL"/>
              <w:rPr>
                <w:rFonts w:cs="Arial"/>
                <w:lang w:eastAsia="zh-CN"/>
              </w:rPr>
            </w:pPr>
          </w:p>
        </w:tc>
        <w:tc>
          <w:tcPr>
            <w:tcW w:w="992" w:type="dxa"/>
          </w:tcPr>
          <w:p w14:paraId="30E93A87" w14:textId="15C69863" w:rsidR="006E211E" w:rsidRDefault="006E211E" w:rsidP="006E211E">
            <w:pPr>
              <w:pStyle w:val="TAC"/>
              <w:rPr>
                <w:rFonts w:cs="Arial"/>
                <w:lang w:eastAsia="zh-CN"/>
              </w:rPr>
            </w:pPr>
            <w:r>
              <w:rPr>
                <w:rFonts w:eastAsia="SimSun" w:cs="Arial" w:hint="eastAsia"/>
                <w:lang w:val="en-US" w:eastAsia="zh-CN"/>
              </w:rPr>
              <w:t>1</w:t>
            </w:r>
          </w:p>
        </w:tc>
        <w:tc>
          <w:tcPr>
            <w:tcW w:w="4094" w:type="dxa"/>
          </w:tcPr>
          <w:p w14:paraId="7E7725E8" w14:textId="7ED0DDFC" w:rsidR="006E211E" w:rsidRDefault="006E211E" w:rsidP="006E211E">
            <w:pPr>
              <w:pStyle w:val="TAL"/>
              <w:rPr>
                <w:rFonts w:cs="Arial"/>
              </w:rPr>
            </w:pPr>
            <w:r>
              <w:rPr>
                <w:rFonts w:cs="Arial"/>
              </w:rPr>
              <w:t>DL PRS-RSRP</w:t>
            </w:r>
            <w:r>
              <w:rPr>
                <w:rFonts w:eastAsia="SimSun" w:cs="Arial" w:hint="eastAsia"/>
                <w:lang w:val="en-US" w:eastAsia="zh-CN"/>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eastAsia="zh-CN"/>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5BF79338" w:rsidR="001221FB" w:rsidRDefault="009D7AC6" w:rsidP="001221FB">
      <w:r>
        <w:t>If concurrent measurement gaps are configured by the network, subject to UE capability, [the term of the union of concurrent measurement gaps in the following clauses refer to non-dropped measurement gap occasions</w:t>
      </w:r>
      <w:r w:rsidRPr="002938B1">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 xml:space="preserve"> from all the configured measurement gap patterns. The term of the associated measurement gap in concurrent measurement gaps in the following clauses refer to non-dropped measurement gap occasions</w:t>
      </w:r>
      <w:r w:rsidRPr="002938B1">
        <w:rPr>
          <w:bCs/>
          <w:lang w:eastAsia="zh-CN"/>
        </w:rPr>
        <w:t xml:space="preserve"> </w:t>
      </w:r>
      <w:r>
        <w:rPr>
          <w:bCs/>
          <w:lang w:eastAsia="zh-CN"/>
        </w:rPr>
        <w:t xml:space="preserve">associated by measurement object </w:t>
      </w:r>
      <w:r w:rsidRPr="006E0BFC">
        <w:rPr>
          <w:i/>
        </w:rPr>
        <w:t>i</w:t>
      </w:r>
      <w:r>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775A2339" w14:textId="51364886" w:rsidR="0086045E" w:rsidRPr="006E0BFC" w:rsidRDefault="00D872CD" w:rsidP="0086045E">
      <w:pPr>
        <w:rPr>
          <w:rFonts w:eastAsia="SimSun"/>
          <w:iCs/>
        </w:rPr>
      </w:pPr>
      <w:r w:rsidRPr="006E0BFC">
        <w:t xml:space="preserve">For a UE supporting concurrent gaps </w:t>
      </w:r>
      <w:r>
        <w:t xml:space="preserve">or [concurrent gaps with Pre-MG] or [concurrent gaps with NCSG], </w:t>
      </w:r>
      <w:r w:rsidRPr="006E0BFC">
        <w:t xml:space="preserve">and when concurrent </w:t>
      </w:r>
      <w:r>
        <w:t>[</w:t>
      </w:r>
      <w:r w:rsidRPr="006E0BFC">
        <w:t>gaps</w:t>
      </w:r>
      <w:r>
        <w:t>]</w:t>
      </w:r>
      <w:r w:rsidRPr="006E0BFC">
        <w:t xml:space="preserve">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025C27B8" w14:textId="76CD4E84" w:rsidR="00D872CD" w:rsidRPr="009C5807" w:rsidRDefault="00D872CD" w:rsidP="00D872CD">
      <w:pPr>
        <w:pStyle w:val="B10"/>
      </w:pPr>
      <w:bookmarkStart w:id="26" w:name="_Hlk156252827"/>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rPr>
          <w:lang w:eastAsia="zh-CN"/>
        </w:rPr>
        <w:t xml:space="preserve">the union of </w:t>
      </w:r>
      <w:r>
        <w:t>concurrent [GAPs]</w:t>
      </w:r>
      <w:r w:rsidRPr="009C5807">
        <w:t>.</w:t>
      </w:r>
    </w:p>
    <w:p w14:paraId="246C742B" w14:textId="3D4A1B15" w:rsidR="00D872CD" w:rsidRPr="006E0BFC" w:rsidRDefault="00D872CD" w:rsidP="00D872CD">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rPr>
          <w:lang w:eastAsia="zh-CN"/>
        </w:rPr>
        <w:t xml:space="preserve">the union of </w:t>
      </w:r>
      <w:r w:rsidRPr="006E0BFC">
        <w:t xml:space="preserve">concurrent </w:t>
      </w:r>
      <w:r>
        <w:t>[GAPs]</w:t>
      </w:r>
      <w:r w:rsidRPr="006E0BFC">
        <w:rPr>
          <w:lang w:eastAsia="zh-CN"/>
        </w:rPr>
        <w:t>.</w:t>
      </w:r>
      <w:r w:rsidRPr="006E0BFC" w:rsidDel="006713CD">
        <w:t xml:space="preserve"> </w:t>
      </w:r>
    </w:p>
    <w:p w14:paraId="6FB1638C" w14:textId="5EFDDBA7" w:rsidR="00D872CD" w:rsidRDefault="00D872CD" w:rsidP="00D872CD">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w:t>
      </w:r>
      <w:r>
        <w:rPr>
          <w:lang w:eastAsia="zh-CN"/>
        </w:rPr>
        <w:t xml:space="preserve">the union of </w:t>
      </w:r>
      <w:r>
        <w:t>concurrent [GAPs].</w:t>
      </w:r>
    </w:p>
    <w:p w14:paraId="0344DF1C" w14:textId="4BE08C81" w:rsidR="00D872CD" w:rsidRDefault="00D872CD" w:rsidP="00D872CD">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w:t>
      </w:r>
      <w:r>
        <w:rPr>
          <w:lang w:eastAsia="zh-CN"/>
        </w:rPr>
        <w:t xml:space="preserve">the union of </w:t>
      </w:r>
      <w:r>
        <w:t>concurrent [GAPs].</w:t>
      </w:r>
    </w:p>
    <w:p w14:paraId="042FE25C" w14:textId="007B0DDA" w:rsidR="00D872CD" w:rsidRDefault="00D872CD" w:rsidP="00D872CD">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xml:space="preserve">, when none of the SMTC occasions of this inter-frequency measurement object are overlapped by </w:t>
      </w:r>
      <w:r>
        <w:rPr>
          <w:lang w:eastAsia="zh-CN"/>
        </w:rPr>
        <w:t xml:space="preserve">the union of </w:t>
      </w:r>
      <w:r>
        <w:t>concurrent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127B6344" w14:textId="0BCF27A2" w:rsidR="00D872CD" w:rsidRDefault="00D872CD" w:rsidP="00D872CD">
      <w:pPr>
        <w:pStyle w:val="B10"/>
        <w:rPr>
          <w:rFonts w:eastAsia="SimSu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xml:space="preserve">, when part of the SMTC occasions of this inter-frequency measurement object are overlapped by </w:t>
      </w:r>
      <w:r>
        <w:rPr>
          <w:lang w:eastAsia="zh-CN"/>
        </w:rPr>
        <w:t xml:space="preserve">the union of </w:t>
      </w:r>
      <w:r>
        <w:t>concurrent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bookmarkEnd w:id="26"/>
    </w:p>
    <w:p w14:paraId="2FC7099E" w14:textId="7B3125F4" w:rsidR="00D872CD" w:rsidRDefault="00D872CD" w:rsidP="00D872CD">
      <w:pPr>
        <w:pStyle w:val="NO"/>
        <w:rPr>
          <w:rFonts w:eastAsia="SimSun"/>
        </w:rPr>
      </w:pPr>
      <w:r w:rsidRPr="00686604">
        <w:t>Editor’s note</w:t>
      </w:r>
      <w:r>
        <w:t xml:space="preserve">: </w:t>
      </w:r>
      <w:r w:rsidRPr="00686604">
        <w:t>whether rel-17 concurrent gaps is considered with NFG in this work item is not discussed yet.</w:t>
      </w:r>
    </w:p>
    <w:p w14:paraId="002DA296" w14:textId="77777777" w:rsidR="001F10E8" w:rsidRPr="006E0BFC" w:rsidRDefault="001F10E8" w:rsidP="001F10E8">
      <w:pPr>
        <w:rPr>
          <w:iCs/>
        </w:rPr>
      </w:pPr>
      <w:r w:rsidRPr="006E0BFC">
        <w:t xml:space="preserve">For a UE supporting </w:t>
      </w:r>
      <w:r>
        <w:t>MUSIM gaps or both concurrent measurement gaps and MUSIM gaps,</w:t>
      </w:r>
      <w:r w:rsidRPr="006E0BFC">
        <w:t xml:space="preserve"> and when </w:t>
      </w:r>
      <w:r>
        <w:t>periodic MUSIM gaps or both concurrent and periodic MUSIM gaps</w:t>
      </w:r>
      <w:r w:rsidRPr="006E0BFC">
        <w:t xml:space="preserve">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71C31082" w14:textId="77777777" w:rsidR="001F10E8" w:rsidRPr="009C5807" w:rsidRDefault="001F10E8" w:rsidP="001F10E8">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w:t>
      </w:r>
      <w:r>
        <w:t xml:space="preserve"> overlapped by MUSIM gaps or the union of concurrent measurement gaps and MUSIM gaps</w:t>
      </w:r>
      <w:r w:rsidRPr="009C5807">
        <w:t>.</w:t>
      </w:r>
    </w:p>
    <w:p w14:paraId="635D3806" w14:textId="77777777" w:rsidR="001F10E8" w:rsidRPr="006E0BFC" w:rsidRDefault="001F10E8" w:rsidP="001F10E8">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w:t>
      </w:r>
      <w:r>
        <w:t xml:space="preserve"> MUSIM gaps or the union of concurrent measurement gaps and MUSIM gaps</w:t>
      </w:r>
      <w:r w:rsidRPr="006E0BFC">
        <w:rPr>
          <w:lang w:eastAsia="zh-CN"/>
        </w:rPr>
        <w:t>.</w:t>
      </w:r>
      <w:r w:rsidRPr="006E0BFC" w:rsidDel="006713CD">
        <w:t xml:space="preserve"> </w:t>
      </w:r>
    </w:p>
    <w:p w14:paraId="0A3B1C85" w14:textId="77777777" w:rsidR="001F10E8" w:rsidRDefault="001F10E8" w:rsidP="001F10E8">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MUSIM gaps or the union of concurrent measurement gaps and MUSIM gaps.</w:t>
      </w:r>
    </w:p>
    <w:p w14:paraId="18C1C1BB" w14:textId="77777777" w:rsidR="001F10E8" w:rsidRDefault="001F10E8" w:rsidP="001F10E8">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MUSIM gaps or the union of concurrent measurement gaps and MUSIM gaps.</w:t>
      </w:r>
    </w:p>
    <w:p w14:paraId="5C31EB3D" w14:textId="77777777" w:rsidR="001F10E8" w:rsidRDefault="001F10E8" w:rsidP="001F10E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xml:space="preserve">, when none of the SMTC occasions of this inter-frequency measurement object are overlapped by </w:t>
      </w:r>
      <w:r>
        <w:t>MUSIM gaps or the union of concurrent measurement gaps and MUSIM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40330402" w14:textId="021A67DE" w:rsidR="001F10E8" w:rsidRDefault="001F10E8" w:rsidP="001F10E8">
      <w:pPr>
        <w:pStyle w:val="B10"/>
        <w:rPr>
          <w:rFonts w:eastAsia="SimSu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xml:space="preserve">, when part of the SMTC occasions of this inter-frequency measurement object are overlapped by </w:t>
      </w:r>
      <w:r>
        <w:t>MUSIM gaps or the union of concurrent measurement gaps and MUSIM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14056038" w14:textId="2C1BC3CB" w:rsidR="004437B3" w:rsidRDefault="004437B3" w:rsidP="004437B3">
      <w:pPr>
        <w:rPr>
          <w:rFonts w:eastAsia="SimSun"/>
          <w:iCs/>
        </w:rPr>
      </w:pPr>
      <w:r>
        <w:rPr>
          <w:rFonts w:eastAsia="SimSun"/>
        </w:rPr>
        <w:t>Otherwise, t</w:t>
      </w:r>
      <w:r w:rsidRPr="006E0BFC">
        <w:rPr>
          <w:rFonts w:eastAsia="SimSun"/>
        </w:rPr>
        <w: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w:t>
      </w:r>
    </w:p>
    <w:p w14:paraId="2D48F234" w14:textId="559D9CA4"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none of the SMTC occasions of this intra-frequency </w:t>
      </w:r>
      <w:r w:rsidRPr="006E0BFC">
        <w:rPr>
          <w:rFonts w:eastAsia="SimSun"/>
          <w:lang w:val="en-US"/>
        </w:rPr>
        <w:t>measurement object</w:t>
      </w:r>
      <w:r w:rsidRPr="006E0BFC">
        <w:rPr>
          <w:rFonts w:eastAsia="SimSun"/>
        </w:rPr>
        <w:t xml:space="preserve"> are overlapped by the measurement gap</w:t>
      </w:r>
      <w:r w:rsidR="00B77733">
        <w:t>.</w:t>
      </w:r>
    </w:p>
    <w:p w14:paraId="62806EA9" w14:textId="1A8F1AC5"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part of the SMTC occasions of this intra-frequency </w:t>
      </w:r>
      <w:r w:rsidRPr="006E0BFC">
        <w:rPr>
          <w:rFonts w:eastAsia="SimSun"/>
          <w:lang w:val="en-US"/>
        </w:rPr>
        <w:t>measurement object</w:t>
      </w:r>
      <w:r w:rsidRPr="006E0BFC">
        <w:rPr>
          <w:rFonts w:eastAsia="SimSun"/>
        </w:rPr>
        <w:t xml:space="preserve"> are overlapped by the measurement gap</w:t>
      </w:r>
      <w:r w:rsidRPr="006E0BFC">
        <w:rPr>
          <w:rFonts w:eastAsia="SimSun"/>
          <w:lang w:eastAsia="zh-CN"/>
        </w:rPr>
        <w:t>.</w:t>
      </w:r>
    </w:p>
    <w:p w14:paraId="6CB0E04E" w14:textId="134ECA59" w:rsidR="004437B3" w:rsidRPr="006E0BFC" w:rsidRDefault="00945834" w:rsidP="00945834">
      <w:pPr>
        <w:pStyle w:val="B10"/>
        <w:rPr>
          <w:rFonts w:eastAsia="SimSun"/>
        </w:rPr>
      </w:pPr>
      <w:r>
        <w:rPr>
          <w:rFonts w:eastAsia="SimSun"/>
        </w:rPr>
        <w:t>-</w:t>
      </w:r>
      <w:r w:rsidR="004437B3" w:rsidRPr="006E0BFC">
        <w:rPr>
          <w:rFonts w:eastAsia="SimSun"/>
        </w:rPr>
        <w:tab/>
        <w:t xml:space="preserve">CSI-RS based intra-frequency measurement in clause </w:t>
      </w:r>
      <w:r w:rsidR="004437B3" w:rsidRPr="006E0BFC">
        <w:rPr>
          <w:rFonts w:eastAsia="SimSun" w:hint="eastAsia"/>
          <w:lang w:val="en-US" w:eastAsia="zh-CN"/>
        </w:rPr>
        <w:t>9.10.2</w:t>
      </w:r>
      <w:r w:rsidR="004437B3" w:rsidRPr="006E0BFC">
        <w:rPr>
          <w:rFonts w:eastAsia="SimSun"/>
        </w:rPr>
        <w:t xml:space="preserve">, when none of CSI-RS resources for L3 measurement of this intra-frequency </w:t>
      </w:r>
      <w:r w:rsidR="004437B3" w:rsidRPr="006E0BFC">
        <w:rPr>
          <w:rFonts w:eastAsia="SimSun"/>
          <w:lang w:val="en-US"/>
        </w:rPr>
        <w:t>measurement object</w:t>
      </w:r>
      <w:r w:rsidR="004437B3" w:rsidRPr="006E0BFC">
        <w:rPr>
          <w:rFonts w:eastAsia="SimSun"/>
        </w:rPr>
        <w:t xml:space="preserve"> are overlapped by the measurement gap</w:t>
      </w:r>
      <w:r w:rsidR="00382263">
        <w:t>.</w:t>
      </w:r>
    </w:p>
    <w:p w14:paraId="5899FA0F" w14:textId="50B57CE5" w:rsidR="004437B3" w:rsidRPr="006E0BFC" w:rsidRDefault="004437B3" w:rsidP="00945834">
      <w:pPr>
        <w:pStyle w:val="B10"/>
        <w:rPr>
          <w:rFonts w:eastAsia="SimSun"/>
        </w:rPr>
      </w:pPr>
      <w:r w:rsidRPr="006E0BFC">
        <w:rPr>
          <w:rFonts w:eastAsia="SimSun"/>
        </w:rPr>
        <w:t>-</w:t>
      </w:r>
      <w:r w:rsidRPr="006E0BFC">
        <w:rPr>
          <w:rFonts w:eastAsia="SimSun"/>
        </w:rPr>
        <w:tab/>
        <w:t xml:space="preserve">CSI-RS based intra-frequency measurement in clause </w:t>
      </w:r>
      <w:r w:rsidRPr="006E0BFC">
        <w:rPr>
          <w:rFonts w:eastAsia="SimSun" w:hint="eastAsia"/>
          <w:lang w:val="en-US" w:eastAsia="zh-CN"/>
        </w:rPr>
        <w:t>9.10.2</w:t>
      </w:r>
      <w:r w:rsidRPr="006E0BFC">
        <w:rPr>
          <w:rFonts w:eastAsia="SimSun"/>
        </w:rPr>
        <w:t xml:space="preserve">, when all CSI-RS resources for L3 measurement of this intra-frequency </w:t>
      </w:r>
      <w:r w:rsidRPr="006E0BFC">
        <w:rPr>
          <w:rFonts w:eastAsia="SimSun"/>
          <w:lang w:val="en-US"/>
        </w:rPr>
        <w:t>measurement object</w:t>
      </w:r>
      <w:r w:rsidRPr="006E0BFC">
        <w:rPr>
          <w:rFonts w:eastAsia="SimSun"/>
        </w:rPr>
        <w:t xml:space="preserve"> are partially overlapped by the measurement gap</w:t>
      </w:r>
      <w:r w:rsidR="00382263">
        <w:t>.</w:t>
      </w:r>
    </w:p>
    <w:p w14:paraId="261AF6AE" w14:textId="12A13AD6" w:rsidR="004437B3" w:rsidRPr="006E0BFC" w:rsidRDefault="00BB6DA6" w:rsidP="00945834">
      <w:pPr>
        <w:pStyle w:val="B10"/>
        <w:rPr>
          <w:rFonts w:eastAsia="SimSun"/>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 xml:space="preserve">nter-frequency measurement with no </w:t>
      </w:r>
      <w:r w:rsidRPr="006E0BFC">
        <w:rPr>
          <w:lang w:eastAsia="zh-CN"/>
        </w:rPr>
        <w:t>measurement</w:t>
      </w:r>
      <w:r w:rsidRPr="006E0BFC">
        <w:rPr>
          <w:rFonts w:hint="eastAsia"/>
          <w:lang w:eastAsia="zh-CN"/>
        </w:rPr>
        <w:t xml:space="preserve"> gap in clause 9.3.</w:t>
      </w:r>
      <w:r w:rsidRPr="006E0BFC">
        <w:rPr>
          <w:lang w:eastAsia="zh-CN"/>
        </w:rPr>
        <w:t>9</w:t>
      </w:r>
      <w:r w:rsidRPr="006E0BFC">
        <w:rPr>
          <w:rFonts w:hint="eastAsia"/>
          <w:lang w:eastAsia="zh-CN"/>
        </w:rPr>
        <w:t>, when none of the SMTC occasions of this inter-frequency measurement object are overlapped by the measurement gap</w:t>
      </w:r>
      <w:r w:rsidR="00382263">
        <w:t>.</w:t>
      </w:r>
    </w:p>
    <w:p w14:paraId="737633E5" w14:textId="389EC90C" w:rsidR="004437B3" w:rsidRPr="006E0BFC" w:rsidRDefault="00BB6DA6" w:rsidP="00945834">
      <w:pPr>
        <w:pStyle w:val="B10"/>
        <w:rPr>
          <w:rFonts w:eastAsia="SimSun"/>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nter-frequency measurement with no measurement gap in clause 9.3.</w:t>
      </w:r>
      <w:r w:rsidRPr="006E0BFC">
        <w:rPr>
          <w:lang w:eastAsia="zh-CN"/>
        </w:rPr>
        <w:t>9</w:t>
      </w:r>
      <w:r w:rsidRPr="006E0BFC">
        <w:rPr>
          <w:rFonts w:hint="eastAsia"/>
          <w:lang w:eastAsia="zh-CN"/>
        </w:rPr>
        <w:t>, when part of the SMTC occasions of this inter-frequency measurement object are overlapped by the measurement gap</w:t>
      </w:r>
      <w:r w:rsidR="00382263">
        <w:t>.</w:t>
      </w:r>
    </w:p>
    <w:p w14:paraId="13D6AD77" w14:textId="6BF79F5E" w:rsidR="00D872CD" w:rsidRPr="007821A2" w:rsidRDefault="00D872CD" w:rsidP="00D872CD">
      <w:pPr>
        <w:pStyle w:val="B10"/>
        <w:rPr>
          <w:lang w:eastAsia="zh-TW"/>
        </w:rPr>
      </w:pPr>
      <w:r w:rsidRPr="00686604">
        <w:t>-</w:t>
      </w:r>
      <w:r w:rsidRPr="00686604">
        <w:tab/>
        <w:t>SSB-based intra-frequency measurement in clause 9.2.</w:t>
      </w:r>
      <w:r>
        <w:t>5</w:t>
      </w:r>
      <w:r w:rsidRPr="00686604">
        <w:t xml:space="preserve"> for UE supporting </w:t>
      </w:r>
      <w:r w:rsidRPr="00686604">
        <w:rPr>
          <w:rFonts w:hint="eastAsia"/>
          <w:lang w:eastAsia="zh-CN"/>
        </w:rPr>
        <w:t>[</w:t>
      </w:r>
      <w:r w:rsidRPr="00686604">
        <w:t xml:space="preserve">NeedForGaps-r18] </w:t>
      </w:r>
      <w:r w:rsidRPr="007821A2">
        <w:t xml:space="preserve">and reporting </w:t>
      </w:r>
      <w:r w:rsidRPr="007821A2">
        <w:rPr>
          <w:lang w:eastAsia="zh-TW"/>
        </w:rPr>
        <w:t>[‘nogap-withinterruption’]</w:t>
      </w:r>
      <w:r w:rsidRPr="007821A2" w:rsidDel="00FB6EC4">
        <w:rPr>
          <w:lang w:eastAsia="zh-TW"/>
        </w:rPr>
        <w:t xml:space="preserve"> </w:t>
      </w:r>
      <w:r w:rsidRPr="007821A2">
        <w:rPr>
          <w:lang w:eastAsia="zh-TW"/>
        </w:rPr>
        <w:t>for this intra-frequency layer via [NeedForGapInfoNR-r18], when</w:t>
      </w:r>
    </w:p>
    <w:p w14:paraId="2DC964A1" w14:textId="77777777" w:rsidR="00D872CD" w:rsidRPr="007821A2" w:rsidRDefault="00D872CD" w:rsidP="00D872CD">
      <w:pPr>
        <w:pStyle w:val="B20"/>
      </w:pPr>
      <w:r w:rsidRPr="007821A2">
        <w:t>-</w:t>
      </w:r>
      <w:r w:rsidRPr="007821A2">
        <w:tab/>
        <w:t>no measuremeng gap is configured by NW, or</w:t>
      </w:r>
    </w:p>
    <w:p w14:paraId="22264962" w14:textId="77777777" w:rsidR="00D872CD" w:rsidRPr="007821A2" w:rsidRDefault="00D872CD" w:rsidP="00D872CD">
      <w:pPr>
        <w:pStyle w:val="B20"/>
      </w:pPr>
      <w:r w:rsidRPr="007821A2">
        <w:t>-</w:t>
      </w:r>
      <w:r w:rsidRPr="007821A2">
        <w:tab/>
        <w:t>measurement gap is configured by the NW and none of the SMTC occasions of this intra-frequency measurement object are overlapped by the measurement gap</w:t>
      </w:r>
    </w:p>
    <w:p w14:paraId="31DA06B9" w14:textId="2BA5F5D4" w:rsidR="00D872CD" w:rsidRPr="007821A2" w:rsidRDefault="00D872CD" w:rsidP="00D872CD">
      <w:pPr>
        <w:pStyle w:val="B10"/>
      </w:pPr>
      <w:r w:rsidRPr="007821A2">
        <w:t>-</w:t>
      </w:r>
      <w:r w:rsidRPr="007821A2">
        <w:tab/>
        <w:t>SSB-based intra-frequency measurement in clause 9.2.</w:t>
      </w:r>
      <w:r>
        <w:t>5</w:t>
      </w:r>
      <w:r w:rsidRPr="007821A2">
        <w:t xml:space="preserve"> for UE </w:t>
      </w:r>
      <w:r w:rsidRPr="00686604">
        <w:t xml:space="preserve">supporting </w:t>
      </w:r>
      <w:r w:rsidRPr="00686604">
        <w:rPr>
          <w:rFonts w:hint="eastAsia"/>
          <w:lang w:eastAsia="zh-CN"/>
        </w:rPr>
        <w:t>[</w:t>
      </w:r>
      <w:r w:rsidRPr="00686604">
        <w:t>NeedForGaps-r18] and</w:t>
      </w:r>
      <w:r w:rsidRPr="007821A2">
        <w:t xml:space="preserve"> reporting </w:t>
      </w:r>
      <w:r w:rsidRPr="007821A2">
        <w:rPr>
          <w:lang w:eastAsia="zh-TW"/>
        </w:rPr>
        <w:t>[‘nogap-nointerruption’]</w:t>
      </w:r>
      <w:r w:rsidRPr="007821A2" w:rsidDel="00FB6EC4">
        <w:rPr>
          <w:lang w:eastAsia="zh-TW"/>
        </w:rPr>
        <w:t xml:space="preserve"> </w:t>
      </w:r>
      <w:r w:rsidRPr="007821A2">
        <w:rPr>
          <w:lang w:eastAsia="zh-TW"/>
        </w:rPr>
        <w:t xml:space="preserve">for this intra-frequency layer via [NeedForGapInfoNR-r18], </w:t>
      </w:r>
      <w:r w:rsidRPr="007821A2">
        <w:t>when</w:t>
      </w:r>
    </w:p>
    <w:p w14:paraId="1440C40C" w14:textId="77777777" w:rsidR="00D872CD" w:rsidRPr="007821A2" w:rsidRDefault="00D872CD" w:rsidP="00D872CD">
      <w:pPr>
        <w:pStyle w:val="B20"/>
      </w:pPr>
      <w:r w:rsidRPr="007821A2">
        <w:t>-</w:t>
      </w:r>
      <w:r w:rsidRPr="007821A2">
        <w:tab/>
        <w:t>none of the SMTC occasions of this intra-frequency measurement object are overlapped by the measurement gap, or</w:t>
      </w:r>
    </w:p>
    <w:p w14:paraId="13ADB5DC" w14:textId="77777777" w:rsidR="00D872CD" w:rsidRDefault="00D872CD" w:rsidP="00D872CD">
      <w:pPr>
        <w:pStyle w:val="B10"/>
        <w:ind w:left="852"/>
      </w:pPr>
      <w:r w:rsidRPr="007821A2">
        <w:t>-</w:t>
      </w:r>
      <w:r w:rsidRPr="007821A2">
        <w:tab/>
        <w:t>part of the SMTC occasions of this intra-frequency measurement object are overlapped by the measurement gap</w:t>
      </w:r>
    </w:p>
    <w:p w14:paraId="0A2686ED" w14:textId="2B11BF44" w:rsidR="00D872CD" w:rsidRPr="007821A2" w:rsidRDefault="00D872CD" w:rsidP="00D872CD">
      <w:pPr>
        <w:pStyle w:val="B10"/>
      </w:pPr>
      <w:r w:rsidRPr="007821A2">
        <w:t>-</w:t>
      </w:r>
      <w:r w:rsidRPr="007821A2">
        <w:tab/>
        <w:t>SSB-based inter-frequency measurement in clause 9.3.</w:t>
      </w:r>
      <w:r>
        <w:t>9</w:t>
      </w:r>
      <w:r w:rsidRPr="007821A2">
        <w:t xml:space="preserve"> for UE supporting </w:t>
      </w:r>
      <w:r w:rsidRPr="00686604">
        <w:rPr>
          <w:rFonts w:hint="eastAsia"/>
          <w:lang w:eastAsia="zh-CN"/>
        </w:rPr>
        <w:t>[</w:t>
      </w:r>
      <w:r w:rsidRPr="00686604">
        <w:t>NeedForGaps-r18] an</w:t>
      </w:r>
      <w:r w:rsidRPr="007821A2">
        <w:t xml:space="preserve">d within the band reporting </w:t>
      </w:r>
      <w:r w:rsidRPr="007821A2">
        <w:rPr>
          <w:lang w:eastAsia="zh-TW"/>
        </w:rPr>
        <w:t>[‘nogap-withinterruption’]</w:t>
      </w:r>
      <w:r w:rsidRPr="007821A2" w:rsidDel="00FB6EC4">
        <w:rPr>
          <w:lang w:eastAsia="zh-TW"/>
        </w:rPr>
        <w:t xml:space="preserve"> </w:t>
      </w:r>
      <w:r w:rsidRPr="007821A2">
        <w:rPr>
          <w:lang w:eastAsia="zh-TW"/>
        </w:rPr>
        <w:t>via [NeedForGapInfoNR-r18], when</w:t>
      </w:r>
    </w:p>
    <w:p w14:paraId="0312E8F3" w14:textId="77777777" w:rsidR="00D872CD" w:rsidRPr="007821A2" w:rsidRDefault="00D872CD" w:rsidP="00D872CD">
      <w:pPr>
        <w:pStyle w:val="B20"/>
      </w:pPr>
      <w:r w:rsidRPr="007821A2">
        <w:t>-</w:t>
      </w:r>
      <w:r w:rsidRPr="007821A2">
        <w:tab/>
        <w:t xml:space="preserve">no </w:t>
      </w:r>
      <w:r>
        <w:t>[GAP]</w:t>
      </w:r>
      <w:r w:rsidRPr="007821A2">
        <w:t xml:space="preserve"> is configured by NW, or</w:t>
      </w:r>
    </w:p>
    <w:p w14:paraId="077F6442" w14:textId="77777777" w:rsidR="00D872CD" w:rsidRPr="007821A2" w:rsidRDefault="00D872CD" w:rsidP="00D872CD">
      <w:pPr>
        <w:pStyle w:val="B20"/>
      </w:pPr>
      <w:r w:rsidRPr="007821A2">
        <w:t>-</w:t>
      </w:r>
      <w:r w:rsidRPr="007821A2">
        <w:tab/>
        <w:t>measurement gap is configured by the NW and none of the SMTC occasions of this inter-frequency measurement object are overlapped by the measurement gap</w:t>
      </w:r>
    </w:p>
    <w:p w14:paraId="3D35F160" w14:textId="46424975" w:rsidR="00D872CD" w:rsidRPr="007821A2" w:rsidRDefault="00D872CD" w:rsidP="00D872CD">
      <w:pPr>
        <w:pStyle w:val="B10"/>
      </w:pPr>
      <w:r w:rsidRPr="007821A2">
        <w:t>-</w:t>
      </w:r>
      <w:r w:rsidRPr="007821A2">
        <w:tab/>
        <w:t>SSB-based inter-frequency measurement in clause 9.3.</w:t>
      </w:r>
      <w:r>
        <w:t>9</w:t>
      </w:r>
      <w:r w:rsidRPr="007821A2">
        <w:t xml:space="preserve"> for UE </w:t>
      </w:r>
      <w:r w:rsidRPr="00686604">
        <w:t xml:space="preserve">supporting </w:t>
      </w:r>
      <w:r w:rsidRPr="00686604">
        <w:rPr>
          <w:rFonts w:hint="eastAsia"/>
          <w:lang w:eastAsia="zh-CN"/>
        </w:rPr>
        <w:t>[</w:t>
      </w:r>
      <w:r w:rsidRPr="00686604">
        <w:t xml:space="preserve">NeedForGaps-r18] </w:t>
      </w:r>
      <w:r w:rsidRPr="007821A2">
        <w:t xml:space="preserve">reporting </w:t>
      </w:r>
      <w:r w:rsidRPr="007821A2">
        <w:rPr>
          <w:lang w:eastAsia="zh-TW"/>
        </w:rPr>
        <w:t>[‘nogap-nointerruption’]</w:t>
      </w:r>
      <w:r w:rsidRPr="007821A2" w:rsidDel="00FB6EC4">
        <w:rPr>
          <w:lang w:eastAsia="zh-TW"/>
        </w:rPr>
        <w:t xml:space="preserve"> </w:t>
      </w:r>
      <w:r w:rsidRPr="007821A2">
        <w:rPr>
          <w:lang w:eastAsia="zh-TW"/>
        </w:rPr>
        <w:t xml:space="preserve">for this inter-frequency layer via [NeedForGapInfoNR-r18], </w:t>
      </w:r>
      <w:r w:rsidRPr="007821A2">
        <w:t xml:space="preserve">when </w:t>
      </w:r>
    </w:p>
    <w:p w14:paraId="5979BF97" w14:textId="77777777" w:rsidR="00D872CD" w:rsidRPr="007821A2" w:rsidRDefault="00D872CD" w:rsidP="00D872CD">
      <w:pPr>
        <w:pStyle w:val="B20"/>
      </w:pPr>
      <w:r w:rsidRPr="007821A2">
        <w:t>-</w:t>
      </w:r>
      <w:r w:rsidRPr="007821A2">
        <w:tab/>
        <w:t>none of the SMTC occasions of this inter-frequency measurement object are overlapped by the measurement gap, or</w:t>
      </w:r>
    </w:p>
    <w:p w14:paraId="2EB7D89A" w14:textId="77777777" w:rsidR="00D872CD" w:rsidRDefault="00D872CD" w:rsidP="00D872CD">
      <w:pPr>
        <w:pStyle w:val="B20"/>
      </w:pPr>
      <w:r w:rsidRPr="007821A2">
        <w:t>-</w:t>
      </w:r>
      <w:r w:rsidRPr="007821A2">
        <w:tab/>
        <w:t>part of the SMTC occasions of this inter-frequency measurement object are overlapped by the measurement gap</w:t>
      </w:r>
    </w:p>
    <w:p w14:paraId="7A93C52B" w14:textId="7CD1AD05" w:rsidR="001221FB" w:rsidRDefault="001221FB" w:rsidP="00D872CD">
      <w:pPr>
        <w:pStyle w:val="B10"/>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11FFFC02" w14:textId="77777777" w:rsidR="001221FB" w:rsidRDefault="001221FB" w:rsidP="001221FB">
      <w:pPr>
        <w:pStyle w:val="B20"/>
      </w:pPr>
      <w:r>
        <w:t>-</w:t>
      </w:r>
      <w:r>
        <w:tab/>
      </w:r>
      <w:r w:rsidRPr="00DD3199">
        <w:t xml:space="preserve">the SSB is completely contained in the </w:t>
      </w:r>
      <w:r w:rsidRPr="00DD3199">
        <w:rPr>
          <w:lang w:eastAsia="zh-CN"/>
        </w:rPr>
        <w:t>active BWP</w:t>
      </w:r>
      <w:r>
        <w:t xml:space="preserve"> </w:t>
      </w:r>
      <w:r w:rsidRPr="00DD3199">
        <w:t>of the UE</w:t>
      </w:r>
      <w:r>
        <w:t xml:space="preserve">, and </w:t>
      </w:r>
    </w:p>
    <w:p w14:paraId="24739618" w14:textId="77777777" w:rsidR="001221FB" w:rsidRPr="00E24F20" w:rsidRDefault="001221FB" w:rsidP="001221FB">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38080FD9" w14:textId="74F2629E" w:rsidR="00336256" w:rsidRPr="009C5807" w:rsidRDefault="00580015" w:rsidP="00F872FC">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00AC2EB0">
        <w:rPr>
          <w:lang w:eastAsia="zh-CN"/>
        </w:rPr>
        <w:t>(s)</w:t>
      </w:r>
      <w:r w:rsidRPr="003362AA">
        <w:rPr>
          <w:lang w:eastAsia="zh-CN"/>
        </w:rPr>
        <w:t>.</w:t>
      </w:r>
    </w:p>
    <w:p w14:paraId="39BD6C64" w14:textId="09498504" w:rsidR="00D872CD" w:rsidRPr="00686604" w:rsidRDefault="00D872CD" w:rsidP="00D872CD">
      <w:pPr>
        <w:pStyle w:val="B10"/>
      </w:pPr>
      <w:r w:rsidRPr="003362AA">
        <w:rPr>
          <w:lang w:eastAsia="zh-CN"/>
        </w:rPr>
        <w:t>-</w:t>
      </w:r>
      <w:r w:rsidRPr="003362AA">
        <w:rPr>
          <w:lang w:eastAsia="zh-CN"/>
        </w:rPr>
        <w:tab/>
      </w:r>
      <w:r w:rsidRPr="00B63007">
        <w:t xml:space="preserve">E-UTRA </w:t>
      </w:r>
      <w:r>
        <w:t>i</w:t>
      </w:r>
      <w:r w:rsidRPr="00B63007">
        <w:t>nter-RAT measurement object</w:t>
      </w:r>
      <w:r>
        <w:t xml:space="preserve"> without measurement gap </w:t>
      </w:r>
      <w:r w:rsidRPr="00B63007">
        <w:t>in clauses 9.4.</w:t>
      </w:r>
      <w:r w:rsidR="00361D27">
        <w:t>8</w:t>
      </w:r>
      <w:r>
        <w:t xml:space="preserve">, </w:t>
      </w:r>
      <w:r w:rsidRPr="00686604">
        <w:t xml:space="preserve">when </w:t>
      </w:r>
    </w:p>
    <w:p w14:paraId="32F3FB04" w14:textId="77777777" w:rsidR="00D872CD" w:rsidRPr="00686604" w:rsidRDefault="00D872CD" w:rsidP="00D872CD">
      <w:pPr>
        <w:pStyle w:val="B20"/>
      </w:pPr>
      <w:r w:rsidRPr="00686604">
        <w:t>-</w:t>
      </w:r>
      <w:r w:rsidRPr="00686604">
        <w:tab/>
        <w:t>none of the EMW occasions of this inter-RAT measurement object are overlapped by the measurement gap, or</w:t>
      </w:r>
    </w:p>
    <w:p w14:paraId="54F19541" w14:textId="77777777" w:rsidR="00D872CD" w:rsidRPr="00686604" w:rsidRDefault="00D872CD" w:rsidP="00D872CD">
      <w:pPr>
        <w:pStyle w:val="B20"/>
      </w:pPr>
      <w:r w:rsidRPr="00686604">
        <w:t>-</w:t>
      </w:r>
      <w:r w:rsidRPr="00686604">
        <w:tab/>
        <w:t>part of the EMW occasions of this inter-RAT measurement object are overlapped by the measurement gap</w:t>
      </w:r>
    </w:p>
    <w:p w14:paraId="52F7BF6B" w14:textId="77777777" w:rsidR="00D872CD" w:rsidRPr="002363EE" w:rsidRDefault="00D872CD" w:rsidP="00D872CD">
      <w:pPr>
        <w:pStyle w:val="NO"/>
        <w:rPr>
          <w:highlight w:val="yellow"/>
        </w:rPr>
      </w:pPr>
      <w:r w:rsidRPr="00752C92">
        <w:t xml:space="preserve">Editor’s note: the scaling factor when the MG is not configured is still under discussion. </w:t>
      </w:r>
    </w:p>
    <w:p w14:paraId="09FDCD92" w14:textId="17FC67E4" w:rsidR="00D4281A" w:rsidRPr="009C5807" w:rsidRDefault="00AC2EB0" w:rsidP="00D4281A">
      <w:r>
        <w:t xml:space="preserve">The </w:t>
      </w:r>
      <w:r w:rsidR="00D4281A" w:rsidRPr="009C5807">
        <w:t xml:space="preserve">UE is expected to conduct the measurement of this </w:t>
      </w:r>
      <w:r w:rsidR="00D4281A" w:rsidRPr="009C5807">
        <w:rPr>
          <w:lang w:val="en-US"/>
        </w:rPr>
        <w:t>measurement object</w:t>
      </w:r>
      <w:r w:rsidR="00D4281A" w:rsidRPr="009C5807">
        <w:t xml:space="preserve"> </w:t>
      </w:r>
      <w:r w:rsidR="00D4281A" w:rsidRPr="009C5807">
        <w:rPr>
          <w:i/>
        </w:rPr>
        <w:t>i</w:t>
      </w:r>
      <w:r w:rsidR="00D4281A" w:rsidRPr="009C5807">
        <w:t xml:space="preserve"> only outside the measurement gaps</w:t>
      </w:r>
      <w:r w:rsidR="001221FB">
        <w:rPr>
          <w:lang w:eastAsia="zh-CN"/>
        </w:rPr>
        <w:t>.</w:t>
      </w:r>
    </w:p>
    <w:p w14:paraId="33A7B0B6" w14:textId="356527FB" w:rsidR="00EE0FC1" w:rsidRPr="00E24F20" w:rsidRDefault="00EE0FC1" w:rsidP="00EE0FC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0949C61E" w14:textId="134A5AD1"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5D21A0" w14:textId="77777777" w:rsidR="00740A4E" w:rsidRPr="009D30B2" w:rsidRDefault="00740A4E" w:rsidP="00740A4E">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62DFFB39"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45B59C8A"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63432403"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1C964AD"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0EB64C85" w:rsidR="002C03A7" w:rsidRDefault="00740A4E" w:rsidP="002C7752">
      <w:pPr>
        <w:pStyle w:val="B30"/>
        <w:rPr>
          <w:noProof/>
        </w:rPr>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002C03A7" w:rsidRPr="00EE4120">
        <w:t>Note:</w:t>
      </w:r>
      <w:r w:rsidR="002C03A7" w:rsidRPr="00885F53">
        <w:tab/>
      </w:r>
      <w:r w:rsidR="002C03A7" w:rsidRPr="00EE4120">
        <w:t>Longer delays for cell identification and measurement periods derived based on CSSF</w:t>
      </w:r>
      <w:r w:rsidR="002C03A7" w:rsidRPr="00EE4120">
        <w:rPr>
          <w:vertAlign w:val="subscript"/>
        </w:rPr>
        <w:t>outside_gap,i</w:t>
      </w:r>
      <w:r w:rsidR="002C03A7"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4B82979F" w:rsidR="005F7CC4" w:rsidRPr="007C55F6" w:rsidRDefault="006E7128"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3362AA">
              <w:t>+ N</w:t>
            </w:r>
            <w:r w:rsidRPr="00E6635C">
              <w:rPr>
                <w:vertAlign w:val="subscript"/>
              </w:rPr>
              <w:t>SCC</w:t>
            </w:r>
            <w:r w:rsidRPr="003362AA">
              <w:rPr>
                <w:vertAlign w:val="subscript"/>
              </w:rPr>
              <w:t>_CCA_RSSI/CO</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311C7528" w14:textId="2BDEB33D" w:rsidR="00F872FC" w:rsidRDefault="00F872FC" w:rsidP="00F872F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rFonts w:hint="eastAsia"/>
                <w:lang w:val="en-US" w:eastAsia="zh-TW"/>
              </w:rPr>
              <w:t>.</w:t>
            </w:r>
          </w:p>
          <w:p w14:paraId="2BC749C9" w14:textId="77777777" w:rsidR="00F872FC" w:rsidRDefault="00F872FC" w:rsidP="00F872FC">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t xml:space="preserve">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lang w:eastAsia="zh-CN"/>
              </w:rPr>
              <w:t>Note 11</w:t>
            </w:r>
            <w:r w:rsidRPr="005E25B5">
              <w:rPr>
                <w:rFonts w:ascii="Times New Roman" w:eastAsia="Malgun Gothic" w:hAnsi="Times New Roman"/>
                <w:sz w:val="20"/>
              </w:rPr>
              <w:tab/>
            </w:r>
            <w:r w:rsidRPr="005E25B5">
              <w:rPr>
                <w:rFonts w:ascii="Times New Roman" w:eastAsia="Malgun Gothic" w:hAnsi="Times New Roman"/>
                <w:sz w:val="20"/>
                <w:lang w:eastAsia="zh-CN"/>
              </w:rPr>
              <w:t xml:space="preserve">If </w:t>
            </w:r>
            <w:r w:rsidRPr="005E25B5">
              <w:rPr>
                <w:rFonts w:ascii="Times New Roman" w:eastAsia="Malgun Gothic" w:hAnsi="Times New Roman"/>
                <w:sz w:val="20"/>
                <w:lang w:val="en-US" w:eastAsia="zh-CN"/>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lang w:eastAsia="zh-CN"/>
              </w:rPr>
              <w:t xml:space="preserve">they shall be counted as one intra-frequency measurement object, provided </w:t>
            </w:r>
            <w:r w:rsidRPr="005E25B5">
              <w:rPr>
                <w:rFonts w:ascii="Times New Roman" w:eastAsia="Malgun Gothic" w:hAnsi="Times New Roman"/>
                <w:sz w:val="20"/>
                <w:lang w:val="en-US" w:eastAsia="zh-CN"/>
              </w:rPr>
              <w:t xml:space="preserve">that </w:t>
            </w:r>
            <w:r w:rsidRPr="005E25B5">
              <w:rPr>
                <w:rFonts w:ascii="Times New Roman" w:eastAsia="Malgun Gothic" w:hAnsi="Times New Roman"/>
                <w:sz w:val="20"/>
                <w:lang w:eastAsia="zh-CN"/>
              </w:rPr>
              <w:t>they meet</w:t>
            </w:r>
            <w:r w:rsidRPr="005E25B5">
              <w:rPr>
                <w:rFonts w:ascii="Times New Roman" w:eastAsia="Malgun Gothic" w:hAnsi="Times New Roman"/>
                <w:sz w:val="20"/>
                <w:lang w:val="en-US" w:eastAsia="zh-CN"/>
              </w:rPr>
              <w:t xml:space="preserve"> the measurement object merging conditions [in clause 9.1.3.2]</w:t>
            </w:r>
            <w:r w:rsidRPr="005E25B5">
              <w:rPr>
                <w:rFonts w:ascii="Times New Roman" w:eastAsia="Malgun Gothic" w:hAnsi="Times New Roman"/>
                <w:sz w:val="20"/>
                <w:lang w:eastAsia="zh-CN"/>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7"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7"/>
    </w:p>
    <w:p w14:paraId="50E1EFA5" w14:textId="4F6D5716" w:rsidR="00D4281A" w:rsidRPr="009C5807" w:rsidRDefault="003F68DD" w:rsidP="00D4281A">
      <w:r w:rsidRPr="009C5807">
        <w:t>For UE in SA operation mode, the carrier-specific scaling factor CSSF</w:t>
      </w:r>
      <w:r w:rsidRPr="009C5807">
        <w:rPr>
          <w:vertAlign w:val="subscript"/>
        </w:rPr>
        <w:t xml:space="preserve">outside_gap,i </w:t>
      </w:r>
      <w:r w:rsidRPr="009C5807">
        <w:t>for intra-frequency SSB-based measurements</w:t>
      </w:r>
      <w:r>
        <w:t>, inter-frequency SSB-based measurements</w:t>
      </w:r>
      <w:r w:rsidRPr="009C5807">
        <w:t xml:space="preserve"> performed outside measurements gaps</w:t>
      </w:r>
      <w:r>
        <w:t>,</w:t>
      </w:r>
      <w:r w:rsidRPr="00EC0374">
        <w:t xml:space="preserve"> </w:t>
      </w:r>
      <w:r w:rsidRPr="00B63007">
        <w:t xml:space="preserve">E-UTRA </w:t>
      </w:r>
      <w:r>
        <w:t>i</w:t>
      </w:r>
      <w:r w:rsidRPr="00B63007">
        <w:t xml:space="preserve">nter-RAT measurement </w:t>
      </w:r>
      <w:r w:rsidRPr="00442522">
        <w:t>[object]</w:t>
      </w:r>
      <w:r>
        <w:t xml:space="preserve"> without measurement gap, </w:t>
      </w:r>
      <w:r w:rsidRPr="0004357B">
        <w:t>intra-frequency CSI-RS L3 measurement</w:t>
      </w:r>
      <w:r w:rsidRPr="009C5807">
        <w:t xml:space="preserve"> </w:t>
      </w:r>
      <w:r w:rsidRPr="003362AA">
        <w:t xml:space="preserve">and </w:t>
      </w:r>
      <w:r w:rsidRPr="003362AA">
        <w:rPr>
          <w:lang w:eastAsia="zh-CN"/>
        </w:rPr>
        <w:t>RSSI/channel occupancy measurement with no measurement gap on a carrier subject to CCA when SMTC and RMTC are overlapping</w:t>
      </w:r>
      <w:r w:rsidRPr="003362AA">
        <w:t xml:space="preserve">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11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gridCol w:w="1367"/>
      </w:tblGrid>
      <w:tr w:rsidR="003F68DD" w:rsidRPr="009C5807" w14:paraId="79DB59D2" w14:textId="0137C1BF" w:rsidTr="003F68DD">
        <w:trPr>
          <w:trHeight w:val="340"/>
          <w:jc w:val="center"/>
        </w:trPr>
        <w:tc>
          <w:tcPr>
            <w:tcW w:w="1483" w:type="dxa"/>
            <w:shd w:val="clear" w:color="auto" w:fill="auto"/>
          </w:tcPr>
          <w:p w14:paraId="183AB3CE" w14:textId="77777777" w:rsidR="003F68DD" w:rsidRPr="009C5807" w:rsidRDefault="003F68DD" w:rsidP="00224E82">
            <w:pPr>
              <w:pStyle w:val="TAH"/>
              <w:rPr>
                <w:lang w:eastAsia="zh-CN"/>
              </w:rPr>
            </w:pPr>
            <w:r w:rsidRPr="009C5807">
              <w:t>Scenario</w:t>
            </w:r>
          </w:p>
        </w:tc>
        <w:tc>
          <w:tcPr>
            <w:tcW w:w="1314" w:type="dxa"/>
            <w:shd w:val="clear" w:color="auto" w:fill="auto"/>
          </w:tcPr>
          <w:p w14:paraId="1F1095DE" w14:textId="77777777" w:rsidR="003F68DD" w:rsidRPr="009C5807" w:rsidRDefault="003F68DD"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3F68DD" w:rsidRPr="009C5807" w:rsidRDefault="003F68DD"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3F68DD" w:rsidRPr="009C5807" w:rsidRDefault="003F68DD"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3F68DD" w:rsidRPr="009C5807" w:rsidRDefault="003F68DD"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3F68DD" w:rsidRPr="009C5807" w:rsidRDefault="003F68DD"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3F68DD" w:rsidRPr="009C5807" w:rsidRDefault="003F68DD" w:rsidP="00224E82">
            <w:pPr>
              <w:pStyle w:val="TAH"/>
              <w:rPr>
                <w:i/>
              </w:rPr>
            </w:pPr>
            <w:r w:rsidRPr="00BC793C">
              <w:rPr>
                <w:i/>
              </w:rPr>
              <w:t>CSSF</w:t>
            </w:r>
            <w:r w:rsidRPr="009C5807">
              <w:rPr>
                <w:vertAlign w:val="subscript"/>
              </w:rPr>
              <w:t>outside_gap,i</w:t>
            </w:r>
            <w:r w:rsidRPr="009C5807">
              <w:t xml:space="preserve"> for inter-frequency MO with no measurement gap</w:t>
            </w:r>
          </w:p>
        </w:tc>
        <w:tc>
          <w:tcPr>
            <w:tcW w:w="1367" w:type="dxa"/>
          </w:tcPr>
          <w:p w14:paraId="6C2D5B24" w14:textId="77777777" w:rsidR="003F68DD" w:rsidRDefault="003F68DD" w:rsidP="003F68DD">
            <w:pPr>
              <w:pStyle w:val="TAH"/>
            </w:pPr>
            <w:r w:rsidRPr="00BC793C">
              <w:rPr>
                <w:i/>
              </w:rPr>
              <w:t>CSSF</w:t>
            </w:r>
            <w:r w:rsidRPr="009C5807">
              <w:rPr>
                <w:vertAlign w:val="subscript"/>
              </w:rPr>
              <w:t>outside_gap,i</w:t>
            </w:r>
            <w:r w:rsidRPr="009C5807">
              <w:t xml:space="preserve"> for </w:t>
            </w:r>
            <w:r>
              <w:t xml:space="preserve">E-UTRA </w:t>
            </w:r>
            <w:r>
              <w:rPr>
                <w:rFonts w:hint="eastAsia"/>
                <w:lang w:eastAsia="zh-CN"/>
              </w:rPr>
              <w:t>inter</w:t>
            </w:r>
            <w:r>
              <w:t>-RAT</w:t>
            </w:r>
            <w:r w:rsidRPr="009C5807">
              <w:t xml:space="preserve"> MO with no measurement gap</w:t>
            </w:r>
          </w:p>
          <w:p w14:paraId="53106E10" w14:textId="230E60F3" w:rsidR="003F68DD" w:rsidRPr="00BC793C" w:rsidRDefault="003F68DD" w:rsidP="003F68DD">
            <w:pPr>
              <w:pStyle w:val="TAH"/>
              <w:rPr>
                <w:i/>
              </w:rPr>
            </w:pPr>
            <w:r>
              <w:t>[TBD]</w:t>
            </w:r>
          </w:p>
        </w:tc>
      </w:tr>
      <w:tr w:rsidR="003F68DD" w:rsidRPr="00C14182" w14:paraId="3520FF08" w14:textId="385B4610" w:rsidTr="003F68DD">
        <w:trPr>
          <w:trHeight w:val="340"/>
          <w:jc w:val="center"/>
        </w:trPr>
        <w:tc>
          <w:tcPr>
            <w:tcW w:w="1483" w:type="dxa"/>
            <w:shd w:val="clear" w:color="auto" w:fill="auto"/>
          </w:tcPr>
          <w:p w14:paraId="6F11C865" w14:textId="77777777" w:rsidR="003F68DD" w:rsidRPr="009C5807" w:rsidRDefault="003F68DD" w:rsidP="003F68DD">
            <w:pPr>
              <w:pStyle w:val="TAL"/>
              <w:rPr>
                <w:b/>
              </w:rPr>
            </w:pPr>
            <w:r w:rsidRPr="009C5807">
              <w:rPr>
                <w:b/>
              </w:rPr>
              <w:t xml:space="preserve">FR1 only CA </w:t>
            </w:r>
          </w:p>
        </w:tc>
        <w:tc>
          <w:tcPr>
            <w:tcW w:w="1314" w:type="dxa"/>
            <w:shd w:val="clear" w:color="auto" w:fill="auto"/>
          </w:tcPr>
          <w:p w14:paraId="1841B551" w14:textId="77777777" w:rsidR="003F68DD" w:rsidRPr="009C5807" w:rsidRDefault="003F68DD" w:rsidP="003F68DD">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56BBD1B8" w:rsidR="003F68DD" w:rsidRPr="007C55F6" w:rsidRDefault="005A11DC"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3F68DD" w:rsidRPr="009C5807" w:rsidRDefault="003F68DD" w:rsidP="003F68DD">
            <w:pPr>
              <w:pStyle w:val="TAC"/>
            </w:pPr>
            <w:r w:rsidRPr="003B2615">
              <w:t>N/A</w:t>
            </w:r>
          </w:p>
        </w:tc>
        <w:tc>
          <w:tcPr>
            <w:tcW w:w="1418" w:type="dxa"/>
          </w:tcPr>
          <w:p w14:paraId="65244991" w14:textId="77777777" w:rsidR="003F68DD" w:rsidRPr="009C5807" w:rsidRDefault="003F68DD" w:rsidP="003F68DD">
            <w:pPr>
              <w:pStyle w:val="TAC"/>
            </w:pPr>
            <w:r w:rsidRPr="003B2615">
              <w:t>N/A</w:t>
            </w:r>
          </w:p>
        </w:tc>
        <w:tc>
          <w:tcPr>
            <w:tcW w:w="1417" w:type="dxa"/>
            <w:shd w:val="clear" w:color="auto" w:fill="auto"/>
          </w:tcPr>
          <w:p w14:paraId="3C271C96" w14:textId="199CD3D6" w:rsidR="003F68DD" w:rsidRPr="009C5807" w:rsidRDefault="003F68DD" w:rsidP="003F68DD">
            <w:pPr>
              <w:pStyle w:val="TAC"/>
            </w:pPr>
            <w:r w:rsidRPr="003B2615">
              <w:t>N/A</w:t>
            </w:r>
          </w:p>
        </w:tc>
        <w:tc>
          <w:tcPr>
            <w:tcW w:w="1367" w:type="dxa"/>
          </w:tcPr>
          <w:p w14:paraId="43808953" w14:textId="405DE3CC"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 xml:space="preserve">+2x </w:t>
            </w:r>
            <w:r w:rsidR="006E7128" w:rsidRPr="007C55F6">
              <w:rPr>
                <w:lang w:val="fr-FR"/>
              </w:rPr>
              <w:t>N</w:t>
            </w:r>
            <w:r w:rsidR="006E7128" w:rsidRPr="007C55F6">
              <w:rPr>
                <w:vertAlign w:val="subscript"/>
                <w:lang w:val="fr-FR"/>
              </w:rPr>
              <w:t>SCC_CSIRS</w:t>
            </w:r>
            <w:r w:rsidR="006E7128" w:rsidRPr="003362AA">
              <w:t>+ N</w:t>
            </w:r>
            <w:r w:rsidR="006E7128" w:rsidRPr="00E6635C">
              <w:rPr>
                <w:vertAlign w:val="subscript"/>
              </w:rPr>
              <w:t>SCC</w:t>
            </w:r>
            <w:r w:rsidR="006E7128" w:rsidRPr="003362AA">
              <w:rPr>
                <w:vertAlign w:val="subscript"/>
              </w:rPr>
              <w:t>_CCA_RSSI/CO</w:t>
            </w:r>
          </w:p>
        </w:tc>
        <w:tc>
          <w:tcPr>
            <w:tcW w:w="1367" w:type="dxa"/>
          </w:tcPr>
          <w:p w14:paraId="209BA87C" w14:textId="257885F9" w:rsidR="003F68DD" w:rsidRPr="007C55F6" w:rsidRDefault="003F68DD" w:rsidP="003F68DD">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r>
      <w:tr w:rsidR="003F68DD" w:rsidRPr="00C14182" w14:paraId="5DC4B91F" w14:textId="0E9B5A44" w:rsidTr="003F68DD">
        <w:trPr>
          <w:trHeight w:val="340"/>
          <w:jc w:val="center"/>
        </w:trPr>
        <w:tc>
          <w:tcPr>
            <w:tcW w:w="1483" w:type="dxa"/>
            <w:shd w:val="clear" w:color="auto" w:fill="auto"/>
          </w:tcPr>
          <w:p w14:paraId="4DE4B37E" w14:textId="77777777" w:rsidR="003F68DD" w:rsidRPr="009C5807" w:rsidRDefault="003F68DD" w:rsidP="003F68DD">
            <w:pPr>
              <w:pStyle w:val="TAL"/>
              <w:rPr>
                <w:b/>
              </w:rPr>
            </w:pPr>
            <w:r w:rsidRPr="009C5807">
              <w:rPr>
                <w:b/>
              </w:rPr>
              <w:t xml:space="preserve">FR2 only intra band CA </w:t>
            </w:r>
          </w:p>
        </w:tc>
        <w:tc>
          <w:tcPr>
            <w:tcW w:w="1314" w:type="dxa"/>
            <w:shd w:val="clear" w:color="auto" w:fill="auto"/>
          </w:tcPr>
          <w:p w14:paraId="59C6BD97" w14:textId="77777777" w:rsidR="003F68DD" w:rsidRPr="009C5807" w:rsidRDefault="003F68DD" w:rsidP="003F68DD">
            <w:pPr>
              <w:pStyle w:val="TAC"/>
              <w:rPr>
                <w:b/>
              </w:rPr>
            </w:pPr>
            <w:r w:rsidRPr="003B2615">
              <w:t>N/A</w:t>
            </w:r>
          </w:p>
        </w:tc>
        <w:tc>
          <w:tcPr>
            <w:tcW w:w="1276" w:type="dxa"/>
            <w:shd w:val="clear" w:color="auto" w:fill="auto"/>
          </w:tcPr>
          <w:p w14:paraId="38643B5F" w14:textId="77777777" w:rsidR="003F68DD" w:rsidRPr="009C5807" w:rsidRDefault="003F68DD" w:rsidP="003F68DD">
            <w:pPr>
              <w:pStyle w:val="TAC"/>
              <w:rPr>
                <w:b/>
              </w:rPr>
            </w:pPr>
            <w:r w:rsidRPr="003B2615">
              <w:t>N/A</w:t>
            </w:r>
          </w:p>
        </w:tc>
        <w:tc>
          <w:tcPr>
            <w:tcW w:w="1417" w:type="dxa"/>
            <w:shd w:val="clear" w:color="auto" w:fill="auto"/>
          </w:tcPr>
          <w:p w14:paraId="78468C77" w14:textId="77777777" w:rsidR="003F68DD" w:rsidRPr="009C5807" w:rsidRDefault="003F68DD" w:rsidP="003F68DD">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3F68DD" w:rsidRPr="009C5807" w:rsidRDefault="003F68DD" w:rsidP="003F68DD">
            <w:pPr>
              <w:pStyle w:val="TAC"/>
            </w:pPr>
            <w:r w:rsidRPr="003B2615">
              <w:t>N/A</w:t>
            </w:r>
          </w:p>
        </w:tc>
        <w:tc>
          <w:tcPr>
            <w:tcW w:w="1417" w:type="dxa"/>
            <w:shd w:val="clear" w:color="auto" w:fill="auto"/>
          </w:tcPr>
          <w:p w14:paraId="01EDFE3B" w14:textId="33A45DCF"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p>
        </w:tc>
        <w:tc>
          <w:tcPr>
            <w:tcW w:w="1367" w:type="dxa"/>
          </w:tcPr>
          <w:p w14:paraId="223EC97E" w14:textId="424A7646"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p>
        </w:tc>
        <w:tc>
          <w:tcPr>
            <w:tcW w:w="1367" w:type="dxa"/>
          </w:tcPr>
          <w:p w14:paraId="78E2A589" w14:textId="1BB86160" w:rsidR="003F68DD" w:rsidRPr="007C55F6" w:rsidRDefault="003F68DD" w:rsidP="003F68DD">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r>
      <w:tr w:rsidR="003F68DD" w:rsidRPr="00C14182" w14:paraId="6C512258" w14:textId="29F579DF" w:rsidTr="003F68DD">
        <w:trPr>
          <w:trHeight w:val="340"/>
          <w:jc w:val="center"/>
        </w:trPr>
        <w:tc>
          <w:tcPr>
            <w:tcW w:w="1483" w:type="dxa"/>
            <w:shd w:val="clear" w:color="auto" w:fill="auto"/>
          </w:tcPr>
          <w:p w14:paraId="5EFEBCA4" w14:textId="77777777" w:rsidR="003F68DD" w:rsidRPr="009C5807" w:rsidRDefault="003F68DD" w:rsidP="003F68DD">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3F68DD" w:rsidRPr="009C5807" w:rsidRDefault="003F68DD" w:rsidP="003F68DD">
            <w:pPr>
              <w:pStyle w:val="TAC"/>
            </w:pPr>
            <w:r w:rsidRPr="00C11FC6">
              <w:t>N/A</w:t>
            </w:r>
          </w:p>
        </w:tc>
        <w:tc>
          <w:tcPr>
            <w:tcW w:w="1276" w:type="dxa"/>
            <w:shd w:val="clear" w:color="auto" w:fill="auto"/>
          </w:tcPr>
          <w:p w14:paraId="73884ED2" w14:textId="77777777" w:rsidR="003F68DD" w:rsidRPr="009C5807" w:rsidRDefault="003F68DD" w:rsidP="003F68DD">
            <w:pPr>
              <w:pStyle w:val="TAC"/>
            </w:pPr>
            <w:r w:rsidRPr="00C11FC6">
              <w:t>N/A</w:t>
            </w:r>
          </w:p>
        </w:tc>
        <w:tc>
          <w:tcPr>
            <w:tcW w:w="1417" w:type="dxa"/>
            <w:shd w:val="clear" w:color="auto" w:fill="auto"/>
          </w:tcPr>
          <w:p w14:paraId="4F44C74C" w14:textId="77777777" w:rsidR="003F68DD" w:rsidRPr="009C5807" w:rsidRDefault="003F68DD" w:rsidP="003F68DD">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3F68DD" w:rsidRPr="009C5807" w:rsidRDefault="003F68DD" w:rsidP="003F68DD">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38DC1235"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138F4E7F" w:rsidR="003F68DD" w:rsidRPr="007C55F6" w:rsidRDefault="003F68DD" w:rsidP="003F68DD">
            <w:pPr>
              <w:pStyle w:val="TAC"/>
              <w:rPr>
                <w:lang w:val="fr-FR" w:eastAsia="zh-CN"/>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495138A7" w14:textId="0B7C5108" w:rsidR="003F68DD" w:rsidRPr="007C55F6" w:rsidRDefault="003F68DD" w:rsidP="003F68DD">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r>
      <w:tr w:rsidR="003F68DD" w:rsidRPr="00C14182" w14:paraId="2D7F7F08" w14:textId="4BF733F0" w:rsidTr="003F68DD">
        <w:trPr>
          <w:trHeight w:val="340"/>
          <w:jc w:val="center"/>
        </w:trPr>
        <w:tc>
          <w:tcPr>
            <w:tcW w:w="1483" w:type="dxa"/>
            <w:shd w:val="clear" w:color="auto" w:fill="auto"/>
          </w:tcPr>
          <w:p w14:paraId="7F9F6800" w14:textId="77777777" w:rsidR="003F68DD" w:rsidRPr="009C5807" w:rsidRDefault="003F68DD" w:rsidP="003F68DD">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3F68DD" w:rsidRPr="009C5807" w:rsidRDefault="003F68DD" w:rsidP="003F68DD">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4F4933B5" w:rsidR="003F68DD" w:rsidRPr="007C55F6" w:rsidRDefault="005A11DC"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3F68DD" w:rsidRPr="009C5807" w:rsidRDefault="003F68DD" w:rsidP="003F68DD">
            <w:pPr>
              <w:pStyle w:val="TAC"/>
            </w:pPr>
            <w:r>
              <w:t>N/A</w:t>
            </w:r>
          </w:p>
        </w:tc>
        <w:tc>
          <w:tcPr>
            <w:tcW w:w="1418" w:type="dxa"/>
          </w:tcPr>
          <w:p w14:paraId="20BEEA74" w14:textId="77777777" w:rsidR="003F68DD" w:rsidRPr="009C5807" w:rsidRDefault="003F68DD" w:rsidP="003F68DD">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0372125F"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4CCE5667"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5904CC9" w14:textId="3B3D5960" w:rsidR="003F68DD" w:rsidRPr="007C55F6" w:rsidRDefault="003F68DD" w:rsidP="003F68DD">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r>
      <w:tr w:rsidR="003F68DD" w:rsidRPr="00C14182" w14:paraId="29FC7C27" w14:textId="6BDEA99D" w:rsidTr="003F68DD">
        <w:trPr>
          <w:trHeight w:val="340"/>
          <w:jc w:val="center"/>
        </w:trPr>
        <w:tc>
          <w:tcPr>
            <w:tcW w:w="1483" w:type="dxa"/>
            <w:shd w:val="clear" w:color="auto" w:fill="auto"/>
          </w:tcPr>
          <w:p w14:paraId="0F393392" w14:textId="77777777" w:rsidR="003F68DD" w:rsidRPr="009C5807" w:rsidRDefault="003F68DD" w:rsidP="003F68DD">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3F68DD" w:rsidRPr="001B4F32" w:rsidRDefault="003F68DD" w:rsidP="003F68DD">
            <w:pPr>
              <w:pStyle w:val="TAC"/>
            </w:pPr>
            <w:r w:rsidRPr="001907DB">
              <w:rPr>
                <w:rFonts w:cs="Arial"/>
                <w:szCs w:val="18"/>
              </w:rPr>
              <w:t xml:space="preserve">N/A </w:t>
            </w:r>
          </w:p>
        </w:tc>
        <w:tc>
          <w:tcPr>
            <w:tcW w:w="1276" w:type="dxa"/>
            <w:shd w:val="clear" w:color="auto" w:fill="auto"/>
          </w:tcPr>
          <w:p w14:paraId="54832543" w14:textId="60015576" w:rsidR="003F68DD" w:rsidRPr="007C55F6" w:rsidRDefault="005A11DC" w:rsidP="003F68DD">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w:t>
            </w:r>
            <w:r>
              <w:rPr>
                <w:lang w:val="fr-FR"/>
              </w:rPr>
              <w:t>+Z</w:t>
            </w:r>
            <w:r w:rsidRPr="001907DB">
              <w:rPr>
                <w:rFonts w:cs="Arial"/>
                <w:szCs w:val="18"/>
              </w:rPr>
              <w:t>+2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417" w:type="dxa"/>
            <w:shd w:val="clear" w:color="auto" w:fill="auto"/>
          </w:tcPr>
          <w:p w14:paraId="46395CAC" w14:textId="77777777" w:rsidR="003F68DD" w:rsidRDefault="003F68DD" w:rsidP="003F68DD">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3F68DD" w:rsidRPr="00C11FC6" w:rsidRDefault="003F68DD" w:rsidP="003F68DD">
            <w:pPr>
              <w:pStyle w:val="TAC"/>
            </w:pPr>
            <w:r w:rsidRPr="001907DB">
              <w:rPr>
                <w:rFonts w:cs="Arial"/>
                <w:szCs w:val="18"/>
                <w:lang w:eastAsia="zh-CN"/>
              </w:rPr>
              <w:t>N/A</w:t>
            </w:r>
          </w:p>
        </w:tc>
        <w:tc>
          <w:tcPr>
            <w:tcW w:w="1417" w:type="dxa"/>
            <w:shd w:val="clear" w:color="auto" w:fill="auto"/>
          </w:tcPr>
          <w:p w14:paraId="538EC10E" w14:textId="558DD5A5" w:rsidR="003F68DD" w:rsidRPr="007C55F6" w:rsidRDefault="003F68DD" w:rsidP="003F68DD">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w:t>
            </w:r>
            <w:r>
              <w:rPr>
                <w:lang w:val="fr-FR"/>
              </w:rPr>
              <w:t>+Z</w:t>
            </w:r>
            <w:r w:rsidRPr="001907DB">
              <w:rPr>
                <w:rFonts w:cs="Arial"/>
                <w:szCs w:val="18"/>
              </w:rPr>
              <w:t>+2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269129C7" w14:textId="582C7ABE" w:rsidR="003F68DD" w:rsidRPr="007C55F6" w:rsidRDefault="003F68DD" w:rsidP="003F68DD">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w:t>
            </w:r>
            <w:r>
              <w:rPr>
                <w:lang w:val="fr-FR"/>
              </w:rPr>
              <w:t>+Z</w:t>
            </w:r>
            <w:r w:rsidRPr="001907DB">
              <w:rPr>
                <w:rFonts w:cs="Arial"/>
                <w:szCs w:val="18"/>
              </w:rPr>
              <w:t>+2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581DC9C5" w14:textId="3B9A9DEE" w:rsidR="003F68DD" w:rsidRPr="001907DB" w:rsidRDefault="003F68DD" w:rsidP="003F68DD">
            <w:pPr>
              <w:pStyle w:val="TAC"/>
              <w:rPr>
                <w:rFonts w:cs="Arial"/>
                <w:szCs w:val="18"/>
              </w:rPr>
            </w:pPr>
            <w:r>
              <w:rPr>
                <w:rFonts w:cs="Arial"/>
                <w:szCs w:val="18"/>
                <w:lang w:val="fr-FR"/>
              </w:rPr>
              <w:t>N</w:t>
            </w:r>
            <w:r>
              <w:rPr>
                <w:rFonts w:cs="Arial"/>
                <w:szCs w:val="18"/>
                <w:vertAlign w:val="subscript"/>
                <w:lang w:val="fr-FR"/>
              </w:rPr>
              <w:t>SCC_SSB</w:t>
            </w:r>
            <w:r>
              <w:rPr>
                <w:rFonts w:cs="Arial"/>
                <w:szCs w:val="18"/>
                <w:lang w:val="fr-FR"/>
              </w:rPr>
              <w:t xml:space="preserve"> +Y+Z+2</w:t>
            </w:r>
            <w:r>
              <w:rPr>
                <w:rFonts w:cs="Arial"/>
                <w:szCs w:val="18"/>
                <w:lang w:val="fr-FR" w:eastAsia="zh-CN"/>
              </w:rPr>
              <w:t>x</w:t>
            </w:r>
            <w:r>
              <w:rPr>
                <w:rFonts w:cs="Arial"/>
                <w:szCs w:val="18"/>
                <w:lang w:val="fr-FR"/>
              </w:rPr>
              <w:t xml:space="preserve"> N</w:t>
            </w:r>
            <w:r>
              <w:rPr>
                <w:rFonts w:cs="Arial"/>
                <w:szCs w:val="18"/>
                <w:vertAlign w:val="subscript"/>
                <w:lang w:val="fr-FR"/>
              </w:rPr>
              <w:t>SCC_CSIRS</w:t>
            </w:r>
          </w:p>
        </w:tc>
      </w:tr>
      <w:tr w:rsidR="003F68DD" w:rsidRPr="009C5807" w14:paraId="69FC426D" w14:textId="09D26D67" w:rsidTr="007E5227">
        <w:trPr>
          <w:trHeight w:val="340"/>
          <w:jc w:val="center"/>
        </w:trPr>
        <w:tc>
          <w:tcPr>
            <w:tcW w:w="11059" w:type="dxa"/>
            <w:gridSpan w:val="8"/>
            <w:shd w:val="clear" w:color="auto" w:fill="auto"/>
          </w:tcPr>
          <w:p w14:paraId="5EF88D24" w14:textId="77777777" w:rsidR="003F68DD" w:rsidRPr="009C5807" w:rsidRDefault="003F68DD" w:rsidP="00224E82">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004B8FD3" w14:textId="77777777" w:rsidR="003F68DD" w:rsidRPr="009C5807" w:rsidRDefault="003F68DD" w:rsidP="00224E82">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6DD93AC9" w14:textId="77777777" w:rsidR="003F68DD" w:rsidRPr="009C5807" w:rsidRDefault="003F68DD" w:rsidP="00224E82">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1B12682" w14:textId="77777777" w:rsidR="003F68DD" w:rsidRDefault="003F68DD" w:rsidP="00224E82">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441F2A42" w14:textId="77777777" w:rsidR="003F68DD" w:rsidRDefault="003F68DD" w:rsidP="00224E82">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7AA5086E" w14:textId="77777777" w:rsidR="003F68DD" w:rsidRDefault="003F68DD"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84157BA" w14:textId="77777777" w:rsidR="003F68DD" w:rsidRDefault="003F68DD"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DCF4678" w14:textId="77777777" w:rsidR="003F68DD" w:rsidRDefault="003F68DD"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43CF69DF" w14:textId="77777777" w:rsidR="003F68DD" w:rsidRPr="00563049" w:rsidRDefault="003F68DD"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4CCFDE42" w14:textId="77777777" w:rsidR="003F68DD" w:rsidRDefault="003F68DD" w:rsidP="003F68DD">
            <w:pPr>
              <w:pStyle w:val="TAN"/>
              <w:rPr>
                <w:rFonts w:eastAsia="Malgun Gothic"/>
              </w:rPr>
            </w:pPr>
            <w:r w:rsidRPr="00563049">
              <w:rPr>
                <w:rFonts w:eastAsia="Malgun Gothic"/>
              </w:rPr>
              <w:t>Note 10:</w:t>
            </w:r>
            <w:r w:rsidRPr="00563049">
              <w:rPr>
                <w:rFonts w:eastAsia="Malgun Gothic"/>
              </w:rPr>
              <w:tab/>
              <w:t>N</w:t>
            </w:r>
            <w:r w:rsidRPr="00563049">
              <w:rPr>
                <w:rFonts w:eastAsia="Malgun Gothic"/>
                <w:vertAlign w:val="subscript"/>
              </w:rPr>
              <w:t>PCC_CCA_RSSI/CO</w:t>
            </w:r>
            <w:r w:rsidRPr="00563049">
              <w:rPr>
                <w:rFonts w:eastAsia="Malgun Gothic"/>
              </w:rPr>
              <w:t>= 1 if PSCC is configured with RSSI/CO measurements without MG when RMTC and SMTC are overlapping; N</w:t>
            </w:r>
            <w:r w:rsidRPr="00563049">
              <w:rPr>
                <w:rFonts w:eastAsia="Malgun Gothic"/>
                <w:vertAlign w:val="subscript"/>
              </w:rPr>
              <w:t>SCC_CCA_RSSI/CO</w:t>
            </w:r>
            <w:r w:rsidRPr="00563049">
              <w:rPr>
                <w:rFonts w:eastAsia="Malgun Gothic"/>
              </w:rPr>
              <w:t xml:space="preserve"> = Number of MOs for SCell(s) configured with RSSI/CO measurements without MG when RMTC and SMTC are overlapping.</w:t>
            </w:r>
          </w:p>
          <w:p w14:paraId="68BBABEF" w14:textId="5D8E62FD" w:rsidR="003F68DD" w:rsidRPr="009C5807" w:rsidRDefault="003F68DD" w:rsidP="00224E82">
            <w:pPr>
              <w:pStyle w:val="TAN"/>
              <w:rPr>
                <w:lang w:eastAsia="zh-CN"/>
              </w:rPr>
            </w:pPr>
            <w:r>
              <w:rPr>
                <w:lang w:val="en-US" w:eastAsia="zh-CN"/>
              </w:rPr>
              <w:t>Note 11:</w:t>
            </w:r>
            <w:r>
              <w:tab/>
            </w:r>
            <w:r>
              <w:rPr>
                <w:lang w:val="en-US" w:eastAsia="zh-CN"/>
              </w:rPr>
              <w:t>Z is the number of configured E-UTRA inter-RAT MOs without MG that are being measured outside of MG; otherwise, it is 0.</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8"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8"/>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11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559"/>
        <w:gridCol w:w="1646"/>
        <w:gridCol w:w="1646"/>
      </w:tblGrid>
      <w:tr w:rsidR="009C7123" w:rsidRPr="009C5807" w14:paraId="1D8D0007" w14:textId="0CB5CA61" w:rsidTr="00EA4E5D">
        <w:trPr>
          <w:trHeight w:val="340"/>
          <w:jc w:val="center"/>
        </w:trPr>
        <w:tc>
          <w:tcPr>
            <w:tcW w:w="1702" w:type="dxa"/>
            <w:shd w:val="clear" w:color="auto" w:fill="auto"/>
          </w:tcPr>
          <w:p w14:paraId="2E72A9D7" w14:textId="77777777" w:rsidR="009C7123" w:rsidRPr="009C5807" w:rsidRDefault="009C7123" w:rsidP="009C7123">
            <w:pPr>
              <w:pStyle w:val="TAH"/>
              <w:rPr>
                <w:lang w:eastAsia="zh-CN"/>
              </w:rPr>
            </w:pPr>
            <w:r w:rsidRPr="009C5807">
              <w:t>Scenario</w:t>
            </w:r>
          </w:p>
        </w:tc>
        <w:tc>
          <w:tcPr>
            <w:tcW w:w="1417" w:type="dxa"/>
            <w:shd w:val="clear" w:color="auto" w:fill="auto"/>
          </w:tcPr>
          <w:p w14:paraId="7FEA5812" w14:textId="77777777" w:rsidR="009C7123" w:rsidRPr="009C5807" w:rsidRDefault="009C7123" w:rsidP="009C712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9C7123" w:rsidRPr="009C5807" w:rsidRDefault="009C7123" w:rsidP="009C712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0B4D7C91" w14:textId="02C8AA85" w:rsidR="009C7123" w:rsidRPr="009C5807" w:rsidRDefault="009C7123" w:rsidP="009C7123">
            <w:pPr>
              <w:pStyle w:val="TAH"/>
              <w:rPr>
                <w:i/>
              </w:rPr>
            </w:pPr>
            <w:r w:rsidRPr="00841B32">
              <w:rPr>
                <w:bCs/>
              </w:rPr>
              <w:t>CSSF</w:t>
            </w:r>
            <w:r w:rsidRPr="00841B32">
              <w:rPr>
                <w:bCs/>
                <w:vertAlign w:val="subscript"/>
              </w:rPr>
              <w:t>outside_gap,i</w:t>
            </w:r>
            <w:r w:rsidRPr="00841B32">
              <w:rPr>
                <w:bCs/>
              </w:rPr>
              <w:t xml:space="preserve"> for FR1 PSCC</w:t>
            </w:r>
            <w:r w:rsidRPr="00DC6997" w:rsidDel="00DC6997">
              <w:rPr>
                <w:i/>
              </w:rPr>
              <w:t xml:space="preserve"> </w:t>
            </w:r>
          </w:p>
        </w:tc>
        <w:tc>
          <w:tcPr>
            <w:tcW w:w="1559" w:type="dxa"/>
            <w:shd w:val="clear" w:color="auto" w:fill="auto"/>
          </w:tcPr>
          <w:p w14:paraId="5DF83014" w14:textId="629BBA78" w:rsidR="009C7123" w:rsidRPr="009C5807" w:rsidRDefault="009C7123" w:rsidP="009C712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9C7123" w:rsidRPr="009C5807" w:rsidRDefault="009C7123" w:rsidP="009C712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9C7123" w:rsidRPr="009C5807" w:rsidRDefault="009C7123" w:rsidP="009C7123">
            <w:pPr>
              <w:pStyle w:val="TAH"/>
              <w:rPr>
                <w:i/>
              </w:rPr>
            </w:pPr>
            <w:r w:rsidRPr="00BC793C">
              <w:rPr>
                <w:i/>
              </w:rPr>
              <w:t>CSSF</w:t>
            </w:r>
            <w:r w:rsidRPr="009C5807">
              <w:rPr>
                <w:vertAlign w:val="subscript"/>
              </w:rPr>
              <w:t>outside_gap,i</w:t>
            </w:r>
            <w:r w:rsidRPr="009C5807">
              <w:t xml:space="preserve"> for inter-frequency MO with no measurement gap</w:t>
            </w:r>
          </w:p>
        </w:tc>
      </w:tr>
      <w:tr w:rsidR="009C7123" w:rsidRPr="00C14182" w14:paraId="1A7C572A" w14:textId="693C7CD6" w:rsidTr="009C7123">
        <w:trPr>
          <w:trHeight w:val="340"/>
          <w:jc w:val="center"/>
        </w:trPr>
        <w:tc>
          <w:tcPr>
            <w:tcW w:w="1702" w:type="dxa"/>
            <w:shd w:val="clear" w:color="auto" w:fill="auto"/>
          </w:tcPr>
          <w:p w14:paraId="4546BDFF" w14:textId="77777777" w:rsidR="009C7123" w:rsidRPr="009C5807" w:rsidRDefault="009C7123" w:rsidP="009C7123">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9C7123" w:rsidRPr="009C5807" w:rsidRDefault="009C7123" w:rsidP="009C7123">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9C7123" w:rsidRPr="007C55F6" w:rsidRDefault="009C7123" w:rsidP="009C7123">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tcPr>
          <w:p w14:paraId="2B595B32" w14:textId="3891865F" w:rsidR="009C7123" w:rsidRPr="00C11FC6" w:rsidRDefault="009C7123" w:rsidP="009C7123">
            <w:pPr>
              <w:pStyle w:val="TAC"/>
            </w:pPr>
            <w:r>
              <w:t>N/A</w:t>
            </w:r>
          </w:p>
        </w:tc>
        <w:tc>
          <w:tcPr>
            <w:tcW w:w="1559" w:type="dxa"/>
            <w:shd w:val="clear" w:color="auto" w:fill="auto"/>
          </w:tcPr>
          <w:p w14:paraId="1DA56E3A" w14:textId="36B07A87" w:rsidR="009C7123" w:rsidRPr="009C5807" w:rsidRDefault="009C7123" w:rsidP="009C7123">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Pr="0010506B">
              <w:rPr>
                <w:vertAlign w:val="superscript"/>
              </w:rPr>
              <w:t xml:space="preserve"> Note 2</w:t>
            </w:r>
            <w:r w:rsidRPr="00C11FC6">
              <w:t xml:space="preserve"> </w:t>
            </w:r>
          </w:p>
        </w:tc>
        <w:tc>
          <w:tcPr>
            <w:tcW w:w="1646" w:type="dxa"/>
            <w:shd w:val="clear" w:color="auto" w:fill="auto"/>
          </w:tcPr>
          <w:p w14:paraId="6E825ED0" w14:textId="60E4147F" w:rsidR="009C7123" w:rsidRPr="007C55F6" w:rsidRDefault="009C7123" w:rsidP="009C7123">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9C7123" w:rsidRPr="007C55F6" w:rsidRDefault="009C7123" w:rsidP="009C7123">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9C7123" w:rsidRPr="00C14182" w14:paraId="18D5084D" w14:textId="77777777" w:rsidTr="000B03B7">
        <w:trPr>
          <w:trHeight w:val="340"/>
          <w:jc w:val="center"/>
        </w:trPr>
        <w:tc>
          <w:tcPr>
            <w:tcW w:w="1702" w:type="dxa"/>
            <w:shd w:val="clear" w:color="auto" w:fill="auto"/>
          </w:tcPr>
          <w:p w14:paraId="2015229F" w14:textId="46C6B6D7" w:rsidR="009C7123" w:rsidRPr="009C5807" w:rsidRDefault="009C7123" w:rsidP="009C7123">
            <w:pPr>
              <w:pStyle w:val="TAL"/>
              <w:rPr>
                <w:b/>
              </w:rPr>
            </w:pPr>
            <w:r w:rsidRPr="00841B32">
              <w:rPr>
                <w:bCs/>
              </w:rPr>
              <w:t xml:space="preserve">FR1 + FR1 NR-DC (FR1 pCell and FR1 PScell) </w:t>
            </w:r>
          </w:p>
        </w:tc>
        <w:tc>
          <w:tcPr>
            <w:tcW w:w="1417" w:type="dxa"/>
            <w:shd w:val="clear" w:color="auto" w:fill="auto"/>
          </w:tcPr>
          <w:p w14:paraId="65DE03C7" w14:textId="3F3941BE" w:rsidR="009C7123" w:rsidRPr="001B4F32" w:rsidRDefault="009C7123" w:rsidP="009C7123">
            <w:pPr>
              <w:pStyle w:val="TAC"/>
            </w:pPr>
            <w:r w:rsidRPr="00841B32">
              <w:rPr>
                <w:bCs/>
              </w:rPr>
              <w:t>1+N</w:t>
            </w:r>
            <w:r w:rsidRPr="00841B32">
              <w:rPr>
                <w:bCs/>
                <w:vertAlign w:val="subscript"/>
              </w:rPr>
              <w:t>PCC_CSIRS</w:t>
            </w:r>
            <w:r w:rsidRPr="00841B32">
              <w:rPr>
                <w:bCs/>
              </w:rPr>
              <w:t xml:space="preserve"> </w:t>
            </w:r>
          </w:p>
        </w:tc>
        <w:tc>
          <w:tcPr>
            <w:tcW w:w="1506" w:type="dxa"/>
            <w:shd w:val="clear" w:color="auto" w:fill="auto"/>
          </w:tcPr>
          <w:p w14:paraId="1143D737" w14:textId="129BF09D" w:rsidR="009C7123" w:rsidRPr="007C55F6" w:rsidRDefault="009C7123" w:rsidP="009C7123">
            <w:pPr>
              <w:pStyle w:val="TAC"/>
              <w:rPr>
                <w:lang w:val="fr-FR"/>
              </w:rPr>
            </w:pPr>
            <w:r w:rsidRPr="00841B32">
              <w:rPr>
                <w:bCs/>
                <w:lang w:val="fr-FR"/>
              </w:rPr>
              <w:t>2×( N</w:t>
            </w:r>
            <w:r w:rsidRPr="00841B32">
              <w:rPr>
                <w:bCs/>
                <w:vertAlign w:val="subscript"/>
                <w:lang w:val="fr-FR"/>
              </w:rPr>
              <w:t>SCC_SSB</w:t>
            </w:r>
            <w:r w:rsidRPr="00841B32">
              <w:rPr>
                <w:bCs/>
                <w:lang w:val="fr-FR"/>
              </w:rPr>
              <w:t xml:space="preserve"> +Y+2xN</w:t>
            </w:r>
            <w:r w:rsidRPr="00841B32">
              <w:rPr>
                <w:bCs/>
                <w:vertAlign w:val="subscript"/>
                <w:lang w:val="fr-FR"/>
              </w:rPr>
              <w:t>SCC_CSIRS</w:t>
            </w:r>
            <w:r w:rsidRPr="00841B32">
              <w:rPr>
                <w:bCs/>
                <w:lang w:val="fr-FR"/>
              </w:rPr>
              <w:t>)</w:t>
            </w:r>
          </w:p>
        </w:tc>
        <w:tc>
          <w:tcPr>
            <w:tcW w:w="1559" w:type="dxa"/>
            <w:shd w:val="clear" w:color="auto" w:fill="auto"/>
          </w:tcPr>
          <w:p w14:paraId="72A41E5C" w14:textId="036A81AB" w:rsidR="009C7123" w:rsidRPr="00C11FC6" w:rsidRDefault="009C7123" w:rsidP="009C7123">
            <w:pPr>
              <w:pStyle w:val="TAC"/>
            </w:pPr>
            <w:r w:rsidRPr="00841B32">
              <w:rPr>
                <w:bCs/>
              </w:rPr>
              <w:t>2x(1+ N</w:t>
            </w:r>
            <w:r w:rsidRPr="00841B32">
              <w:rPr>
                <w:bCs/>
                <w:vertAlign w:val="subscript"/>
              </w:rPr>
              <w:t>PSCC_CSIRS</w:t>
            </w:r>
            <w:r w:rsidRPr="00841B32">
              <w:rPr>
                <w:bCs/>
              </w:rPr>
              <w:t>)</w:t>
            </w:r>
            <w:r w:rsidRPr="00841B32">
              <w:rPr>
                <w:bCs/>
                <w:vertAlign w:val="superscript"/>
              </w:rPr>
              <w:t xml:space="preserve"> Note 2</w:t>
            </w:r>
          </w:p>
        </w:tc>
        <w:tc>
          <w:tcPr>
            <w:tcW w:w="1559" w:type="dxa"/>
            <w:shd w:val="clear" w:color="auto" w:fill="auto"/>
          </w:tcPr>
          <w:p w14:paraId="1D2DB745" w14:textId="27FD2D4D" w:rsidR="009C7123" w:rsidRPr="00C11FC6" w:rsidRDefault="009C7123" w:rsidP="009C7123">
            <w:pPr>
              <w:pStyle w:val="TAC"/>
            </w:pPr>
            <w:r w:rsidRPr="00841B32">
              <w:rPr>
                <w:bCs/>
              </w:rPr>
              <w:t xml:space="preserve">N/A </w:t>
            </w:r>
          </w:p>
        </w:tc>
        <w:tc>
          <w:tcPr>
            <w:tcW w:w="1646" w:type="dxa"/>
            <w:shd w:val="clear" w:color="auto" w:fill="auto"/>
          </w:tcPr>
          <w:p w14:paraId="7DDC91AD" w14:textId="36BFB4F2" w:rsidR="009C7123" w:rsidRPr="007C55F6" w:rsidRDefault="009C7123" w:rsidP="009C7123">
            <w:pPr>
              <w:pStyle w:val="TAC"/>
              <w:rPr>
                <w:lang w:val="fr-FR"/>
              </w:rPr>
            </w:pPr>
            <w:r w:rsidRPr="00841B32">
              <w:rPr>
                <w:bCs/>
              </w:rPr>
              <w:t>N/A</w:t>
            </w:r>
          </w:p>
        </w:tc>
        <w:tc>
          <w:tcPr>
            <w:tcW w:w="1646" w:type="dxa"/>
          </w:tcPr>
          <w:p w14:paraId="11CDA238" w14:textId="738D76D0" w:rsidR="009C7123" w:rsidRPr="007C55F6" w:rsidRDefault="009C7123" w:rsidP="009C7123">
            <w:pPr>
              <w:pStyle w:val="TAC"/>
              <w:rPr>
                <w:lang w:val="fr-FR"/>
              </w:rPr>
            </w:pPr>
            <w:r w:rsidRPr="00841B32">
              <w:rPr>
                <w:bCs/>
                <w:lang w:val="fr-FR"/>
              </w:rPr>
              <w:t>2x(N</w:t>
            </w:r>
            <w:r w:rsidRPr="00841B32">
              <w:rPr>
                <w:bCs/>
                <w:vertAlign w:val="subscript"/>
                <w:lang w:val="fr-FR"/>
              </w:rPr>
              <w:t>SCC_SSB</w:t>
            </w:r>
            <w:r w:rsidRPr="00841B32">
              <w:rPr>
                <w:bCs/>
                <w:lang w:val="fr-FR"/>
              </w:rPr>
              <w:t xml:space="preserve"> +Y+2x N</w:t>
            </w:r>
            <w:r w:rsidRPr="00841B32">
              <w:rPr>
                <w:bCs/>
                <w:vertAlign w:val="subscript"/>
                <w:lang w:val="fr-FR"/>
              </w:rPr>
              <w:t>SCC_CSIRS</w:t>
            </w:r>
            <w:r w:rsidRPr="00841B32">
              <w:rPr>
                <w:bCs/>
                <w:lang w:val="fr-FR"/>
              </w:rPr>
              <w:t xml:space="preserve"> )</w:t>
            </w:r>
          </w:p>
        </w:tc>
      </w:tr>
      <w:tr w:rsidR="009C7123" w:rsidRPr="009C5807" w14:paraId="42DB1BC3" w14:textId="73488AD0" w:rsidTr="00EA647C">
        <w:trPr>
          <w:trHeight w:val="340"/>
          <w:jc w:val="center"/>
        </w:trPr>
        <w:tc>
          <w:tcPr>
            <w:tcW w:w="11035" w:type="dxa"/>
            <w:gridSpan w:val="7"/>
          </w:tcPr>
          <w:p w14:paraId="2CA4DFC8" w14:textId="1E0C51F3" w:rsidR="009C7123" w:rsidRPr="009C5807" w:rsidRDefault="009C7123" w:rsidP="009C7123">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4C29CF6D" w14:textId="77777777" w:rsidR="009C7123" w:rsidRPr="009C5807" w:rsidRDefault="009C7123" w:rsidP="009C7123">
            <w:pPr>
              <w:pStyle w:val="TAN"/>
              <w:rPr>
                <w:lang w:eastAsia="zh-CN"/>
              </w:rPr>
            </w:pPr>
            <w:r w:rsidRPr="009C5807">
              <w:rPr>
                <w:lang w:eastAsia="zh-CN"/>
              </w:rPr>
              <w:t>Note 2:</w:t>
            </w:r>
            <w:r>
              <w:tab/>
            </w:r>
            <w:r w:rsidRPr="009C5807">
              <w:rPr>
                <w:lang w:eastAsia="zh-CN"/>
              </w:rPr>
              <w:t>CSSF</w:t>
            </w:r>
            <w:r w:rsidRPr="009C5807">
              <w:rPr>
                <w:vertAlign w:val="subscript"/>
                <w:lang w:eastAsia="zh-CN"/>
              </w:rPr>
              <w:t xml:space="preserve">outside_gap,i </w:t>
            </w:r>
            <w:r w:rsidRPr="009C5807">
              <w:rPr>
                <w:lang w:eastAsia="zh-CN"/>
              </w:rPr>
              <w:t>=1 if  no SCell is configured</w:t>
            </w:r>
            <w:r>
              <w:rPr>
                <w:lang w:eastAsia="zh-CN"/>
              </w:rPr>
              <w:t xml:space="preserve"> and no inter-frequency MO without gap</w:t>
            </w:r>
            <w:r>
              <w:t xml:space="preserve">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rPr>
                <w:lang w:eastAsia="zh-CN"/>
              </w:rPr>
              <w:t>.</w:t>
            </w:r>
          </w:p>
          <w:p w14:paraId="7B076548" w14:textId="1C0801F9" w:rsidR="009C7123" w:rsidRDefault="009C7123" w:rsidP="009C7123">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eastAsia="zh-CN"/>
              </w:rPr>
              <w:t>; otherwise, it is 0</w:t>
            </w:r>
            <w:r>
              <w:rPr>
                <w:rFonts w:hint="eastAsia"/>
                <w:lang w:val="en-US" w:eastAsia="zh-TW"/>
              </w:rPr>
              <w:t>.</w:t>
            </w:r>
          </w:p>
          <w:p w14:paraId="65C56F71" w14:textId="77777777" w:rsidR="009C7123" w:rsidRDefault="009C7123" w:rsidP="009C7123">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9C7123" w:rsidRDefault="009C7123" w:rsidP="009C7123">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9C7123" w:rsidRDefault="009C7123" w:rsidP="009C7123">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9C7123" w:rsidRPr="009C5807" w:rsidRDefault="009C7123" w:rsidP="009C7123">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70AB388" w14:textId="12BC8389" w:rsidR="009B2939" w:rsidRDefault="009B2939" w:rsidP="009B2939">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0096526F" w14:textId="77777777" w:rsidR="009B2939" w:rsidRDefault="009B2939" w:rsidP="009B2939">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9" w:name="_Toc5952690"/>
      <w:r w:rsidRPr="009C5807">
        <w:t>9.1.5.2</w:t>
      </w:r>
      <w:r w:rsidRPr="009C5807">
        <w:tab/>
        <w:t>Monitoring of multiple layers within gaps</w:t>
      </w:r>
      <w:bookmarkEnd w:id="29"/>
    </w:p>
    <w:p w14:paraId="10AD5CC8" w14:textId="26CD7DDB" w:rsidR="001F20B9" w:rsidRPr="00B63007" w:rsidRDefault="009E0F95" w:rsidP="001F20B9">
      <w:pPr>
        <w:rPr>
          <w:iCs/>
        </w:rPr>
      </w:pPr>
      <w:r w:rsidRPr="006E0BFC">
        <w:t xml:space="preserve">For a UE supporting concurrent gaps </w:t>
      </w:r>
      <w:r>
        <w:t xml:space="preserve">or [concurrent gaps with Pre-MG] or [concurrent gaps with NCSG], </w:t>
      </w:r>
      <w:r w:rsidRPr="006E0BFC">
        <w:t xml:space="preserve">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65CD12BC" w14:textId="77777777" w:rsidR="001F20B9" w:rsidRDefault="001F20B9" w:rsidP="001F20B9">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29CACC53" w14:textId="35A97613" w:rsidR="009E0F95" w:rsidRDefault="009E0F95" w:rsidP="009E0F95">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[GAPs], or</w:t>
      </w:r>
    </w:p>
    <w:p w14:paraId="563DD171" w14:textId="41237CBC" w:rsidR="001F20B9" w:rsidRPr="009C5807" w:rsidRDefault="009E0F95" w:rsidP="009E0F95">
      <w:pPr>
        <w:pStyle w:val="B20"/>
        <w:ind w:left="568"/>
        <w:rPr>
          <w:lang w:eastAsia="zh-CN"/>
        </w:rPr>
      </w:pPr>
      <w:r>
        <w:rPr>
          <w:lang w:eastAsia="zh-CN"/>
        </w:rP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t>concurrent</w:t>
      </w:r>
      <w:r w:rsidDel="00F67C8D">
        <w:t xml:space="preserve"> </w:t>
      </w:r>
      <w:r>
        <w:t>[GAPs]</w:t>
      </w:r>
      <w:r w:rsidRPr="00992ADC">
        <w:t>.</w:t>
      </w:r>
    </w:p>
    <w:p w14:paraId="1C98B5AB" w14:textId="77777777" w:rsidR="001F20B9" w:rsidRDefault="001F20B9" w:rsidP="001F20B9">
      <w:pPr>
        <w:pStyle w:val="B10"/>
        <w:ind w:left="284"/>
        <w:rPr>
          <w:lang w:eastAsia="zh-CN"/>
        </w:rPr>
      </w:pPr>
      <w:r w:rsidRPr="009C5807">
        <w:t>-</w:t>
      </w:r>
      <w:r w:rsidRPr="009C5807">
        <w:tab/>
      </w:r>
      <w:r>
        <w:t>SSB-based i</w:t>
      </w:r>
      <w:r w:rsidRPr="009C5807">
        <w:t>ntra-frequency measurement object with measurement gap in clause 9.2.6</w:t>
      </w:r>
      <w:r w:rsidRPr="003362AA">
        <w:t xml:space="preserve"> and 9.2A.6</w:t>
      </w:r>
      <w:r w:rsidRPr="009C5807">
        <w:t>.</w:t>
      </w:r>
    </w:p>
    <w:p w14:paraId="529BC702" w14:textId="09751D3B" w:rsidR="009E0F95" w:rsidRPr="009C5807" w:rsidRDefault="009E0F95" w:rsidP="009E0F95">
      <w:pPr>
        <w:pStyle w:val="B10"/>
        <w:ind w:left="284"/>
      </w:pPr>
      <w:r w:rsidRPr="009C5807">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[GAPs]</w:t>
      </w:r>
      <w:r w:rsidRPr="009C5807">
        <w:t>.</w:t>
      </w:r>
    </w:p>
    <w:p w14:paraId="664D7337" w14:textId="6CEF073E" w:rsidR="001F20B9" w:rsidRDefault="009E0F95" w:rsidP="009E0F95">
      <w:pPr>
        <w:pStyle w:val="B10"/>
        <w:ind w:left="284"/>
      </w:pPr>
      <w:r w:rsidRPr="009C5807">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[GAPs]</w:t>
      </w:r>
      <w:r w:rsidRPr="009C5807">
        <w:t>.</w:t>
      </w:r>
    </w:p>
    <w:p w14:paraId="4449F872" w14:textId="28F5D92D" w:rsidR="001F20B9" w:rsidRPr="009C5807" w:rsidRDefault="009E0F95" w:rsidP="001F20B9">
      <w:pPr>
        <w:pStyle w:val="B10"/>
        <w:ind w:left="284"/>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[GAPs].</w:t>
      </w:r>
    </w:p>
    <w:p w14:paraId="64CD03BB" w14:textId="77777777" w:rsidR="001F20B9" w:rsidRDefault="001F20B9" w:rsidP="001F20B9">
      <w:pPr>
        <w:pStyle w:val="B10"/>
        <w:ind w:left="284"/>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2815005D" w14:textId="77777777" w:rsidR="001F20B9" w:rsidRDefault="001F20B9" w:rsidP="001F20B9">
      <w:pPr>
        <w:pStyle w:val="B10"/>
        <w:ind w:left="284"/>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843B13A" w14:textId="661394C1" w:rsidR="009E0F95" w:rsidRDefault="009E0F95" w:rsidP="009E0F95">
      <w:pPr>
        <w:pStyle w:val="B20"/>
        <w:ind w:left="567"/>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[GAPs]</w:t>
      </w:r>
      <w:r>
        <w:rPr>
          <w:lang w:eastAsia="zh-CN"/>
        </w:rPr>
        <w:t>, or</w:t>
      </w:r>
    </w:p>
    <w:p w14:paraId="07F2DAC3" w14:textId="183E8B74" w:rsidR="009E0F95" w:rsidRDefault="009E0F95" w:rsidP="009E0F95">
      <w:pPr>
        <w:pStyle w:val="B20"/>
        <w:ind w:left="567"/>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w:t>
      </w:r>
      <w:r w:rsidDel="00F67C8D">
        <w:t xml:space="preserve"> </w:t>
      </w:r>
      <w:r>
        <w:t>[GAPs], or</w:t>
      </w:r>
    </w:p>
    <w:p w14:paraId="52BAD76C" w14:textId="3278A4BA" w:rsidR="001F20B9" w:rsidRPr="003362AA" w:rsidRDefault="009E0F95" w:rsidP="009E0F95">
      <w:pPr>
        <w:pStyle w:val="B20"/>
        <w:ind w:left="567"/>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64E71F93" w14:textId="77777777" w:rsidR="001F20B9" w:rsidRPr="00B63007" w:rsidRDefault="001F20B9" w:rsidP="001F20B9">
      <w:pPr>
        <w:pStyle w:val="B10"/>
        <w:ind w:left="284"/>
      </w:pPr>
      <w:r w:rsidRPr="00B63007">
        <w:rPr>
          <w:rFonts w:hint="eastAsia"/>
          <w:lang w:eastAsia="zh-CN"/>
        </w:rPr>
        <w:t>-</w:t>
      </w:r>
      <w:r w:rsidRPr="00B63007">
        <w:tab/>
        <w:t>NR PRS-based measurements for positioning</w:t>
      </w:r>
      <w:r>
        <w:t xml:space="preserve"> </w:t>
      </w:r>
      <w:r w:rsidRPr="00B63007">
        <w:t>in clause 9.9.</w:t>
      </w:r>
    </w:p>
    <w:p w14:paraId="11B34656" w14:textId="77777777" w:rsidR="001F20B9" w:rsidRDefault="001F20B9" w:rsidP="001F20B9">
      <w:pPr>
        <w:pStyle w:val="B10"/>
        <w:ind w:left="284"/>
      </w:pPr>
      <w:r w:rsidRPr="00B63007">
        <w:rPr>
          <w:rFonts w:hint="eastAsia"/>
          <w:lang w:eastAsia="zh-CN"/>
        </w:rPr>
        <w:t>-</w:t>
      </w:r>
      <w:r w:rsidRPr="00B63007">
        <w:tab/>
        <w:t>E-UTRA Inter-RAT measurement object</w:t>
      </w:r>
      <w:r>
        <w:t xml:space="preserve"> </w:t>
      </w:r>
      <w:r w:rsidRPr="00B63007">
        <w:t>in clauses 9.4.2 and 9.4.3.</w:t>
      </w:r>
    </w:p>
    <w:p w14:paraId="032746F7" w14:textId="77777777" w:rsidR="009E0F95" w:rsidRPr="000C36B2" w:rsidRDefault="009E0F95" w:rsidP="005A11DC">
      <w:r w:rsidRPr="00442522">
        <w:t>Editor’s note: whether rel-17 concurrent gaps is considered with NFG in this work item is not discussed yet.</w:t>
      </w:r>
      <w:r>
        <w:t xml:space="preserve"> </w:t>
      </w:r>
    </w:p>
    <w:p w14:paraId="02F16E76" w14:textId="14DA17A6" w:rsidR="009E0F95" w:rsidRPr="00B63007" w:rsidRDefault="009E0F95" w:rsidP="005A11DC">
      <w:r>
        <w:t xml:space="preserve">Editor’s note: when a UE supporting [concurrent gaps with Pre-MG] </w:t>
      </w:r>
      <w:r>
        <w:rPr>
          <w:lang w:eastAsia="zh-CN"/>
        </w:rPr>
        <w:t>is</w:t>
      </w:r>
      <w:r>
        <w:t xml:space="preserve"> configured with [concurrent gaps with Pre-MG], for a MO associated with another deactivated Pre-MG1 but is fully overlapped with [GAP2], whether this MO should be counted when determing CSSF for [GAP2] is under discussion.</w:t>
      </w:r>
    </w:p>
    <w:p w14:paraId="259E155B" w14:textId="77777777" w:rsidR="001F20B9" w:rsidRPr="00B63007" w:rsidRDefault="001F20B9" w:rsidP="001F20B9">
      <w:pPr>
        <w:rPr>
          <w:lang w:eastAsia="zh-CN"/>
        </w:rPr>
      </w:pPr>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3CA5FBCE" w14:textId="4357C6F9" w:rsidR="001F20B9" w:rsidRPr="00B63007" w:rsidRDefault="001F20B9" w:rsidP="001F20B9">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w:t>
      </w:r>
      <w:r w:rsidR="00CF2743" w:rsidRPr="00CF2743">
        <w:t xml:space="preserve"> </w:t>
      </w:r>
      <w:r w:rsidR="00CF2743">
        <w:t>.</w:t>
      </w:r>
    </w:p>
    <w:p w14:paraId="46B9ED12" w14:textId="77777777" w:rsidR="001F20B9" w:rsidRDefault="001F20B9" w:rsidP="001F20B9">
      <w:pPr>
        <w:pStyle w:val="B10"/>
      </w:pPr>
      <w:r w:rsidRPr="00B63007">
        <w:t>-</w:t>
      </w:r>
      <w:r w:rsidRPr="00B63007">
        <w:tab/>
        <w:t>SSB-based intra-frequency measurement object with measurement gap in clause 9.2.6 and 9.2A.6.</w:t>
      </w:r>
    </w:p>
    <w:p w14:paraId="4B8FA033" w14:textId="70B2B3E5" w:rsidR="009E0F95" w:rsidRPr="00442522" w:rsidRDefault="009E0F95" w:rsidP="009E0F95">
      <w:pPr>
        <w:pStyle w:val="B10"/>
      </w:pPr>
      <w:r w:rsidRPr="007A02B6">
        <w:t>-</w:t>
      </w:r>
      <w:r w:rsidRPr="007A02B6">
        <w:tab/>
        <w:t>SSB-based intra-frequency measurement in clause 9.2.</w:t>
      </w:r>
      <w:r>
        <w:t>5</w:t>
      </w:r>
      <w:r w:rsidRPr="007A02B6">
        <w:t xml:space="preserve"> for UE </w:t>
      </w:r>
      <w:r w:rsidRPr="00442522">
        <w:t xml:space="preserve">supporting </w:t>
      </w:r>
      <w:r w:rsidRPr="00442522">
        <w:rPr>
          <w:rFonts w:hint="eastAsia"/>
          <w:lang w:eastAsia="zh-CN"/>
        </w:rPr>
        <w:t>[</w:t>
      </w:r>
      <w:r w:rsidRPr="00442522">
        <w:t>NeedForGaps-r18]</w:t>
      </w:r>
      <w:r w:rsidRPr="00442522">
        <w:rPr>
          <w:lang w:eastAsia="zh-TW"/>
        </w:rPr>
        <w:t xml:space="preserve">, </w:t>
      </w:r>
      <w:r w:rsidRPr="00442522">
        <w:t>and reporting [‘nogap-nointerruption’]</w:t>
      </w:r>
      <w:r w:rsidRPr="00442522" w:rsidDel="00FB6EC4">
        <w:t xml:space="preserve"> </w:t>
      </w:r>
      <w:r w:rsidRPr="00442522">
        <w:t>for this intra-frequency layer via [NeedForGapInfoNR-r18], when all of the SMTC occasions of this intra-frequency measurement object are overlapped by the measurement gap.</w:t>
      </w:r>
    </w:p>
    <w:p w14:paraId="6001A87B" w14:textId="74DF9971" w:rsidR="009E0F95" w:rsidRPr="00CF2C0F" w:rsidRDefault="009E0F95" w:rsidP="009E0F95">
      <w:pPr>
        <w:pStyle w:val="B10"/>
      </w:pPr>
      <w:r w:rsidRPr="00442522">
        <w:t>-</w:t>
      </w:r>
      <w:r w:rsidRPr="00442522">
        <w:tab/>
        <w:t>SSB-based intra-frequency measurement in clause 9.2.</w:t>
      </w:r>
      <w:r>
        <w:t>5</w:t>
      </w:r>
      <w:r w:rsidRPr="00442522">
        <w:t xml:space="preserve"> for UE supporting </w:t>
      </w:r>
      <w:r w:rsidRPr="00442522">
        <w:rPr>
          <w:rFonts w:hint="eastAsia"/>
          <w:lang w:eastAsia="zh-CN"/>
        </w:rPr>
        <w:t>[</w:t>
      </w:r>
      <w:r w:rsidRPr="00442522">
        <w:t>NeedForGaps-r18] and reporting [‘nogap-withinterruption’]</w:t>
      </w:r>
      <w:r w:rsidRPr="00442522" w:rsidDel="00FB6EC4">
        <w:t xml:space="preserve"> </w:t>
      </w:r>
      <w:r w:rsidRPr="00442522">
        <w:t>for this intra-frequency layer via [NeedForGapInfoNR-r18], when</w:t>
      </w:r>
      <w:r w:rsidRPr="00CF2C0F">
        <w:t xml:space="preserve"> </w:t>
      </w:r>
    </w:p>
    <w:p w14:paraId="3AA967D3" w14:textId="77777777" w:rsidR="009E0F95" w:rsidRPr="007A02B6" w:rsidRDefault="009E0F95" w:rsidP="009E0F95">
      <w:pPr>
        <w:pStyle w:val="B10"/>
        <w:ind w:left="852"/>
      </w:pPr>
      <w:r w:rsidRPr="007A02B6">
        <w:t>-</w:t>
      </w:r>
      <w:r w:rsidRPr="007A02B6">
        <w:tab/>
        <w:t xml:space="preserve">all of the SMTC occasions of this intra-frequency </w:t>
      </w:r>
      <w:r w:rsidRPr="007A02B6">
        <w:rPr>
          <w:lang w:val="en-US"/>
        </w:rPr>
        <w:t>measurement object</w:t>
      </w:r>
      <w:r w:rsidRPr="007A02B6">
        <w:t xml:space="preserve"> are overlapped by the measurement gap, or</w:t>
      </w:r>
    </w:p>
    <w:p w14:paraId="1000EE22" w14:textId="77777777" w:rsidR="009E0F95" w:rsidRDefault="009E0F95" w:rsidP="009E0F95">
      <w:pPr>
        <w:pStyle w:val="B10"/>
        <w:ind w:left="852"/>
      </w:pPr>
      <w:r w:rsidRPr="007A02B6">
        <w:t>-</w:t>
      </w:r>
      <w:r w:rsidRPr="007A02B6">
        <w:tab/>
        <w:t>part of the SMTC occasions of this intra-frequency measurement object are overlapped by the measurement gap.</w:t>
      </w:r>
    </w:p>
    <w:p w14:paraId="65C8A035" w14:textId="19791EE4"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r w:rsidR="00CF2743">
        <w:t>.</w:t>
      </w:r>
    </w:p>
    <w:p w14:paraId="5CB6F4D5" w14:textId="41C122ED"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r w:rsidR="00CF2743">
        <w:t>.</w:t>
      </w:r>
    </w:p>
    <w:p w14:paraId="71DB7893" w14:textId="77777777" w:rsidR="001F20B9" w:rsidRPr="00B63007" w:rsidRDefault="001F20B9" w:rsidP="001F20B9">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0BADA082" w14:textId="77777777" w:rsidR="001F20B9" w:rsidRPr="00B63007" w:rsidRDefault="001F20B9" w:rsidP="001F20B9">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1EF34D81" w14:textId="2965A6EE" w:rsidR="001F20B9" w:rsidRPr="00B63007" w:rsidRDefault="001F20B9" w:rsidP="001F20B9">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00CF2743">
        <w:rPr>
          <w:lang w:eastAsia="zh-CN"/>
        </w:rPr>
        <w:t>,</w:t>
      </w:r>
      <w:r w:rsidRPr="00B63007">
        <w:rPr>
          <w:lang w:eastAsia="zh-CN"/>
        </w:rPr>
        <w:t xml:space="preserve"> or</w:t>
      </w:r>
    </w:p>
    <w:p w14:paraId="76F12321" w14:textId="3BC1C138" w:rsidR="001F20B9" w:rsidRPr="00B63007" w:rsidRDefault="001F20B9" w:rsidP="001F20B9">
      <w:pPr>
        <w:pStyle w:val="B20"/>
        <w:rPr>
          <w:lang w:eastAsia="zh-CN"/>
        </w:rPr>
      </w:pPr>
      <w:r w:rsidRPr="00B63007">
        <w:rPr>
          <w:lang w:eastAsia="zh-CN"/>
        </w:rPr>
        <w:t>-</w:t>
      </w:r>
      <w:r w:rsidRPr="00B63007">
        <w:rPr>
          <w:lang w:eastAsia="zh-CN"/>
        </w:rPr>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435D2175" w14:textId="6E6667B0" w:rsidR="009E0F95" w:rsidRPr="00442522" w:rsidRDefault="009E0F95" w:rsidP="009E0F95">
      <w:pPr>
        <w:pStyle w:val="B10"/>
      </w:pPr>
      <w:r w:rsidRPr="00A833DA">
        <w:t>-</w:t>
      </w:r>
      <w:r w:rsidRPr="00A833DA">
        <w:tab/>
        <w:t>SSB-based inter-frequency measurement in clause 9.3.</w:t>
      </w:r>
      <w:r>
        <w:t>9</w:t>
      </w:r>
      <w:r w:rsidRPr="00A833DA">
        <w:t xml:space="preserve"> for UE </w:t>
      </w:r>
      <w:r w:rsidRPr="00442522">
        <w:t xml:space="preserve">supporting </w:t>
      </w:r>
      <w:r w:rsidRPr="00442522">
        <w:rPr>
          <w:rFonts w:hint="eastAsia"/>
          <w:lang w:eastAsia="zh-CN"/>
        </w:rPr>
        <w:t>[</w:t>
      </w:r>
      <w:r w:rsidRPr="00442522">
        <w:t xml:space="preserve">NeedForGaps-r18] and reporting </w:t>
      </w:r>
      <w:r w:rsidRPr="00442522">
        <w:rPr>
          <w:lang w:eastAsia="zh-TW"/>
        </w:rPr>
        <w:t>[‘nogap-nointerruption’]</w:t>
      </w:r>
      <w:r w:rsidRPr="00442522" w:rsidDel="00FB6EC4">
        <w:rPr>
          <w:lang w:eastAsia="zh-TW"/>
        </w:rPr>
        <w:t xml:space="preserve"> </w:t>
      </w:r>
      <w:r w:rsidRPr="00442522">
        <w:rPr>
          <w:lang w:eastAsia="zh-TW"/>
        </w:rPr>
        <w:t xml:space="preserve">for this inter-frequency layer via [NeedForGapInfoNR-r18], </w:t>
      </w:r>
      <w:r w:rsidRPr="00442522">
        <w:t xml:space="preserve">when all of the SMTC occasions of this inter-frequency </w:t>
      </w:r>
      <w:r w:rsidRPr="00442522">
        <w:rPr>
          <w:lang w:val="en-US"/>
        </w:rPr>
        <w:t>measurement object</w:t>
      </w:r>
      <w:r w:rsidRPr="00442522">
        <w:t xml:space="preserve"> are overlapped by the measurement gap.</w:t>
      </w:r>
    </w:p>
    <w:p w14:paraId="66D94DA8" w14:textId="6FE4D636" w:rsidR="009E0F95" w:rsidRPr="00A833DA" w:rsidRDefault="009E0F95" w:rsidP="009E0F95">
      <w:pPr>
        <w:pStyle w:val="B10"/>
      </w:pPr>
      <w:r w:rsidRPr="00442522">
        <w:t>-</w:t>
      </w:r>
      <w:r w:rsidRPr="00442522">
        <w:tab/>
        <w:t>SSB-based inter-frequency measurement in clause 9.3.</w:t>
      </w:r>
      <w:r>
        <w:t>9</w:t>
      </w:r>
      <w:r w:rsidRPr="00442522">
        <w:t xml:space="preserve"> for UE supporting </w:t>
      </w:r>
      <w:r w:rsidRPr="00442522">
        <w:rPr>
          <w:rFonts w:hint="eastAsia"/>
          <w:lang w:eastAsia="zh-CN"/>
        </w:rPr>
        <w:t>[</w:t>
      </w:r>
      <w:r w:rsidRPr="00442522">
        <w:t xml:space="preserve">NeedForGaps-r18] and reporting </w:t>
      </w:r>
      <w:r w:rsidRPr="00442522">
        <w:rPr>
          <w:lang w:eastAsia="zh-TW"/>
        </w:rPr>
        <w:t>[‘nogap-withinterruption’]</w:t>
      </w:r>
      <w:r w:rsidRPr="00442522" w:rsidDel="00FB6EC4">
        <w:rPr>
          <w:lang w:eastAsia="zh-TW"/>
        </w:rPr>
        <w:t xml:space="preserve"> </w:t>
      </w:r>
      <w:r w:rsidRPr="00442522">
        <w:rPr>
          <w:lang w:eastAsia="zh-TW"/>
        </w:rPr>
        <w:t xml:space="preserve">for this inter-frequency layer via [NeedForGapInfoNR-r18], </w:t>
      </w:r>
      <w:r w:rsidRPr="00442522">
        <w:t>when</w:t>
      </w:r>
      <w:r w:rsidRPr="00A833DA">
        <w:t xml:space="preserve"> </w:t>
      </w:r>
    </w:p>
    <w:p w14:paraId="3985232A" w14:textId="77777777" w:rsidR="009E0F95" w:rsidRPr="00A833DA" w:rsidRDefault="009E0F95" w:rsidP="009E0F95">
      <w:pPr>
        <w:pStyle w:val="B20"/>
      </w:pPr>
      <w:r w:rsidRPr="00A833DA">
        <w:t>-</w:t>
      </w:r>
      <w:r w:rsidRPr="00A833DA">
        <w:tab/>
        <w:t xml:space="preserve">all of the SMTC occasions of this inter-frequency </w:t>
      </w:r>
      <w:r w:rsidRPr="00A833DA">
        <w:rPr>
          <w:lang w:val="en-US"/>
        </w:rPr>
        <w:t>measurement object</w:t>
      </w:r>
      <w:r w:rsidRPr="00A833DA">
        <w:t xml:space="preserve"> are overlapped by the measurement gap, or</w:t>
      </w:r>
    </w:p>
    <w:p w14:paraId="43A2C2C5" w14:textId="77777777" w:rsidR="009E0F95" w:rsidRDefault="009E0F95" w:rsidP="009E0F95">
      <w:pPr>
        <w:pStyle w:val="B20"/>
      </w:pPr>
      <w:r w:rsidRPr="00A833DA">
        <w:t>-</w:t>
      </w:r>
      <w:r w:rsidRPr="00A833DA">
        <w:tab/>
        <w:t>part of the SMTC occasions of this inter-frequency measurement object are overlapped by the measurement gap.</w:t>
      </w:r>
    </w:p>
    <w:p w14:paraId="1BDD9DF4" w14:textId="0C91F835" w:rsidR="001F20B9" w:rsidRPr="003362AA" w:rsidRDefault="001F20B9" w:rsidP="001F20B9">
      <w:pPr>
        <w:pStyle w:val="B10"/>
        <w:rPr>
          <w:lang w:eastAsia="zh-CN"/>
        </w:rPr>
      </w:pPr>
      <w:r w:rsidRPr="003362AA">
        <w:t>-</w:t>
      </w:r>
      <w:r w:rsidRPr="003362AA">
        <w:tab/>
      </w:r>
      <w:r w:rsidRPr="003362AA">
        <w:rPr>
          <w:lang w:eastAsia="zh-CN"/>
        </w:rPr>
        <w:t>Intra-frequency RSSI/CO measurement with measurement gap in clause 9.2A.7.</w:t>
      </w:r>
    </w:p>
    <w:p w14:paraId="200161F3" w14:textId="77777777" w:rsidR="001F20B9" w:rsidRPr="003362AA" w:rsidRDefault="001F20B9" w:rsidP="001F20B9">
      <w:pPr>
        <w:pStyle w:val="B10"/>
      </w:pPr>
      <w:r w:rsidRPr="003362AA">
        <w:t>-</w:t>
      </w:r>
      <w:r w:rsidRPr="003362AA">
        <w:tab/>
        <w:t>Intra-frequency RSSI/CO measurement with no measurement gap in clause 9.2A.7 when all of the RMTC          occasions of this intra-frequency RSSI/CO measurement are overlapped by the measurement gap</w:t>
      </w:r>
      <w:r>
        <w:t>(s).</w:t>
      </w:r>
    </w:p>
    <w:p w14:paraId="7017659D" w14:textId="77777777" w:rsidR="001F20B9" w:rsidRDefault="001F20B9" w:rsidP="001F20B9">
      <w:pPr>
        <w:pStyle w:val="B10"/>
      </w:pPr>
      <w:r w:rsidRPr="003362AA">
        <w:t>-</w:t>
      </w:r>
      <w:r w:rsidRPr="003362AA">
        <w:tab/>
      </w:r>
      <w:r w:rsidRPr="003362AA">
        <w:rPr>
          <w:lang w:eastAsia="zh-CN"/>
        </w:rPr>
        <w:t>Inter-frequency RSSI/CO measurement in clause 9.3A.8 and 9.3A.9.</w:t>
      </w:r>
    </w:p>
    <w:p w14:paraId="0D9BBE08" w14:textId="3D0F0FF0" w:rsidR="007470D3" w:rsidRDefault="007470D3" w:rsidP="007470D3">
      <w:pPr>
        <w:pStyle w:val="B10"/>
      </w:pPr>
      <w:r>
        <w:t>-</w:t>
      </w:r>
      <w:r>
        <w:tab/>
        <w:t>E-UTRA inter-RAT measurement object causing scheduling restriction in clauses 9.4.</w:t>
      </w:r>
      <w:r w:rsidR="00BF0CDC">
        <w:t>8</w:t>
      </w:r>
      <w:r>
        <w:t>, when.</w:t>
      </w:r>
    </w:p>
    <w:p w14:paraId="2AD5E2CB" w14:textId="77777777" w:rsidR="007470D3" w:rsidRDefault="007470D3" w:rsidP="007470D3">
      <w:pPr>
        <w:pStyle w:val="B20"/>
      </w:pPr>
      <w:r>
        <w:t>-</w:t>
      </w:r>
      <w:r>
        <w:tab/>
        <w:t>EMW is configured and fully overlapped with measurement gap, and the periodicity of measurement gap and EMW is the same, or</w:t>
      </w:r>
    </w:p>
    <w:p w14:paraId="6A6A4DD3" w14:textId="77777777" w:rsidR="007470D3" w:rsidRDefault="007470D3" w:rsidP="007470D3">
      <w:pPr>
        <w:pStyle w:val="B20"/>
      </w:pPr>
      <w:r>
        <w:t>-</w:t>
      </w:r>
      <w:r>
        <w:tab/>
        <w:t>EMW is not configured.</w:t>
      </w:r>
    </w:p>
    <w:p w14:paraId="5041EC75" w14:textId="083C2D9E" w:rsidR="00A919C2" w:rsidRDefault="007470D3" w:rsidP="007470D3">
      <w:pPr>
        <w:pStyle w:val="B10"/>
        <w:rPr>
          <w:i/>
        </w:rPr>
      </w:pPr>
      <w:r>
        <w:rPr>
          <w:lang w:eastAsia="zh-CN"/>
        </w:rPr>
        <w:t>[</w:t>
      </w:r>
      <w:r w:rsidRPr="00B63007">
        <w:rPr>
          <w:rFonts w:hint="eastAsia"/>
          <w:lang w:eastAsia="zh-CN"/>
        </w:rPr>
        <w:t>-</w:t>
      </w:r>
      <w:r w:rsidRPr="00B63007">
        <w:tab/>
      </w:r>
      <w:r w:rsidRPr="00A5203E">
        <w:rPr>
          <w:i/>
        </w:rPr>
        <w:t xml:space="preserve">FFS: E-UTRA </w:t>
      </w:r>
      <w:r>
        <w:rPr>
          <w:i/>
        </w:rPr>
        <w:t>i</w:t>
      </w:r>
      <w:r w:rsidRPr="00A5203E">
        <w:rPr>
          <w:i/>
        </w:rPr>
        <w:t>nter-RAT measurement object without measurement gap in clauses 9.4.</w:t>
      </w:r>
      <w:r w:rsidR="00BF0CDC">
        <w:rPr>
          <w:i/>
        </w:rPr>
        <w:t>8</w:t>
      </w:r>
      <w:r w:rsidRPr="00A5203E">
        <w:rPr>
          <w:i/>
        </w:rPr>
        <w:t xml:space="preserve"> </w:t>
      </w:r>
      <w:r>
        <w:rPr>
          <w:i/>
        </w:rPr>
        <w:t>when EMW is configured and fully overlapped with measurement gap, but the periodicity of MG is smaller than EMW.]</w:t>
      </w:r>
      <w:r w:rsidR="006E7128">
        <w:rPr>
          <w:i/>
        </w:rPr>
        <w:t xml:space="preserve"> </w:t>
      </w:r>
    </w:p>
    <w:p w14:paraId="4CA23D08" w14:textId="3ADBE592" w:rsidR="001F20B9" w:rsidRDefault="00A919C2" w:rsidP="007470D3">
      <w:pPr>
        <w:pStyle w:val="B10"/>
      </w:pPr>
      <w:r>
        <w:rPr>
          <w:lang w:eastAsia="zh-CN"/>
        </w:rPr>
        <w:t>-</w:t>
      </w:r>
      <w:r>
        <w:rPr>
          <w:i/>
        </w:rPr>
        <w:tab/>
        <w:t>E-</w:t>
      </w:r>
      <w:r w:rsidR="001F20B9" w:rsidRPr="009C5807">
        <w:t>UTRA Inter-RAT measurement object in clauses 9.4.2 and 9.4.3.</w:t>
      </w:r>
    </w:p>
    <w:p w14:paraId="070C45A2" w14:textId="77777777" w:rsidR="001F20B9" w:rsidRPr="009C5807" w:rsidRDefault="001F20B9" w:rsidP="001F20B9">
      <w:pPr>
        <w:pStyle w:val="B10"/>
      </w:pPr>
      <w:r>
        <w:t>-</w:t>
      </w:r>
      <w:r>
        <w:tab/>
        <w:t>NR PRS-based measurements for positioning in clause 9.9.</w:t>
      </w:r>
    </w:p>
    <w:p w14:paraId="7CD816A3" w14:textId="77777777" w:rsidR="001F20B9" w:rsidRPr="009C5807" w:rsidRDefault="001F20B9" w:rsidP="001F20B9">
      <w:pPr>
        <w:pStyle w:val="B10"/>
      </w:pPr>
      <w:r w:rsidRPr="009C5807">
        <w:t>-</w:t>
      </w:r>
      <w:r w:rsidRPr="009C5807">
        <w:tab/>
        <w:t>E-UTRA Inter-RAT RSTD and E-CID measurements in clauses 9.4.4 and 9.4.5.</w:t>
      </w:r>
    </w:p>
    <w:p w14:paraId="08E973AA" w14:textId="77777777" w:rsidR="001F20B9" w:rsidRPr="00E24F20" w:rsidRDefault="001F20B9" w:rsidP="001F20B9">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7F06EB63" w14:textId="77777777" w:rsidR="001F20B9" w:rsidRPr="00E24F20" w:rsidRDefault="001F20B9" w:rsidP="001F20B9">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478142BB" w14:textId="77777777" w:rsidR="001F20B9" w:rsidRPr="00E24F20" w:rsidRDefault="001F20B9" w:rsidP="001F20B9">
      <w:pPr>
        <w:pStyle w:val="B20"/>
      </w:pPr>
      <w:r w:rsidRPr="00E24F20">
        <w:t>-</w:t>
      </w:r>
      <w:r w:rsidRPr="00E24F20">
        <w:tab/>
        <w:t>all of the SMTC occasions of this inter-RAT measurement object are overlapped by the measurement gap;</w:t>
      </w:r>
    </w:p>
    <w:p w14:paraId="44E9CCE3" w14:textId="77777777" w:rsidR="001F20B9" w:rsidRPr="00E24F20" w:rsidRDefault="001F20B9" w:rsidP="001F20B9">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5865E8D8" w14:textId="77777777" w:rsidR="001F20B9" w:rsidRPr="009C5807" w:rsidRDefault="001F20B9" w:rsidP="001F20B9">
      <w:pPr>
        <w:pStyle w:val="B10"/>
      </w:pPr>
      <w:r w:rsidRPr="009C5807">
        <w:t>-</w:t>
      </w:r>
      <w:r w:rsidRPr="009C5807">
        <w:tab/>
        <w:t>E-UTRAN Inter-frequency measurement object configured by the E-UTRAN PCell (TS 36.133 [15] clause 8.17.3) and by the E-UTRAN PSCell (TS 36.133 [15] clause 8.19.3).</w:t>
      </w:r>
    </w:p>
    <w:p w14:paraId="58A29224" w14:textId="77777777" w:rsidR="001F20B9" w:rsidRPr="009C5807" w:rsidRDefault="001F20B9" w:rsidP="001F20B9">
      <w:pPr>
        <w:pStyle w:val="B10"/>
      </w:pPr>
      <w:r w:rsidRPr="009C5807">
        <w:t>-</w:t>
      </w:r>
      <w:r w:rsidRPr="009C5807">
        <w:tab/>
        <w:t>E-UTRAN Inter-frequency RSTD measurement configured by the E-UTRAN PCell (TS 36.133 [15] clause 8.17.15).</w:t>
      </w:r>
    </w:p>
    <w:p w14:paraId="6FCD4997" w14:textId="77777777" w:rsidR="001F20B9" w:rsidRPr="009C5807" w:rsidRDefault="001F20B9" w:rsidP="001F20B9">
      <w:pPr>
        <w:pStyle w:val="B10"/>
      </w:pPr>
      <w:r w:rsidRPr="009C5807">
        <w:t>-</w:t>
      </w:r>
      <w:r w:rsidRPr="009C5807">
        <w:tab/>
        <w:t>UTRA Inter-RAT measurement object configured by the E-UTRAN PCell (TS 36.133 [15] clauses 8.17.5 to 8.17.12).</w:t>
      </w:r>
    </w:p>
    <w:p w14:paraId="318D0FE1" w14:textId="77777777" w:rsidR="001F20B9" w:rsidRDefault="001F20B9" w:rsidP="001F20B9">
      <w:pPr>
        <w:pStyle w:val="B10"/>
      </w:pPr>
      <w:r w:rsidRPr="009C5807">
        <w:t>-</w:t>
      </w:r>
      <w:r w:rsidRPr="009C5807">
        <w:tab/>
        <w:t>GSM Inter-RAT measurements configured by the E-UTRAN PCell (TS 36.133 [15] clauses 8.17.13 and 8.17.14).</w:t>
      </w:r>
    </w:p>
    <w:p w14:paraId="2B1BE55B" w14:textId="683AA308" w:rsidR="00825DC4" w:rsidRPr="009C5807" w:rsidRDefault="00825DC4" w:rsidP="001F20B9">
      <w:pPr>
        <w:pStyle w:val="B10"/>
      </w:pPr>
      <w:r w:rsidRPr="00EB7B49">
        <w:rPr>
          <w:rFonts w:eastAsiaTheme="minorEastAsia" w:hint="eastAsia"/>
          <w:lang w:eastAsia="zh-CN"/>
        </w:rPr>
        <w:t>-</w:t>
      </w:r>
      <w:r w:rsidRPr="00EB7B49">
        <w:rPr>
          <w:rFonts w:eastAsiaTheme="minorEastAsia"/>
        </w:rPr>
        <w:tab/>
        <w:t>Note: The derivation of CSSF</w:t>
      </w:r>
      <w:r w:rsidRPr="00EB7B49">
        <w:rPr>
          <w:rFonts w:eastAsiaTheme="minorEastAsia"/>
          <w:vertAlign w:val="subscript"/>
        </w:rPr>
        <w:t>within_gap,i</w:t>
      </w:r>
      <w:r w:rsidRPr="00EB7B49">
        <w:rPr>
          <w:rFonts w:eastAsiaTheme="minorEastAsia"/>
        </w:rPr>
        <w:t xml:space="preserve"> additional considers the impact of SSB-based inter-frequency L1-RSRP measurement </w:t>
      </w:r>
      <w:r w:rsidRPr="00EB7B49">
        <w:rPr>
          <w:rFonts w:eastAsiaTheme="minorEastAsia" w:hint="eastAsia"/>
          <w:lang w:eastAsia="zh-CN"/>
        </w:rPr>
        <w:t>with measurement gap</w:t>
      </w:r>
      <w:r w:rsidRPr="00EB7B49">
        <w:rPr>
          <w:rFonts w:eastAsiaTheme="minorEastAsia"/>
        </w:rPr>
        <w:t xml:space="preserve"> in clause 9.x.y.</w:t>
      </w:r>
    </w:p>
    <w:p w14:paraId="0BA7057B" w14:textId="7232AEE0" w:rsidR="001F20B9" w:rsidRPr="00B63007" w:rsidRDefault="001F20B9" w:rsidP="001F20B9">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4115FC4" w14:textId="77777777" w:rsidR="001F20B9" w:rsidRDefault="001F20B9" w:rsidP="001F20B9">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6993B4EC" w14:textId="6EC210DF" w:rsidR="001F20B9" w:rsidRDefault="00C03726" w:rsidP="001F20B9">
      <w:pPr>
        <w:rPr>
          <w:lang w:val="en-US" w:eastAsia="zh-CN"/>
        </w:rPr>
      </w:pPr>
      <w:r w:rsidRPr="00E01149">
        <w:rPr>
          <w:lang w:val="en-US" w:eastAsia="zh-CN"/>
        </w:rPr>
        <w:t xml:space="preserve">Number of SSB layers </w:t>
      </w:r>
      <w:r>
        <w:rPr>
          <w:lang w:val="en-US" w:eastAsia="zh-CN"/>
        </w:rPr>
        <w:t>shall</w:t>
      </w:r>
      <w:r w:rsidRPr="00E01149">
        <w:rPr>
          <w:lang w:val="en-US" w:eastAsia="zh-CN"/>
        </w:rPr>
        <w:t xml:space="preserve"> include SSB for mobility and associated SSB for CSI-RS mobility. </w:t>
      </w:r>
      <w:r>
        <w:rPr>
          <w:lang w:val="en-US" w:eastAsia="zh-CN"/>
        </w:rPr>
        <w:t>T</w:t>
      </w:r>
      <w:r w:rsidRPr="00E01149">
        <w:rPr>
          <w:lang w:val="en-US" w:eastAsia="zh-CN"/>
        </w:rPr>
        <w:t>he ssbfrequency is counted only once if the ssbfrequency for mobility and associated SSB are the same, or ssbfrequency and smtc in multiple MOs are the same.</w:t>
      </w:r>
    </w:p>
    <w:p w14:paraId="271F149E" w14:textId="5C4FAD8F" w:rsidR="003E7637" w:rsidRPr="00401468" w:rsidRDefault="003E7637" w:rsidP="001F20B9">
      <w:pPr>
        <w:rPr>
          <w:lang w:val="en-US" w:eastAsia="zh-CN"/>
        </w:rPr>
      </w:pPr>
      <w:r w:rsidRPr="001F7147">
        <w:rPr>
          <w:lang w:eastAsia="zh-CN"/>
        </w:rPr>
        <w:t>SSB-based measurement and CSI-RS based measurement for mobility configured in the same measurement object are considered as different layers.</w:t>
      </w:r>
    </w:p>
    <w:p w14:paraId="7AA66DD7" w14:textId="77777777" w:rsidR="00F534B9" w:rsidRPr="009C5807" w:rsidRDefault="00F534B9" w:rsidP="00F534B9"/>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13021D9" w14:textId="77777777" w:rsidR="00EE0FC1" w:rsidRDefault="00EE0FC1" w:rsidP="00EE0FC1">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282CC4AF"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5882259F"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13185976" w14:textId="13EA1982" w:rsidR="003817D2" w:rsidRDefault="003817D2" w:rsidP="003817D2">
      <w:pPr>
        <w:pStyle w:val="B10"/>
        <w:rPr>
          <w:noProof/>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2E8F2473" w14:textId="200FA421" w:rsidR="00EE0FC1" w:rsidRPr="009C5807" w:rsidRDefault="00EE0FC1" w:rsidP="00EE0FC1">
      <w:pPr>
        <w:rPr>
          <w:lang w:val="en-US"/>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30" w:name="_Hlk63274181"/>
      <w:r w:rsidRPr="00E24F20">
        <w:rPr>
          <w:lang w:val="en-US" w:eastAsia="zh-CN"/>
        </w:rPr>
        <w:t>the measurement object merging conditions [in clause 9.1.3.2</w:t>
      </w:r>
      <w:bookmarkEnd w:id="30"/>
      <w:r w:rsidRPr="00E24F20">
        <w:rPr>
          <w:lang w:val="en-US" w:eastAsia="zh-CN"/>
        </w:rPr>
        <w:t>]</w:t>
      </w:r>
      <w:r w:rsidRPr="00E24F20">
        <w:rPr>
          <w:lang w:eastAsia="zh-CN"/>
        </w:rPr>
        <w:t>.</w:t>
      </w:r>
    </w:p>
    <w:p w14:paraId="6404C291" w14:textId="43B8853F" w:rsidR="00D4281A" w:rsidRPr="009C5807" w:rsidRDefault="00EE0FC1" w:rsidP="00D4281A">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1" w:name="_Toc5952692"/>
      <w:r w:rsidRPr="009C5807">
        <w:t>9.1.5.2.2</w:t>
      </w:r>
      <w:r w:rsidRPr="009C5807">
        <w:tab/>
      </w:r>
      <w:bookmarkEnd w:id="31"/>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196548BB" w14:textId="59544744" w:rsidR="00825DC4" w:rsidRDefault="00825DC4" w:rsidP="00825DC4">
      <w:r w:rsidRPr="00DC058A">
        <w:t xml:space="preserve">When one or more </w:t>
      </w:r>
      <w:r w:rsidRPr="00DC058A">
        <w:rPr>
          <w:noProof/>
        </w:rPr>
        <w:t>measurement objects</w:t>
      </w:r>
      <w:r w:rsidRPr="00DC058A">
        <w:t xml:space="preserve">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5DA3F7D0" w14:textId="77777777" w:rsidR="00825DC4" w:rsidRDefault="00825DC4" w:rsidP="00825DC4">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N</w:t>
      </w:r>
      <w:r>
        <w:rPr>
          <w:vertAlign w:val="subscript"/>
          <w:lang w:eastAsia="zh-CN"/>
        </w:rPr>
        <w:t>L1_SSB</w:t>
      </w:r>
      <w:r>
        <w:rPr>
          <w:lang w:eastAsia="zh-CN"/>
        </w:rPr>
        <w:t>, where</w:t>
      </w:r>
      <w:r w:rsidRPr="00ED75AF">
        <w:rPr>
          <w:lang w:eastAsia="zh-CN"/>
        </w:rPr>
        <w:t xml:space="preserve"> </w:t>
      </w:r>
    </w:p>
    <w:p w14:paraId="7666C425" w14:textId="77777777" w:rsidR="00825DC4" w:rsidRDefault="00825DC4" w:rsidP="00825DC4">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5F7FBA9F" w14:textId="77777777" w:rsidR="00825DC4" w:rsidRDefault="00825DC4" w:rsidP="00825DC4">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 and</w:t>
      </w:r>
    </w:p>
    <w:p w14:paraId="3054F5C3" w14:textId="42275747" w:rsidR="003817D2" w:rsidRDefault="00825DC4" w:rsidP="00825DC4">
      <w:pPr>
        <w:pStyle w:val="B10"/>
        <w:rPr>
          <w:rFonts w:eastAsia="SimSun"/>
        </w:rPr>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SSB based inter-frequency L1-RSRP measurements configured </w:t>
      </w:r>
      <w:r w:rsidRPr="004C5C8E">
        <w:rPr>
          <w:lang w:eastAsia="zh-CN"/>
        </w:rPr>
        <w:t xml:space="preserve">in </w:t>
      </w:r>
      <w:r>
        <w:rPr>
          <w:lang w:eastAsia="zh-CN"/>
        </w:rPr>
        <w:t xml:space="preserve">the same FR as measurement object </w:t>
      </w:r>
      <w:r>
        <w:rPr>
          <w:i/>
          <w:lang w:val="en-US"/>
        </w:rPr>
        <w:t>i.</w:t>
      </w:r>
    </w:p>
    <w:p w14:paraId="3C9FB9C7" w14:textId="608A6B6E" w:rsidR="002626B4" w:rsidRPr="00AD0CDF" w:rsidRDefault="00825DC4" w:rsidP="002626B4">
      <w:pPr>
        <w:rPr>
          <w:rFonts w:eastAsia="SimSun"/>
          <w:iCs/>
          <w:vertAlign w:val="subscript"/>
          <w:lang w:val="en-US"/>
        </w:rPr>
      </w:pPr>
      <w:r w:rsidRPr="00AD0CDF">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AD0CDF">
        <w:rPr>
          <w:vertAlign w:val="subscript"/>
        </w:rPr>
        <w:t>within_gap,</w:t>
      </w:r>
      <w:r>
        <w:rPr>
          <w:vertAlign w:val="subscript"/>
        </w:rPr>
        <w:t>i</w:t>
      </w:r>
      <w:r w:rsidRPr="00AD0CDF">
        <w:t xml:space="preserve"> for a target measurement object with index </w:t>
      </w:r>
      <w:r w:rsidRPr="00AD0CDF">
        <w:rPr>
          <w:i/>
        </w:rPr>
        <w:t>i</w:t>
      </w:r>
      <w:r w:rsidRPr="00AD0CDF">
        <w:rPr>
          <w:iCs/>
        </w:rPr>
        <w:t xml:space="preserve">.]. In case of collision between concurrent measurement gaps, some measurement gap occasions may be dropped according to clause </w:t>
      </w:r>
      <w:r>
        <w:rPr>
          <w:iCs/>
        </w:rPr>
        <w:t>9.1.8.3</w:t>
      </w:r>
      <w:r w:rsidRPr="00AD0CDF">
        <w:rPr>
          <w:iCs/>
        </w:rPr>
        <w:t xml:space="preserve">. </w:t>
      </w:r>
      <w:r w:rsidRPr="00AD0CDF">
        <w:rPr>
          <w:iCs/>
          <w:lang w:val="en-US"/>
        </w:rPr>
        <w:t>The dropped gap occasions will not be used in deriving CSSF</w:t>
      </w:r>
      <w:r w:rsidRPr="00AD0CDF">
        <w:rPr>
          <w:iCs/>
          <w:vertAlign w:val="subscript"/>
          <w:lang w:val="en-US"/>
        </w:rPr>
        <w:t>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5C512D21" w:rsidR="006F4ED6" w:rsidRDefault="00F83D99" w:rsidP="00F01E52">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is defined in clauses 9.9.2.5, 9.9.3.5</w:t>
      </w:r>
      <w:r>
        <w:rPr>
          <w:rFonts w:hint="eastAsia"/>
          <w:lang w:val="en-US" w:eastAsia="zh-CN"/>
        </w:rPr>
        <w:t>,</w:t>
      </w:r>
      <w:r>
        <w:rPr>
          <w:lang w:val="en-US" w:eastAsia="zh-CN"/>
        </w:rPr>
        <w:t xml:space="preserve"> 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2"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3305B78D" w:rsidR="00F01E52" w:rsidRPr="00DC058A" w:rsidRDefault="00AA42FB" w:rsidP="00AA42FB">
      <w:pPr>
        <w:pStyle w:val="B10"/>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inter-frequency L1-RSRP </w:t>
      </w:r>
      <w:r w:rsidRPr="00B765A7">
        <w:rPr>
          <w:noProof/>
        </w:rPr>
        <w:t>measurement layers</w:t>
      </w:r>
      <w:r>
        <w:rPr>
          <w:noProof/>
        </w:rPr>
        <w:t xml:space="preserve"> and NR PRS measurements on all positioning frequency layers</w:t>
      </w:r>
      <w:r w:rsidRPr="00DC058A">
        <w:rPr>
          <w:noProof/>
        </w:rPr>
        <w:t xml:space="preserve"> which are candidates to be measured within the gap </w:t>
      </w:r>
      <w:r w:rsidRPr="00DC058A">
        <w:rPr>
          <w:i/>
          <w:noProof/>
        </w:rPr>
        <w:t>j</w:t>
      </w:r>
      <w:r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335778A4" w14:textId="3DBBF7DB" w:rsidR="00AA42FB" w:rsidRDefault="00AA42FB" w:rsidP="006F4ED6">
      <w:pPr>
        <w:pStyle w:val="B10"/>
        <w:rPr>
          <w:noProof/>
        </w:rPr>
      </w:pPr>
      <w:r w:rsidRPr="00B765A7">
        <w:rPr>
          <w:noProof/>
        </w:rPr>
        <w:t>-</w:t>
      </w:r>
      <w:r w:rsidRPr="00B765A7">
        <w:rPr>
          <w:noProof/>
        </w:rPr>
        <w:tab/>
        <w:t>An inter-frequency L1-RSRP measurement layer is a candidate to be measured in a gap if all configured SSB resources on that frequency layer to be measured</w:t>
      </w:r>
      <w:r>
        <w:rPr>
          <w:noProof/>
        </w:rPr>
        <w:t xml:space="preserve"> </w:t>
      </w:r>
      <w:r w:rsidRPr="00B765A7">
        <w:rPr>
          <w:noProof/>
        </w:rPr>
        <w:t>are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7310AAE1" w14:textId="77777777" w:rsidR="002964A5" w:rsidRDefault="002964A5" w:rsidP="002964A5">
      <w:pPr>
        <w:pStyle w:val="B10"/>
        <w:rPr>
          <w:noProof/>
        </w:rPr>
      </w:pPr>
      <w:r w:rsidRPr="008618B6">
        <w:rPr>
          <w:noProof/>
        </w:rPr>
        <w:tab/>
        <w:t>M</w:t>
      </w:r>
      <w:r w:rsidRPr="008618B6">
        <w:rPr>
          <w:noProof/>
          <w:vertAlign w:val="subscript"/>
        </w:rPr>
        <w:t xml:space="preserve">inter,i,j </w:t>
      </w:r>
      <w:r w:rsidRPr="008618B6">
        <w:rPr>
          <w:noProof/>
        </w:rPr>
        <w:t>: Number of NR inter-frequency</w:t>
      </w:r>
      <w:r>
        <w:rPr>
          <w:noProof/>
        </w:rPr>
        <w:t xml:space="preserve"> layers </w:t>
      </w:r>
      <w:r w:rsidRPr="008618B6">
        <w:rPr>
          <w:noProof/>
        </w:rPr>
        <w:t xml:space="preserve">including both SSB and CSI-RS based, EUTRA inter-RAT and UTRA inter-RAT </w:t>
      </w:r>
      <w:r>
        <w:rPr>
          <w:noProof/>
        </w:rPr>
        <w:t>frequency layers</w:t>
      </w:r>
      <w:r w:rsidRPr="008618B6">
        <w:rPr>
          <w:noProof/>
        </w:rPr>
        <w:t xml:space="preserve">, </w:t>
      </w:r>
      <w:r>
        <w:rPr>
          <w:noProof/>
        </w:rPr>
        <w:t>up to one positioning frequency layer,</w:t>
      </w:r>
      <w:r w:rsidRPr="003362AA">
        <w:rPr>
          <w:noProof/>
        </w:rPr>
        <w:t xml:space="preserve"> RSSI/CO measurements,</w:t>
      </w:r>
      <w:r>
        <w:rPr>
          <w:noProof/>
        </w:rPr>
        <w:t xml:space="preserve"> 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17879A4" w14:textId="77777777" w:rsidR="002964A5" w:rsidRDefault="002964A5" w:rsidP="002964A5">
      <w:pPr>
        <w:pStyle w:val="B10"/>
        <w:ind w:left="851"/>
        <w:rPr>
          <w:noProof/>
          <w:lang w:val="en-US"/>
        </w:rPr>
      </w:pPr>
      <w:r w:rsidRPr="003362AA">
        <w:rPr>
          <w:noProof/>
        </w:rPr>
        <w:t>-</w:t>
      </w:r>
      <w:r w:rsidRPr="003362AA">
        <w:rPr>
          <w:noProof/>
        </w:rPr>
        <w:tab/>
      </w:r>
      <w:r>
        <w:rPr>
          <w:noProof/>
        </w:rPr>
        <w:tab/>
      </w:r>
      <w:r>
        <w:rPr>
          <w:lang w:val="en-US" w:eastAsia="zh-CN"/>
        </w:rPr>
        <w:t xml:space="preserve">In FR1, </w:t>
      </w:r>
      <w:r>
        <w:rPr>
          <w:noProof/>
        </w:rPr>
        <w:t xml:space="preserve">inter-frequency L1-RSRP measurement </w:t>
      </w:r>
      <w:r w:rsidRPr="00B765A7">
        <w:rPr>
          <w:noProof/>
        </w:rPr>
        <w:t xml:space="preserve">layer </w:t>
      </w:r>
      <w:r>
        <w:rPr>
          <w:noProof/>
        </w:rPr>
        <w:t xml:space="preserve"> in </w:t>
      </w:r>
      <w:r w:rsidRPr="003362AA">
        <w:rPr>
          <w:noProof/>
        </w:rPr>
        <w:t>M</w:t>
      </w:r>
      <w:r w:rsidRPr="003362AA">
        <w:rPr>
          <w:noProof/>
          <w:vertAlign w:val="subscript"/>
        </w:rPr>
        <w:t>inter,i,j</w:t>
      </w:r>
      <w:r>
        <w:rPr>
          <w:lang w:val="en-US" w:eastAsia="zh-CN"/>
        </w:rPr>
        <w:t xml:space="preserve"> is not counted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is candidate to be measured in gap </w:t>
      </w:r>
      <w:r w:rsidRPr="00EB72C9">
        <w:rPr>
          <w:i/>
        </w:rPr>
        <w:t>j</w:t>
      </w:r>
      <w:r>
        <w:t>.</w:t>
      </w:r>
    </w:p>
    <w:p w14:paraId="65DF64D0" w14:textId="77777777" w:rsidR="002964A5" w:rsidRDefault="002964A5" w:rsidP="002964A5">
      <w:pPr>
        <w:pStyle w:val="B10"/>
        <w:ind w:left="851"/>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contributes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p>
    <w:p w14:paraId="305873E6" w14:textId="462B7068" w:rsidR="002964A5" w:rsidRDefault="002964A5" w:rsidP="002964A5">
      <w:pPr>
        <w:pStyle w:val="NO"/>
        <w:rPr>
          <w:noProof/>
        </w:rPr>
      </w:pPr>
      <w:r>
        <w:rPr>
          <w:noProof/>
          <w:lang w:val="en-US"/>
        </w:rPr>
        <w:t xml:space="preserve">Editor Note: The current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6E2337AC" w14:textId="55BC355F"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541A9C0F" w:rsidR="00621BDF" w:rsidRPr="008618B6" w:rsidRDefault="002964A5"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Pr>
          <w:noProof/>
        </w:rPr>
        <w:t>up to one NR PRS measurement on any one positioning frequency layer,</w:t>
      </w:r>
      <w:r w:rsidRPr="008618B6">
        <w:rPr>
          <w:noProof/>
        </w:rPr>
        <w:t xml:space="preserve"> </w:t>
      </w:r>
      <w:r>
        <w:rPr>
          <w:noProof/>
        </w:rPr>
        <w:t>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3" w:name="_Toc535476014"/>
      <w:bookmarkEnd w:id="32"/>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33"/>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65F46F53" w14:textId="77777777" w:rsidR="006F4ED6" w:rsidRPr="00DC058A" w:rsidRDefault="006F4ED6" w:rsidP="006F4E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62EC189"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2AC39F4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6233541D" w14:textId="2DC23FF6" w:rsidR="003817D2" w:rsidRDefault="003817D2" w:rsidP="003817D2">
      <w:pPr>
        <w:pStyle w:val="B10"/>
        <w:rPr>
          <w:noProof/>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D5FB424" w14:textId="692C43D6"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0B8EC5FD" w14:textId="77777777" w:rsidR="006F4ED6" w:rsidRDefault="006F4ED6" w:rsidP="006F4ED6">
      <w:pPr>
        <w:pStyle w:val="B10"/>
        <w:rPr>
          <w:noProof/>
        </w:rPr>
      </w:pPr>
      <w:r>
        <w:rPr>
          <w:noProof/>
        </w:rPr>
        <w:t>-</w:t>
      </w:r>
      <w:r>
        <w:rPr>
          <w:noProof/>
        </w:rPr>
        <w:tab/>
      </w:r>
      <w:r w:rsidRPr="00F01E52">
        <w:rPr>
          <w:noProof/>
        </w:rPr>
        <w:t>an</w:t>
      </w:r>
      <w:r>
        <w:rPr>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3F4C1743" w:rsidR="006F4ED6" w:rsidRDefault="0005614C" w:rsidP="006F4ED6">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6810B496" w14:textId="77777777" w:rsidR="006F4ED6" w:rsidRPr="00DC058A" w:rsidRDefault="006F4ED6" w:rsidP="006F4E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D81A78A" w14:textId="2F06A412" w:rsidR="003817D2" w:rsidRDefault="009070BD"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N</w:t>
      </w:r>
      <w:r>
        <w:rPr>
          <w:vertAlign w:val="subscript"/>
          <w:lang w:eastAsia="zh-CN"/>
        </w:rPr>
        <w:t>L1_SSB</w:t>
      </w:r>
      <w:r>
        <w:rPr>
          <w:lang w:eastAsia="zh-CN"/>
        </w:rPr>
        <w:t>, where</w:t>
      </w:r>
    </w:p>
    <w:p w14:paraId="32052F8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3FC3B50C" w14:textId="77777777" w:rsidR="009070BD" w:rsidRDefault="009070BD" w:rsidP="009070BD">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w:t>
      </w:r>
      <w:r>
        <w:rPr>
          <w:lang w:eastAsia="zh-CN"/>
        </w:rPr>
        <w:t xml:space="preserve">and SSB based </w:t>
      </w:r>
      <w:r>
        <w:rPr>
          <w:noProof/>
        </w:rPr>
        <w:t>inter-frequency L1-RSRP measurement layers</w:t>
      </w:r>
      <w:r w:rsidRPr="002B5A3A">
        <w:rPr>
          <w:lang w:eastAsia="zh-CN"/>
        </w:rPr>
        <w:t xml:space="preserve">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520553B7" w14:textId="77777777" w:rsidR="009070BD" w:rsidRDefault="009070BD" w:rsidP="009070BD">
      <w:pPr>
        <w:pStyle w:val="B10"/>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SSB based inter-frequency L1-RSRP measurements configured </w:t>
      </w:r>
      <w:r w:rsidRPr="004C5C8E">
        <w:rPr>
          <w:lang w:eastAsia="zh-CN"/>
        </w:rPr>
        <w:t xml:space="preserve">in </w:t>
      </w:r>
      <w:r>
        <w:rPr>
          <w:lang w:eastAsia="zh-CN"/>
        </w:rPr>
        <w:t xml:space="preserve">the same FR as measurement object </w:t>
      </w:r>
      <w:r>
        <w:rPr>
          <w:i/>
          <w:lang w:val="en-US"/>
        </w:rPr>
        <w:t>i.</w:t>
      </w:r>
    </w:p>
    <w:p w14:paraId="63ECDACC" w14:textId="530D8DB1"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1092AB10" w14:textId="77777777" w:rsidR="006F4ED6" w:rsidRDefault="006F4ED6" w:rsidP="006F4ED6">
      <w:pPr>
        <w:pStyle w:val="B10"/>
        <w:rPr>
          <w:noProof/>
        </w:rPr>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62F2627E" w:rsidR="006F4ED6" w:rsidRDefault="00322FEB" w:rsidP="006F4ED6">
      <w:pPr>
        <w:pStyle w:val="B10"/>
        <w:rPr>
          <w:noProof/>
        </w:rPr>
      </w:pPr>
      <w:r>
        <w:t>-</w:t>
      </w:r>
      <w:r>
        <w:tab/>
        <w:t xml:space="preserve">an NR measurement for positioning frequency layer i with </w:t>
      </w:r>
      <w:r>
        <w:rPr>
          <w:lang w:eastAsia="zh-CN"/>
        </w:rPr>
        <w:t>T</w:t>
      </w:r>
      <w:r>
        <w:rPr>
          <w:vertAlign w:val="subscript"/>
          <w:lang w:eastAsia="zh-CN"/>
        </w:rPr>
        <w:t>available_PRS,i</w:t>
      </w:r>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 xml:space="preserve">, </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1144FD29" w:rsidR="006F4ED6" w:rsidRPr="00DC058A" w:rsidRDefault="009070BD"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and NR PRS measurements on all positioning frequency layers and inter-frequency L1-RSRP measurement layers</w:t>
      </w:r>
      <w:r w:rsidRPr="00DC058A">
        <w:rPr>
          <w:noProof/>
        </w:rPr>
        <w:t xml:space="preserve"> 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16AEC3B5" w14:textId="77777777" w:rsidR="009070BD" w:rsidRDefault="009070BD" w:rsidP="009070BD">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4996AA3B" w14:textId="77777777" w:rsidR="009070BD" w:rsidRPr="00530804" w:rsidRDefault="009070BD" w:rsidP="009070BD">
      <w:pPr>
        <w:pStyle w:val="B10"/>
        <w:rPr>
          <w:noProof/>
        </w:rPr>
      </w:pPr>
      <w:r>
        <w:rPr>
          <w:noProof/>
        </w:rPr>
        <w:t>-</w:t>
      </w:r>
      <w:r>
        <w:rPr>
          <w:noProof/>
        </w:rPr>
        <w:tab/>
        <w:t>An inter-frequency L1-RSRP measurement layer is a candidate to be measured in a gap if the window confining SSB resource</w:t>
      </w:r>
      <w:r w:rsidRPr="009C5807">
        <w:rPr>
          <w:noProof/>
        </w:rPr>
        <w:t xml:space="preserve"> </w:t>
      </w:r>
      <w:r>
        <w:rPr>
          <w:noProof/>
        </w:rPr>
        <w:t>is</w:t>
      </w:r>
      <w:r w:rsidRPr="009C5807">
        <w:rPr>
          <w:noProof/>
        </w:rPr>
        <w:t xml:space="preserve"> fully covered by the MGL excluding RF switching time.</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05EB3353" w14:textId="77777777" w:rsidR="00A61B59" w:rsidRDefault="00A61B59" w:rsidP="00A61B59">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t>
      </w:r>
      <w:r>
        <w:rPr>
          <w:noProof/>
        </w:rPr>
        <w:t xml:space="preserve">inter-frequency L1-RSRP measurement layers, </w:t>
      </w:r>
      <w:r w:rsidRPr="008618B6">
        <w:rPr>
          <w:noProof/>
        </w:rPr>
        <w:t xml:space="preserve">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2B1CB6FE" w14:textId="6360D660" w:rsidR="00A61B59" w:rsidRDefault="00A61B59" w:rsidP="00A61B59">
      <w:pPr>
        <w:pStyle w:val="B10"/>
        <w:ind w:left="1134"/>
        <w:rPr>
          <w:noProof/>
          <w:lang w:val="en-US"/>
        </w:rPr>
      </w:pPr>
      <w:r w:rsidRPr="003362AA">
        <w:rPr>
          <w:noProof/>
        </w:rPr>
        <w:t>-</w:t>
      </w:r>
      <w:r w:rsidRPr="003362AA">
        <w:rPr>
          <w:noProof/>
        </w:rPr>
        <w:tab/>
      </w:r>
      <w:r>
        <w:rPr>
          <w:lang w:val="en-US" w:eastAsia="zh-CN"/>
        </w:rPr>
        <w:t xml:space="preserve">In FR1, </w:t>
      </w:r>
      <w:r>
        <w:rPr>
          <w:noProof/>
        </w:rPr>
        <w:t>inter-frequency L1-RSRP measurement layer</w:t>
      </w:r>
      <w:r w:rsidRPr="003362AA">
        <w:rPr>
          <w:noProof/>
        </w:rPr>
        <w:t xml:space="preserve"> </w:t>
      </w:r>
      <w:r w:rsidRPr="003362AA">
        <w:rPr>
          <w:rFonts w:eastAsia="PMingLiU"/>
          <w:i/>
          <w:noProof/>
          <w:lang w:eastAsia="zh-TW"/>
        </w:rPr>
        <w:t>i</w:t>
      </w:r>
      <w:r>
        <w:rPr>
          <w:noProof/>
        </w:rPr>
        <w:t xml:space="preserve"> in </w:t>
      </w:r>
      <w:r w:rsidRPr="003362AA">
        <w:rPr>
          <w:noProof/>
        </w:rPr>
        <w:t>M</w:t>
      </w:r>
      <w:r w:rsidRPr="003362AA">
        <w:rPr>
          <w:noProof/>
          <w:vertAlign w:val="subscript"/>
        </w:rPr>
        <w:t>inter,i,j</w:t>
      </w:r>
      <w:r>
        <w:rPr>
          <w:lang w:val="en-US" w:eastAsia="zh-CN"/>
        </w:rPr>
        <w:t xml:space="preserve"> is not counted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are candidates to be measured in gap </w:t>
      </w:r>
      <w:r w:rsidRPr="00EB72C9">
        <w:rPr>
          <w:i/>
        </w:rPr>
        <w:t>j</w:t>
      </w:r>
      <w:r>
        <w:t>.</w:t>
      </w:r>
    </w:p>
    <w:p w14:paraId="07A4FED3" w14:textId="77777777" w:rsidR="00A61B59" w:rsidRDefault="00A61B59" w:rsidP="00A61B59">
      <w:pPr>
        <w:pStyle w:val="B10"/>
        <w:ind w:left="1134"/>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sidRPr="003362AA">
        <w:rPr>
          <w:rFonts w:eastAsia="PMingLiU"/>
          <w:i/>
          <w:noProof/>
          <w:lang w:eastAsia="zh-TW"/>
        </w:rPr>
        <w:t>i</w:t>
      </w:r>
      <w:r>
        <w:rPr>
          <w:noProof/>
        </w:rPr>
        <w:t xml:space="preserve"> in </w:t>
      </w:r>
      <w:r w:rsidRPr="003362AA">
        <w:rPr>
          <w:noProof/>
        </w:rPr>
        <w:t>M</w:t>
      </w:r>
      <w:r w:rsidRPr="003362AA">
        <w:rPr>
          <w:noProof/>
          <w:vertAlign w:val="subscript"/>
        </w:rPr>
        <w:t xml:space="preserve">inter,i,j </w:t>
      </w:r>
      <w:r>
        <w:rPr>
          <w:noProof/>
        </w:rPr>
        <w:t xml:space="preserve">is contributed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p>
    <w:p w14:paraId="15CD015C" w14:textId="1367C42A" w:rsidR="006F4ED6" w:rsidRPr="00DC058A" w:rsidRDefault="000A40C7" w:rsidP="006F4ED6">
      <w:pPr>
        <w:pStyle w:val="B10"/>
        <w:rPr>
          <w:noProof/>
        </w:rPr>
      </w:pPr>
      <w:r w:rsidRPr="003362AA">
        <w:rPr>
          <w:noProof/>
        </w:rPr>
        <w:tab/>
      </w:r>
      <w:r w:rsidR="00A61B59">
        <w:rPr>
          <w:noProof/>
          <w:lang w:val="en-US"/>
        </w:rPr>
        <w:t xml:space="preserve">Editor Note: The currennt </w:t>
      </w:r>
      <w:r w:rsidR="00A61B59" w:rsidRPr="009C5807">
        <w:rPr>
          <w:noProof/>
        </w:rPr>
        <w:t>M</w:t>
      </w:r>
      <w:r w:rsidR="00A61B59" w:rsidRPr="009C5807">
        <w:rPr>
          <w:noProof/>
          <w:vertAlign w:val="subscript"/>
        </w:rPr>
        <w:t>inter,i,j</w:t>
      </w:r>
      <w:r w:rsidR="00A61B59">
        <w:rPr>
          <w:noProof/>
          <w:lang w:val="en-US"/>
        </w:rPr>
        <w:t xml:space="preserve"> assumes all cells in the same frequency layer have the same SSB periodicity. FFS whether and how to address the case of different periodicities.</w:t>
      </w:r>
      <w:r w:rsidR="006F4ED6" w:rsidRPr="00DC058A">
        <w:tab/>
      </w:r>
      <w:r w:rsidR="006F4ED6" w:rsidRPr="00DC058A">
        <w:rPr>
          <w:noProof/>
        </w:rPr>
        <w:t xml:space="preserve">If the number of configured interfrequency and interRAT measuerement objects </w:t>
      </w:r>
      <w:r w:rsidR="006F4ED6">
        <w:rPr>
          <w:noProof/>
        </w:rPr>
        <w:t xml:space="preserve">and NR PRS measurements on all positioning frequency layers </w:t>
      </w:r>
      <w:r w:rsidR="006F4ED6" w:rsidRPr="00DC058A">
        <w:rPr>
          <w:noProof/>
        </w:rPr>
        <w:t>is zero and the UE is configured with per UE gaps:</w:t>
      </w:r>
    </w:p>
    <w:p w14:paraId="19A88D42" w14:textId="77777777" w:rsidR="000F5545" w:rsidRPr="00966FE0" w:rsidRDefault="000F5545" w:rsidP="000F5545">
      <w:pPr>
        <w:ind w:left="851" w:hanging="284"/>
        <w:rPr>
          <w:noProof/>
        </w:rPr>
      </w:pPr>
      <w:r w:rsidRPr="00966FE0">
        <w:tab/>
      </w:r>
      <w:r w:rsidRPr="00966FE0">
        <w:rPr>
          <w:noProof/>
        </w:rPr>
        <w:t xml:space="preserve">FR1 intrafrequency measurement objects </w:t>
      </w:r>
      <w:r>
        <w:rPr>
          <w:noProof/>
        </w:rPr>
        <w:t xml:space="preserve">of MCG </w:t>
      </w:r>
      <w:r w:rsidRPr="00966FE0">
        <w:rPr>
          <w:noProof/>
        </w:rPr>
        <w:t>belong to group A</w:t>
      </w:r>
    </w:p>
    <w:p w14:paraId="17AFCC53" w14:textId="723FCA28" w:rsidR="006F4ED6" w:rsidRPr="00DC058A" w:rsidRDefault="000F5545" w:rsidP="000F5545">
      <w:pPr>
        <w:pStyle w:val="B20"/>
        <w:rPr>
          <w:noProof/>
        </w:rPr>
      </w:pPr>
      <w:r w:rsidRPr="00966FE0">
        <w:tab/>
      </w:r>
      <w:r w:rsidRPr="00966FE0">
        <w:rPr>
          <w:noProof/>
        </w:rPr>
        <w:t>FR</w:t>
      </w:r>
      <w:r>
        <w:rPr>
          <w:noProof/>
        </w:rPr>
        <w:t>1</w:t>
      </w:r>
      <w:r w:rsidRPr="00966FE0">
        <w:rPr>
          <w:noProof/>
        </w:rPr>
        <w:t xml:space="preserve"> intrafrequency measurement objects</w:t>
      </w:r>
      <w:r>
        <w:rPr>
          <w:noProof/>
        </w:rPr>
        <w:t xml:space="preserve"> of SCG</w:t>
      </w:r>
      <w:r w:rsidRPr="00966FE0">
        <w:rPr>
          <w:noProof/>
        </w:rPr>
        <w:t xml:space="preserve"> belong to group B</w:t>
      </w:r>
      <w:r>
        <w:rPr>
          <w:noProof/>
        </w:rPr>
        <w:t xml:space="preserve"> for FR1+FR1 NR-DC, or </w:t>
      </w:r>
      <w:r w:rsidRPr="00966FE0">
        <w:rPr>
          <w:noProof/>
        </w:rPr>
        <w:t>FR2 intrafrequency measurement objects</w:t>
      </w:r>
      <w:r>
        <w:rPr>
          <w:noProof/>
        </w:rPr>
        <w:t xml:space="preserve"> of SCG</w:t>
      </w:r>
      <w:r w:rsidRPr="00966FE0">
        <w:rPr>
          <w:noProof/>
        </w:rPr>
        <w:t xml:space="preserve"> belong to group B</w:t>
      </w:r>
      <w:r>
        <w:rPr>
          <w:noProof/>
        </w:rPr>
        <w:t xml:space="preserve"> for FR1+FR2 NR-DC.</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6876A81E" w:rsidR="006F4ED6" w:rsidRPr="00DC058A" w:rsidRDefault="006156F8"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t>
      </w:r>
      <w:r>
        <w:rPr>
          <w:noProof/>
        </w:rPr>
        <w:t>and inter-frequency L1-RSRP measurement layers</w:t>
      </w:r>
      <w:r w:rsidRPr="00DC058A">
        <w:rPr>
          <w:noProof/>
        </w:rPr>
        <w:t xml:space="preserve">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pPr>
        <w:rPr>
          <w:lang w:eastAsia="zh-CN"/>
        </w:rPr>
      </w:pPr>
      <w:r>
        <w:rPr>
          <w:lang w:eastAsia="zh-CN"/>
        </w:rPr>
        <w:t xml:space="preserve">The measurement requirements </w:t>
      </w:r>
      <w:r w:rsidRPr="005201DA">
        <w:rPr>
          <w:lang w:eastAsia="zh-CN"/>
        </w:rPr>
        <w:t>derived from CSSF</w:t>
      </w:r>
      <w:r w:rsidRPr="005201DA">
        <w:rPr>
          <w:vertAlign w:val="subscript"/>
          <w:lang w:eastAsia="zh-CN"/>
        </w:rPr>
        <w:t>within_ncsg,i</w:t>
      </w:r>
      <w:r w:rsidRPr="005201DA">
        <w:rPr>
          <w:lang w:eastAsia="zh-CN"/>
        </w:rPr>
        <w:t xml:space="preserve"> </w:t>
      </w:r>
      <w:r>
        <w:rPr>
          <w:lang w:eastAsia="zh-CN"/>
        </w:rPr>
        <w:t xml:space="preserve">defined in this clause </w:t>
      </w:r>
      <w:r w:rsidRPr="005201DA">
        <w:rPr>
          <w:lang w:eastAsia="zh-CN"/>
        </w:rPr>
        <w:t xml:space="preserve">are </w:t>
      </w:r>
      <w:r>
        <w:rPr>
          <w:lang w:eastAsia="zh-CN"/>
        </w:rPr>
        <w:t xml:space="preserve">applicable provided that network provides NCSG pattern for measurement. </w:t>
      </w:r>
    </w:p>
    <w:p w14:paraId="711BE942" w14:textId="0EDD4CE3" w:rsidR="008260D4" w:rsidRPr="00B63007" w:rsidRDefault="008260D4" w:rsidP="008260D4">
      <w:pPr>
        <w:rPr>
          <w:iCs/>
        </w:rPr>
      </w:pPr>
      <w:r w:rsidRPr="006E0BFC">
        <w:t xml:space="preserve">For a UE supporting </w:t>
      </w:r>
      <w:r>
        <w:t xml:space="preserve">[concurrent gaps with NCSG] </w:t>
      </w:r>
      <w:r w:rsidRPr="006E0BFC">
        <w:t>and when</w:t>
      </w:r>
      <w:r>
        <w:t xml:space="preserve"> a</w:t>
      </w:r>
      <w:r w:rsidRPr="006E0BFC">
        <w:t xml:space="preserve"> </w:t>
      </w:r>
      <w:r>
        <w:t>gap combination</w:t>
      </w:r>
      <w:r>
        <w:rPr>
          <w:snapToGrid w:val="0"/>
        </w:rPr>
        <w:t xml:space="preserve"> including one or more NCSGs </w:t>
      </w:r>
      <w:r>
        <w:t>is</w:t>
      </w:r>
      <w:r w:rsidRPr="006E0BFC">
        <w:t xml:space="preserve"> configured</w:t>
      </w:r>
      <w:r>
        <w:t>, t</w:t>
      </w:r>
      <w:r w:rsidRPr="00B63007">
        <w:t>he carrier-specific scaling factor CSSF</w:t>
      </w:r>
      <w:r w:rsidRPr="00B63007">
        <w:rPr>
          <w:vertAlign w:val="subscript"/>
        </w:rPr>
        <w:t>within_</w:t>
      </w:r>
      <w:r>
        <w:rPr>
          <w:rFonts w:hint="eastAsia"/>
          <w:vertAlign w:val="subscript"/>
          <w:lang w:eastAsia="zh-CN"/>
        </w:rPr>
        <w:t>ncsg</w:t>
      </w:r>
      <w:r w:rsidRPr="00B63007">
        <w:rPr>
          <w:vertAlign w:val="subscript"/>
        </w:rPr>
        <w:t>,i</w:t>
      </w:r>
      <w:r w:rsidRPr="00B63007">
        <w:rPr>
          <w:iCs/>
        </w:rPr>
        <w:t xml:space="preserve"> derived in this chapter </w:t>
      </w:r>
      <w:r w:rsidRPr="00B63007">
        <w:t xml:space="preserve">for a </w:t>
      </w:r>
      <w:r w:rsidRPr="00B63007">
        <w:rPr>
          <w:lang w:val="en-US"/>
        </w:rPr>
        <w:t>measurement object</w:t>
      </w:r>
      <w:r w:rsidRPr="00B63007">
        <w:t xml:space="preserve"> </w:t>
      </w:r>
      <w:r w:rsidRPr="00B63007">
        <w:rPr>
          <w:i/>
        </w:rPr>
        <w:t>i</w:t>
      </w:r>
      <w:r w:rsidRPr="00B63007">
        <w:rPr>
          <w:iCs/>
        </w:rPr>
        <w:t xml:space="preserve"> </w:t>
      </w:r>
      <w:r>
        <w:rPr>
          <w:iCs/>
        </w:rPr>
        <w:t xml:space="preserve">associated with an NCSG </w:t>
      </w:r>
      <w:r w:rsidRPr="00B63007">
        <w:rPr>
          <w:iCs/>
        </w:rPr>
        <w:t>is applied to following measurement types:</w:t>
      </w:r>
    </w:p>
    <w:p w14:paraId="56D07E77" w14:textId="77777777" w:rsidR="008260D4" w:rsidRDefault="008260D4" w:rsidP="008260D4">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p>
    <w:p w14:paraId="17906DE1" w14:textId="77777777" w:rsidR="008260D4" w:rsidRDefault="008260D4" w:rsidP="008260D4">
      <w:pPr>
        <w:pStyle w:val="B20"/>
        <w:ind w:left="852"/>
        <w:rPr>
          <w:lang w:eastAsia="zh-CN"/>
        </w:rPr>
      </w:pPr>
      <w:r>
        <w:rPr>
          <w:lang w:eastAsia="zh-CN"/>
        </w:rPr>
        <w:t>-</w:t>
      </w:r>
      <w:r w:rsidRPr="009C5807">
        <w:tab/>
      </w:r>
      <w:r w:rsidRPr="009C5807">
        <w:rPr>
          <w:lang w:eastAsia="zh-CN"/>
        </w:rPr>
        <w:t xml:space="preserve">all of the SMTC occasions of this intra-frequency </w:t>
      </w:r>
      <w:r w:rsidRPr="00213A11">
        <w:rPr>
          <w:lang w:eastAsia="zh-CN"/>
        </w:rPr>
        <w:t>measurement object</w:t>
      </w:r>
      <w:r w:rsidRPr="009C5807">
        <w:rPr>
          <w:lang w:eastAsia="zh-CN"/>
        </w:rPr>
        <w:t xml:space="preserve"> are overlapped </w:t>
      </w:r>
      <w:r>
        <w:rPr>
          <w:lang w:eastAsia="zh-CN"/>
        </w:rPr>
        <w:t>with</w:t>
      </w:r>
      <w:r w:rsidRPr="009C5807">
        <w:rPr>
          <w:lang w:eastAsia="zh-CN"/>
        </w:rPr>
        <w:t xml:space="preserve"> </w:t>
      </w:r>
      <w:r>
        <w:rPr>
          <w:lang w:eastAsia="zh-CN"/>
        </w:rPr>
        <w:t>associated NCSG in [concurrent gaps], or</w:t>
      </w:r>
    </w:p>
    <w:p w14:paraId="1AD411A1" w14:textId="77777777" w:rsidR="008260D4" w:rsidRPr="009C5807" w:rsidRDefault="008260D4" w:rsidP="008260D4">
      <w:pPr>
        <w:pStyle w:val="B20"/>
        <w:ind w:left="852"/>
        <w:rPr>
          <w:lang w:eastAsia="zh-CN"/>
        </w:rPr>
      </w:pPr>
      <w:r>
        <w:rPr>
          <w:lang w:eastAsia="zh-CN"/>
        </w:rPr>
        <w:t>-</w:t>
      </w:r>
      <w:r w:rsidRPr="009C5807">
        <w:tab/>
      </w:r>
      <w:r w:rsidRPr="00366EAE">
        <w:t xml:space="preserve">part of the SMTC occasions of this intra-frequency </w:t>
      </w:r>
      <w:r w:rsidRPr="00366EAE">
        <w:rPr>
          <w:lang w:val="en-US"/>
        </w:rPr>
        <w:t>measurement object</w:t>
      </w:r>
      <w:r w:rsidRPr="00366EAE">
        <w:t xml:space="preserve"> are overlapped with the associated </w:t>
      </w:r>
      <w:r w:rsidRPr="00C17B43">
        <w:t xml:space="preserve">NCSG and all the SMTC occasions of this intra-frequency </w:t>
      </w:r>
      <w:r w:rsidRPr="00C17B43">
        <w:rPr>
          <w:lang w:val="en-US"/>
        </w:rPr>
        <w:t xml:space="preserve">measurement object </w:t>
      </w:r>
      <w:r w:rsidRPr="00C17B43">
        <w:t>are overlapped with the union of all the</w:t>
      </w:r>
      <w:r w:rsidRPr="003D2762">
        <w:t xml:space="preserve"> </w:t>
      </w:r>
      <w:r>
        <w:t>[GAPs]</w:t>
      </w:r>
      <w:r w:rsidRPr="00366EAE">
        <w:t>.</w:t>
      </w:r>
    </w:p>
    <w:p w14:paraId="54B50C81" w14:textId="77777777" w:rsidR="008260D4" w:rsidRDefault="008260D4" w:rsidP="008260D4">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
    <w:p w14:paraId="40AD817D" w14:textId="77777777" w:rsidR="008260D4" w:rsidRDefault="008260D4" w:rsidP="008260D4">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r w:rsidRPr="0097613B">
        <w:t xml:space="preserve">. </w:t>
      </w:r>
    </w:p>
    <w:p w14:paraId="5B4D5CF8" w14:textId="77777777" w:rsidR="008260D4" w:rsidRDefault="008260D4" w:rsidP="008260D4">
      <w:pPr>
        <w:pStyle w:val="B10"/>
      </w:pPr>
      <w:r w:rsidRPr="0097613B">
        <w:t>Edi</w:t>
      </w:r>
      <w:r w:rsidRPr="0097613B">
        <w:rPr>
          <w:i/>
        </w:rPr>
        <w:t>t</w:t>
      </w:r>
      <w:r w:rsidRPr="0097613B">
        <w:t>or’s note:</w:t>
      </w:r>
      <w:r>
        <w:t xml:space="preserve"> </w:t>
      </w:r>
      <w:r w:rsidRPr="00657483">
        <w:rPr>
          <w:i/>
        </w:rPr>
        <w:t>FFS whether to follow gap association rule</w:t>
      </w:r>
      <w:r>
        <w:t>;</w:t>
      </w:r>
    </w:p>
    <w:p w14:paraId="41F477A7" w14:textId="77777777" w:rsidR="008260D4" w:rsidRDefault="008260D4" w:rsidP="008260D4">
      <w:pPr>
        <w:pStyle w:val="B10"/>
      </w:pPr>
      <w:r w:rsidRPr="003362AA">
        <w:t>-</w:t>
      </w:r>
      <w:r w:rsidRPr="003362AA">
        <w:tab/>
        <w:t xml:space="preserve">SSB-based </w:t>
      </w:r>
      <w:r>
        <w:t>inter</w:t>
      </w:r>
      <w:r w:rsidRPr="003362AA">
        <w:t>-frequency measurement object</w:t>
      </w:r>
      <w:r>
        <w:t xml:space="preserve"> without measurement gap as defined in clause 9.3.1, when</w:t>
      </w:r>
    </w:p>
    <w:p w14:paraId="5A9F082D" w14:textId="77777777" w:rsidR="008260D4" w:rsidRPr="00C17B43" w:rsidRDefault="008260D4" w:rsidP="008260D4">
      <w:pPr>
        <w:pStyle w:val="B20"/>
        <w:ind w:left="852"/>
        <w:rPr>
          <w:lang w:eastAsia="zh-CN"/>
        </w:rPr>
      </w:pPr>
      <w:r w:rsidRPr="00C17B43">
        <w:rPr>
          <w:lang w:eastAsia="zh-CN"/>
        </w:rPr>
        <w:t>-</w:t>
      </w:r>
      <w:r w:rsidRPr="00C17B43">
        <w:tab/>
      </w:r>
      <w:r w:rsidRPr="00C17B43">
        <w:rPr>
          <w:rFonts w:hint="eastAsia"/>
          <w:lang w:eastAsia="zh-CN"/>
        </w:rPr>
        <w:t xml:space="preserve">all of the SMTC occasions of this inter-frequency </w:t>
      </w:r>
      <w:r w:rsidRPr="00C17B43">
        <w:rPr>
          <w:lang w:eastAsia="zh-CN"/>
        </w:rPr>
        <w:t>measurement</w:t>
      </w:r>
      <w:r w:rsidRPr="00C17B43">
        <w:rPr>
          <w:rFonts w:hint="eastAsia"/>
          <w:lang w:eastAsia="zh-CN"/>
        </w:rPr>
        <w:t xml:space="preserve"> object are overlapped </w:t>
      </w:r>
      <w:r w:rsidRPr="00C17B43">
        <w:rPr>
          <w:lang w:eastAsia="zh-CN"/>
        </w:rPr>
        <w:t>with</w:t>
      </w:r>
      <w:r w:rsidRPr="00C17B43">
        <w:rPr>
          <w:rFonts w:hint="eastAsia"/>
          <w:lang w:eastAsia="zh-CN"/>
        </w:rPr>
        <w:t xml:space="preserve"> </w:t>
      </w:r>
      <w:r w:rsidRPr="00C17B43">
        <w:rPr>
          <w:lang w:eastAsia="zh-CN"/>
        </w:rPr>
        <w:t xml:space="preserve">associated NCSG in </w:t>
      </w:r>
      <w:r>
        <w:rPr>
          <w:lang w:eastAsia="zh-CN"/>
        </w:rPr>
        <w:t>[</w:t>
      </w:r>
      <w:r w:rsidRPr="00C17B43">
        <w:t xml:space="preserve">concurrent </w:t>
      </w:r>
      <w:r>
        <w:t>gaps]</w:t>
      </w:r>
      <w:r w:rsidRPr="00C17B43">
        <w:rPr>
          <w:lang w:eastAsia="zh-CN"/>
        </w:rPr>
        <w:t>, or</w:t>
      </w:r>
    </w:p>
    <w:p w14:paraId="22097D44" w14:textId="5ADB5AD5" w:rsidR="008260D4" w:rsidRPr="00C17B43" w:rsidRDefault="008260D4" w:rsidP="008260D4">
      <w:pPr>
        <w:pStyle w:val="B20"/>
        <w:ind w:left="852"/>
        <w:rPr>
          <w:lang w:eastAsia="zh-CN"/>
        </w:rPr>
      </w:pPr>
      <w:r w:rsidRPr="00C17B43">
        <w:rPr>
          <w:lang w:eastAsia="zh-CN"/>
        </w:rPr>
        <w:t>-</w:t>
      </w:r>
      <w:r w:rsidRPr="00C17B43">
        <w:tab/>
        <w:t xml:space="preserve">part of the SMTC occasions of this inter-frequency </w:t>
      </w:r>
      <w:r w:rsidRPr="00C17B43">
        <w:rPr>
          <w:lang w:val="en-US"/>
        </w:rPr>
        <w:t>measurement object</w:t>
      </w:r>
      <w:r w:rsidRPr="00C17B43">
        <w:t xml:space="preserve"> are overlapped with the associated NCSG and all the SMTC occasions of this inter-frequency </w:t>
      </w:r>
      <w:r w:rsidRPr="00C17B43">
        <w:rPr>
          <w:lang w:val="en-US"/>
        </w:rPr>
        <w:t xml:space="preserve">measurement object </w:t>
      </w:r>
      <w:r w:rsidRPr="00C17B43">
        <w:t xml:space="preserve">are overlapped with the union of all the </w:t>
      </w:r>
      <w:r>
        <w:t>[GAPs]</w:t>
      </w:r>
      <w:r w:rsidRPr="00C17B43">
        <w:t>, or</w:t>
      </w:r>
    </w:p>
    <w:p w14:paraId="61176827" w14:textId="77777777" w:rsidR="008260D4" w:rsidRDefault="008260D4" w:rsidP="008260D4">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5A0380D3" w14:textId="2C388A54" w:rsidR="008260D4" w:rsidRDefault="008260D4" w:rsidP="008260D4">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t>[</w:t>
      </w:r>
      <w:r>
        <w:rPr>
          <w:i/>
        </w:rPr>
        <w:t>9.4.1</w:t>
      </w:r>
      <w:r>
        <w:t>];</w:t>
      </w:r>
    </w:p>
    <w:p w14:paraId="537204A1" w14:textId="101F700A" w:rsidR="008260D4" w:rsidRPr="009C5807" w:rsidRDefault="008260D4" w:rsidP="008260D4">
      <w:pPr>
        <w:rPr>
          <w:iCs/>
        </w:rPr>
      </w:pPr>
      <w:r>
        <w:t>Otherwise, t</w:t>
      </w:r>
      <w:r w:rsidRPr="009C5807">
        <w: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3A70E52E"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r w:rsidR="00DE605A" w:rsidRPr="00DE605A">
        <w:t xml:space="preserve"> </w:t>
      </w:r>
      <w:r w:rsidR="00DE605A">
        <w:t xml:space="preserve">, when </w:t>
      </w:r>
      <w:r w:rsidR="00DE605A" w:rsidRPr="00A569E9">
        <w:t>all or part of the SMTC occasions of this intra-frequency measurement object are overlapped by the NCSG</w:t>
      </w:r>
      <w:r w:rsidR="00DE605A">
        <w:t>;</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121D4D91" w:rsidR="00F56126" w:rsidRDefault="00097BE5" w:rsidP="00F56126">
      <w:pPr>
        <w:pStyle w:val="B10"/>
      </w:pPr>
      <w:r>
        <w:t>-</w:t>
      </w:r>
      <w:r>
        <w:tab/>
        <w:t xml:space="preserve">E-UTRA inter-RAT measurement object, when the measurement can be performed with no measurement gap but NCSG as defined in clause </w:t>
      </w:r>
      <w:r>
        <w:rPr>
          <w:rFonts w:hint="eastAsia"/>
          <w:lang w:val="en-US" w:eastAsia="zh-CN"/>
        </w:rPr>
        <w:t>9.4</w:t>
      </w:r>
      <w:r>
        <w:t>;</w:t>
      </w:r>
    </w:p>
    <w:p w14:paraId="0AB3E735" w14:textId="77777777" w:rsidR="00F56126" w:rsidRPr="009C5807" w:rsidRDefault="00F56126" w:rsidP="00F56126">
      <w:pPr>
        <w:pStyle w:val="B10"/>
        <w:ind w:left="0" w:firstLine="0"/>
        <w:rPr>
          <w:rFonts w:eastAsia="DengXian"/>
          <w:lang w:eastAsia="zh-C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27210F56" w14:textId="07FD53D9" w:rsidR="00156974" w:rsidRPr="00AD0CDF" w:rsidRDefault="00156974" w:rsidP="00156974">
      <w:pPr>
        <w:rPr>
          <w:iCs/>
          <w:vertAlign w:val="subscript"/>
          <w:lang w:val="en-US"/>
        </w:rPr>
      </w:pPr>
      <w:r w:rsidRPr="00AD0CDF">
        <w:t xml:space="preserve">If a UE capable of </w:t>
      </w:r>
      <w:r>
        <w:t xml:space="preserve">[concurrent gaps with NCSG] </w:t>
      </w:r>
      <w:r w:rsidRPr="00AD0CDF">
        <w:t xml:space="preserve">is configured with </w:t>
      </w:r>
      <w:r>
        <w:t>a</w:t>
      </w:r>
      <w:r w:rsidRPr="006E0BFC">
        <w:t xml:space="preserve"> </w:t>
      </w:r>
      <w:r>
        <w:t>gap combination including one or more NCSGs</w:t>
      </w:r>
      <w:r w:rsidRPr="00AD0CDF">
        <w:t xml:space="preserve">, the carrier specific scaling factor is calculated separately for each gap pattern, [provided that the association between measurement objects and gap pattern is configured by network. Only the measurement objects associated to the same </w:t>
      </w:r>
      <w:r>
        <w:t>NCSG</w:t>
      </w:r>
      <w:r w:rsidRPr="00AD0CDF">
        <w:t xml:space="preserve"> pattern are counted when deriving </w:t>
      </w:r>
      <w:r w:rsidRPr="00DC058A">
        <w:t>CSSF</w:t>
      </w:r>
      <w:r w:rsidRPr="00DC058A">
        <w:rPr>
          <w:vertAlign w:val="subscript"/>
        </w:rPr>
        <w:t>within_</w:t>
      </w:r>
      <w:r>
        <w:rPr>
          <w:vertAlign w:val="subscript"/>
        </w:rPr>
        <w:t>ncsg</w:t>
      </w:r>
      <w:r w:rsidRPr="00DC058A">
        <w:rPr>
          <w:vertAlign w:val="subscript"/>
        </w:rPr>
        <w:t>,i</w:t>
      </w:r>
      <w:r w:rsidRPr="00DC058A">
        <w:t xml:space="preserve"> </w:t>
      </w:r>
      <w:r w:rsidRPr="00AD0CDF">
        <w:t xml:space="preserve">for a target measurement object with index </w:t>
      </w:r>
      <w:r w:rsidRPr="00AD0CDF">
        <w:rPr>
          <w:i/>
        </w:rPr>
        <w:t>i</w:t>
      </w:r>
      <w:r w:rsidRPr="00AD0CDF">
        <w:rPr>
          <w:iCs/>
        </w:rPr>
        <w:t>.]. In case of collision between concurrent</w:t>
      </w:r>
      <w:r>
        <w:rPr>
          <w:iCs/>
        </w:rPr>
        <w:t xml:space="preserve"> [measurement gaps]</w:t>
      </w:r>
      <w:r w:rsidRPr="00AD0CDF">
        <w:rPr>
          <w:iCs/>
        </w:rPr>
        <w:t xml:space="preserve">, some </w:t>
      </w:r>
      <w:r>
        <w:rPr>
          <w:iCs/>
        </w:rPr>
        <w:t>NCSG</w:t>
      </w:r>
      <w:r w:rsidRPr="00AD0CDF">
        <w:rPr>
          <w:iCs/>
        </w:rPr>
        <w:t xml:space="preserve"> occasions may be dropped according to clause [9.1.X2.x]. </w:t>
      </w:r>
      <w:r w:rsidRPr="00AD0CDF">
        <w:rPr>
          <w:iCs/>
          <w:lang w:val="en-US"/>
        </w:rPr>
        <w:t xml:space="preserve">The dropped </w:t>
      </w:r>
      <w:r>
        <w:rPr>
          <w:iCs/>
          <w:lang w:val="en-US"/>
        </w:rPr>
        <w:t>NCSG</w:t>
      </w:r>
      <w:r w:rsidRPr="00AD0CDF">
        <w:rPr>
          <w:iCs/>
          <w:lang w:val="en-US"/>
        </w:rPr>
        <w:t xml:space="preserve"> occasions will not be used in deriving </w:t>
      </w:r>
      <w:r w:rsidRPr="00DC058A">
        <w:t>CSSF</w:t>
      </w:r>
      <w:r w:rsidRPr="00DC058A">
        <w:rPr>
          <w:vertAlign w:val="subscript"/>
        </w:rPr>
        <w:t>within_</w:t>
      </w:r>
      <w:r>
        <w:rPr>
          <w:vertAlign w:val="subscript"/>
        </w:rPr>
        <w:t>ncsg</w:t>
      </w:r>
      <w:r w:rsidRPr="00DC058A">
        <w:rPr>
          <w:vertAlign w:val="subscript"/>
        </w:rPr>
        <w:t>,i</w:t>
      </w:r>
      <w:r w:rsidRPr="00DC058A">
        <w:t>.</w:t>
      </w:r>
    </w:p>
    <w:p w14:paraId="3A5610C3" w14:textId="77777777" w:rsidR="00156974" w:rsidRDefault="00156974" w:rsidP="00156974">
      <w:pPr>
        <w:pStyle w:val="NO"/>
      </w:pPr>
      <w:r w:rsidRPr="00854074">
        <w:t xml:space="preserve">Editor’s note: FFS whether to </w:t>
      </w:r>
      <w:r>
        <w:t xml:space="preserve">remove [ ] or </w:t>
      </w:r>
      <w:r w:rsidRPr="00854074">
        <w:t>revi</w:t>
      </w:r>
      <w:r>
        <w:t>se the sentence in [ ] after RAN2 concludes the implementation on RRC association.</w:t>
      </w:r>
    </w:p>
    <w:p w14:paraId="69B48917" w14:textId="61241D4D"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lang w:eastAsia="en-US"/>
        </w:rPr>
      </w:pPr>
      <w:r w:rsidRPr="00BC52D5">
        <w:rPr>
          <w:rFonts w:eastAsia="SimSun"/>
          <w:noProof/>
          <w:lang w:eastAsia="en-US"/>
        </w:rPr>
        <w:t>The carrier specific scaling factor CSSF</w:t>
      </w:r>
      <w:r w:rsidRPr="00BC52D5">
        <w:rPr>
          <w:rFonts w:eastAsia="SimSun"/>
          <w:vertAlign w:val="subscript"/>
          <w:lang w:eastAsia="en-US"/>
        </w:rPr>
        <w:t>within_</w:t>
      </w:r>
      <w:r w:rsidRPr="00BC52D5">
        <w:rPr>
          <w:rFonts w:eastAsia="SimSun" w:hint="eastAsia"/>
          <w:vertAlign w:val="subscript"/>
          <w:lang w:eastAsia="zh-CN"/>
        </w:rPr>
        <w:t>ncsg</w:t>
      </w:r>
      <w:r w:rsidRPr="00BC52D5">
        <w:rPr>
          <w:rFonts w:eastAsia="SimSun"/>
          <w:vertAlign w:val="subscript"/>
          <w:lang w:eastAsia="en-US"/>
        </w:rPr>
        <w:t>,i</w:t>
      </w:r>
      <w:r w:rsidRPr="00BC52D5">
        <w:rPr>
          <w:rFonts w:eastAsia="SimSun"/>
          <w:noProof/>
          <w:lang w:eastAsia="en-US"/>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7C267691" w14:textId="77777777" w:rsidR="00EE477E" w:rsidRDefault="00EE477E" w:rsidP="00EE477E">
      <w:pPr>
        <w:pStyle w:val="Heading4"/>
      </w:pPr>
      <w:r w:rsidRPr="009C5807">
        <w:t>9.1.5.</w:t>
      </w:r>
      <w:r>
        <w:t>4</w:t>
      </w:r>
      <w:r w:rsidRPr="009C5807">
        <w:tab/>
      </w:r>
      <w:r>
        <w:t>L1-RSRP measurements</w:t>
      </w:r>
      <w:r w:rsidRPr="009C5807">
        <w:t xml:space="preserve"> within </w:t>
      </w:r>
      <w:r>
        <w:t xml:space="preserve">measurement </w:t>
      </w:r>
      <w:r w:rsidRPr="009C5807">
        <w:t>gap</w:t>
      </w:r>
    </w:p>
    <w:p w14:paraId="6A9F93B5" w14:textId="77777777" w:rsidR="00EE477E" w:rsidRDefault="00EE477E" w:rsidP="00EE477E">
      <w:pPr>
        <w:rPr>
          <w:noProof/>
        </w:rPr>
      </w:pPr>
      <w:r w:rsidRPr="00F01E52">
        <w:rPr>
          <w:noProof/>
        </w:rPr>
        <w:t xml:space="preserve">The requirements in this </w:t>
      </w:r>
      <w:r>
        <w:rPr>
          <w:noProof/>
        </w:rPr>
        <w:t>clause</w:t>
      </w:r>
      <w:r w:rsidRPr="00F01E52">
        <w:rPr>
          <w:noProof/>
        </w:rPr>
        <w:t xml:space="preserve"> apply for </w:t>
      </w:r>
      <w:r>
        <w:rPr>
          <w:noProof/>
        </w:rPr>
        <w:t>SSB-based L1-RSRP measurements</w:t>
      </w:r>
      <w:r w:rsidRPr="00F01E52">
        <w:rPr>
          <w:noProof/>
        </w:rPr>
        <w:t xml:space="preserve"> </w:t>
      </w:r>
      <w:r>
        <w:rPr>
          <w:noProof/>
        </w:rPr>
        <w:t xml:space="preserve">within measurement gap </w:t>
      </w:r>
      <w:r w:rsidRPr="00F01E52">
        <w:rPr>
          <w:noProof/>
        </w:rPr>
        <w:t xml:space="preserve">for </w:t>
      </w:r>
      <w:r>
        <w:rPr>
          <w:noProof/>
        </w:rPr>
        <w:t>LTM</w:t>
      </w:r>
      <w:r w:rsidRPr="00F01E52">
        <w:rPr>
          <w:noProof/>
        </w:rPr>
        <w:t xml:space="preserve"> in </w:t>
      </w:r>
      <w:r>
        <w:rPr>
          <w:noProof/>
        </w:rPr>
        <w:t>clause</w:t>
      </w:r>
      <w:r w:rsidRPr="00F01E52">
        <w:rPr>
          <w:noProof/>
        </w:rPr>
        <w:t xml:space="preserve"> 9.</w:t>
      </w:r>
      <w:r>
        <w:rPr>
          <w:noProof/>
        </w:rPr>
        <w:t>x</w:t>
      </w:r>
      <w:r w:rsidRPr="00F01E52">
        <w:rPr>
          <w:noProof/>
        </w:rPr>
        <w:t>.</w:t>
      </w:r>
      <w:r>
        <w:rPr>
          <w:noProof/>
        </w:rPr>
        <w:t>y.</w:t>
      </w:r>
    </w:p>
    <w:p w14:paraId="06F26A7D" w14:textId="1C86502D" w:rsidR="00EE477E" w:rsidRDefault="00EE477E" w:rsidP="00EE477E">
      <w:pPr>
        <w:rPr>
          <w:noProof/>
        </w:rPr>
      </w:pPr>
      <w:r w:rsidRPr="00C738AD">
        <w:rPr>
          <w:noProof/>
        </w:rPr>
        <w:t xml:space="preserve">When </w:t>
      </w:r>
      <w:r>
        <w:rPr>
          <w:noProof/>
        </w:rPr>
        <w:t xml:space="preserve">SSB-based L1-RSRP measurements are </w:t>
      </w:r>
      <w:r w:rsidRPr="00C738AD">
        <w:rPr>
          <w:noProof/>
        </w:rPr>
        <w:t xml:space="preserve">configured </w:t>
      </w:r>
      <w:r>
        <w:rPr>
          <w:noProof/>
        </w:rPr>
        <w:t>on one or more frequecny layers within measurement gap</w:t>
      </w:r>
      <w:r w:rsidRPr="00C738AD">
        <w:rPr>
          <w:noProof/>
        </w:rPr>
        <w:t xml:space="preserve">, </w:t>
      </w:r>
      <w:r>
        <w:rPr>
          <w:noProof/>
        </w:rPr>
        <w:t xml:space="preserve">the carrier sepcific scaling factor for a target L1-RSRP measurement on a inter-frequency layer with index </w:t>
      </w:r>
      <w:r w:rsidRPr="00DC058A">
        <w:rPr>
          <w:i/>
        </w:rPr>
        <w:t>i</w:t>
      </w:r>
      <w:r>
        <w:rPr>
          <w:noProof/>
        </w:rPr>
        <w:t xml:space="preserve"> is designated as </w:t>
      </w:r>
      <w:r w:rsidRPr="00DC058A">
        <w:t>CSSF</w:t>
      </w:r>
      <w:r w:rsidRPr="00DC058A">
        <w:rPr>
          <w:vertAlign w:val="subscript"/>
        </w:rPr>
        <w:t>within_gap,i</w:t>
      </w:r>
      <w:r w:rsidRPr="00DC058A">
        <w:t xml:space="preserve"> and is derived</w:t>
      </w:r>
      <w:r w:rsidRPr="006D2162">
        <w:t xml:space="preserve"> </w:t>
      </w:r>
      <w:r w:rsidRPr="00B63007">
        <w:t>in this chapter</w:t>
      </w:r>
      <w:r>
        <w:t>, with the consideration of the impact from</w:t>
      </w:r>
      <w:r w:rsidRPr="00B63007">
        <w:t xml:space="preserve"> </w:t>
      </w:r>
      <w:r>
        <w:t xml:space="preserve">the </w:t>
      </w:r>
      <w:r w:rsidRPr="00B63007">
        <w:t>following measurement types:</w:t>
      </w:r>
    </w:p>
    <w:p w14:paraId="1CEBE7D2" w14:textId="77777777" w:rsidR="00EE477E" w:rsidRPr="00B63007" w:rsidRDefault="00EE477E" w:rsidP="00EE477E">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w:t>
      </w:r>
    </w:p>
    <w:p w14:paraId="212935CA" w14:textId="77777777" w:rsidR="00EE477E" w:rsidRPr="00B63007" w:rsidRDefault="00EE477E" w:rsidP="00EE477E">
      <w:pPr>
        <w:pStyle w:val="B10"/>
        <w:rPr>
          <w:lang w:eastAsia="zh-CN"/>
        </w:rPr>
      </w:pPr>
      <w:r w:rsidRPr="00B63007">
        <w:t>-</w:t>
      </w:r>
      <w:r w:rsidRPr="00B63007">
        <w:tab/>
        <w:t>SSB-based intra-frequency measurement object with measurement gap in clause 9.2.6 and 9.2A.6.</w:t>
      </w:r>
    </w:p>
    <w:p w14:paraId="45013956" w14:textId="77777777" w:rsidR="00EE477E" w:rsidRPr="00B63007" w:rsidRDefault="00EE477E" w:rsidP="00EE477E">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5B015F7F" w14:textId="77777777" w:rsidR="00EE477E" w:rsidRPr="00B63007" w:rsidRDefault="00EE477E" w:rsidP="00EE477E">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5EB9815F" w14:textId="77777777" w:rsidR="00EE477E" w:rsidRPr="00B63007" w:rsidRDefault="00EE477E" w:rsidP="00EE477E">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0DA50B7B" w14:textId="77777777" w:rsidR="00EE477E" w:rsidRPr="00B63007" w:rsidRDefault="00EE477E" w:rsidP="00EE477E">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0FB62BBA" w14:textId="77777777" w:rsidR="00EE477E" w:rsidRPr="00B63007" w:rsidRDefault="00EE477E" w:rsidP="00EE477E">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Pr="00B63007">
        <w:rPr>
          <w:lang w:eastAsia="zh-CN"/>
        </w:rPr>
        <w:t>, or</w:t>
      </w:r>
    </w:p>
    <w:p w14:paraId="5AB84155" w14:textId="77777777" w:rsidR="00EE477E" w:rsidRPr="00B63007" w:rsidRDefault="00EE477E" w:rsidP="00EE477E">
      <w:pPr>
        <w:pStyle w:val="B20"/>
        <w:rPr>
          <w:lang w:eastAsia="zh-CN"/>
        </w:rPr>
      </w:pPr>
      <w:r w:rsidRPr="00B63007">
        <w:rPr>
          <w:lang w:eastAsia="zh-CN"/>
        </w:rPr>
        <w:t>-</w:t>
      </w:r>
      <w:r w:rsidRPr="00B63007">
        <w:rPr>
          <w:lang w:eastAsia="zh-CN"/>
        </w:rPr>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69AF2DA6" w14:textId="77777777" w:rsidR="00EE477E" w:rsidRPr="003362AA" w:rsidRDefault="00EE477E" w:rsidP="00EE477E">
      <w:pPr>
        <w:pStyle w:val="B10"/>
        <w:rPr>
          <w:lang w:eastAsia="zh-CN"/>
        </w:rPr>
      </w:pPr>
      <w:r w:rsidRPr="003362AA">
        <w:t>-</w:t>
      </w:r>
      <w:r w:rsidRPr="003362AA">
        <w:tab/>
      </w:r>
      <w:r w:rsidRPr="003362AA">
        <w:rPr>
          <w:lang w:eastAsia="zh-CN"/>
        </w:rPr>
        <w:t>Intra-frequency RSSI/CO measurement with measurement gap in clause 9.2A.7.</w:t>
      </w:r>
    </w:p>
    <w:p w14:paraId="007715FF" w14:textId="77777777" w:rsidR="00EE477E" w:rsidRPr="003362AA" w:rsidRDefault="00EE477E" w:rsidP="00EE477E">
      <w:pPr>
        <w:pStyle w:val="B10"/>
      </w:pPr>
      <w:r w:rsidRPr="003362AA">
        <w:t>-</w:t>
      </w:r>
      <w:r w:rsidRPr="003362AA">
        <w:tab/>
        <w:t>Intra-frequency RSSI/CO measurement with no measurement gap in clause 9.2A.</w:t>
      </w:r>
      <w:r>
        <w:t xml:space="preserve">7 when all of the RMTC </w:t>
      </w:r>
      <w:r w:rsidRPr="003362AA">
        <w:t>occasions of this intra-frequency RSSI/CO measurement are overlapped by the measurement gap</w:t>
      </w:r>
      <w:r>
        <w:t>(s).</w:t>
      </w:r>
    </w:p>
    <w:p w14:paraId="73937F32" w14:textId="77777777" w:rsidR="00EE477E" w:rsidRDefault="00EE477E" w:rsidP="00EE477E">
      <w:pPr>
        <w:pStyle w:val="B10"/>
      </w:pPr>
      <w:r w:rsidRPr="003362AA">
        <w:t>-</w:t>
      </w:r>
      <w:r w:rsidRPr="003362AA">
        <w:tab/>
      </w:r>
      <w:r w:rsidRPr="003362AA">
        <w:rPr>
          <w:lang w:eastAsia="zh-CN"/>
        </w:rPr>
        <w:t>Inter-frequency RSSI/CO measurement in clause 9.3A.8 and 9.3A.9.</w:t>
      </w:r>
    </w:p>
    <w:p w14:paraId="7C839DC5" w14:textId="77777777" w:rsidR="00EE477E" w:rsidRDefault="00EE477E" w:rsidP="00EE477E">
      <w:pPr>
        <w:pStyle w:val="B10"/>
      </w:pPr>
      <w:r w:rsidRPr="009C5807">
        <w:t>-</w:t>
      </w:r>
      <w:r w:rsidRPr="009C5807">
        <w:tab/>
        <w:t>E-UTRA Inter-RAT measurement object in clauses 9.4.2 and 9.4.3.</w:t>
      </w:r>
    </w:p>
    <w:p w14:paraId="604876A4" w14:textId="77777777" w:rsidR="00EE477E" w:rsidRPr="009C5807" w:rsidRDefault="00EE477E" w:rsidP="00EE477E">
      <w:pPr>
        <w:pStyle w:val="B10"/>
      </w:pPr>
      <w:r>
        <w:t>-</w:t>
      </w:r>
      <w:r>
        <w:tab/>
        <w:t>NR PRS-based measurements for positioning in clause 9.9.</w:t>
      </w:r>
    </w:p>
    <w:p w14:paraId="56FC56F4" w14:textId="77777777" w:rsidR="00EE477E" w:rsidRPr="009C5807" w:rsidRDefault="00EE477E" w:rsidP="00EE477E">
      <w:pPr>
        <w:pStyle w:val="B10"/>
      </w:pPr>
      <w:r w:rsidRPr="009C5807">
        <w:t>-</w:t>
      </w:r>
      <w:r w:rsidRPr="009C5807">
        <w:tab/>
        <w:t>E-UTRA Inter-RAT RSTD and E-CID measurements in clauses 9.4.4 and 9.4.5.</w:t>
      </w:r>
    </w:p>
    <w:p w14:paraId="29A0C5A1" w14:textId="77777777" w:rsidR="00EE477E" w:rsidRPr="00E24F20" w:rsidRDefault="00EE477E" w:rsidP="00EE477E">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17CA760D" w14:textId="77777777" w:rsidR="00EE477E" w:rsidRPr="00E24F20" w:rsidRDefault="00EE477E" w:rsidP="00EE477E">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4D1F8BEA" w14:textId="77777777" w:rsidR="00EE477E" w:rsidRPr="00E24F20" w:rsidRDefault="00EE477E" w:rsidP="00EE477E">
      <w:pPr>
        <w:pStyle w:val="B20"/>
      </w:pPr>
      <w:r w:rsidRPr="00E24F20">
        <w:t>-</w:t>
      </w:r>
      <w:r w:rsidRPr="00E24F20">
        <w:tab/>
        <w:t>all of the SMTC occasions of this inter-RAT measurement object are overlapped by the measurement gap;</w:t>
      </w:r>
    </w:p>
    <w:p w14:paraId="4E477CE1" w14:textId="77777777" w:rsidR="00EE477E" w:rsidRPr="00E24F20" w:rsidRDefault="00EE477E" w:rsidP="00EE477E">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278E9AA8" w14:textId="77777777" w:rsidR="00EE477E" w:rsidRPr="009C5807" w:rsidRDefault="00EE477E" w:rsidP="00EE477E">
      <w:pPr>
        <w:pStyle w:val="B10"/>
      </w:pPr>
      <w:r w:rsidRPr="009C5807">
        <w:t>-</w:t>
      </w:r>
      <w:r w:rsidRPr="009C5807">
        <w:tab/>
        <w:t>E-UTRAN Inter-frequency measurement object configured by the E-UTRAN PCell (TS 36.133 [15] clause 8.17.3) and by the E-UTRAN PSCell (TS 36.133 [15] clause 8.19.3).</w:t>
      </w:r>
    </w:p>
    <w:p w14:paraId="24CFED7C" w14:textId="77777777" w:rsidR="00EE477E" w:rsidRPr="009C5807" w:rsidRDefault="00EE477E" w:rsidP="00EE477E">
      <w:pPr>
        <w:pStyle w:val="B10"/>
      </w:pPr>
      <w:r w:rsidRPr="009C5807">
        <w:t>-</w:t>
      </w:r>
      <w:r w:rsidRPr="009C5807">
        <w:tab/>
        <w:t>E-UTRAN Inter-frequency RSTD measurement configured by the E-UTRAN PCell (TS 36.133 [15] clause 8.17.15).</w:t>
      </w:r>
    </w:p>
    <w:p w14:paraId="57D66857" w14:textId="77777777" w:rsidR="00EE477E" w:rsidRPr="009C5807" w:rsidRDefault="00EE477E" w:rsidP="00EE477E">
      <w:pPr>
        <w:pStyle w:val="B10"/>
      </w:pPr>
      <w:r w:rsidRPr="009C5807">
        <w:t>-</w:t>
      </w:r>
      <w:r w:rsidRPr="009C5807">
        <w:tab/>
        <w:t>UTRA Inter-RAT measurement object configured by the E-UTRAN PCell (TS 36.133 [15] clauses 8.17.5 to 8.17.12).</w:t>
      </w:r>
    </w:p>
    <w:p w14:paraId="576DB795" w14:textId="77777777" w:rsidR="00EE477E" w:rsidRDefault="00EE477E" w:rsidP="00EE477E">
      <w:pPr>
        <w:pStyle w:val="B10"/>
      </w:pPr>
      <w:r w:rsidRPr="009C5807">
        <w:t>-</w:t>
      </w:r>
      <w:r w:rsidRPr="009C5807">
        <w:tab/>
        <w:t>GSM Inter-RAT measurements configured by the E-UTRAN PCell (TS 36.133 [15] clauses 8.17.13 and 8.17.14).</w:t>
      </w:r>
    </w:p>
    <w:p w14:paraId="2728B123" w14:textId="77777777" w:rsidR="00EE477E" w:rsidRDefault="00EE477E" w:rsidP="00EE477E">
      <w:pPr>
        <w:pStyle w:val="B10"/>
        <w:ind w:left="567"/>
      </w:pPr>
      <w:r>
        <w:rPr>
          <w:rFonts w:hint="eastAsia"/>
          <w:lang w:eastAsia="zh-CN"/>
        </w:rPr>
        <w:t>-</w:t>
      </w:r>
      <w:r w:rsidRPr="009C5807">
        <w:tab/>
      </w:r>
      <w:r>
        <w:t>SSB-based i</w:t>
      </w:r>
      <w:r w:rsidRPr="009C5807">
        <w:t xml:space="preserve">nter-frequency </w:t>
      </w:r>
      <w:r>
        <w:t xml:space="preserve">L1-RSRP </w:t>
      </w:r>
      <w:r w:rsidRPr="009C5807">
        <w:t xml:space="preserve">measurement </w:t>
      </w:r>
      <w:r w:rsidRPr="009C5807">
        <w:rPr>
          <w:rFonts w:hint="eastAsia"/>
          <w:lang w:eastAsia="zh-CN"/>
        </w:rPr>
        <w:t>with measurement gap</w:t>
      </w:r>
      <w:r w:rsidRPr="009C5807">
        <w:t xml:space="preserve"> in clause 9.</w:t>
      </w:r>
      <w:r>
        <w:t>x.y</w:t>
      </w:r>
    </w:p>
    <w:p w14:paraId="5F2055AB" w14:textId="77777777" w:rsidR="00EE477E" w:rsidRPr="00B63007" w:rsidRDefault="00EE477E" w:rsidP="00EE477E">
      <w:r w:rsidRPr="00B63007">
        <w:t xml:space="preserve">The UE is expected to conduct the measurement of </w:t>
      </w:r>
      <w:r>
        <w:t xml:space="preserve">this inter-frequency L1-RSRP </w:t>
      </w:r>
      <w:r w:rsidRPr="009C5807">
        <w:t>measurement</w:t>
      </w:r>
      <w:r>
        <w:t xml:space="preserve"> layer</w:t>
      </w:r>
      <w:r w:rsidRPr="00B63007">
        <w:t xml:space="preserve"> </w:t>
      </w:r>
      <w:r w:rsidRPr="00B63007">
        <w:rPr>
          <w:i/>
        </w:rPr>
        <w:t>i</w:t>
      </w:r>
      <w:r w:rsidRPr="00B63007">
        <w:t xml:space="preserve"> only within the measurement gap.</w:t>
      </w:r>
    </w:p>
    <w:p w14:paraId="768365AC" w14:textId="77777777" w:rsidR="00EE477E" w:rsidRDefault="00EE477E" w:rsidP="00EE477E">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29E06E8C" w14:textId="2CDC646E" w:rsidR="00EE477E" w:rsidRDefault="00EE477E" w:rsidP="00EE477E">
      <w:pPr>
        <w:rPr>
          <w:lang w:val="en-US" w:eastAsia="zh-CN"/>
        </w:rPr>
      </w:pPr>
      <w:r>
        <w:rPr>
          <w:lang w:eastAsia="zh-CN"/>
        </w:rPr>
        <w:t>In</w:t>
      </w:r>
      <w:r>
        <w:t xml:space="preserve"> </w:t>
      </w:r>
      <w:r>
        <w:rPr>
          <w:rFonts w:hint="eastAsia"/>
          <w:lang w:eastAsia="zh-CN"/>
        </w:rPr>
        <w:t>deriv</w:t>
      </w:r>
      <w:r>
        <w:rPr>
          <w:lang w:eastAsia="zh-CN"/>
        </w:rPr>
        <w:t>ation of</w:t>
      </w:r>
      <w:r>
        <w:t xml:space="preserve"> </w:t>
      </w:r>
      <w:r w:rsidRPr="00DC058A">
        <w:t>CSSF</w:t>
      </w:r>
      <w:r w:rsidRPr="00DC058A">
        <w:rPr>
          <w:vertAlign w:val="subscript"/>
        </w:rPr>
        <w:t>within_gap,i</w:t>
      </w:r>
      <w:r>
        <w:t xml:space="preserve"> </w:t>
      </w:r>
      <w:r>
        <w:rPr>
          <w:lang w:eastAsia="zh-CN"/>
        </w:rPr>
        <w:t xml:space="preserve">, </w:t>
      </w:r>
      <w:r>
        <w:rPr>
          <w:lang w:val="en-US" w:eastAsia="zh-CN"/>
        </w:rPr>
        <w:t>n</w:t>
      </w:r>
      <w:r w:rsidRPr="00401468">
        <w:rPr>
          <w:lang w:val="en-US" w:eastAsia="zh-CN"/>
        </w:rPr>
        <w:t>umber of SSB layers should include SSB for mobility and that as associated SSB for CSI-RS mobility. the ssbfrequency is counted only once if the ssbfrequency for mobility and associated SSB are the same, or ssbfrequency and smtc in multiple MOs are the same.</w:t>
      </w:r>
    </w:p>
    <w:p w14:paraId="21FDBC77" w14:textId="77777777" w:rsidR="00EE477E" w:rsidRPr="00BD4554" w:rsidRDefault="00EE477E" w:rsidP="00EE477E">
      <w:pPr>
        <w:pStyle w:val="Heading5"/>
        <w:rPr>
          <w:b/>
          <w:bCs/>
        </w:rPr>
      </w:pPr>
      <w:r w:rsidRPr="00BD4554">
        <w:t>9.1.5.</w:t>
      </w:r>
      <w:r>
        <w:t>4</w:t>
      </w:r>
      <w:r w:rsidRPr="00BD4554">
        <w:t>.</w:t>
      </w:r>
      <w:r>
        <w:t>1</w:t>
      </w:r>
      <w:r w:rsidRPr="00BD4554">
        <w:tab/>
        <w:t xml:space="preserve">SA mode: carrier-specific scaling factor for </w:t>
      </w:r>
      <w:r>
        <w:t>L1-RSRP</w:t>
      </w:r>
      <w:r w:rsidRPr="00BD4554">
        <w:t xml:space="preserve"> measurements performed within </w:t>
      </w:r>
      <w:r>
        <w:t xml:space="preserve">measurement </w:t>
      </w:r>
      <w:r w:rsidRPr="00BD4554">
        <w:t>gap</w:t>
      </w:r>
    </w:p>
    <w:p w14:paraId="1E33DF46" w14:textId="77777777" w:rsidR="00EE477E" w:rsidRDefault="00EE477E" w:rsidP="00EE477E">
      <w:r w:rsidRPr="00DC058A">
        <w:t xml:space="preserve">When one or more </w:t>
      </w:r>
      <w:r>
        <w:rPr>
          <w:noProof/>
        </w:rPr>
        <w:t xml:space="preserve">inter-frequency L1-RSRP measurement layers </w:t>
      </w:r>
      <w:r w:rsidRPr="00DC058A">
        <w:t xml:space="preserve">are monitored within measurement gaps, the carrier specific scaling factor for </w:t>
      </w:r>
      <w:r>
        <w:rPr>
          <w:lang w:val="en-US"/>
        </w:rPr>
        <w:t xml:space="preserve">a target </w:t>
      </w:r>
      <w:r>
        <w:rPr>
          <w:noProof/>
        </w:rPr>
        <w:t>inter-frequency L1-RSRP measurement layer</w:t>
      </w:r>
      <w:r w:rsidRPr="00DC058A">
        <w:t xml:space="preserve">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47094331" w14:textId="77777777" w:rsidR="00EE477E" w:rsidRDefault="00EE477E" w:rsidP="00EE477E">
      <w:pPr>
        <w:rPr>
          <w:lang w:eastAsia="zh-CN"/>
        </w:rPr>
      </w:pPr>
      <w:r>
        <w:rPr>
          <w:lang w:eastAsia="zh-CN"/>
        </w:rPr>
        <w:t xml:space="preserve">For UE supporting per-FR gap, for each </w:t>
      </w:r>
      <w:r>
        <w:rPr>
          <w:noProof/>
        </w:rPr>
        <w:t xml:space="preserve">inter-frequency L1-RSRP measurement layer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sidRPr="001A0B1C">
        <w:rPr>
          <w:lang w:eastAsia="zh-CN"/>
        </w:rPr>
        <w:t xml:space="preserve"> </w:t>
      </w:r>
      <w:r>
        <w:rPr>
          <w:lang w:eastAsia="zh-CN"/>
        </w:rPr>
        <w:t>+ N</w:t>
      </w:r>
      <w:r>
        <w:rPr>
          <w:vertAlign w:val="subscript"/>
          <w:lang w:eastAsia="zh-CN"/>
        </w:rPr>
        <w:t>L1_SSB</w:t>
      </w:r>
      <w:r>
        <w:rPr>
          <w:lang w:eastAsia="zh-CN"/>
        </w:rPr>
        <w:t>, where</w:t>
      </w:r>
      <w:r w:rsidRPr="00ED75AF">
        <w:rPr>
          <w:lang w:eastAsia="zh-CN"/>
        </w:rPr>
        <w:t xml:space="preserve"> </w:t>
      </w:r>
    </w:p>
    <w:p w14:paraId="49638292"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and </w:t>
      </w:r>
    </w:p>
    <w:p w14:paraId="0994F7BB"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with only SSB based L3 measurement</w:t>
      </w:r>
      <w:r>
        <w:rPr>
          <w:lang w:eastAsia="zh-CN"/>
        </w:rPr>
        <w:t>, and</w:t>
      </w:r>
    </w:p>
    <w:p w14:paraId="442CB3B3" w14:textId="67BE857E" w:rsidR="00EE477E" w:rsidRPr="00B765A7" w:rsidRDefault="00EE477E" w:rsidP="00EE477E">
      <w:r w:rsidRPr="008C6DE4">
        <w:rPr>
          <w:noProof/>
        </w:rPr>
        <w:t>-</w:t>
      </w:r>
      <w:r w:rsidRPr="008C6DE4">
        <w:rPr>
          <w:noProof/>
        </w:rPr>
        <w:tab/>
      </w:r>
      <w:r>
        <w:rPr>
          <w:lang w:eastAsia="zh-CN"/>
        </w:rPr>
        <w:t>N</w:t>
      </w:r>
      <w:r>
        <w:rPr>
          <w:vertAlign w:val="subscript"/>
          <w:lang w:eastAsia="zh-CN"/>
        </w:rPr>
        <w:t>L1_SSB</w:t>
      </w:r>
      <w:r>
        <w:rPr>
          <w:lang w:eastAsia="zh-CN"/>
        </w:rPr>
        <w:t xml:space="preserve"> is the number of SSB based inter-frequency L1-RSRP measurements configured </w:t>
      </w:r>
      <w:r w:rsidRPr="004C5C8E">
        <w:rPr>
          <w:lang w:eastAsia="zh-CN"/>
        </w:rPr>
        <w:t xml:space="preserve">in </w:t>
      </w:r>
      <w:r>
        <w:rPr>
          <w:lang w:eastAsia="zh-CN"/>
        </w:rPr>
        <w:t xml:space="preserve">the same FR as measurement object </w:t>
      </w:r>
      <w:r>
        <w:rPr>
          <w:i/>
          <w:lang w:val="en-US"/>
        </w:rPr>
        <w:t>i.</w:t>
      </w:r>
      <w:r w:rsidRPr="00B765A7">
        <w:t>When multiple positioning frequency layers are configured,</w:t>
      </w:r>
    </w:p>
    <w:p w14:paraId="01F6B96A" w14:textId="77777777" w:rsidR="00EE477E" w:rsidRPr="00B765A7" w:rsidRDefault="00EE477E" w:rsidP="00EE477E">
      <w:pPr>
        <w:pStyle w:val="B10"/>
        <w:rPr>
          <w:lang w:eastAsia="zh-CN"/>
        </w:rPr>
      </w:pPr>
      <w:r w:rsidRPr="00B765A7">
        <w:rPr>
          <w:noProof/>
        </w:rPr>
        <w:t>-</w:t>
      </w:r>
      <w:r w:rsidRPr="00B765A7">
        <w:rPr>
          <w:noProof/>
        </w:rPr>
        <w:tab/>
        <w:t>for each SSB based inter-frequency L1-RSRP measurement i, CSSF</w:t>
      </w:r>
      <w:r w:rsidRPr="007D5321">
        <w:rPr>
          <w:noProof/>
          <w:vertAlign w:val="subscript"/>
        </w:rPr>
        <w:t>within_gap,i</w:t>
      </w:r>
      <w:r w:rsidRPr="00B765A7">
        <w:rPr>
          <w:noProof/>
        </w:rPr>
        <w:t xml:space="preserve"> is derived as follows:</w:t>
      </w:r>
    </w:p>
    <w:p w14:paraId="7133D3BF" w14:textId="77777777" w:rsidR="00EE477E" w:rsidRPr="00B765A7" w:rsidRDefault="00EE477E" w:rsidP="00EE477E">
      <w:pPr>
        <w:pStyle w:val="B20"/>
        <w:rPr>
          <w:noProof/>
        </w:rPr>
      </w:pPr>
      <w:r w:rsidRPr="00B765A7">
        <w:rPr>
          <w:noProof/>
        </w:rPr>
        <w:t>-</w:t>
      </w:r>
      <w:r w:rsidRPr="00B765A7">
        <w:rPr>
          <w:noProof/>
        </w:rPr>
        <w:tab/>
      </w:r>
      <w:r w:rsidRPr="00B765A7">
        <w:rPr>
          <w:lang w:eastAsia="ko-KR"/>
        </w:rPr>
        <w:t>an intermediate CSSF</w:t>
      </w:r>
      <w:r w:rsidRPr="00B765A7">
        <w:rPr>
          <w:vertAlign w:val="subscript"/>
          <w:lang w:eastAsia="ko-KR"/>
        </w:rPr>
        <w:t>within_gap,i,k</w:t>
      </w:r>
      <w:r w:rsidRPr="00B765A7">
        <w:rPr>
          <w:lang w:eastAsia="ko-KR"/>
        </w:rPr>
        <w:t xml:space="preserve"> is derived with the following steps assuming only positioning frequency layer </w:t>
      </w:r>
      <w:r w:rsidRPr="00B765A7">
        <w:rPr>
          <w:i/>
          <w:iCs/>
          <w:lang w:eastAsia="ko-KR"/>
        </w:rPr>
        <w:t>k</w:t>
      </w:r>
      <w:r w:rsidRPr="00B765A7">
        <w:rPr>
          <w:lang w:eastAsia="ko-KR"/>
        </w:rPr>
        <w:t xml:space="preserve"> is configured, and</w:t>
      </w:r>
    </w:p>
    <w:p w14:paraId="6C4F4816" w14:textId="77777777" w:rsidR="00EE477E" w:rsidRPr="00B765A7" w:rsidRDefault="00EE477E" w:rsidP="00EE477E">
      <w:pPr>
        <w:ind w:left="848" w:hanging="280"/>
        <w:rPr>
          <w:noProof/>
        </w:rPr>
      </w:pPr>
      <w:r w:rsidRPr="00B765A7">
        <w:rPr>
          <w:noProof/>
        </w:rPr>
        <w:t>-</w:t>
      </w:r>
      <w:r w:rsidRPr="00B765A7">
        <w:rPr>
          <w:noProof/>
        </w:rPr>
        <w:tab/>
      </w:r>
      <w:r w:rsidRPr="00B765A7">
        <w:rPr>
          <w:lang w:eastAsia="ko-KR"/>
        </w:rPr>
        <w:t>CSSF</w:t>
      </w:r>
      <w:r w:rsidRPr="00B765A7">
        <w:rPr>
          <w:vertAlign w:val="subscript"/>
          <w:lang w:eastAsia="ko-KR"/>
        </w:rPr>
        <w:t>within_gap,i</w:t>
      </w:r>
      <w:r w:rsidRPr="00B765A7">
        <w:rPr>
          <w:lang w:eastAsia="ko-KR"/>
        </w:rPr>
        <w:t>= max(CSSF</w:t>
      </w:r>
      <w:r w:rsidRPr="00B765A7">
        <w:rPr>
          <w:vertAlign w:val="subscript"/>
          <w:lang w:eastAsia="ko-KR"/>
        </w:rPr>
        <w:t>within_gap,i,k</w:t>
      </w:r>
      <w:r w:rsidRPr="00B765A7">
        <w:rPr>
          <w:lang w:eastAsia="ko-KR"/>
        </w:rPr>
        <w:t xml:space="preserve">), where </w:t>
      </w:r>
      <w:r w:rsidRPr="00B765A7">
        <w:rPr>
          <w:i/>
          <w:iCs/>
          <w:lang w:eastAsia="ko-KR"/>
        </w:rPr>
        <w:t>k</w:t>
      </w:r>
      <w:r w:rsidRPr="00B765A7">
        <w:rPr>
          <w:lang w:eastAsia="ko-KR"/>
        </w:rPr>
        <w:t>=0…K-1, and K is the number of configured positioning frequency layers.</w:t>
      </w:r>
    </w:p>
    <w:p w14:paraId="388D74F2" w14:textId="77777777" w:rsidR="00EE477E" w:rsidRPr="00DC058A" w:rsidRDefault="00EE477E" w:rsidP="00EE477E">
      <w:pPr>
        <w:rPr>
          <w:noProof/>
        </w:rPr>
      </w:pPr>
      <w:r w:rsidRPr="00A74D1C">
        <w:rPr>
          <w:noProof/>
        </w:rPr>
        <w:t xml:space="preserve">For each measurement gap </w:t>
      </w:r>
      <w:r w:rsidRPr="00A74D1C">
        <w:rPr>
          <w:i/>
          <w:noProof/>
        </w:rPr>
        <w:t>j</w:t>
      </w:r>
      <w:r w:rsidRPr="00A74D1C">
        <w:rPr>
          <w:noProof/>
        </w:rPr>
        <w:t xml:space="preserve"> not used for </w:t>
      </w:r>
      <w:r w:rsidRPr="003E2632">
        <w:rPr>
          <w:noProof/>
        </w:rPr>
        <w:t>a long-periodicity measurement defined above, count the total number of intra-frequency measurement objects and inter-frequency/inter-RAT measur</w:t>
      </w:r>
      <w:r w:rsidRPr="00A74D1C">
        <w:rPr>
          <w:noProof/>
        </w:rPr>
        <w:t xml:space="preserve">ement objects and NR PRS measurements on all positioning frequency layers and inter-frequency L1-RSRP measurement layers which are candidates to be measured within the gap </w:t>
      </w:r>
      <w:r w:rsidRPr="00A74D1C">
        <w:rPr>
          <w:i/>
          <w:noProof/>
        </w:rPr>
        <w:t>j</w:t>
      </w:r>
      <w:r w:rsidRPr="00A74D1C">
        <w:rPr>
          <w:noProof/>
        </w:rPr>
        <w:t>.</w:t>
      </w:r>
    </w:p>
    <w:p w14:paraId="25CC329F" w14:textId="77777777" w:rsidR="00EE477E" w:rsidRPr="008618B6" w:rsidRDefault="00EE477E" w:rsidP="00EE477E">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5BEB4E9" w14:textId="77777777" w:rsidR="00EE477E" w:rsidRPr="003362AA" w:rsidRDefault="00EE477E" w:rsidP="00EE477E">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202F1C7F" w14:textId="77777777" w:rsidR="00EE477E" w:rsidRPr="008618B6" w:rsidRDefault="00EE477E" w:rsidP="00EE477E">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4A650369" w14:textId="77777777" w:rsidR="00EE477E" w:rsidRPr="008C6DE4" w:rsidRDefault="00EE477E" w:rsidP="00EE477E">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2040B3BB" w14:textId="77777777" w:rsidR="00EE477E" w:rsidRPr="008C6DE4" w:rsidRDefault="00EE477E" w:rsidP="00EE477E">
      <w:pPr>
        <w:pStyle w:val="B10"/>
        <w:rPr>
          <w:noProof/>
        </w:rPr>
      </w:pPr>
      <w:r w:rsidRPr="00DC058A">
        <w:rPr>
          <w:noProof/>
        </w:rPr>
        <w:t>-</w:t>
      </w:r>
      <w:r w:rsidRPr="00DC058A">
        <w:rPr>
          <w:noProof/>
        </w:rPr>
        <w:tab/>
      </w:r>
      <w:r>
        <w:rPr>
          <w:noProof/>
        </w:rPr>
        <w:t>An NR PRS-based measurement is a candidate to be measured in a gap is TBD.</w:t>
      </w:r>
    </w:p>
    <w:p w14:paraId="6D3BC594" w14:textId="77777777" w:rsidR="00EE477E" w:rsidRDefault="00EE477E" w:rsidP="00EE477E">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917A4E5" w14:textId="77777777" w:rsidR="00EE477E" w:rsidRPr="006117BB" w:rsidRDefault="00EE477E" w:rsidP="00EE477E">
      <w:pPr>
        <w:pStyle w:val="B10"/>
        <w:rPr>
          <w:noProof/>
        </w:rPr>
      </w:pPr>
      <w:r>
        <w:rPr>
          <w:noProof/>
        </w:rPr>
        <w:t>-</w:t>
      </w:r>
      <w:r>
        <w:rPr>
          <w:noProof/>
        </w:rPr>
        <w:tab/>
      </w:r>
      <w:r w:rsidRPr="00B765A7">
        <w:rPr>
          <w:noProof/>
        </w:rPr>
        <w:t>An inter-frequency L1-RSRP measurement layer is a candidate to be measured in a gap if all configured SSB resources on that frequency layer to be measured</w:t>
      </w:r>
      <w:r>
        <w:rPr>
          <w:noProof/>
        </w:rPr>
        <w:t xml:space="preserve"> </w:t>
      </w:r>
      <w:r w:rsidRPr="00B765A7">
        <w:rPr>
          <w:noProof/>
        </w:rPr>
        <w:t>are fully covered by the MGL excluding RF switching time.</w:t>
      </w:r>
    </w:p>
    <w:p w14:paraId="0B1DAED9" w14:textId="77777777" w:rsidR="00EE477E" w:rsidRPr="00DC058A" w:rsidRDefault="00EE477E" w:rsidP="00EE477E">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w:t>
      </w:r>
    </w:p>
    <w:p w14:paraId="0CC98384" w14:textId="77777777" w:rsidR="00EE477E" w:rsidRPr="008618B6" w:rsidRDefault="00EE477E" w:rsidP="00EE477E">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Pr>
          <w:noProof/>
        </w:rPr>
        <w:t>,</w:t>
      </w:r>
      <w:r w:rsidRPr="008618B6">
        <w:rPr>
          <w:noProof/>
        </w:rPr>
        <w:t xml:space="preserve"> CSI-RS based</w:t>
      </w:r>
      <w:r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w:t>
      </w:r>
      <w:r>
        <w:rPr>
          <w:noProof/>
        </w:rPr>
        <w:t>inter-frequency L1-RSRP measurement</w:t>
      </w:r>
      <w:r w:rsidRPr="008618B6">
        <w:rPr>
          <w:lang w:val="en-US"/>
        </w:rPr>
        <w:t xml:space="preserve"> </w:t>
      </w:r>
      <w:r>
        <w:rPr>
          <w:lang w:val="en-US"/>
        </w:rPr>
        <w:t xml:space="preserve">layer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29C719C6" w14:textId="77777777" w:rsidR="00EE477E" w:rsidRDefault="00EE477E" w:rsidP="00EE477E">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Pr>
          <w:noProof/>
        </w:rPr>
        <w:t xml:space="preserve"> layers </w:t>
      </w:r>
      <w:r w:rsidRPr="008618B6">
        <w:rPr>
          <w:noProof/>
        </w:rPr>
        <w:t xml:space="preserve">including both SSB and CSI-RS based, EUTRA inter-RAT and UTRA inter-RAT </w:t>
      </w:r>
      <w:r>
        <w:rPr>
          <w:noProof/>
        </w:rPr>
        <w:t>frequency layers</w:t>
      </w:r>
      <w:r w:rsidRPr="008618B6">
        <w:rPr>
          <w:noProof/>
        </w:rPr>
        <w:t xml:space="preserve">, </w:t>
      </w:r>
      <w:r>
        <w:rPr>
          <w:noProof/>
        </w:rPr>
        <w:t>up to one positioning frequency layer,</w:t>
      </w:r>
      <w:r w:rsidRPr="003362AA">
        <w:rPr>
          <w:noProof/>
        </w:rPr>
        <w:t xml:space="preserve"> RSSI/CO measurements,</w:t>
      </w:r>
      <w:r>
        <w:rPr>
          <w:noProof/>
        </w:rPr>
        <w:t xml:space="preserve"> 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Pr>
          <w:noProof/>
        </w:rPr>
        <w:t>inter-frequency L1-RSRP measurement layer</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6348AF5" w14:textId="77777777" w:rsidR="00EE477E" w:rsidRPr="00B765A7" w:rsidRDefault="00EE477E" w:rsidP="00EE477E">
      <w:pPr>
        <w:pStyle w:val="B10"/>
        <w:ind w:left="851"/>
        <w:rPr>
          <w:noProof/>
          <w:lang w:val="en-US"/>
        </w:rPr>
      </w:pPr>
      <w:r w:rsidRPr="00B765A7">
        <w:rPr>
          <w:noProof/>
        </w:rPr>
        <w:t>-</w:t>
      </w:r>
      <w:r w:rsidRPr="00B765A7">
        <w:rPr>
          <w:noProof/>
        </w:rPr>
        <w:tab/>
      </w:r>
      <w:r w:rsidRPr="00B765A7">
        <w:rPr>
          <w:noProof/>
        </w:rPr>
        <w:tab/>
      </w:r>
      <w:r w:rsidRPr="00B765A7">
        <w:rPr>
          <w:lang w:val="en-US" w:eastAsia="zh-CN"/>
        </w:rPr>
        <w:t xml:space="preserve">In FR1, </w:t>
      </w:r>
      <w:r w:rsidRPr="00B765A7">
        <w:rPr>
          <w:noProof/>
        </w:rPr>
        <w:t>inter-frequency L1-RSRP measurement layer in M</w:t>
      </w:r>
      <w:r w:rsidRPr="00B765A7">
        <w:rPr>
          <w:noProof/>
          <w:vertAlign w:val="subscript"/>
        </w:rPr>
        <w:t>inter,i,j</w:t>
      </w:r>
      <w:r w:rsidRPr="00B765A7">
        <w:rPr>
          <w:lang w:val="en-US" w:eastAsia="zh-CN"/>
        </w:rPr>
        <w:t xml:space="preserve"> is not counted if </w:t>
      </w:r>
      <w:r w:rsidRPr="00B765A7">
        <w:t xml:space="preserve">the SSB resource instance configured for L1-RSRP measurement of an inter-frequency layer is overlapped with the measurement object of this inter-frequency layer which are candidates to be measured in gap </w:t>
      </w:r>
      <w:r w:rsidRPr="00B765A7">
        <w:rPr>
          <w:i/>
        </w:rPr>
        <w:t>j</w:t>
      </w:r>
      <w:r w:rsidRPr="00B765A7">
        <w:t>.</w:t>
      </w:r>
    </w:p>
    <w:p w14:paraId="38C3C487" w14:textId="77777777" w:rsidR="00EE477E" w:rsidRDefault="00EE477E" w:rsidP="00EE477E">
      <w:pPr>
        <w:pStyle w:val="B10"/>
        <w:ind w:left="851"/>
        <w:rPr>
          <w:noProof/>
          <w:lang w:val="en-US"/>
        </w:rPr>
      </w:pPr>
      <w:r w:rsidRPr="00B765A7">
        <w:rPr>
          <w:noProof/>
        </w:rPr>
        <w:t>-</w:t>
      </w:r>
      <w:r w:rsidRPr="00B765A7">
        <w:rPr>
          <w:noProof/>
        </w:rPr>
        <w:tab/>
        <w:t>In FR2, an inter-frequency L1-RSRP measurement layer in M</w:t>
      </w:r>
      <w:r w:rsidRPr="00B765A7">
        <w:rPr>
          <w:noProof/>
          <w:vertAlign w:val="subscript"/>
        </w:rPr>
        <w:t xml:space="preserve">inter,i,j </w:t>
      </w:r>
      <w:r w:rsidRPr="00B765A7">
        <w:rPr>
          <w:noProof/>
        </w:rPr>
        <w:t xml:space="preserve">is contributed the number equal to the cell number for L1-RSRP measurement in this inter-frequency layer, </w:t>
      </w:r>
      <w:r w:rsidRPr="00B765A7">
        <w:rPr>
          <w:noProof/>
          <w:lang w:val="en-US"/>
        </w:rPr>
        <w:t xml:space="preserve">which is candidate to be measured in gap </w:t>
      </w:r>
      <w:r w:rsidRPr="00B765A7">
        <w:rPr>
          <w:i/>
          <w:noProof/>
          <w:lang w:val="en-US"/>
        </w:rPr>
        <w:t>j</w:t>
      </w:r>
      <w:r w:rsidRPr="00B765A7">
        <w:rPr>
          <w:noProof/>
          <w:lang w:val="en-US"/>
        </w:rPr>
        <w:t>.</w:t>
      </w:r>
    </w:p>
    <w:p w14:paraId="49573B9F" w14:textId="77777777" w:rsidR="00EE477E" w:rsidRDefault="00EE477E" w:rsidP="00EE477E">
      <w:pPr>
        <w:pStyle w:val="B10"/>
        <w:ind w:hanging="1"/>
        <w:rPr>
          <w:noProof/>
          <w:lang w:val="en-US"/>
        </w:rPr>
      </w:pPr>
      <w:r>
        <w:rPr>
          <w:noProof/>
          <w:lang w:val="en-US"/>
        </w:rPr>
        <w:t xml:space="preserve">Editor Note: The currennt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32970EAA" w14:textId="77777777" w:rsidR="00EE477E" w:rsidRPr="00A8421B" w:rsidRDefault="00EE477E" w:rsidP="00EE477E">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w:t>
      </w:r>
      <w:r>
        <w:rPr>
          <w:noProof/>
        </w:rPr>
        <w:t>inter-frequency L1-RSRP measurement layer</w:t>
      </w:r>
      <w:r w:rsidRPr="003362AA">
        <w:rPr>
          <w:noProof/>
          <w:lang w:val="en-US"/>
        </w:rPr>
        <w:t xml:space="preserve"> </w:t>
      </w:r>
      <w:r w:rsidRPr="003362AA">
        <w:rPr>
          <w:i/>
          <w:noProof/>
          <w:lang w:val="en-US"/>
        </w:rPr>
        <w:t>i</w:t>
      </w:r>
      <w:r w:rsidRPr="003362AA">
        <w:rPr>
          <w:noProof/>
          <w:lang w:val="en-US"/>
        </w:rPr>
        <w:t xml:space="preserve"> is also a candidate</w:t>
      </w:r>
    </w:p>
    <w:p w14:paraId="681A69AB" w14:textId="77777777" w:rsidR="00EE477E" w:rsidRPr="008618B6" w:rsidRDefault="00EE477E" w:rsidP="00EE477E">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Pr>
          <w:noProof/>
        </w:rPr>
        <w:t>up to one NR PRS measurement on any one positioning frequency layer,</w:t>
      </w:r>
      <w:r w:rsidRPr="008618B6">
        <w:rPr>
          <w:noProof/>
        </w:rPr>
        <w:t xml:space="preserve"> </w:t>
      </w:r>
      <w:r>
        <w:rPr>
          <w:noProof/>
        </w:rPr>
        <w:t>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Pr>
          <w:noProof/>
        </w:rPr>
        <w:t>inter-frequency L1-RSRP measurement layer</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5854C420"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46F4D4E5" w14:textId="77777777" w:rsidR="00EE477E" w:rsidRPr="00DC058A" w:rsidRDefault="00EE477E" w:rsidP="00EE477E">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399823CB" w14:textId="77777777" w:rsidR="00EE477E" w:rsidRPr="00DC058A" w:rsidRDefault="00EE477E" w:rsidP="00EE477E">
      <w:pPr>
        <w:pStyle w:val="B10"/>
        <w:rPr>
          <w:noProof/>
        </w:rPr>
      </w:pPr>
      <w:r w:rsidRPr="00DC058A">
        <w:tab/>
      </w:r>
      <w:r>
        <w:t>[</w:t>
      </w:r>
      <w:r w:rsidRPr="00DC058A">
        <w:rPr>
          <w:noProof/>
        </w:rPr>
        <w:t xml:space="preserve">If </w:t>
      </w:r>
      <w:r w:rsidRPr="00DC058A">
        <w:rPr>
          <w:i/>
        </w:rPr>
        <w:t>measGapSharingScheme</w:t>
      </w:r>
      <w:r w:rsidRPr="00DC058A">
        <w:rPr>
          <w:noProof/>
        </w:rPr>
        <w:t xml:space="preserve"> is not equal sharing and</w:t>
      </w:r>
    </w:p>
    <w:p w14:paraId="1CA1EAFB" w14:textId="77777777" w:rsidR="00EE477E" w:rsidRPr="00DC058A" w:rsidRDefault="00EE477E" w:rsidP="00EE477E">
      <w:pPr>
        <w:pStyle w:val="B20"/>
        <w:rPr>
          <w:noProof/>
        </w:rPr>
      </w:pPr>
      <w:r w:rsidRPr="00DC058A">
        <w:rPr>
          <w:noProof/>
        </w:rPr>
        <w:t>-</w:t>
      </w:r>
      <w:r w:rsidRPr="00DC058A">
        <w:rPr>
          <w:noProof/>
        </w:rPr>
        <w:tab/>
      </w:r>
      <w:r>
        <w:rPr>
          <w:noProof/>
        </w:rPr>
        <w:t>L1-RSRP measurement layer</w:t>
      </w:r>
      <w:r w:rsidRPr="008618B6">
        <w:rPr>
          <w:noProof/>
        </w:rPr>
        <w:t xml:space="preserve"> </w:t>
      </w:r>
      <w:r>
        <w:rPr>
          <w:i/>
          <w:noProof/>
        </w:rPr>
        <w:t>i</w:t>
      </w:r>
      <w:r>
        <w:rPr>
          <w:noProof/>
        </w:rPr>
        <w:t xml:space="preserve"> is an SSB based inter-frequency L1-RSRP measurement layer,</w:t>
      </w:r>
      <w:r w:rsidRPr="00DC058A">
        <w:rPr>
          <w:noProof/>
        </w:rPr>
        <w:t xml:space="preserve"> CSSF</w:t>
      </w:r>
      <w:r w:rsidRPr="00DC058A">
        <w:rPr>
          <w:vertAlign w:val="subscript"/>
        </w:rPr>
        <w:t>within_gap,i</w:t>
      </w:r>
      <w:r w:rsidRPr="00DC058A">
        <w:rPr>
          <w:noProof/>
        </w:rPr>
        <w:t xml:space="preserve"> is the maximum among</w:t>
      </w:r>
    </w:p>
    <w:p w14:paraId="0AC0568F"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0FC56858"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r>
        <w:t>]</w:t>
      </w:r>
    </w:p>
    <w:p w14:paraId="2340BAE2" w14:textId="77777777" w:rsidR="00EE477E" w:rsidRPr="00F01E52" w:rsidRDefault="00EE477E" w:rsidP="00EE477E">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w:t>
      </w:r>
      <w:r>
        <w:rPr>
          <w:noProof/>
        </w:rPr>
        <w:t>inter-frequency L1-RSRP measurement layer</w:t>
      </w:r>
      <w:r w:rsidRPr="008618B6">
        <w:rPr>
          <w:noProof/>
        </w:rPr>
        <w:t xml:space="preserve"> </w:t>
      </w:r>
      <w:r w:rsidRPr="008618B6">
        <w:rPr>
          <w:i/>
          <w:noProof/>
        </w:rPr>
        <w:t>i</w:t>
      </w:r>
      <w:r w:rsidRPr="00DC058A">
        <w:rPr>
          <w:noProof/>
        </w:rPr>
        <w:t xml:space="preserve"> is a candidate to be measured over the number of measurement gap where </w:t>
      </w:r>
      <w:r>
        <w:rPr>
          <w:noProof/>
        </w:rPr>
        <w:t>inter-frequency L1-RSRP measurement layer</w:t>
      </w:r>
      <w:r w:rsidRPr="008618B6">
        <w:rPr>
          <w:noProof/>
        </w:rPr>
        <w:t xml:space="preserve"> </w:t>
      </w:r>
      <w:r w:rsidRPr="008618B6">
        <w:rPr>
          <w:i/>
          <w:noProof/>
        </w:rPr>
        <w:t>i</w:t>
      </w:r>
      <w:r w:rsidRPr="00DC058A">
        <w:rPr>
          <w:noProof/>
        </w:rPr>
        <w:t xml:space="preserve"> is a candidate and not used for </w:t>
      </w:r>
      <w:r>
        <w:rPr>
          <w:noProof/>
        </w:rPr>
        <w:t>a long-periodicity measurement defined above</w:t>
      </w:r>
      <w:r w:rsidRPr="00DC058A">
        <w:rPr>
          <w:noProof/>
        </w:rPr>
        <w:t>.</w:t>
      </w:r>
    </w:p>
    <w:p w14:paraId="054E2B73" w14:textId="77777777" w:rsidR="00EE477E" w:rsidRPr="00241120" w:rsidRDefault="00EE477E" w:rsidP="00EE477E">
      <w:pPr>
        <w:pStyle w:val="Heading5"/>
        <w:rPr>
          <w:b/>
          <w:bCs/>
        </w:rPr>
      </w:pPr>
      <w:r w:rsidRPr="00241120">
        <w:t>9.1.5.</w:t>
      </w:r>
      <w:r>
        <w:t>4</w:t>
      </w:r>
      <w:r w:rsidRPr="00241120">
        <w:t>.</w:t>
      </w:r>
      <w:r>
        <w:t>2</w:t>
      </w:r>
      <w:r w:rsidRPr="00241120">
        <w:tab/>
        <w:t xml:space="preserve">NR-DC: carrier-specific scaling factor for </w:t>
      </w:r>
      <w:r>
        <w:t>L1-RSRP</w:t>
      </w:r>
      <w:r w:rsidRPr="00196BE4">
        <w:t xml:space="preserve"> measurements performed within </w:t>
      </w:r>
      <w:r>
        <w:t xml:space="preserve">measurement </w:t>
      </w:r>
      <w:r w:rsidRPr="00196BE4">
        <w:t>gap</w:t>
      </w:r>
    </w:p>
    <w:p w14:paraId="22E588DC" w14:textId="77777777" w:rsidR="00EE477E" w:rsidRPr="00DC058A" w:rsidRDefault="00EE477E" w:rsidP="00EE477E">
      <w:pPr>
        <w:rPr>
          <w:rFonts w:eastAsia="PMingLiU"/>
        </w:rPr>
      </w:pPr>
      <w:r w:rsidRPr="00DC058A">
        <w:rPr>
          <w:rFonts w:eastAsia="PMingLiU"/>
        </w:rPr>
        <w:t xml:space="preserve">When one or more </w:t>
      </w:r>
      <w:r>
        <w:rPr>
          <w:noProof/>
        </w:rPr>
        <w:t>inter-frequency L1-RSRP measurement layers</w:t>
      </w:r>
      <w:r w:rsidRPr="00DC058A">
        <w:rPr>
          <w:rFonts w:eastAsia="PMingLiU"/>
        </w:rPr>
        <w:t xml:space="preserve"> are monitored within measurement gaps, the carrier specific scaling factor for a target measurement object </w:t>
      </w:r>
      <w:r>
        <w:rPr>
          <w:lang w:val="en-US"/>
        </w:rPr>
        <w:t xml:space="preserve">or a target </w:t>
      </w:r>
      <w:r>
        <w:rPr>
          <w:noProof/>
        </w:rPr>
        <w:t>inter-frequency L1-RSRP measurement layer</w:t>
      </w:r>
      <w:r w:rsidRPr="00DC058A">
        <w:rPr>
          <w:rFonts w:eastAsia="PMingLiU"/>
        </w:rPr>
        <w:t xml:space="preserve">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5AC02E98" w14:textId="77777777" w:rsidR="00EE477E" w:rsidRDefault="00EE477E" w:rsidP="00EE477E">
      <w:pPr>
        <w:rPr>
          <w:lang w:eastAsia="zh-CN"/>
        </w:rPr>
      </w:pPr>
      <w:r>
        <w:rPr>
          <w:lang w:eastAsia="zh-CN"/>
        </w:rPr>
        <w:t xml:space="preserve">For UE supporting per-FR gap, for each </w:t>
      </w:r>
      <w:r>
        <w:rPr>
          <w:noProof/>
        </w:rPr>
        <w:t xml:space="preserve">inter-frequency L1-RSRP measurement layer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xml:space="preserve"> + N</w:t>
      </w:r>
      <w:r>
        <w:rPr>
          <w:vertAlign w:val="subscript"/>
          <w:lang w:eastAsia="zh-CN"/>
        </w:rPr>
        <w:t>L1_SSB</w:t>
      </w:r>
      <w:r>
        <w:rPr>
          <w:lang w:eastAsia="zh-CN"/>
        </w:rPr>
        <w:t>, where</w:t>
      </w:r>
      <w:r w:rsidRPr="00ED75AF">
        <w:rPr>
          <w:lang w:eastAsia="zh-CN"/>
        </w:rPr>
        <w:t xml:space="preserve"> </w:t>
      </w:r>
    </w:p>
    <w:p w14:paraId="19C872C9"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and </w:t>
      </w:r>
    </w:p>
    <w:p w14:paraId="39E83C45"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with only SSB based L3 measurement</w:t>
      </w:r>
      <w:r>
        <w:rPr>
          <w:lang w:eastAsia="zh-CN"/>
        </w:rPr>
        <w:t>, and</w:t>
      </w:r>
    </w:p>
    <w:p w14:paraId="2DC1B179" w14:textId="131426FE" w:rsidR="00EE477E" w:rsidRPr="002B4D79" w:rsidRDefault="00EE477E" w:rsidP="00EE477E">
      <w:pPr>
        <w:rPr>
          <w:lang w:eastAsia="zh-CN"/>
        </w:rPr>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SSB based inter-frequency L1-RSRP measurements configured </w:t>
      </w:r>
      <w:r w:rsidRPr="004C5C8E">
        <w:rPr>
          <w:lang w:eastAsia="zh-CN"/>
        </w:rPr>
        <w:t xml:space="preserve">in </w:t>
      </w:r>
      <w:r>
        <w:rPr>
          <w:lang w:eastAsia="zh-CN"/>
        </w:rPr>
        <w:t xml:space="preserve">the same FR as measurement object </w:t>
      </w:r>
      <w:r>
        <w:rPr>
          <w:i/>
          <w:lang w:val="en-US"/>
        </w:rPr>
        <w:t>i.</w:t>
      </w:r>
      <w:r w:rsidRPr="002B4D79">
        <w:t xml:space="preserve">When multiple positioning frequency layers are configured, </w:t>
      </w:r>
    </w:p>
    <w:p w14:paraId="7AC24545" w14:textId="77777777" w:rsidR="00EE477E" w:rsidRPr="002B4D79" w:rsidRDefault="00EE477E" w:rsidP="00EE477E">
      <w:pPr>
        <w:pStyle w:val="B10"/>
        <w:rPr>
          <w:lang w:eastAsia="zh-CN"/>
        </w:rPr>
      </w:pPr>
      <w:r>
        <w:rPr>
          <w:noProof/>
        </w:rPr>
        <w:t>-</w:t>
      </w:r>
      <w:r>
        <w:rPr>
          <w:noProof/>
        </w:rPr>
        <w:tab/>
      </w:r>
      <w:r w:rsidRPr="002B4D79">
        <w:rPr>
          <w:lang w:eastAsia="ko-KR"/>
        </w:rPr>
        <w:t xml:space="preserve">for each </w:t>
      </w:r>
      <w:r w:rsidRPr="00B765A7">
        <w:rPr>
          <w:noProof/>
        </w:rPr>
        <w:t>SSB based inter-frequency L1-RSRP measurement</w:t>
      </w:r>
      <w:r>
        <w:rPr>
          <w:noProof/>
        </w:rPr>
        <w:t xml:space="preserve"> layer</w:t>
      </w:r>
      <w:r w:rsidRPr="002B4D79">
        <w:rPr>
          <w:lang w:eastAsia="ko-KR"/>
        </w:rPr>
        <w:t xml:space="preserve">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09E871DD" w14:textId="77777777" w:rsidR="00EE477E" w:rsidRDefault="00EE477E" w:rsidP="00EE477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564E043" w14:textId="77777777" w:rsidR="00EE477E" w:rsidRPr="00C91650" w:rsidRDefault="00EE477E" w:rsidP="00EE477E">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79FC2DEC"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and NR PRS measurements on all positioning frequency layers and inter-frequency L1-RSRP measurement layers</w:t>
      </w:r>
      <w:r w:rsidRPr="00DC058A">
        <w:rPr>
          <w:noProof/>
        </w:rPr>
        <w:t xml:space="preserve"> which are candidates to be measured within the gap </w:t>
      </w:r>
      <w:r w:rsidRPr="00DC058A">
        <w:rPr>
          <w:i/>
          <w:noProof/>
        </w:rPr>
        <w:t>j</w:t>
      </w:r>
      <w:r w:rsidRPr="00DC058A">
        <w:rPr>
          <w:noProof/>
        </w:rPr>
        <w:t>.</w:t>
      </w:r>
    </w:p>
    <w:p w14:paraId="5A7AB0CB" w14:textId="77777777" w:rsidR="00EE477E" w:rsidRPr="008618B6" w:rsidRDefault="00EE477E" w:rsidP="00EE477E">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FDD318A" w14:textId="77777777" w:rsidR="00EE477E" w:rsidRPr="008618B6" w:rsidRDefault="00EE477E" w:rsidP="00EE477E">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53C25426" w14:textId="77777777" w:rsidR="00EE477E" w:rsidRDefault="00EE477E" w:rsidP="00EE477E">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6123078D" w14:textId="77777777" w:rsidR="00EE477E" w:rsidRPr="00530804" w:rsidRDefault="00EE477E" w:rsidP="00EE477E">
      <w:pPr>
        <w:pStyle w:val="B10"/>
        <w:rPr>
          <w:noProof/>
        </w:rPr>
      </w:pPr>
      <w:r>
        <w:rPr>
          <w:noProof/>
        </w:rPr>
        <w:t>-</w:t>
      </w:r>
      <w:r>
        <w:rPr>
          <w:noProof/>
        </w:rPr>
        <w:tab/>
        <w:t xml:space="preserve">An inter-frequency L1-RSRP measurement layer is a candidate to be measured in a gap if </w:t>
      </w:r>
      <w:r w:rsidRPr="00B765A7">
        <w:rPr>
          <w:noProof/>
        </w:rPr>
        <w:t>all configured SSB resources on that frequency layer to be measured</w:t>
      </w:r>
      <w:r>
        <w:rPr>
          <w:noProof/>
        </w:rPr>
        <w:t xml:space="preserve"> </w:t>
      </w:r>
      <w:r w:rsidRPr="00B765A7">
        <w:rPr>
          <w:noProof/>
        </w:rPr>
        <w:t>are</w:t>
      </w:r>
      <w:r w:rsidRPr="009C5807">
        <w:rPr>
          <w:noProof/>
        </w:rPr>
        <w:t xml:space="preserve"> fully covered by the MGL excluding RF switching time.</w:t>
      </w:r>
    </w:p>
    <w:p w14:paraId="17E58C95" w14:textId="77777777" w:rsidR="00EE477E" w:rsidRPr="00DC058A" w:rsidRDefault="00EE477E" w:rsidP="00EE477E">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w:t>
      </w:r>
    </w:p>
    <w:p w14:paraId="5C4EFA3B" w14:textId="77777777" w:rsidR="00EE477E" w:rsidRPr="00DC058A" w:rsidRDefault="00EE477E" w:rsidP="00EE477E">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CE29BEC" w14:textId="77777777" w:rsidR="00EE477E" w:rsidRPr="00DC058A" w:rsidRDefault="00EE477E" w:rsidP="00EE477E">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7C849B8D" w14:textId="77777777" w:rsidR="00EE477E" w:rsidRPr="00DC058A" w:rsidRDefault="00EE477E" w:rsidP="00EE477E">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and [inter-frequency L1-RSRP measurement layers] </w:t>
      </w:r>
      <w:r w:rsidRPr="00DC058A">
        <w:rPr>
          <w:noProof/>
        </w:rPr>
        <w:t>belong to group B</w:t>
      </w:r>
    </w:p>
    <w:p w14:paraId="065062DE" w14:textId="77777777" w:rsidR="00EE477E" w:rsidRPr="008618B6" w:rsidRDefault="00EE477E" w:rsidP="00EE477E">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54ED8ED4" w14:textId="77777777" w:rsidR="00EE477E" w:rsidRDefault="00EE477E" w:rsidP="00EE477E">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t>
      </w:r>
      <w:r>
        <w:rPr>
          <w:noProof/>
        </w:rPr>
        <w:t xml:space="preserve">inter-frequency L1-RSRP measurement layers, </w:t>
      </w:r>
      <w:r w:rsidRPr="008618B6">
        <w:rPr>
          <w:noProof/>
        </w:rPr>
        <w:t xml:space="preserve">which are candidates to be measured in gap </w:t>
      </w:r>
      <w:r w:rsidRPr="008618B6">
        <w:rPr>
          <w:i/>
          <w:noProof/>
        </w:rPr>
        <w:t>j</w:t>
      </w:r>
      <w:r w:rsidRPr="008618B6">
        <w:rPr>
          <w:noProof/>
        </w:rPr>
        <w:t xml:space="preserve"> where the </w:t>
      </w:r>
      <w:r>
        <w:rPr>
          <w:noProof/>
        </w:rPr>
        <w:t xml:space="preserve">inter-frequency L1-RSRP measurement layer </w:t>
      </w:r>
      <w:r>
        <w:rPr>
          <w:i/>
          <w:noProof/>
        </w:rPr>
        <w:t>i</w:t>
      </w:r>
      <w:r>
        <w:rPr>
          <w:noProof/>
        </w:rPr>
        <w:t xml:space="preserve"> </w:t>
      </w:r>
      <w:r w:rsidRPr="008618B6">
        <w:rPr>
          <w:noProof/>
        </w:rPr>
        <w:t>is also a candidate. Otherwise M</w:t>
      </w:r>
      <w:r w:rsidRPr="008618B6">
        <w:rPr>
          <w:noProof/>
          <w:vertAlign w:val="subscript"/>
        </w:rPr>
        <w:t>groupB,i,j</w:t>
      </w:r>
      <w:r w:rsidRPr="008618B6">
        <w:rPr>
          <w:noProof/>
        </w:rPr>
        <w:t xml:space="preserve">  equals 0.</w:t>
      </w:r>
    </w:p>
    <w:p w14:paraId="388D2CFD" w14:textId="77777777" w:rsidR="00EE477E" w:rsidRDefault="00EE477E" w:rsidP="00EE477E">
      <w:pPr>
        <w:pStyle w:val="B10"/>
        <w:ind w:left="1134"/>
        <w:rPr>
          <w:noProof/>
          <w:lang w:val="en-US"/>
        </w:rPr>
      </w:pPr>
      <w:r w:rsidRPr="003362AA">
        <w:rPr>
          <w:noProof/>
        </w:rPr>
        <w:t>-</w:t>
      </w:r>
      <w:r w:rsidRPr="003362AA">
        <w:rPr>
          <w:noProof/>
        </w:rPr>
        <w:tab/>
      </w:r>
      <w:r>
        <w:rPr>
          <w:noProof/>
        </w:rPr>
        <w:tab/>
      </w:r>
      <w:r>
        <w:rPr>
          <w:lang w:val="en-US" w:eastAsia="zh-CN"/>
        </w:rPr>
        <w:t xml:space="preserve">In FR1, </w:t>
      </w:r>
      <w:r>
        <w:rPr>
          <w:noProof/>
        </w:rPr>
        <w:t>inter-frequency L1-RSRP measurement layer</w:t>
      </w:r>
      <w:r w:rsidRPr="003362AA">
        <w:rPr>
          <w:noProof/>
        </w:rPr>
        <w:t xml:space="preserve"> </w:t>
      </w:r>
      <w:r>
        <w:rPr>
          <w:noProof/>
        </w:rPr>
        <w:t xml:space="preserve">in </w:t>
      </w:r>
      <w:r w:rsidRPr="003362AA">
        <w:rPr>
          <w:noProof/>
        </w:rPr>
        <w:t>M</w:t>
      </w:r>
      <w:r w:rsidRPr="003362AA">
        <w:rPr>
          <w:noProof/>
          <w:vertAlign w:val="subscript"/>
        </w:rPr>
        <w:t>inter,i,j</w:t>
      </w:r>
      <w:r>
        <w:rPr>
          <w:lang w:val="en-US" w:eastAsia="zh-CN"/>
        </w:rPr>
        <w:t xml:space="preserve"> is not counted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are candidates to be measured in gap </w:t>
      </w:r>
      <w:r w:rsidRPr="00EB72C9">
        <w:rPr>
          <w:i/>
        </w:rPr>
        <w:t>j</w:t>
      </w:r>
      <w:r>
        <w:t>.</w:t>
      </w:r>
    </w:p>
    <w:p w14:paraId="1B03B4D0" w14:textId="77777777" w:rsidR="00EE477E" w:rsidRDefault="00EE477E" w:rsidP="00EE477E">
      <w:pPr>
        <w:pStyle w:val="B10"/>
        <w:ind w:left="1134"/>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is contributed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p>
    <w:p w14:paraId="783C4D4D" w14:textId="77777777" w:rsidR="00EE477E" w:rsidRPr="008618B6" w:rsidRDefault="00EE477E" w:rsidP="00EE477E">
      <w:pPr>
        <w:pStyle w:val="B20"/>
        <w:ind w:hanging="1"/>
        <w:rPr>
          <w:noProof/>
          <w:lang w:eastAsia="zh-CN"/>
        </w:rPr>
      </w:pPr>
      <w:r>
        <w:rPr>
          <w:noProof/>
          <w:lang w:val="en-US"/>
        </w:rPr>
        <w:t xml:space="preserve">Editor Note: The currennt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3C6E7696" w14:textId="77777777" w:rsidR="00EE477E" w:rsidRPr="00DC058A" w:rsidRDefault="00EE477E" w:rsidP="00EE477E">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t>
      </w:r>
      <w:r>
        <w:rPr>
          <w:noProof/>
        </w:rPr>
        <w:t>and inter-frequency L1-RSRP measurement layers</w:t>
      </w:r>
      <w:r w:rsidRPr="00DC058A">
        <w:rPr>
          <w:noProof/>
        </w:rPr>
        <w:t xml:space="preserve"> which are candidates to be measured in gap </w:t>
      </w:r>
      <w:r w:rsidRPr="00DC058A">
        <w:rPr>
          <w:i/>
          <w:noProof/>
        </w:rPr>
        <w:t>j</w:t>
      </w:r>
      <w:r w:rsidRPr="00DC058A">
        <w:rPr>
          <w:noProof/>
        </w:rPr>
        <w:t xml:space="preserve"> where the </w:t>
      </w:r>
      <w:r>
        <w:rPr>
          <w:noProof/>
        </w:rPr>
        <w:t xml:space="preserve">inter-frequency L1-RSRP measurement layer </w:t>
      </w:r>
      <w:r>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74C83CD1"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40D22672" w14:textId="77777777" w:rsidR="00EE477E" w:rsidRPr="00DC058A" w:rsidRDefault="00EE477E" w:rsidP="00EE477E">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5919BB74" w14:textId="77777777" w:rsidR="00EE477E" w:rsidRPr="00DC058A" w:rsidRDefault="00EE477E" w:rsidP="00EE477E">
      <w:pPr>
        <w:pStyle w:val="B10"/>
        <w:rPr>
          <w:noProof/>
        </w:rPr>
      </w:pPr>
      <w:r w:rsidRPr="00DC058A">
        <w:tab/>
      </w:r>
      <w:r>
        <w:t>[</w:t>
      </w:r>
      <w:r w:rsidRPr="00DC058A">
        <w:rPr>
          <w:noProof/>
        </w:rPr>
        <w:t xml:space="preserve">If </w:t>
      </w:r>
      <w:r w:rsidRPr="00DC058A">
        <w:rPr>
          <w:i/>
        </w:rPr>
        <w:t>measGapSharingScheme</w:t>
      </w:r>
      <w:r w:rsidRPr="00DC058A">
        <w:rPr>
          <w:noProof/>
        </w:rPr>
        <w:t xml:space="preserve"> is not equal sharing and</w:t>
      </w:r>
    </w:p>
    <w:p w14:paraId="4B393B63" w14:textId="77777777" w:rsidR="00EE477E" w:rsidRPr="00DC058A" w:rsidRDefault="00EE477E" w:rsidP="00EE477E">
      <w:pPr>
        <w:pStyle w:val="B20"/>
        <w:rPr>
          <w:noProof/>
        </w:rPr>
      </w:pPr>
      <w:r w:rsidRPr="00DC058A">
        <w:rPr>
          <w:noProof/>
        </w:rPr>
        <w:t>-</w:t>
      </w:r>
      <w:r w:rsidRPr="00DC058A">
        <w:rPr>
          <w:noProof/>
        </w:rPr>
        <w:tab/>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an group B </w:t>
      </w:r>
      <w:r>
        <w:rPr>
          <w:noProof/>
        </w:rPr>
        <w:t>L1-RSRP measurement layer</w:t>
      </w:r>
      <w:r w:rsidRPr="00DC058A">
        <w:rPr>
          <w:noProof/>
        </w:rPr>
        <w:t>, CSSF</w:t>
      </w:r>
      <w:r w:rsidRPr="00DC058A">
        <w:rPr>
          <w:vertAlign w:val="subscript"/>
        </w:rPr>
        <w:t>within_gap,i</w:t>
      </w:r>
      <w:r w:rsidRPr="00DC058A">
        <w:rPr>
          <w:noProof/>
        </w:rPr>
        <w:t xml:space="preserve"> is the maximum among</w:t>
      </w:r>
    </w:p>
    <w:p w14:paraId="6DA83488"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8F43100"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r>
        <w:rPr>
          <w:noProof/>
        </w:rPr>
        <w:t>]</w:t>
      </w:r>
    </w:p>
    <w:p w14:paraId="7B08C6E8" w14:textId="77777777" w:rsidR="00EE477E" w:rsidRDefault="00EE477E" w:rsidP="00EE477E">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w:t>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 candidate to be measured over the number of measurement gap where </w:t>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 candidate and not used for </w:t>
      </w:r>
      <w:r>
        <w:rPr>
          <w:noProof/>
        </w:rPr>
        <w:t>a long-periodicity measurement defined above</w:t>
      </w:r>
      <w:r w:rsidRPr="00DC058A">
        <w:rPr>
          <w:noProof/>
        </w:rPr>
        <w:t>.</w:t>
      </w:r>
    </w:p>
    <w:p w14:paraId="3D5D3718" w14:textId="77777777" w:rsidR="00F56126" w:rsidRPr="002B4D79" w:rsidRDefault="00F56126" w:rsidP="00EE477E">
      <w:pPr>
        <w:rPr>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rPr>
          <w:lang w:eastAsia="zh-CN"/>
        </w:rPr>
      </w:pPr>
      <w:r w:rsidRPr="009C5807">
        <w:rPr>
          <w:lang w:eastAsia="zh-CN"/>
        </w:rPr>
        <w:t>9.1.</w:t>
      </w:r>
      <w:r>
        <w:rPr>
          <w:lang w:eastAsia="zh-CN"/>
        </w:rPr>
        <w:t>7</w:t>
      </w:r>
      <w:r w:rsidRPr="009C5807">
        <w:rPr>
          <w:lang w:eastAsia="zh-CN"/>
        </w:rPr>
        <w:t>.1</w:t>
      </w:r>
      <w:r w:rsidRPr="009C5807">
        <w:rPr>
          <w:lang w:eastAsia="zh-CN"/>
        </w:rPr>
        <w:tab/>
      </w:r>
      <w:r>
        <w:rPr>
          <w:lang w:eastAsia="zh-CN"/>
        </w:rPr>
        <w:t>Introduction</w:t>
      </w:r>
    </w:p>
    <w:p w14:paraId="7104CBB9" w14:textId="77777777" w:rsidR="0021789E" w:rsidRDefault="0021789E" w:rsidP="0021789E">
      <w:pPr>
        <w:rPr>
          <w:lang w:eastAsia="zh-CN"/>
        </w:rPr>
      </w:pPr>
      <w:r>
        <w:rPr>
          <w:lang w:eastAsia="zh-CN"/>
        </w:rP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Pr>
        <w:rPr>
          <w:lang w:eastAsia="zh-CN"/>
        </w:rPr>
      </w:pPr>
    </w:p>
    <w:p w14:paraId="112DFF15" w14:textId="77777777" w:rsidR="0021789E" w:rsidRPr="009C5807" w:rsidRDefault="0021789E" w:rsidP="0021789E">
      <w:pPr>
        <w:pStyle w:val="Heading4"/>
        <w:rPr>
          <w:lang w:eastAsia="zh-CN"/>
        </w:rPr>
      </w:pPr>
      <w:r w:rsidRPr="009C5807">
        <w:rPr>
          <w:lang w:eastAsia="zh-CN"/>
        </w:rPr>
        <w:t>9.1.</w:t>
      </w:r>
      <w:r>
        <w:rPr>
          <w:lang w:eastAsia="zh-CN"/>
        </w:rPr>
        <w:t>7</w:t>
      </w:r>
      <w:r w:rsidRPr="009C5807">
        <w:rPr>
          <w:lang w:eastAsia="zh-CN"/>
        </w:rPr>
        <w:t>.</w:t>
      </w:r>
      <w:r>
        <w:rPr>
          <w:lang w:eastAsia="zh-CN"/>
        </w:rPr>
        <w:t>2</w:t>
      </w:r>
      <w:r w:rsidRPr="009C5807">
        <w:rPr>
          <w:lang w:eastAsia="zh-CN"/>
        </w:rPr>
        <w:tab/>
      </w:r>
      <w:r>
        <w:rPr>
          <w:lang w:eastAsia="zh-CN"/>
        </w:rPr>
        <w:t>Requirements applicability</w:t>
      </w:r>
    </w:p>
    <w:p w14:paraId="62F112F4" w14:textId="77777777" w:rsidR="00DA0FBA" w:rsidRDefault="00DA0FBA" w:rsidP="00DA0FBA">
      <w:pPr>
        <w:rPr>
          <w:lang w:eastAsia="zh-CN"/>
        </w:rPr>
      </w:pPr>
      <w:r>
        <w:rPr>
          <w:rFonts w:hint="eastAsia"/>
          <w:lang w:eastAsia="zh-CN"/>
        </w:rPr>
        <w:t>T</w:t>
      </w:r>
      <w:r>
        <w:rPr>
          <w:lang w:eastAsia="zh-CN"/>
        </w:rP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rPr>
          <w:lang w:eastAsia="zh-CN"/>
        </w:rPr>
      </w:pPr>
      <w:r w:rsidRPr="00286DD9">
        <w:t>-</w:t>
      </w:r>
      <w:r w:rsidRPr="00286DD9">
        <w:tab/>
        <w:t>UE is in NR SA with single carrier or with NR CA</w:t>
      </w:r>
      <w:r w:rsidRPr="00286DD9">
        <w:rPr>
          <w:rFonts w:hint="eastAsia"/>
          <w:lang w:eastAsia="zh-CN"/>
        </w:rPr>
        <w:t>.</w:t>
      </w:r>
    </w:p>
    <w:p w14:paraId="33B1185B" w14:textId="3AE03C1D" w:rsidR="00DA0FBA" w:rsidRPr="00286DD9" w:rsidRDefault="00DA0FBA" w:rsidP="00DA0FBA">
      <w:pPr>
        <w:rPr>
          <w:lang w:eastAsia="zh-CN"/>
        </w:rPr>
      </w:pPr>
      <w:r w:rsidRPr="00286DD9">
        <w:rPr>
          <w:lang w:eastAsia="zh-CN"/>
        </w:rPr>
        <w:t xml:space="preserve">A measurement gap is configured as pre-configured measurement gap if </w:t>
      </w:r>
      <w:r w:rsidRPr="00286DD9">
        <w:rPr>
          <w:i/>
          <w:lang w:eastAsia="zh-CN"/>
        </w:rPr>
        <w:t>preConfigInd</w:t>
      </w:r>
      <w:r w:rsidRPr="00286DD9">
        <w:rPr>
          <w:lang w:eastAsia="zh-CN"/>
        </w:rPr>
        <w:t xml:space="preserve"> is indicated by network in the configuration </w:t>
      </w:r>
      <w:r>
        <w:rPr>
          <w:lang w:eastAsia="zh-CN"/>
        </w:rPr>
        <w:t xml:space="preserve">message </w:t>
      </w:r>
      <w:r w:rsidRPr="00286DD9">
        <w:rPr>
          <w:lang w:eastAsia="zh-CN"/>
        </w:rPr>
        <w:t xml:space="preserve">of the measurement gap. </w:t>
      </w:r>
    </w:p>
    <w:p w14:paraId="5084493B" w14:textId="234CCCDE" w:rsidR="00446B8F" w:rsidRPr="00817FAE" w:rsidRDefault="00446B8F" w:rsidP="008A7648">
      <w:pPr>
        <w:rPr>
          <w:i/>
          <w:lang w:eastAsia="zh-CN"/>
        </w:rPr>
      </w:pPr>
      <w:r w:rsidRPr="00286DD9">
        <w:rPr>
          <w:lang w:eastAsia="zh-CN"/>
        </w:rPr>
        <w:t xml:space="preserve">If </w:t>
      </w:r>
      <w:r w:rsidRPr="00286DD9">
        <w:t xml:space="preserve">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lang w:eastAsia="zh-CN"/>
        </w:rPr>
        <w:t>preConfGapStatus</w:t>
      </w:r>
      <w:r w:rsidRPr="00286DD9">
        <w:rPr>
          <w:lang w:eastAsia="zh-CN"/>
        </w:rPr>
        <w:t>.</w:t>
      </w:r>
    </w:p>
    <w:p w14:paraId="7DFA452E" w14:textId="77777777" w:rsidR="00446B8F" w:rsidRPr="00817FAE" w:rsidRDefault="00446B8F" w:rsidP="00446B8F">
      <w:pPr>
        <w:rPr>
          <w:lang w:eastAsia="zh-CN"/>
        </w:rPr>
      </w:pPr>
      <w:r w:rsidRPr="00817FAE">
        <w:rPr>
          <w:lang w:eastAsia="zh-CN"/>
        </w:rPr>
        <w:t xml:space="preserve">If a measurement gap is configured as pre-configured measurement gap, the applicability of measurement gap patterns is defined in Table 9.1.2-3. </w:t>
      </w:r>
    </w:p>
    <w:p w14:paraId="0739B9B3" w14:textId="72E1553B" w:rsidR="00DA0FBA" w:rsidRDefault="00446B8F" w:rsidP="00DA0FBA">
      <w:pPr>
        <w:rPr>
          <w:noProof/>
          <w:lang w:eastAsia="zh-CN"/>
        </w:rPr>
      </w:pPr>
      <w:r w:rsidRPr="00817FAE">
        <w:rPr>
          <w:noProof/>
          <w:lang w:eastAsia="zh-CN"/>
        </w:rPr>
        <w:t>When a pre-configured</w:t>
      </w:r>
      <w:r w:rsidRPr="00286DD9">
        <w:rPr>
          <w:noProof/>
          <w:lang w:eastAsia="zh-CN"/>
        </w:rPr>
        <w:t xml:space="preserve"> </w:t>
      </w:r>
      <w:r w:rsidRPr="00286DD9">
        <w:t xml:space="preserve">measurement gap </w:t>
      </w:r>
      <w:r>
        <w:rPr>
          <w:noProof/>
          <w:lang w:eastAsia="zh-CN"/>
        </w:rPr>
        <w:t>is used</w:t>
      </w:r>
      <w:r w:rsidRPr="00286DD9">
        <w:rPr>
          <w:noProof/>
          <w:lang w:eastAsia="zh-CN"/>
        </w:rPr>
        <w:t xml:space="preserve"> to perform PRS measurements, the UE will inform the network that it is going to start/stop PRS measurements with the configured pre-configured </w:t>
      </w:r>
      <w:r w:rsidRPr="00286DD9">
        <w:t>measurement gap</w:t>
      </w:r>
      <w:r w:rsidRPr="00286DD9">
        <w:rPr>
          <w:noProof/>
          <w:lang w:eastAsia="zh-CN"/>
        </w:rPr>
        <w:t xml:space="preserve"> by initiating the existing </w:t>
      </w:r>
      <w:r w:rsidRPr="00286DD9">
        <w:rPr>
          <w:i/>
          <w:noProof/>
          <w:lang w:eastAsia="zh-CN"/>
        </w:rPr>
        <w:t>LocationMeasurementIndication</w:t>
      </w:r>
      <w:r w:rsidRPr="00286DD9">
        <w:rPr>
          <w:noProof/>
          <w:lang w:eastAsia="zh-CN"/>
        </w:rPr>
        <w:t xml:space="preserve"> procedure.</w:t>
      </w:r>
    </w:p>
    <w:p w14:paraId="4C95BE33" w14:textId="77777777" w:rsidR="00DA0FBA" w:rsidRPr="00C26746" w:rsidRDefault="00DA0FBA" w:rsidP="00DA0FBA">
      <w:pPr>
        <w:rPr>
          <w:rFonts w:eastAsia="SimSun"/>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 xml:space="preserve">changes </w:t>
      </w:r>
      <w:r w:rsidRPr="00043C00">
        <w:rPr>
          <w:rFonts w:eastAsia="SimSun"/>
          <w:noProof/>
          <w:lang w:eastAsia="zh-CN"/>
        </w:rPr>
        <w:t xml:space="preserve">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be performed </w:t>
      </w:r>
      <w:r>
        <w:rPr>
          <w:rFonts w:eastAsia="SimSun"/>
          <w:noProof/>
          <w:lang w:eastAsia="zh-CN"/>
        </w:rPr>
        <w:t xml:space="preserve">without </w:t>
      </w:r>
      <w:r w:rsidRPr="00043C00">
        <w:rPr>
          <w:rFonts w:eastAsia="SimSun"/>
          <w:noProof/>
          <w:lang w:eastAsia="zh-CN"/>
        </w:rPr>
        <w:t>and within</w:t>
      </w:r>
      <w:r>
        <w:rPr>
          <w:rFonts w:eastAsia="SimSun"/>
          <w:noProof/>
          <w:lang w:eastAsia="zh-CN"/>
        </w:rPr>
        <w:t xml:space="preserve"> measurement gaps, the </w:t>
      </w:r>
      <w:r w:rsidRPr="00043C00">
        <w:rPr>
          <w:rFonts w:eastAsia="SimSun"/>
          <w:noProof/>
          <w:lang w:eastAsia="zh-CN"/>
        </w:rPr>
        <w:t>UE is allowed to restart the measurement.</w:t>
      </w:r>
    </w:p>
    <w:p w14:paraId="27AE90E2" w14:textId="77777777" w:rsidR="00DA0FBA" w:rsidRPr="00C26746" w:rsidRDefault="00DA0FBA" w:rsidP="00DA0FBA">
      <w:pPr>
        <w:rPr>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changes from activated to deactivated</w:t>
      </w:r>
      <w:r w:rsidRPr="00043C00">
        <w:rPr>
          <w:rFonts w:eastAsia="SimSun"/>
          <w:noProof/>
          <w:lang w:eastAsia="zh-CN"/>
        </w:rPr>
        <w:t xml:space="preserve"> 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w:t>
      </w:r>
      <w:r>
        <w:rPr>
          <w:rFonts w:eastAsia="SimSun"/>
          <w:noProof/>
          <w:lang w:eastAsia="zh-CN"/>
        </w:rPr>
        <w:t xml:space="preserve">only </w:t>
      </w:r>
      <w:r w:rsidRPr="00043C00">
        <w:rPr>
          <w:rFonts w:eastAsia="SimSun"/>
          <w:noProof/>
          <w:lang w:eastAsia="zh-CN"/>
        </w:rPr>
        <w:t xml:space="preserve">be performed </w:t>
      </w:r>
      <w:r>
        <w:rPr>
          <w:rFonts w:eastAsia="SimSun"/>
          <w:noProof/>
          <w:lang w:eastAsia="zh-CN"/>
        </w:rPr>
        <w:t>within measurement gaps, the measurement requirements do not apply</w:t>
      </w:r>
      <w:r w:rsidRPr="00043C00">
        <w:rPr>
          <w:rFonts w:eastAsia="SimSun"/>
          <w:noProof/>
          <w:lang w:eastAsia="zh-CN"/>
        </w:rPr>
        <w:t>.</w:t>
      </w:r>
    </w:p>
    <w:p w14:paraId="113DDED8" w14:textId="77777777" w:rsidR="0021789E" w:rsidRPr="00B22C56" w:rsidRDefault="0021789E" w:rsidP="0021789E">
      <w:pPr>
        <w:pStyle w:val="Heading4"/>
        <w:rPr>
          <w:lang w:eastAsia="zh-CN"/>
        </w:rPr>
      </w:pPr>
      <w:r w:rsidRPr="00B22C56">
        <w:rPr>
          <w:lang w:eastAsia="zh-CN"/>
        </w:rPr>
        <w:t>9.1.</w:t>
      </w:r>
      <w:r>
        <w:rPr>
          <w:lang w:eastAsia="zh-CN"/>
        </w:rPr>
        <w:t>7</w:t>
      </w:r>
      <w:r w:rsidRPr="00B22C56">
        <w:rPr>
          <w:lang w:eastAsia="zh-CN"/>
        </w:rPr>
        <w:t>.3</w:t>
      </w:r>
      <w:r w:rsidRPr="00B22C56">
        <w:rPr>
          <w:lang w:eastAsia="zh-CN"/>
        </w:rPr>
        <w:tab/>
        <w:t>Requirements</w:t>
      </w:r>
    </w:p>
    <w:p w14:paraId="0D9ABDB8" w14:textId="77777777" w:rsidR="0021789E" w:rsidRDefault="0021789E" w:rsidP="0021789E">
      <w:pPr>
        <w:rPr>
          <w:lang w:eastAsia="zh-CN"/>
        </w:rPr>
      </w:pPr>
      <w:r w:rsidRPr="00B22C56">
        <w:rPr>
          <w:lang w:eastAsia="zh-CN"/>
        </w:rPr>
        <w:t xml:space="preserve">Any of the measurement </w:t>
      </w:r>
      <w:r>
        <w:rPr>
          <w:lang w:eastAsia="zh-CN"/>
        </w:rPr>
        <w:t>G</w:t>
      </w:r>
      <w:r w:rsidRPr="00B22C56">
        <w:rPr>
          <w:lang w:eastAsia="zh-CN"/>
        </w:rPr>
        <w:t xml:space="preserve">ap pattern </w:t>
      </w:r>
      <w:r w:rsidRPr="00FD00AE">
        <w:rPr>
          <w:lang w:eastAsia="zh-CN"/>
        </w:rPr>
        <w:t xml:space="preserve">#0 to #25 </w:t>
      </w:r>
      <w:r w:rsidRPr="00B22C56">
        <w:rPr>
          <w:lang w:eastAsia="zh-CN"/>
        </w:rPr>
        <w:t xml:space="preserve">defined in Table 9.1.2-1 can be configured as Pre-MG pattern. </w:t>
      </w:r>
    </w:p>
    <w:p w14:paraId="046CE6A2" w14:textId="77777777" w:rsidR="0021789E" w:rsidRDefault="0021789E" w:rsidP="0021789E">
      <w:pPr>
        <w:rPr>
          <w:lang w:eastAsia="zh-CN"/>
        </w:rPr>
      </w:pPr>
      <w:r w:rsidRPr="00FD00AE">
        <w:rPr>
          <w:lang w:eastAsia="zh-CN"/>
        </w:rPr>
        <w:t>The UE can determine the Pre-MG status based on autonomous activation/deactivation mechanism</w:t>
      </w:r>
      <w:r w:rsidRPr="00FD00AE" w:rsidDel="00E54151">
        <w:rPr>
          <w:lang w:eastAsia="zh-CN"/>
        </w:rPr>
        <w:t xml:space="preserve"> </w:t>
      </w:r>
      <w:r w:rsidRPr="00FD00AE">
        <w:rPr>
          <w:lang w:eastAsia="zh-CN"/>
        </w:rPr>
        <w:t xml:space="preserve">or based on network-controlled activation/deactivation mechanism. </w:t>
      </w:r>
    </w:p>
    <w:p w14:paraId="60D87D76" w14:textId="498FAE85" w:rsidR="0021789E" w:rsidRDefault="00B12A7F" w:rsidP="0021789E">
      <w:pPr>
        <w:rPr>
          <w:lang w:eastAsia="zh-CN"/>
        </w:rPr>
      </w:pPr>
      <w:r w:rsidRPr="00FD00AE">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rPr>
          <w:lang w:eastAsia="zh-CN"/>
        </w:rPr>
        <w:t xml:space="preserve"> for all </w:t>
      </w:r>
      <w:r>
        <w:rPr>
          <w:rFonts w:eastAsia="SimSun"/>
          <w:lang w:eastAsia="zh-CN"/>
        </w:rPr>
        <w:t xml:space="preserve">the </w:t>
      </w:r>
      <w:r w:rsidRPr="00E02D75">
        <w:rPr>
          <w:rFonts w:eastAsia="SimSun" w:hint="eastAsia"/>
          <w:lang w:eastAsia="zh-CN"/>
        </w:rPr>
        <w:t>DL BWP</w:t>
      </w:r>
      <w:r>
        <w:rPr>
          <w:rFonts w:eastAsia="SimSun"/>
          <w:lang w:eastAsia="zh-CN"/>
        </w:rPr>
        <w:t>s</w:t>
      </w:r>
      <w:r w:rsidRPr="00E02D75">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sidRPr="00E02D75">
        <w:rPr>
          <w:rFonts w:eastAsia="SimSun" w:hint="eastAsia"/>
          <w:lang w:eastAsia="zh-CN"/>
        </w:rPr>
        <w:t xml:space="preserve"> </w:t>
      </w:r>
      <w:r>
        <w:rPr>
          <w:rFonts w:eastAsia="SimSun"/>
          <w:lang w:eastAsia="zh-CN"/>
        </w:rPr>
        <w:t>and</w:t>
      </w:r>
      <w:r w:rsidRPr="00E02D75" w:rsidDel="00B077CC">
        <w:rPr>
          <w:rFonts w:eastAsia="SimSun"/>
          <w:lang w:eastAsia="zh-CN"/>
        </w:rPr>
        <w:t xml:space="preserve"> </w:t>
      </w:r>
      <w:r w:rsidRPr="00E02D75">
        <w:rPr>
          <w:rFonts w:eastAsia="SimSun" w:hint="eastAsia"/>
          <w:lang w:eastAsia="zh-CN"/>
        </w:rPr>
        <w:t xml:space="preserve">for </w:t>
      </w:r>
      <w:r>
        <w:rPr>
          <w:rFonts w:eastAsia="SimSun"/>
          <w:lang w:eastAsia="zh-CN"/>
        </w:rPr>
        <w:t xml:space="preserve">all </w:t>
      </w:r>
      <w:r w:rsidRPr="00E02D75">
        <w:rPr>
          <w:rFonts w:eastAsia="SimSun" w:hint="eastAsia"/>
          <w:lang w:eastAsia="zh-CN"/>
        </w:rPr>
        <w:t>the deactivated SCCs</w:t>
      </w:r>
      <w:r w:rsidRPr="00FD00AE">
        <w:rPr>
          <w:lang w:eastAsia="zh-CN"/>
        </w:rPr>
        <w:t>.</w:t>
      </w:r>
    </w:p>
    <w:p w14:paraId="6C5202F0" w14:textId="77777777" w:rsidR="0021789E" w:rsidRPr="00FD00AE" w:rsidRDefault="0021789E" w:rsidP="0021789E">
      <w:pPr>
        <w:pStyle w:val="Heading5"/>
      </w:pPr>
      <w:r w:rsidRPr="00FD00AE">
        <w:t>9.1.</w:t>
      </w:r>
      <w:r>
        <w:t>7</w:t>
      </w:r>
      <w:r w:rsidRPr="00FD00AE">
        <w:t>.3.1</w:t>
      </w:r>
      <w:r w:rsidRPr="00FD00AE">
        <w:tab/>
      </w:r>
      <w:r w:rsidRPr="00FD00AE">
        <w:rPr>
          <w:lang w:eastAsia="zh-CN"/>
        </w:rPr>
        <w:t>Requirements for autonomous activation/deactivation mechanism</w:t>
      </w:r>
    </w:p>
    <w:p w14:paraId="2147A0AF" w14:textId="5744EFAA" w:rsidR="0021789E" w:rsidRPr="00B22C56" w:rsidRDefault="00F31711" w:rsidP="0021789E">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4A82E1CE" w14:textId="77777777" w:rsidR="00334B4E" w:rsidRPr="00E02D75" w:rsidRDefault="00334B4E" w:rsidP="00334B4E">
      <w:pPr>
        <w:rPr>
          <w:rFonts w:eastAsia="SimSun"/>
          <w:lang w:eastAsia="zh-CN"/>
        </w:rPr>
      </w:pPr>
      <w:r w:rsidRPr="00E02D75">
        <w:rPr>
          <w:rFonts w:eastAsia="SimSun"/>
          <w:lang w:eastAsia="zh-CN"/>
        </w:rPr>
        <w:t>The UE can autonomously change the Pre-MG status from activation to deactivation or vice versa based on any of the following triggering conditions</w:t>
      </w:r>
      <w:r>
        <w:rPr>
          <w:rFonts w:eastAsia="SimSun"/>
          <w:lang w:eastAsia="zh-CN"/>
        </w:rPr>
        <w:t xml:space="preserve"> listed below. The </w:t>
      </w:r>
      <w:r w:rsidRPr="00A91FE2">
        <w:rPr>
          <w:rFonts w:eastAsia="SimSun"/>
          <w:lang w:eastAsia="zh-CN"/>
        </w:rPr>
        <w:t xml:space="preserve">UE </w:t>
      </w:r>
      <w:r>
        <w:rPr>
          <w:rFonts w:eastAsia="SimSun"/>
          <w:lang w:eastAsia="zh-CN"/>
        </w:rPr>
        <w:t>sha</w:t>
      </w:r>
      <w:r w:rsidRPr="00A91FE2">
        <w:rPr>
          <w:rFonts w:eastAsia="SimSun"/>
          <w:lang w:eastAsia="zh-CN"/>
        </w:rPr>
        <w:t>ll</w:t>
      </w:r>
      <w:r>
        <w:rPr>
          <w:rFonts w:eastAsia="SimSun"/>
          <w:lang w:eastAsia="zh-CN"/>
        </w:rPr>
        <w:t xml:space="preserve"> also</w:t>
      </w:r>
      <w:r w:rsidRPr="00A91FE2">
        <w:rPr>
          <w:rFonts w:eastAsia="SimSun"/>
          <w:lang w:eastAsia="zh-CN"/>
        </w:rPr>
        <w:t xml:space="preserve"> </w:t>
      </w:r>
      <w:r>
        <w:rPr>
          <w:rFonts w:eastAsia="SimSun"/>
          <w:lang w:eastAsia="zh-CN"/>
        </w:rPr>
        <w:t xml:space="preserve">autonomously </w:t>
      </w:r>
      <w:r w:rsidRPr="00A91FE2">
        <w:rPr>
          <w:rFonts w:eastAsia="SimSun"/>
          <w:lang w:eastAsia="zh-CN"/>
        </w:rPr>
        <w:t xml:space="preserve">determine the Pre-MG </w:t>
      </w:r>
      <w:r>
        <w:rPr>
          <w:rFonts w:eastAsia="SimSun"/>
          <w:lang w:eastAsia="zh-CN"/>
        </w:rPr>
        <w:t>status</w:t>
      </w:r>
      <w:r w:rsidRPr="00A91FE2">
        <w:rPr>
          <w:rFonts w:eastAsia="SimSun"/>
          <w:lang w:eastAsia="zh-CN"/>
        </w:rPr>
        <w:t xml:space="preserve"> based on all</w:t>
      </w:r>
      <w:r w:rsidRPr="00A91FE2">
        <w:rPr>
          <w:rFonts w:eastAsia="SimSun" w:hint="eastAsia"/>
          <w:lang w:eastAsia="zh-CN"/>
        </w:rPr>
        <w:t xml:space="preserve"> </w:t>
      </w:r>
      <w:r>
        <w:rPr>
          <w:rFonts w:eastAsia="SimSun"/>
          <w:lang w:eastAsia="zh-CN"/>
        </w:rPr>
        <w:t xml:space="preserve">the concurrent </w:t>
      </w:r>
      <w:r w:rsidRPr="00A91FE2">
        <w:rPr>
          <w:rFonts w:eastAsia="SimSun" w:hint="eastAsia"/>
          <w:lang w:eastAsia="zh-CN"/>
        </w:rPr>
        <w:t>trigger</w:t>
      </w:r>
      <w:r>
        <w:rPr>
          <w:rFonts w:eastAsia="SimSun"/>
          <w:lang w:eastAsia="zh-CN"/>
        </w:rPr>
        <w:t>ing conditions occurring jointly</w:t>
      </w:r>
      <w:r w:rsidRPr="00E02D75">
        <w:rPr>
          <w:rFonts w:eastAsia="SimSun"/>
          <w:lang w:eastAsia="zh-CN"/>
        </w:rPr>
        <w:t>:</w:t>
      </w:r>
    </w:p>
    <w:p w14:paraId="235B6AC6" w14:textId="77777777" w:rsidR="0021789E" w:rsidRPr="00B22C56" w:rsidRDefault="0021789E" w:rsidP="0021789E">
      <w:pPr>
        <w:pStyle w:val="B10"/>
        <w:rPr>
          <w:lang w:eastAsia="zh-CN"/>
        </w:rPr>
      </w:pPr>
      <w:r>
        <w:rPr>
          <w:lang w:eastAsia="zh-CN"/>
        </w:rPr>
        <w:t>-</w:t>
      </w:r>
      <w:r>
        <w:rPr>
          <w:lang w:eastAsia="zh-CN"/>
        </w:rPr>
        <w:tab/>
      </w:r>
      <w:r w:rsidRPr="00B22C56">
        <w:rPr>
          <w:lang w:eastAsia="zh-CN"/>
        </w:rPr>
        <w:t>DCI</w:t>
      </w:r>
      <w:r>
        <w:rPr>
          <w:lang w:eastAsia="zh-CN"/>
        </w:rPr>
        <w:t xml:space="preserve">, </w:t>
      </w:r>
      <w:r w:rsidRPr="00B22C56">
        <w:rPr>
          <w:lang w:eastAsia="zh-CN"/>
        </w:rPr>
        <w:t xml:space="preserve">timer </w:t>
      </w:r>
      <w:r>
        <w:rPr>
          <w:lang w:eastAsia="zh-CN"/>
        </w:rPr>
        <w:t xml:space="preserve">or RRC </w:t>
      </w:r>
      <w:r w:rsidRPr="00B22C56">
        <w:rPr>
          <w:lang w:eastAsia="zh-CN"/>
        </w:rPr>
        <w:t xml:space="preserve">based active BWP switching, </w:t>
      </w:r>
    </w:p>
    <w:p w14:paraId="051BF557" w14:textId="1681F5A4" w:rsidR="0021789E" w:rsidRDefault="0021789E" w:rsidP="0021789E">
      <w:pPr>
        <w:pStyle w:val="B10"/>
        <w:rPr>
          <w:lang w:eastAsia="zh-CN"/>
        </w:rPr>
      </w:pPr>
      <w:r>
        <w:rPr>
          <w:lang w:eastAsia="zh-CN"/>
        </w:rPr>
        <w:t>-</w:t>
      </w:r>
      <w:r>
        <w:rPr>
          <w:lang w:eastAsia="zh-CN"/>
        </w:rPr>
        <w:tab/>
      </w:r>
      <w:r w:rsidRPr="00B22C56">
        <w:rPr>
          <w:lang w:eastAsia="zh-CN"/>
        </w:rPr>
        <w:t>Activation/deactivation of SCell(s)</w:t>
      </w:r>
      <w:r>
        <w:rPr>
          <w:lang w:eastAsia="zh-CN"/>
        </w:rPr>
        <w:t>,</w:t>
      </w:r>
    </w:p>
    <w:p w14:paraId="1C9FC20E"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Addition/removal of any measurement object(s)</w:t>
      </w:r>
    </w:p>
    <w:p w14:paraId="37E45673"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Addition/release/change of a SCell in carrier aggregation,</w:t>
      </w:r>
    </w:p>
    <w:p w14:paraId="07E7F4C3" w14:textId="3908D803" w:rsidR="0021789E" w:rsidRPr="00B22C56" w:rsidRDefault="00193B9F" w:rsidP="00B02EC7">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deactivated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 xml:space="preserve">above is satisfied </w:t>
      </w:r>
      <w:r w:rsidRPr="00B22C56">
        <w:rPr>
          <w:lang w:eastAsia="zh-CN"/>
        </w:rPr>
        <w:t xml:space="preserve">provided that all the configured measurements can be performed without measurement gaps. The UE shall autonomously </w:t>
      </w:r>
      <w:r>
        <w:rPr>
          <w:lang w:eastAsia="zh-CN"/>
        </w:rPr>
        <w:t>determine</w:t>
      </w:r>
      <w:r w:rsidRPr="00B22C56">
        <w:rPr>
          <w:lang w:eastAsia="zh-CN"/>
        </w:rPr>
        <w:t xml:space="preserve"> the status of the per-FR Pre-MG pattern as deactivated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all the configured measurements in the same FR can be performed without measurement gaps.</w:t>
      </w:r>
    </w:p>
    <w:p w14:paraId="68A58766" w14:textId="77777777" w:rsidR="0021789E" w:rsidRPr="00B22C56" w:rsidRDefault="0021789E" w:rsidP="004847AE">
      <w:pPr>
        <w:rPr>
          <w:lang w:eastAsia="zh-CN"/>
        </w:rPr>
      </w:pPr>
      <w:r w:rsidRPr="00B22C56">
        <w:rPr>
          <w:lang w:eastAsia="zh-CN"/>
        </w:rPr>
        <w:t>A measurement can be performed by the UE without measurement gaps if any of the following conditions is met:</w:t>
      </w:r>
    </w:p>
    <w:p w14:paraId="3148347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CSI-RS based intra-frequency measurements. </w:t>
      </w:r>
    </w:p>
    <w:p w14:paraId="626B9AEA" w14:textId="697BBA58" w:rsidR="0021789E" w:rsidRPr="00B22C56" w:rsidRDefault="00193B9F" w:rsidP="004847AE">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cannot be performed without measurement gaps. The UE shall autonomously </w:t>
      </w:r>
      <w:r>
        <w:rPr>
          <w:lang w:eastAsia="zh-CN"/>
        </w:rPr>
        <w:t>determine</w:t>
      </w:r>
      <w:r w:rsidRPr="00B22C56">
        <w:rPr>
          <w:lang w:eastAsia="zh-CN"/>
        </w:rPr>
        <w:t xml:space="preserve"> the status of the per-FR Pre-MG pattern as 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in the same FR cannot be performed without measurement gaps.</w:t>
      </w:r>
    </w:p>
    <w:p w14:paraId="5522F220" w14:textId="77777777" w:rsidR="0021789E" w:rsidRPr="00B22C56" w:rsidRDefault="0021789E" w:rsidP="004847AE">
      <w:pPr>
        <w:rPr>
          <w:lang w:eastAsia="zh-CN"/>
        </w:rPr>
      </w:pPr>
      <w:r w:rsidRPr="00B22C56">
        <w:rPr>
          <w:lang w:eastAsia="zh-CN"/>
        </w:rPr>
        <w:t>A measurement cannot be performed by the UE without measurement gaps if any of the following conditions is met:</w:t>
      </w:r>
    </w:p>
    <w:p w14:paraId="38AF9DC7"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any of the following measurements:</w:t>
      </w:r>
    </w:p>
    <w:p w14:paraId="62B4D7A7" w14:textId="77777777" w:rsidR="0021789E" w:rsidRPr="00B22C56" w:rsidRDefault="0021789E" w:rsidP="0021789E">
      <w:pPr>
        <w:pStyle w:val="B20"/>
        <w:rPr>
          <w:lang w:eastAsia="zh-CN"/>
        </w:rPr>
      </w:pPr>
      <w:r>
        <w:rPr>
          <w:lang w:eastAsia="zh-CN"/>
        </w:rPr>
        <w:t>-</w:t>
      </w:r>
      <w:r>
        <w:rPr>
          <w:lang w:eastAsia="zh-CN"/>
        </w:rPr>
        <w:tab/>
      </w:r>
      <w:r w:rsidRPr="00B22C56">
        <w:rPr>
          <w:lang w:eastAsia="zh-CN"/>
        </w:rPr>
        <w:t>CSI-RS based inter-frequency measurements, or</w:t>
      </w:r>
    </w:p>
    <w:p w14:paraId="036D154F" w14:textId="77777777" w:rsidR="0021789E" w:rsidRPr="00B22C56" w:rsidRDefault="0021789E" w:rsidP="00E0742C">
      <w:pPr>
        <w:pStyle w:val="B20"/>
        <w:rPr>
          <w:lang w:eastAsia="zh-CN"/>
        </w:rPr>
      </w:pPr>
      <w:r>
        <w:t>-</w:t>
      </w:r>
      <w:r>
        <w:tab/>
      </w:r>
      <w:r w:rsidRPr="00B22C56">
        <w:t>E-UTRA Inter-RAT measurements, or</w:t>
      </w:r>
    </w:p>
    <w:p w14:paraId="78CEAF7A" w14:textId="77777777" w:rsidR="0021789E" w:rsidRPr="00B22C56" w:rsidRDefault="0021789E" w:rsidP="0021789E">
      <w:pPr>
        <w:pStyle w:val="B20"/>
        <w:rPr>
          <w:lang w:eastAsia="zh-CN"/>
        </w:rPr>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r>
      <w:r w:rsidRPr="00FD00AE">
        <w:rPr>
          <w:lang w:eastAsia="zh-CN"/>
        </w:rPr>
        <w:t>Requirements for network-controlled activation/deactivation mechanism</w:t>
      </w:r>
    </w:p>
    <w:p w14:paraId="6BA2A218" w14:textId="080FAAC2" w:rsidR="00B12A7F" w:rsidRDefault="00F31711" w:rsidP="00B12A7F">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9316C67" w14:textId="77777777" w:rsidR="00B12A7F" w:rsidRPr="00FD00AE" w:rsidRDefault="00B12A7F" w:rsidP="00B12A7F">
      <w:pPr>
        <w:rPr>
          <w:lang w:eastAsia="zh-CN"/>
        </w:rPr>
      </w:pPr>
      <w:r w:rsidRPr="00FD00AE">
        <w:rPr>
          <w:lang w:eastAsia="zh-CN"/>
        </w:rPr>
        <w:t xml:space="preserve">For per-UE Pre-configured MG, </w:t>
      </w:r>
    </w:p>
    <w:p w14:paraId="581884A8" w14:textId="45F73480"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 xml:space="preserve">any of the activated CCs,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 xml:space="preserve">for any of the deactivated SCCs, </w:t>
      </w:r>
    </w:p>
    <w:p w14:paraId="3FA607AF" w14:textId="77777777"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5F819891" w14:textId="77777777" w:rsidR="00B12A7F" w:rsidRPr="00E02D75" w:rsidRDefault="00B12A7F" w:rsidP="00B12A7F">
      <w:pPr>
        <w:rPr>
          <w:rFonts w:eastAsia="SimSun"/>
          <w:lang w:eastAsia="zh-CN"/>
        </w:rPr>
      </w:pPr>
      <w:r w:rsidRPr="00E02D75">
        <w:rPr>
          <w:rFonts w:eastAsia="SimSun"/>
          <w:lang w:eastAsia="zh-CN"/>
        </w:rPr>
        <w:t xml:space="preserve">For per-FR Pre-configured MG, </w:t>
      </w:r>
    </w:p>
    <w:p w14:paraId="09C6E445" w14:textId="7475832F" w:rsidR="00B12A7F"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any of the activated CCs in the correspondin</w:t>
      </w:r>
      <w:r w:rsidRPr="00E02D75">
        <w:rPr>
          <w:rFonts w:eastAsia="SimSun"/>
          <w:lang w:eastAsia="zh-CN"/>
        </w:rPr>
        <w:t>g FR</w:t>
      </w:r>
      <w:r w:rsidRPr="00E02D75">
        <w:rPr>
          <w:rFonts w:eastAsia="SimSun" w:hint="eastAsia"/>
          <w:lang w:eastAsia="zh-CN"/>
        </w:rPr>
        <w:t xml:space="preserve">,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for any of the deactivated SCCs in the correspondin</w:t>
      </w:r>
      <w:r w:rsidRPr="00E02D75">
        <w:rPr>
          <w:rFonts w:eastAsia="SimSun"/>
          <w:lang w:eastAsia="zh-CN"/>
        </w:rPr>
        <w:t xml:space="preserve">g FR, </w:t>
      </w:r>
    </w:p>
    <w:p w14:paraId="2E2FECA1" w14:textId="77777777" w:rsidR="00B12A7F" w:rsidRPr="00DC3441"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015ECCAD" w14:textId="7F95B3DA" w:rsidR="0021789E" w:rsidRPr="00FD00AE" w:rsidRDefault="0021789E" w:rsidP="00F31711">
      <w:pPr>
        <w:pStyle w:val="Heading5"/>
      </w:pPr>
      <w:r w:rsidRPr="00FD00AE">
        <w:t>9.1.</w:t>
      </w:r>
      <w:r>
        <w:t>7</w:t>
      </w:r>
      <w:r w:rsidRPr="00FD00AE">
        <w:t>.3.3</w:t>
      </w:r>
      <w:r w:rsidRPr="00FD00AE">
        <w:tab/>
      </w:r>
      <w:r w:rsidRPr="00FD00AE">
        <w:rPr>
          <w:lang w:eastAsia="zh-CN"/>
        </w:rPr>
        <w:t>Requirements for reception/transmission during activation/deactivation</w:t>
      </w:r>
    </w:p>
    <w:p w14:paraId="2CDEC8B0" w14:textId="5C168E52" w:rsidR="0021789E" w:rsidRPr="00FD00AE" w:rsidRDefault="00F31711" w:rsidP="0021789E">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C5D87C" w14:textId="77777777" w:rsidR="0021789E" w:rsidRPr="00FD00AE" w:rsidRDefault="0021789E" w:rsidP="0021789E">
      <w:pPr>
        <w:rPr>
          <w:lang w:eastAsia="zh-CN"/>
        </w:rPr>
      </w:pPr>
      <w:r w:rsidRPr="00FD00AE">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pPr>
        <w:rPr>
          <w:lang w:eastAsia="zh-CN"/>
        </w:rPr>
      </w:pPr>
      <w:r w:rsidRPr="00FD00AE">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1D284B23" w14:textId="67567EF2" w:rsidR="00F61CB7" w:rsidRPr="00A10609" w:rsidRDefault="00F61CB7" w:rsidP="00F61CB7">
      <w:r w:rsidRPr="00A10609">
        <w:t xml:space="preserve">If the UE requires </w:t>
      </w:r>
      <w:r w:rsidRPr="00A10609">
        <w:rPr>
          <w:lang w:eastAsia="zh-CN"/>
        </w:rPr>
        <w:t>measurement gap</w:t>
      </w:r>
      <w:r w:rsidRPr="00A10609">
        <w:t xml:space="preserve">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2A2F8F7D" w14:textId="75540EC4" w:rsidR="00575479" w:rsidRPr="00575479" w:rsidRDefault="00F61CB7" w:rsidP="00F61CB7">
      <w:pPr>
        <w:overflowPunct/>
        <w:autoSpaceDE/>
        <w:autoSpaceDN/>
        <w:adjustRightInd/>
        <w:textAlignment w:val="auto"/>
        <w:rPr>
          <w:rFonts w:eastAsia="SimSun"/>
          <w:lang w:eastAsia="en-US"/>
        </w:rPr>
      </w:pPr>
      <w:r w:rsidRPr="00A10609">
        <w:rPr>
          <w:rFonts w:eastAsia="SimSun"/>
        </w:rPr>
        <w:t xml:space="preserve">If the UE requires </w:t>
      </w:r>
      <w:r w:rsidRPr="00A10609">
        <w:rPr>
          <w:rFonts w:eastAsia="SimSun"/>
          <w:lang w:eastAsia="zh-CN"/>
        </w:rPr>
        <w:t>measurement gap</w:t>
      </w:r>
      <w:r w:rsidRPr="00A10609">
        <w:rPr>
          <w:rFonts w:eastAsia="SimSun"/>
        </w:rPr>
        <w:t>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lang w:eastAsia="zh-CN"/>
        </w:rPr>
        <w:t>,</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4C71AA08" w14:textId="77777777" w:rsidR="007D226B" w:rsidRDefault="007D226B" w:rsidP="008F3FE4"/>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eastAsia="zh-CN"/>
              </w:rPr>
            </w:pPr>
            <w:r w:rsidRPr="00621286">
              <w:rPr>
                <w:lang w:val="en-US" w:eastAsia="zh-CN"/>
              </w:rPr>
              <w:t>Gap Combination</w:t>
            </w:r>
          </w:p>
          <w:p w14:paraId="77B9FF89" w14:textId="77777777" w:rsidR="008F3FE4" w:rsidRPr="00621286" w:rsidRDefault="008F3FE4" w:rsidP="007D226B">
            <w:pPr>
              <w:pStyle w:val="TAH"/>
              <w:rPr>
                <w:lang w:val="en-US" w:eastAsia="zh-CN"/>
              </w:rPr>
            </w:pPr>
            <w:r w:rsidRPr="008C6DE4">
              <w:t>Configuration</w:t>
            </w:r>
            <w:r w:rsidRPr="00621286">
              <w:rPr>
                <w:lang w:val="en-US" w:eastAsia="zh-CN"/>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eastAsia="zh-CN"/>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eastAsia="zh-CN"/>
              </w:rPr>
            </w:pPr>
            <w:r w:rsidRPr="00E93BB5">
              <w:rPr>
                <w:lang w:val="en-US" w:eastAsia="zh-CN"/>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eastAsia="zh-CN"/>
              </w:rPr>
            </w:pPr>
            <w:r w:rsidRPr="00E93BB5">
              <w:rPr>
                <w:lang w:val="en-US" w:eastAsia="zh-CN"/>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eastAsia="zh-CN"/>
              </w:rPr>
            </w:pPr>
            <w:r w:rsidRPr="00E93BB5">
              <w:rPr>
                <w:lang w:val="en-US" w:eastAsia="zh-CN"/>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eastAsia="zh-CN"/>
              </w:rPr>
            </w:pPr>
            <w:r w:rsidRPr="009F5661">
              <w:rPr>
                <w:lang w:val="en-US" w:eastAsia="zh-CN"/>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eastAsia="zh-CN"/>
              </w:rPr>
            </w:pPr>
            <w:r w:rsidRPr="007A6F63">
              <w:rPr>
                <w:lang w:val="en-US" w:eastAsia="zh-CN"/>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eastAsia="zh-CN"/>
              </w:rPr>
            </w:pPr>
            <w:r w:rsidRPr="007A6F63">
              <w:rPr>
                <w:lang w:val="en-US" w:eastAsia="zh-CN"/>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eastAsia="zh-CN"/>
              </w:rPr>
            </w:pPr>
            <w:r w:rsidRPr="00BD0EB9">
              <w:rPr>
                <w:lang w:val="en-US" w:eastAsia="zh-CN"/>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eastAsia="zh-CN"/>
              </w:rPr>
            </w:pPr>
            <w:r w:rsidRPr="007A6F63">
              <w:rPr>
                <w:lang w:val="en-US" w:eastAsia="zh-CN"/>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eastAsia="zh-CN"/>
              </w:rPr>
            </w:pPr>
            <w:r w:rsidRPr="00BD0EB9">
              <w:rPr>
                <w:lang w:val="en-US" w:eastAsia="zh-CN"/>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eastAsia="zh-CN"/>
              </w:rPr>
            </w:pPr>
            <w:r w:rsidRPr="00D1306A">
              <w:rPr>
                <w:lang w:val="en-US" w:eastAsia="zh-CN"/>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eastAsia="zh-CN"/>
              </w:rPr>
            </w:pPr>
            <w:r w:rsidRPr="00D1306A">
              <w:rPr>
                <w:lang w:val="en-US" w:eastAsia="zh-CN"/>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eastAsia="zh-CN"/>
              </w:rPr>
            </w:pPr>
            <w:r w:rsidRPr="00D40CBD">
              <w:rPr>
                <w:lang w:val="en-US" w:eastAsia="zh-CN"/>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eastAsia="zh-CN"/>
              </w:rPr>
            </w:pPr>
            <w:r w:rsidRPr="00D40CBD">
              <w:rPr>
                <w:lang w:val="en-US" w:eastAsia="zh-CN"/>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eastAsia="zh-CN"/>
              </w:rPr>
            </w:pPr>
            <w:r w:rsidRPr="00D40CBD">
              <w:rPr>
                <w:lang w:val="en-US" w:eastAsia="zh-CN"/>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eastAsia="zh-CN"/>
              </w:rPr>
            </w:pPr>
            <w:r w:rsidRPr="00D40CBD">
              <w:rPr>
                <w:lang w:val="en-US" w:eastAsia="zh-CN"/>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eastAsia="zh-CN"/>
              </w:rPr>
            </w:pPr>
            <w:r w:rsidRPr="00D40CBD">
              <w:rPr>
                <w:lang w:val="en-US" w:eastAsia="zh-CN"/>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eastAsia="zh-CN"/>
              </w:rPr>
            </w:pPr>
            <w:r w:rsidRPr="00BD0EB9">
              <w:rPr>
                <w:lang w:val="en-US" w:eastAsia="zh-CN"/>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eastAsia="zh-CN"/>
              </w:rPr>
            </w:pPr>
            <w:r w:rsidRPr="00BD0EB9">
              <w:rPr>
                <w:lang w:val="en-US" w:eastAsia="zh-CN"/>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eastAsia="zh-CN"/>
              </w:rPr>
            </w:pPr>
            <w:r w:rsidRPr="00116FF1">
              <w:rPr>
                <w:lang w:val="en-US" w:eastAsia="zh-CN"/>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eastAsia="zh-CN"/>
              </w:rPr>
            </w:pPr>
            <w:r w:rsidRPr="00621286">
              <w:rPr>
                <w:lang w:val="en-US" w:eastAsia="zh-CN"/>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eastAsia="zh-CN"/>
              </w:rPr>
            </w:pPr>
            <w:r w:rsidRPr="00621286">
              <w:rPr>
                <w:lang w:val="en-US" w:eastAsia="zh-CN"/>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eastAsia="zh-CN"/>
              </w:rPr>
            </w:pPr>
            <w:r>
              <w:rPr>
                <w:rFonts w:hint="eastAsia"/>
                <w:lang w:val="en-US" w:eastAsia="zh-CN"/>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eastAsia="zh-CN"/>
              </w:rPr>
            </w:pPr>
            <w:r>
              <w:rPr>
                <w:lang w:val="en-US" w:eastAsia="zh-CN"/>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eastAsia="zh-CN"/>
              </w:rPr>
            </w:pPr>
            <w:r>
              <w:rPr>
                <w:rFonts w:hint="eastAsia"/>
                <w:lang w:val="en-US" w:eastAsia="zh-CN"/>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4B40FD40" w14:textId="7F541D91" w:rsidR="006417F8" w:rsidRDefault="006417F8" w:rsidP="006417F8">
            <w:pPr>
              <w:pStyle w:val="TAN"/>
            </w:pPr>
            <w:r>
              <w:t>Note 1:</w:t>
            </w:r>
            <w:r>
              <w:tab/>
              <w:t xml:space="preserve">Gap Combination Configuration Id #3, #4, #5 will be only applied when the per-UE measurement gap is associated to measure PRS for any RSTD, PRS-RSRP, UE Rx-Tx time difference </w:t>
            </w:r>
            <w:r>
              <w:rPr>
                <w:rFonts w:eastAsia="SimSun" w:hint="eastAsia"/>
                <w:lang w:val="en-US" w:eastAsia="zh-CN"/>
              </w:rPr>
              <w:t>and PRS-RSRPP</w:t>
            </w:r>
            <w:r>
              <w:t>measurement defined in TS 38.215 [4].</w:t>
            </w:r>
          </w:p>
          <w:p w14:paraId="0936D548" w14:textId="58FF3292" w:rsidR="006A3B84" w:rsidRPr="009E2C9D" w:rsidRDefault="006417F8" w:rsidP="006417F8">
            <w:pPr>
              <w:pStyle w:val="TAN"/>
            </w:pPr>
            <w:r>
              <w:t>Note 2:</w:t>
            </w:r>
            <w:r>
              <w:tab/>
              <w:t xml:space="preserve">In Gap Combination Configuration Id #0, #1, #6, #7, one per-FR measurement gap in an FR can be associated to measure PRS for any RSTD, PRS-RSRP, UE Rx-Tx time difference </w:t>
            </w:r>
            <w:r>
              <w:rPr>
                <w:rFonts w:eastAsia="SimSun" w:hint="eastAsia"/>
                <w:lang w:val="en-US" w:eastAsia="zh-CN"/>
              </w:rPr>
              <w:t xml:space="preserve">and PRS-RSRPP </w:t>
            </w:r>
            <w:r>
              <w:t xml:space="preserve">measurement defined in TS 38.215 [4] provided that UE supports </w:t>
            </w:r>
            <w:r>
              <w:rPr>
                <w:i/>
              </w:rPr>
              <w:t>independentGapConfigPRS-r17</w:t>
            </w:r>
            <w:r>
              <w:t>.</w:t>
            </w:r>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74C382DD" w:rsidR="008F3FE4" w:rsidRDefault="008B4A0E" w:rsidP="008F3FE4">
      <w:pPr>
        <w:pStyle w:val="B10"/>
      </w:pPr>
      <w:r>
        <w:t>-</w:t>
      </w:r>
      <w:r>
        <w:tab/>
        <w:t>NR PRS-based positioning measurements,</w:t>
      </w:r>
    </w:p>
    <w:p w14:paraId="307B6BC9" w14:textId="5143DE49" w:rsidR="00AC6C4A" w:rsidRDefault="00AC6C4A" w:rsidP="00AC6C4A">
      <w:pPr>
        <w:rPr>
          <w:lang w:val="en-US" w:eastAsia="zh-CN"/>
        </w:rPr>
      </w:pPr>
      <w:r>
        <w:rPr>
          <w:rFonts w:eastAsia="SimSun"/>
        </w:rPr>
        <w:t>can be only associated to one measurement gap pattern</w:t>
      </w:r>
      <w:r>
        <w:t>. Requirements for concurrent measurement gaps apply</w:t>
      </w:r>
      <w:r>
        <w:rPr>
          <w:rFonts w:eastAsia="SimSun"/>
        </w:rPr>
        <w:t xml:space="preserve"> provided </w:t>
      </w:r>
      <w:r>
        <w:t>that each frequency layer is only associated with one concurrent measurement gap</w:t>
      </w:r>
      <w:r>
        <w:rPr>
          <w:rFonts w:eastAsia="SimSun"/>
        </w:rPr>
        <w:t xml:space="preserve">. </w:t>
      </w:r>
      <w:bookmarkStart w:id="34" w:name="_Hlk101724462"/>
      <w:r>
        <w:rPr>
          <w:rFonts w:eastAsia="SimSun"/>
        </w:rPr>
        <w:t>There can be one or more frequency layers associated with each concurrent measurement gap</w:t>
      </w:r>
      <w:bookmarkEnd w:id="34"/>
      <w:r>
        <w:rPr>
          <w:rFonts w:eastAsia="SimSun"/>
        </w:rPr>
        <w:t>.</w:t>
      </w:r>
      <w:r>
        <w:rPr>
          <w:rFonts w:hint="eastAsia"/>
          <w:lang w:val="en-US" w:eastAsia="zh-CN"/>
        </w:rPr>
        <w:t xml:space="preserve"> Furthermore, if the UE is not capable of concurrentMeasGapEUTRA-r17[2], all E-UTRAN measurement objects are expected to be associated with a single concurrent gap pattern.</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547D735D" w14:textId="77777777" w:rsidR="008F3FE4" w:rsidRDefault="008F3FE4" w:rsidP="008F3FE4">
      <w:pPr>
        <w:rPr>
          <w:lang w:eastAsia="zh-CN"/>
        </w:rPr>
      </w:pPr>
      <w:bookmarkStart w:id="35" w:name="_Hlk97307080"/>
      <w:bookmarkStart w:id="36" w:name="_Hlk97307155"/>
      <w:r>
        <w:rPr>
          <w:lang w:eastAsia="zh-CN"/>
        </w:rP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7" w:name="_Hlk97307288"/>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5"/>
    <w:bookmarkEnd w:id="36"/>
    <w:bookmarkEnd w:id="37"/>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rPr>
          <w:lang w:eastAsia="zh-CN"/>
        </w:rPr>
      </w:pPr>
      <w:bookmarkStart w:id="38" w:name="_Hlk97307335"/>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7A5EEB3C" w14:textId="77777777" w:rsidR="00CD5EB1" w:rsidRPr="00575479" w:rsidRDefault="00CD5EB1" w:rsidP="00CD5EB1">
      <w:pPr>
        <w:rPr>
          <w:rFonts w:eastAsia="SimSun"/>
          <w:lang w:eastAsia="zh-CN"/>
        </w:rPr>
      </w:pPr>
      <w:bookmarkStart w:id="39" w:name="_Hlk101196094"/>
      <w:bookmarkStart w:id="40" w:name="_Hlk101198987"/>
      <w:bookmarkEnd w:id="38"/>
      <w:r w:rsidRPr="00575479">
        <w:rPr>
          <w:rFonts w:eastAsia="SimSun"/>
          <w:lang w:eastAsia="zh-CN"/>
        </w:rPr>
        <w:t xml:space="preserve">In case of collision between two measurement gap occasions, the UE shall perform measurements in the occasion of the measurement gap with higher priority, and the occasion of the measurement gap with lower priority </w:t>
      </w:r>
      <w:r>
        <w:rPr>
          <w:rFonts w:eastAsia="SimSun"/>
          <w:lang w:eastAsia="zh-CN"/>
        </w:rPr>
        <w:t>shall</w:t>
      </w:r>
      <w:r w:rsidRPr="00575479">
        <w:rPr>
          <w:rFonts w:eastAsia="SimSun"/>
          <w:lang w:eastAsia="zh-CN"/>
        </w:rPr>
        <w:t xml:space="preserve"> be dropped.</w:t>
      </w:r>
      <w:bookmarkEnd w:id="39"/>
      <w:bookmarkEnd w:id="40"/>
      <w:r w:rsidRPr="00575479">
        <w:rPr>
          <w:szCs w:val="21"/>
          <w:lang w:eastAsia="ko-KR"/>
        </w:rPr>
        <w:t xml:space="preserve"> </w:t>
      </w:r>
      <w:r w:rsidRPr="00575479">
        <w:rPr>
          <w:rFonts w:eastAsia="SimSun"/>
          <w:lang w:eastAsia="zh-CN"/>
        </w:rPr>
        <w:t xml:space="preserve">The UE shall be able to </w:t>
      </w:r>
      <w:r w:rsidRPr="00575479">
        <w:rPr>
          <w:rFonts w:eastAsia="SimSun"/>
          <w:lang w:val="en-US" w:eastAsia="zh-CN"/>
        </w:rPr>
        <w:t>transmit PUCCH/PUSCH/SRS or receive PDCCH/PDSCH/TRS/CSI-RS for CQI</w:t>
      </w:r>
      <w:r w:rsidRPr="00575479" w:rsidDel="00011480">
        <w:rPr>
          <w:rFonts w:eastAsia="SimSun"/>
          <w:lang w:eastAsia="zh-CN"/>
        </w:rPr>
        <w:t xml:space="preserve"> </w:t>
      </w:r>
      <w:r w:rsidRPr="00575479">
        <w:rPr>
          <w:rFonts w:eastAsia="SimSun"/>
          <w:lang w:eastAsia="zh-C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eastAsia="zh-CN"/>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lang w:eastAsia="zh-CN"/>
        </w:rPr>
        <w:t>t</w:t>
      </w:r>
      <w:r w:rsidRPr="00575479">
        <w:rPr>
          <w:lang w:eastAsia="zh-CN"/>
        </w:rPr>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eastAsia="zh-CN"/>
        </w:rPr>
      </w:pPr>
      <w:r>
        <w:rPr>
          <w:lang w:eastAsia="zh-CN"/>
        </w:rPr>
        <w:t xml:space="preserve">The priority for a measurement gap is configured by networks via </w:t>
      </w:r>
      <w:r w:rsidRPr="00B64DAB">
        <w:rPr>
          <w:i/>
          <w:lang w:eastAsia="zh-CN"/>
        </w:rPr>
        <w:t>gapPriority</w:t>
      </w:r>
      <w:r>
        <w:rPr>
          <w:lang w:eastAsia="zh-CN"/>
        </w:rPr>
        <w:t xml:space="preserve"> in </w:t>
      </w:r>
      <w:r w:rsidRPr="00B64DAB">
        <w:rPr>
          <w:i/>
          <w:lang w:eastAsia="zh-CN"/>
        </w:rPr>
        <w:t>GapConfig</w:t>
      </w:r>
      <w:r>
        <w:rPr>
          <w:lang w:eastAsia="zh-CN"/>
        </w:rPr>
        <w:t>. The requirements with concurrent measurement gaps apply provided that two</w:t>
      </w:r>
      <w:r w:rsidRPr="000A7907">
        <w:rPr>
          <w:lang w:eastAsia="zh-CN"/>
        </w:rPr>
        <w:t xml:space="preserve"> </w:t>
      </w:r>
      <w:r>
        <w:rPr>
          <w:lang w:eastAsia="zh-CN"/>
        </w:rPr>
        <w:t>measurement gaps colliding with each other</w:t>
      </w:r>
      <w:r w:rsidRPr="000A7907">
        <w:rPr>
          <w:lang w:eastAsia="zh-CN"/>
        </w:rPr>
        <w:t xml:space="preserve"> are configured with different priorities</w:t>
      </w:r>
      <w:r>
        <w:rPr>
          <w:lang w:eastAsia="zh-CN"/>
        </w:rPr>
        <w:t>.</w:t>
      </w:r>
    </w:p>
    <w:p w14:paraId="4E20EE8B"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606C34D1" w14:textId="77777777" w:rsidR="008F3FE4" w:rsidRDefault="008F3FE4" w:rsidP="008F3FE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r w:rsidRPr="00526040">
        <w:rPr>
          <w:lang w:eastAsia="zh-CN"/>
        </w:rPr>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rPr>
          <w:lang w:eastAsia="zh-CN"/>
        </w:rPr>
      </w:pPr>
      <w:r w:rsidRPr="009C5807">
        <w:rPr>
          <w:lang w:eastAsia="zh-CN"/>
        </w:rPr>
        <w:t>9.1.</w:t>
      </w:r>
      <w:r>
        <w:rPr>
          <w:lang w:eastAsia="zh-CN"/>
        </w:rPr>
        <w:t>9</w:t>
      </w:r>
      <w:r w:rsidRPr="009C5807">
        <w:rPr>
          <w:lang w:eastAsia="zh-CN"/>
        </w:rPr>
        <w:t>.1</w:t>
      </w:r>
      <w:r w:rsidRPr="009C5807">
        <w:rPr>
          <w:lang w:eastAsia="zh-CN"/>
        </w:rPr>
        <w:tab/>
      </w:r>
      <w:r>
        <w:rPr>
          <w:lang w:eastAsia="zh-CN"/>
        </w:rPr>
        <w:t>Introduction</w:t>
      </w:r>
    </w:p>
    <w:p w14:paraId="5A8DB263" w14:textId="16519829" w:rsidR="00CA41EC" w:rsidRDefault="009210E8" w:rsidP="00CA41EC">
      <w:pPr>
        <w:rPr>
          <w:lang w:eastAsia="zh-CN"/>
        </w:rPr>
      </w:pPr>
      <w:r>
        <w:rPr>
          <w:lang w:eastAsia="zh-CN"/>
        </w:rPr>
        <w:t xml:space="preserve">The UE capable of </w:t>
      </w:r>
      <w:r w:rsidRPr="00691C10">
        <w:rPr>
          <w:rFonts w:cs="v4.2.0"/>
        </w:rPr>
        <w:t xml:space="preserve">network controlled small gap </w:t>
      </w:r>
      <w:r>
        <w:rPr>
          <w:lang w:eastAsia="zh-CN"/>
        </w:rPr>
        <w:t>(NCSG) pattern can be configured with a NCSG pattern via RRC signalling [2].</w:t>
      </w:r>
    </w:p>
    <w:p w14:paraId="0901645F" w14:textId="77777777" w:rsidR="00CA41EC" w:rsidRDefault="00CA41EC" w:rsidP="00CA41EC">
      <w:pPr>
        <w:rPr>
          <w:lang w:eastAsia="zh-CN"/>
        </w:rPr>
      </w:pPr>
      <w:r>
        <w:rPr>
          <w:lang w:eastAsia="zh-CN"/>
        </w:rPr>
        <w:t>T</w:t>
      </w:r>
      <w:r>
        <w:rPr>
          <w:rFonts w:hint="eastAsia"/>
          <w:lang w:eastAsia="zh-CN"/>
        </w:rPr>
        <w:t>his clause contains the general requirements on the UE regarding to Network Controlled Small Gap (NCSG).</w:t>
      </w:r>
      <w:r>
        <w:rPr>
          <w:rFonts w:hint="eastAsia"/>
          <w:lang w:val="en-US" w:eastAsia="zh-CN"/>
        </w:rPr>
        <w:t xml:space="preserve"> </w:t>
      </w:r>
      <w:r>
        <w:rPr>
          <w:rFonts w:hint="eastAsia"/>
          <w:lang w:eastAsia="zh-CN"/>
        </w:rPr>
        <w:t xml:space="preserve"> </w:t>
      </w:r>
    </w:p>
    <w:p w14:paraId="15745347" w14:textId="6A486EEB" w:rsidR="00CA41EC" w:rsidRDefault="00CA41EC" w:rsidP="00CA41EC">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sidRPr="009C5807">
        <w:rPr>
          <w:lang w:eastAsia="zh-CN"/>
        </w:rPr>
        <w:t>(with single carrier</w:t>
      </w:r>
      <w:r>
        <w:rPr>
          <w:lang w:eastAsia="zh-CN"/>
        </w:rPr>
        <w:t xml:space="preserve"> or</w:t>
      </w:r>
      <w:r w:rsidRPr="009C5807">
        <w:rPr>
          <w:lang w:eastAsia="zh-CN"/>
        </w:rPr>
        <w:t xml:space="preserve"> NR CA)</w:t>
      </w:r>
      <w:r>
        <w:rPr>
          <w:lang w:eastAsia="zh-CN"/>
        </w:rPr>
        <w:t xml:space="preserve"> operation mode.</w:t>
      </w:r>
      <w:r>
        <w:rPr>
          <w:rFonts w:hint="eastAsia"/>
          <w:lang w:eastAsia="zh-CN"/>
        </w:rPr>
        <w:t xml:space="preserve"> </w:t>
      </w:r>
    </w:p>
    <w:p w14:paraId="2AAB7833" w14:textId="77777777" w:rsidR="00CA41EC" w:rsidRDefault="00CA41EC" w:rsidP="00CA41EC">
      <w:r>
        <w:rPr>
          <w:rFonts w:hint="eastAsia"/>
          <w:lang w:eastAsia="zh-CN"/>
        </w:rPr>
        <w:t>It is up to</w:t>
      </w:r>
      <w:r>
        <w:t xml:space="preserve"> UE implementation whether or not the UE is able to conduct transmission in the following slot(s), </w:t>
      </w:r>
    </w:p>
    <w:p w14:paraId="0F2F1938" w14:textId="18317CF6" w:rsidR="00CA41EC" w:rsidRDefault="00CA41EC" w:rsidP="00CA41EC">
      <w:pPr>
        <w:pStyle w:val="B10"/>
        <w:rPr>
          <w:lang w:eastAsia="zh-CN"/>
        </w:rPr>
      </w:pPr>
      <w:r>
        <w:t>-</w:t>
      </w:r>
      <w:r>
        <w:tab/>
        <w:t xml:space="preserve">when </w:t>
      </w:r>
      <w:r w:rsidRPr="00A9607E">
        <w:rPr>
          <w:i/>
          <w:iCs/>
          <w:lang w:val="en-US" w:eastAsia="zh-CN"/>
        </w:rPr>
        <w:t>mgta</w:t>
      </w:r>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3BA8A55" w14:textId="77777777" w:rsidR="009210E8" w:rsidRDefault="009210E8" w:rsidP="009210E8">
      <w:pPr>
        <w:pStyle w:val="B10"/>
        <w:rPr>
          <w:lang w:val="en-US"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9E63A85" w14:textId="0659CB3B" w:rsidR="00CA41EC" w:rsidRDefault="009210E8" w:rsidP="009210E8">
      <w:pPr>
        <w:pStyle w:val="B10"/>
        <w:rPr>
          <w:lang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40600324" w14:textId="77777777" w:rsidR="00CA41EC" w:rsidRDefault="00CA41EC" w:rsidP="00CA41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26" w:dyaOrig="261" w14:anchorId="0F41635D">
          <v:shape id="_x0000_i1033" type="#_x0000_t75" style="width:93pt;height:14.5pt" o:ole="">
            <v:imagedata r:id="rId16" o:title=""/>
          </v:shape>
          <o:OLEObject Type="Embed" ProgID="Equation.3" ShapeID="_x0000_i1033" DrawAspect="Content" ObjectID="_1767144647" r:id="rId24"/>
        </w:object>
      </w:r>
      <w:r>
        <w:t xml:space="preserve"> for the UL transmission is less than the length of one slot; L=2 otherwise.</w:t>
      </w:r>
    </w:p>
    <w:p w14:paraId="3E655B76" w14:textId="77777777" w:rsidR="00CA41EC" w:rsidRDefault="00CA41EC" w:rsidP="00CA41EC">
      <w:pPr>
        <w:rPr>
          <w:lang w:eastAsia="zh-CN"/>
        </w:rPr>
      </w:pPr>
      <w:r>
        <w:t>Note: Network is supposed to take into account the possible difference between the estimated TA at network and actual TA at UE when scheduling UE in the above slot(s).</w:t>
      </w:r>
    </w:p>
    <w:p w14:paraId="56F9F936" w14:textId="4D689C64" w:rsidR="004B417A" w:rsidRDefault="009210E8" w:rsidP="00CA41EC">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rPr>
          <w:lang w:eastAsia="zh-CN"/>
        </w:rPr>
        <w:t>(with single carrier</w:t>
      </w:r>
      <w:r>
        <w:rPr>
          <w:lang w:eastAsia="zh-CN"/>
        </w:rPr>
        <w:t xml:space="preserve"> or</w:t>
      </w:r>
      <w:r w:rsidRPr="009C5807">
        <w:rPr>
          <w:lang w:eastAsia="zh-CN"/>
        </w:rPr>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rPr>
          <w:lang w:eastAsia="zh-CN"/>
        </w:rPr>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rPr>
          <w:lang w:eastAsia="zh-CN"/>
        </w:rPr>
        <w:t xml:space="preserve"> </w:t>
      </w:r>
      <w:r>
        <w:rPr>
          <w:lang w:eastAsia="zh-CN"/>
        </w:rPr>
        <w:t>in</w:t>
      </w:r>
      <w:r w:rsidRPr="00A2196E">
        <w:rPr>
          <w:lang w:eastAsia="zh-CN"/>
        </w:rPr>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8245C46" w:rsidR="00CA41EC" w:rsidRDefault="009210E8" w:rsidP="006C3C96">
            <w:pPr>
              <w:pStyle w:val="TAN"/>
              <w:rPr>
                <w:lang w:eastAsia="ko-KR"/>
              </w:rPr>
            </w:pPr>
            <w:r w:rsidRPr="006E77D1">
              <w:t xml:space="preserve">NOTE </w:t>
            </w:r>
            <w:r>
              <w:t>2</w:t>
            </w:r>
            <w:r w:rsidRPr="006E77D1">
              <w:t>:</w:t>
            </w:r>
            <w:r w:rsidRPr="006E77D1">
              <w:tab/>
            </w:r>
            <w:r>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5F4EAC1" w:rsidR="00CA41EC" w:rsidRPr="00645E46" w:rsidRDefault="009210E8" w:rsidP="00ED4E9A">
            <w:pPr>
              <w:pStyle w:val="TAN"/>
              <w:rPr>
                <w:rFonts w:ascii="Times New Roman" w:hAnsi="Times New Roman"/>
                <w:sz w:val="20"/>
              </w:rPr>
            </w:pPr>
            <w:r w:rsidRPr="00645E46">
              <w:t xml:space="preserve">NOTE </w:t>
            </w:r>
            <w:r>
              <w:t>1</w:t>
            </w:r>
            <w:r w:rsidRPr="00645E46">
              <w:t>:</w:t>
            </w:r>
            <w:r w:rsidRPr="006E77D1">
              <w:tab/>
            </w:r>
            <w:r>
              <w:t>Void</w:t>
            </w:r>
          </w:p>
        </w:tc>
      </w:tr>
    </w:tbl>
    <w:p w14:paraId="33D24F8D" w14:textId="77777777" w:rsidR="004B417A" w:rsidRPr="000E5CB6" w:rsidRDefault="004B417A" w:rsidP="004B417A">
      <w:pPr>
        <w:pStyle w:val="Heading4"/>
        <w:rPr>
          <w:lang w:eastAsia="zh-CN"/>
        </w:rPr>
      </w:pPr>
      <w:r w:rsidRPr="000E5CB6">
        <w:rPr>
          <w:lang w:eastAsia="zh-CN"/>
        </w:rPr>
        <w:t>9.1.</w:t>
      </w:r>
      <w:r>
        <w:rPr>
          <w:lang w:eastAsia="zh-CN"/>
        </w:rPr>
        <w:t>9</w:t>
      </w:r>
      <w:r w:rsidRPr="000E5CB6">
        <w:rPr>
          <w:lang w:eastAsia="zh-CN"/>
        </w:rPr>
        <w:t>.</w:t>
      </w:r>
      <w:r>
        <w:rPr>
          <w:lang w:eastAsia="zh-CN"/>
        </w:rPr>
        <w:t>2</w:t>
      </w:r>
      <w:r w:rsidRPr="000E5CB6">
        <w:rPr>
          <w:lang w:eastAsia="zh-CN"/>
        </w:rPr>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w:t>
      </w:r>
      <w:r w:rsidRPr="000E5F37">
        <w:rPr>
          <w:rFonts w:eastAsia="SimSun"/>
          <w:lang w:eastAsia="zh-CN"/>
        </w:rPr>
        <w:t xml:space="preserve">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t>SSB based inter-frequency measurement, and/or</w:t>
      </w:r>
    </w:p>
    <w:p w14:paraId="73440B33" w14:textId="77777777" w:rsidR="004B417A" w:rsidRPr="009C4E49" w:rsidRDefault="004B417A" w:rsidP="00407C2D">
      <w:pPr>
        <w:pStyle w:val="B10"/>
      </w:pPr>
      <w:r w:rsidRPr="009C4E49">
        <w:t>Inter-RAT E-UTRAN measurement.</w:t>
      </w:r>
    </w:p>
    <w:p w14:paraId="06F29F8C" w14:textId="34C76958" w:rsidR="00443030" w:rsidRPr="000E5F37" w:rsidRDefault="00827173"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lang w:eastAsia="zh-CN"/>
        </w:rPr>
      </w:pPr>
      <w:r w:rsidRPr="00922600">
        <w:rPr>
          <w:rFonts w:ascii="Arial" w:hAnsi="Arial"/>
          <w:sz w:val="24"/>
          <w:lang w:eastAsia="zh-CN"/>
        </w:rPr>
        <w:t>9.1.</w:t>
      </w:r>
      <w:r>
        <w:rPr>
          <w:rFonts w:ascii="Arial" w:hAnsi="Arial"/>
          <w:sz w:val="24"/>
          <w:lang w:eastAsia="zh-CN"/>
        </w:rPr>
        <w:t>9</w:t>
      </w:r>
      <w:r w:rsidRPr="00922600">
        <w:rPr>
          <w:rFonts w:ascii="Arial" w:hAnsi="Arial"/>
          <w:sz w:val="24"/>
          <w:lang w:eastAsia="zh-CN"/>
        </w:rPr>
        <w:t>.</w:t>
      </w:r>
      <w:r>
        <w:rPr>
          <w:rFonts w:ascii="Arial" w:hAnsi="Arial"/>
          <w:sz w:val="24"/>
          <w:lang w:eastAsia="zh-CN"/>
        </w:rPr>
        <w:t>3</w:t>
      </w:r>
      <w:r w:rsidRPr="00922600">
        <w:rPr>
          <w:rFonts w:ascii="Arial" w:hAnsi="Arial"/>
          <w:sz w:val="24"/>
          <w:lang w:eastAsia="zh-CN"/>
        </w:rPr>
        <w:tab/>
      </w:r>
      <w:r>
        <w:rPr>
          <w:rFonts w:ascii="Arial" w:hAnsi="Arial"/>
          <w:sz w:val="24"/>
          <w:lang w:eastAsia="zh-CN"/>
        </w:rPr>
        <w:t>Requirements</w:t>
      </w:r>
    </w:p>
    <w:p w14:paraId="64324348" w14:textId="7C911768" w:rsidR="00443030" w:rsidRPr="000E5F37" w:rsidRDefault="004679F1" w:rsidP="00443030">
      <w:pPr>
        <w:rPr>
          <w:rFonts w:eastAsia="SimSun"/>
        </w:rPr>
      </w:pPr>
      <w:r w:rsidRPr="000E5F37">
        <w:rPr>
          <w:rFonts w:eastAsia="SimSun"/>
          <w:lang w:eastAsia="zh-CN"/>
        </w:rPr>
        <w:t>The UE shall support NCSG patterns defined in Table 9.1.</w:t>
      </w:r>
      <w:r>
        <w:rPr>
          <w:rFonts w:eastAsia="SimSun"/>
          <w:lang w:eastAsia="zh-CN"/>
        </w:rPr>
        <w:t>9.3</w:t>
      </w:r>
      <w:r w:rsidRPr="000E5F37">
        <w:rPr>
          <w:rFonts w:eastAsia="SimSun"/>
          <w:lang w:eastAsia="zh-CN"/>
        </w:rPr>
        <w:t>-1 that are relevant to the UE’s measurement capabilities. ML is the measurement length. During the VIL1 and VIL2, the UE is not expected to transmit and receive any data. Where, VIL1 is the v</w:t>
      </w:r>
      <w:r w:rsidRPr="000E5F37">
        <w:rPr>
          <w:rFonts w:eastAsia="SimSun"/>
          <w:kern w:val="24"/>
          <w:lang w:eastAsia="zh-CN"/>
        </w:rPr>
        <w:t xml:space="preserve">isible interruption length before the ML and VIL2 is </w:t>
      </w:r>
      <w:r w:rsidRPr="000E5F37">
        <w:rPr>
          <w:rFonts w:eastAsia="SimSun"/>
          <w:lang w:eastAsia="zh-CN"/>
        </w:rPr>
        <w:t>the v</w:t>
      </w:r>
      <w:r w:rsidRPr="000E5F37">
        <w:rPr>
          <w:rFonts w:eastAsia="SimSun"/>
          <w:kern w:val="24"/>
          <w:lang w:eastAsia="zh-CN"/>
        </w:rPr>
        <w:t>isible interruption length after the ML.</w:t>
      </w:r>
      <w:r w:rsidRPr="000E5F37">
        <w:rPr>
          <w:rFonts w:eastAsia="SimSun"/>
          <w:lang w:eastAsia="zh-CN"/>
        </w:rPr>
        <w:t xml:space="preserve"> During ML, whether the UE is expected to transmit and receive data on the corresponding serving carrier(s) depends on the scheduling restriction requirements specified in clause</w:t>
      </w:r>
      <w:r>
        <w:rPr>
          <w:rFonts w:eastAsia="SimSun"/>
          <w:lang w:eastAsia="zh-CN"/>
        </w:rPr>
        <w:t>s</w:t>
      </w:r>
      <w:r w:rsidRPr="000E5F37">
        <w:rPr>
          <w:rFonts w:eastAsia="SimSun"/>
          <w:lang w:eastAsia="zh-CN"/>
        </w:rPr>
        <w:t xml:space="preserve"> 9.</w:t>
      </w:r>
      <w:r>
        <w:rPr>
          <w:rFonts w:eastAsia="SimSun"/>
          <w:lang w:eastAsia="zh-CN"/>
        </w:rPr>
        <w:t>2</w:t>
      </w:r>
      <w:r w:rsidRPr="000E5F37">
        <w:rPr>
          <w:rFonts w:eastAsia="SimSun"/>
          <w:lang w:eastAsia="zh-CN"/>
        </w:rPr>
        <w:t>.</w:t>
      </w:r>
      <w:r>
        <w:rPr>
          <w:rFonts w:eastAsia="SimSun"/>
          <w:lang w:eastAsia="zh-CN"/>
        </w:rPr>
        <w:t xml:space="preserve">7.3 and </w:t>
      </w:r>
      <w:r w:rsidRPr="009C5807">
        <w:t>9.</w:t>
      </w:r>
      <w:r>
        <w:t>3</w:t>
      </w:r>
      <w:r w:rsidRPr="009C5807">
        <w:t>.</w:t>
      </w:r>
      <w:r>
        <w:rPr>
          <w:lang w:eastAsia="zh-CN"/>
        </w:rPr>
        <w:t>10</w:t>
      </w:r>
      <w:r w:rsidRPr="009C5807">
        <w:t>.</w:t>
      </w:r>
      <w:r>
        <w:rPr>
          <w:rFonts w:hint="eastAsia"/>
          <w:lang w:eastAsia="zh-CN"/>
        </w:rPr>
        <w:t>3</w:t>
      </w:r>
      <w:r w:rsidRPr="000E5F37">
        <w:rPr>
          <w:rFonts w:eastAsia="SimSun"/>
          <w:lang w:eastAsia="zh-CN"/>
        </w:rPr>
        <w:t xml:space="preserve">. </w:t>
      </w:r>
      <w:r w:rsidRPr="000E5F37">
        <w:rPr>
          <w:rFonts w:eastAsia="SimSun"/>
        </w:rPr>
        <w:t>The NCSG configuration parameters VIL1, ML, VIL2 and VIRP are illustrated in Figure 9.1.</w:t>
      </w:r>
      <w:r>
        <w:rPr>
          <w:rFonts w:eastAsia="SimSun"/>
        </w:rPr>
        <w:t>9.3</w:t>
      </w:r>
      <w:r w:rsidRPr="000E5F37">
        <w:rPr>
          <w:rFonts w:eastAsia="SimSun"/>
        </w:rPr>
        <w:t>-1.</w:t>
      </w:r>
      <w:r>
        <w:rPr>
          <w:rFonts w:eastAsia="SimSun"/>
        </w:rPr>
        <w:t xml:space="preserve"> </w:t>
      </w:r>
      <w:r>
        <w:t>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p>
    <w:p w14:paraId="20FB573A" w14:textId="77777777" w:rsidR="004B417A" w:rsidRDefault="004B417A" w:rsidP="004B417A">
      <w:pPr>
        <w:pStyle w:val="TH"/>
        <w:rPr>
          <w:snapToGrid w:val="0"/>
        </w:rPr>
      </w:pPr>
      <w:r>
        <w:rPr>
          <w:noProof/>
          <w:lang w:val="en-US"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7777777" w:rsidR="00443030" w:rsidRPr="000E5F37" w:rsidRDefault="00443030" w:rsidP="00443030">
      <w:pPr>
        <w:keepNext/>
        <w:keepLines/>
        <w:spacing w:before="60"/>
        <w:jc w:val="center"/>
        <w:rPr>
          <w:rFonts w:ascii="Arial" w:eastAsia="SimSun" w:hAnsi="Arial"/>
          <w:b/>
        </w:rPr>
      </w:pPr>
      <w:r w:rsidRPr="000E5F37">
        <w:rPr>
          <w:rFonts w:ascii="Arial" w:eastAsia="SimSun" w:hAnsi="Arial"/>
          <w:b/>
          <w:snapToGrid w:val="0"/>
        </w:rPr>
        <w:t>Figure 9.1.9</w:t>
      </w:r>
      <w:r>
        <w:rPr>
          <w:rFonts w:ascii="Arial" w:eastAsia="SimSun" w:hAnsi="Arial"/>
          <w:b/>
          <w:snapToGrid w:val="0"/>
        </w:rPr>
        <w:t>.3</w:t>
      </w:r>
      <w:r w:rsidRPr="000E5F37">
        <w:rPr>
          <w:rFonts w:ascii="Arial" w:eastAsia="SimSun" w:hAnsi="Arial"/>
          <w:b/>
          <w:snapToGrid w:val="0"/>
        </w:rPr>
        <w:t>-1: Illustration of NCSG</w:t>
      </w:r>
      <w:r w:rsidRPr="000E5F37">
        <w:rPr>
          <w:rFonts w:ascii="Arial" w:eastAsia="SimSun" w:hAnsi="Arial"/>
          <w:b/>
        </w:rPr>
        <w:t xml:space="preserve"> configuration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lang w:eastAsia="zh-CN"/>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eastAsia="zh-CN"/>
              </w:rPr>
            </w:pPr>
            <w:r w:rsidRPr="00BA60A8">
              <w:rPr>
                <w:rFonts w:cs="Arial"/>
                <w:kern w:val="24"/>
                <w:szCs w:val="18"/>
                <w:lang w:eastAsia="zh-CN"/>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lang w:eastAsia="zh-CN"/>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lang w:eastAsia="zh-CN"/>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w:t>
      </w:r>
      <w:r w:rsidRPr="009C5807">
        <w:rPr>
          <w:snapToGrid w:val="0"/>
          <w:lang w:eastAsia="zh-CN"/>
        </w:rPr>
        <w:t xml:space="preserve"> with single carrier</w:t>
      </w:r>
      <w:r>
        <w:rPr>
          <w:snapToGrid w:val="0"/>
          <w:lang w:eastAsia="zh-CN"/>
        </w:rPr>
        <w:t xml:space="preserve"> or </w:t>
      </w:r>
      <w:r w:rsidRPr="009C5807">
        <w:rPr>
          <w:snapToGrid w:val="0"/>
          <w:lang w:eastAsia="zh-CN"/>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rPr>
                <w:lang w:eastAsia="zh-CN"/>
              </w:rPr>
              <w:t>NCSG</w:t>
            </w:r>
            <w:r w:rsidRPr="009C5807">
              <w:rPr>
                <w:lang w:eastAsia="zh-CN"/>
              </w:rPr>
              <w:t xml:space="preserve"> pattern</w:t>
            </w:r>
            <w:r w:rsidRPr="009C5807">
              <w:t xml:space="preserve">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77777777" w:rsidR="00FA6943" w:rsidRPr="009C5807" w:rsidRDefault="00FA6943" w:rsidP="00ED4E9A">
            <w:pPr>
              <w:pStyle w:val="TAC"/>
              <w:rPr>
                <w:snapToGrid w:val="0"/>
              </w:rPr>
            </w:pPr>
            <w:r w:rsidRPr="009C5807">
              <w:rPr>
                <w:snapToGrid w:val="0"/>
              </w:rPr>
              <w:t>0-11</w:t>
            </w:r>
            <w:r>
              <w:rPr>
                <w:snapToGrid w:val="0"/>
              </w:rPr>
              <w:t>, 24</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lang w:eastAsia="zh-CN"/>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139ACB6F" w:rsidR="009210E8" w:rsidRPr="00923850" w:rsidRDefault="009210E8" w:rsidP="009210E8">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2199F646" w14:textId="77777777" w:rsidR="009210E8" w:rsidRPr="00923850" w:rsidRDefault="009210E8" w:rsidP="009210E8">
            <w:pPr>
              <w:pStyle w:val="TAN"/>
            </w:pPr>
            <w:r w:rsidRPr="00923850">
              <w:t>NOTE 2:</w:t>
            </w:r>
            <w:r w:rsidRPr="00923850">
              <w:tab/>
              <w:t>Measurement purpose which includes E-UTRA measurements includes also inter-RAT E-UTRA RSRP and RSRQ measurements for E-CID; measurement purpose which includes E-UTRA measurements includes also E-UTRA RSRP and E-UTRA RSRQ measurements for E-CID.</w:t>
            </w:r>
          </w:p>
          <w:p w14:paraId="2A8996C6" w14:textId="6FF3D87D" w:rsidR="009210E8" w:rsidRPr="00923850" w:rsidRDefault="009210E8" w:rsidP="009210E8">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7B69FE5F" w14:textId="3DF2BB75" w:rsidR="009210E8" w:rsidRPr="00923850" w:rsidRDefault="009210E8" w:rsidP="009210E8">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C50778D" w14:textId="553F2409" w:rsidR="009210E8" w:rsidRPr="00923850" w:rsidRDefault="009210E8" w:rsidP="009210E8">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26072B93" w14:textId="77777777" w:rsidR="009210E8" w:rsidRPr="00923850" w:rsidRDefault="009210E8" w:rsidP="009210E8">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7C1F6796" w14:textId="73FB42F1" w:rsidR="009210E8" w:rsidRPr="00923850" w:rsidRDefault="009210E8" w:rsidP="009210E8">
            <w:pPr>
              <w:pStyle w:val="TAN"/>
              <w:rPr>
                <w:lang w:eastAsia="zh-CN"/>
              </w:rPr>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14F1119F" w:rsidR="00FA6943" w:rsidRPr="00923850" w:rsidRDefault="009210E8" w:rsidP="009210E8">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3332C0EB" w14:textId="77777777" w:rsidR="00A356F8" w:rsidRPr="009C5807" w:rsidRDefault="00A356F8" w:rsidP="00A356F8">
      <w:r>
        <w:t>[</w:t>
      </w:r>
      <w:r w:rsidRPr="009C5807">
        <w:t xml:space="preserve">During the </w:t>
      </w:r>
      <w:r>
        <w:t>MUSIM</w:t>
      </w:r>
      <w:r w:rsidRPr="009C5807">
        <w:t xml:space="preserve"> gaps the UE:</w:t>
      </w:r>
    </w:p>
    <w:p w14:paraId="4E948803" w14:textId="3D1FCB71" w:rsidR="00A356F8" w:rsidRDefault="00A356F8" w:rsidP="00A356F8">
      <w:pPr>
        <w:pStyle w:val="B10"/>
      </w:pPr>
      <w:r w:rsidRPr="009C5807">
        <w:t>-</w:t>
      </w:r>
      <w:r w:rsidRPr="009C5807">
        <w:tab/>
        <w:t>is not required to conduct reception/transmission from/to the corresponding NR serving cells.</w:t>
      </w:r>
      <w:r>
        <w:t>]</w:t>
      </w:r>
      <w:r w:rsidRPr="00B84E6C">
        <w:rPr>
          <w:rFonts w:eastAsia="Malgun Gothic"/>
          <w:lang w:eastAsia="ko-KR"/>
        </w:rPr>
        <w:tab/>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A356F8">
      <w:pPr>
        <w:pStyle w:val="TH"/>
        <w:rPr>
          <w:bCs/>
          <w:i/>
          <w:szCs w:val="22"/>
        </w:rPr>
      </w:pPr>
      <w:r w:rsidRPr="00D872BB">
        <w:t>Table 9.1.</w:t>
      </w:r>
      <w:r>
        <w:t>10</w:t>
      </w:r>
      <w:r w:rsidRPr="00D872BB">
        <w:t>-1:</w:t>
      </w:r>
      <w:r w:rsidRPr="00D958CF">
        <w:t xml:space="preserve"> </w:t>
      </w:r>
      <w:r w:rsidRPr="006E0583">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1" w:name="_Hlk91175055"/>
            <w:r>
              <w:rPr>
                <w:snapToGrid w:val="0"/>
                <w:lang w:eastAsia="ko-KR"/>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w:t>
      </w:r>
      <w:r w:rsidRPr="009C5807">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rPr>
                <w:lang w:eastAsia="zh-CN"/>
              </w:rPr>
              <w:t>MUSIM</w:t>
            </w:r>
            <w:r w:rsidRPr="009C5807">
              <w:rPr>
                <w:lang w:eastAsia="zh-CN"/>
              </w:rPr>
              <w:t xml:space="preserve">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lang w:eastAsia="zh-CN"/>
              </w:rPr>
              <w:t xml:space="preserve">, </w:t>
            </w:r>
            <w:r>
              <w:rPr>
                <w:snapToGrid w:val="0"/>
                <w:lang w:eastAsia="zh-CN"/>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lang w:eastAsia="zh-CN"/>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lang w:eastAsia="zh-CN"/>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B202E6">
              <w:rPr>
                <w:rFonts w:cs="Arial"/>
                <w:lang w:val="fr-FR" w:eastAsia="ko-KR"/>
              </w:rPr>
              <w:t>NOTE 1:</w:t>
            </w:r>
            <w:r w:rsidRPr="002B4D79">
              <w:rPr>
                <w:rFonts w:cs="Arial"/>
                <w:lang w:val="fr-FR" w:eastAsia="ko-KR"/>
              </w:rPr>
              <w:t xml:space="preserve"> </w:t>
            </w:r>
            <w:r w:rsidRPr="002B4D79">
              <w:rPr>
                <w:rFonts w:cs="Arial"/>
                <w:lang w:val="fr-FR" w:eastAsia="ko-KR"/>
              </w:rPr>
              <w:tab/>
              <w:t xml:space="preserve">Inclusion of </w:t>
            </w:r>
            <w:r>
              <w:rPr>
                <w:rFonts w:cs="Arial"/>
                <w:lang w:val="fr-FR" w:eastAsia="ko-KR"/>
              </w:rPr>
              <w:t>MUSIM</w:t>
            </w:r>
            <w:r w:rsidRPr="002B4D79">
              <w:rPr>
                <w:rFonts w:cs="Arial"/>
                <w:lang w:val="fr-FR" w:eastAsia="ko-KR"/>
              </w:rPr>
              <w:t xml:space="preserve"> </w:t>
            </w:r>
            <w:r>
              <w:rPr>
                <w:rFonts w:cs="Arial"/>
                <w:lang w:val="fr-FR" w:eastAsia="ko-KR"/>
              </w:rPr>
              <w:t>procedure</w:t>
            </w:r>
            <w:r w:rsidRPr="002B4D79">
              <w:rPr>
                <w:rFonts w:cs="Arial"/>
                <w:lang w:val="fr-FR" w:eastAsia="ko-KR"/>
              </w:rPr>
              <w:t xml:space="preserve">s for per-UE </w:t>
            </w:r>
            <w:r>
              <w:rPr>
                <w:rFonts w:cs="Arial"/>
                <w:lang w:val="fr-FR" w:eastAsia="ko-KR"/>
              </w:rPr>
              <w:t>MUSIM</w:t>
            </w:r>
            <w:r w:rsidRPr="002B4D79">
              <w:rPr>
                <w:rFonts w:cs="Arial"/>
                <w:lang w:val="fr-FR" w:eastAsia="ko-KR"/>
              </w:rPr>
              <w:t xml:space="preserve"> gaps</w:t>
            </w:r>
            <w:r>
              <w:rPr>
                <w:rFonts w:cs="Arial"/>
                <w:lang w:val="fr-FR" w:eastAsia="ko-KR"/>
              </w:rPr>
              <w:t xml:space="preserve"> only i</w:t>
            </w:r>
            <w:r w:rsidRPr="00B202E6">
              <w:rPr>
                <w:rFonts w:cs="Arial"/>
                <w:lang w:val="fr-FR" w:eastAsia="ko-KR"/>
              </w:rPr>
              <w:t>n NR single carrier, NR CA mode</w:t>
            </w:r>
            <w:r w:rsidRPr="002B4D79">
              <w:rPr>
                <w:rFonts w:cs="Arial"/>
                <w:lang w:val="fr-FR" w:eastAsia="ko-KR"/>
              </w:rPr>
              <w:t xml:space="preserve">: </w:t>
            </w:r>
            <w:r>
              <w:rPr>
                <w:rFonts w:cs="Arial"/>
                <w:lang w:val="fr-FR" w:eastAsia="ko-KR"/>
              </w:rPr>
              <w:t>MUSIM</w:t>
            </w:r>
            <w:r w:rsidRPr="002B4D79">
              <w:rPr>
                <w:rFonts w:cs="Arial"/>
                <w:lang w:val="fr-FR" w:eastAsia="ko-KR"/>
              </w:rPr>
              <w:t xml:space="preserve">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Pr>
                <w:rFonts w:cs="Arial"/>
                <w:lang w:val="fr-FR" w:eastAsia="ko-KR"/>
              </w:rPr>
              <w:t>.</w:t>
            </w:r>
          </w:p>
        </w:tc>
      </w:tr>
    </w:tbl>
    <w:p w14:paraId="536B224A" w14:textId="4A5E62A9" w:rsidR="006455D7" w:rsidRDefault="006455D7" w:rsidP="00D4281A">
      <w:pPr>
        <w:rPr>
          <w:rFonts w:eastAsia="Malgun Gothic"/>
          <w:lang w:eastAsia="ko-KR"/>
        </w:rPr>
      </w:pPr>
    </w:p>
    <w:p w14:paraId="77001023"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.1</w:t>
      </w:r>
      <w:r w:rsidRPr="009C5807">
        <w:rPr>
          <w:lang w:eastAsia="zh-CN"/>
        </w:rPr>
        <w:tab/>
      </w:r>
      <w:r>
        <w:rPr>
          <w:lang w:eastAsia="zh-CN"/>
        </w:rPr>
        <w:t>Introduction</w:t>
      </w:r>
    </w:p>
    <w:p w14:paraId="5877FB82" w14:textId="77777777" w:rsidR="00A356F8" w:rsidRDefault="00A356F8" w:rsidP="00A356F8">
      <w:pPr>
        <w:rPr>
          <w:lang w:eastAsia="zh-CN"/>
        </w:rPr>
      </w:pPr>
      <w:r>
        <w:rPr>
          <w:lang w:eastAsia="zh-CN"/>
        </w:rPr>
        <w:t>T</w:t>
      </w:r>
      <w:r>
        <w:rPr>
          <w:rFonts w:hint="eastAsia"/>
          <w:lang w:eastAsia="zh-CN"/>
        </w:rPr>
        <w:t xml:space="preserve">his clause contains the requirements on the UE </w:t>
      </w:r>
      <w:r>
        <w:rPr>
          <w:lang w:eastAsia="zh-CN"/>
        </w:rPr>
        <w:t xml:space="preserve">supporting MUSIM capability, </w:t>
      </w:r>
      <w:r>
        <w:rPr>
          <w:rFonts w:hint="eastAsia"/>
          <w:lang w:eastAsia="zh-CN"/>
        </w:rPr>
        <w:t xml:space="preserve">requirements in this </w:t>
      </w:r>
      <w:r>
        <w:rPr>
          <w:lang w:eastAsia="zh-CN"/>
        </w:rPr>
        <w:t>section</w:t>
      </w:r>
      <w:r>
        <w:rPr>
          <w:rFonts w:hint="eastAsia"/>
          <w:lang w:eastAsia="zh-CN"/>
        </w:rPr>
        <w:t xml:space="preserve"> </w:t>
      </w:r>
      <w:r>
        <w:rPr>
          <w:lang w:eastAsia="zh-CN"/>
        </w:rPr>
        <w:t>are applicable for UE in NR SA (including CA) operation mode.</w:t>
      </w:r>
      <w:r>
        <w:rPr>
          <w:rFonts w:hint="eastAsia"/>
          <w:lang w:eastAsia="zh-CN"/>
        </w:rPr>
        <w:t xml:space="preserve"> </w:t>
      </w:r>
    </w:p>
    <w:p w14:paraId="0DF8A08B"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2</w:t>
      </w:r>
      <w:r w:rsidRPr="009C5807">
        <w:rPr>
          <w:lang w:eastAsia="zh-CN"/>
        </w:rPr>
        <w:tab/>
      </w:r>
      <w:r>
        <w:rPr>
          <w:lang w:eastAsia="zh-CN"/>
        </w:rPr>
        <w:t>Priorities for MUSIM gaps</w:t>
      </w:r>
    </w:p>
    <w:p w14:paraId="55A8F9AC" w14:textId="39210A19" w:rsidR="00A356F8" w:rsidRDefault="00A356F8" w:rsidP="00A356F8">
      <w:pPr>
        <w:rPr>
          <w:lang w:eastAsia="zh-CN"/>
        </w:rPr>
      </w:pPr>
      <w:r>
        <w:rPr>
          <w:lang w:eastAsia="zh-CN"/>
        </w:rPr>
        <w:t>Priority levels are applied for each periodic MUSIM gap. A UE shall request a priority for all requested periodic MUSIM gaps when the UE requests MUSIM gaps via MUSIM-GapConfig-r17 [2]. The UE shall request different priority level for each periodic MUSIM gaps.The network</w:t>
      </w:r>
      <w:r w:rsidRPr="00270A27">
        <w:rPr>
          <w:lang w:eastAsia="zh-CN"/>
        </w:rPr>
        <w:t xml:space="preserve"> </w:t>
      </w:r>
      <w:r>
        <w:rPr>
          <w:lang w:eastAsia="zh-CN"/>
        </w:rPr>
        <w:t>may assign priority to each periodic MUSIM gaps. The allocated priorities may differ from the priorites requested by the UE</w:t>
      </w:r>
      <w:r w:rsidRPr="00270A27">
        <w:rPr>
          <w:lang w:eastAsia="zh-CN"/>
        </w:rPr>
        <w:t xml:space="preserve">. </w:t>
      </w:r>
      <w:r>
        <w:rPr>
          <w:lang w:eastAsia="zh-CN"/>
        </w:rPr>
        <w:t>The UE MUSIM requirements apply i</w:t>
      </w:r>
      <w:r w:rsidRPr="00270A27">
        <w:rPr>
          <w:lang w:eastAsia="zh-CN"/>
        </w:rPr>
        <w:t xml:space="preserve">f </w:t>
      </w:r>
      <w:r>
        <w:rPr>
          <w:lang w:eastAsia="zh-CN"/>
        </w:rPr>
        <w:t xml:space="preserve">the configured MUSIM gap priorities </w:t>
      </w:r>
      <w:r w:rsidRPr="00270A27">
        <w:rPr>
          <w:lang w:eastAsia="zh-CN"/>
        </w:rPr>
        <w:t xml:space="preserve">retain the </w:t>
      </w:r>
      <w:r>
        <w:rPr>
          <w:lang w:eastAsia="zh-CN"/>
        </w:rPr>
        <w:t xml:space="preserve">same </w:t>
      </w:r>
      <w:r w:rsidRPr="00270A27">
        <w:rPr>
          <w:lang w:eastAsia="zh-CN"/>
        </w:rPr>
        <w:t>relative priorities among MUSIM gaps</w:t>
      </w:r>
      <w:r>
        <w:rPr>
          <w:lang w:eastAsia="zh-CN"/>
        </w:rPr>
        <w:t xml:space="preserve"> as requested by the UE.</w:t>
      </w:r>
    </w:p>
    <w:p w14:paraId="4E7F24FC" w14:textId="77777777" w:rsidR="00A356F8" w:rsidRDefault="00A356F8" w:rsidP="00A356F8">
      <w:pPr>
        <w:rPr>
          <w:lang w:eastAsia="zh-CN"/>
        </w:rPr>
      </w:pPr>
      <w:r>
        <w:rPr>
          <w:lang w:eastAsia="zh-CN"/>
        </w:rPr>
        <w:t>The requirements in clause 9.1.10 apply provided different priority levels are allocated to each periodic MUSIM gaps and different priority levels are allocated to each periodic MUSIM gap and each</w:t>
      </w:r>
      <w:r>
        <w:rPr>
          <w:szCs w:val="24"/>
          <w:lang w:val="en-US" w:eastAsia="ja-JP"/>
        </w:rPr>
        <w:t xml:space="preserve"> measurement gap </w:t>
      </w:r>
      <w:r w:rsidRPr="003C727E">
        <w:rPr>
          <w:szCs w:val="24"/>
          <w:lang w:val="en-US" w:eastAsia="ja-JP"/>
        </w:rPr>
        <w:t>configured via GapConfig-r17 without preConfigInd-r17 or ncsgInd-r17</w:t>
      </w:r>
      <w:r>
        <w:rPr>
          <w:lang w:eastAsia="zh-CN"/>
        </w:rPr>
        <w:t>.</w:t>
      </w:r>
    </w:p>
    <w:p w14:paraId="7EBAA7CB"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3</w:t>
      </w:r>
      <w:r w:rsidRPr="009C5807">
        <w:rPr>
          <w:lang w:eastAsia="zh-CN"/>
        </w:rPr>
        <w:tab/>
      </w:r>
      <w:r>
        <w:rPr>
          <w:lang w:eastAsia="zh-CN"/>
        </w:rPr>
        <w:t>Keep solution for MUSIM gaps</w:t>
      </w:r>
    </w:p>
    <w:p w14:paraId="59C40530" w14:textId="77777777" w:rsidR="00A356F8" w:rsidRPr="006A0BB2" w:rsidRDefault="00A356F8" w:rsidP="00A356F8">
      <w:r>
        <w:rPr>
          <w:lang w:eastAsia="zh-CN"/>
        </w:rPr>
        <w:t xml:space="preserve">The UE can request use of “keep solution”. Keep solution is for handling collisions among different MUSIM gaps. If the use of “keep solution” is granted, the </w:t>
      </w:r>
      <w:r w:rsidRPr="00FD3C4F">
        <w:t xml:space="preserve">UE </w:t>
      </w:r>
      <w:r>
        <w:t xml:space="preserve">shall </w:t>
      </w:r>
      <w:r w:rsidRPr="00FD3C4F">
        <w:t xml:space="preserve">keep all </w:t>
      </w:r>
      <w:r>
        <w:t>colliding periodic and aperiodic MUSIM gap</w:t>
      </w:r>
      <w:r w:rsidRPr="00FD3C4F">
        <w:t>s</w:t>
      </w:r>
      <w:r>
        <w:t xml:space="preserve"> </w:t>
      </w:r>
      <w:r w:rsidRPr="00FD3C4F">
        <w:t>irrespective</w:t>
      </w:r>
      <w:r>
        <w:t>ly</w:t>
      </w:r>
      <w:r w:rsidRPr="00FD3C4F">
        <w:t xml:space="preserve"> of the priority of the </w:t>
      </w:r>
      <w:r>
        <w:t xml:space="preserve">periodic </w:t>
      </w:r>
      <w:r w:rsidRPr="00FD3C4F">
        <w:t>MUSIM gaps</w:t>
      </w:r>
      <w:r>
        <w:t>.</w:t>
      </w:r>
    </w:p>
    <w:p w14:paraId="5007F8C0"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4</w:t>
      </w:r>
      <w:r w:rsidRPr="009C5807">
        <w:rPr>
          <w:lang w:eastAsia="zh-CN"/>
        </w:rPr>
        <w:tab/>
      </w:r>
      <w:r>
        <w:rPr>
          <w:lang w:eastAsia="zh-CN"/>
        </w:rPr>
        <w:t>Collisions between different MUSIM gaps</w:t>
      </w:r>
    </w:p>
    <w:p w14:paraId="5CDEB052" w14:textId="77777777" w:rsidR="00A356F8" w:rsidRDefault="00A356F8" w:rsidP="00A356F8">
      <w:pPr>
        <w:rPr>
          <w:lang w:eastAsia="ja-JP"/>
        </w:rPr>
      </w:pPr>
      <w:r>
        <w:rPr>
          <w:lang w:eastAsia="zh-CN"/>
        </w:rPr>
        <w:t>MUSIM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661F1A12" w14:textId="77777777" w:rsidR="00A356F8" w:rsidRDefault="00A356F8" w:rsidP="00A356F8">
      <w:pPr>
        <w:pStyle w:val="B10"/>
      </w:pPr>
      <w:r>
        <w:t>-</w:t>
      </w:r>
      <w:r>
        <w:tab/>
        <w:t xml:space="preserve">the MUSIM gap occasions are fully or </w:t>
      </w:r>
    </w:p>
    <w:p w14:paraId="52380E0A" w14:textId="77777777" w:rsidR="00A356F8" w:rsidRDefault="00A356F8" w:rsidP="00A356F8">
      <w:pPr>
        <w:pStyle w:val="B10"/>
      </w:pPr>
      <w:r>
        <w:t>-</w:t>
      </w:r>
      <w:r>
        <w:tab/>
        <w:t>the MUSIM gap occasions partially overlapping in time domain, or</w:t>
      </w:r>
    </w:p>
    <w:p w14:paraId="4B7F65E1" w14:textId="77777777" w:rsidR="00A356F8" w:rsidRPr="00CA2035" w:rsidRDefault="00A356F8" w:rsidP="00A356F8">
      <w:pPr>
        <w:pStyle w:val="B10"/>
      </w:pPr>
      <w:r w:rsidRPr="00917629">
        <w:t>-</w:t>
      </w:r>
      <w:r w:rsidRPr="00917629">
        <w:tab/>
      </w:r>
      <w:r w:rsidRPr="00845A82">
        <w:rPr>
          <w:lang w:eastAsia="ja-JP"/>
        </w:rPr>
        <w:t>the distance between the</w:t>
      </w:r>
      <w:r>
        <w:rPr>
          <w:lang w:eastAsia="ja-JP"/>
        </w:rPr>
        <w:t xml:space="preserve"> </w:t>
      </w:r>
      <w:r w:rsidRPr="00845A82">
        <w:rPr>
          <w:lang w:eastAsia="ja-JP"/>
        </w:rPr>
        <w:t xml:space="preserve">two </w:t>
      </w:r>
      <w:r>
        <w:rPr>
          <w:lang w:eastAsia="ja-JP"/>
        </w:rPr>
        <w:t xml:space="preserve">MUSIM gap 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7174572E" w14:textId="77777777" w:rsidR="00A356F8" w:rsidRDefault="00A356F8" w:rsidP="00A356F8">
      <w:pPr>
        <w:rPr>
          <w:lang w:eastAsia="zh-CN"/>
        </w:rPr>
      </w:pPr>
      <w:r w:rsidRPr="000725F5">
        <w:rPr>
          <w:lang w:eastAsia="ja-JP"/>
        </w:rPr>
        <w:t>A</w:t>
      </w:r>
      <w:r>
        <w:rPr>
          <w:lang w:eastAsia="ja-JP"/>
        </w:rPr>
        <w:t>n a</w:t>
      </w:r>
      <w:r w:rsidRPr="000725F5">
        <w:rPr>
          <w:lang w:eastAsia="ja-JP"/>
        </w:rPr>
        <w:t>periodic MUSIM gap</w:t>
      </w:r>
      <w:r>
        <w:rPr>
          <w:lang w:eastAsia="ja-JP"/>
        </w:rPr>
        <w:t>, when configured,</w:t>
      </w:r>
      <w:r w:rsidRPr="000725F5">
        <w:rPr>
          <w:lang w:eastAsia="ja-JP"/>
        </w:rPr>
        <w:t xml:space="preserve"> is </w:t>
      </w:r>
      <w:r>
        <w:rPr>
          <w:lang w:eastAsia="ja-JP"/>
        </w:rPr>
        <w:t>unconditionally</w:t>
      </w:r>
      <w:r w:rsidRPr="000725F5">
        <w:rPr>
          <w:lang w:eastAsia="ja-JP"/>
        </w:rPr>
        <w:t xml:space="preserve"> </w:t>
      </w:r>
      <w:r>
        <w:rPr>
          <w:lang w:eastAsia="ja-JP"/>
        </w:rPr>
        <w:t xml:space="preserve">kept </w:t>
      </w:r>
      <w:r w:rsidRPr="000725F5">
        <w:rPr>
          <w:lang w:eastAsia="ja-JP"/>
        </w:rPr>
        <w:t>in case of collisions with other gaps</w:t>
      </w:r>
      <w:r>
        <w:rPr>
          <w:lang w:eastAsia="ja-JP"/>
        </w:rPr>
        <w:t>.</w:t>
      </w:r>
      <w:r w:rsidRPr="000725F5">
        <w:rPr>
          <w:lang w:eastAsia="ja-JP"/>
        </w:rPr>
        <w:t xml:space="preserve"> </w:t>
      </w:r>
      <w:r>
        <w:rPr>
          <w:lang w:eastAsia="ja-JP"/>
        </w:rPr>
        <w:t>A</w:t>
      </w:r>
      <w:r w:rsidRPr="000725F5">
        <w:rPr>
          <w:lang w:eastAsia="ja-JP"/>
        </w:rPr>
        <w:t>ll gaps including MUSIM gaps</w:t>
      </w:r>
      <w:r>
        <w:rPr>
          <w:lang w:eastAsia="ja-JP"/>
        </w:rPr>
        <w:t xml:space="preserve"> and measurement gaps. An aperiodic MUSIM gap</w:t>
      </w:r>
      <w:r w:rsidRPr="000725F5">
        <w:rPr>
          <w:lang w:eastAsia="ja-JP"/>
        </w:rPr>
        <w:t xml:space="preserve"> </w:t>
      </w:r>
      <w:r>
        <w:rPr>
          <w:lang w:eastAsia="ja-JP"/>
        </w:rPr>
        <w:t>can</w:t>
      </w:r>
      <w:r w:rsidRPr="000725F5">
        <w:rPr>
          <w:lang w:eastAsia="ja-JP"/>
        </w:rPr>
        <w:t xml:space="preserve">not </w:t>
      </w:r>
      <w:r>
        <w:rPr>
          <w:lang w:eastAsia="ja-JP"/>
        </w:rPr>
        <w:t xml:space="preserve">be </w:t>
      </w:r>
      <w:r w:rsidRPr="000725F5">
        <w:rPr>
          <w:lang w:eastAsia="ja-JP"/>
        </w:rPr>
        <w:t xml:space="preserve">configured </w:t>
      </w:r>
      <w:r>
        <w:rPr>
          <w:lang w:eastAsia="ja-JP"/>
        </w:rPr>
        <w:t xml:space="preserve">with priority </w:t>
      </w:r>
      <w:r w:rsidRPr="000725F5">
        <w:rPr>
          <w:lang w:eastAsia="ja-JP"/>
        </w:rPr>
        <w:t xml:space="preserve">by the </w:t>
      </w:r>
      <w:r>
        <w:rPr>
          <w:lang w:eastAsia="ja-JP"/>
        </w:rPr>
        <w:t>the network.</w:t>
      </w:r>
    </w:p>
    <w:p w14:paraId="174175E0" w14:textId="77777777" w:rsidR="00A356F8" w:rsidRPr="00365963" w:rsidRDefault="00A356F8" w:rsidP="00A356F8">
      <w:pPr>
        <w:rPr>
          <w:lang w:eastAsia="zh-CN"/>
        </w:rPr>
      </w:pPr>
      <w:r w:rsidRPr="00365963">
        <w:rPr>
          <w:lang w:eastAsia="zh-CN"/>
        </w:rPr>
        <w:t xml:space="preserve">The distance between </w:t>
      </w:r>
      <w:r>
        <w:rPr>
          <w:lang w:eastAsia="zh-CN"/>
        </w:rPr>
        <w:t>two</w:t>
      </w:r>
      <w:r w:rsidRPr="00365963">
        <w:rPr>
          <w:lang w:eastAsia="zh-CN"/>
        </w:rPr>
        <w:t xml:space="preserve"> </w:t>
      </w:r>
      <w:r>
        <w:rPr>
          <w:lang w:eastAsia="zh-CN"/>
        </w:rPr>
        <w:t>MUSIM</w:t>
      </w:r>
      <w:r w:rsidRPr="00365963">
        <w:rPr>
          <w:lang w:eastAsia="zh-CN"/>
        </w:rPr>
        <w:t xml:space="preserve">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where the first MUSIM</w:t>
      </w:r>
      <w:r w:rsidRPr="00365963">
        <w:rPr>
          <w:lang w:eastAsia="zh-CN"/>
        </w:rPr>
        <w:t xml:space="preserve"> gap</w:t>
      </w:r>
      <w:r>
        <w:rPr>
          <w:lang w:eastAsia="zh-CN"/>
        </w:rPr>
        <w:t xml:space="preserve"> occasion occurs earlier in time than the second MUSIM</w:t>
      </w:r>
      <w:r w:rsidRPr="00365963">
        <w:rPr>
          <w:lang w:eastAsia="zh-CN"/>
        </w:rPr>
        <w:t xml:space="preserve"> gap</w:t>
      </w:r>
      <w:r>
        <w:rPr>
          <w:lang w:eastAsia="zh-CN"/>
        </w:rPr>
        <w:t xml:space="preserve"> occasion.</w:t>
      </w:r>
    </w:p>
    <w:p w14:paraId="4553D716" w14:textId="438D2DF5" w:rsidR="00A356F8" w:rsidRDefault="00A356F8" w:rsidP="00A356F8">
      <w:pPr>
        <w:rPr>
          <w:lang w:eastAsia="zh-CN"/>
        </w:rPr>
      </w:pPr>
      <w:r>
        <w:rPr>
          <w:lang w:eastAsia="zh-CN"/>
        </w:rPr>
        <w:t xml:space="preserve">When “keep solution” in 9.1.10.3 is not used, </w:t>
      </w:r>
      <w:r w:rsidRPr="00575479">
        <w:rPr>
          <w:lang w:eastAsia="zh-CN"/>
        </w:rPr>
        <w:t>collision</w:t>
      </w:r>
      <w:r>
        <w:rPr>
          <w:lang w:eastAsia="zh-CN"/>
        </w:rPr>
        <w:t>s</w:t>
      </w:r>
      <w:r w:rsidRPr="00575479">
        <w:rPr>
          <w:lang w:eastAsia="zh-CN"/>
        </w:rPr>
        <w:t xml:space="preserve"> between </w:t>
      </w:r>
      <w:r>
        <w:rPr>
          <w:lang w:eastAsia="zh-CN"/>
        </w:rPr>
        <w:t>periodic MUSIM</w:t>
      </w:r>
      <w:r w:rsidRPr="00575479">
        <w:rPr>
          <w:lang w:eastAsia="zh-CN"/>
        </w:rPr>
        <w:t xml:space="preserve"> gap</w:t>
      </w:r>
      <w:r>
        <w:rPr>
          <w:lang w:eastAsia="zh-CN"/>
        </w:rPr>
        <w:t xml:space="preserve"> occasions are resolved based on the assigned MUSIM gap priorities. </w:t>
      </w:r>
      <w:r>
        <w:rPr>
          <w:szCs w:val="21"/>
          <w:lang w:eastAsia="ko-KR"/>
        </w:rPr>
        <w:t>C</w:t>
      </w:r>
      <w:r w:rsidRPr="00D3355C">
        <w:rPr>
          <w:color w:val="000000" w:themeColor="text1"/>
          <w:lang w:val="en-US" w:eastAsia="zh-CN"/>
        </w:rPr>
        <w:t>ollisions are resolved sequentially in order of decreasing priority, starting with the gap that has the highest priority</w:t>
      </w:r>
      <w:r>
        <w:rPr>
          <w:color w:val="000000" w:themeColor="text1"/>
          <w:lang w:val="en-US" w:eastAsia="zh-CN"/>
        </w:rPr>
        <w:t>.</w:t>
      </w:r>
      <w:r>
        <w:rPr>
          <w:lang w:eastAsia="zh-CN"/>
        </w:rPr>
        <w:t xml:space="preserve"> For each collision, </w:t>
      </w:r>
      <w:r w:rsidRPr="00575479">
        <w:rPr>
          <w:lang w:eastAsia="zh-CN"/>
        </w:rPr>
        <w:t xml:space="preserve">the occasion of the </w:t>
      </w:r>
      <w:r>
        <w:rPr>
          <w:lang w:eastAsia="zh-CN"/>
        </w:rPr>
        <w:t>MUSIM</w:t>
      </w:r>
      <w:r w:rsidRPr="00575479">
        <w:rPr>
          <w:lang w:eastAsia="zh-CN"/>
        </w:rPr>
        <w:t xml:space="preserve"> gap with </w:t>
      </w:r>
      <w:r>
        <w:rPr>
          <w:lang w:eastAsia="zh-CN"/>
        </w:rPr>
        <w:t>highest</w:t>
      </w:r>
      <w:r w:rsidRPr="00575479">
        <w:rPr>
          <w:lang w:eastAsia="zh-CN"/>
        </w:rPr>
        <w:t xml:space="preserve"> priority</w:t>
      </w:r>
      <w:r>
        <w:rPr>
          <w:lang w:eastAsia="zh-CN"/>
        </w:rPr>
        <w:t xml:space="preserve"> among the colliding occasions shall be kept and the rest</w:t>
      </w:r>
      <w:r w:rsidRPr="00575479">
        <w:rPr>
          <w:lang w:eastAsia="zh-CN"/>
        </w:rPr>
        <w:t xml:space="preserve"> </w:t>
      </w:r>
      <w:r>
        <w:rPr>
          <w:lang w:eastAsia="zh-CN"/>
        </w:rPr>
        <w:t>shall</w:t>
      </w:r>
      <w:r w:rsidRPr="00575479">
        <w:rPr>
          <w:lang w:eastAsia="zh-CN"/>
        </w:rPr>
        <w:t xml:space="preserve"> be dropped</w:t>
      </w:r>
      <w:r>
        <w:rPr>
          <w:lang w:eastAsia="zh-CN"/>
        </w:rPr>
        <w:t>.</w:t>
      </w:r>
    </w:p>
    <w:p w14:paraId="3C6F301F"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5</w:t>
      </w:r>
      <w:r w:rsidRPr="009C5807">
        <w:rPr>
          <w:lang w:eastAsia="zh-CN"/>
        </w:rPr>
        <w:tab/>
      </w:r>
      <w:r>
        <w:rPr>
          <w:lang w:eastAsia="zh-CN"/>
        </w:rPr>
        <w:t>Collisions between MUSIM gaps and measurement gaps</w:t>
      </w:r>
    </w:p>
    <w:p w14:paraId="1095F9E5" w14:textId="77777777" w:rsidR="00A356F8" w:rsidRDefault="00A356F8" w:rsidP="00A356F8">
      <w:pPr>
        <w:rPr>
          <w:lang w:eastAsia="ja-JP"/>
        </w:rPr>
      </w:pPr>
      <w:r>
        <w:rPr>
          <w:lang w:eastAsia="zh-CN"/>
        </w:rPr>
        <w:t>MUSIM gap and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64A0777E" w14:textId="77777777" w:rsidR="00A356F8" w:rsidRDefault="00A356F8" w:rsidP="00A356F8">
      <w:pPr>
        <w:pStyle w:val="B10"/>
      </w:pPr>
      <w:r>
        <w:t>-</w:t>
      </w:r>
      <w:r>
        <w:tab/>
        <w:t>the MUSIM gap and measurement gap occasions are fully or partially overlapping in time domain, or</w:t>
      </w:r>
    </w:p>
    <w:p w14:paraId="7B150A8A" w14:textId="77777777" w:rsidR="00A356F8" w:rsidRDefault="00A356F8" w:rsidP="00A356F8">
      <w:pPr>
        <w:pStyle w:val="B10"/>
        <w:rPr>
          <w:lang w:eastAsia="ja-JP"/>
        </w:rPr>
      </w:pPr>
      <w:r w:rsidRPr="00917629">
        <w:t>-</w:t>
      </w:r>
      <w:r w:rsidRPr="00917629">
        <w:tab/>
      </w:r>
      <w:r w:rsidRPr="00845A82">
        <w:rPr>
          <w:lang w:eastAsia="ja-JP"/>
        </w:rPr>
        <w:t xml:space="preserve">the distance between </w:t>
      </w:r>
      <w:r>
        <w:rPr>
          <w:lang w:eastAsia="ja-JP"/>
        </w:rPr>
        <w:t xml:space="preserve">any </w:t>
      </w:r>
      <w:r w:rsidRPr="00845A82">
        <w:rPr>
          <w:lang w:eastAsia="ja-JP"/>
        </w:rPr>
        <w:t xml:space="preserve">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7142544E" w14:textId="77777777" w:rsidR="00A356F8" w:rsidRDefault="00A356F8" w:rsidP="00A356F8">
      <w:pPr>
        <w:rPr>
          <w:lang w:eastAsia="zh-CN"/>
        </w:rPr>
      </w:pPr>
      <w:r w:rsidRPr="00365963">
        <w:rPr>
          <w:lang w:eastAsia="zh-CN"/>
        </w:rPr>
        <w:t xml:space="preserve">The distance between </w:t>
      </w:r>
      <w:r>
        <w:rPr>
          <w:lang w:eastAsia="zh-CN"/>
        </w:rPr>
        <w:t>two</w:t>
      </w:r>
      <w:r w:rsidRPr="00365963">
        <w:rPr>
          <w:lang w:eastAsia="zh-CN"/>
        </w:rPr>
        <w:t xml:space="preserve"> gap </w:t>
      </w:r>
      <w:r>
        <w:rPr>
          <w:lang w:eastAsia="zh-CN"/>
        </w:rPr>
        <w:t xml:space="preserve">occasions </w:t>
      </w:r>
      <w:r w:rsidRPr="00365963">
        <w:rPr>
          <w:lang w:eastAsia="zh-CN"/>
        </w:rPr>
        <w:t xml:space="preserve">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gap</w:t>
      </w:r>
      <w:r>
        <w:rPr>
          <w:lang w:eastAsia="zh-CN"/>
        </w:rPr>
        <w:t xml:space="preserve"> occasion occurs earlier in time than the second </w:t>
      </w:r>
      <w:r w:rsidRPr="00365963">
        <w:rPr>
          <w:lang w:eastAsia="zh-CN"/>
        </w:rPr>
        <w:t>gap</w:t>
      </w:r>
      <w:r>
        <w:rPr>
          <w:lang w:eastAsia="zh-CN"/>
        </w:rPr>
        <w:t xml:space="preserve"> occasion. The gap occasion can be either a MUSIM gap occasion or a measurement gap occasion.</w:t>
      </w:r>
    </w:p>
    <w:p w14:paraId="18A91E10" w14:textId="77777777" w:rsidR="00A356F8" w:rsidRDefault="00A356F8" w:rsidP="00A356F8">
      <w:pPr>
        <w:rPr>
          <w:lang w:eastAsia="zh-CN"/>
        </w:rPr>
      </w:pPr>
      <w:r>
        <w:rPr>
          <w:lang w:eastAsia="zh-CN"/>
        </w:rPr>
        <w:t xml:space="preserve">Collisions between MUSIM gaps and measurement gaps </w:t>
      </w:r>
      <w:r w:rsidRPr="003C727E">
        <w:rPr>
          <w:szCs w:val="24"/>
          <w:lang w:val="en-US" w:eastAsia="ja-JP"/>
        </w:rPr>
        <w:t>configured via GapConfig-r17 without preConfigInd-r17 or ncsgInd-r17</w:t>
      </w:r>
      <w:r>
        <w:rPr>
          <w:szCs w:val="24"/>
          <w:lang w:val="en-US" w:eastAsia="ja-JP"/>
        </w:rPr>
        <w:t xml:space="preserve"> with assigned priority</w:t>
      </w:r>
      <w:r w:rsidRPr="007959C7">
        <w:rPr>
          <w:szCs w:val="24"/>
          <w:lang w:val="en-US" w:eastAsia="ja-JP"/>
        </w:rPr>
        <w:t xml:space="preserve"> </w:t>
      </w:r>
      <w:r>
        <w:rPr>
          <w:szCs w:val="24"/>
          <w:lang w:val="en-US" w:eastAsia="ja-JP"/>
        </w:rPr>
        <w:t>are</w:t>
      </w:r>
      <w:r>
        <w:rPr>
          <w:lang w:eastAsia="zh-CN"/>
        </w:rPr>
        <w:t xml:space="preserve"> handled based on their assigned priorities. </w:t>
      </w:r>
      <w:r>
        <w:rPr>
          <w:szCs w:val="21"/>
          <w:lang w:eastAsia="ko-KR"/>
        </w:rPr>
        <w:t>C</w:t>
      </w:r>
      <w:r w:rsidRPr="00D3355C">
        <w:rPr>
          <w:color w:val="000000" w:themeColor="text1"/>
          <w:lang w:val="en-US" w:eastAsia="zh-CN"/>
        </w:rPr>
        <w:t>ollisions are resolved sequentially in order of decreasing priority, starting with the gap that has the highest priority</w:t>
      </w:r>
      <w:r>
        <w:rPr>
          <w:color w:val="000000" w:themeColor="text1"/>
          <w:lang w:val="en-US" w:eastAsia="zh-CN"/>
        </w:rPr>
        <w:t>.</w:t>
      </w:r>
      <w:r>
        <w:rPr>
          <w:lang w:eastAsia="zh-CN"/>
        </w:rPr>
        <w:t xml:space="preserve"> 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highest</w:t>
      </w:r>
      <w:r w:rsidRPr="00575479">
        <w:rPr>
          <w:lang w:eastAsia="zh-CN"/>
        </w:rPr>
        <w:t xml:space="preserve"> priority</w:t>
      </w:r>
      <w:r>
        <w:rPr>
          <w:lang w:eastAsia="zh-CN"/>
        </w:rPr>
        <w:t xml:space="preserve"> among the colliding occasions shall be kept and the rest</w:t>
      </w:r>
      <w:r w:rsidRPr="00575479">
        <w:rPr>
          <w:lang w:eastAsia="zh-CN"/>
        </w:rPr>
        <w:t xml:space="preserve"> </w:t>
      </w:r>
      <w:r>
        <w:rPr>
          <w:lang w:eastAsia="zh-CN"/>
        </w:rPr>
        <w:t>shall</w:t>
      </w:r>
      <w:r w:rsidRPr="00575479">
        <w:rPr>
          <w:lang w:eastAsia="zh-CN"/>
        </w:rPr>
        <w:t xml:space="preserve"> be dropped.</w:t>
      </w:r>
      <w:r>
        <w:rPr>
          <w:lang w:eastAsia="zh-CN"/>
        </w:rPr>
        <w:t xml:space="preserve"> Any collisions between MUSIM gaps shall be addressed as specified in clause 9.1.10.3 and 9.1.10.4</w:t>
      </w:r>
      <w:r w:rsidRPr="00575479">
        <w:rPr>
          <w:lang w:eastAsia="zh-CN"/>
        </w:rPr>
        <w:t>.</w:t>
      </w:r>
    </w:p>
    <w:p w14:paraId="2AF30AAE" w14:textId="77777777" w:rsidR="00A356F8" w:rsidRDefault="00A356F8" w:rsidP="00A356F8">
      <w:pPr>
        <w:spacing w:after="120"/>
        <w:jc w:val="both"/>
        <w:rPr>
          <w:color w:val="000000" w:themeColor="text1"/>
          <w:lang w:val="en-US" w:eastAsia="zh-CN"/>
        </w:rPr>
      </w:pPr>
      <w:r>
        <w:rPr>
          <w:lang w:eastAsia="zh-CN"/>
        </w:rPr>
        <w:t xml:space="preserve">Collisions between MUSIM gaps and measurement gaps </w:t>
      </w:r>
      <w:r>
        <w:rPr>
          <w:szCs w:val="24"/>
          <w:lang w:eastAsia="zh-CN"/>
        </w:rPr>
        <w:t xml:space="preserve">gap(s) configured via GapConfig or configured </w:t>
      </w:r>
      <w:r w:rsidRPr="003C727E">
        <w:rPr>
          <w:szCs w:val="24"/>
          <w:lang w:val="en-US" w:eastAsia="ja-JP"/>
        </w:rPr>
        <w:t xml:space="preserve">via GapConfig-r17 without </w:t>
      </w:r>
      <w:r>
        <w:rPr>
          <w:szCs w:val="24"/>
          <w:lang w:val="en-US" w:eastAsia="ja-JP"/>
        </w:rPr>
        <w:t xml:space="preserve">assigned priority are handled based on MGRP of the colliding gaps. </w:t>
      </w:r>
      <w:r>
        <w:rPr>
          <w:lang w:eastAsia="zh-CN"/>
        </w:rPr>
        <w:t>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among the colliding occasions shall be kept and the rest</w:t>
      </w:r>
      <w:r w:rsidRPr="00575479">
        <w:rPr>
          <w:lang w:eastAsia="zh-CN"/>
        </w:rPr>
        <w:t xml:space="preserve">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w:t>
      </w:r>
      <w:r>
        <w:rPr>
          <w:lang w:eastAsia="zh-CN"/>
        </w:rPr>
        <w:t xml:space="preserve"> Any collisions between MUSIM gaps shall be addressed as specified in clause 9.1.10.3 and 9.1.10.4</w:t>
      </w:r>
      <w:r w:rsidRPr="00575479">
        <w:rPr>
          <w:lang w:eastAsia="zh-CN"/>
        </w:rPr>
        <w:t>.</w:t>
      </w:r>
      <w:r>
        <w:rPr>
          <w:szCs w:val="24"/>
          <w:lang w:val="en-US" w:eastAsia="ja-JP"/>
        </w:rPr>
        <w:t xml:space="preserve"> </w:t>
      </w:r>
    </w:p>
    <w:p w14:paraId="48ED77E6" w14:textId="6A4F0FAC" w:rsidR="00A356F8" w:rsidRDefault="00A356F8" w:rsidP="00A356F8">
      <w:pPr>
        <w:pStyle w:val="Heading4"/>
        <w:tabs>
          <w:tab w:val="left" w:pos="2000"/>
        </w:tabs>
        <w:rPr>
          <w:lang w:val="en-US" w:eastAsia="zh-CN"/>
        </w:rPr>
      </w:pPr>
      <w:r>
        <w:rPr>
          <w:rFonts w:hint="eastAsia"/>
          <w:lang w:val="en-US" w:eastAsia="zh-CN"/>
        </w:rPr>
        <w:t>9.1.10.</w:t>
      </w:r>
      <w:r>
        <w:rPr>
          <w:lang w:val="en-US" w:eastAsia="zh-CN"/>
        </w:rPr>
        <w:t>6</w:t>
      </w:r>
      <w:r>
        <w:rPr>
          <w:lang w:val="en-US" w:eastAsia="zh-CN"/>
        </w:rPr>
        <w:tab/>
      </w:r>
      <w:r>
        <w:rPr>
          <w:rFonts w:hint="eastAsia"/>
          <w:lang w:val="en-US" w:eastAsia="zh-CN"/>
        </w:rPr>
        <w:t>Measurement gap related requirements of MUSIM gaps</w:t>
      </w:r>
    </w:p>
    <w:p w14:paraId="591D7F5B" w14:textId="77777777" w:rsidR="00A356F8" w:rsidRDefault="00A356F8" w:rsidP="00A356F8">
      <w:pPr>
        <w:rPr>
          <w:lang w:val="en-US" w:eastAsia="zh-CN"/>
        </w:rPr>
      </w:pPr>
      <w:r>
        <w:rPr>
          <w:rFonts w:hint="eastAsia"/>
          <w:lang w:val="en-US" w:eastAsia="zh-CN"/>
        </w:rPr>
        <w:t>A slot is considered as interrupted if it is interrupted by an occasion of any of the configured MUSIM gaps following the MUSIM gap interruption requirements in clause 9.1.10.x, except for a dropped MUSIM gap occasion.</w:t>
      </w:r>
    </w:p>
    <w:p w14:paraId="09D890D1" w14:textId="77777777" w:rsidR="00A356F8" w:rsidRDefault="00A356F8" w:rsidP="00D4281A">
      <w:pPr>
        <w:rPr>
          <w:rFonts w:eastAsia="Malgun Gothic"/>
          <w:lang w:eastAsia="ko-KR"/>
        </w:rPr>
      </w:pPr>
    </w:p>
    <w:p w14:paraId="5E6C365F" w14:textId="3E103478" w:rsidR="00EB4DE3" w:rsidRDefault="00EB4DE3" w:rsidP="00255BAF">
      <w:pPr>
        <w:pStyle w:val="Heading3"/>
        <w:rPr>
          <w:lang w:val="en-US" w:eastAsia="zh-CN"/>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eastAsia="zh-CN"/>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eastAsia="zh-CN"/>
        </w:rPr>
        <w:t xml:space="preserve">TDD-UL-DL-Pattern </w:t>
      </w:r>
      <w:r w:rsidRPr="003F6117">
        <w:rPr>
          <w:lang w:val="en-US" w:eastAsia="zh-CN"/>
        </w:rPr>
        <w:t xml:space="preserve">duration, </w:t>
      </w:r>
      <w:r w:rsidRPr="003F6117">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19B8E546"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2875C5F2" w:rsidR="00EB4DE3" w:rsidRDefault="00EB4DE3" w:rsidP="003E2106">
      <w:pPr>
        <w:rPr>
          <w:noProof/>
        </w:rPr>
      </w:pPr>
    </w:p>
    <w:p w14:paraId="39CA0334" w14:textId="77777777" w:rsidR="00731DFC" w:rsidRDefault="00731DFC" w:rsidP="00731DFC">
      <w:pPr>
        <w:pStyle w:val="Heading3"/>
      </w:pPr>
      <w:r>
        <w:t>9.1.12</w:t>
      </w:r>
      <w:r>
        <w:tab/>
        <w:t>Concurrent measurement gaps with Pre-MG</w:t>
      </w:r>
    </w:p>
    <w:p w14:paraId="15E9B836" w14:textId="77777777" w:rsidR="00731DFC" w:rsidRDefault="00731DFC" w:rsidP="00731DFC">
      <w:pPr>
        <w:pStyle w:val="Heading4"/>
        <w:rPr>
          <w:szCs w:val="18"/>
          <w:lang w:val="en-US" w:eastAsia="ko-KR"/>
        </w:rPr>
      </w:pPr>
      <w:r>
        <w:rPr>
          <w:szCs w:val="18"/>
          <w:lang w:val="en-US" w:eastAsia="ko-KR"/>
        </w:rPr>
        <w:t>9.1.12.1</w:t>
      </w:r>
      <w:r>
        <w:rPr>
          <w:szCs w:val="18"/>
          <w:lang w:val="en-US" w:eastAsia="ko-KR"/>
        </w:rPr>
        <w:tab/>
        <w:t>Introduction</w:t>
      </w:r>
    </w:p>
    <w:p w14:paraId="424CACAF" w14:textId="77777777" w:rsidR="00731DFC" w:rsidRDefault="00731DFC" w:rsidP="00731DFC">
      <w:r>
        <w:t xml:space="preserve">When UE supports [ConMGs with Pre-MG] capability, network can provide multiple measurement gap patterms with at least one </w:t>
      </w:r>
      <w:r w:rsidRPr="003B3BB3">
        <w:t>of the measurement gaps is</w:t>
      </w:r>
      <w:r>
        <w:t xml:space="preserve"> pre-configured measurement gap (Pre-MG) pattern configured by RRC message(s) as specified in TS 38.331 </w:t>
      </w:r>
      <w:r>
        <w:rPr>
          <w:rFonts w:eastAsia="MS Mincho"/>
          <w:lang w:eastAsia="ja-JP"/>
        </w:rPr>
        <w:t>[2]</w:t>
      </w:r>
      <w:r>
        <w:t>. Requirements in this section apply when the UE is in SA operation mode.</w:t>
      </w:r>
    </w:p>
    <w:p w14:paraId="128990D7" w14:textId="77777777" w:rsidR="00731DFC" w:rsidRDefault="00731DFC" w:rsidP="00731DFC">
      <w:pPr>
        <w:pStyle w:val="Heading4"/>
        <w:rPr>
          <w:szCs w:val="18"/>
          <w:lang w:val="en-US" w:eastAsia="ko-KR"/>
        </w:rPr>
      </w:pPr>
      <w:r>
        <w:rPr>
          <w:szCs w:val="18"/>
          <w:lang w:val="en-US" w:eastAsia="ko-KR"/>
        </w:rPr>
        <w:t>9.1.12.2</w:t>
      </w:r>
      <w:r>
        <w:rPr>
          <w:szCs w:val="18"/>
          <w:lang w:val="en-US" w:eastAsia="ko-KR"/>
        </w:rPr>
        <w:tab/>
        <w:t>Requirements</w:t>
      </w:r>
    </w:p>
    <w:p w14:paraId="428644B9" w14:textId="77777777" w:rsidR="00731DFC" w:rsidRDefault="00731DFC" w:rsidP="00731DFC">
      <w:r>
        <w:t xml:space="preserve">If the UE requires </w:t>
      </w:r>
      <w:r>
        <w:rPr>
          <w:lang w:eastAsia="zh-CN"/>
        </w:rPr>
        <w:t>measurement gap</w:t>
      </w:r>
      <w:r>
        <w:t>s and/or Pre-MGs to identify and measure intra-frequency cells and/or inter-frequency cells and/or inter-RAT E-UTRAN cells, and the UE supports [ConMGs with Pre-MG] but does not support independent measurement gap patterns for different frequency ranges as specified in Table 5.1-1 in [18, 19, 20],</w:t>
      </w:r>
      <w:r>
        <w:rPr>
          <w:rFonts w:cs="v4.2.0"/>
        </w:rPr>
        <w:t xml:space="preserve"> in order for the requirements in the following clauses to apply, the network can provide the UE with </w:t>
      </w:r>
      <w:r>
        <w:t xml:space="preserve">not more than two per-UE measurement gap patterns for monitoring all the frequency layers. </w:t>
      </w:r>
    </w:p>
    <w:p w14:paraId="34074506" w14:textId="77777777" w:rsidR="00731DFC" w:rsidRDefault="00731DFC" w:rsidP="00731DFC">
      <w:pPr>
        <w:rPr>
          <w:i/>
          <w:iCs/>
        </w:rPr>
      </w:pPr>
      <w:r>
        <w:rPr>
          <w:i/>
          <w:iCs/>
        </w:rPr>
        <w:t>Editor Notes: FFS additional capability for UE to support Pre-MG+Pre-MG</w:t>
      </w:r>
    </w:p>
    <w:p w14:paraId="15EFCC87" w14:textId="77777777" w:rsidR="00731DFC" w:rsidRDefault="00731DFC" w:rsidP="00731DFC">
      <w:pPr>
        <w:rPr>
          <w:lang w:val="en-US"/>
        </w:rPr>
      </w:pPr>
      <w:r>
        <w:t>Two Pre-MGs may be configured by the network only if the UE supports [Pre-MG+Pre-MG].</w:t>
      </w:r>
    </w:p>
    <w:p w14:paraId="2B860640" w14:textId="77777777" w:rsidR="00731DFC" w:rsidRDefault="00731DFC" w:rsidP="00731DFC">
      <w:r>
        <w:t xml:space="preserve">If the UE supports both [ConMGs with Pre-MG] and independent measurement gap patterns for </w:t>
      </w:r>
      <w:r>
        <w:rPr>
          <w:lang w:eastAsia="zh-CN"/>
        </w:rPr>
        <w:t>different</w:t>
      </w:r>
      <w:r>
        <w:t xml:space="preserve"> frequency ranges as specified in Table 5.1-1 in [18, 19, 20]</w:t>
      </w:r>
      <w:r>
        <w:rPr>
          <w:lang w:eastAsia="zh-CN"/>
        </w:rPr>
        <w:t>,</w:t>
      </w:r>
      <w:r>
        <w:rPr>
          <w:rFonts w:cs="v4.2.0"/>
        </w:rPr>
        <w:t xml:space="preserve"> in order for the requirements defined for concurrent measurement gaps with Pre-MG to apply, the network can provide the </w:t>
      </w:r>
      <w:r>
        <w:t xml:space="preserve">measurement gap patterns’combinations specified in Table 9.1.12.1 for monitoring of all frequency layers. </w:t>
      </w:r>
    </w:p>
    <w:p w14:paraId="4FAA895C" w14:textId="77777777" w:rsidR="00731DFC" w:rsidRDefault="00731DFC" w:rsidP="00731DFC">
      <w:pPr>
        <w:pStyle w:val="TH"/>
      </w:pPr>
      <w:r>
        <w:rPr>
          <w:snapToGrid w:val="0"/>
        </w:rPr>
        <w:t xml:space="preserve">Table 9.1.12-1: The number of </w:t>
      </w:r>
      <w:r>
        <w:t xml:space="preserve">Gap Combination Configurations by UE supporting both [ConMGs with Pre-MG] and independent measurement gap patterns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600"/>
        <w:gridCol w:w="1984"/>
        <w:gridCol w:w="1985"/>
        <w:gridCol w:w="2166"/>
      </w:tblGrid>
      <w:tr w:rsidR="00731DFC" w14:paraId="64CE7877" w14:textId="77777777" w:rsidTr="00B50319">
        <w:trPr>
          <w:jc w:val="center"/>
        </w:trPr>
        <w:tc>
          <w:tcPr>
            <w:tcW w:w="160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C646C88" w14:textId="77777777" w:rsidR="00731DFC" w:rsidRDefault="00731DFC" w:rsidP="00DC41FC">
            <w:pPr>
              <w:pStyle w:val="TAH"/>
              <w:rPr>
                <w:lang w:val="en-US" w:eastAsia="zh-CN"/>
              </w:rPr>
            </w:pPr>
            <w:r>
              <w:rPr>
                <w:lang w:val="en-US" w:eastAsia="zh-CN"/>
              </w:rPr>
              <w:t>Gap Combination</w:t>
            </w:r>
          </w:p>
          <w:p w14:paraId="13A47CA5" w14:textId="77777777" w:rsidR="00731DFC" w:rsidRDefault="00731DFC" w:rsidP="00DC41FC">
            <w:pPr>
              <w:pStyle w:val="TAH"/>
              <w:rPr>
                <w:lang w:val="en-US" w:eastAsia="zh-CN"/>
              </w:rPr>
            </w:pPr>
            <w:r>
              <w:rPr>
                <w:lang w:val="fr-FR"/>
              </w:rPr>
              <w:t>Configuration</w:t>
            </w:r>
            <w:r>
              <w:rPr>
                <w:lang w:val="en-US" w:eastAsia="zh-CN"/>
              </w:rPr>
              <w:t xml:space="preserve"> Id </w:t>
            </w:r>
          </w:p>
        </w:tc>
        <w:tc>
          <w:tcPr>
            <w:tcW w:w="6135"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84E7440" w14:textId="77777777" w:rsidR="00731DFC" w:rsidRDefault="00731DFC" w:rsidP="00DC41FC">
            <w:pPr>
              <w:pStyle w:val="TAH"/>
              <w:rPr>
                <w:lang w:val="en-US" w:eastAsia="zh-CN"/>
              </w:rPr>
            </w:pPr>
            <w:r>
              <w:rPr>
                <w:lang w:val="en-US" w:eastAsia="zh-CN"/>
              </w:rPr>
              <w:t xml:space="preserve">The number of </w:t>
            </w:r>
            <w:r>
              <w:rPr>
                <w:lang w:val="fr-FR" w:eastAsia="zh-CN"/>
              </w:rPr>
              <w:t>simultaneous configured measurement gap patterns</w:t>
            </w:r>
          </w:p>
        </w:tc>
      </w:tr>
      <w:tr w:rsidR="00731DFC" w14:paraId="0A23090A" w14:textId="77777777" w:rsidTr="00B50319">
        <w:trPr>
          <w:jc w:val="center"/>
        </w:trPr>
        <w:tc>
          <w:tcPr>
            <w:tcW w:w="1600" w:type="dxa"/>
            <w:vMerge/>
            <w:tcBorders>
              <w:top w:val="single" w:sz="4" w:space="0" w:color="auto"/>
              <w:left w:val="single" w:sz="4" w:space="0" w:color="auto"/>
              <w:bottom w:val="single" w:sz="4" w:space="0" w:color="auto"/>
              <w:right w:val="single" w:sz="4" w:space="0" w:color="auto"/>
            </w:tcBorders>
            <w:vAlign w:val="center"/>
            <w:hideMark/>
          </w:tcPr>
          <w:p w14:paraId="5FF0566E" w14:textId="77777777" w:rsidR="00731DFC" w:rsidRDefault="00731DFC" w:rsidP="00DC41FC">
            <w:pPr>
              <w:pStyle w:val="TAH"/>
              <w:rPr>
                <w:lang w:val="en-US" w:eastAsia="zh-CN"/>
              </w:rPr>
            </w:pP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23094B4" w14:textId="77777777" w:rsidR="00731DFC" w:rsidRDefault="00731DFC" w:rsidP="00DC41FC">
            <w:pPr>
              <w:pStyle w:val="TAH"/>
              <w:rPr>
                <w:lang w:val="en-US" w:eastAsia="zh-CN"/>
              </w:rPr>
            </w:pPr>
            <w:r>
              <w:rPr>
                <w:lang w:val="en-US" w:eastAsia="zh-CN"/>
              </w:rPr>
              <w:t>Per-FR1 measurement gap</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CC56F98" w14:textId="77777777" w:rsidR="00731DFC" w:rsidRDefault="00731DFC" w:rsidP="00DC41FC">
            <w:pPr>
              <w:pStyle w:val="TAH"/>
              <w:rPr>
                <w:lang w:val="en-US" w:eastAsia="zh-CN"/>
              </w:rPr>
            </w:pPr>
            <w:r>
              <w:rPr>
                <w:lang w:val="en-US" w:eastAsia="zh-CN"/>
              </w:rPr>
              <w:t>Per-FR2 measurement gap</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D56E884" w14:textId="77777777" w:rsidR="00731DFC" w:rsidRDefault="00731DFC" w:rsidP="00DC41FC">
            <w:pPr>
              <w:pStyle w:val="TAH"/>
              <w:rPr>
                <w:lang w:val="en-US" w:eastAsia="zh-CN"/>
              </w:rPr>
            </w:pPr>
            <w:r>
              <w:rPr>
                <w:lang w:val="en-US" w:eastAsia="zh-CN"/>
              </w:rPr>
              <w:t>Per-UE measurement gap</w:t>
            </w:r>
          </w:p>
        </w:tc>
      </w:tr>
      <w:tr w:rsidR="00731DFC" w14:paraId="217949B5"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D1E8C7C" w14:textId="77777777" w:rsidR="00731DFC" w:rsidRDefault="00731DFC" w:rsidP="00B50319">
            <w:pPr>
              <w:pStyle w:val="TAC"/>
              <w:rPr>
                <w:lang w:val="en-US" w:eastAsia="zh-CN"/>
              </w:rPr>
            </w:pPr>
            <w:r>
              <w:rPr>
                <w:lang w:val="en-US" w:eastAsia="zh-CN"/>
              </w:rPr>
              <w:t>0</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80078AB"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5220944" w14:textId="77777777" w:rsidR="00731DFC" w:rsidRDefault="00731DFC" w:rsidP="00B50319">
            <w:pPr>
              <w:pStyle w:val="TAC"/>
              <w:rPr>
                <w:lang w:val="en-US" w:eastAsia="zh-CN"/>
              </w:rPr>
            </w:pPr>
            <w:r>
              <w:rPr>
                <w:lang w:val="en-US" w:eastAsia="zh-CN"/>
              </w:rPr>
              <w:t>1</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5CA6B0A" w14:textId="77777777" w:rsidR="00731DFC" w:rsidRDefault="00731DFC" w:rsidP="00B50319">
            <w:pPr>
              <w:pStyle w:val="TAC"/>
              <w:rPr>
                <w:lang w:val="en-US" w:eastAsia="zh-CN"/>
              </w:rPr>
            </w:pPr>
            <w:r>
              <w:rPr>
                <w:lang w:val="en-US" w:eastAsia="zh-CN"/>
              </w:rPr>
              <w:t>0</w:t>
            </w:r>
          </w:p>
        </w:tc>
      </w:tr>
      <w:tr w:rsidR="00731DFC" w14:paraId="072C3582" w14:textId="77777777" w:rsidTr="00B50319">
        <w:trPr>
          <w:trHeight w:val="169"/>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50D6DE2" w14:textId="77777777" w:rsidR="00731DFC" w:rsidRDefault="00731DFC" w:rsidP="00B50319">
            <w:pPr>
              <w:pStyle w:val="TAC"/>
              <w:rPr>
                <w:lang w:val="en-US" w:eastAsia="zh-CN"/>
              </w:rPr>
            </w:pPr>
            <w:r>
              <w:rPr>
                <w:lang w:val="en-US" w:eastAsia="zh-CN"/>
              </w:rPr>
              <w:t>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F3D5BBB" w14:textId="77777777" w:rsidR="00731DFC" w:rsidRDefault="00731DFC" w:rsidP="00B50319">
            <w:pPr>
              <w:pStyle w:val="TAC"/>
              <w:rPr>
                <w:lang w:val="en-US" w:eastAsia="zh-CN"/>
              </w:rPr>
            </w:pPr>
            <w:r>
              <w:rPr>
                <w:lang w:val="en-US" w:eastAsia="zh-CN"/>
              </w:rPr>
              <w:t>1</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FF4EC99"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225975A" w14:textId="77777777" w:rsidR="00731DFC" w:rsidRDefault="00731DFC" w:rsidP="00B50319">
            <w:pPr>
              <w:pStyle w:val="TAC"/>
              <w:rPr>
                <w:lang w:val="en-US" w:eastAsia="zh-CN"/>
              </w:rPr>
            </w:pPr>
            <w:r>
              <w:rPr>
                <w:lang w:val="en-US" w:eastAsia="zh-CN"/>
              </w:rPr>
              <w:t>0</w:t>
            </w:r>
          </w:p>
        </w:tc>
      </w:tr>
      <w:tr w:rsidR="00731DFC" w14:paraId="66F046E0"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60D7F96" w14:textId="77777777" w:rsidR="00731DFC" w:rsidRDefault="00731DFC" w:rsidP="00B50319">
            <w:pPr>
              <w:pStyle w:val="TAC"/>
              <w:rPr>
                <w:lang w:val="en-US" w:eastAsia="zh-CN"/>
              </w:rPr>
            </w:pPr>
            <w:r>
              <w:rPr>
                <w:lang w:val="en-US" w:eastAsia="zh-CN"/>
              </w:rPr>
              <w:t>2</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EE482A6"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F74D605"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043751A"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r>
      <w:tr w:rsidR="00731DFC" w14:paraId="3D62EBB9"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ADBF6E3" w14:textId="77777777" w:rsidR="00731DFC" w:rsidRDefault="00731DFC" w:rsidP="00B50319">
            <w:pPr>
              <w:pStyle w:val="TAC"/>
              <w:rPr>
                <w:vertAlign w:val="superscript"/>
                <w:lang w:val="en-US" w:eastAsia="zh-CN"/>
              </w:rPr>
            </w:pPr>
            <w:r>
              <w:rPr>
                <w:lang w:val="en-US" w:eastAsia="zh-CN"/>
              </w:rPr>
              <w:t>3</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39B3170"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3C480C4"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48C81F9"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1A0D58CC"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6F9EFE0" w14:textId="77777777" w:rsidR="00731DFC" w:rsidRDefault="00731DFC" w:rsidP="00B50319">
            <w:pPr>
              <w:pStyle w:val="TAC"/>
              <w:rPr>
                <w:lang w:val="en-US" w:eastAsia="zh-CN"/>
              </w:rPr>
            </w:pPr>
            <w:r>
              <w:rPr>
                <w:lang w:val="en-US" w:eastAsia="zh-CN"/>
              </w:rPr>
              <w:t>4</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D742BC9"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CC07578"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E673FF4"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597E7ABF"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D1445D5" w14:textId="77777777" w:rsidR="00731DFC" w:rsidRDefault="00731DFC" w:rsidP="00B50319">
            <w:pPr>
              <w:pStyle w:val="TAC"/>
              <w:rPr>
                <w:lang w:val="en-US" w:eastAsia="zh-CN"/>
              </w:rPr>
            </w:pPr>
            <w:r>
              <w:rPr>
                <w:lang w:val="en-US" w:eastAsia="zh-CN"/>
              </w:rPr>
              <w:t>5</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DC7A6F0"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F5C259F"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1C15D6"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39F55337"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437E094" w14:textId="77777777" w:rsidR="00731DFC" w:rsidRDefault="00731DFC" w:rsidP="00B50319">
            <w:pPr>
              <w:pStyle w:val="TAC"/>
              <w:rPr>
                <w:lang w:val="en-US" w:eastAsia="zh-CN"/>
              </w:rPr>
            </w:pPr>
            <w:r>
              <w:rPr>
                <w:lang w:val="en-US" w:eastAsia="zh-CN"/>
              </w:rPr>
              <w:t>6</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EAF7CE2"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D56D241"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6CCCD85" w14:textId="77777777" w:rsidR="00731DFC" w:rsidRDefault="00731DFC" w:rsidP="00B50319">
            <w:pPr>
              <w:pStyle w:val="TAC"/>
              <w:rPr>
                <w:lang w:val="en-US" w:eastAsia="zh-CN"/>
              </w:rPr>
            </w:pPr>
            <w:r>
              <w:rPr>
                <w:lang w:val="en-US" w:eastAsia="zh-CN"/>
              </w:rPr>
              <w:t>0</w:t>
            </w:r>
          </w:p>
        </w:tc>
      </w:tr>
      <w:tr w:rsidR="00731DFC" w14:paraId="3AB7A37D"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3862E0A" w14:textId="77777777" w:rsidR="00731DFC" w:rsidRDefault="00731DFC" w:rsidP="00B50319">
            <w:pPr>
              <w:pStyle w:val="TAC"/>
              <w:rPr>
                <w:lang w:val="en-US" w:eastAsia="zh-CN"/>
              </w:rPr>
            </w:pPr>
            <w:r>
              <w:rPr>
                <w:lang w:val="en-US" w:eastAsia="zh-CN"/>
              </w:rPr>
              <w:t>7</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A0ECEF"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1AE4240"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5305848" w14:textId="77777777" w:rsidR="00731DFC" w:rsidRDefault="00731DFC" w:rsidP="00B50319">
            <w:pPr>
              <w:pStyle w:val="TAC"/>
              <w:rPr>
                <w:lang w:val="en-US" w:eastAsia="zh-CN"/>
              </w:rPr>
            </w:pPr>
            <w:r>
              <w:rPr>
                <w:lang w:val="en-US" w:eastAsia="zh-CN"/>
              </w:rPr>
              <w:t>0</w:t>
            </w:r>
          </w:p>
        </w:tc>
      </w:tr>
      <w:tr w:rsidR="00731DFC" w14:paraId="6E3263C7" w14:textId="77777777" w:rsidTr="00A14489">
        <w:trPr>
          <w:jc w:val="center"/>
        </w:trPr>
        <w:tc>
          <w:tcPr>
            <w:tcW w:w="7735" w:type="dxa"/>
            <w:gridSpan w:val="4"/>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207CA61" w14:textId="77777777" w:rsidR="00731DFC" w:rsidRPr="003B3BB3" w:rsidRDefault="00731DFC" w:rsidP="00A14489">
            <w:pPr>
              <w:pStyle w:val="TAN"/>
              <w:rPr>
                <w:lang w:val="fr-FR"/>
              </w:rPr>
            </w:pPr>
            <w:r>
              <w:rPr>
                <w:lang w:val="fr-FR"/>
              </w:rPr>
              <w:t>Note 1:</w:t>
            </w:r>
            <w:r>
              <w:rPr>
                <w:lang w:val="fr-FR"/>
              </w:rPr>
              <w:tab/>
              <w:t xml:space="preserve">Gap Combination Configuration Id #3, #4, #5 are only applicable when the per-UE measurement gap is associated to measure PRS for any RSTD, PRS-RSRP, UE Rx-Tx time difference measurement </w:t>
            </w:r>
            <w:r w:rsidRPr="003B3BB3">
              <w:rPr>
                <w:lang w:val="fr-FR"/>
              </w:rPr>
              <w:t>and PRS-RSRPP measurement defined in TS 38.215 [4].</w:t>
            </w:r>
          </w:p>
          <w:p w14:paraId="6FEBA827" w14:textId="0C68A4B8" w:rsidR="00731DFC" w:rsidRPr="003B3BB3" w:rsidRDefault="00731DFC" w:rsidP="00A14489">
            <w:pPr>
              <w:pStyle w:val="TAN"/>
              <w:rPr>
                <w:lang w:val="fr-FR"/>
              </w:rPr>
            </w:pPr>
            <w:r w:rsidRPr="003B3BB3">
              <w:rPr>
                <w:lang w:val="fr-FR"/>
              </w:rPr>
              <w:t>[Note 2]:</w:t>
            </w:r>
            <w:r w:rsidR="00DC41FC" w:rsidRPr="003B3BB3">
              <w:rPr>
                <w:lang w:val="fr-FR"/>
              </w:rPr>
              <w:tab/>
            </w:r>
            <w:r w:rsidRPr="003B3BB3">
              <w:rPr>
                <w:lang w:val="fr-FR"/>
              </w:rPr>
              <w:t>For UE capable of [Concurrent Pre-MG], up to 2 measurement gap patterns can be configured as Pre-MG in one FR, regardless of whether they are per-UE or per-FR configuration. Otherwise, the gaps can only be configured as Type-1/2 MG.</w:t>
            </w:r>
          </w:p>
          <w:p w14:paraId="3E9ED3DC" w14:textId="77777777" w:rsidR="00731DFC" w:rsidRDefault="00731DFC" w:rsidP="00A14489">
            <w:pPr>
              <w:pStyle w:val="TAN"/>
              <w:rPr>
                <w:lang w:val="fr-FR"/>
              </w:rPr>
            </w:pPr>
            <w:r w:rsidRPr="003B3BB3">
              <w:rPr>
                <w:lang w:val="fr-FR"/>
              </w:rPr>
              <w:t>Note 3:</w:t>
            </w:r>
            <w:r w:rsidRPr="003B3BB3">
              <w:rPr>
                <w:lang w:val="fr-FR"/>
              </w:rPr>
              <w:tab/>
              <w:t xml:space="preserve">In Gap Combination Configuration Id #0, #1, #6, #7, one per-FR measurement gap in an FR can be associated to measure PRS for any RSTD, PRS-RSRP, PRS-RSRPP, RSCP, RSCPD and UE Rx-Tx time difference measurement defined in TS 38.215 [4] provided that UE supports </w:t>
            </w:r>
            <w:r w:rsidRPr="003B3BB3">
              <w:rPr>
                <w:i/>
                <w:lang w:val="fr-FR"/>
              </w:rPr>
              <w:t>independentGapConfigPRS-r17</w:t>
            </w:r>
            <w:r w:rsidRPr="003B3BB3">
              <w:rPr>
                <w:lang w:val="fr-FR"/>
              </w:rPr>
              <w:t>.</w:t>
            </w:r>
          </w:p>
        </w:tc>
      </w:tr>
    </w:tbl>
    <w:p w14:paraId="1E2AC6BA" w14:textId="77777777" w:rsidR="00731DFC" w:rsidRDefault="00731DFC" w:rsidP="00731DFC">
      <w:pPr>
        <w:rPr>
          <w:rFonts w:cs="v4.2.0"/>
        </w:rPr>
      </w:pPr>
    </w:p>
    <w:p w14:paraId="6A1683BE" w14:textId="77777777" w:rsidR="00731DFC" w:rsidRDefault="00731DFC" w:rsidP="00731DFC">
      <w:r>
        <w:t xml:space="preserve">When UE supports [Concurrent Pre-MG], the gap association for a frequency layer is configured </w:t>
      </w:r>
      <w:r>
        <w:rPr>
          <w:lang w:eastAsia="zh-CN"/>
        </w:rPr>
        <w:t>by the network via [</w:t>
      </w:r>
      <w:r>
        <w:rPr>
          <w:i/>
          <w:lang w:eastAsia="zh-CN"/>
        </w:rPr>
        <w:t>gapAssociation</w:t>
      </w:r>
      <w:r>
        <w:rPr>
          <w:iCs/>
          <w:lang w:eastAsia="zh-CN"/>
        </w:rPr>
        <w:t xml:space="preserve">] </w:t>
      </w:r>
      <w:r>
        <w:rPr>
          <w:lang w:eastAsia="zh-CN"/>
        </w:rPr>
        <w:t>in [</w:t>
      </w:r>
      <w:r>
        <w:rPr>
          <w:i/>
          <w:lang w:eastAsia="zh-CN"/>
        </w:rPr>
        <w:t>ToBeMeasureConfig</w:t>
      </w:r>
      <w:r>
        <w:rPr>
          <w:iCs/>
          <w:lang w:eastAsia="zh-CN"/>
        </w:rPr>
        <w:t>]</w:t>
      </w:r>
      <w:r>
        <w:rPr>
          <w:lang w:eastAsia="zh-CN"/>
        </w:rPr>
        <w:t xml:space="preserve">. In this case the gap association rules </w:t>
      </w:r>
      <w:r>
        <w:t xml:space="preserve">in clause </w:t>
      </w:r>
      <w:r w:rsidRPr="003B3BB3">
        <w:t>9.1.8.2</w:t>
      </w:r>
      <w:r>
        <w:t xml:space="preserve"> shall also apply to either measurement gap or P</w:t>
      </w:r>
      <w:r>
        <w:rPr>
          <w:lang w:eastAsia="zh-CN"/>
        </w:rPr>
        <w:t>re-MG</w:t>
      </w:r>
      <w:r>
        <w:t xml:space="preserve">. </w:t>
      </w:r>
    </w:p>
    <w:p w14:paraId="7CC8F65F" w14:textId="77777777" w:rsidR="00731DFC" w:rsidRDefault="00731DFC" w:rsidP="00731DFC">
      <w:r>
        <w:rPr>
          <w:lang w:eastAsia="zh-CN"/>
        </w:rPr>
        <w:t xml:space="preserve">When autonomous mechanism [1] is used for activation/deactivation of Pre-MG pattern, the UE shall autonomously determine the Pre-MG status </w:t>
      </w:r>
      <w:r>
        <w:t>only based on the measurement objects associated with the concerned Pre-MG. The related Pre-MG autonomous activation/deactivation mechanism is specified in clause 9.1.7.3.1.</w:t>
      </w:r>
    </w:p>
    <w:p w14:paraId="44A09F5C" w14:textId="77777777" w:rsidR="00731DFC" w:rsidRDefault="00731DFC" w:rsidP="00731DFC">
      <w:r>
        <w:rPr>
          <w:lang w:eastAsia="zh-CN"/>
        </w:rPr>
        <w:t>When network-controlled mechanism [1] is used for activation/deactivation,</w:t>
      </w:r>
      <w:r>
        <w:t xml:space="preserve"> the requirements specified in clause 9.1.7.3.2 apply.</w:t>
      </w:r>
    </w:p>
    <w:p w14:paraId="610E6835" w14:textId="77777777" w:rsidR="00731DFC" w:rsidRDefault="00731DFC" w:rsidP="00731DFC">
      <w:pPr>
        <w:rPr>
          <w:strike/>
        </w:rPr>
      </w:pPr>
      <w:r>
        <w:t xml:space="preserve">When UE supports [Concurrent Pre-MG], where at least one of the concurrent gaps is Pre-MG, for a measurement gap pattern supported by the UE is listed in Table 9.1.2-1 based on the applicability specified in table </w:t>
      </w:r>
      <w:r>
        <w:rPr>
          <w:rFonts w:eastAsia="MS Mincho"/>
          <w:lang w:eastAsia="ja-JP"/>
        </w:rPr>
        <w:t>9.1.2-3</w:t>
      </w:r>
      <w:r>
        <w:t>.</w:t>
      </w:r>
    </w:p>
    <w:p w14:paraId="00C0A6A7" w14:textId="77777777" w:rsidR="00731DFC" w:rsidRDefault="00731DFC" w:rsidP="00731DFC">
      <w:r>
        <w:t>The requirements in clause 9.1.2 are applicable for the UE capable of [Concurrent Pre-MG] and configured with multiple concurrent measurement gap patterns within each activated Pre-MG pattern.</w:t>
      </w:r>
    </w:p>
    <w:p w14:paraId="79C60FA2" w14:textId="562B66F2" w:rsidR="00731DFC" w:rsidRDefault="00731DFC" w:rsidP="00731DFC">
      <w:pPr>
        <w:pStyle w:val="Heading4"/>
        <w:rPr>
          <w:lang w:eastAsia="zh-CN"/>
        </w:rPr>
      </w:pPr>
      <w:r>
        <w:rPr>
          <w:lang w:eastAsia="zh-CN"/>
        </w:rPr>
        <w:t>9.1.12.3</w:t>
      </w:r>
      <w:r>
        <w:rPr>
          <w:lang w:eastAsia="zh-CN"/>
        </w:rPr>
        <w:tab/>
        <w:t>Collisions involving Pre-MG(s)</w:t>
      </w:r>
    </w:p>
    <w:p w14:paraId="3E52B82F" w14:textId="77777777" w:rsidR="00731DFC" w:rsidRDefault="00731DFC" w:rsidP="00731DFC">
      <w:pPr>
        <w:rPr>
          <w:lang w:eastAsia="zh-CN"/>
        </w:rPr>
      </w:pPr>
      <w:r>
        <w:rPr>
          <w:lang w:eastAsia="zh-CN"/>
        </w:rPr>
        <w:t>Collisions between a Pre-MG and a measurement gap may occur only when the Pre-MG is activated. No collisions can occur between a per-FR Pre-MG and a per-FR measurement gap when they are configured in different FRs.</w:t>
      </w:r>
    </w:p>
    <w:p w14:paraId="0670AB89" w14:textId="77777777" w:rsidR="00731DFC" w:rsidRDefault="00731DFC" w:rsidP="00731DFC">
      <w:pPr>
        <w:rPr>
          <w:lang w:eastAsia="zh-CN"/>
        </w:rPr>
      </w:pPr>
      <w:r>
        <w:rPr>
          <w:lang w:eastAsia="zh-CN"/>
        </w:rPr>
        <w:t>Collisions between two Pre-MGs may occur only when both Pre-MGs are activated. No collisions can occur between a per-FR Pre-MGs when they are configured in different FRs.</w:t>
      </w:r>
    </w:p>
    <w:p w14:paraId="3497ABF8" w14:textId="77777777" w:rsidR="00731DFC" w:rsidRDefault="00731DFC" w:rsidP="00731DFC">
      <w:pPr>
        <w:rPr>
          <w:lang w:eastAsia="zh-CN"/>
        </w:rPr>
      </w:pPr>
      <w:r>
        <w:rPr>
          <w:lang w:eastAsia="zh-CN"/>
        </w:rPr>
        <w:t>The requirements for [concurrent measurement gaps with Pre-MG] apply provided that the two measurement gaps(at least one of the gaps is activated Pre-MG) colliding with each other are configured with different priorities.</w:t>
      </w:r>
    </w:p>
    <w:p w14:paraId="39AD0D21" w14:textId="77777777" w:rsidR="00731DFC" w:rsidRDefault="00731DFC" w:rsidP="00731DFC">
      <w:pPr>
        <w:rPr>
          <w:i/>
          <w:iCs/>
          <w:lang w:eastAsia="zh-CN"/>
        </w:rPr>
      </w:pPr>
    </w:p>
    <w:p w14:paraId="3EDD8221" w14:textId="77777777" w:rsidR="00731DFC" w:rsidRDefault="00731DFC" w:rsidP="00731DFC">
      <w:pPr>
        <w:pStyle w:val="Heading4"/>
        <w:rPr>
          <w:lang w:eastAsia="zh-CN"/>
        </w:rPr>
      </w:pPr>
      <w:r>
        <w:rPr>
          <w:lang w:eastAsia="zh-CN"/>
        </w:rPr>
        <w:t>9.1.12.4</w:t>
      </w:r>
      <w:r>
        <w:rPr>
          <w:lang w:eastAsia="zh-CN"/>
        </w:rPr>
        <w:tab/>
        <w:t>Collision between Pre-MG activation/deactivation and measurement gap</w:t>
      </w:r>
    </w:p>
    <w:p w14:paraId="52D60F58" w14:textId="77777777" w:rsidR="00731DFC" w:rsidRDefault="00731DFC" w:rsidP="00731DFC">
      <w:pPr>
        <w:rPr>
          <w:lang w:eastAsia="zh-CN"/>
        </w:rPr>
      </w:pPr>
      <w:r>
        <w:rPr>
          <w:lang w:eastAsia="zh-CN"/>
        </w:rPr>
        <w:t xml:space="preserve">A </w:t>
      </w:r>
      <w:r>
        <w:rPr>
          <w:lang w:eastAsia="ja-JP"/>
        </w:rPr>
        <w:t>measurement</w:t>
      </w:r>
      <w:r>
        <w:rPr>
          <w:lang w:eastAsia="zh-CN"/>
        </w:rPr>
        <w:t xml:space="preserve"> gap occasion and a Pre-MG activation/deactivation procedure collide when the ending point of the Pre-MG activation/deactivation procedure occurs anywhere within a time period starting 4ms before the starting point of the gap occasion and ending 4ms after the ending point of the gap occasion. The ending point of the Pre-MG activation/deactivation procedure are defined in clause [8.x.y].</w:t>
      </w:r>
    </w:p>
    <w:p w14:paraId="79177743" w14:textId="77777777" w:rsidR="00731DFC" w:rsidRDefault="00731DFC" w:rsidP="00731DFC">
      <w:pPr>
        <w:rPr>
          <w:lang w:eastAsia="zh-CN"/>
        </w:rPr>
      </w:pPr>
      <w:r>
        <w:rPr>
          <w:lang w:eastAsia="zh-CN"/>
        </w:rPr>
        <w:t xml:space="preserve">When a collision occurs between a </w:t>
      </w:r>
      <w:r>
        <w:rPr>
          <w:lang w:eastAsia="ja-JP"/>
        </w:rPr>
        <w:t>measurement</w:t>
      </w:r>
      <w:r>
        <w:rPr>
          <w:lang w:eastAsia="zh-CN"/>
        </w:rPr>
        <w:t xml:space="preserve"> gap occasion and a Pre-MG activation procedure, and the Pre-MG is configured with higher priority, the UE shall perform measurements during the measurement gap occasion and the activation of the Pre-MG is delayed until 5ms after the ending point of the measurement gap occasion.</w:t>
      </w:r>
    </w:p>
    <w:p w14:paraId="14472C72" w14:textId="77777777" w:rsidR="00731DFC" w:rsidRDefault="00731DFC" w:rsidP="00731DFC">
      <w:pPr>
        <w:rPr>
          <w:lang w:eastAsia="zh-CN"/>
        </w:rPr>
      </w:pPr>
      <w:r>
        <w:rPr>
          <w:lang w:eastAsia="zh-CN"/>
        </w:rPr>
        <w:t xml:space="preserve">When a collision occurs between a </w:t>
      </w:r>
      <w:r>
        <w:rPr>
          <w:lang w:eastAsia="ja-JP"/>
        </w:rPr>
        <w:t>measurement</w:t>
      </w:r>
      <w:r>
        <w:rPr>
          <w:lang w:eastAsia="zh-CN"/>
        </w:rPr>
        <w:t xml:space="preserve"> gap occasion and a Pre-MG deactivation procedure, and the Pre-MG is configured with higher priority, the measurement gap occasion shall be dropped. The measurement gap occasion shall remain to be dropped until the ending point of the Pre-MG deactivation procedure.</w:t>
      </w:r>
    </w:p>
    <w:p w14:paraId="0980C27F" w14:textId="77777777" w:rsidR="00731DFC" w:rsidRDefault="00731DFC" w:rsidP="00731DFC">
      <w:pPr>
        <w:rPr>
          <w:szCs w:val="21"/>
          <w:lang w:eastAsia="ko-KR"/>
        </w:rPr>
      </w:pPr>
      <w:r>
        <w:rPr>
          <w:lang w:eastAsia="zh-CN"/>
        </w:rPr>
        <w:t>When the activated Pre-MG and measurement gap meets the collision rule defined in 9.1.8.3 and the Pre-MG is configured with lower priority, the UE shall perform measurements in the occasion of the measurement gap regardless of whether colliding with the Pre-MG activation procedure.</w:t>
      </w:r>
    </w:p>
    <w:p w14:paraId="3DA338E2" w14:textId="2BB234A4" w:rsidR="00731DFC" w:rsidRDefault="00731DFC" w:rsidP="00731DFC">
      <w:pPr>
        <w:rPr>
          <w:lang w:eastAsia="zh-CN"/>
        </w:rPr>
      </w:pPr>
      <w:r>
        <w:rPr>
          <w:lang w:eastAsia="zh-CN"/>
        </w:rPr>
        <w:t xml:space="preserve">The UE is expected to </w:t>
      </w:r>
      <w:r>
        <w:rPr>
          <w:lang w:val="en-US" w:eastAsia="zh-CN"/>
        </w:rPr>
        <w:t xml:space="preserve">transmit PUCCH/PUSCH/SRS or receive PDCCH/PDSCH/TRS/CSI-RS for CQI </w:t>
      </w:r>
      <w:r>
        <w:rPr>
          <w:lang w:eastAsia="zh-CN"/>
        </w:rPr>
        <w:t>in the corresponding NR serving cells in the slots of the configured Pre-MG that are dropped according to the requirements in clause 9.1.8.4.</w:t>
      </w:r>
    </w:p>
    <w:p w14:paraId="12BEBC24" w14:textId="77777777" w:rsidR="00731DFC" w:rsidRDefault="00731DFC" w:rsidP="00731DFC">
      <w:pPr>
        <w:rPr>
          <w:lang w:eastAsia="zh-CN"/>
        </w:rPr>
      </w:pPr>
    </w:p>
    <w:p w14:paraId="6A8C556F" w14:textId="77777777" w:rsidR="00731DFC" w:rsidRPr="009C5807" w:rsidRDefault="00731DFC" w:rsidP="00731DFC">
      <w:pPr>
        <w:pStyle w:val="Heading3"/>
      </w:pPr>
      <w:r>
        <w:t>9.1.13</w:t>
      </w:r>
      <w:r w:rsidRPr="009C5807">
        <w:tab/>
      </w:r>
      <w:r>
        <w:t>Concurrent m</w:t>
      </w:r>
      <w:r w:rsidRPr="009C5807">
        <w:t>easurement gap</w:t>
      </w:r>
      <w:r>
        <w:t>s with NCSG</w:t>
      </w:r>
    </w:p>
    <w:p w14:paraId="24B67C1C" w14:textId="77777777" w:rsidR="00731DFC" w:rsidRPr="004633CB" w:rsidRDefault="00731DFC" w:rsidP="00731DFC">
      <w:pPr>
        <w:pStyle w:val="Heading4"/>
        <w:rPr>
          <w:szCs w:val="18"/>
          <w:lang w:val="en-US" w:eastAsia="ko-KR"/>
        </w:rPr>
      </w:pPr>
      <w:r>
        <w:rPr>
          <w:szCs w:val="18"/>
          <w:lang w:val="en-US" w:eastAsia="ko-KR"/>
        </w:rPr>
        <w:t>9.1.13</w:t>
      </w:r>
      <w:r w:rsidRPr="004633CB">
        <w:rPr>
          <w:szCs w:val="18"/>
          <w:lang w:val="en-US" w:eastAsia="ko-KR"/>
        </w:rPr>
        <w:t>.1</w:t>
      </w:r>
      <w:r w:rsidRPr="004633CB">
        <w:rPr>
          <w:szCs w:val="18"/>
          <w:lang w:val="en-US" w:eastAsia="ko-KR"/>
        </w:rPr>
        <w:tab/>
        <w:t>Introduction</w:t>
      </w:r>
    </w:p>
    <w:p w14:paraId="07C41086" w14:textId="77777777" w:rsidR="00731DFC" w:rsidRDefault="00731DFC" w:rsidP="00731DFC">
      <w:r w:rsidRPr="007C7531">
        <w:t xml:space="preserve">When UE supports </w:t>
      </w:r>
      <w:r>
        <w:t>[</w:t>
      </w:r>
      <w:r w:rsidRPr="007C7531">
        <w:t>concurrent measurement gap</w:t>
      </w:r>
      <w:r>
        <w:t xml:space="preserve"> with NCSG]</w:t>
      </w:r>
      <w:r w:rsidRPr="007C7531">
        <w:t xml:space="preserve"> capability, network can provide multiple measurement gaps</w:t>
      </w:r>
      <w:r>
        <w:t xml:space="preserve"> with at least one of the measurement gaps is NCSG</w:t>
      </w:r>
      <w:r w:rsidRPr="007C7531">
        <w:t xml:space="preserve"> configured by RRC message(s) as specified in TS 38.331 </w:t>
      </w:r>
      <w:r w:rsidRPr="007C7531">
        <w:rPr>
          <w:rFonts w:eastAsia="MS Mincho"/>
          <w:lang w:eastAsia="ja-JP"/>
        </w:rPr>
        <w:t>[2]</w:t>
      </w:r>
      <w:r w:rsidRPr="007C7531">
        <w:t>.</w:t>
      </w:r>
      <w:r>
        <w:t xml:space="preserve"> </w:t>
      </w:r>
    </w:p>
    <w:p w14:paraId="07BA89B3" w14:textId="77777777" w:rsidR="00731DFC" w:rsidRPr="007C7531" w:rsidRDefault="00731DFC" w:rsidP="00731DFC">
      <w:r w:rsidRPr="007C7531" w:rsidDel="003E7D62">
        <w:t>Requirements in this section applies when the UE is in SA operation mode.</w:t>
      </w:r>
    </w:p>
    <w:p w14:paraId="1A41412A" w14:textId="77777777" w:rsidR="00731DFC" w:rsidRPr="004633CB" w:rsidRDefault="00731DFC" w:rsidP="00731DFC">
      <w:pPr>
        <w:pStyle w:val="Heading4"/>
        <w:rPr>
          <w:szCs w:val="18"/>
          <w:lang w:val="en-US" w:eastAsia="ko-KR"/>
        </w:rPr>
      </w:pPr>
      <w:r>
        <w:rPr>
          <w:szCs w:val="18"/>
          <w:lang w:val="en-US" w:eastAsia="ko-KR"/>
        </w:rPr>
        <w:t>9.1.13</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546DB762" w14:textId="77777777" w:rsidR="00731DFC" w:rsidRPr="00A10609" w:rsidRDefault="00731DFC" w:rsidP="00731DFC">
      <w:r w:rsidRPr="00A10609">
        <w:t xml:space="preserve">If the UE requires </w:t>
      </w:r>
      <w:r w:rsidRPr="00A10609">
        <w:rPr>
          <w:lang w:eastAsia="zh-CN"/>
        </w:rPr>
        <w:t>measurement gap</w:t>
      </w:r>
      <w:r w:rsidRPr="00A10609">
        <w:t>s</w:t>
      </w:r>
      <w:r>
        <w:t xml:space="preserve"> and/or NCSG</w:t>
      </w:r>
      <w:r w:rsidRPr="00A10609">
        <w:t xml:space="preserve"> to identify and measure intra-frequency cells and/or inter-frequency cells and/or inter-RAT E-UTRAN cells, and the UE supports </w:t>
      </w:r>
      <w:r>
        <w:t>[</w:t>
      </w:r>
      <w:r w:rsidRPr="00A10609">
        <w:rPr>
          <w:i/>
          <w:iCs/>
        </w:rPr>
        <w:t>concurrent</w:t>
      </w:r>
      <w:r>
        <w:rPr>
          <w:i/>
          <w:iCs/>
        </w:rPr>
        <w:t>NCSG</w:t>
      </w:r>
      <w:r w:rsidRPr="00A10609">
        <w:rPr>
          <w:i/>
          <w:iCs/>
        </w:rPr>
        <w:t>PerUE-OnlyMeasGap</w:t>
      </w:r>
      <w:r>
        <w:rPr>
          <w:i/>
          <w:iCs/>
        </w:rPr>
        <w:t>withNCSG</w:t>
      </w:r>
      <w:r w:rsidRPr="00A10609">
        <w:rPr>
          <w:i/>
          <w:iCs/>
        </w:rPr>
        <w:t>-r1</w:t>
      </w:r>
      <w:r>
        <w:rPr>
          <w:i/>
          <w:iCs/>
        </w:rPr>
        <w:t>8</w:t>
      </w:r>
      <w:r>
        <w:t xml:space="preserve">] but does not </w:t>
      </w:r>
      <w:r w:rsidRPr="009C5807">
        <w:t>support independent measurement gap patterns for different frequency ranges</w:t>
      </w:r>
      <w: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t xml:space="preserve">one per-UE measurement gap and one per-UE NCSG or </w:t>
      </w:r>
      <w:r w:rsidRPr="00A10609">
        <w:t xml:space="preserve">at most two per-UE </w:t>
      </w:r>
      <w:r>
        <w:t>NCSG</w:t>
      </w:r>
      <w:r w:rsidRPr="00A10609">
        <w:t>s for monitoring of all frequency layers.</w:t>
      </w:r>
    </w:p>
    <w:p w14:paraId="1020FD40" w14:textId="77777777" w:rsidR="00731DFC" w:rsidRPr="00575479" w:rsidRDefault="00731DFC" w:rsidP="00731DFC">
      <w:r w:rsidRPr="00A10609">
        <w:t xml:space="preserve">If the UE requires </w:t>
      </w:r>
      <w:r w:rsidRPr="00A10609">
        <w:rPr>
          <w:lang w:eastAsia="zh-CN"/>
        </w:rPr>
        <w:t>measurement gap</w:t>
      </w:r>
      <w:r w:rsidRPr="00A10609">
        <w:t>s</w:t>
      </w:r>
      <w:r w:rsidRPr="00431E40">
        <w:t xml:space="preserve"> </w:t>
      </w:r>
      <w:r>
        <w:t>and/or NCSG</w:t>
      </w:r>
      <w:r w:rsidRPr="00A10609">
        <w:t xml:space="preserve"> to identify and measure intra-frequency cells and/or inter-frequency cells and/or inter-RAT E-UTRAN cells, and the UE supports</w:t>
      </w:r>
      <w:r w:rsidRPr="00A10609">
        <w:rPr>
          <w:rFonts w:ascii="Arial" w:hAnsi="Arial" w:cs="Arial"/>
          <w:i/>
          <w:iCs/>
          <w:sz w:val="18"/>
          <w:szCs w:val="18"/>
          <w:lang w:eastAsia="ja-JP"/>
        </w:rPr>
        <w:t xml:space="preserve"> </w:t>
      </w:r>
      <w:r>
        <w:t>[</w:t>
      </w:r>
      <w:r w:rsidRPr="00A10609">
        <w:rPr>
          <w:i/>
          <w:iCs/>
        </w:rPr>
        <w:t>concurrent</w:t>
      </w:r>
      <w:r>
        <w:rPr>
          <w:i/>
          <w:iCs/>
        </w:rPr>
        <w:t>NCSG</w:t>
      </w:r>
      <w:r w:rsidRPr="00A10609">
        <w:rPr>
          <w:i/>
          <w:iCs/>
        </w:rPr>
        <w:t>PerUE-PerFRCombMeasGap</w:t>
      </w:r>
      <w:r>
        <w:rPr>
          <w:i/>
          <w:iCs/>
        </w:rPr>
        <w:t>withNCSG</w:t>
      </w:r>
      <w:r w:rsidRPr="00A10609">
        <w:rPr>
          <w:i/>
          <w:iCs/>
        </w:rPr>
        <w:t>-r1</w:t>
      </w:r>
      <w:r>
        <w:rPr>
          <w:i/>
          <w:iCs/>
        </w:rPr>
        <w:t>8</w:t>
      </w:r>
      <w:r>
        <w:t>]</w:t>
      </w:r>
      <w:r w:rsidRPr="00A10609">
        <w:t xml:space="preserve"> as specified in </w:t>
      </w:r>
      <w:r>
        <w:t>[14]</w:t>
      </w:r>
      <w:r w:rsidRPr="00A10609">
        <w:rPr>
          <w:lang w:eastAsia="zh-CN"/>
        </w:rPr>
        <w:t>,</w:t>
      </w:r>
      <w:r w:rsidRPr="00A10609">
        <w:t xml:space="preserve"> </w:t>
      </w:r>
      <w:r w:rsidRPr="00A10609">
        <w:rPr>
          <w:rFonts w:cs="v4.2.0"/>
        </w:rPr>
        <w:t>in order for the requirements defined for concurrent measurement gaps</w:t>
      </w:r>
      <w:r>
        <w:rPr>
          <w:rFonts w:cs="v4.2.0"/>
        </w:rPr>
        <w:t xml:space="preserve"> with NCSG</w:t>
      </w:r>
      <w:r w:rsidRPr="00A10609">
        <w:rPr>
          <w:rFonts w:cs="v4.2.0"/>
        </w:rPr>
        <w:t xml:space="preserve"> to apply</w:t>
      </w:r>
      <w:r>
        <w:rPr>
          <w:rFonts w:cs="v4.2.0"/>
        </w:rPr>
        <w:t>,</w:t>
      </w:r>
      <w:r w:rsidRPr="00A10609">
        <w:rPr>
          <w:rFonts w:cs="v4.2.0"/>
        </w:rPr>
        <w:t xml:space="preserve"> the network can provide the </w:t>
      </w:r>
      <w:r w:rsidRPr="00A10609">
        <w:t>measurement gap</w:t>
      </w:r>
      <w:r>
        <w:t xml:space="preserve"> with NCSG</w:t>
      </w:r>
      <w:r w:rsidRPr="00A10609">
        <w:t xml:space="preserve"> pattern</w:t>
      </w:r>
      <w:r>
        <w:t xml:space="preserve"> </w:t>
      </w:r>
      <w:r w:rsidRPr="00A10609">
        <w:t>combinations</w:t>
      </w:r>
      <w:r>
        <w:t xml:space="preserve"> </w:t>
      </w:r>
      <w:r w:rsidRPr="00A10609">
        <w:t xml:space="preserve">specified in Table </w:t>
      </w:r>
      <w:r>
        <w:t>9.1.13</w:t>
      </w:r>
      <w:r w:rsidRPr="00A10609">
        <w:t>-1 for monitoring of all frequency layers.</w:t>
      </w:r>
    </w:p>
    <w:p w14:paraId="5CA04123" w14:textId="77777777" w:rsidR="00731DFC" w:rsidRPr="001D1009" w:rsidRDefault="00731DFC" w:rsidP="00731DFC">
      <w:pPr>
        <w:rPr>
          <w:lang w:val="en-US"/>
        </w:rPr>
      </w:pPr>
    </w:p>
    <w:p w14:paraId="0AEFC119" w14:textId="77777777" w:rsidR="00731DFC" w:rsidRPr="008C6DE4" w:rsidRDefault="00731DFC" w:rsidP="00731DFC">
      <w:pPr>
        <w:pStyle w:val="TH"/>
      </w:pPr>
      <w:r w:rsidRPr="008C6DE4">
        <w:rPr>
          <w:snapToGrid w:val="0"/>
        </w:rPr>
        <w:t xml:space="preserve">Table </w:t>
      </w:r>
      <w:r>
        <w:rPr>
          <w:snapToGrid w:val="0"/>
        </w:rPr>
        <w:t>9.1.13</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with NCSG pattern</w:t>
      </w:r>
      <w:r w:rsidRPr="00790164">
        <w:t>s</w:t>
      </w:r>
      <w:r>
        <w:t>, per-FR NCSG patterns</w:t>
      </w:r>
      <w:r w:rsidRPr="00790164">
        <w:t xml:space="preserve">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572"/>
        <w:gridCol w:w="1701"/>
      </w:tblGrid>
      <w:tr w:rsidR="00731DFC" w:rsidRPr="00583441" w14:paraId="4595389A" w14:textId="77777777" w:rsidTr="00A14489">
        <w:trPr>
          <w:jc w:val="center"/>
        </w:trPr>
        <w:tc>
          <w:tcPr>
            <w:tcW w:w="1340" w:type="dxa"/>
            <w:vMerge w:val="restart"/>
            <w:tcMar>
              <w:top w:w="80" w:type="dxa"/>
              <w:left w:w="80" w:type="dxa"/>
              <w:bottom w:w="80" w:type="dxa"/>
              <w:right w:w="80" w:type="dxa"/>
            </w:tcMar>
            <w:hideMark/>
          </w:tcPr>
          <w:p w14:paraId="2ACF8658" w14:textId="77777777" w:rsidR="00731DFC" w:rsidRDefault="00731DFC" w:rsidP="00A14489">
            <w:pPr>
              <w:pStyle w:val="TAH"/>
              <w:rPr>
                <w:lang w:val="en-US" w:eastAsia="zh-CN"/>
              </w:rPr>
            </w:pPr>
            <w:r w:rsidRPr="00621286">
              <w:rPr>
                <w:lang w:val="en-US" w:eastAsia="zh-CN"/>
              </w:rPr>
              <w:t>Gap Combination</w:t>
            </w:r>
          </w:p>
          <w:p w14:paraId="7661A286" w14:textId="77777777" w:rsidR="00731DFC" w:rsidRPr="00621286" w:rsidRDefault="00731DFC" w:rsidP="00A14489">
            <w:pPr>
              <w:pStyle w:val="TAH"/>
              <w:rPr>
                <w:lang w:val="en-US" w:eastAsia="zh-CN"/>
              </w:rPr>
            </w:pPr>
            <w:r w:rsidRPr="008C6DE4">
              <w:t>Configuration</w:t>
            </w:r>
            <w:r w:rsidRPr="00621286">
              <w:rPr>
                <w:lang w:val="en-US" w:eastAsia="zh-CN"/>
              </w:rPr>
              <w:t xml:space="preserve"> Id </w:t>
            </w:r>
          </w:p>
        </w:tc>
        <w:tc>
          <w:tcPr>
            <w:tcW w:w="4892" w:type="dxa"/>
            <w:gridSpan w:val="3"/>
            <w:tcMar>
              <w:top w:w="80" w:type="dxa"/>
              <w:left w:w="80" w:type="dxa"/>
              <w:bottom w:w="80" w:type="dxa"/>
              <w:right w:w="80" w:type="dxa"/>
            </w:tcMar>
            <w:hideMark/>
          </w:tcPr>
          <w:p w14:paraId="1AA4F69A" w14:textId="77777777" w:rsidR="00731DFC" w:rsidRPr="00621286" w:rsidRDefault="00731DFC" w:rsidP="00A14489">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731DFC" w:rsidRPr="00583441" w14:paraId="1195D21E" w14:textId="77777777" w:rsidTr="00A14489">
        <w:trPr>
          <w:jc w:val="center"/>
        </w:trPr>
        <w:tc>
          <w:tcPr>
            <w:tcW w:w="1340" w:type="dxa"/>
            <w:vMerge/>
            <w:tcMar>
              <w:top w:w="80" w:type="dxa"/>
              <w:left w:w="80" w:type="dxa"/>
              <w:bottom w:w="80" w:type="dxa"/>
              <w:right w:w="80" w:type="dxa"/>
            </w:tcMar>
            <w:hideMark/>
          </w:tcPr>
          <w:p w14:paraId="08A950CD" w14:textId="77777777" w:rsidR="00731DFC" w:rsidRPr="00E93BB5" w:rsidRDefault="00731DFC" w:rsidP="00A14489">
            <w:pPr>
              <w:pStyle w:val="TAH"/>
              <w:rPr>
                <w:lang w:val="en-US" w:eastAsia="zh-CN"/>
              </w:rPr>
            </w:pPr>
          </w:p>
        </w:tc>
        <w:tc>
          <w:tcPr>
            <w:tcW w:w="1619" w:type="dxa"/>
            <w:tcMar>
              <w:top w:w="80" w:type="dxa"/>
              <w:left w:w="80" w:type="dxa"/>
              <w:bottom w:w="80" w:type="dxa"/>
              <w:right w:w="80" w:type="dxa"/>
            </w:tcMar>
            <w:hideMark/>
          </w:tcPr>
          <w:p w14:paraId="628D8EAE" w14:textId="77777777" w:rsidR="00731DFC" w:rsidRPr="00E93BB5" w:rsidRDefault="00731DFC" w:rsidP="00A14489">
            <w:pPr>
              <w:pStyle w:val="TAH"/>
              <w:rPr>
                <w:lang w:val="en-US" w:eastAsia="zh-CN"/>
              </w:rPr>
            </w:pPr>
            <w:r w:rsidRPr="00E93BB5">
              <w:rPr>
                <w:lang w:val="en-US" w:eastAsia="zh-CN"/>
              </w:rPr>
              <w:t xml:space="preserve">Per-FR1 </w:t>
            </w:r>
            <w:r>
              <w:rPr>
                <w:lang w:val="en-US" w:eastAsia="zh-CN"/>
              </w:rPr>
              <w:t>[</w:t>
            </w:r>
            <w:r w:rsidRPr="00E93BB5">
              <w:rPr>
                <w:lang w:val="en-US" w:eastAsia="zh-CN"/>
              </w:rPr>
              <w:t>measurement gap</w:t>
            </w:r>
            <w:r>
              <w:rPr>
                <w:lang w:val="en-US" w:eastAsia="zh-CN"/>
              </w:rPr>
              <w:t>]</w:t>
            </w:r>
          </w:p>
        </w:tc>
        <w:tc>
          <w:tcPr>
            <w:tcW w:w="1572" w:type="dxa"/>
            <w:tcMar>
              <w:top w:w="80" w:type="dxa"/>
              <w:left w:w="80" w:type="dxa"/>
              <w:bottom w:w="80" w:type="dxa"/>
              <w:right w:w="80" w:type="dxa"/>
            </w:tcMar>
            <w:hideMark/>
          </w:tcPr>
          <w:p w14:paraId="6BA78A9E" w14:textId="77777777" w:rsidR="00731DFC" w:rsidRPr="00E93BB5" w:rsidRDefault="00731DFC" w:rsidP="00A14489">
            <w:pPr>
              <w:pStyle w:val="TAH"/>
              <w:rPr>
                <w:lang w:val="en-US" w:eastAsia="zh-CN"/>
              </w:rPr>
            </w:pPr>
            <w:r w:rsidRPr="00E93BB5">
              <w:rPr>
                <w:lang w:val="en-US" w:eastAsia="zh-CN"/>
              </w:rPr>
              <w:t xml:space="preserve">Per-FR2 </w:t>
            </w:r>
            <w:r>
              <w:rPr>
                <w:lang w:val="en-US" w:eastAsia="zh-CN"/>
              </w:rPr>
              <w:t>[</w:t>
            </w:r>
            <w:r w:rsidRPr="00E93BB5">
              <w:rPr>
                <w:lang w:val="en-US" w:eastAsia="zh-CN"/>
              </w:rPr>
              <w:t>measurement gap</w:t>
            </w:r>
            <w:r>
              <w:rPr>
                <w:lang w:val="en-US" w:eastAsia="zh-CN"/>
              </w:rPr>
              <w:t>]</w:t>
            </w:r>
          </w:p>
        </w:tc>
        <w:tc>
          <w:tcPr>
            <w:tcW w:w="1701" w:type="dxa"/>
            <w:tcMar>
              <w:top w:w="80" w:type="dxa"/>
              <w:left w:w="80" w:type="dxa"/>
              <w:bottom w:w="80" w:type="dxa"/>
              <w:right w:w="80" w:type="dxa"/>
            </w:tcMar>
            <w:hideMark/>
          </w:tcPr>
          <w:p w14:paraId="157DAE56" w14:textId="77777777" w:rsidR="00731DFC" w:rsidRPr="00E93BB5" w:rsidRDefault="00731DFC" w:rsidP="00A14489">
            <w:pPr>
              <w:pStyle w:val="TAH"/>
              <w:rPr>
                <w:lang w:val="en-US" w:eastAsia="zh-CN"/>
              </w:rPr>
            </w:pPr>
            <w:r w:rsidRPr="00E93BB5">
              <w:rPr>
                <w:lang w:val="en-US" w:eastAsia="zh-CN"/>
              </w:rPr>
              <w:t xml:space="preserve">Per-UE </w:t>
            </w:r>
            <w:r>
              <w:rPr>
                <w:lang w:val="en-US" w:eastAsia="zh-CN"/>
              </w:rPr>
              <w:t>[</w:t>
            </w:r>
            <w:r w:rsidRPr="00E93BB5">
              <w:rPr>
                <w:lang w:val="en-US" w:eastAsia="zh-CN"/>
              </w:rPr>
              <w:t>measurement gap</w:t>
            </w:r>
            <w:r>
              <w:rPr>
                <w:lang w:val="en-US" w:eastAsia="zh-CN"/>
              </w:rPr>
              <w:t>]</w:t>
            </w:r>
          </w:p>
        </w:tc>
      </w:tr>
      <w:tr w:rsidR="00731DFC" w:rsidRPr="00583441" w14:paraId="61346CAF" w14:textId="77777777" w:rsidTr="00A14489">
        <w:trPr>
          <w:jc w:val="center"/>
        </w:trPr>
        <w:tc>
          <w:tcPr>
            <w:tcW w:w="1340" w:type="dxa"/>
            <w:tcMar>
              <w:top w:w="80" w:type="dxa"/>
              <w:left w:w="80" w:type="dxa"/>
              <w:bottom w:w="80" w:type="dxa"/>
              <w:right w:w="80" w:type="dxa"/>
            </w:tcMar>
            <w:hideMark/>
          </w:tcPr>
          <w:p w14:paraId="3BAA7734" w14:textId="77777777" w:rsidR="00731DFC" w:rsidRPr="00621286" w:rsidRDefault="00731DFC" w:rsidP="00A14489">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15ABE979" w14:textId="77777777" w:rsidR="00731DFC" w:rsidRPr="00116FF1" w:rsidRDefault="00731DFC" w:rsidP="00A14489">
            <w:pPr>
              <w:pStyle w:val="TAC"/>
              <w:rPr>
                <w:lang w:val="en-US" w:eastAsia="zh-CN"/>
              </w:rPr>
            </w:pPr>
            <w:r w:rsidRPr="009F5661">
              <w:rPr>
                <w:lang w:val="en-US" w:eastAsia="zh-CN"/>
              </w:rPr>
              <w:t>2</w:t>
            </w:r>
          </w:p>
        </w:tc>
        <w:tc>
          <w:tcPr>
            <w:tcW w:w="1572" w:type="dxa"/>
            <w:tcMar>
              <w:top w:w="80" w:type="dxa"/>
              <w:left w:w="80" w:type="dxa"/>
              <w:bottom w:w="80" w:type="dxa"/>
              <w:right w:w="80" w:type="dxa"/>
            </w:tcMar>
            <w:hideMark/>
          </w:tcPr>
          <w:p w14:paraId="7F2889CA" w14:textId="77777777" w:rsidR="00731DFC" w:rsidRPr="007A6F63" w:rsidRDefault="00731DFC" w:rsidP="00A14489">
            <w:pPr>
              <w:pStyle w:val="TAC"/>
              <w:rPr>
                <w:lang w:val="en-US" w:eastAsia="zh-CN"/>
              </w:rPr>
            </w:pPr>
            <w:r w:rsidRPr="007A6F63">
              <w:rPr>
                <w:lang w:val="en-US" w:eastAsia="zh-CN"/>
              </w:rPr>
              <w:t>1</w:t>
            </w:r>
          </w:p>
        </w:tc>
        <w:tc>
          <w:tcPr>
            <w:tcW w:w="1701" w:type="dxa"/>
            <w:tcMar>
              <w:top w:w="80" w:type="dxa"/>
              <w:left w:w="80" w:type="dxa"/>
              <w:bottom w:w="80" w:type="dxa"/>
              <w:right w:w="80" w:type="dxa"/>
            </w:tcMar>
            <w:hideMark/>
          </w:tcPr>
          <w:p w14:paraId="513B0B7C" w14:textId="77777777" w:rsidR="00731DFC" w:rsidRPr="007A6F63" w:rsidRDefault="00731DFC" w:rsidP="00A14489">
            <w:pPr>
              <w:pStyle w:val="TAC"/>
              <w:rPr>
                <w:lang w:val="en-US" w:eastAsia="zh-CN"/>
              </w:rPr>
            </w:pPr>
            <w:r w:rsidRPr="007A6F63">
              <w:rPr>
                <w:lang w:val="en-US" w:eastAsia="zh-CN"/>
              </w:rPr>
              <w:t>0</w:t>
            </w:r>
          </w:p>
        </w:tc>
      </w:tr>
      <w:tr w:rsidR="00731DFC" w:rsidRPr="00583441" w14:paraId="287E35A8" w14:textId="77777777" w:rsidTr="00A14489">
        <w:trPr>
          <w:jc w:val="center"/>
        </w:trPr>
        <w:tc>
          <w:tcPr>
            <w:tcW w:w="1340" w:type="dxa"/>
            <w:tcMar>
              <w:top w:w="80" w:type="dxa"/>
              <w:left w:w="80" w:type="dxa"/>
              <w:bottom w:w="80" w:type="dxa"/>
              <w:right w:w="80" w:type="dxa"/>
            </w:tcMar>
            <w:hideMark/>
          </w:tcPr>
          <w:p w14:paraId="333A7135" w14:textId="77777777" w:rsidR="00731DFC" w:rsidRPr="007A6F63" w:rsidRDefault="00731DFC" w:rsidP="00A14489">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6415CCDA" w14:textId="77777777" w:rsidR="00731DFC" w:rsidRPr="00BD0EB9" w:rsidRDefault="00731DFC" w:rsidP="00A14489">
            <w:pPr>
              <w:pStyle w:val="TAC"/>
              <w:rPr>
                <w:lang w:val="en-US" w:eastAsia="zh-CN"/>
              </w:rPr>
            </w:pPr>
            <w:r w:rsidRPr="00BD0EB9">
              <w:rPr>
                <w:lang w:val="en-US" w:eastAsia="zh-CN"/>
              </w:rPr>
              <w:t>1</w:t>
            </w:r>
          </w:p>
        </w:tc>
        <w:tc>
          <w:tcPr>
            <w:tcW w:w="1572" w:type="dxa"/>
            <w:tcMar>
              <w:top w:w="80" w:type="dxa"/>
              <w:left w:w="80" w:type="dxa"/>
              <w:bottom w:w="80" w:type="dxa"/>
              <w:right w:w="80" w:type="dxa"/>
            </w:tcMar>
            <w:hideMark/>
          </w:tcPr>
          <w:p w14:paraId="3360B5CA" w14:textId="77777777" w:rsidR="00731DFC" w:rsidRPr="00D1306A" w:rsidRDefault="00731DFC" w:rsidP="00A14489">
            <w:pPr>
              <w:pStyle w:val="TAC"/>
              <w:rPr>
                <w:lang w:val="en-US" w:eastAsia="zh-CN"/>
              </w:rPr>
            </w:pPr>
            <w:r w:rsidRPr="007A6F63">
              <w:rPr>
                <w:lang w:val="en-US" w:eastAsia="zh-CN"/>
              </w:rPr>
              <w:t>2</w:t>
            </w:r>
          </w:p>
        </w:tc>
        <w:tc>
          <w:tcPr>
            <w:tcW w:w="1701" w:type="dxa"/>
            <w:tcMar>
              <w:top w:w="80" w:type="dxa"/>
              <w:left w:w="80" w:type="dxa"/>
              <w:bottom w:w="80" w:type="dxa"/>
              <w:right w:w="80" w:type="dxa"/>
            </w:tcMar>
            <w:hideMark/>
          </w:tcPr>
          <w:p w14:paraId="202AE41F" w14:textId="77777777" w:rsidR="00731DFC" w:rsidRPr="00BD0EB9" w:rsidRDefault="00731DFC" w:rsidP="00A14489">
            <w:pPr>
              <w:pStyle w:val="TAC"/>
              <w:rPr>
                <w:lang w:val="en-US" w:eastAsia="zh-CN"/>
              </w:rPr>
            </w:pPr>
            <w:r w:rsidRPr="00BD0EB9">
              <w:rPr>
                <w:lang w:val="en-US" w:eastAsia="zh-CN"/>
              </w:rPr>
              <w:t>0</w:t>
            </w:r>
          </w:p>
        </w:tc>
      </w:tr>
      <w:tr w:rsidR="00731DFC" w:rsidRPr="00583441" w14:paraId="100545FF" w14:textId="77777777" w:rsidTr="00A14489">
        <w:trPr>
          <w:jc w:val="center"/>
        </w:trPr>
        <w:tc>
          <w:tcPr>
            <w:tcW w:w="1340" w:type="dxa"/>
            <w:tcMar>
              <w:top w:w="80" w:type="dxa"/>
              <w:left w:w="80" w:type="dxa"/>
              <w:bottom w:w="80" w:type="dxa"/>
              <w:right w:w="80" w:type="dxa"/>
            </w:tcMar>
            <w:hideMark/>
          </w:tcPr>
          <w:p w14:paraId="0CDD30F2" w14:textId="77777777" w:rsidR="00731DFC" w:rsidRPr="00D1306A" w:rsidRDefault="00731DFC" w:rsidP="00A14489">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1CAB6F42" w14:textId="77777777" w:rsidR="00731DFC" w:rsidRPr="00BD0EB9" w:rsidRDefault="00731DFC" w:rsidP="00A14489">
            <w:pPr>
              <w:pStyle w:val="TAC"/>
              <w:rPr>
                <w:lang w:val="en-US" w:eastAsia="zh-CN"/>
              </w:rPr>
            </w:pPr>
            <w:r w:rsidRPr="00D1306A">
              <w:rPr>
                <w:lang w:val="en-US" w:eastAsia="zh-CN"/>
              </w:rPr>
              <w:t>0</w:t>
            </w:r>
          </w:p>
        </w:tc>
        <w:tc>
          <w:tcPr>
            <w:tcW w:w="1572" w:type="dxa"/>
            <w:tcMar>
              <w:top w:w="80" w:type="dxa"/>
              <w:left w:w="80" w:type="dxa"/>
              <w:bottom w:w="80" w:type="dxa"/>
              <w:right w:w="80" w:type="dxa"/>
            </w:tcMar>
            <w:hideMark/>
          </w:tcPr>
          <w:p w14:paraId="77D80B6B" w14:textId="77777777" w:rsidR="00731DFC" w:rsidRPr="00BD0EB9" w:rsidRDefault="00731DFC" w:rsidP="00A14489">
            <w:pPr>
              <w:pStyle w:val="TAC"/>
              <w:rPr>
                <w:lang w:val="en-US" w:eastAsia="zh-CN"/>
              </w:rPr>
            </w:pPr>
            <w:r w:rsidRPr="00D1306A">
              <w:rPr>
                <w:lang w:val="en-US" w:eastAsia="zh-CN"/>
              </w:rPr>
              <w:t>0</w:t>
            </w:r>
          </w:p>
        </w:tc>
        <w:tc>
          <w:tcPr>
            <w:tcW w:w="1701" w:type="dxa"/>
            <w:tcMar>
              <w:top w:w="80" w:type="dxa"/>
              <w:left w:w="80" w:type="dxa"/>
              <w:bottom w:w="80" w:type="dxa"/>
              <w:right w:w="80" w:type="dxa"/>
            </w:tcMar>
            <w:hideMark/>
          </w:tcPr>
          <w:p w14:paraId="363AFCE9" w14:textId="77777777" w:rsidR="00731DFC" w:rsidRPr="00D40CBD" w:rsidRDefault="00731DFC" w:rsidP="00A14489">
            <w:pPr>
              <w:pStyle w:val="TAC"/>
              <w:rPr>
                <w:lang w:val="en-US" w:eastAsia="zh-CN"/>
              </w:rPr>
            </w:pPr>
            <w:r w:rsidRPr="00D40CBD">
              <w:rPr>
                <w:lang w:val="en-US" w:eastAsia="zh-CN"/>
              </w:rPr>
              <w:t>2</w:t>
            </w:r>
          </w:p>
        </w:tc>
      </w:tr>
      <w:tr w:rsidR="00731DFC" w:rsidRPr="00583441" w14:paraId="31BDFC67" w14:textId="77777777" w:rsidTr="00A14489">
        <w:trPr>
          <w:jc w:val="center"/>
        </w:trPr>
        <w:tc>
          <w:tcPr>
            <w:tcW w:w="1340" w:type="dxa"/>
            <w:tcMar>
              <w:top w:w="80" w:type="dxa"/>
              <w:left w:w="80" w:type="dxa"/>
              <w:bottom w:w="80" w:type="dxa"/>
              <w:right w:w="80" w:type="dxa"/>
            </w:tcMar>
            <w:hideMark/>
          </w:tcPr>
          <w:p w14:paraId="355B08D3" w14:textId="77777777" w:rsidR="00731DFC" w:rsidRPr="000D4BA3" w:rsidRDefault="00731DFC" w:rsidP="00A14489">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006E618B" w14:textId="77777777" w:rsidR="00731DFC" w:rsidRPr="00D40CBD" w:rsidRDefault="00731DFC" w:rsidP="00A14489">
            <w:pPr>
              <w:pStyle w:val="TAC"/>
              <w:rPr>
                <w:lang w:val="en-US" w:eastAsia="zh-CN"/>
              </w:rPr>
            </w:pPr>
            <w:r w:rsidRPr="00D40CBD">
              <w:rPr>
                <w:lang w:val="en-US" w:eastAsia="zh-CN"/>
              </w:rPr>
              <w:t>1</w:t>
            </w:r>
          </w:p>
        </w:tc>
        <w:tc>
          <w:tcPr>
            <w:tcW w:w="1572" w:type="dxa"/>
            <w:tcMar>
              <w:top w:w="80" w:type="dxa"/>
              <w:left w:w="80" w:type="dxa"/>
              <w:bottom w:w="80" w:type="dxa"/>
              <w:right w:w="80" w:type="dxa"/>
            </w:tcMar>
            <w:hideMark/>
          </w:tcPr>
          <w:p w14:paraId="25A0D1A3" w14:textId="77777777" w:rsidR="00731DFC" w:rsidRPr="00D40CBD" w:rsidRDefault="00731DFC" w:rsidP="00A14489">
            <w:pPr>
              <w:pStyle w:val="TAC"/>
              <w:rPr>
                <w:lang w:val="en-US" w:eastAsia="zh-CN"/>
              </w:rPr>
            </w:pPr>
            <w:r w:rsidRPr="00D40CBD">
              <w:rPr>
                <w:lang w:val="en-US" w:eastAsia="zh-CN"/>
              </w:rPr>
              <w:t>0</w:t>
            </w:r>
          </w:p>
        </w:tc>
        <w:tc>
          <w:tcPr>
            <w:tcW w:w="1701" w:type="dxa"/>
            <w:tcMar>
              <w:top w:w="80" w:type="dxa"/>
              <w:left w:w="80" w:type="dxa"/>
              <w:bottom w:w="80" w:type="dxa"/>
              <w:right w:w="80" w:type="dxa"/>
            </w:tcMar>
            <w:hideMark/>
          </w:tcPr>
          <w:p w14:paraId="25972047" w14:textId="77777777" w:rsidR="00731DFC" w:rsidRPr="00621286" w:rsidRDefault="00731DFC" w:rsidP="00A14489">
            <w:pPr>
              <w:pStyle w:val="TAC"/>
              <w:rPr>
                <w:lang w:val="en-US" w:eastAsia="zh-CN"/>
              </w:rPr>
            </w:pPr>
            <w:r w:rsidRPr="00D40CBD">
              <w:rPr>
                <w:lang w:val="en-US" w:eastAsia="zh-CN"/>
              </w:rPr>
              <w:t>1</w:t>
            </w:r>
          </w:p>
        </w:tc>
      </w:tr>
      <w:tr w:rsidR="00731DFC" w:rsidRPr="00583441" w14:paraId="29F5FDC6" w14:textId="77777777" w:rsidTr="00A14489">
        <w:trPr>
          <w:jc w:val="center"/>
        </w:trPr>
        <w:tc>
          <w:tcPr>
            <w:tcW w:w="1340" w:type="dxa"/>
            <w:tcMar>
              <w:top w:w="80" w:type="dxa"/>
              <w:left w:w="80" w:type="dxa"/>
              <w:bottom w:w="80" w:type="dxa"/>
              <w:right w:w="80" w:type="dxa"/>
            </w:tcMar>
            <w:hideMark/>
          </w:tcPr>
          <w:p w14:paraId="6088CAE1" w14:textId="77777777" w:rsidR="00731DFC" w:rsidRPr="00D40CBD" w:rsidRDefault="00731DFC" w:rsidP="00A14489">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7ADBF88F" w14:textId="77777777" w:rsidR="00731DFC" w:rsidRPr="00D40CBD" w:rsidRDefault="00731DFC" w:rsidP="00A14489">
            <w:pPr>
              <w:pStyle w:val="TAC"/>
              <w:rPr>
                <w:lang w:val="en-US" w:eastAsia="zh-CN"/>
              </w:rPr>
            </w:pPr>
            <w:r w:rsidRPr="00D40CBD">
              <w:rPr>
                <w:lang w:val="en-US" w:eastAsia="zh-CN"/>
              </w:rPr>
              <w:t>0</w:t>
            </w:r>
          </w:p>
        </w:tc>
        <w:tc>
          <w:tcPr>
            <w:tcW w:w="1572" w:type="dxa"/>
            <w:tcMar>
              <w:top w:w="80" w:type="dxa"/>
              <w:left w:w="80" w:type="dxa"/>
              <w:bottom w:w="80" w:type="dxa"/>
              <w:right w:w="80" w:type="dxa"/>
            </w:tcMar>
            <w:hideMark/>
          </w:tcPr>
          <w:p w14:paraId="63DB6DCC" w14:textId="77777777" w:rsidR="00731DFC" w:rsidRPr="00BD0EB9" w:rsidRDefault="00731DFC" w:rsidP="00A14489">
            <w:pPr>
              <w:pStyle w:val="TAC"/>
              <w:rPr>
                <w:lang w:val="en-US" w:eastAsia="zh-CN"/>
              </w:rPr>
            </w:pPr>
            <w:r w:rsidRPr="00BD0EB9">
              <w:rPr>
                <w:lang w:val="en-US" w:eastAsia="zh-CN"/>
              </w:rPr>
              <w:t>1</w:t>
            </w:r>
          </w:p>
        </w:tc>
        <w:tc>
          <w:tcPr>
            <w:tcW w:w="1701" w:type="dxa"/>
            <w:tcMar>
              <w:top w:w="80" w:type="dxa"/>
              <w:left w:w="80" w:type="dxa"/>
              <w:bottom w:w="80" w:type="dxa"/>
              <w:right w:w="80" w:type="dxa"/>
            </w:tcMar>
            <w:hideMark/>
          </w:tcPr>
          <w:p w14:paraId="74102205" w14:textId="77777777" w:rsidR="00731DFC" w:rsidRPr="00BD0EB9" w:rsidRDefault="00731DFC" w:rsidP="00A14489">
            <w:pPr>
              <w:pStyle w:val="TAC"/>
              <w:rPr>
                <w:lang w:val="en-US" w:eastAsia="zh-CN"/>
              </w:rPr>
            </w:pPr>
            <w:r w:rsidRPr="00BD0EB9">
              <w:rPr>
                <w:lang w:val="en-US" w:eastAsia="zh-CN"/>
              </w:rPr>
              <w:t>1</w:t>
            </w:r>
          </w:p>
        </w:tc>
      </w:tr>
      <w:tr w:rsidR="00731DFC" w:rsidRPr="00583441" w14:paraId="545CDEA4" w14:textId="77777777" w:rsidTr="00A14489">
        <w:trPr>
          <w:jc w:val="center"/>
        </w:trPr>
        <w:tc>
          <w:tcPr>
            <w:tcW w:w="1340" w:type="dxa"/>
            <w:tcMar>
              <w:top w:w="80" w:type="dxa"/>
              <w:left w:w="80" w:type="dxa"/>
              <w:bottom w:w="80" w:type="dxa"/>
              <w:right w:w="80" w:type="dxa"/>
            </w:tcMar>
            <w:hideMark/>
          </w:tcPr>
          <w:p w14:paraId="5D155464" w14:textId="77777777" w:rsidR="00731DFC" w:rsidRPr="00BD0EB9" w:rsidRDefault="00731DFC" w:rsidP="00A14489">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16537AC4" w14:textId="77777777" w:rsidR="00731DFC" w:rsidRPr="000C1829" w:rsidRDefault="00731DFC" w:rsidP="00A14489">
            <w:pPr>
              <w:pStyle w:val="TAC"/>
              <w:rPr>
                <w:lang w:val="en-US" w:eastAsia="zh-CN"/>
              </w:rPr>
            </w:pPr>
            <w:r w:rsidRPr="00116FF1">
              <w:rPr>
                <w:lang w:val="en-US" w:eastAsia="zh-CN"/>
              </w:rPr>
              <w:t>1</w:t>
            </w:r>
          </w:p>
        </w:tc>
        <w:tc>
          <w:tcPr>
            <w:tcW w:w="1572" w:type="dxa"/>
            <w:tcMar>
              <w:top w:w="80" w:type="dxa"/>
              <w:left w:w="80" w:type="dxa"/>
              <w:bottom w:w="80" w:type="dxa"/>
              <w:right w:w="80" w:type="dxa"/>
            </w:tcMar>
            <w:hideMark/>
          </w:tcPr>
          <w:p w14:paraId="1B995D0A" w14:textId="77777777" w:rsidR="00731DFC" w:rsidRPr="00621286" w:rsidRDefault="00731DFC" w:rsidP="00A14489">
            <w:pPr>
              <w:pStyle w:val="TAC"/>
              <w:rPr>
                <w:lang w:val="en-US" w:eastAsia="zh-CN"/>
              </w:rPr>
            </w:pPr>
            <w:r w:rsidRPr="00621286">
              <w:rPr>
                <w:lang w:val="en-US" w:eastAsia="zh-CN"/>
              </w:rPr>
              <w:t>1</w:t>
            </w:r>
          </w:p>
        </w:tc>
        <w:tc>
          <w:tcPr>
            <w:tcW w:w="1701" w:type="dxa"/>
            <w:tcMar>
              <w:top w:w="80" w:type="dxa"/>
              <w:left w:w="80" w:type="dxa"/>
              <w:bottom w:w="80" w:type="dxa"/>
              <w:right w:w="80" w:type="dxa"/>
            </w:tcMar>
            <w:hideMark/>
          </w:tcPr>
          <w:p w14:paraId="65930612" w14:textId="77777777" w:rsidR="00731DFC" w:rsidRPr="00621286" w:rsidRDefault="00731DFC" w:rsidP="00A14489">
            <w:pPr>
              <w:pStyle w:val="TAC"/>
              <w:rPr>
                <w:lang w:val="en-US" w:eastAsia="zh-CN"/>
              </w:rPr>
            </w:pPr>
            <w:r w:rsidRPr="00621286">
              <w:rPr>
                <w:lang w:val="en-US" w:eastAsia="zh-CN"/>
              </w:rPr>
              <w:t>1</w:t>
            </w:r>
          </w:p>
        </w:tc>
      </w:tr>
      <w:tr w:rsidR="00731DFC" w:rsidRPr="00583441" w14:paraId="40583B86" w14:textId="77777777" w:rsidTr="00A14489">
        <w:trPr>
          <w:jc w:val="center"/>
        </w:trPr>
        <w:tc>
          <w:tcPr>
            <w:tcW w:w="1340" w:type="dxa"/>
            <w:tcMar>
              <w:top w:w="80" w:type="dxa"/>
              <w:left w:w="80" w:type="dxa"/>
              <w:bottom w:w="80" w:type="dxa"/>
              <w:right w:w="80" w:type="dxa"/>
            </w:tcMar>
          </w:tcPr>
          <w:p w14:paraId="09D62E52" w14:textId="77777777" w:rsidR="00731DFC" w:rsidRPr="00BD0EB9" w:rsidRDefault="00731DFC" w:rsidP="00A14489">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78BBB31D" w14:textId="77777777" w:rsidR="00731DFC" w:rsidRPr="00116FF1" w:rsidRDefault="00731DFC" w:rsidP="00A14489">
            <w:pPr>
              <w:pStyle w:val="TAC"/>
              <w:rPr>
                <w:lang w:val="en-US" w:eastAsia="zh-CN"/>
              </w:rPr>
            </w:pPr>
            <w:r>
              <w:rPr>
                <w:rFonts w:hint="eastAsia"/>
                <w:lang w:val="en-US" w:eastAsia="zh-CN"/>
              </w:rPr>
              <w:t>2</w:t>
            </w:r>
          </w:p>
        </w:tc>
        <w:tc>
          <w:tcPr>
            <w:tcW w:w="1572" w:type="dxa"/>
            <w:tcMar>
              <w:top w:w="80" w:type="dxa"/>
              <w:left w:w="80" w:type="dxa"/>
              <w:bottom w:w="80" w:type="dxa"/>
              <w:right w:w="80" w:type="dxa"/>
            </w:tcMar>
          </w:tcPr>
          <w:p w14:paraId="53D349A2" w14:textId="77777777" w:rsidR="00731DFC" w:rsidRPr="00621286" w:rsidRDefault="00731DFC" w:rsidP="00A14489">
            <w:pPr>
              <w:pStyle w:val="TAC"/>
              <w:rPr>
                <w:lang w:val="en-US" w:eastAsia="zh-CN"/>
              </w:rPr>
            </w:pPr>
            <w:r>
              <w:rPr>
                <w:rFonts w:hint="eastAsia"/>
                <w:lang w:val="en-US" w:eastAsia="zh-CN"/>
              </w:rPr>
              <w:t>0</w:t>
            </w:r>
          </w:p>
        </w:tc>
        <w:tc>
          <w:tcPr>
            <w:tcW w:w="1701" w:type="dxa"/>
            <w:tcMar>
              <w:top w:w="80" w:type="dxa"/>
              <w:left w:w="80" w:type="dxa"/>
              <w:bottom w:w="80" w:type="dxa"/>
              <w:right w:w="80" w:type="dxa"/>
            </w:tcMar>
          </w:tcPr>
          <w:p w14:paraId="6BBCAD7B" w14:textId="77777777" w:rsidR="00731DFC" w:rsidRPr="00621286" w:rsidRDefault="00731DFC" w:rsidP="00A14489">
            <w:pPr>
              <w:pStyle w:val="TAC"/>
              <w:rPr>
                <w:lang w:val="en-US" w:eastAsia="zh-CN"/>
              </w:rPr>
            </w:pPr>
            <w:r>
              <w:rPr>
                <w:rFonts w:hint="eastAsia"/>
                <w:lang w:val="en-US" w:eastAsia="zh-CN"/>
              </w:rPr>
              <w:t>0</w:t>
            </w:r>
          </w:p>
        </w:tc>
      </w:tr>
      <w:tr w:rsidR="00731DFC" w:rsidRPr="00583441" w14:paraId="2683C556" w14:textId="77777777" w:rsidTr="00A14489">
        <w:trPr>
          <w:jc w:val="center"/>
        </w:trPr>
        <w:tc>
          <w:tcPr>
            <w:tcW w:w="1340" w:type="dxa"/>
            <w:tcMar>
              <w:top w:w="80" w:type="dxa"/>
              <w:left w:w="80" w:type="dxa"/>
              <w:bottom w:w="80" w:type="dxa"/>
              <w:right w:w="80" w:type="dxa"/>
            </w:tcMar>
          </w:tcPr>
          <w:p w14:paraId="13F056A1" w14:textId="77777777" w:rsidR="00731DFC" w:rsidRPr="00BD0EB9" w:rsidRDefault="00731DFC" w:rsidP="00A14489">
            <w:pPr>
              <w:pStyle w:val="TAC"/>
              <w:rPr>
                <w:lang w:val="en-US" w:eastAsia="zh-CN"/>
              </w:rPr>
            </w:pPr>
            <w:r>
              <w:rPr>
                <w:lang w:val="en-US" w:eastAsia="zh-CN"/>
              </w:rPr>
              <w:t>7</w:t>
            </w:r>
          </w:p>
        </w:tc>
        <w:tc>
          <w:tcPr>
            <w:tcW w:w="1619" w:type="dxa"/>
            <w:tcMar>
              <w:top w:w="80" w:type="dxa"/>
              <w:left w:w="80" w:type="dxa"/>
              <w:bottom w:w="80" w:type="dxa"/>
              <w:right w:w="80" w:type="dxa"/>
            </w:tcMar>
          </w:tcPr>
          <w:p w14:paraId="063814E4" w14:textId="77777777" w:rsidR="00731DFC" w:rsidRPr="00116FF1" w:rsidRDefault="00731DFC" w:rsidP="00A14489">
            <w:pPr>
              <w:pStyle w:val="TAC"/>
              <w:rPr>
                <w:lang w:val="en-US" w:eastAsia="zh-CN"/>
              </w:rPr>
            </w:pPr>
            <w:r>
              <w:rPr>
                <w:rFonts w:hint="eastAsia"/>
                <w:lang w:val="en-US" w:eastAsia="zh-CN"/>
              </w:rPr>
              <w:t>0</w:t>
            </w:r>
          </w:p>
        </w:tc>
        <w:tc>
          <w:tcPr>
            <w:tcW w:w="1572" w:type="dxa"/>
            <w:tcMar>
              <w:top w:w="80" w:type="dxa"/>
              <w:left w:w="80" w:type="dxa"/>
              <w:bottom w:w="80" w:type="dxa"/>
              <w:right w:w="80" w:type="dxa"/>
            </w:tcMar>
          </w:tcPr>
          <w:p w14:paraId="30861D5C" w14:textId="77777777" w:rsidR="00731DFC" w:rsidRPr="00621286" w:rsidRDefault="00731DFC" w:rsidP="00A14489">
            <w:pPr>
              <w:pStyle w:val="TAC"/>
              <w:rPr>
                <w:lang w:val="en-US" w:eastAsia="zh-CN"/>
              </w:rPr>
            </w:pPr>
            <w:r>
              <w:rPr>
                <w:rFonts w:hint="eastAsia"/>
                <w:lang w:val="en-US" w:eastAsia="zh-CN"/>
              </w:rPr>
              <w:t>2</w:t>
            </w:r>
          </w:p>
        </w:tc>
        <w:tc>
          <w:tcPr>
            <w:tcW w:w="1701" w:type="dxa"/>
            <w:tcMar>
              <w:top w:w="80" w:type="dxa"/>
              <w:left w:w="80" w:type="dxa"/>
              <w:bottom w:w="80" w:type="dxa"/>
              <w:right w:w="80" w:type="dxa"/>
            </w:tcMar>
          </w:tcPr>
          <w:p w14:paraId="2421248C" w14:textId="77777777" w:rsidR="00731DFC" w:rsidRPr="00621286" w:rsidRDefault="00731DFC" w:rsidP="00A14489">
            <w:pPr>
              <w:pStyle w:val="TAC"/>
              <w:rPr>
                <w:lang w:val="en-US" w:eastAsia="zh-CN"/>
              </w:rPr>
            </w:pPr>
            <w:r>
              <w:rPr>
                <w:rFonts w:hint="eastAsia"/>
                <w:lang w:val="en-US" w:eastAsia="zh-CN"/>
              </w:rPr>
              <w:t>0</w:t>
            </w:r>
          </w:p>
        </w:tc>
      </w:tr>
      <w:tr w:rsidR="00731DFC" w:rsidRPr="00583441" w14:paraId="23F837AC" w14:textId="77777777" w:rsidTr="00A14489">
        <w:trPr>
          <w:jc w:val="center"/>
        </w:trPr>
        <w:tc>
          <w:tcPr>
            <w:tcW w:w="6232" w:type="dxa"/>
            <w:gridSpan w:val="4"/>
            <w:tcMar>
              <w:top w:w="80" w:type="dxa"/>
              <w:left w:w="80" w:type="dxa"/>
              <w:bottom w:w="80" w:type="dxa"/>
              <w:right w:w="80" w:type="dxa"/>
            </w:tcMar>
          </w:tcPr>
          <w:p w14:paraId="283629BE" w14:textId="77777777" w:rsidR="00731DFC" w:rsidRDefault="00731DFC" w:rsidP="00A14489">
            <w:pPr>
              <w:pStyle w:val="TAN"/>
            </w:pPr>
            <w:r>
              <w:t>Note 1:</w:t>
            </w:r>
            <w:r>
              <w:tab/>
              <w:t>Gap Combination Configuration Id #3, #4, #5 will be only applied when the per-UE measurement gap with NCSG is concurrent MG (and cannot be NCSG) is associated to measure PRS for any RSTD, PRS-RSRP, UE Rx-Tx time difference and PRS-RSRPP measurement defined in TS 38.215 [4], and when the per-FR measurement gap with NCSG in an FR is NCSG.</w:t>
            </w:r>
          </w:p>
          <w:p w14:paraId="40EC2C06" w14:textId="77777777" w:rsidR="00731DFC" w:rsidRDefault="00731DFC" w:rsidP="00A14489">
            <w:pPr>
              <w:pStyle w:val="TAN"/>
            </w:pPr>
            <w:r>
              <w:t>[Note 2:</w:t>
            </w:r>
            <w:r>
              <w:tab/>
              <w:t xml:space="preserve">In Gap Combination Configuration Id #0, #1, #6, #7, one per-FR measurement gap in an FR (and cannot be NCSG) can be associated to measure PRS for any RSTD, PRS-RSRP, UE Rx-Tx time difference and PRS-RSRPP measurement defined in TS 38.215 [4] provided that UE supports </w:t>
            </w:r>
            <w:r>
              <w:rPr>
                <w:i/>
              </w:rPr>
              <w:t>independentGapConfigPRS-r17</w:t>
            </w:r>
            <w:r>
              <w:t>.]</w:t>
            </w:r>
          </w:p>
          <w:p w14:paraId="3F61BF64" w14:textId="77777777" w:rsidR="00731DFC" w:rsidRPr="009E2C9D" w:rsidRDefault="00731DFC" w:rsidP="00A14489">
            <w:pPr>
              <w:pStyle w:val="TAN"/>
            </w:pPr>
            <w:r>
              <w:t>Note 3:</w:t>
            </w:r>
            <w:r>
              <w:tab/>
              <w:t>In Gap Combination Configuration Id #0, #1, #2, #6, #7, one FR can be configured with up to 2 NCSGs, regardless they are per-UE or per-FR configured. Otherwise, the gaps can only be configured as Type-1/2 MG.</w:t>
            </w:r>
          </w:p>
        </w:tc>
      </w:tr>
    </w:tbl>
    <w:p w14:paraId="047C7AE2" w14:textId="77777777" w:rsidR="00731DFC" w:rsidRDefault="00731DFC" w:rsidP="00731DFC">
      <w:pPr>
        <w:rPr>
          <w:rFonts w:cs="v4.2.0"/>
        </w:rPr>
      </w:pPr>
    </w:p>
    <w:p w14:paraId="3682E8D3" w14:textId="77777777" w:rsidR="00731DFC" w:rsidRPr="007C7531" w:rsidRDefault="00731DFC" w:rsidP="00731DFC">
      <w:pPr>
        <w:rPr>
          <w:lang w:eastAsia="ko-KR"/>
        </w:rPr>
      </w:pPr>
      <w:r w:rsidRPr="007C7531">
        <w:t xml:space="preserve">For </w:t>
      </w:r>
      <w:r w:rsidRPr="007C7531">
        <w:rPr>
          <w:lang w:eastAsia="ko-KR"/>
        </w:rPr>
        <w:t xml:space="preserve">UE configured </w:t>
      </w:r>
      <w:r>
        <w:rPr>
          <w:lang w:eastAsia="ko-KR"/>
        </w:rPr>
        <w:t>in</w:t>
      </w:r>
      <w:r w:rsidRPr="007C7531">
        <w:rPr>
          <w:lang w:eastAsia="ko-KR"/>
        </w:rPr>
        <w:t xml:space="preserve"> the SA operation</w:t>
      </w:r>
      <w:r>
        <w:rPr>
          <w:lang w:eastAsia="ko-KR"/>
        </w:rPr>
        <w:t xml:space="preserve"> mode</w:t>
      </w:r>
      <w:r w:rsidRPr="007C7531">
        <w:rPr>
          <w:lang w:eastAsia="ko-KR"/>
        </w:rPr>
        <w:t xml:space="preserve">, </w:t>
      </w:r>
      <w:r w:rsidRPr="007C7531">
        <w:t>when monitoring of multiple inter-RAT E-UTRAN carrier frequency layers and inter-frequency NR carrier frequency layers as configured by PCell using gaps, each monitored carrier frequency layer, including</w:t>
      </w:r>
      <w:r w:rsidRPr="007C7531">
        <w:rPr>
          <w:iCs/>
        </w:rPr>
        <w:t xml:space="preserve"> following measurement types:</w:t>
      </w:r>
    </w:p>
    <w:p w14:paraId="572AAD62" w14:textId="77777777" w:rsidR="00731DFC" w:rsidRDefault="00731DFC" w:rsidP="00731DFC">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B4A746D" w14:textId="77777777" w:rsidR="00731DFC" w:rsidRDefault="00731DFC" w:rsidP="00731DFC">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12613BB0" w14:textId="77777777" w:rsidR="00731DFC" w:rsidRDefault="00731DFC" w:rsidP="00731DFC">
      <w:pPr>
        <w:pStyle w:val="B10"/>
      </w:pPr>
      <w:r>
        <w:t>-</w:t>
      </w:r>
      <w:r>
        <w:tab/>
      </w:r>
      <w:r w:rsidRPr="009C5807">
        <w:t xml:space="preserve">E-UTRA </w:t>
      </w:r>
      <w:r>
        <w:t>i</w:t>
      </w:r>
      <w:r w:rsidRPr="009C5807">
        <w:t>nter-RAT measurement</w:t>
      </w:r>
      <w:r>
        <w:t xml:space="preserve"> object, </w:t>
      </w:r>
    </w:p>
    <w:p w14:paraId="373B8A5B" w14:textId="77777777" w:rsidR="00731DFC" w:rsidRPr="007C7531" w:rsidRDefault="00731DFC" w:rsidP="00731DFC">
      <w:pPr>
        <w:rPr>
          <w:lang w:eastAsia="ko-KR"/>
        </w:rPr>
      </w:pPr>
      <w:r>
        <w:t xml:space="preserve">can be associated to either one measurement gap pattern or one NCSG pattern, while the </w:t>
      </w:r>
      <w:r w:rsidRPr="007C7531">
        <w:rPr>
          <w:iCs/>
        </w:rPr>
        <w:t>following measurement types:</w:t>
      </w:r>
    </w:p>
    <w:p w14:paraId="0237A07A" w14:textId="77777777" w:rsidR="00731DFC" w:rsidRDefault="00731DFC" w:rsidP="00731DFC">
      <w:pPr>
        <w:pStyle w:val="B10"/>
      </w:pPr>
      <w:r w:rsidRPr="009C5807">
        <w:t>-</w:t>
      </w:r>
      <w:r w:rsidRPr="009C5807">
        <w:tab/>
        <w:t xml:space="preserve">E-UTRAN </w:t>
      </w:r>
      <w:r>
        <w:t>i</w:t>
      </w:r>
      <w:r w:rsidRPr="009C5807">
        <w:t>nter-RAT RSTD measurement</w:t>
      </w:r>
      <w:r>
        <w:t>,</w:t>
      </w:r>
    </w:p>
    <w:p w14:paraId="2B140C83" w14:textId="77777777" w:rsidR="00731DFC" w:rsidRDefault="00731DFC" w:rsidP="00731DFC">
      <w:pPr>
        <w:pStyle w:val="B10"/>
      </w:pPr>
      <w:r>
        <w:t>-</w:t>
      </w:r>
      <w:r>
        <w:tab/>
        <w:t>NR PRS-based positioning measurements,</w:t>
      </w:r>
    </w:p>
    <w:p w14:paraId="3B30CD2B" w14:textId="77777777" w:rsidR="00731DFC" w:rsidRDefault="00731DFC" w:rsidP="00731DFC">
      <w:pPr>
        <w:rPr>
          <w:lang w:val="en-US" w:eastAsia="zh-CN"/>
        </w:rPr>
      </w:pPr>
      <w:r>
        <w:t>can be only associated to one measurement gap pattern. Requirements for [concurrent measurement gaps with NCSG] apply provided that each frequency layer is only associated with one concurrent measurement gap with NCSG, and at least one of the gaps in [concurrent measurement gaps with NCSG] is NCSG. There can be one or more frequency layers associated with each concurrent measurement gap with NCSG.</w:t>
      </w:r>
      <w:r>
        <w:rPr>
          <w:rFonts w:hint="eastAsia"/>
          <w:lang w:val="en-US" w:eastAsia="zh-CN"/>
        </w:rPr>
        <w:t xml:space="preserve"> </w:t>
      </w:r>
      <w:r>
        <w:rPr>
          <w:lang w:val="en-US" w:eastAsia="zh-CN"/>
        </w:rPr>
        <w:t>[</w:t>
      </w:r>
      <w:r w:rsidRPr="001D1009">
        <w:rPr>
          <w:lang w:val="en-US" w:eastAsia="zh-CN"/>
        </w:rPr>
        <w:t xml:space="preserve">Furthermore, if the UE is not capable of [concurrentMeasGapEUTRA-r17][2], all E-UTRAN measurement objects are expected to be associated with a single </w:t>
      </w:r>
      <w:r>
        <w:rPr>
          <w:lang w:val="en-US" w:eastAsia="zh-CN"/>
        </w:rPr>
        <w:t>measurement</w:t>
      </w:r>
      <w:r w:rsidRPr="001D1009">
        <w:rPr>
          <w:lang w:val="en-US" w:eastAsia="zh-CN"/>
        </w:rPr>
        <w:t xml:space="preserve"> gap </w:t>
      </w:r>
      <w:r>
        <w:rPr>
          <w:lang w:val="en-US" w:eastAsia="zh-CN"/>
        </w:rPr>
        <w:t>or NCSG</w:t>
      </w:r>
      <w:r>
        <w:rPr>
          <w:rFonts w:hint="eastAsia"/>
          <w:lang w:val="en-US" w:eastAsia="zh-CN"/>
        </w:rPr>
        <w:t>.</w:t>
      </w:r>
      <w:r>
        <w:rPr>
          <w:lang w:val="en-US" w:eastAsia="zh-CN"/>
        </w:rPr>
        <w:t>]</w:t>
      </w:r>
    </w:p>
    <w:p w14:paraId="5A3BB15A" w14:textId="77777777" w:rsidR="00731DFC" w:rsidRPr="00843001" w:rsidRDefault="00731DFC" w:rsidP="00731DFC">
      <w:pPr>
        <w:rPr>
          <w:strike/>
        </w:rPr>
      </w:pPr>
      <w:r>
        <w:t xml:space="preserve">When </w:t>
      </w:r>
      <w:r w:rsidRPr="009C5807">
        <w:t>UE</w:t>
      </w:r>
      <w:r>
        <w:t xml:space="preserve"> supports concurrent measurement gap with NCSG patterns, where at least one of the concurrent gaps is NCSG, for a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Pr>
          <w:rFonts w:eastAsia="MS Mincho"/>
          <w:lang w:eastAsia="ja-JP"/>
        </w:rPr>
        <w:t xml:space="preserve">, while each </w:t>
      </w:r>
      <w:r w:rsidRPr="00235283">
        <w:rPr>
          <w:rFonts w:eastAsia="MS Mincho"/>
          <w:lang w:eastAsia="ja-JP"/>
        </w:rPr>
        <w:t>NCSG pattern supported by the UE is listed in Table 9.1.9.3-1 based on the applicability specified in table 9.1.9.3-2</w:t>
      </w:r>
      <w:r w:rsidRPr="009C5807">
        <w:t>.</w:t>
      </w:r>
    </w:p>
    <w:p w14:paraId="3F0FB584" w14:textId="77777777" w:rsidR="00731DFC" w:rsidRDefault="00731DFC" w:rsidP="00731DFC">
      <w:pPr>
        <w:rPr>
          <w:lang w:eastAsia="zh-CN"/>
        </w:rPr>
      </w:pPr>
      <w:r>
        <w:t xml:space="preserve">The requirements in clause 9.1.2 are also applicable for the UE </w:t>
      </w:r>
      <w:r w:rsidRPr="00885F53">
        <w:t>capable of and configured with</w:t>
      </w:r>
      <w:r>
        <w:t xml:space="preserve"> multiple [concurrent measurement gap with NCSG] patterns within one measurement gap pattern. The requirements in clause 9.1.9 are also applicable for the UE </w:t>
      </w:r>
      <w:r w:rsidRPr="00885F53">
        <w:t>capable of and configured with</w:t>
      </w:r>
      <w:r>
        <w:t xml:space="preserve"> multiple [concurrent measurement gap with NCSG] patterns within each NCSG pattern.</w:t>
      </w:r>
    </w:p>
    <w:p w14:paraId="77125E32" w14:textId="77777777" w:rsidR="00731DFC" w:rsidRPr="009C5807" w:rsidRDefault="00731DFC" w:rsidP="00731DFC">
      <w:pPr>
        <w:pStyle w:val="Heading4"/>
        <w:rPr>
          <w:lang w:eastAsia="zh-CN"/>
        </w:rPr>
      </w:pPr>
      <w:r>
        <w:rPr>
          <w:lang w:eastAsia="zh-CN"/>
        </w:rPr>
        <w:t>9.1.13</w:t>
      </w:r>
      <w:r w:rsidRPr="009C5807">
        <w:rPr>
          <w:lang w:eastAsia="zh-CN"/>
        </w:rPr>
        <w:t>.</w:t>
      </w:r>
      <w:r>
        <w:rPr>
          <w:lang w:eastAsia="zh-CN"/>
        </w:rPr>
        <w:t>3</w:t>
      </w:r>
      <w:r w:rsidRPr="009C5807">
        <w:rPr>
          <w:lang w:eastAsia="zh-CN"/>
        </w:rPr>
        <w:tab/>
      </w:r>
      <w:r>
        <w:rPr>
          <w:lang w:eastAsia="zh-CN"/>
        </w:rPr>
        <w:t>Collision involving NCSGs</w:t>
      </w:r>
    </w:p>
    <w:p w14:paraId="16B4A5F1" w14:textId="77777777" w:rsidR="00731DFC" w:rsidRDefault="00731DFC" w:rsidP="00731DFC">
      <w:pPr>
        <w:rPr>
          <w:lang w:eastAsia="zh-CN"/>
        </w:rPr>
      </w:pPr>
      <w:r>
        <w:rPr>
          <w:lang w:eastAsia="zh-CN"/>
        </w:rPr>
        <w:t xml:space="preserve">Collisions between occasions of two [gap occasions with NCSG] may occur as specified in this clause if the two occasions are </w:t>
      </w:r>
    </w:p>
    <w:p w14:paraId="2B4ED91B" w14:textId="77777777" w:rsidR="00731DFC" w:rsidRDefault="00731DFC" w:rsidP="00731DFC">
      <w:pPr>
        <w:pStyle w:val="B10"/>
      </w:pPr>
      <w:r>
        <w:t>-</w:t>
      </w:r>
      <w:r>
        <w:tab/>
        <w:t>two per-UE NCSG, or</w:t>
      </w:r>
    </w:p>
    <w:p w14:paraId="0AEBB063" w14:textId="77777777" w:rsidR="00731DFC" w:rsidRDefault="00731DFC" w:rsidP="00731DFC">
      <w:pPr>
        <w:pStyle w:val="B10"/>
      </w:pPr>
      <w:r>
        <w:t>-</w:t>
      </w:r>
      <w:r>
        <w:tab/>
        <w:t>two per-FR NCSG in the same FR, or</w:t>
      </w:r>
    </w:p>
    <w:p w14:paraId="0EDA75B3" w14:textId="77777777" w:rsidR="00731DFC" w:rsidRDefault="00731DFC" w:rsidP="00731DFC">
      <w:pPr>
        <w:pStyle w:val="B10"/>
      </w:pPr>
      <w:r>
        <w:t>-</w:t>
      </w:r>
      <w:r>
        <w:tab/>
        <w:t>one per-UE NCSG</w:t>
      </w:r>
      <w:r w:rsidRPr="009A425C">
        <w:t xml:space="preserve"> </w:t>
      </w:r>
      <w:r>
        <w:t>and</w:t>
      </w:r>
      <w:r w:rsidRPr="009A425C">
        <w:t xml:space="preserve"> </w:t>
      </w:r>
      <w:r>
        <w:t>one per-UE measurement gap, or</w:t>
      </w:r>
    </w:p>
    <w:p w14:paraId="6DE1FC30" w14:textId="77777777" w:rsidR="00731DFC" w:rsidRDefault="00731DFC" w:rsidP="00731DFC">
      <w:pPr>
        <w:pStyle w:val="B10"/>
      </w:pPr>
      <w:r>
        <w:t>-</w:t>
      </w:r>
      <w:r>
        <w:tab/>
        <w:t>one per-UE measurement gap and one per-FR NCSG, or</w:t>
      </w:r>
    </w:p>
    <w:p w14:paraId="1194A511" w14:textId="77777777" w:rsidR="00731DFC" w:rsidRDefault="00731DFC" w:rsidP="00731DFC">
      <w:pPr>
        <w:pStyle w:val="B10"/>
      </w:pPr>
      <w:r>
        <w:t>-</w:t>
      </w:r>
      <w:r>
        <w:tab/>
        <w:t>one per-UE NCSG and one per-FR measurement gap</w:t>
      </w:r>
    </w:p>
    <w:p w14:paraId="0E8D38BF" w14:textId="77777777" w:rsidR="00731DFC" w:rsidRPr="00E354F5" w:rsidRDefault="00731DFC" w:rsidP="00731DFC">
      <w:pPr>
        <w:rPr>
          <w:lang w:eastAsia="zh-CN"/>
        </w:rPr>
      </w:pPr>
      <w:r w:rsidRPr="001C7417">
        <w:rPr>
          <w:lang w:eastAsia="zh-CN"/>
        </w:rPr>
        <w:t xml:space="preserve">and </w:t>
      </w:r>
      <w:r>
        <w:rPr>
          <w:lang w:eastAsia="zh-CN"/>
        </w:rPr>
        <w:t xml:space="preserve">if </w:t>
      </w:r>
      <w:r w:rsidRPr="001C7417">
        <w:rPr>
          <w:lang w:eastAsia="zh-CN"/>
        </w:rPr>
        <w:t xml:space="preserve">the </w:t>
      </w:r>
      <w:r w:rsidRPr="00831DFF">
        <w:rPr>
          <w:lang w:eastAsia="zh-CN"/>
        </w:rPr>
        <w:t xml:space="preserve">gap collision condition </w:t>
      </w:r>
      <w:r w:rsidRPr="00E354F5">
        <w:rPr>
          <w:lang w:eastAsia="zh-CN"/>
        </w:rPr>
        <w:t xml:space="preserve">specified in clause 9.1.8.3 </w:t>
      </w:r>
      <w:r w:rsidRPr="00831DFF">
        <w:rPr>
          <w:lang w:eastAsia="zh-CN"/>
        </w:rPr>
        <w:t xml:space="preserve">is met then the gap collison rule applies. </w:t>
      </w:r>
    </w:p>
    <w:p w14:paraId="6F6A6F62" w14:textId="5AC6BA5F" w:rsidR="00731DFC" w:rsidRDefault="00731DFC" w:rsidP="00731DFC">
      <w:pPr>
        <w:rPr>
          <w:lang w:eastAsia="zh-CN"/>
        </w:rPr>
      </w:pPr>
      <w:r>
        <w:rPr>
          <w:lang w:eastAsia="zh-CN"/>
        </w:rPr>
        <w:t>When the first occasion is NCSG, the ending point is the end of VIL2 and/or when the second occasion is NCSG, the starting point is the start of VIL1.The requirements with [concurrent measurement gaps with NCSG] apply provided that two</w:t>
      </w:r>
      <w:r w:rsidRPr="000A7907">
        <w:rPr>
          <w:lang w:eastAsia="zh-CN"/>
        </w:rPr>
        <w:t xml:space="preserve"> </w:t>
      </w:r>
      <w:r>
        <w:rPr>
          <w:lang w:eastAsia="zh-CN"/>
        </w:rPr>
        <w:t>gaps (at least one of the gaps is NCSG) colliding with each other</w:t>
      </w:r>
      <w:r w:rsidRPr="000A7907">
        <w:rPr>
          <w:lang w:eastAsia="zh-CN"/>
        </w:rPr>
        <w:t xml:space="preserve"> are configured with different priorities</w:t>
      </w:r>
      <w:r>
        <w:rPr>
          <w:lang w:eastAsia="zh-CN"/>
        </w:rPr>
        <w:t>.</w:t>
      </w:r>
    </w:p>
    <w:p w14:paraId="25378408" w14:textId="77777777" w:rsidR="00731DFC" w:rsidRDefault="00731DFC" w:rsidP="00731DFC">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eastAsia="zh-CN"/>
        </w:rPr>
        <w:t>8</w:t>
      </w:r>
      <w:r w:rsidRPr="00B91B8E">
        <w:t>.331 </w:t>
      </w:r>
      <w:r w:rsidRPr="00B91B8E">
        <w:rPr>
          <w:rFonts w:cs="v4.2.0"/>
        </w:rPr>
        <w:t>[</w:t>
      </w:r>
      <w:r w:rsidRPr="00B91B8E">
        <w:rPr>
          <w:rFonts w:cs="v4.2.0" w:hint="eastAsia"/>
          <w:lang w:val="en-US" w:eastAsia="zh-CN"/>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 xml:space="preserve">If the UE requires </w:t>
      </w:r>
      <w:r w:rsidRPr="00B91B8E">
        <w:rPr>
          <w:lang w:eastAsia="zh-CN"/>
        </w:rPr>
        <w:t>measurement gap</w:t>
      </w:r>
      <w:r w:rsidRPr="00B91B8E">
        <w:t>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Default="00C7503D" w:rsidP="00C7503D">
      <w:pPr>
        <w:rPr>
          <w:rFonts w:cs="v4.2.0"/>
        </w:rPr>
      </w:pPr>
      <w:r w:rsidRPr="00B91B8E">
        <w:t xml:space="preserve">If the UE requires </w:t>
      </w:r>
      <w:r w:rsidRPr="00B91B8E">
        <w:rPr>
          <w:lang w:eastAsia="zh-CN"/>
        </w:rPr>
        <w:t>measurement gap</w:t>
      </w:r>
      <w:r w:rsidRPr="00B91B8E">
        <w:t xml:space="preserve">s to identify and measure intra-frequency cells and/or inter-frequency cells and/or inter-RAT E-UTRAN cells, and the UE supports independent measurement gap patterns for </w:t>
      </w:r>
      <w:r w:rsidRPr="00B91B8E">
        <w:rPr>
          <w:lang w:eastAsia="zh-CN"/>
        </w:rPr>
        <w:t>different</w:t>
      </w:r>
      <w:r w:rsidRPr="00B91B8E">
        <w:t xml:space="preserve"> frequency ranges as specified in Table 5.1-1 in [18, 19, 20]</w:t>
      </w:r>
      <w:r w:rsidRPr="00B91B8E">
        <w:rPr>
          <w:lang w:eastAsia="zh-CN"/>
        </w:rPr>
        <w:t>,</w:t>
      </w:r>
      <w:r w:rsidRPr="00B91B8E">
        <w:t xml:space="preserve"> </w:t>
      </w:r>
      <w:r w:rsidRPr="00B91B8E">
        <w:rPr>
          <w:rFonts w:cs="v4.2.0"/>
        </w:rPr>
        <w:t>in order for the requirements in the following clauses to apply the network must provide</w:t>
      </w:r>
      <w:r w:rsidRPr="00B91B8E">
        <w:rPr>
          <w:rFonts w:cs="v4.2.0"/>
          <w:lang w:eastAsia="zh-CN"/>
        </w:rPr>
        <w:t xml:space="preserve"> either </w:t>
      </w:r>
      <w:r w:rsidRPr="00B91B8E">
        <w:rPr>
          <w:rFonts w:cs="v4.2.0"/>
        </w:rPr>
        <w:t xml:space="preserve"> </w:t>
      </w:r>
      <w:r w:rsidRPr="00B91B8E">
        <w:rPr>
          <w:rFonts w:cs="v4.2.0"/>
          <w:lang w:eastAsia="zh-CN"/>
        </w:rPr>
        <w:t>per-FR</w:t>
      </w:r>
      <w:r w:rsidRPr="00B91B8E">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Default="00FD25CD" w:rsidP="00FD25CD">
      <w:r>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Default="00FD25CD" w:rsidP="00FD25CD">
      <w:pPr>
        <w:pStyle w:val="B10"/>
      </w:pPr>
      <w:r>
        <w:t>-</w:t>
      </w:r>
      <w:r>
        <w:tab/>
        <w:t>a single per-UE measurement gap pattern for concurrent monitoring of all positioning frequency layers and intra-frequency, inter-frequency and/or inter-RAT frequency layers of all frequency ranges, or</w:t>
      </w:r>
    </w:p>
    <w:p w14:paraId="16E62B15" w14:textId="0B533E91" w:rsidR="00FD25CD" w:rsidRPr="00B91B8E" w:rsidRDefault="00FD25CD" w:rsidP="00FD25CD">
      <w:pPr>
        <w:pStyle w:val="B10"/>
        <w:rPr>
          <w:rFonts w:cs="v4.2.0"/>
        </w:rPr>
      </w:pPr>
      <w:r w:rsidRPr="00917629">
        <w:t>-</w:t>
      </w:r>
      <w:r w:rsidRPr="00917629">
        <w:tab/>
        <w:t>if</w:t>
      </w:r>
      <w:r>
        <w:t xml:space="preserve"> UE supports independent measurement gap patterns for different frequency ranges for PRS measurement, i.e. supporting </w:t>
      </w:r>
      <w:r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rPr>
          <w:lang w:eastAsia="zh-CN"/>
        </w:rPr>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w:t>
      </w:r>
      <w:r w:rsidRPr="00B91B8E">
        <w:rPr>
          <w:lang w:eastAsia="zh-CN"/>
        </w:rPr>
        <w:t xml:space="preserve"> (with single carrier)</w:t>
      </w:r>
      <w:r w:rsidRPr="00B91B8E">
        <w:t xml:space="preserve">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777"/>
        <w:gridCol w:w="1747"/>
      </w:tblGrid>
      <w:tr w:rsidR="00C7503D" w:rsidRPr="00B91B8E" w14:paraId="50709A66"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rPr>
                <w:lang w:eastAsia="zh-CN"/>
              </w:rPr>
              <w:t xml:space="preserve">Measurement </w:t>
            </w:r>
            <w:r w:rsidRPr="00B91B8E">
              <w:t>Gap Length (MGL, ms)</w:t>
            </w:r>
          </w:p>
        </w:tc>
        <w:tc>
          <w:tcPr>
            <w:tcW w:w="1802"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rPr>
                <w:lang w:eastAsia="zh-CN"/>
              </w:rPr>
              <w:t>Measurement</w:t>
            </w:r>
            <w:r w:rsidRPr="00B91B8E">
              <w:t xml:space="preserve">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2"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2"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2"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2"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F74B7A">
        <w:trPr>
          <w:cantSplit/>
          <w:trHeight w:val="172"/>
          <w:jc w:val="center"/>
        </w:trPr>
        <w:tc>
          <w:tcPr>
            <w:tcW w:w="1367"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r w:rsidR="00F74B7A" w:rsidRPr="00B91B8E" w14:paraId="563FD7BE"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tcPr>
          <w:p w14:paraId="6B558B16" w14:textId="3F02FB7C" w:rsidR="00F74B7A" w:rsidRPr="00B91B8E" w:rsidRDefault="00F74B7A" w:rsidP="00F74B7A">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4BC5BB9C" w14:textId="70768BAD" w:rsidR="00F74B7A" w:rsidRPr="00B91B8E" w:rsidRDefault="00F74B7A" w:rsidP="00F74B7A">
            <w:pPr>
              <w:pStyle w:val="TAC"/>
              <w:rPr>
                <w:snapToGrid w:val="0"/>
                <w:lang w:eastAsia="ko-KR"/>
              </w:rPr>
            </w:pPr>
            <w:r>
              <w:rPr>
                <w:snapToGrid w:val="0"/>
                <w:lang w:eastAsia="ko-KR"/>
              </w:rPr>
              <w:t>10</w:t>
            </w:r>
          </w:p>
        </w:tc>
        <w:tc>
          <w:tcPr>
            <w:tcW w:w="1802" w:type="pct"/>
            <w:tcBorders>
              <w:top w:val="single" w:sz="4" w:space="0" w:color="auto"/>
              <w:left w:val="single" w:sz="4" w:space="0" w:color="auto"/>
              <w:bottom w:val="single" w:sz="4" w:space="0" w:color="auto"/>
              <w:right w:val="single" w:sz="4" w:space="0" w:color="auto"/>
            </w:tcBorders>
          </w:tcPr>
          <w:p w14:paraId="7BBB29CF" w14:textId="0ED95E91" w:rsidR="00F74B7A" w:rsidRPr="00B91B8E" w:rsidRDefault="00F74B7A" w:rsidP="00F74B7A">
            <w:pPr>
              <w:pStyle w:val="TAC"/>
              <w:rPr>
                <w:snapToGrid w:val="0"/>
                <w:lang w:eastAsia="ko-KR"/>
              </w:rPr>
            </w:pPr>
            <w:r>
              <w:rPr>
                <w:snapToGrid w:val="0"/>
                <w:lang w:eastAsia="ko-KR"/>
              </w:rPr>
              <w:t>80</w:t>
            </w:r>
          </w:p>
        </w:tc>
      </w:tr>
      <w:tr w:rsidR="00F74B7A" w:rsidRPr="00B91B8E" w14:paraId="4CF15F2E"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tcPr>
          <w:p w14:paraId="7E59434F" w14:textId="440D97C0" w:rsidR="00F74B7A" w:rsidRPr="00B91B8E" w:rsidRDefault="00F74B7A" w:rsidP="00F74B7A">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1783565" w14:textId="588367A2" w:rsidR="00F74B7A" w:rsidRPr="00B91B8E" w:rsidRDefault="00F74B7A" w:rsidP="00F74B7A">
            <w:pPr>
              <w:pStyle w:val="TAC"/>
              <w:rPr>
                <w:snapToGrid w:val="0"/>
                <w:lang w:eastAsia="ko-KR"/>
              </w:rPr>
            </w:pPr>
            <w:r>
              <w:rPr>
                <w:snapToGrid w:val="0"/>
                <w:lang w:eastAsia="ko-KR"/>
              </w:rPr>
              <w:t>20</w:t>
            </w:r>
          </w:p>
        </w:tc>
        <w:tc>
          <w:tcPr>
            <w:tcW w:w="1802" w:type="pct"/>
            <w:tcBorders>
              <w:top w:val="single" w:sz="4" w:space="0" w:color="auto"/>
              <w:left w:val="single" w:sz="4" w:space="0" w:color="auto"/>
              <w:bottom w:val="single" w:sz="4" w:space="0" w:color="auto"/>
              <w:right w:val="single" w:sz="4" w:space="0" w:color="auto"/>
            </w:tcBorders>
          </w:tcPr>
          <w:p w14:paraId="3BA53BBC" w14:textId="442B853F" w:rsidR="00F74B7A" w:rsidRPr="00B91B8E" w:rsidRDefault="00F74B7A" w:rsidP="00F74B7A">
            <w:pPr>
              <w:pStyle w:val="TAC"/>
              <w:rPr>
                <w:snapToGrid w:val="0"/>
                <w:lang w:eastAsia="ko-KR"/>
              </w:rPr>
            </w:pPr>
            <w:r>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lang w:eastAsia="zh-CN"/>
        </w:rPr>
      </w:pPr>
      <w:r w:rsidRPr="00B91B8E">
        <w:rPr>
          <w:snapToGrid w:val="0"/>
        </w:rPr>
        <w:t>Table 9.1A.2-2: Applicability for Gap Pattern Configurations supported by the RedCap UE with NR standalone operation</w:t>
      </w:r>
      <w:r w:rsidRPr="00B91B8E">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rPr>
                <w:lang w:eastAsia="zh-CN"/>
              </w:rPr>
              <w:t>Measurement gap pattern</w:t>
            </w:r>
            <w:r w:rsidRPr="00B91B8E">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w:t>
            </w:r>
            <w:r w:rsidRPr="00B91B8E">
              <w:rPr>
                <w:snapToGrid w:val="0"/>
                <w:lang w:eastAsia="zh-CN"/>
              </w:rPr>
              <w:t>,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w:t>
            </w:r>
            <w:r w:rsidRPr="00B91B8E">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lang w:eastAsia="zh-CN"/>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rPr>
                <w:lang w:eastAsia="zh-CN"/>
              </w:rPr>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lang w:eastAsia="zh-CN"/>
        </w:rPr>
      </w:pPr>
    </w:p>
    <w:p w14:paraId="21C7FD45" w14:textId="77777777" w:rsidR="00C7503D" w:rsidRPr="00B91B8E" w:rsidRDefault="00C7503D" w:rsidP="00C7503D">
      <w:pPr>
        <w:rPr>
          <w:lang w:eastAsia="ko-KR"/>
        </w:rPr>
      </w:pPr>
      <w:r w:rsidRPr="00B91B8E">
        <w:rPr>
          <w:lang w:eastAsia="zh-CN"/>
        </w:rPr>
        <w:t xml:space="preserve">If measurement gap is </w:t>
      </w:r>
      <w:r w:rsidRPr="00AC672B">
        <w:rPr>
          <w:lang w:eastAsia="zh-CN"/>
        </w:rPr>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rPr>
          <w:lang w:eastAsia="zh-CN"/>
        </w:rPr>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9.5pt;height:128.5pt" o:ole="">
            <v:imagedata r:id="rId8" o:title=""/>
          </v:shape>
          <o:OLEObject Type="Embed" ProgID="Visio.Drawing.11" ShapeID="_x0000_i1034" DrawAspect="Content" ObjectID="_1767144648"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rPr>
          <w:lang w:eastAsia="zh-CN"/>
        </w:rPr>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9.5pt;height:128.5pt" o:ole="">
            <v:imagedata r:id="rId10" o:title=""/>
          </v:shape>
          <o:OLEObject Type="Embed" ProgID="Visio.Drawing.11" ShapeID="_x0000_i1035" DrawAspect="Content" ObjectID="_1767144649"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rPr>
          <w:lang w:eastAsia="zh-CN"/>
        </w:rPr>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rPr>
          <w:lang w:eastAsia="zh-CN"/>
        </w:rPr>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rPr>
          <w:lang w:eastAsia="zh-CN"/>
        </w:rPr>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rPr>
          <w:lang w:eastAsia="zh-CN"/>
        </w:rPr>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rPr>
          <w:lang w:eastAsia="zh-CN"/>
        </w:rPr>
        <w:t xml:space="preserve">It is </w:t>
      </w:r>
      <w:r w:rsidRPr="00B91B8E">
        <w:t xml:space="preserve">up to UE implementation whether or not the UE is able to conduct transmission in the following slot(s), </w:t>
      </w:r>
    </w:p>
    <w:p w14:paraId="5F11F034" w14:textId="77777777" w:rsidR="00C7503D" w:rsidRPr="00B91B8E" w:rsidRDefault="00C7503D" w:rsidP="00C7503D">
      <w:pPr>
        <w:pStyle w:val="B10"/>
        <w:rPr>
          <w:lang w:eastAsia="zh-CN"/>
        </w:rPr>
      </w:pPr>
      <w:r w:rsidRPr="00B91B8E">
        <w:t>-</w:t>
      </w:r>
      <w:r w:rsidRPr="00B91B8E">
        <w:tab/>
        <w:t xml:space="preserve">when MGTA is not applied,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4E38DC5F" w14:textId="77777777" w:rsidR="00C7503D" w:rsidRPr="00B91B8E" w:rsidRDefault="00C7503D" w:rsidP="00C7503D">
      <w:pPr>
        <w:pStyle w:val="B10"/>
        <w:rPr>
          <w:lang w:eastAsia="zh-CN"/>
        </w:rPr>
      </w:pPr>
      <w:r w:rsidRPr="00B91B8E">
        <w:t>-</w:t>
      </w:r>
      <w:r w:rsidRPr="00B91B8E">
        <w:tab/>
        <w:t xml:space="preserve">when MGTA is applied and the SCS of the UL carrier is other than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766B0E69" w14:textId="77777777" w:rsidR="00C7503D" w:rsidRPr="00B91B8E" w:rsidRDefault="00C7503D" w:rsidP="00C7503D">
      <w:pPr>
        <w:pStyle w:val="B10"/>
        <w:rPr>
          <w:lang w:eastAsia="zh-CN"/>
        </w:rPr>
      </w:pPr>
      <w:r w:rsidRPr="00B91B8E">
        <w:t>-</w:t>
      </w:r>
      <w:r w:rsidRPr="00B91B8E">
        <w:tab/>
        <w:t xml:space="preserve">when MGTA is applied and the SCS of the UL carrier is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w:t>
      </w:r>
      <w:r w:rsidRPr="00B91B8E">
        <w:rPr>
          <w:lang w:eastAsia="zh-CN"/>
        </w:rPr>
        <w:t xml:space="preserve">denotes that all the symbols in the slot </w:t>
      </w:r>
      <w:r w:rsidRPr="00B91B8E">
        <w:rPr>
          <w:lang w:val="en-US" w:eastAsia="zh-CN"/>
        </w:rPr>
        <w:t>are</w:t>
      </w:r>
      <w:r w:rsidRPr="00B91B8E">
        <w:rPr>
          <w:lang w:eastAsia="zh-CN"/>
        </w:rPr>
        <w:t xml:space="preserve"> uplink symbols</w:t>
      </w:r>
      <w:r w:rsidRPr="00B91B8E">
        <w:t xml:space="preserve">, and </w:t>
      </w:r>
      <w:r w:rsidRPr="00B91B8E">
        <w:rPr>
          <w:lang w:val="en-US" w:eastAsia="zh-CN"/>
        </w:rPr>
        <w:t xml:space="preserve">L=1 if </w:t>
      </w:r>
      <w:r w:rsidRPr="00B91B8E">
        <w:rPr>
          <w:position w:val="-10"/>
        </w:rPr>
        <w:object w:dxaOrig="1800" w:dyaOrig="300" w14:anchorId="703DEE66">
          <v:shape id="_x0000_i1036" type="#_x0000_t75" style="width:91.5pt;height:14.5pt" o:ole="">
            <v:imagedata r:id="rId16" o:title=""/>
          </v:shape>
          <o:OLEObject Type="Embed" ProgID="Equation.3" ShapeID="_x0000_i1036" DrawAspect="Content" ObjectID="_1767144650"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rPr>
          <w:lang w:eastAsia="zh-CN"/>
        </w:rPr>
      </w:pPr>
      <w:r w:rsidRPr="00B91B8E">
        <w:rPr>
          <w:lang w:eastAsia="zh-CN"/>
        </w:rPr>
        <w:t>9.1A.2.1</w:t>
      </w:r>
      <w:r w:rsidRPr="00B91B8E">
        <w:rPr>
          <w:lang w:eastAsia="zh-CN"/>
        </w:rPr>
        <w:tab/>
        <w:t>SA: Measurement Gap Sharing</w:t>
      </w:r>
    </w:p>
    <w:p w14:paraId="5D514C79" w14:textId="77777777" w:rsidR="00C7503D" w:rsidRPr="00B91B8E" w:rsidRDefault="00C7503D" w:rsidP="00C7503D">
      <w:r w:rsidRPr="00B91B8E">
        <w:rPr>
          <w:lang w:eastAsia="zh-CN"/>
        </w:rPr>
        <w:t xml:space="preserve">For NR standalone UE configured with per-UE measurement gap, measurement gap sharing shall be applies </w:t>
      </w:r>
      <w:r w:rsidRPr="00B91B8E">
        <w:t>when UE requires measurement gaps to identify and measure cells</w:t>
      </w:r>
      <w:r w:rsidRPr="00B91B8E">
        <w:rPr>
          <w:lang w:eastAsia="zh-CN"/>
        </w:rPr>
        <w:t xml:space="preserve"> on an intra-frequency carrier</w:t>
      </w:r>
      <w:r w:rsidRPr="00B91B8E">
        <w:t xml:space="preserve"> or when SMTC configured for intra-frequency measurement are fully overlapping with </w:t>
      </w:r>
      <w:r w:rsidRPr="00B91B8E">
        <w:rPr>
          <w:lang w:eastAsia="zh-CN"/>
        </w:rPr>
        <w:t xml:space="preserve">per-UE </w:t>
      </w:r>
      <w:r w:rsidRPr="00B91B8E">
        <w:t>measurement gaps, and when UE</w:t>
      </w:r>
      <w:r w:rsidRPr="00B91B8E">
        <w:rPr>
          <w:rFonts w:hint="eastAsia"/>
          <w:lang w:eastAsia="zh-CN"/>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SSB based L3 measurement</w:t>
      </w:r>
      <w:r w:rsidRPr="00B91B8E">
        <w:rPr>
          <w:rFonts w:hint="eastAsia"/>
          <w:lang w:eastAsia="zh-CN"/>
        </w:rPr>
        <w:t xml:space="preserve">, or </w:t>
      </w:r>
      <w:r w:rsidRPr="00B91B8E">
        <w:t xml:space="preserve">when all of SMTC configured for </w:t>
      </w:r>
      <w:r w:rsidRPr="00B91B8E">
        <w:rPr>
          <w:rFonts w:hint="eastAsia"/>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 or</w:t>
      </w:r>
      <w:r w:rsidRPr="00B91B8E">
        <w:rPr>
          <w:lang w:val="en-US" w:eastAsia="ja-JP"/>
        </w:rPr>
        <w:t xml:space="preserve"> per-FR measurement gap</w:t>
      </w:r>
      <w:r w:rsidRPr="00B91B8E">
        <w:rPr>
          <w:lang w:eastAsia="zh-CN"/>
        </w:rPr>
        <w:t>, and/or inter-RAT E-UTRAN carriers</w:t>
      </w:r>
      <w:r w:rsidRPr="00B91B8E">
        <w:t xml:space="preserve">. </w:t>
      </w:r>
    </w:p>
    <w:p w14:paraId="12EF9E8B" w14:textId="77777777" w:rsidR="00C7503D" w:rsidRPr="00B91B8E" w:rsidRDefault="00C7503D" w:rsidP="00C7503D">
      <w:pPr>
        <w:rPr>
          <w:lang w:eastAsia="zh-CN"/>
        </w:rPr>
      </w:pPr>
      <w:r w:rsidRPr="00AC672B">
        <w:rPr>
          <w:lang w:eastAsia="zh-CN"/>
        </w:rPr>
        <w:t>For NR standalone UE configured with per-FR1 measurement gap, m</w:t>
      </w:r>
      <w:r w:rsidRPr="00AC672B">
        <w:t>easurement gap sharing shall be applied when UE requires measurement gaps to identify and measure cells</w:t>
      </w:r>
      <w:r w:rsidRPr="00B91B8E">
        <w:rPr>
          <w:lang w:eastAsia="zh-CN"/>
        </w:rPr>
        <w:t xml:space="preserve"> on FR1 intra-frequency carriers</w:t>
      </w:r>
      <w:r w:rsidRPr="00B91B8E">
        <w:t xml:space="preserve"> or when SMTC configured for </w:t>
      </w:r>
      <w:r w:rsidRPr="00B91B8E">
        <w:rPr>
          <w:lang w:eastAsia="zh-CN"/>
        </w:rPr>
        <w:t xml:space="preserve">FR1 </w:t>
      </w:r>
      <w:r w:rsidRPr="00B91B8E">
        <w:t xml:space="preserve">intra-frequency measurement are fully overlapping with </w:t>
      </w:r>
      <w:r w:rsidRPr="00B91B8E">
        <w:rPr>
          <w:lang w:eastAsia="zh-CN"/>
        </w:rPr>
        <w:t xml:space="preserve">per-FR1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FR1 inter-frequency carriers </w:t>
      </w:r>
      <w:r w:rsidRPr="00B91B8E">
        <w:t xml:space="preserve">for SSB based L3 measurement </w:t>
      </w:r>
      <w:r w:rsidRPr="00B91B8E">
        <w:rPr>
          <w:lang w:eastAsia="zh-CN"/>
        </w:rPr>
        <w:t>and/or inter-RAT E-UTRAN</w:t>
      </w:r>
      <w:r w:rsidRPr="00B91B8E">
        <w:t xml:space="preserve"> carriers</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per-FR1 </w:t>
      </w:r>
      <w:r w:rsidRPr="00B91B8E">
        <w:t>measurement gaps.</w:t>
      </w:r>
    </w:p>
    <w:p w14:paraId="0DA1F325" w14:textId="77777777" w:rsidR="00C7503D" w:rsidRPr="00B91B8E" w:rsidRDefault="00C7503D" w:rsidP="00C7503D">
      <w:pPr>
        <w:rPr>
          <w:lang w:eastAsia="zh-CN"/>
        </w:rPr>
      </w:pPr>
      <w:r w:rsidRPr="00B91B8E">
        <w:rPr>
          <w:lang w:eastAsia="zh-CN"/>
        </w:rPr>
        <w:t>For NR standalone UE configured with per-FR2 measurement gap, m</w:t>
      </w:r>
      <w:r w:rsidRPr="00B91B8E">
        <w:t>easurement gap sharing shall be applied when UE requires measurement gaps to identify and measure cells</w:t>
      </w:r>
      <w:r w:rsidRPr="00B91B8E">
        <w:rPr>
          <w:lang w:eastAsia="zh-CN"/>
        </w:rPr>
        <w:t xml:space="preserve"> on FR2 intra-frequency carriers</w:t>
      </w:r>
      <w:r w:rsidRPr="00B91B8E">
        <w:t xml:space="preserve"> or when SMTC configured for </w:t>
      </w:r>
      <w:r w:rsidRPr="00B91B8E">
        <w:rPr>
          <w:lang w:eastAsia="zh-CN"/>
        </w:rPr>
        <w:t xml:space="preserve">FR2 </w:t>
      </w:r>
      <w:r w:rsidRPr="00B91B8E">
        <w:t xml:space="preserve">intra-frequency measurement are fully overlapping with </w:t>
      </w:r>
      <w:r w:rsidRPr="00B91B8E">
        <w:rPr>
          <w:lang w:eastAsia="zh-CN"/>
        </w:rPr>
        <w:t xml:space="preserve">per-FR2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FR2 inter-frequency carriers </w:t>
      </w:r>
      <w:r w:rsidRPr="00B91B8E">
        <w:t>for SSB based L3 measurement</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w:t>
      </w:r>
      <w:r w:rsidRPr="00B91B8E">
        <w:rPr>
          <w:lang w:eastAsia="zh-CN"/>
        </w:rPr>
        <w:t xml:space="preserve">[2] </w:t>
      </w:r>
      <w:r w:rsidRPr="00B91B8E">
        <w:t>and the value of X is defined as in Table 9.1.2.1a-1, and</w:t>
      </w:r>
    </w:p>
    <w:p w14:paraId="500E0774" w14:textId="77777777" w:rsidR="00C7503D" w:rsidRPr="00B91B8E" w:rsidRDefault="00C7503D" w:rsidP="00C7503D">
      <w:pPr>
        <w:pStyle w:val="B10"/>
        <w:rPr>
          <w:sz w:val="18"/>
        </w:rPr>
      </w:pPr>
      <w:r w:rsidRPr="00B91B8E">
        <w:t>-</w:t>
      </w:r>
      <w:r w:rsidRPr="00B91B8E">
        <w:tab/>
      </w:r>
      <w:r w:rsidRPr="00B91B8E">
        <w:rPr>
          <w:lang w:eastAsia="zh-CN"/>
        </w:rPr>
        <w:t>K</w:t>
      </w:r>
      <w:r w:rsidRPr="00B91B8E">
        <w:rPr>
          <w:vertAlign w:val="subscript"/>
          <w:lang w:eastAsia="zh-CN"/>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r>
      <w:r w:rsidRPr="00B91B8E">
        <w:rPr>
          <w:lang w:eastAsia="zh-CN"/>
        </w:rPr>
        <w:t>K</w:t>
      </w:r>
      <w:r w:rsidRPr="00B91B8E">
        <w:rPr>
          <w:vertAlign w:val="subscript"/>
          <w:lang w:eastAsia="zh-CN"/>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r w:rsidRPr="00B91B8E">
        <w:rPr>
          <w:lang w:eastAsia="zh-CN"/>
        </w:rPr>
        <w:t>.</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w:t>
      </w:r>
      <w:r w:rsidRPr="00B91B8E">
        <w:rPr>
          <w:lang w:eastAsia="zh-CN"/>
        </w:rPr>
        <w:t>, E-UTRAN RS-SINR</w:t>
      </w:r>
      <w:r w:rsidRPr="00B91B8E">
        <w:t xml:space="preserve"> measurements, etc.) of detected cells on all the layers.</w:t>
      </w:r>
    </w:p>
    <w:p w14:paraId="45740759" w14:textId="77777777" w:rsidR="00C7503D" w:rsidRPr="00B91B8E" w:rsidRDefault="00C7503D" w:rsidP="00C7503D">
      <w:pPr>
        <w:rPr>
          <w:sz w:val="22"/>
          <w:lang w:eastAsia="zh-CN"/>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rPr>
          <w:lang w:eastAsia="zh-CN"/>
        </w:rPr>
        <w:t xml:space="preserve">If </w:t>
      </w:r>
      <w:r w:rsidRPr="00B91B8E">
        <w:rPr>
          <w:i/>
        </w:rPr>
        <w:t xml:space="preserve">ssbfrequency, smtc1, smtc2 </w:t>
      </w:r>
      <w:r w:rsidRPr="00B91B8E">
        <w:t>and</w:t>
      </w:r>
      <w:r w:rsidRPr="00B91B8E">
        <w:rPr>
          <w:i/>
        </w:rPr>
        <w:t xml:space="preserve"> ssbSubcarrierSpacing</w:t>
      </w:r>
      <w:r w:rsidRPr="00B91B8E">
        <w:rPr>
          <w:lang w:eastAsia="zh-CN"/>
        </w:rPr>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pPr>
        <w:rPr>
          <w:lang w:eastAsia="zh-CN"/>
        </w:rPr>
      </w:pPr>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5pt;height:16pt" o:ole="">
            <v:imagedata r:id="rId28" o:title=""/>
          </v:shape>
          <o:OLEObject Type="Embed" ProgID="Equation.3" ShapeID="_x0000_i1037" DrawAspect="Content" ObjectID="_1767144651"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1.5pt;height:14.5pt" o:ole="">
            <v:imagedata r:id="rId30" o:title=""/>
          </v:shape>
          <o:OLEObject Type="Embed" ProgID="Equation.3" ShapeID="_x0000_i1038" DrawAspect="Content" ObjectID="_1767144652"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5pt;height:16pt" o:ole="">
            <v:imagedata r:id="rId32" o:title=""/>
          </v:shape>
          <o:OLEObject Type="Embed" ProgID="Equation.3" ShapeID="_x0000_i1039" DrawAspect="Content" ObjectID="_1767144653"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sidRPr="003362AA">
        <w:rPr>
          <w:lang w:eastAsia="zh-CN"/>
        </w:rPr>
        <w:t>,</w:t>
      </w:r>
      <w:r>
        <w:rPr>
          <w:lang w:eastAsia="zh-CN"/>
        </w:rPr>
        <w:t xml:space="preserve"> </w:t>
      </w:r>
      <w:r>
        <w:t>if</w:t>
      </w:r>
      <w:r>
        <w:rPr>
          <w:lang w:eastAsia="zh-CN"/>
        </w:rPr>
        <w:t xml:space="preserve">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lang w:eastAsia="zh-CN"/>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lang w:eastAsia="zh-CN"/>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rPr>
          <w:lang w:eastAsia="zh-CN"/>
        </w:rPr>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eastAsia="zh-CN"/>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lang w:eastAsia="zh-CN"/>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lang w:eastAsia="zh-CN"/>
        </w:rPr>
        <w:t xml:space="preserve"> for inter-frequency measurement with no measurement gap, </w:t>
      </w:r>
      <w:r w:rsidRPr="00B15EE9">
        <w:t xml:space="preserve">Y is the </w:t>
      </w:r>
      <w:r w:rsidRPr="00B15EE9">
        <w:rPr>
          <w:lang w:val="en-US" w:eastAsia="zh-CN"/>
        </w:rPr>
        <w:t>number of configured inter-frequency MOs without MG that are being measured outside of MG</w:t>
      </w:r>
      <w:r>
        <w:rPr>
          <w:rFonts w:hint="eastAsia"/>
          <w:lang w:val="en-US" w:eastAsia="zh-CN"/>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lang w:eastAsia="zh-CN"/>
        </w:rPr>
        <w:t>-</w:t>
      </w:r>
      <w:r w:rsidRPr="00B91B8E">
        <w:tab/>
        <w:t>SSB-based inter-frequency measurement object</w:t>
      </w:r>
      <w:r w:rsidRPr="00B91B8E">
        <w:rPr>
          <w:rFonts w:hint="eastAsia"/>
          <w:lang w:eastAsia="zh-CN"/>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rPr>
          <w:lang w:eastAsia="zh-CN"/>
        </w:rPr>
      </w:pPr>
      <w:r>
        <w:rPr>
          <w:lang w:eastAsia="zh-CN"/>
        </w:rPr>
        <w:t>-</w:t>
      </w:r>
      <w:r w:rsidR="00453541" w:rsidRPr="009C5807">
        <w:rPr>
          <w:rFonts w:hint="eastAsia"/>
          <w:lang w:eastAsia="zh-CN"/>
        </w:rPr>
        <w:t xml:space="preserve">all of the SMTC occasions of this inter-frequency </w:t>
      </w:r>
      <w:r w:rsidR="00453541" w:rsidRPr="009C5807">
        <w:rPr>
          <w:lang w:eastAsia="zh-CN"/>
        </w:rPr>
        <w:t>measurement</w:t>
      </w:r>
      <w:r w:rsidR="00453541" w:rsidRPr="009C5807">
        <w:rPr>
          <w:rFonts w:hint="eastAsia"/>
          <w:lang w:eastAsia="zh-CN"/>
        </w:rPr>
        <w:t xml:space="preserve"> object are overlapped by the </w:t>
      </w:r>
      <w:r w:rsidR="00453541" w:rsidRPr="009C5807">
        <w:rPr>
          <w:lang w:eastAsia="zh-CN"/>
        </w:rPr>
        <w:t>measurement</w:t>
      </w:r>
      <w:r w:rsidR="00453541" w:rsidRPr="009C5807">
        <w:rPr>
          <w:rFonts w:hint="eastAsia"/>
          <w:lang w:eastAsia="zh-CN"/>
        </w:rPr>
        <w:t xml:space="preserve"> gap</w:t>
      </w:r>
      <w:r w:rsidR="00453541">
        <w:rPr>
          <w:rFonts w:hint="eastAsia"/>
          <w:lang w:eastAsia="zh-CN"/>
        </w:rPr>
        <w:t>, or</w:t>
      </w:r>
    </w:p>
    <w:p w14:paraId="0C39FB67" w14:textId="3A6D96B7" w:rsidR="00C7503D" w:rsidRDefault="00453541" w:rsidP="00453541">
      <w:pPr>
        <w:pStyle w:val="B20"/>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sidRPr="00534AC9">
        <w:rPr>
          <w:lang w:eastAsia="zh-TW"/>
        </w:rPr>
        <w:t>etwork</w:t>
      </w:r>
      <w:r w:rsidR="00C7503D" w:rsidRPr="00B91B8E">
        <w:t>-</w:t>
      </w:r>
      <w:r w:rsidR="00C7503D" w:rsidRPr="00B91B8E">
        <w:tab/>
        <w:t>E-UTRA Inter-RAT measurement object in clauses 9.4A.2 and 9.4A.3.</w:t>
      </w:r>
    </w:p>
    <w:p w14:paraId="2241A122" w14:textId="4ACF6945" w:rsidR="001C0317" w:rsidRPr="00B91B8E" w:rsidRDefault="001C0317" w:rsidP="00453541">
      <w:pPr>
        <w:pStyle w:val="B20"/>
      </w:pPr>
      <w:r w:rsidRPr="00B91B8E">
        <w:t>-</w:t>
      </w:r>
      <w:r w:rsidRPr="00B91B8E">
        <w:tab/>
      </w:r>
      <w:r>
        <w:t>NR PRS-based measurements for positioning in clause 9.9A</w:t>
      </w:r>
      <w:r w:rsidRPr="00B91B8E">
        <w:t>.</w:t>
      </w:r>
    </w:p>
    <w:p w14:paraId="276E5E2F" w14:textId="77777777" w:rsidR="00C7503D" w:rsidRPr="00B91B8E" w:rsidRDefault="00C7503D" w:rsidP="00C7503D">
      <w:pPr>
        <w:pStyle w:val="B10"/>
        <w:ind w:left="0" w:firstLine="0"/>
        <w:rPr>
          <w:rFonts w:eastAsia="DengXian"/>
          <w:lang w:eastAsia="zh-C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4C7B4818" w14:textId="77777777" w:rsidR="00230678" w:rsidRDefault="00230678" w:rsidP="00230678">
      <w:pPr>
        <w:pStyle w:val="Heading5"/>
      </w:pPr>
      <w:r w:rsidRPr="00B91B8E">
        <w:t>9.1A.5.2.</w:t>
      </w:r>
      <w:r>
        <w:t>2</w:t>
      </w:r>
      <w:r w:rsidRPr="00B91B8E">
        <w:tab/>
        <w:t xml:space="preserve">SA mode: carrier-specific scaling factor for </w:t>
      </w:r>
      <w:r>
        <w:t>PRS</w:t>
      </w:r>
      <w:r w:rsidRPr="00B91B8E">
        <w:t xml:space="preserve"> measurements performed within gaps</w:t>
      </w:r>
    </w:p>
    <w:p w14:paraId="26ABC695" w14:textId="30899CCF" w:rsidR="00C7503D" w:rsidRPr="00B91B8E" w:rsidRDefault="00230678" w:rsidP="00230678">
      <w:pPr>
        <w:rPr>
          <w:noProof/>
        </w:rPr>
      </w:pPr>
      <w:r>
        <w:t>The CSSF defined in clause 9.1.5.2.5 applies to PRS measurements performed by RedCap UEs within measurement gaps with and without FH.</w:t>
      </w: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61F50FD2" w14:textId="7F3DBA27" w:rsidR="00C7503D" w:rsidRDefault="00024765" w:rsidP="00C7503D">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2947DCF" w14:textId="19A50F3F" w:rsidR="00024765" w:rsidRDefault="00024765" w:rsidP="00024765">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18BCA668" w14:textId="40595B5D" w:rsidR="00C34F78" w:rsidRDefault="00024765" w:rsidP="00024765">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848A38C" w14:textId="23247783" w:rsidR="00C34F78" w:rsidRDefault="00024765" w:rsidP="00C34F78">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w:t>
      </w:r>
    </w:p>
    <w:p w14:paraId="7FD1FF5F" w14:textId="28D2297E" w:rsidR="00C7503D" w:rsidRDefault="00024765" w:rsidP="00C34F78">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708C4EAE" w:rsidR="004B1FA8" w:rsidRPr="00C624C8" w:rsidRDefault="004B1FA8" w:rsidP="004B1FA8">
      <w:pPr>
        <w:pStyle w:val="Heading2"/>
      </w:pPr>
      <w:r w:rsidRPr="00C624C8">
        <w:t>9.1</w:t>
      </w:r>
      <w:r>
        <w:t>C</w:t>
      </w:r>
      <w:r w:rsidRPr="00C624C8">
        <w:tab/>
        <w:t>General measurement requirement</w:t>
      </w:r>
      <w:r w:rsidR="00947716">
        <w:rPr>
          <w:rFonts w:hint="eastAsia"/>
          <w:lang w:val="en-US" w:eastAsia="zh-CN"/>
        </w:rPr>
        <w:t xml:space="preserve"> for SAN</w:t>
      </w:r>
    </w:p>
    <w:p w14:paraId="11617C48" w14:textId="77777777" w:rsidR="004B1FA8" w:rsidRPr="00D427C4" w:rsidRDefault="004B1FA8" w:rsidP="004B1FA8">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63E99971" w14:textId="77777777" w:rsidR="004B1FA8" w:rsidRDefault="004B1FA8" w:rsidP="004B1FA8">
      <w:pPr>
        <w:rPr>
          <w:rFonts w:eastAsia="SimSun"/>
          <w:i/>
          <w:iCs/>
        </w:rPr>
      </w:pPr>
      <w:r w:rsidRPr="00D427C4">
        <w:rPr>
          <w:rFonts w:eastAsia="SimSun"/>
          <w:i/>
          <w:iCs/>
        </w:rPr>
        <w:t>Editor’s note: Terminology will be further clarified and selected between, e.g. NTN and satellite access, based on further agreements.</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eastAsia="zh-CN"/>
        </w:rPr>
        <w:t>8</w:t>
      </w:r>
      <w:r w:rsidRPr="009C5807">
        <w:t>.331 </w:t>
      </w:r>
      <w:r w:rsidRPr="009C5807">
        <w:rPr>
          <w:rFonts w:cs="v4.2.0"/>
        </w:rPr>
        <w:t>[</w:t>
      </w:r>
      <w:r w:rsidRPr="009C5807">
        <w:rPr>
          <w:rFonts w:cs="v4.2.0" w:hint="eastAsia"/>
          <w:lang w:val="en-US" w:eastAsia="zh-CN"/>
        </w:rPr>
        <w:t>2</w:t>
      </w:r>
      <w:r w:rsidRPr="009C5807">
        <w:rPr>
          <w:rFonts w:cs="v4.2.0"/>
        </w:rPr>
        <w:t>].</w:t>
      </w:r>
    </w:p>
    <w:p w14:paraId="433F42C5" w14:textId="77777777" w:rsidR="000278E8" w:rsidRPr="009C5807" w:rsidRDefault="000278E8" w:rsidP="000278E8">
      <w:pPr>
        <w:rPr>
          <w:lang w:eastAsia="zh-CN"/>
        </w:rPr>
      </w:pPr>
    </w:p>
    <w:p w14:paraId="380B5D30" w14:textId="77777777" w:rsidR="004B1FA8" w:rsidRPr="00121A85" w:rsidRDefault="004B1FA8" w:rsidP="004B1FA8">
      <w:pPr>
        <w:pStyle w:val="Heading3"/>
      </w:pPr>
      <w:r w:rsidRPr="00121A85">
        <w:t>9.1</w:t>
      </w:r>
      <w:r>
        <w:t>C</w:t>
      </w:r>
      <w:r w:rsidRPr="00121A85">
        <w:t>.2</w:t>
      </w:r>
      <w:r w:rsidRPr="00121A85">
        <w:tab/>
        <w:t>Measurement gap</w:t>
      </w:r>
    </w:p>
    <w:p w14:paraId="300FB690" w14:textId="6F3E2FCD" w:rsidR="004B1FA8" w:rsidRDefault="00DB2C3A" w:rsidP="004B1FA8">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in order for the requirements in the following clauses to apply the network must provide</w:t>
      </w:r>
      <w:r w:rsidRPr="009C5807">
        <w:rPr>
          <w:rFonts w:cs="v4.2.0"/>
          <w:lang w:eastAsia="zh-CN"/>
        </w:rPr>
        <w:t xml:space="preserve"> </w:t>
      </w:r>
      <w:r w:rsidRPr="009C5807">
        <w:rPr>
          <w:rFonts w:cs="v4.2.0"/>
        </w:rPr>
        <w:t>a single per-UE measurement gap pattern for concurrent monitoring of all frequency layers of all frequency ranges.</w:t>
      </w:r>
    </w:p>
    <w:p w14:paraId="3B7C5DBD" w14:textId="6EB16AB5" w:rsidR="000278E8" w:rsidRPr="004B7BCD" w:rsidRDefault="000278E8" w:rsidP="000278E8">
      <w:pPr>
        <w:rPr>
          <w:rFonts w:cs="v4.2.0"/>
          <w:lang w:eastAsia="zh-CN"/>
        </w:rPr>
      </w:pPr>
      <w:r>
        <w:rPr>
          <w:rFonts w:cs="v4.2.0" w:hint="eastAsia"/>
          <w:lang w:eastAsia="zh-CN"/>
        </w:rPr>
        <w:t>F</w:t>
      </w:r>
      <w:r>
        <w:rPr>
          <w:rFonts w:cs="v4.2.0"/>
          <w:lang w:eastAsia="zh-CN"/>
        </w:rPr>
        <w:t xml:space="preserve">or the UE configured with </w:t>
      </w:r>
      <w:r>
        <w:t>only PCell, which is served by SAN</w:t>
      </w:r>
      <w:r>
        <w:rPr>
          <w:rFonts w:cs="v4.2.0"/>
          <w:lang w:eastAsia="zh-CN"/>
        </w:rPr>
        <w:t>, i</w:t>
      </w:r>
      <w:r w:rsidRPr="009C5807">
        <w:t xml:space="preserve">f the UE requires </w:t>
      </w:r>
      <w:r w:rsidRPr="009C5807">
        <w:rPr>
          <w:lang w:eastAsia="zh-CN"/>
        </w:rPr>
        <w:t>measurement gap</w:t>
      </w:r>
      <w:r w:rsidRPr="009C5807">
        <w:t xml:space="preserve">s to identify and measure cells </w:t>
      </w:r>
      <w:r>
        <w:t xml:space="preserve">operating in satellite access network and/or TN cells, </w:t>
      </w:r>
      <w:r w:rsidRPr="009C5807">
        <w:t>and the UE does not support independent measurement gap patterns for different frequency ranges as specified in Table 5.1-1 in [18, 19, 20]</w:t>
      </w:r>
      <w:r>
        <w:t xml:space="preserve">, </w:t>
      </w:r>
      <w:r w:rsidRPr="009C5807">
        <w:rPr>
          <w:rFonts w:cs="v4.2.0"/>
        </w:rPr>
        <w:t xml:space="preserve">in order for the requirements in the following clauses to apply </w:t>
      </w:r>
      <w:r>
        <w:t>t</w:t>
      </w:r>
      <w:r w:rsidRPr="00282183">
        <w:t>he network must provide a</w:t>
      </w:r>
      <w:r>
        <w:t xml:space="preserve">t least one per-UE measurement gap and the number of per-UE measurement gaps provided by the network must not exceed the number of measurement gaps supported by the UE, indicated by the capability </w:t>
      </w:r>
      <w:r w:rsidRPr="00F86066">
        <w:rPr>
          <w:i/>
          <w:iCs/>
        </w:rPr>
        <w:t>parallelMeasurementGap</w:t>
      </w:r>
      <w:r>
        <w:t>.</w:t>
      </w:r>
    </w:p>
    <w:p w14:paraId="33855B5E" w14:textId="777777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7777777"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rPr>
                <w:lang w:eastAsia="zh-CN"/>
              </w:rPr>
              <w:t xml:space="preserve">Measurement </w:t>
            </w:r>
            <w:r w:rsidRPr="009C5807">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rPr>
                <w:lang w:eastAsia="zh-CN"/>
              </w:rPr>
              <w:t>Measurement</w:t>
            </w:r>
            <w:r w:rsidRPr="009C5807">
              <w:t xml:space="preserve">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9.5pt;height:128.5pt" o:ole="">
            <v:imagedata r:id="rId8" o:title=""/>
          </v:shape>
          <o:OLEObject Type="Embed" ProgID="Visio.Drawing.11" ShapeID="_x0000_i1040" DrawAspect="Content" ObjectID="_1767144654" r:id="rId34"/>
        </w:object>
      </w:r>
    </w:p>
    <w:p w14:paraId="53E14EDB" w14:textId="77777777" w:rsidR="004B1FA8" w:rsidRPr="009C5807" w:rsidRDefault="004B1FA8" w:rsidP="004B1FA8">
      <w:pPr>
        <w:pStyle w:val="B10"/>
      </w:pPr>
      <w:r w:rsidRPr="009C5807">
        <w:t>(a)</w:t>
      </w:r>
      <w:r w:rsidRPr="009C5807">
        <w:tab/>
        <w:t>Measurement gap with MGL = N(ms) with MG timing advance of 0ms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9.5pt;height:128.5pt" o:ole="">
            <v:imagedata r:id="rId10" o:title=""/>
          </v:shape>
          <o:OLEObject Type="Embed" ProgID="Visio.Drawing.11" ShapeID="_x0000_i1041" DrawAspect="Content" ObjectID="_1767144655" r:id="rId35"/>
        </w:object>
      </w:r>
    </w:p>
    <w:p w14:paraId="2A62CBC2" w14:textId="77777777" w:rsidR="004B1FA8" w:rsidRPr="009C5807" w:rsidRDefault="004B1FA8" w:rsidP="004B1FA8">
      <w:pPr>
        <w:pStyle w:val="B10"/>
      </w:pPr>
      <w:r w:rsidRPr="009C5807">
        <w:t>(b)</w:t>
      </w:r>
      <w:r w:rsidRPr="009C5807">
        <w:tab/>
        <w:t>Measurement gap with MGL = N(ms) with MG timing advance of 0.5ms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rPr>
          <w:lang w:eastAsia="zh-CN"/>
        </w:rPr>
        <w:t xml:space="preserve"> operation </w:t>
      </w:r>
      <w:r>
        <w:rPr>
          <w:lang w:eastAsia="zh-CN"/>
        </w:rPr>
        <w:t xml:space="preserve">confgigured </w:t>
      </w:r>
      <w:r w:rsidRPr="009C5807">
        <w:rPr>
          <w:lang w:eastAsia="zh-CN"/>
        </w:rPr>
        <w:t xml:space="preserve">with </w:t>
      </w:r>
      <w:r>
        <w:rPr>
          <w:lang w:eastAsia="zh-CN"/>
        </w:rPr>
        <w:t xml:space="preserve">only </w:t>
      </w:r>
      <w:r w:rsidRPr="009C5807">
        <w:rPr>
          <w:lang w:eastAsia="zh-CN"/>
        </w:rPr>
        <w:t>single carrier</w:t>
      </w:r>
    </w:p>
    <w:p w14:paraId="5BB87788" w14:textId="3887133D" w:rsidR="004B1FA8" w:rsidRPr="009C5807" w:rsidRDefault="00981E69" w:rsidP="004B1FA8">
      <w:r w:rsidRPr="009C5807">
        <w:t>In determining the measurement gap starting point, UE shall use the DL timing of the latest NR subframe occurring immediately before the configured measurement gap.</w:t>
      </w:r>
      <w:r>
        <w:t xml:space="preserve"> </w:t>
      </w:r>
      <w:r w:rsidRPr="00BA26DD">
        <w:t xml:space="preserve">The corresponding total number of </w:t>
      </w:r>
      <w:r>
        <w:t xml:space="preserve">DL </w:t>
      </w:r>
      <w:r w:rsidRPr="00BA26DD">
        <w:t>interrupted slot</w:t>
      </w:r>
      <w:r w:rsidRPr="00BA26DD">
        <w:rPr>
          <w:rFonts w:eastAsia="MS Mincho"/>
          <w:lang w:eastAsia="ja-JP"/>
        </w:rPr>
        <w:t>s</w:t>
      </w:r>
      <w:r w:rsidRPr="00BA26DD">
        <w:t xml:space="preserve"> on PCell is listed in Table 9.1C.2-2 for NR standalone </w:t>
      </w:r>
      <w:r w:rsidRPr="00BA26DD">
        <w:rPr>
          <w:lang w:eastAsia="zh-CN"/>
        </w:rPr>
        <w:t>configured with only single carrier.</w:t>
      </w:r>
    </w:p>
    <w:p w14:paraId="4ECE866E" w14:textId="77777777" w:rsidR="004B1FA8" w:rsidRPr="009C5807" w:rsidRDefault="004B1FA8" w:rsidP="004B1FA8">
      <w:pPr>
        <w:pStyle w:val="TH"/>
        <w:rPr>
          <w:rFonts w:eastAsia="MS Mincho"/>
          <w:lang w:val="en-US" w:eastAsia="ja-JP"/>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8D70D0">
            <w:pPr>
              <w:pStyle w:val="TAH"/>
            </w:pPr>
            <w:r w:rsidRPr="00B84E6C">
              <w:rPr>
                <w:lang w:eastAsia="ko-KR"/>
              </w:rPr>
              <w:t xml:space="preserve">NR </w:t>
            </w:r>
          </w:p>
        </w:tc>
        <w:tc>
          <w:tcPr>
            <w:tcW w:w="8925" w:type="dxa"/>
            <w:gridSpan w:val="10"/>
          </w:tcPr>
          <w:p w14:paraId="22A63FB9" w14:textId="77777777" w:rsidR="004B1FA8" w:rsidRPr="00B84E6C" w:rsidRDefault="004B1FA8" w:rsidP="008D70D0">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8D70D0">
            <w:pPr>
              <w:pStyle w:val="TAH"/>
              <w:rPr>
                <w:lang w:eastAsia="ko-KR"/>
              </w:rPr>
            </w:pPr>
            <w:r w:rsidRPr="00B84E6C">
              <w:rPr>
                <w:lang w:eastAsia="ko-KR"/>
              </w:rPr>
              <w:t>SCS</w:t>
            </w:r>
          </w:p>
        </w:tc>
        <w:tc>
          <w:tcPr>
            <w:tcW w:w="4386" w:type="dxa"/>
            <w:gridSpan w:val="5"/>
          </w:tcPr>
          <w:p w14:paraId="6570251E" w14:textId="77777777" w:rsidR="004B1FA8" w:rsidRPr="00B84E6C" w:rsidRDefault="004B1FA8" w:rsidP="008D70D0">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8D70D0">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8D70D0">
            <w:pPr>
              <w:pStyle w:val="TAH"/>
            </w:pPr>
            <w:r w:rsidRPr="00B84E6C">
              <w:t>(kHz)</w:t>
            </w:r>
          </w:p>
        </w:tc>
        <w:tc>
          <w:tcPr>
            <w:tcW w:w="801" w:type="dxa"/>
          </w:tcPr>
          <w:p w14:paraId="5225A088"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8D70D0">
            <w:pPr>
              <w:pStyle w:val="TAH"/>
              <w:rPr>
                <w:lang w:eastAsia="ko-KR"/>
              </w:rPr>
            </w:pPr>
            <w:r w:rsidRPr="00B84E6C">
              <w:rPr>
                <w:lang w:eastAsia="ko-KR"/>
              </w:rPr>
              <w:t>MGL=6ms</w:t>
            </w:r>
          </w:p>
        </w:tc>
        <w:tc>
          <w:tcPr>
            <w:tcW w:w="877" w:type="dxa"/>
          </w:tcPr>
          <w:p w14:paraId="52E785C7" w14:textId="77777777" w:rsidR="004B1FA8" w:rsidRPr="00B84E6C" w:rsidRDefault="004B1FA8" w:rsidP="008D70D0">
            <w:pPr>
              <w:pStyle w:val="TAH"/>
              <w:rPr>
                <w:lang w:eastAsia="ko-KR"/>
              </w:rPr>
            </w:pPr>
            <w:r w:rsidRPr="00B84E6C">
              <w:rPr>
                <w:lang w:eastAsia="ko-KR"/>
              </w:rPr>
              <w:t>MGL=4ms</w:t>
            </w:r>
          </w:p>
        </w:tc>
        <w:tc>
          <w:tcPr>
            <w:tcW w:w="877" w:type="dxa"/>
          </w:tcPr>
          <w:p w14:paraId="17040800" w14:textId="77777777" w:rsidR="004B1FA8" w:rsidRPr="00B84E6C" w:rsidRDefault="004B1FA8" w:rsidP="008D70D0">
            <w:pPr>
              <w:pStyle w:val="TAH"/>
              <w:rPr>
                <w:lang w:eastAsia="ko-KR"/>
              </w:rPr>
            </w:pPr>
            <w:r w:rsidRPr="00B84E6C">
              <w:rPr>
                <w:lang w:eastAsia="ko-KR"/>
              </w:rPr>
              <w:t>MGL=3ms</w:t>
            </w:r>
          </w:p>
        </w:tc>
        <w:tc>
          <w:tcPr>
            <w:tcW w:w="954" w:type="dxa"/>
          </w:tcPr>
          <w:p w14:paraId="10B3A046"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8D70D0">
            <w:pPr>
              <w:pStyle w:val="TAH"/>
              <w:rPr>
                <w:lang w:eastAsia="ko-KR"/>
              </w:rPr>
            </w:pPr>
            <w:r w:rsidRPr="00B84E6C">
              <w:rPr>
                <w:lang w:eastAsia="ko-KR"/>
              </w:rPr>
              <w:t>MGL=6ms</w:t>
            </w:r>
          </w:p>
        </w:tc>
        <w:tc>
          <w:tcPr>
            <w:tcW w:w="877" w:type="dxa"/>
          </w:tcPr>
          <w:p w14:paraId="2BC8A1F6" w14:textId="77777777" w:rsidR="004B1FA8" w:rsidRPr="00B84E6C" w:rsidRDefault="004B1FA8" w:rsidP="008D70D0">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8D70D0">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8D70D0">
            <w:pPr>
              <w:pStyle w:val="TAC"/>
            </w:pPr>
            <w:r w:rsidRPr="00B84E6C">
              <w:t>15</w:t>
            </w:r>
          </w:p>
        </w:tc>
        <w:tc>
          <w:tcPr>
            <w:tcW w:w="801" w:type="dxa"/>
          </w:tcPr>
          <w:p w14:paraId="65613A93" w14:textId="77777777" w:rsidR="004B1FA8" w:rsidRPr="00B84E6C" w:rsidRDefault="004B1FA8" w:rsidP="008D70D0">
            <w:pPr>
              <w:pStyle w:val="TAC"/>
              <w:rPr>
                <w:lang w:eastAsia="ko-KR"/>
              </w:rPr>
            </w:pPr>
            <w:r>
              <w:rPr>
                <w:lang w:eastAsia="ko-KR"/>
              </w:rPr>
              <w:t>20</w:t>
            </w:r>
          </w:p>
        </w:tc>
        <w:tc>
          <w:tcPr>
            <w:tcW w:w="954" w:type="dxa"/>
          </w:tcPr>
          <w:p w14:paraId="5E10F603" w14:textId="77777777" w:rsidR="004B1FA8" w:rsidRPr="00B84E6C" w:rsidRDefault="004B1FA8" w:rsidP="008D70D0">
            <w:pPr>
              <w:pStyle w:val="TAC"/>
              <w:rPr>
                <w:lang w:eastAsia="ko-KR"/>
              </w:rPr>
            </w:pPr>
            <w:r>
              <w:rPr>
                <w:lang w:eastAsia="ko-KR"/>
              </w:rPr>
              <w:t>10</w:t>
            </w:r>
          </w:p>
        </w:tc>
        <w:tc>
          <w:tcPr>
            <w:tcW w:w="877" w:type="dxa"/>
          </w:tcPr>
          <w:p w14:paraId="4BBAC9E0" w14:textId="77777777" w:rsidR="004B1FA8" w:rsidRPr="00B84E6C" w:rsidRDefault="004B1FA8" w:rsidP="008D70D0">
            <w:pPr>
              <w:pStyle w:val="TAC"/>
              <w:rPr>
                <w:lang w:eastAsia="ko-KR"/>
              </w:rPr>
            </w:pPr>
            <w:r w:rsidRPr="00B84E6C">
              <w:rPr>
                <w:lang w:eastAsia="ko-KR"/>
              </w:rPr>
              <w:t>6</w:t>
            </w:r>
          </w:p>
        </w:tc>
        <w:tc>
          <w:tcPr>
            <w:tcW w:w="877" w:type="dxa"/>
          </w:tcPr>
          <w:p w14:paraId="57DF68B8" w14:textId="77777777" w:rsidR="004B1FA8" w:rsidRPr="00B84E6C" w:rsidRDefault="004B1FA8" w:rsidP="008D70D0">
            <w:pPr>
              <w:pStyle w:val="TAC"/>
              <w:rPr>
                <w:lang w:eastAsia="ko-KR"/>
              </w:rPr>
            </w:pPr>
            <w:r w:rsidRPr="00B84E6C">
              <w:rPr>
                <w:lang w:eastAsia="ko-KR"/>
              </w:rPr>
              <w:t>4</w:t>
            </w:r>
          </w:p>
        </w:tc>
        <w:tc>
          <w:tcPr>
            <w:tcW w:w="877" w:type="dxa"/>
          </w:tcPr>
          <w:p w14:paraId="30C14C96" w14:textId="77777777" w:rsidR="004B1FA8" w:rsidRPr="00B84E6C" w:rsidRDefault="004B1FA8" w:rsidP="008D70D0">
            <w:pPr>
              <w:pStyle w:val="TAC"/>
              <w:rPr>
                <w:lang w:eastAsia="ko-KR"/>
              </w:rPr>
            </w:pPr>
            <w:r w:rsidRPr="00B84E6C">
              <w:rPr>
                <w:lang w:eastAsia="ko-KR"/>
              </w:rPr>
              <w:t>3</w:t>
            </w:r>
          </w:p>
        </w:tc>
        <w:tc>
          <w:tcPr>
            <w:tcW w:w="954" w:type="dxa"/>
          </w:tcPr>
          <w:p w14:paraId="02A3E5FF" w14:textId="77777777" w:rsidR="004B1FA8" w:rsidRPr="002F5786" w:rsidRDefault="004B1FA8" w:rsidP="008D70D0">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8D70D0">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8D70D0">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8D70D0">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8D70D0">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8D70D0">
            <w:pPr>
              <w:pStyle w:val="TAC"/>
            </w:pPr>
            <w:r w:rsidRPr="00B84E6C">
              <w:t>30</w:t>
            </w:r>
          </w:p>
        </w:tc>
        <w:tc>
          <w:tcPr>
            <w:tcW w:w="801" w:type="dxa"/>
          </w:tcPr>
          <w:p w14:paraId="6FC87E79" w14:textId="77777777" w:rsidR="004B1FA8" w:rsidRPr="00B84E6C" w:rsidRDefault="004B1FA8" w:rsidP="008D70D0">
            <w:pPr>
              <w:pStyle w:val="TAC"/>
              <w:rPr>
                <w:lang w:eastAsia="ko-KR"/>
              </w:rPr>
            </w:pPr>
            <w:r>
              <w:rPr>
                <w:lang w:eastAsia="ko-KR"/>
              </w:rPr>
              <w:t>40</w:t>
            </w:r>
          </w:p>
        </w:tc>
        <w:tc>
          <w:tcPr>
            <w:tcW w:w="954" w:type="dxa"/>
          </w:tcPr>
          <w:p w14:paraId="79A8D56D" w14:textId="77777777" w:rsidR="004B1FA8" w:rsidRPr="00B84E6C" w:rsidRDefault="004B1FA8" w:rsidP="008D70D0">
            <w:pPr>
              <w:pStyle w:val="TAC"/>
              <w:rPr>
                <w:lang w:eastAsia="ko-KR"/>
              </w:rPr>
            </w:pPr>
            <w:r>
              <w:rPr>
                <w:lang w:eastAsia="ko-KR"/>
              </w:rPr>
              <w:t>20</w:t>
            </w:r>
          </w:p>
        </w:tc>
        <w:tc>
          <w:tcPr>
            <w:tcW w:w="877" w:type="dxa"/>
          </w:tcPr>
          <w:p w14:paraId="5D109EF9" w14:textId="77777777" w:rsidR="004B1FA8" w:rsidRPr="00B84E6C" w:rsidRDefault="004B1FA8" w:rsidP="008D70D0">
            <w:pPr>
              <w:pStyle w:val="TAC"/>
              <w:rPr>
                <w:lang w:eastAsia="ko-KR"/>
              </w:rPr>
            </w:pPr>
            <w:r w:rsidRPr="00B84E6C">
              <w:rPr>
                <w:lang w:eastAsia="ko-KR"/>
              </w:rPr>
              <w:t>12</w:t>
            </w:r>
          </w:p>
        </w:tc>
        <w:tc>
          <w:tcPr>
            <w:tcW w:w="877" w:type="dxa"/>
          </w:tcPr>
          <w:p w14:paraId="61AF9158" w14:textId="77777777" w:rsidR="004B1FA8" w:rsidRPr="00B84E6C" w:rsidRDefault="004B1FA8" w:rsidP="008D70D0">
            <w:pPr>
              <w:pStyle w:val="TAC"/>
              <w:rPr>
                <w:lang w:eastAsia="ko-KR"/>
              </w:rPr>
            </w:pPr>
            <w:r w:rsidRPr="00B84E6C">
              <w:rPr>
                <w:lang w:eastAsia="ko-KR"/>
              </w:rPr>
              <w:t>8</w:t>
            </w:r>
          </w:p>
        </w:tc>
        <w:tc>
          <w:tcPr>
            <w:tcW w:w="877" w:type="dxa"/>
          </w:tcPr>
          <w:p w14:paraId="2767C379" w14:textId="77777777" w:rsidR="004B1FA8" w:rsidRPr="00B84E6C" w:rsidRDefault="004B1FA8" w:rsidP="008D70D0">
            <w:pPr>
              <w:pStyle w:val="TAC"/>
              <w:rPr>
                <w:lang w:eastAsia="ko-KR"/>
              </w:rPr>
            </w:pPr>
            <w:r w:rsidRPr="00B84E6C">
              <w:rPr>
                <w:lang w:eastAsia="ko-KR"/>
              </w:rPr>
              <w:t>6</w:t>
            </w:r>
          </w:p>
        </w:tc>
        <w:tc>
          <w:tcPr>
            <w:tcW w:w="954" w:type="dxa"/>
          </w:tcPr>
          <w:p w14:paraId="52C2BF04" w14:textId="77777777" w:rsidR="004B1FA8" w:rsidRPr="00B84E6C" w:rsidRDefault="004B1FA8" w:rsidP="008D70D0">
            <w:pPr>
              <w:pStyle w:val="TAC"/>
              <w:rPr>
                <w:lang w:eastAsia="ko-KR"/>
              </w:rPr>
            </w:pPr>
            <w:r>
              <w:rPr>
                <w:lang w:eastAsia="ko-KR"/>
              </w:rPr>
              <w:t>40</w:t>
            </w:r>
          </w:p>
        </w:tc>
        <w:tc>
          <w:tcPr>
            <w:tcW w:w="954" w:type="dxa"/>
          </w:tcPr>
          <w:p w14:paraId="1426CFED" w14:textId="77777777" w:rsidR="004B1FA8" w:rsidRPr="00B84E6C" w:rsidRDefault="004B1FA8" w:rsidP="008D70D0">
            <w:pPr>
              <w:pStyle w:val="TAC"/>
              <w:rPr>
                <w:lang w:eastAsia="ko-KR"/>
              </w:rPr>
            </w:pPr>
            <w:r>
              <w:rPr>
                <w:lang w:eastAsia="ko-KR"/>
              </w:rPr>
              <w:t>20</w:t>
            </w:r>
          </w:p>
        </w:tc>
        <w:tc>
          <w:tcPr>
            <w:tcW w:w="877" w:type="dxa"/>
          </w:tcPr>
          <w:p w14:paraId="300377E9" w14:textId="77777777" w:rsidR="004B1FA8" w:rsidRPr="00B84E6C" w:rsidRDefault="004B1FA8" w:rsidP="008D70D0">
            <w:pPr>
              <w:pStyle w:val="TAC"/>
              <w:rPr>
                <w:lang w:eastAsia="ko-KR"/>
              </w:rPr>
            </w:pPr>
            <w:r w:rsidRPr="00B84E6C">
              <w:rPr>
                <w:lang w:eastAsia="ko-KR"/>
              </w:rPr>
              <w:t>12</w:t>
            </w:r>
          </w:p>
        </w:tc>
        <w:tc>
          <w:tcPr>
            <w:tcW w:w="877" w:type="dxa"/>
          </w:tcPr>
          <w:p w14:paraId="101C040F" w14:textId="77777777" w:rsidR="004B1FA8" w:rsidRPr="00B84E6C" w:rsidRDefault="004B1FA8" w:rsidP="008D70D0">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8D70D0">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8D70D0">
            <w:pPr>
              <w:pStyle w:val="TAC"/>
            </w:pPr>
            <w:r w:rsidRPr="00B84E6C">
              <w:t>60</w:t>
            </w:r>
          </w:p>
        </w:tc>
        <w:tc>
          <w:tcPr>
            <w:tcW w:w="801" w:type="dxa"/>
          </w:tcPr>
          <w:p w14:paraId="6CCE1883" w14:textId="77777777" w:rsidR="004B1FA8" w:rsidRPr="00B84E6C" w:rsidRDefault="004B1FA8" w:rsidP="008D70D0">
            <w:pPr>
              <w:pStyle w:val="TAC"/>
              <w:rPr>
                <w:lang w:eastAsia="ko-KR"/>
              </w:rPr>
            </w:pPr>
            <w:r>
              <w:rPr>
                <w:lang w:eastAsia="ko-KR"/>
              </w:rPr>
              <w:t>80</w:t>
            </w:r>
          </w:p>
        </w:tc>
        <w:tc>
          <w:tcPr>
            <w:tcW w:w="954" w:type="dxa"/>
          </w:tcPr>
          <w:p w14:paraId="398F5BF7" w14:textId="77777777" w:rsidR="004B1FA8" w:rsidRPr="00B84E6C" w:rsidRDefault="004B1FA8" w:rsidP="008D70D0">
            <w:pPr>
              <w:pStyle w:val="TAC"/>
              <w:rPr>
                <w:lang w:eastAsia="ko-KR"/>
              </w:rPr>
            </w:pPr>
            <w:r>
              <w:rPr>
                <w:lang w:eastAsia="ko-KR"/>
              </w:rPr>
              <w:t>40</w:t>
            </w:r>
          </w:p>
        </w:tc>
        <w:tc>
          <w:tcPr>
            <w:tcW w:w="877" w:type="dxa"/>
          </w:tcPr>
          <w:p w14:paraId="4BC7EEAB" w14:textId="77777777" w:rsidR="004B1FA8" w:rsidRPr="00B84E6C" w:rsidRDefault="004B1FA8" w:rsidP="008D70D0">
            <w:pPr>
              <w:pStyle w:val="TAC"/>
              <w:rPr>
                <w:lang w:eastAsia="ko-KR"/>
              </w:rPr>
            </w:pPr>
            <w:r w:rsidRPr="00B84E6C">
              <w:rPr>
                <w:lang w:eastAsia="ko-KR"/>
              </w:rPr>
              <w:t>24</w:t>
            </w:r>
          </w:p>
        </w:tc>
        <w:tc>
          <w:tcPr>
            <w:tcW w:w="877" w:type="dxa"/>
          </w:tcPr>
          <w:p w14:paraId="501BEB17" w14:textId="77777777" w:rsidR="004B1FA8" w:rsidRPr="00B84E6C" w:rsidRDefault="004B1FA8" w:rsidP="008D70D0">
            <w:pPr>
              <w:pStyle w:val="TAC"/>
              <w:rPr>
                <w:lang w:eastAsia="ko-KR"/>
              </w:rPr>
            </w:pPr>
            <w:r w:rsidRPr="00B84E6C">
              <w:rPr>
                <w:lang w:eastAsia="ko-KR"/>
              </w:rPr>
              <w:t>16</w:t>
            </w:r>
          </w:p>
        </w:tc>
        <w:tc>
          <w:tcPr>
            <w:tcW w:w="877" w:type="dxa"/>
          </w:tcPr>
          <w:p w14:paraId="5A16AA72" w14:textId="77777777" w:rsidR="004B1FA8" w:rsidRPr="00B84E6C" w:rsidRDefault="004B1FA8" w:rsidP="008D70D0">
            <w:pPr>
              <w:pStyle w:val="TAC"/>
              <w:rPr>
                <w:lang w:eastAsia="ko-KR"/>
              </w:rPr>
            </w:pPr>
            <w:r w:rsidRPr="00B84E6C">
              <w:rPr>
                <w:lang w:eastAsia="ko-KR"/>
              </w:rPr>
              <w:t>12</w:t>
            </w:r>
          </w:p>
        </w:tc>
        <w:tc>
          <w:tcPr>
            <w:tcW w:w="954" w:type="dxa"/>
          </w:tcPr>
          <w:p w14:paraId="3295B021" w14:textId="77777777" w:rsidR="004B1FA8" w:rsidRPr="00B84E6C" w:rsidRDefault="004B1FA8" w:rsidP="008D70D0">
            <w:pPr>
              <w:pStyle w:val="TAC"/>
              <w:rPr>
                <w:lang w:eastAsia="ko-KR"/>
              </w:rPr>
            </w:pPr>
            <w:r>
              <w:rPr>
                <w:lang w:eastAsia="ko-KR"/>
              </w:rPr>
              <w:t>80</w:t>
            </w:r>
          </w:p>
        </w:tc>
        <w:tc>
          <w:tcPr>
            <w:tcW w:w="954" w:type="dxa"/>
          </w:tcPr>
          <w:p w14:paraId="3392BE3A" w14:textId="77777777" w:rsidR="004B1FA8" w:rsidRPr="00B84E6C" w:rsidRDefault="004B1FA8" w:rsidP="008D70D0">
            <w:pPr>
              <w:pStyle w:val="TAC"/>
              <w:rPr>
                <w:lang w:eastAsia="ko-KR"/>
              </w:rPr>
            </w:pPr>
            <w:r>
              <w:rPr>
                <w:lang w:eastAsia="ko-KR"/>
              </w:rPr>
              <w:t>40</w:t>
            </w:r>
          </w:p>
        </w:tc>
        <w:tc>
          <w:tcPr>
            <w:tcW w:w="877" w:type="dxa"/>
          </w:tcPr>
          <w:p w14:paraId="1F98818D" w14:textId="77777777" w:rsidR="004B1FA8" w:rsidRPr="00B84E6C" w:rsidRDefault="004B1FA8" w:rsidP="008D70D0">
            <w:pPr>
              <w:pStyle w:val="TAC"/>
              <w:rPr>
                <w:lang w:eastAsia="ko-KR"/>
              </w:rPr>
            </w:pPr>
            <w:r w:rsidRPr="00B84E6C">
              <w:rPr>
                <w:lang w:eastAsia="ko-KR"/>
              </w:rPr>
              <w:t>24</w:t>
            </w:r>
          </w:p>
        </w:tc>
        <w:tc>
          <w:tcPr>
            <w:tcW w:w="877" w:type="dxa"/>
          </w:tcPr>
          <w:p w14:paraId="38AEC6D4" w14:textId="77777777" w:rsidR="004B1FA8" w:rsidRPr="00B84E6C" w:rsidRDefault="004B1FA8" w:rsidP="008D70D0">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8D70D0">
            <w:pPr>
              <w:pStyle w:val="TAC"/>
              <w:rPr>
                <w:lang w:eastAsia="ko-KR"/>
              </w:rPr>
            </w:pPr>
            <w:r w:rsidRPr="00B84E6C">
              <w:rPr>
                <w:lang w:eastAsia="ko-KR"/>
              </w:rPr>
              <w:t>12</w:t>
            </w:r>
          </w:p>
        </w:tc>
      </w:tr>
      <w:tr w:rsidR="004B1FA8" w:rsidRPr="00B84E6C" w14:paraId="1CE59F57" w14:textId="77777777" w:rsidTr="008D70D0">
        <w:trPr>
          <w:jc w:val="center"/>
        </w:trPr>
        <w:tc>
          <w:tcPr>
            <w:tcW w:w="9629" w:type="dxa"/>
            <w:gridSpan w:val="11"/>
          </w:tcPr>
          <w:p w14:paraId="6903E546" w14:textId="77777777" w:rsidR="004B1FA8" w:rsidRPr="00B84E6C" w:rsidRDefault="004B1FA8" w:rsidP="008D70D0">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557FA4E4" w14:textId="77777777" w:rsidR="004B1FA8" w:rsidRPr="00B84E6C" w:rsidRDefault="004B1FA8" w:rsidP="008D70D0">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301E7E49" w14:textId="77777777" w:rsidR="004B1FA8" w:rsidRPr="009C5807" w:rsidRDefault="004B1FA8" w:rsidP="00CB60CB">
      <w:pPr>
        <w:rPr>
          <w:rFonts w:eastAsia="MS Mincho"/>
        </w:rPr>
      </w:pPr>
    </w:p>
    <w:p w14:paraId="7FB434FC" w14:textId="72BD35BA" w:rsidR="00981E69" w:rsidRDefault="00FA1DA0" w:rsidP="004B1FA8">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account</w:t>
      </w:r>
      <w:r w:rsidRPr="000C5F8F">
        <w:t xml:space="preserve"> TA </w:t>
      </w:r>
      <w:r>
        <w:t xml:space="preserve">as defined in clause </w:t>
      </w:r>
      <w:r w:rsidRPr="009966F8">
        <w:t>7.1C.2</w:t>
      </w:r>
      <w:r>
        <w:t xml:space="preserve">, </w:t>
      </w:r>
      <w:r w:rsidRPr="000C5F8F">
        <w:t>are interrupted.</w:t>
      </w:r>
    </w:p>
    <w:p w14:paraId="63D59696" w14:textId="3849EC97" w:rsidR="004B1FA8" w:rsidRPr="009C5807" w:rsidRDefault="004B1FA8" w:rsidP="00981E69">
      <w:pPr>
        <w:pStyle w:val="NO"/>
      </w:pPr>
      <w:r w:rsidRPr="009C5807">
        <w:t xml:space="preserve">Note: </w:t>
      </w:r>
      <w:r w:rsidR="00981E69">
        <w:tab/>
      </w:r>
      <w:r w:rsidRPr="009C5807">
        <w:t>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012D0A58" w:rsidR="00143D95" w:rsidRDefault="00143D95" w:rsidP="00143D95">
      <w:r w:rsidRPr="009C5807">
        <w:t xml:space="preserve">If the UE requires </w:t>
      </w:r>
      <w:r w:rsidRPr="009C5807">
        <w:rPr>
          <w:lang w:eastAsia="zh-CN"/>
        </w:rPr>
        <w:t>measurement gap</w:t>
      </w:r>
      <w:r w:rsidRPr="009C5807">
        <w:t>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77777777" w:rsidR="00143D95" w:rsidRDefault="00143D95" w:rsidP="00143D95">
      <w:r w:rsidRPr="008C6DE4">
        <w:t xml:space="preserve">For UE configured with the </w:t>
      </w:r>
      <w:r>
        <w:t>SA</w:t>
      </w:r>
      <w:r w:rsidRPr="008C6DE4">
        <w:t xml:space="preserve"> operation,</w:t>
      </w:r>
      <w:r>
        <w:t xml:space="preserve"> w</w:t>
      </w:r>
      <w:r w:rsidRPr="008C6DE4">
        <w:t>hen monitoring of multiple inter-frequency NR carrier</w:t>
      </w:r>
      <w:r w:rsidRPr="002D5E47">
        <w:t xml:space="preserve"> </w:t>
      </w:r>
      <w:r w:rsidRPr="008C6DE4">
        <w:t xml:space="preserve">frequency layers </w:t>
      </w:r>
      <w:r>
        <w:t xml:space="preserve">as </w:t>
      </w:r>
      <w:r w:rsidRPr="008C6DE4">
        <w:t>configured by PCell</w:t>
      </w:r>
      <w:r w:rsidRPr="00B624CD">
        <w:t xml:space="preserve"> </w:t>
      </w:r>
      <w:r w:rsidRPr="008C6DE4">
        <w:t>using gaps,</w:t>
      </w:r>
      <w:r>
        <w:t xml:space="preserve"> each monitored</w:t>
      </w:r>
      <w:r w:rsidRPr="009C5807">
        <w:t xml:space="preserve"> carrier frequency layer</w:t>
      </w:r>
      <w:r>
        <w:t>, including</w:t>
      </w:r>
      <w:r w:rsidRPr="00205CC4">
        <w:rPr>
          <w:iCs/>
        </w:rPr>
        <w:t xml:space="preserve"> </w:t>
      </w:r>
      <w:r w:rsidRPr="008C6DE4">
        <w:rPr>
          <w:iCs/>
        </w:rPr>
        <w:t>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71EF7126" w:rsidR="00143D95" w:rsidRDefault="00143D95" w:rsidP="00143D95">
      <w:r>
        <w:t xml:space="preserve">can be associated to one or two measurement gap pattern provided the network configures the concurrent measurement gap patterns. </w:t>
      </w:r>
    </w:p>
    <w:p w14:paraId="061EB713" w14:textId="77777777" w:rsidR="00143D95" w:rsidRPr="00843001" w:rsidRDefault="00143D95" w:rsidP="00143D95">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0D80739" w14:textId="77777777" w:rsidR="003E41ED" w:rsidRDefault="003E41ED" w:rsidP="003E41ED">
      <w:r>
        <w:t xml:space="preserve">The requirements in clause 9.1.2 are also applicable for the UE </w:t>
      </w:r>
      <w:r w:rsidRPr="00885F53">
        <w:t>capable of and configured with</w:t>
      </w:r>
      <w:r>
        <w:t xml:space="preserve"> multiple concurrent measurement gap patterns within each measurement gap pattern.</w:t>
      </w:r>
    </w:p>
    <w:p w14:paraId="3A99E881" w14:textId="77777777" w:rsidR="003E41ED" w:rsidRPr="009C5807" w:rsidRDefault="003E41ED" w:rsidP="003E41ED"/>
    <w:p w14:paraId="3D796BB0"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76251C12" w14:textId="77777777" w:rsidR="003E41ED" w:rsidRDefault="003E41ED" w:rsidP="003E41ED">
      <w:pPr>
        <w:rPr>
          <w:lang w:eastAsia="zh-CN"/>
        </w:rPr>
      </w:pPr>
      <w:r>
        <w:rPr>
          <w:lang w:eastAsia="zh-CN"/>
        </w:rP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7EAFC78D" w:rsidR="003E41ED" w:rsidRPr="00CA2035" w:rsidRDefault="003C6FF3" w:rsidP="003E41ED">
      <w:pPr>
        <w:pStyle w:val="B10"/>
      </w:pPr>
      <w:r>
        <w:t>-</w:t>
      </w:r>
      <w:r>
        <w:tab/>
      </w:r>
      <w:r>
        <w:rPr>
          <w:lang w:eastAsia="ja-JP"/>
        </w:rPr>
        <w:t>the distance between the two occasions is equal to or smaller than 4ms.</w:t>
      </w:r>
    </w:p>
    <w:p w14:paraId="01CCB917" w14:textId="77777777" w:rsidR="003E41ED" w:rsidRPr="00365963" w:rsidRDefault="003E41ED" w:rsidP="003E41ED">
      <w:pPr>
        <w:pStyle w:val="B10"/>
        <w:ind w:left="0" w:firstLine="0"/>
        <w:rPr>
          <w:lang w:eastAsia="zh-CN"/>
        </w:rPr>
      </w:pPr>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361A30E4" w14:textId="17D35575" w:rsidR="00DB2C3A" w:rsidRDefault="00DB2C3A" w:rsidP="00DB2C3A">
      <w:pPr>
        <w:rPr>
          <w:lang w:eastAsia="zh-CN"/>
        </w:rPr>
      </w:pPr>
      <w:r>
        <w:rPr>
          <w:lang w:eastAsia="zh-CN"/>
        </w:rPr>
        <w:t xml:space="preserve">If two colliding measurement gaps are not fully overlapping,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the measurement gap with higher priority</w:t>
      </w:r>
      <w:r>
        <w:rPr>
          <w:lang w:eastAsia="zh-CN"/>
        </w:rPr>
        <w:t>, and</w:t>
      </w:r>
      <w:r w:rsidRPr="00365963">
        <w:rPr>
          <w:lang w:eastAsia="zh-CN"/>
        </w:rPr>
        <w:t xml:space="preserve"> </w:t>
      </w:r>
      <w:r>
        <w:rPr>
          <w:lang w:eastAsia="zh-CN"/>
        </w:rPr>
        <w:t xml:space="preserve">the occasion of </w:t>
      </w:r>
      <w:r w:rsidRPr="00C21F2D">
        <w:rPr>
          <w:lang w:eastAsia="zh-CN"/>
        </w:rPr>
        <w:t>the measurement gap with lower priority is</w:t>
      </w:r>
      <w:r>
        <w:rPr>
          <w:lang w:eastAsia="zh-CN"/>
        </w:rPr>
        <w:t xml:space="preserve"> considered to be dropped. The </w:t>
      </w:r>
      <w:r w:rsidRPr="00365963">
        <w:rPr>
          <w:lang w:eastAsia="zh-CN"/>
        </w:rPr>
        <w:t xml:space="preserve">UE shall be able to </w:t>
      </w:r>
      <w:r w:rsidRPr="008C6DE4">
        <w:rPr>
          <w:lang w:val="en-US" w:eastAsia="zh-CN"/>
        </w:rPr>
        <w:t>transmit PUCCH/PUSCH/SRS or receive PDCCH/PDSCH/TRS/CSI-RS for CQI</w:t>
      </w:r>
      <w:r w:rsidRPr="00365963" w:rsidDel="00011480">
        <w:rPr>
          <w:lang w:eastAsia="zh-CN"/>
        </w:rPr>
        <w:t xml:space="preserve"> </w:t>
      </w:r>
      <w:r>
        <w:rPr>
          <w:lang w:eastAsia="zh-CN"/>
        </w:rPr>
        <w:t xml:space="preserve">in </w:t>
      </w:r>
      <w:r w:rsidRPr="00365963">
        <w:rPr>
          <w:lang w:eastAsia="zh-CN"/>
        </w:rPr>
        <w:t xml:space="preserve">the corresponding NR serving cells in the </w:t>
      </w:r>
      <w:r>
        <w:rPr>
          <w:lang w:eastAsia="zh-CN"/>
        </w:rPr>
        <w:t xml:space="preserve">slots that are not interrupted according to requirements in clause </w:t>
      </w:r>
      <w:r w:rsidRPr="009C5807">
        <w:rPr>
          <w:lang w:eastAsia="zh-CN"/>
        </w:rPr>
        <w:t>9.1</w:t>
      </w:r>
      <w:r>
        <w:rPr>
          <w:lang w:eastAsia="zh-CN"/>
        </w:rPr>
        <w:t>C</w:t>
      </w:r>
      <w:r w:rsidRPr="009C5807">
        <w:rPr>
          <w:lang w:eastAsia="zh-CN"/>
        </w:rPr>
        <w:t>.</w:t>
      </w:r>
      <w:r>
        <w:rPr>
          <w:lang w:eastAsia="zh-CN"/>
        </w:rPr>
        <w:t xml:space="preserve">8.4. </w:t>
      </w:r>
    </w:p>
    <w:p w14:paraId="25D27B7D" w14:textId="77777777" w:rsidR="00DB2C3A" w:rsidRDefault="00DB2C3A" w:rsidP="00DB2C3A">
      <w:pPr>
        <w:rPr>
          <w:lang w:eastAsia="zh-CN"/>
        </w:rPr>
      </w:pPr>
      <w:r>
        <w:rPr>
          <w:lang w:eastAsia="zh-CN"/>
        </w:rPr>
        <w:t xml:space="preserve">If two colliding measurement gaps are fully overlapping with MGRP=160ms,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w:t>
      </w:r>
      <w:r>
        <w:rPr>
          <w:lang w:eastAsia="zh-CN"/>
        </w:rPr>
        <w:t>one</w:t>
      </w:r>
      <w:r w:rsidRPr="00365963">
        <w:rPr>
          <w:lang w:eastAsia="zh-CN"/>
        </w:rPr>
        <w:t xml:space="preserve"> </w:t>
      </w:r>
      <w:r>
        <w:rPr>
          <w:lang w:eastAsia="zh-CN"/>
        </w:rPr>
        <w:t xml:space="preserve">of the </w:t>
      </w:r>
      <w:r w:rsidRPr="00365963">
        <w:rPr>
          <w:lang w:eastAsia="zh-CN"/>
        </w:rPr>
        <w:t>measurement gap</w:t>
      </w:r>
      <w:r>
        <w:rPr>
          <w:lang w:eastAsia="zh-CN"/>
        </w:rPr>
        <w:t>s, and</w:t>
      </w:r>
      <w:r w:rsidRPr="00365963">
        <w:rPr>
          <w:lang w:eastAsia="zh-CN"/>
        </w:rPr>
        <w:t xml:space="preserve"> </w:t>
      </w:r>
      <w:r>
        <w:rPr>
          <w:lang w:eastAsia="zh-CN"/>
        </w:rPr>
        <w:t xml:space="preserve">it is up to UE implementation which occasion is used for measurement, provided that UE can meet the requirements in clause 9.2C and 9.3C. </w:t>
      </w:r>
    </w:p>
    <w:p w14:paraId="67E39131" w14:textId="16D82A07" w:rsidR="003E41ED" w:rsidRDefault="00DB2C3A" w:rsidP="00DB2C3A">
      <w:pPr>
        <w:rPr>
          <w:lang w:eastAsia="zh-CN"/>
        </w:rPr>
      </w:pPr>
      <w:r>
        <w:rPr>
          <w:lang w:eastAsia="zh-CN"/>
        </w:rPr>
        <w:t>If two measurement gaps are fully overlapping with MGRP&lt;160ms, no measurement requirements apply.</w:t>
      </w:r>
    </w:p>
    <w:p w14:paraId="204602FB" w14:textId="77777777" w:rsidR="003E41ED" w:rsidRPr="00044BC9" w:rsidRDefault="003E41ED" w:rsidP="003E41ED">
      <w:pPr>
        <w:rPr>
          <w:i/>
          <w:lang w:val="en-US" w:eastAsia="zh-CN"/>
        </w:rPr>
      </w:pPr>
    </w:p>
    <w:p w14:paraId="38ED2C87"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7DD20C9C" w14:textId="77777777" w:rsidR="003E41ED" w:rsidRDefault="003E41ED" w:rsidP="003E41ED">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rPr>
          <w:lang w:eastAsia="en-US"/>
        </w:rPr>
      </w:pPr>
      <w:r w:rsidRPr="002359C3">
        <w:rPr>
          <w:lang w:eastAsia="en-US"/>
        </w:rPr>
        <w:t>9.1C.9</w:t>
      </w:r>
      <w:r w:rsidRPr="002359C3">
        <w:rPr>
          <w:lang w:eastAsia="en-US"/>
        </w:rPr>
        <w:tab/>
        <w:t>Collision between SMTC</w:t>
      </w:r>
      <w:r>
        <w:rPr>
          <w:lang w:eastAsia="en-US"/>
        </w:rPr>
        <w:t xml:space="preserve"> and </w:t>
      </w:r>
      <w:r w:rsidRPr="002359C3">
        <w:rPr>
          <w:lang w:eastAsia="en-US"/>
        </w:rPr>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pPr>
        <w:rPr>
          <w:lang w:eastAsia="en-US"/>
        </w:rPr>
      </w:pPr>
      <w:r w:rsidRPr="002359C3">
        <w:rPr>
          <w:rFonts w:cs="v4.2.0"/>
          <w:lang w:eastAsia="en-US"/>
        </w:rPr>
        <w:t>This clause contains definition of collision between SMTC</w:t>
      </w:r>
      <w:r>
        <w:rPr>
          <w:rFonts w:cs="v4.2.0"/>
          <w:lang w:eastAsia="en-US"/>
        </w:rPr>
        <w:t>s</w:t>
      </w:r>
      <w:r w:rsidRPr="002359C3">
        <w:rPr>
          <w:rFonts w:cs="v4.2.0"/>
          <w:lang w:eastAsia="en-US"/>
        </w:rPr>
        <w:t xml:space="preserve"> </w:t>
      </w:r>
      <w:r>
        <w:rPr>
          <w:rFonts w:cs="v4.2.0"/>
          <w:lang w:eastAsia="en-US"/>
        </w:rPr>
        <w:t>and</w:t>
      </w:r>
      <w:r w:rsidRPr="002359C3">
        <w:rPr>
          <w:rFonts w:cs="v4.2.0"/>
          <w:lang w:eastAsia="en-US"/>
        </w:rPr>
        <w:t xml:space="preserve"> measurement gap for SAN.</w:t>
      </w:r>
    </w:p>
    <w:p w14:paraId="16A18F49" w14:textId="7F095A87" w:rsidR="00A43254" w:rsidRPr="002359C3" w:rsidRDefault="00A43254" w:rsidP="00E51E37">
      <w:pPr>
        <w:pStyle w:val="Heading4"/>
      </w:pPr>
      <w:r w:rsidRPr="002359C3">
        <w:t>9.1C.9.</w:t>
      </w:r>
      <w:r w:rsidR="00E51E37">
        <w:t>2</w:t>
      </w:r>
      <w:r w:rsidRPr="002359C3">
        <w:tab/>
        <w:t xml:space="preserve">Collision between </w:t>
      </w:r>
      <w:r w:rsidRPr="0026177E">
        <w:rPr>
          <w:lang w:eastAsia="en-US"/>
        </w:rPr>
        <w:t xml:space="preserve">SMTCs </w:t>
      </w:r>
      <w:r>
        <w:rPr>
          <w:lang w:eastAsia="en-US"/>
        </w:rPr>
        <w:t>and</w:t>
      </w:r>
      <w:r w:rsidRPr="0026177E">
        <w:rPr>
          <w:lang w:eastAsia="en-US"/>
        </w:rPr>
        <w:t xml:space="preserve"> </w:t>
      </w:r>
      <w:r w:rsidRPr="002359C3">
        <w:rPr>
          <w:lang w:eastAsia="en-US"/>
        </w:rPr>
        <w:t>measurement gap</w:t>
      </w:r>
    </w:p>
    <w:p w14:paraId="4F029772" w14:textId="77777777" w:rsidR="00A43254" w:rsidRPr="002359C3" w:rsidRDefault="00A43254" w:rsidP="00A43254">
      <w:pPr>
        <w:rPr>
          <w:lang w:eastAsia="en-US"/>
        </w:rPr>
      </w:pPr>
      <w:r w:rsidRPr="002359C3">
        <w:t xml:space="preserve">Collision between occasions of SMTC </w:t>
      </w:r>
      <w:r>
        <w:rPr>
          <w:rFonts w:cs="v4.2.0"/>
          <w:lang w:eastAsia="en-US"/>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rPr>
          <w:lang w:eastAsia="en-US"/>
        </w:rPr>
        <w:t xml:space="preserve">When UE is </w:t>
      </w:r>
      <w:r w:rsidRPr="003D1465">
        <w:rPr>
          <w:lang w:eastAsia="en-US"/>
        </w:rPr>
        <w:t>configured with one or more than one measurement gap pattern,</w:t>
      </w:r>
      <w:r w:rsidRPr="003D1465">
        <w:t xml:space="preserve"> </w:t>
      </w:r>
      <w:r>
        <w:t xml:space="preserve">an </w:t>
      </w:r>
      <w:r w:rsidRPr="003D1465">
        <w:t xml:space="preserve">SMTC occasion outside </w:t>
      </w:r>
      <w:r w:rsidRPr="003D1465">
        <w:rPr>
          <w:lang w:eastAsia="en-US"/>
        </w:rPr>
        <w:t>measurement</w:t>
      </w:r>
      <w:r w:rsidRPr="002359C3">
        <w:rPr>
          <w:lang w:eastAsia="en-US"/>
        </w:rPr>
        <w:t xml:space="preserve"> gap</w:t>
      </w:r>
      <w:r w:rsidRPr="002359C3">
        <w:t xml:space="preserve"> </w:t>
      </w:r>
      <w:r>
        <w:t xml:space="preserve">and a measurement gap occasion </w:t>
      </w:r>
      <w:r w:rsidRPr="002359C3">
        <w:rPr>
          <w:lang w:eastAsia="en-US"/>
        </w:rPr>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rPr>
          <w:lang w:eastAsia="en-US"/>
        </w:rPr>
      </w:pPr>
      <w:r w:rsidRPr="002359C3">
        <w:rPr>
          <w:lang w:eastAsia="en-US"/>
        </w:rPr>
        <w:t>-</w:t>
      </w:r>
      <w:r w:rsidRPr="002359C3">
        <w:rPr>
          <w:lang w:eastAsia="en-US"/>
        </w:rPr>
        <w:tab/>
      </w:r>
      <w:r w:rsidRPr="0026177E">
        <w:rPr>
          <w:lang w:eastAsia="en-US"/>
        </w:rPr>
        <w:t xml:space="preserve">the SMTC occasion </w:t>
      </w:r>
      <w:r>
        <w:rPr>
          <w:lang w:eastAsia="en-US"/>
        </w:rPr>
        <w:t>is</w:t>
      </w:r>
      <w:r w:rsidRPr="0026177E">
        <w:rPr>
          <w:lang w:eastAsia="en-US"/>
        </w:rPr>
        <w:t xml:space="preserve"> fully or partially overlapping in time domain</w:t>
      </w:r>
      <w:r>
        <w:rPr>
          <w:lang w:eastAsia="en-US"/>
        </w:rPr>
        <w:t xml:space="preserve"> with the measurement gap occasion</w:t>
      </w:r>
      <w:r w:rsidRPr="002359C3">
        <w:rPr>
          <w:lang w:eastAsia="en-US"/>
        </w:rPr>
        <w:t>, or</w:t>
      </w:r>
    </w:p>
    <w:p w14:paraId="632847CC" w14:textId="77777777" w:rsidR="00A43254" w:rsidRPr="002359C3" w:rsidRDefault="00A43254" w:rsidP="00A43254">
      <w:pPr>
        <w:pStyle w:val="B10"/>
        <w:rPr>
          <w:lang w:eastAsia="en-US"/>
        </w:rPr>
      </w:pPr>
      <w:r w:rsidRPr="002359C3">
        <w:rPr>
          <w:lang w:eastAsia="en-US"/>
        </w:rPr>
        <w:t>-</w:t>
      </w:r>
      <w:r w:rsidRPr="002359C3">
        <w:rPr>
          <w:lang w:eastAsia="en-US"/>
        </w:rPr>
        <w:tab/>
      </w:r>
      <w:r w:rsidRPr="002359C3">
        <w:rPr>
          <w:lang w:eastAsia="ja-JP"/>
        </w:rPr>
        <w:t xml:space="preserve">the magnitude of the distance between </w:t>
      </w:r>
      <w:r>
        <w:rPr>
          <w:lang w:eastAsia="ja-JP"/>
        </w:rPr>
        <w:t xml:space="preserve">the </w:t>
      </w:r>
      <w:r w:rsidRPr="002359C3">
        <w:rPr>
          <w:lang w:eastAsia="en-US"/>
        </w:rPr>
        <w:t xml:space="preserve">SMTC occasion and </w:t>
      </w:r>
      <w:r>
        <w:rPr>
          <w:lang w:eastAsia="en-US"/>
        </w:rPr>
        <w:t xml:space="preserve">the </w:t>
      </w:r>
      <w:r w:rsidRPr="002359C3">
        <w:rPr>
          <w:lang w:eastAsia="en-US"/>
        </w:rPr>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rPr>
          <w:lang w:eastAsia="en-US"/>
        </w:rPr>
        <w:t>measurement gap</w:t>
      </w:r>
      <w:r w:rsidRPr="002359C3">
        <w:t xml:space="preserve"> occasion is defined as:</w:t>
      </w:r>
    </w:p>
    <w:p w14:paraId="7C5C9FFA" w14:textId="77777777" w:rsidR="00A43254" w:rsidRPr="002359C3" w:rsidRDefault="00A43254" w:rsidP="00A43254">
      <w:pPr>
        <w:pStyle w:val="B10"/>
        <w:rPr>
          <w:lang w:eastAsia="en-US"/>
        </w:rPr>
      </w:pPr>
      <w:r w:rsidRPr="002359C3">
        <w:rPr>
          <w:lang w:eastAsia="en-US"/>
        </w:rPr>
        <w:t>-</w:t>
      </w:r>
      <w:r w:rsidRPr="002359C3">
        <w:rPr>
          <w:lang w:eastAsia="en-US"/>
        </w:rPr>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rPr>
          <w:lang w:eastAsia="en-US"/>
        </w:rPr>
      </w:pPr>
      <w:r w:rsidRPr="002359C3">
        <w:rPr>
          <w:lang w:eastAsia="en-US"/>
        </w:rPr>
        <w:t>-</w:t>
      </w:r>
      <w:r w:rsidRPr="002359C3">
        <w:rPr>
          <w:lang w:eastAsia="en-US"/>
        </w:rPr>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F0113B">
      <w:pPr>
        <w:rPr>
          <w:lang w:eastAsia="en-US"/>
        </w:rPr>
      </w:pPr>
    </w:p>
    <w:p w14:paraId="6579C549" w14:textId="3160D3E0" w:rsidR="00F0113B" w:rsidRPr="00A3631F" w:rsidRDefault="00F0113B" w:rsidP="00E51E37">
      <w:pPr>
        <w:pStyle w:val="Heading4"/>
      </w:pPr>
      <w:r w:rsidRPr="00A3631F">
        <w:t>9.1C.9.</w:t>
      </w:r>
      <w:r w:rsidR="00E51E37">
        <w:t>3</w:t>
      </w:r>
      <w:r w:rsidRPr="00A3631F">
        <w:tab/>
        <w:t xml:space="preserve">Collision between </w:t>
      </w:r>
      <w:r>
        <w:t xml:space="preserve">multiple </w:t>
      </w:r>
      <w:r w:rsidRPr="00A3631F">
        <w:t xml:space="preserve">SMTCs </w:t>
      </w:r>
      <w:r>
        <w:t>on a SAN carrier</w:t>
      </w:r>
    </w:p>
    <w:p w14:paraId="0B928001" w14:textId="77777777" w:rsidR="00F0113B" w:rsidRPr="00975E39" w:rsidRDefault="00F0113B" w:rsidP="00F0113B">
      <w:r w:rsidRPr="00975E39">
        <w:t xml:space="preserve">Collision between occasions of multiple SMTCs may occur as specified in this clause. </w:t>
      </w:r>
    </w:p>
    <w:p w14:paraId="0E454ADB" w14:textId="77777777" w:rsidR="00F0113B" w:rsidRPr="00975E39" w:rsidRDefault="00F0113B" w:rsidP="00F0113B">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135578A5" w14:textId="77777777" w:rsidR="00F0113B" w:rsidRPr="00975E39" w:rsidRDefault="00F0113B" w:rsidP="00F0113B">
      <w:pPr>
        <w:ind w:left="568" w:hanging="284"/>
      </w:pPr>
      <w:r w:rsidRPr="00975E39">
        <w:t>-</w:t>
      </w:r>
      <w:r w:rsidRPr="00975E39">
        <w:tab/>
        <w:t>the two SMTC occasions are fully or partially overlapping in time domain, or</w:t>
      </w:r>
    </w:p>
    <w:p w14:paraId="5102178D" w14:textId="77777777" w:rsidR="00F0113B" w:rsidRPr="00A3631F" w:rsidRDefault="00F0113B" w:rsidP="00F0113B">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1767620F" w14:textId="27579A9D" w:rsidR="00A43254" w:rsidRDefault="00FA1DA0" w:rsidP="00F0113B">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occasion.</w:t>
      </w:r>
    </w:p>
    <w:p w14:paraId="3BF79F0B" w14:textId="77777777" w:rsidR="00F0113B" w:rsidRDefault="00F0113B" w:rsidP="00F0113B">
      <w:pPr>
        <w:rPr>
          <w:rFonts w:eastAsia="Malgun Gothic"/>
          <w:lang w:eastAsia="ko-KR"/>
        </w:rPr>
      </w:pPr>
    </w:p>
    <w:p w14:paraId="348D5709" w14:textId="77777777" w:rsidR="008E4377" w:rsidRDefault="008E4377" w:rsidP="008E4377">
      <w:pPr>
        <w:pStyle w:val="Heading2"/>
        <w:rPr>
          <w:lang w:eastAsia="zh-CN"/>
        </w:rPr>
      </w:pPr>
      <w:r>
        <w:t>9.1</w:t>
      </w:r>
      <w:r>
        <w:rPr>
          <w:lang w:val="en-US" w:eastAsia="zh-CN"/>
        </w:rPr>
        <w:t>D</w:t>
      </w:r>
      <w:r>
        <w:tab/>
        <w:t>General measurement requirement</w:t>
      </w:r>
      <w:r>
        <w:rPr>
          <w:rFonts w:hint="eastAsia"/>
          <w:lang w:eastAsia="zh-CN"/>
        </w:rPr>
        <w:t xml:space="preserve"> </w:t>
      </w:r>
      <w:r>
        <w:t>for ATG</w:t>
      </w:r>
    </w:p>
    <w:p w14:paraId="2D50C15F" w14:textId="77777777" w:rsidR="008E4377" w:rsidRDefault="008E4377" w:rsidP="008E4377">
      <w:pPr>
        <w:pStyle w:val="Heading3"/>
      </w:pPr>
      <w:r>
        <w:t>9.1</w:t>
      </w:r>
      <w:r>
        <w:rPr>
          <w:lang w:val="en-US" w:eastAsia="zh-CN"/>
        </w:rPr>
        <w:t>D</w:t>
      </w:r>
      <w:r>
        <w:t>.1</w:t>
      </w:r>
      <w:r>
        <w:tab/>
        <w:t>Introduction</w:t>
      </w:r>
    </w:p>
    <w:p w14:paraId="0E172FD5" w14:textId="77777777" w:rsidR="008E4377" w:rsidRDefault="008E4377" w:rsidP="008E4377">
      <w:r>
        <w:t xml:space="preserve">This clause contains general requirements on the </w:t>
      </w:r>
      <w:r>
        <w:rPr>
          <w:rFonts w:hint="eastAsia"/>
        </w:rPr>
        <w:t xml:space="preserve">ATG </w:t>
      </w:r>
      <w:r>
        <w:t>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TS 3</w:t>
      </w:r>
      <w:r>
        <w:rPr>
          <w:rFonts w:hint="eastAsia"/>
        </w:rPr>
        <w:t>8</w:t>
      </w:r>
      <w:r>
        <w:t>.331 [</w:t>
      </w:r>
      <w:r>
        <w:rPr>
          <w:rFonts w:hint="eastAsia"/>
        </w:rPr>
        <w:t>2</w:t>
      </w:r>
      <w:r>
        <w:t>].</w:t>
      </w:r>
    </w:p>
    <w:p w14:paraId="5A2DDFAD" w14:textId="77777777" w:rsidR="008E4377" w:rsidRDefault="008E4377" w:rsidP="008E4377">
      <w:pPr>
        <w:pStyle w:val="Heading3"/>
        <w:rPr>
          <w:lang w:eastAsia="zh-CN"/>
        </w:rPr>
      </w:pPr>
      <w:r>
        <w:t>9.1</w:t>
      </w:r>
      <w:r>
        <w:rPr>
          <w:lang w:val="en-US" w:eastAsia="zh-CN"/>
        </w:rPr>
        <w:t>D</w:t>
      </w:r>
      <w:r>
        <w:t>.2</w:t>
      </w:r>
      <w:r>
        <w:tab/>
        <w:t>Measurement gap</w:t>
      </w:r>
    </w:p>
    <w:p w14:paraId="2CEAD2D4" w14:textId="77777777" w:rsidR="008E4377" w:rsidRDefault="008E4377" w:rsidP="008E4377">
      <w:r>
        <w:t xml:space="preserve">If the UE requires </w:t>
      </w:r>
      <w:r>
        <w:rPr>
          <w:lang w:eastAsia="zh-CN"/>
        </w:rPr>
        <w:t>measurement gap</w:t>
      </w:r>
      <w:r>
        <w:t>s to identify and measure intra-frequency cells and/or inter-frequency cells, and the UE does not support independent measurement gap patterns for different frequency ranges as specified in Table 5.1-1 in [18, 19, 20],</w:t>
      </w:r>
      <w:r>
        <w:rPr>
          <w:rFonts w:cs="v4.2.0"/>
        </w:rPr>
        <w:t xml:space="preserve"> in order for the requirements in the following clauses to apply the network must provide </w:t>
      </w:r>
      <w:r>
        <w:t>a single per-UE measurement gap pattern for concurrent monitoring of all frequency layers.</w:t>
      </w:r>
    </w:p>
    <w:p w14:paraId="66F59680" w14:textId="3D6E0B5C" w:rsidR="007D67C7" w:rsidRDefault="007D67C7" w:rsidP="005B2FD8">
      <w:pPr>
        <w:rPr>
          <w:lang w:eastAsia="zh-CN"/>
        </w:rPr>
      </w:pPr>
      <w:r>
        <w:t>During the per-UE measurement gaps an ATG UE, operating under SA</w:t>
      </w:r>
      <w:r>
        <w:rPr>
          <w:lang w:eastAsia="zh-CN"/>
        </w:rPr>
        <w:t xml:space="preserve"> single carrier mode,</w:t>
      </w:r>
      <w:r>
        <w:t xml:space="preserve"> is not required to conduct reception/transmission from/to the corresponding NR serving cells for except the reception of signals used for RRM measurement(s).</w:t>
      </w:r>
    </w:p>
    <w:p w14:paraId="769BA0DC" w14:textId="0D7B0C3F" w:rsidR="007D67C7" w:rsidRDefault="007D67C7" w:rsidP="007D67C7">
      <w:pPr>
        <w:rPr>
          <w:rFonts w:eastAsia="MS Mincho"/>
          <w:lang w:eastAsia="ja-JP"/>
        </w:rPr>
      </w:pPr>
      <w:r>
        <w:t>UEs shall support the measurement gap patterns listed in Table 9.1</w:t>
      </w:r>
      <w:r>
        <w:rPr>
          <w:lang w:val="en-US" w:eastAsia="zh-CN"/>
        </w:rPr>
        <w:t>D</w:t>
      </w:r>
      <w:r>
        <w:t xml:space="preserve">.2-1 based on the applicability specified in </w:t>
      </w:r>
      <w:r>
        <w:rPr>
          <w:rFonts w:hint="eastAsia"/>
          <w:lang w:eastAsia="zh-CN"/>
        </w:rPr>
        <w:t>T</w:t>
      </w:r>
      <w:r>
        <w:t xml:space="preserve">able </w:t>
      </w:r>
      <w:r>
        <w:rPr>
          <w:snapToGrid w:val="0"/>
        </w:rPr>
        <w:t>9.1</w:t>
      </w:r>
      <w:r>
        <w:rPr>
          <w:snapToGrid w:val="0"/>
          <w:lang w:val="en-US" w:eastAsia="zh-CN"/>
        </w:rPr>
        <w:t>D</w:t>
      </w:r>
      <w:r>
        <w:rPr>
          <w:snapToGrid w:val="0"/>
        </w:rPr>
        <w:t>.2-</w:t>
      </w:r>
      <w:r>
        <w:rPr>
          <w:rFonts w:hint="eastAsia"/>
          <w:snapToGrid w:val="0"/>
          <w:lang w:val="en-US" w:eastAsia="zh-CN"/>
        </w:rPr>
        <w:t>3</w:t>
      </w:r>
      <w:r>
        <w:t>.</w:t>
      </w:r>
      <w:r>
        <w:rPr>
          <w:rFonts w:eastAsia="MS Mincho"/>
          <w:lang w:eastAsia="ja-JP"/>
        </w:rPr>
        <w:t xml:space="preserve"> UE determines measurement gap timing based on gap offset configuration and measurement gap timing advance configuration provided by higher layer signalling as specified in </w:t>
      </w:r>
      <w:r>
        <w:t>TS 38.331</w:t>
      </w:r>
      <w:r>
        <w:rPr>
          <w:rFonts w:eastAsia="MS Mincho"/>
          <w:lang w:eastAsia="ja-JP"/>
        </w:rPr>
        <w:t>.</w:t>
      </w:r>
    </w:p>
    <w:p w14:paraId="6BF489F9" w14:textId="77777777" w:rsidR="007D67C7" w:rsidRDefault="007D67C7" w:rsidP="008E4377">
      <w:pPr>
        <w:rPr>
          <w:rFonts w:eastAsia="MS Mincho"/>
          <w:lang w:eastAsia="ja-JP"/>
        </w:rPr>
      </w:pPr>
    </w:p>
    <w:p w14:paraId="4AE87176" w14:textId="77777777" w:rsidR="008E4377" w:rsidRDefault="008E4377" w:rsidP="008E4377">
      <w:pPr>
        <w:pStyle w:val="TH"/>
      </w:pPr>
      <w:r>
        <w:t>Table 9.1</w:t>
      </w:r>
      <w:r>
        <w:rPr>
          <w:lang w:val="en-US" w:eastAsia="zh-CN"/>
        </w:rPr>
        <w:t>D</w:t>
      </w:r>
      <w:r>
        <w:t>.2-1: Gap Pattern Configurations</w:t>
      </w:r>
    </w:p>
    <w:tbl>
      <w:tblPr>
        <w:tblW w:w="28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2319"/>
      </w:tblGrid>
      <w:tr w:rsidR="008E4377" w14:paraId="22C0E6B0"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52559F73" w14:textId="77777777" w:rsidR="008E4377" w:rsidRDefault="008E4377" w:rsidP="00AD76D8">
            <w:pPr>
              <w:pStyle w:val="TAH"/>
            </w:pPr>
            <w:r>
              <w:t>Gap Pattern Id</w:t>
            </w:r>
          </w:p>
        </w:tc>
        <w:tc>
          <w:tcPr>
            <w:tcW w:w="1639" w:type="pct"/>
            <w:tcBorders>
              <w:top w:val="single" w:sz="4" w:space="0" w:color="auto"/>
              <w:left w:val="single" w:sz="4" w:space="0" w:color="auto"/>
              <w:bottom w:val="single" w:sz="4" w:space="0" w:color="auto"/>
              <w:right w:val="single" w:sz="4" w:space="0" w:color="auto"/>
            </w:tcBorders>
          </w:tcPr>
          <w:p w14:paraId="39D2D89E" w14:textId="77777777" w:rsidR="008E4377" w:rsidRDefault="008E4377" w:rsidP="00AD76D8">
            <w:pPr>
              <w:pStyle w:val="TAH"/>
            </w:pPr>
            <w:r>
              <w:rPr>
                <w:lang w:eastAsia="zh-CN"/>
              </w:rPr>
              <w:t xml:space="preserve">Measurement </w:t>
            </w:r>
            <w:r>
              <w:t>Gap Length (MGL, ms)</w:t>
            </w:r>
          </w:p>
        </w:tc>
        <w:tc>
          <w:tcPr>
            <w:tcW w:w="2139" w:type="pct"/>
            <w:tcBorders>
              <w:top w:val="single" w:sz="4" w:space="0" w:color="auto"/>
              <w:left w:val="single" w:sz="4" w:space="0" w:color="auto"/>
              <w:bottom w:val="single" w:sz="4" w:space="0" w:color="auto"/>
              <w:right w:val="single" w:sz="4" w:space="0" w:color="auto"/>
            </w:tcBorders>
          </w:tcPr>
          <w:p w14:paraId="68CCF711" w14:textId="77777777" w:rsidR="008E4377" w:rsidRDefault="008E4377" w:rsidP="00AD76D8">
            <w:pPr>
              <w:pStyle w:val="TAH"/>
            </w:pPr>
            <w:r>
              <w:rPr>
                <w:lang w:eastAsia="zh-CN"/>
              </w:rPr>
              <w:t>Measurement</w:t>
            </w:r>
            <w:r>
              <w:t xml:space="preserve"> Gap Repetition Period</w:t>
            </w:r>
          </w:p>
          <w:p w14:paraId="1A2F46EE" w14:textId="77777777" w:rsidR="008E4377" w:rsidRDefault="008E4377" w:rsidP="00AD76D8">
            <w:pPr>
              <w:pStyle w:val="TAH"/>
            </w:pPr>
            <w:r>
              <w:t>(MGRP, ms)</w:t>
            </w:r>
          </w:p>
        </w:tc>
      </w:tr>
      <w:tr w:rsidR="008E4377" w14:paraId="4614B45E"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5D5EB9B0" w14:textId="77777777" w:rsidR="008E4377" w:rsidRDefault="008E4377" w:rsidP="00AD76D8">
            <w:pPr>
              <w:pStyle w:val="TAC"/>
              <w:rPr>
                <w:snapToGrid w:val="0"/>
              </w:rPr>
            </w:pPr>
            <w:r>
              <w:rPr>
                <w:snapToGrid w:val="0"/>
              </w:rPr>
              <w:t>0</w:t>
            </w:r>
          </w:p>
        </w:tc>
        <w:tc>
          <w:tcPr>
            <w:tcW w:w="1639" w:type="pct"/>
            <w:tcBorders>
              <w:top w:val="single" w:sz="4" w:space="0" w:color="auto"/>
              <w:left w:val="single" w:sz="4" w:space="0" w:color="auto"/>
              <w:bottom w:val="single" w:sz="4" w:space="0" w:color="auto"/>
              <w:right w:val="single" w:sz="4" w:space="0" w:color="auto"/>
            </w:tcBorders>
          </w:tcPr>
          <w:p w14:paraId="16068748" w14:textId="77777777" w:rsidR="008E4377" w:rsidRDefault="008E4377" w:rsidP="00AD76D8">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13808FAE" w14:textId="77777777" w:rsidR="008E4377" w:rsidRDefault="008E4377" w:rsidP="00AD76D8">
            <w:pPr>
              <w:pStyle w:val="TAC"/>
              <w:rPr>
                <w:snapToGrid w:val="0"/>
              </w:rPr>
            </w:pPr>
            <w:r>
              <w:rPr>
                <w:snapToGrid w:val="0"/>
              </w:rPr>
              <w:t>40</w:t>
            </w:r>
          </w:p>
        </w:tc>
      </w:tr>
      <w:tr w:rsidR="008E4377" w14:paraId="6559FC2F"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23584FCB" w14:textId="77777777" w:rsidR="008E4377" w:rsidRDefault="008E4377" w:rsidP="00AD76D8">
            <w:pPr>
              <w:pStyle w:val="TAC"/>
              <w:rPr>
                <w:snapToGrid w:val="0"/>
              </w:rPr>
            </w:pPr>
            <w:r>
              <w:rPr>
                <w:snapToGrid w:val="0"/>
              </w:rPr>
              <w:t>1</w:t>
            </w:r>
          </w:p>
        </w:tc>
        <w:tc>
          <w:tcPr>
            <w:tcW w:w="1639" w:type="pct"/>
            <w:tcBorders>
              <w:top w:val="single" w:sz="4" w:space="0" w:color="auto"/>
              <w:left w:val="single" w:sz="4" w:space="0" w:color="auto"/>
              <w:bottom w:val="single" w:sz="4" w:space="0" w:color="auto"/>
              <w:right w:val="single" w:sz="4" w:space="0" w:color="auto"/>
            </w:tcBorders>
          </w:tcPr>
          <w:p w14:paraId="0DF9E9D4" w14:textId="77777777" w:rsidR="008E4377" w:rsidRDefault="008E4377" w:rsidP="00AD76D8">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478C1DA4" w14:textId="77777777" w:rsidR="008E4377" w:rsidRDefault="008E4377" w:rsidP="00AD76D8">
            <w:pPr>
              <w:pStyle w:val="TAC"/>
              <w:rPr>
                <w:snapToGrid w:val="0"/>
              </w:rPr>
            </w:pPr>
            <w:r>
              <w:rPr>
                <w:snapToGrid w:val="0"/>
              </w:rPr>
              <w:t>80</w:t>
            </w:r>
          </w:p>
        </w:tc>
      </w:tr>
      <w:tr w:rsidR="008E4377" w14:paraId="1A2C508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82C8E96" w14:textId="77777777" w:rsidR="008E4377" w:rsidRDefault="008E4377" w:rsidP="00AD76D8">
            <w:pPr>
              <w:pStyle w:val="TAC"/>
              <w:rPr>
                <w:snapToGrid w:val="0"/>
              </w:rPr>
            </w:pPr>
            <w:r>
              <w:rPr>
                <w:snapToGrid w:val="0"/>
                <w:lang w:eastAsia="ko-KR"/>
              </w:rPr>
              <w:t>2</w:t>
            </w:r>
          </w:p>
        </w:tc>
        <w:tc>
          <w:tcPr>
            <w:tcW w:w="1639" w:type="pct"/>
            <w:tcBorders>
              <w:top w:val="single" w:sz="4" w:space="0" w:color="auto"/>
              <w:left w:val="single" w:sz="4" w:space="0" w:color="auto"/>
              <w:bottom w:val="single" w:sz="4" w:space="0" w:color="auto"/>
              <w:right w:val="single" w:sz="4" w:space="0" w:color="auto"/>
            </w:tcBorders>
          </w:tcPr>
          <w:p w14:paraId="7066DF77" w14:textId="77777777" w:rsidR="008E4377" w:rsidRDefault="008E4377" w:rsidP="00AD76D8">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3597C34E" w14:textId="77777777" w:rsidR="008E4377" w:rsidRDefault="008E4377" w:rsidP="00AD76D8">
            <w:pPr>
              <w:pStyle w:val="TAC"/>
              <w:rPr>
                <w:snapToGrid w:val="0"/>
              </w:rPr>
            </w:pPr>
            <w:r>
              <w:rPr>
                <w:snapToGrid w:val="0"/>
                <w:lang w:eastAsia="ko-KR"/>
              </w:rPr>
              <w:t>40</w:t>
            </w:r>
          </w:p>
        </w:tc>
      </w:tr>
      <w:tr w:rsidR="008E4377" w14:paraId="0E4DFB8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311AA9BB" w14:textId="77777777" w:rsidR="008E4377" w:rsidRDefault="008E4377" w:rsidP="00AD76D8">
            <w:pPr>
              <w:pStyle w:val="TAC"/>
              <w:rPr>
                <w:snapToGrid w:val="0"/>
              </w:rPr>
            </w:pPr>
            <w:r>
              <w:rPr>
                <w:snapToGrid w:val="0"/>
                <w:lang w:eastAsia="ko-KR"/>
              </w:rPr>
              <w:t>3</w:t>
            </w:r>
          </w:p>
        </w:tc>
        <w:tc>
          <w:tcPr>
            <w:tcW w:w="1639" w:type="pct"/>
            <w:tcBorders>
              <w:top w:val="single" w:sz="4" w:space="0" w:color="auto"/>
              <w:left w:val="single" w:sz="4" w:space="0" w:color="auto"/>
              <w:bottom w:val="single" w:sz="4" w:space="0" w:color="auto"/>
              <w:right w:val="single" w:sz="4" w:space="0" w:color="auto"/>
            </w:tcBorders>
          </w:tcPr>
          <w:p w14:paraId="66EE3E7A" w14:textId="77777777" w:rsidR="008E4377" w:rsidRDefault="008E4377" w:rsidP="00AD76D8">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5CDFBC77" w14:textId="77777777" w:rsidR="008E4377" w:rsidRDefault="008E4377" w:rsidP="00AD76D8">
            <w:pPr>
              <w:pStyle w:val="TAC"/>
              <w:rPr>
                <w:snapToGrid w:val="0"/>
              </w:rPr>
            </w:pPr>
            <w:r>
              <w:rPr>
                <w:snapToGrid w:val="0"/>
                <w:lang w:eastAsia="ko-KR"/>
              </w:rPr>
              <w:t>80</w:t>
            </w:r>
          </w:p>
        </w:tc>
      </w:tr>
      <w:tr w:rsidR="008E4377" w14:paraId="7107929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0B6F26F" w14:textId="77777777" w:rsidR="008E4377" w:rsidRDefault="008E4377" w:rsidP="00AD76D8">
            <w:pPr>
              <w:pStyle w:val="TAC"/>
              <w:rPr>
                <w:snapToGrid w:val="0"/>
                <w:lang w:eastAsia="ko-KR"/>
              </w:rPr>
            </w:pPr>
            <w:r>
              <w:rPr>
                <w:snapToGrid w:val="0"/>
                <w:lang w:eastAsia="ko-KR"/>
              </w:rPr>
              <w:t>4</w:t>
            </w:r>
          </w:p>
        </w:tc>
        <w:tc>
          <w:tcPr>
            <w:tcW w:w="1639" w:type="pct"/>
            <w:tcBorders>
              <w:top w:val="single" w:sz="4" w:space="0" w:color="auto"/>
              <w:left w:val="single" w:sz="4" w:space="0" w:color="auto"/>
              <w:bottom w:val="single" w:sz="4" w:space="0" w:color="auto"/>
              <w:right w:val="single" w:sz="4" w:space="0" w:color="auto"/>
            </w:tcBorders>
          </w:tcPr>
          <w:p w14:paraId="657F7359" w14:textId="77777777" w:rsidR="008E4377" w:rsidRDefault="008E4377" w:rsidP="00AD76D8">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6579142B" w14:textId="77777777" w:rsidR="008E4377" w:rsidRDefault="008E4377" w:rsidP="00AD76D8">
            <w:pPr>
              <w:pStyle w:val="TAC"/>
              <w:rPr>
                <w:snapToGrid w:val="0"/>
                <w:lang w:eastAsia="ko-KR"/>
              </w:rPr>
            </w:pPr>
            <w:r>
              <w:rPr>
                <w:snapToGrid w:val="0"/>
                <w:lang w:eastAsia="ko-KR"/>
              </w:rPr>
              <w:t>20</w:t>
            </w:r>
          </w:p>
        </w:tc>
      </w:tr>
      <w:tr w:rsidR="008E4377" w14:paraId="425C3D88"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A902E1B" w14:textId="77777777" w:rsidR="008E4377" w:rsidRDefault="008E4377" w:rsidP="00AD76D8">
            <w:pPr>
              <w:pStyle w:val="TAC"/>
              <w:rPr>
                <w:snapToGrid w:val="0"/>
                <w:lang w:eastAsia="ko-KR"/>
              </w:rPr>
            </w:pPr>
            <w:r>
              <w:rPr>
                <w:snapToGrid w:val="0"/>
                <w:lang w:eastAsia="ko-KR"/>
              </w:rPr>
              <w:t>5</w:t>
            </w:r>
          </w:p>
        </w:tc>
        <w:tc>
          <w:tcPr>
            <w:tcW w:w="1639" w:type="pct"/>
            <w:tcBorders>
              <w:top w:val="single" w:sz="4" w:space="0" w:color="auto"/>
              <w:left w:val="single" w:sz="4" w:space="0" w:color="auto"/>
              <w:bottom w:val="single" w:sz="4" w:space="0" w:color="auto"/>
              <w:right w:val="single" w:sz="4" w:space="0" w:color="auto"/>
            </w:tcBorders>
          </w:tcPr>
          <w:p w14:paraId="1845ADEF" w14:textId="77777777" w:rsidR="008E4377" w:rsidRDefault="008E4377" w:rsidP="00AD76D8">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442E616C" w14:textId="77777777" w:rsidR="008E4377" w:rsidRDefault="008E4377" w:rsidP="00AD76D8">
            <w:pPr>
              <w:pStyle w:val="TAC"/>
              <w:rPr>
                <w:snapToGrid w:val="0"/>
                <w:lang w:eastAsia="ko-KR"/>
              </w:rPr>
            </w:pPr>
            <w:r>
              <w:rPr>
                <w:snapToGrid w:val="0"/>
                <w:lang w:eastAsia="ko-KR"/>
              </w:rPr>
              <w:t>160</w:t>
            </w:r>
          </w:p>
        </w:tc>
      </w:tr>
      <w:tr w:rsidR="008E4377" w14:paraId="0E1B412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7B16751" w14:textId="77777777" w:rsidR="008E4377" w:rsidRDefault="008E4377" w:rsidP="00AD76D8">
            <w:pPr>
              <w:pStyle w:val="TAC"/>
              <w:rPr>
                <w:snapToGrid w:val="0"/>
                <w:lang w:eastAsia="ko-KR"/>
              </w:rPr>
            </w:pPr>
            <w:r>
              <w:rPr>
                <w:snapToGrid w:val="0"/>
                <w:lang w:eastAsia="ko-KR"/>
              </w:rPr>
              <w:t>6</w:t>
            </w:r>
          </w:p>
        </w:tc>
        <w:tc>
          <w:tcPr>
            <w:tcW w:w="1639" w:type="pct"/>
            <w:tcBorders>
              <w:top w:val="single" w:sz="4" w:space="0" w:color="auto"/>
              <w:left w:val="single" w:sz="4" w:space="0" w:color="auto"/>
              <w:bottom w:val="single" w:sz="4" w:space="0" w:color="auto"/>
              <w:right w:val="single" w:sz="4" w:space="0" w:color="auto"/>
            </w:tcBorders>
          </w:tcPr>
          <w:p w14:paraId="1BD57142"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6666BADB" w14:textId="77777777" w:rsidR="008E4377" w:rsidRDefault="008E4377" w:rsidP="00AD76D8">
            <w:pPr>
              <w:pStyle w:val="TAC"/>
              <w:rPr>
                <w:snapToGrid w:val="0"/>
                <w:lang w:eastAsia="ko-KR"/>
              </w:rPr>
            </w:pPr>
            <w:r>
              <w:rPr>
                <w:snapToGrid w:val="0"/>
              </w:rPr>
              <w:t>20</w:t>
            </w:r>
          </w:p>
        </w:tc>
      </w:tr>
      <w:tr w:rsidR="008E4377" w14:paraId="556F896C"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69EFD43" w14:textId="77777777" w:rsidR="008E4377" w:rsidRDefault="008E4377" w:rsidP="00AD76D8">
            <w:pPr>
              <w:pStyle w:val="TAC"/>
              <w:rPr>
                <w:snapToGrid w:val="0"/>
                <w:lang w:eastAsia="ko-KR"/>
              </w:rPr>
            </w:pPr>
            <w:r>
              <w:rPr>
                <w:snapToGrid w:val="0"/>
                <w:lang w:eastAsia="ko-KR"/>
              </w:rPr>
              <w:t>7</w:t>
            </w:r>
          </w:p>
        </w:tc>
        <w:tc>
          <w:tcPr>
            <w:tcW w:w="1639" w:type="pct"/>
            <w:tcBorders>
              <w:top w:val="single" w:sz="4" w:space="0" w:color="auto"/>
              <w:left w:val="single" w:sz="4" w:space="0" w:color="auto"/>
              <w:bottom w:val="single" w:sz="4" w:space="0" w:color="auto"/>
              <w:right w:val="single" w:sz="4" w:space="0" w:color="auto"/>
            </w:tcBorders>
          </w:tcPr>
          <w:p w14:paraId="5C66BE7E"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6CA6C8BA" w14:textId="77777777" w:rsidR="008E4377" w:rsidRDefault="008E4377" w:rsidP="00AD76D8">
            <w:pPr>
              <w:pStyle w:val="TAC"/>
              <w:rPr>
                <w:snapToGrid w:val="0"/>
                <w:lang w:eastAsia="ko-KR"/>
              </w:rPr>
            </w:pPr>
            <w:r>
              <w:rPr>
                <w:snapToGrid w:val="0"/>
              </w:rPr>
              <w:t>40</w:t>
            </w:r>
          </w:p>
        </w:tc>
      </w:tr>
      <w:tr w:rsidR="008E4377" w14:paraId="40E1A3A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32F7C5D5" w14:textId="77777777" w:rsidR="008E4377" w:rsidRDefault="008E4377" w:rsidP="00AD76D8">
            <w:pPr>
              <w:pStyle w:val="TAC"/>
              <w:rPr>
                <w:snapToGrid w:val="0"/>
                <w:lang w:eastAsia="ko-KR"/>
              </w:rPr>
            </w:pPr>
            <w:r>
              <w:rPr>
                <w:snapToGrid w:val="0"/>
                <w:lang w:eastAsia="ko-KR"/>
              </w:rPr>
              <w:t>8</w:t>
            </w:r>
          </w:p>
        </w:tc>
        <w:tc>
          <w:tcPr>
            <w:tcW w:w="1639" w:type="pct"/>
            <w:tcBorders>
              <w:top w:val="single" w:sz="4" w:space="0" w:color="auto"/>
              <w:left w:val="single" w:sz="4" w:space="0" w:color="auto"/>
              <w:bottom w:val="single" w:sz="4" w:space="0" w:color="auto"/>
              <w:right w:val="single" w:sz="4" w:space="0" w:color="auto"/>
            </w:tcBorders>
          </w:tcPr>
          <w:p w14:paraId="666D4ECC"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0A74E0D3" w14:textId="77777777" w:rsidR="008E4377" w:rsidRDefault="008E4377" w:rsidP="00AD76D8">
            <w:pPr>
              <w:pStyle w:val="TAC"/>
              <w:rPr>
                <w:snapToGrid w:val="0"/>
                <w:lang w:eastAsia="ko-KR"/>
              </w:rPr>
            </w:pPr>
            <w:r>
              <w:rPr>
                <w:snapToGrid w:val="0"/>
                <w:lang w:eastAsia="ko-KR"/>
              </w:rPr>
              <w:t>80</w:t>
            </w:r>
          </w:p>
        </w:tc>
      </w:tr>
      <w:tr w:rsidR="008E4377" w14:paraId="549FA46C"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2B50A69F" w14:textId="77777777" w:rsidR="008E4377" w:rsidRDefault="008E4377" w:rsidP="00AD76D8">
            <w:pPr>
              <w:pStyle w:val="TAC"/>
              <w:rPr>
                <w:snapToGrid w:val="0"/>
                <w:lang w:eastAsia="ko-KR"/>
              </w:rPr>
            </w:pPr>
            <w:r>
              <w:rPr>
                <w:snapToGrid w:val="0"/>
                <w:lang w:eastAsia="ko-KR"/>
              </w:rPr>
              <w:t>9</w:t>
            </w:r>
          </w:p>
        </w:tc>
        <w:tc>
          <w:tcPr>
            <w:tcW w:w="1639" w:type="pct"/>
            <w:tcBorders>
              <w:top w:val="single" w:sz="4" w:space="0" w:color="auto"/>
              <w:left w:val="single" w:sz="4" w:space="0" w:color="auto"/>
              <w:bottom w:val="single" w:sz="4" w:space="0" w:color="auto"/>
              <w:right w:val="single" w:sz="4" w:space="0" w:color="auto"/>
            </w:tcBorders>
          </w:tcPr>
          <w:p w14:paraId="5014F0E3" w14:textId="77777777" w:rsidR="008E4377" w:rsidRDefault="008E4377" w:rsidP="00AD76D8">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4E6A071C" w14:textId="77777777" w:rsidR="008E4377" w:rsidRDefault="008E4377" w:rsidP="00AD76D8">
            <w:pPr>
              <w:pStyle w:val="TAC"/>
              <w:rPr>
                <w:snapToGrid w:val="0"/>
                <w:lang w:eastAsia="ko-KR"/>
              </w:rPr>
            </w:pPr>
            <w:r>
              <w:rPr>
                <w:snapToGrid w:val="0"/>
                <w:lang w:eastAsia="ko-KR"/>
              </w:rPr>
              <w:t>160</w:t>
            </w:r>
          </w:p>
        </w:tc>
      </w:tr>
      <w:tr w:rsidR="008E4377" w14:paraId="38B7644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0B73A89E" w14:textId="77777777" w:rsidR="008E4377" w:rsidRDefault="008E4377" w:rsidP="00AD76D8">
            <w:pPr>
              <w:pStyle w:val="TAC"/>
              <w:rPr>
                <w:snapToGrid w:val="0"/>
                <w:lang w:eastAsia="ko-KR"/>
              </w:rPr>
            </w:pPr>
            <w:r>
              <w:rPr>
                <w:snapToGrid w:val="0"/>
                <w:lang w:eastAsia="ko-KR"/>
              </w:rPr>
              <w:t>10</w:t>
            </w:r>
          </w:p>
        </w:tc>
        <w:tc>
          <w:tcPr>
            <w:tcW w:w="1639" w:type="pct"/>
            <w:tcBorders>
              <w:top w:val="single" w:sz="4" w:space="0" w:color="auto"/>
              <w:left w:val="single" w:sz="4" w:space="0" w:color="auto"/>
              <w:bottom w:val="single" w:sz="4" w:space="0" w:color="auto"/>
              <w:right w:val="single" w:sz="4" w:space="0" w:color="auto"/>
            </w:tcBorders>
          </w:tcPr>
          <w:p w14:paraId="6F185FA8" w14:textId="77777777" w:rsidR="008E4377" w:rsidRDefault="008E4377" w:rsidP="00AD76D8">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151A9AF5" w14:textId="77777777" w:rsidR="008E4377" w:rsidRDefault="008E4377" w:rsidP="00AD76D8">
            <w:pPr>
              <w:pStyle w:val="TAC"/>
              <w:rPr>
                <w:snapToGrid w:val="0"/>
                <w:lang w:eastAsia="ko-KR"/>
              </w:rPr>
            </w:pPr>
            <w:r>
              <w:rPr>
                <w:snapToGrid w:val="0"/>
              </w:rPr>
              <w:t>20</w:t>
            </w:r>
          </w:p>
        </w:tc>
      </w:tr>
      <w:tr w:rsidR="008E4377" w14:paraId="3A76AA70"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E8E9EE7" w14:textId="77777777" w:rsidR="008E4377" w:rsidRDefault="008E4377" w:rsidP="00AD76D8">
            <w:pPr>
              <w:pStyle w:val="TAC"/>
              <w:rPr>
                <w:snapToGrid w:val="0"/>
                <w:lang w:eastAsia="ko-KR"/>
              </w:rPr>
            </w:pPr>
            <w:r>
              <w:rPr>
                <w:snapToGrid w:val="0"/>
                <w:lang w:eastAsia="ko-KR"/>
              </w:rPr>
              <w:t>11</w:t>
            </w:r>
          </w:p>
        </w:tc>
        <w:tc>
          <w:tcPr>
            <w:tcW w:w="1639" w:type="pct"/>
            <w:tcBorders>
              <w:top w:val="single" w:sz="4" w:space="0" w:color="auto"/>
              <w:left w:val="single" w:sz="4" w:space="0" w:color="auto"/>
              <w:bottom w:val="single" w:sz="4" w:space="0" w:color="auto"/>
              <w:right w:val="single" w:sz="4" w:space="0" w:color="auto"/>
            </w:tcBorders>
          </w:tcPr>
          <w:p w14:paraId="7072FD13" w14:textId="77777777" w:rsidR="008E4377" w:rsidRDefault="008E4377" w:rsidP="00AD76D8">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0663B72B" w14:textId="77777777" w:rsidR="008E4377" w:rsidRDefault="008E4377" w:rsidP="00AD76D8">
            <w:pPr>
              <w:pStyle w:val="TAC"/>
              <w:rPr>
                <w:snapToGrid w:val="0"/>
                <w:lang w:eastAsia="ko-KR"/>
              </w:rPr>
            </w:pPr>
            <w:r>
              <w:rPr>
                <w:snapToGrid w:val="0"/>
                <w:lang w:eastAsia="ko-KR"/>
              </w:rPr>
              <w:t>160</w:t>
            </w:r>
          </w:p>
        </w:tc>
      </w:tr>
    </w:tbl>
    <w:p w14:paraId="6AF03F8A" w14:textId="77777777" w:rsidR="008E4377" w:rsidRDefault="008E4377" w:rsidP="008E4377">
      <w:pPr>
        <w:rPr>
          <w:lang w:eastAsia="zh-CN"/>
        </w:rPr>
      </w:pPr>
    </w:p>
    <w:p w14:paraId="7EA61D83" w14:textId="77777777" w:rsidR="007D67C7" w:rsidRDefault="007D67C7" w:rsidP="007D67C7">
      <w:pPr>
        <w:pStyle w:val="TH"/>
        <w:rPr>
          <w:snapToGrid w:val="0"/>
          <w:lang w:val="en-US" w:eastAsia="zh-CN"/>
        </w:rPr>
      </w:pPr>
      <w:r>
        <w:rPr>
          <w:snapToGrid w:val="0"/>
        </w:rPr>
        <w:t>Table 9.1</w:t>
      </w:r>
      <w:r>
        <w:rPr>
          <w:snapToGrid w:val="0"/>
          <w:lang w:val="en-US" w:eastAsia="zh-CN"/>
        </w:rPr>
        <w:t>D</w:t>
      </w:r>
      <w:r>
        <w:rPr>
          <w:snapToGrid w:val="0"/>
        </w:rPr>
        <w:t>.2-</w:t>
      </w:r>
      <w:r>
        <w:rPr>
          <w:rFonts w:hint="eastAsia"/>
          <w:snapToGrid w:val="0"/>
          <w:lang w:val="en-US" w:eastAsia="zh-CN"/>
        </w:rPr>
        <w:t>2</w:t>
      </w:r>
      <w:r>
        <w:rPr>
          <w:snapToGrid w:val="0"/>
        </w:rPr>
        <w:t xml:space="preserve">: </w:t>
      </w:r>
      <w:r>
        <w:rPr>
          <w:rFonts w:hint="eastAsia"/>
          <w:snapToGrid w:val="0"/>
          <w:lang w:val="en-US" w:eastAsia="zh-CN"/>
        </w:rPr>
        <w:t>Void</w:t>
      </w:r>
    </w:p>
    <w:p w14:paraId="59D4B80B" w14:textId="77777777" w:rsidR="007D67C7" w:rsidRDefault="007D67C7" w:rsidP="008E4377">
      <w:pPr>
        <w:rPr>
          <w:lang w:eastAsia="zh-CN"/>
        </w:rPr>
      </w:pPr>
    </w:p>
    <w:p w14:paraId="625EF4F7" w14:textId="77777777" w:rsidR="007D67C7" w:rsidRDefault="007D67C7" w:rsidP="008E4377">
      <w:pPr>
        <w:rPr>
          <w:lang w:eastAsia="zh-CN"/>
        </w:rPr>
      </w:pPr>
    </w:p>
    <w:p w14:paraId="1DC287AC" w14:textId="77777777" w:rsidR="008E4377" w:rsidRDefault="008E4377" w:rsidP="008E4377">
      <w:pPr>
        <w:pStyle w:val="TH"/>
        <w:rPr>
          <w:snapToGrid w:val="0"/>
          <w:lang w:eastAsia="zh-CN"/>
        </w:rPr>
      </w:pPr>
      <w:r>
        <w:rPr>
          <w:snapToGrid w:val="0"/>
        </w:rPr>
        <w:t>Table 9.1</w:t>
      </w:r>
      <w:r>
        <w:rPr>
          <w:snapToGrid w:val="0"/>
          <w:lang w:val="en-US" w:eastAsia="zh-CN"/>
        </w:rPr>
        <w:t>D</w:t>
      </w:r>
      <w:r>
        <w:rPr>
          <w:snapToGrid w:val="0"/>
        </w:rPr>
        <w:t>.2-</w:t>
      </w:r>
      <w:r>
        <w:rPr>
          <w:rFonts w:hint="eastAsia"/>
          <w:snapToGrid w:val="0"/>
          <w:lang w:eastAsia="zh-CN"/>
        </w:rPr>
        <w:t>3</w:t>
      </w:r>
      <w:r>
        <w:rPr>
          <w:snapToGrid w:val="0"/>
        </w:rPr>
        <w:t>: Applicability for Gap Pattern Configurations supported by the UE with NR standalone operation</w:t>
      </w:r>
      <w:r>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7D67C7" w14:paraId="7D65A16D" w14:textId="77777777" w:rsidTr="00AD76D8">
        <w:trPr>
          <w:cantSplit/>
          <w:trHeight w:val="187"/>
          <w:jc w:val="center"/>
        </w:trPr>
        <w:tc>
          <w:tcPr>
            <w:tcW w:w="931" w:type="pct"/>
            <w:tcBorders>
              <w:top w:val="single" w:sz="4" w:space="0" w:color="auto"/>
              <w:left w:val="single" w:sz="4" w:space="0" w:color="auto"/>
              <w:bottom w:val="single" w:sz="4" w:space="0" w:color="auto"/>
              <w:right w:val="single" w:sz="4" w:space="0" w:color="auto"/>
            </w:tcBorders>
          </w:tcPr>
          <w:p w14:paraId="4ADB92BF" w14:textId="77777777" w:rsidR="007D67C7" w:rsidRDefault="007D67C7" w:rsidP="007D67C7">
            <w:pPr>
              <w:pStyle w:val="TAH"/>
            </w:pPr>
            <w:r>
              <w:rPr>
                <w:lang w:eastAsia="zh-CN"/>
              </w:rPr>
              <w:t>Measurement gap pattern</w:t>
            </w:r>
            <w:r>
              <w:t xml:space="preserve"> configuration</w:t>
            </w:r>
          </w:p>
        </w:tc>
        <w:tc>
          <w:tcPr>
            <w:tcW w:w="1134" w:type="pct"/>
            <w:tcBorders>
              <w:top w:val="single" w:sz="4" w:space="0" w:color="auto"/>
              <w:left w:val="single" w:sz="4" w:space="0" w:color="auto"/>
              <w:bottom w:val="single" w:sz="4" w:space="0" w:color="auto"/>
              <w:right w:val="single" w:sz="4" w:space="0" w:color="auto"/>
            </w:tcBorders>
          </w:tcPr>
          <w:p w14:paraId="64998B3E" w14:textId="4AD77E0C" w:rsidR="007D67C7" w:rsidRDefault="007D67C7" w:rsidP="007D67C7">
            <w:pPr>
              <w:pStyle w:val="TAH"/>
            </w:pPr>
            <w:r>
              <w:t xml:space="preserve">Serving cell </w:t>
            </w:r>
          </w:p>
        </w:tc>
        <w:tc>
          <w:tcPr>
            <w:tcW w:w="1008" w:type="pct"/>
            <w:tcBorders>
              <w:top w:val="single" w:sz="4" w:space="0" w:color="auto"/>
              <w:left w:val="single" w:sz="4" w:space="0" w:color="auto"/>
              <w:bottom w:val="single" w:sz="4" w:space="0" w:color="auto"/>
              <w:right w:val="single" w:sz="4" w:space="0" w:color="auto"/>
            </w:tcBorders>
          </w:tcPr>
          <w:p w14:paraId="717FABE7" w14:textId="44918083" w:rsidR="007D67C7" w:rsidRDefault="007D67C7" w:rsidP="007D67C7">
            <w:pPr>
              <w:pStyle w:val="TAH"/>
            </w:pPr>
            <w:r>
              <w:t>Measurement Purpose</w:t>
            </w:r>
            <w:r>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tcPr>
          <w:p w14:paraId="49F2A9B7" w14:textId="69E323B1" w:rsidR="007D67C7" w:rsidRDefault="007D67C7" w:rsidP="007D67C7">
            <w:pPr>
              <w:pStyle w:val="TAH"/>
            </w:pPr>
            <w:r>
              <w:t>Applicable Gap Pattern Id</w:t>
            </w:r>
          </w:p>
        </w:tc>
      </w:tr>
      <w:tr w:rsidR="008E4377" w14:paraId="761BFD9A" w14:textId="77777777" w:rsidTr="00AD76D8">
        <w:trPr>
          <w:cantSplit/>
          <w:trHeight w:val="652"/>
          <w:jc w:val="center"/>
        </w:trPr>
        <w:tc>
          <w:tcPr>
            <w:tcW w:w="931" w:type="pct"/>
            <w:tcBorders>
              <w:top w:val="single" w:sz="4" w:space="0" w:color="auto"/>
              <w:left w:val="single" w:sz="4" w:space="0" w:color="auto"/>
              <w:right w:val="single" w:sz="4" w:space="0" w:color="auto"/>
            </w:tcBorders>
            <w:vAlign w:val="center"/>
          </w:tcPr>
          <w:p w14:paraId="3EEECB88" w14:textId="77777777" w:rsidR="008E4377" w:rsidRDefault="008E4377" w:rsidP="00AD76D8">
            <w:pPr>
              <w:pStyle w:val="TAC"/>
              <w:rPr>
                <w:snapToGrid w:val="0"/>
              </w:rPr>
            </w:pPr>
            <w:r>
              <w:rPr>
                <w:snapToGrid w:val="0"/>
              </w:rPr>
              <w:t xml:space="preserve">Per-UE </w:t>
            </w:r>
            <w:r>
              <w:rPr>
                <w:snapToGrid w:val="0"/>
                <w:lang w:eastAsia="zh-CN"/>
              </w:rPr>
              <w:t xml:space="preserve">measurement </w:t>
            </w:r>
          </w:p>
          <w:p w14:paraId="6A0300D6" w14:textId="77777777" w:rsidR="008E4377" w:rsidRDefault="008E4377" w:rsidP="00AD76D8">
            <w:pPr>
              <w:pStyle w:val="TAC"/>
              <w:rPr>
                <w:snapToGrid w:val="0"/>
              </w:rPr>
            </w:pPr>
            <w:r>
              <w:rPr>
                <w:snapToGrid w:val="0"/>
              </w:rPr>
              <w:t>gap</w:t>
            </w:r>
          </w:p>
        </w:tc>
        <w:tc>
          <w:tcPr>
            <w:tcW w:w="1134" w:type="pct"/>
            <w:tcBorders>
              <w:top w:val="single" w:sz="4" w:space="0" w:color="auto"/>
              <w:left w:val="single" w:sz="4" w:space="0" w:color="auto"/>
              <w:right w:val="single" w:sz="4" w:space="0" w:color="auto"/>
            </w:tcBorders>
            <w:vAlign w:val="center"/>
          </w:tcPr>
          <w:p w14:paraId="1044092E" w14:textId="77777777" w:rsidR="008E4377" w:rsidRDefault="008E4377" w:rsidP="00AD76D8">
            <w:pPr>
              <w:pStyle w:val="TAC"/>
              <w:rPr>
                <w:snapToGrid w:val="0"/>
                <w:lang w:eastAsia="zh-CN"/>
              </w:rPr>
            </w:pPr>
            <w:r>
              <w:rPr>
                <w:snapToGrid w:val="0"/>
              </w:rPr>
              <w:t>FR1</w:t>
            </w:r>
          </w:p>
        </w:tc>
        <w:tc>
          <w:tcPr>
            <w:tcW w:w="1008"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Default="008E4377" w:rsidP="00AD76D8">
            <w:pPr>
              <w:pStyle w:val="TAC"/>
              <w:rPr>
                <w:snapToGrid w:val="0"/>
                <w:lang w:eastAsia="zh-CN"/>
              </w:rPr>
            </w:pPr>
            <w:r>
              <w:t>FR1</w:t>
            </w:r>
          </w:p>
        </w:tc>
        <w:tc>
          <w:tcPr>
            <w:tcW w:w="1927" w:type="pct"/>
            <w:tcBorders>
              <w:top w:val="single" w:sz="4" w:space="0" w:color="auto"/>
              <w:left w:val="single" w:sz="4" w:space="0" w:color="auto"/>
              <w:bottom w:val="single" w:sz="4" w:space="0" w:color="auto"/>
              <w:right w:val="single" w:sz="4" w:space="0" w:color="auto"/>
            </w:tcBorders>
            <w:vAlign w:val="center"/>
          </w:tcPr>
          <w:p w14:paraId="13E5E8AD" w14:textId="77777777" w:rsidR="008E4377" w:rsidRDefault="008E4377" w:rsidP="00AD76D8">
            <w:pPr>
              <w:pStyle w:val="TAC"/>
              <w:rPr>
                <w:snapToGrid w:val="0"/>
              </w:rPr>
            </w:pPr>
            <w:r>
              <w:rPr>
                <w:snapToGrid w:val="0"/>
              </w:rPr>
              <w:t>0-11, 24, 25</w:t>
            </w:r>
          </w:p>
        </w:tc>
      </w:tr>
      <w:tr w:rsidR="007D67C7" w14:paraId="28118C50" w14:textId="77777777" w:rsidTr="00AD76D8">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4A2A6B9" w14:textId="77777777" w:rsidR="007D67C7" w:rsidRDefault="007D67C7" w:rsidP="007D67C7">
            <w:pPr>
              <w:pStyle w:val="TAN"/>
              <w:rPr>
                <w:lang w:eastAsia="zh-CN"/>
              </w:rPr>
            </w:pPr>
            <w:r>
              <w:t>NOTE 1:</w:t>
            </w:r>
            <w:r>
              <w:tab/>
              <w:t>Void</w:t>
            </w:r>
          </w:p>
          <w:p w14:paraId="4EE2E2B2" w14:textId="77777777" w:rsidR="007D67C7" w:rsidRDefault="007D67C7" w:rsidP="007D67C7">
            <w:pPr>
              <w:pStyle w:val="TAN"/>
              <w:rPr>
                <w:lang w:eastAsia="zh-CN"/>
              </w:rPr>
            </w:pPr>
            <w:r>
              <w:t>NOTE 2:</w:t>
            </w:r>
            <w:r>
              <w:tab/>
              <w:t>Void</w:t>
            </w:r>
          </w:p>
          <w:p w14:paraId="711F982F" w14:textId="77777777" w:rsidR="007D67C7" w:rsidRDefault="007D67C7" w:rsidP="007D67C7">
            <w:pPr>
              <w:pStyle w:val="TAN"/>
              <w:rPr>
                <w:lang w:eastAsia="zh-CN"/>
              </w:rPr>
            </w:pPr>
            <w:r>
              <w:t>NOTE 3:</w:t>
            </w:r>
            <w:r>
              <w:tab/>
              <w:t>Void</w:t>
            </w:r>
          </w:p>
          <w:p w14:paraId="296F3F7C" w14:textId="1CFC0133" w:rsidR="007D67C7" w:rsidRDefault="007D67C7" w:rsidP="007D67C7">
            <w:pPr>
              <w:pStyle w:val="TAN"/>
            </w:pPr>
            <w:r>
              <w:t>NOTE 4:</w:t>
            </w:r>
            <w:r>
              <w:tab/>
              <w:t>If per-UE measurement gap is configured with MG timing advance of T</w:t>
            </w:r>
            <w:r>
              <w:rPr>
                <w:vertAlign w:val="subscript"/>
              </w:rPr>
              <w:t>MG</w:t>
            </w:r>
            <w:r>
              <w:t xml:space="preserve"> ms, the measurement gap starts at time T</w:t>
            </w:r>
            <w:r>
              <w:rPr>
                <w:vertAlign w:val="subscript"/>
              </w:rPr>
              <w:t>MG</w:t>
            </w:r>
            <w:r>
              <w:t xml:space="preserve"> ms advanced to the end of the latest subframe occurring immediately before the configured measurement gap among all serving cells subframes.</w:t>
            </w:r>
            <w:r>
              <w:rPr>
                <w:rFonts w:cs="Arial"/>
              </w:rPr>
              <w:tab/>
            </w:r>
            <w:r>
              <w:t>T</w:t>
            </w:r>
            <w:r>
              <w:rPr>
                <w:vertAlign w:val="subscript"/>
              </w:rPr>
              <w:t>MG</w:t>
            </w:r>
            <w:r>
              <w:t xml:space="preserve"> is the MG timing advance value provided in </w:t>
            </w:r>
            <w:r>
              <w:rPr>
                <w:i/>
              </w:rPr>
              <w:t>mgta</w:t>
            </w:r>
            <w:r>
              <w:t xml:space="preserve"> according to [2].</w:t>
            </w:r>
          </w:p>
          <w:p w14:paraId="04C581CF" w14:textId="2BE34719" w:rsidR="007D67C7" w:rsidRDefault="007D67C7" w:rsidP="007D67C7">
            <w:pPr>
              <w:pStyle w:val="TAN"/>
              <w:rPr>
                <w:lang w:eastAsia="zh-CN"/>
              </w:rPr>
            </w:pPr>
            <w:r>
              <w:tab/>
              <w:t>In determining the measurement gap starting point, UE shall use the DL timing of the latest subframe occurring immediately before the configured measurement gap among serving cells.</w:t>
            </w:r>
          </w:p>
        </w:tc>
      </w:tr>
    </w:tbl>
    <w:p w14:paraId="44408FAF" w14:textId="77777777" w:rsidR="008E4377" w:rsidRDefault="008E4377" w:rsidP="008E4377"/>
    <w:p w14:paraId="48FCAE9E" w14:textId="77777777" w:rsidR="007D67C7" w:rsidRDefault="007D67C7" w:rsidP="007D67C7">
      <w:pPr>
        <w:rPr>
          <w:lang w:eastAsia="ko-KR"/>
        </w:rPr>
      </w:pPr>
      <w:r>
        <w:rPr>
          <w:lang w:eastAsia="ko-KR"/>
        </w:rPr>
        <w:t xml:space="preserve">For </w:t>
      </w:r>
      <w:r>
        <w:rPr>
          <w:rFonts w:hint="eastAsia"/>
          <w:lang w:eastAsia="zh-CN"/>
        </w:rPr>
        <w:t>single</w:t>
      </w:r>
      <w:r>
        <w:rPr>
          <w:lang w:eastAsia="zh-CN"/>
        </w:rPr>
        <w:t xml:space="preserve"> carrier</w:t>
      </w:r>
      <w:r>
        <w:rPr>
          <w:lang w:eastAsia="ko-KR"/>
        </w:rPr>
        <w:t xml:space="preserve"> with aligned frame boundaries,</w:t>
      </w:r>
    </w:p>
    <w:p w14:paraId="5780552F" w14:textId="25689A6E" w:rsidR="007D67C7" w:rsidRDefault="007D67C7" w:rsidP="007D67C7">
      <w:pPr>
        <w:pStyle w:val="B10"/>
        <w:rPr>
          <w:lang w:eastAsia="ko-KR"/>
        </w:rPr>
      </w:pPr>
      <w:r>
        <w:rPr>
          <w:lang w:eastAsia="ko-KR"/>
        </w:rPr>
        <w:tab/>
        <w:t>For NR standalone</w:t>
      </w:r>
      <w:r>
        <w:rPr>
          <w:lang w:eastAsia="zh-CN"/>
        </w:rPr>
        <w:t xml:space="preserve"> operation (with single carrier)</w:t>
      </w:r>
      <w:r>
        <w:rPr>
          <w:lang w:eastAsia="ko-KR"/>
        </w:rPr>
        <w:t>, total interruption time on a serving cell during MGL is defined when MGL(N) = 6ms,</w:t>
      </w:r>
      <w:r>
        <w:rPr>
          <w:rFonts w:hint="eastAsia"/>
          <w:lang w:val="en-US" w:eastAsia="zh-CN"/>
        </w:rPr>
        <w:t xml:space="preserve"> </w:t>
      </w:r>
      <w:r>
        <w:rPr>
          <w:lang w:eastAsia="ko-KR"/>
        </w:rPr>
        <w:t xml:space="preserve">4ms, 3ms. </w:t>
      </w:r>
    </w:p>
    <w:p w14:paraId="316E2E1C" w14:textId="053A1A2E" w:rsidR="008E4377" w:rsidRDefault="008E4377" w:rsidP="008E4377">
      <w:pPr>
        <w:pStyle w:val="TH"/>
        <w:rPr>
          <w:lang w:eastAsia="ko-KR"/>
        </w:rPr>
      </w:pPr>
      <w:r>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Pr>
          <w:lang w:eastAsia="ko-KR"/>
        </w:rPr>
        <w:t xml:space="preserve"> (a)</w:t>
      </w:r>
      <w:r>
        <w:rPr>
          <w:lang w:eastAsia="ko-KR"/>
        </w:rPr>
        <w:tab/>
        <w:t>Measurement gap with MGL = N(ms) with MG timing advance of 0ms for all serving cells in synchronous NR standalone</w:t>
      </w:r>
      <w:r>
        <w:rPr>
          <w:lang w:eastAsia="zh-CN"/>
        </w:rPr>
        <w:t xml:space="preserve"> operation (with single carrier)</w:t>
      </w:r>
    </w:p>
    <w:p w14:paraId="6AEBBEDD" w14:textId="052A20BF" w:rsidR="008E4377" w:rsidRDefault="008E4377" w:rsidP="008E4377">
      <w:pPr>
        <w:pStyle w:val="TH"/>
        <w:rPr>
          <w:lang w:eastAsia="zh-CN"/>
        </w:rPr>
      </w:pPr>
      <w:r>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Pr>
          <w:lang w:eastAsia="ko-KR"/>
        </w:rPr>
        <w:t xml:space="preserve"> (b)</w:t>
      </w:r>
      <w:r>
        <w:rPr>
          <w:lang w:eastAsia="ko-KR"/>
        </w:rPr>
        <w:tab/>
        <w:t>Measurement gap with MGL = N(ms) with MG timing advance of 0.5ms for all serving cells in synchronous NR standalone</w:t>
      </w:r>
      <w:r>
        <w:rPr>
          <w:lang w:eastAsia="zh-CN"/>
        </w:rPr>
        <w:t xml:space="preserve"> operation (with single carrier)</w:t>
      </w:r>
    </w:p>
    <w:p w14:paraId="71060431" w14:textId="77777777" w:rsidR="008E4377" w:rsidRDefault="008E4377" w:rsidP="008E4377">
      <w:pPr>
        <w:pStyle w:val="TF"/>
        <w:rPr>
          <w:snapToGrid w:val="0"/>
        </w:rPr>
      </w:pPr>
      <w:r>
        <w:rPr>
          <w:snapToGrid w:val="0"/>
        </w:rPr>
        <w:t xml:space="preserve">Figure </w:t>
      </w:r>
      <w:r>
        <w:rPr>
          <w:snapToGrid w:val="0"/>
          <w:lang w:eastAsia="ko-KR"/>
        </w:rPr>
        <w:t>9</w:t>
      </w:r>
      <w:r>
        <w:rPr>
          <w:snapToGrid w:val="0"/>
        </w:rPr>
        <w:t>.1</w:t>
      </w:r>
      <w:r>
        <w:rPr>
          <w:snapToGrid w:val="0"/>
          <w:lang w:val="en-US" w:eastAsia="zh-CN"/>
        </w:rPr>
        <w:t>D</w:t>
      </w:r>
      <w:r>
        <w:rPr>
          <w:snapToGrid w:val="0"/>
        </w:rPr>
        <w:t>.2-1: Measurement GAP and total interruption time on serving cells for NR standalone</w:t>
      </w:r>
      <w:r>
        <w:rPr>
          <w:lang w:eastAsia="zh-CN"/>
        </w:rPr>
        <w:t xml:space="preserve"> operation (with single carrier)</w:t>
      </w:r>
      <w:r>
        <w:rPr>
          <w:snapToGrid w:val="0"/>
        </w:rPr>
        <w:t xml:space="preserve"> </w:t>
      </w:r>
    </w:p>
    <w:p w14:paraId="0EDBB8D3" w14:textId="77777777" w:rsidR="008E4377" w:rsidRDefault="008E4377" w:rsidP="008E4377">
      <w:pPr>
        <w:rPr>
          <w:lang w:eastAsia="ko-KR"/>
        </w:rPr>
      </w:pPr>
      <w:r>
        <w:rPr>
          <w:lang w:eastAsia="ko-KR"/>
        </w:rPr>
        <w:t>The corresponding total number of interrupted slot</w:t>
      </w:r>
      <w:r>
        <w:rPr>
          <w:rFonts w:eastAsia="MS Mincho"/>
          <w:lang w:eastAsia="ja-JP"/>
        </w:rPr>
        <w:t>s</w:t>
      </w:r>
      <w:r>
        <w:rPr>
          <w:lang w:eastAsia="ko-KR"/>
        </w:rPr>
        <w:t xml:space="preserve"> on serving cells is listed in Table 9.1</w:t>
      </w:r>
      <w:r>
        <w:rPr>
          <w:lang w:val="en-US" w:eastAsia="zh-CN"/>
        </w:rPr>
        <w:t>D</w:t>
      </w:r>
      <w:r>
        <w:rPr>
          <w:lang w:eastAsia="ko-KR"/>
        </w:rPr>
        <w:t>.2-4 for all serving cells in s</w:t>
      </w:r>
      <w:r>
        <w:rPr>
          <w:snapToGrid w:val="0"/>
          <w:lang w:eastAsia="ko-KR"/>
        </w:rPr>
        <w:t>ynchronous</w:t>
      </w:r>
      <w:r>
        <w:rPr>
          <w:lang w:eastAsia="ko-KR"/>
        </w:rPr>
        <w:t xml:space="preserve"> NR standalone </w:t>
      </w:r>
      <w:r>
        <w:rPr>
          <w:lang w:eastAsia="zh-CN"/>
        </w:rPr>
        <w:t>(with single carrier)</w:t>
      </w:r>
      <w:r>
        <w:rPr>
          <w:lang w:eastAsia="ko-KR"/>
        </w:rPr>
        <w:t>.</w:t>
      </w:r>
    </w:p>
    <w:p w14:paraId="1E4E3538" w14:textId="03F0FDCA" w:rsidR="008E4377" w:rsidRDefault="008E4377" w:rsidP="008E4377">
      <w:pPr>
        <w:pStyle w:val="TH"/>
        <w:rPr>
          <w:rFonts w:eastAsia="MS Mincho"/>
          <w:lang w:val="en-US" w:eastAsia="ja-JP"/>
        </w:rPr>
      </w:pPr>
      <w:r>
        <w:rPr>
          <w:snapToGrid w:val="0"/>
        </w:rPr>
        <w:t xml:space="preserve">Table </w:t>
      </w:r>
      <w:r>
        <w:rPr>
          <w:snapToGrid w:val="0"/>
          <w:lang w:eastAsia="ko-KR"/>
        </w:rPr>
        <w:t>9.1</w:t>
      </w:r>
      <w:r>
        <w:rPr>
          <w:snapToGrid w:val="0"/>
          <w:lang w:val="en-US" w:eastAsia="zh-CN"/>
        </w:rPr>
        <w:t>D</w:t>
      </w:r>
      <w:r>
        <w:rPr>
          <w:snapToGrid w:val="0"/>
          <w:lang w:eastAsia="ko-KR"/>
        </w:rPr>
        <w:t>.2</w:t>
      </w:r>
      <w:r>
        <w:rPr>
          <w:snapToGrid w:val="0"/>
        </w:rPr>
        <w:t>-</w:t>
      </w:r>
      <w:r>
        <w:rPr>
          <w:snapToGrid w:val="0"/>
          <w:lang w:eastAsia="ko-KR"/>
        </w:rPr>
        <w:t>4</w:t>
      </w:r>
      <w:r>
        <w:rPr>
          <w:snapToGrid w:val="0"/>
        </w:rPr>
        <w:t xml:space="preserve">: </w:t>
      </w:r>
      <w:r w:rsidR="00D969EC">
        <w:rPr>
          <w:lang w:val="en-US" w:eastAsia="ko-KR"/>
        </w:rPr>
        <w:t>Total number of interrupted slot</w:t>
      </w:r>
      <w:r w:rsidR="00D969EC">
        <w:rPr>
          <w:rFonts w:eastAsia="MS Mincho"/>
          <w:lang w:val="en-US" w:eastAsia="ja-JP"/>
        </w:rPr>
        <w:t>s</w:t>
      </w:r>
      <w:r w:rsidR="00D969EC">
        <w:rPr>
          <w:lang w:val="en-US" w:eastAsia="ko-KR"/>
        </w:rPr>
        <w:t xml:space="preserve"> on all serving cells during MGL for S</w:t>
      </w:r>
      <w:r w:rsidR="00D969EC">
        <w:rPr>
          <w:snapToGrid w:val="0"/>
          <w:lang w:eastAsia="ko-KR"/>
        </w:rPr>
        <w:t xml:space="preserve">ynchronous </w:t>
      </w:r>
      <w:r w:rsidR="00D969EC">
        <w:rPr>
          <w:rFonts w:eastAsia="MS Mincho"/>
          <w:snapToGrid w:val="0"/>
          <w:lang w:eastAsia="ja-JP"/>
        </w:rPr>
        <w:t>NR standalone</w:t>
      </w:r>
      <w:r w:rsidR="00D969EC">
        <w:rPr>
          <w:lang w:eastAsia="zh-CN"/>
        </w:rPr>
        <w:t xml:space="preserve"> operation (with single carrier)</w:t>
      </w:r>
      <w:r w:rsidR="00D969EC">
        <w:rPr>
          <w:rFonts w:hint="eastAsia"/>
          <w:snapToGrid w:val="0"/>
          <w:lang w:eastAsia="zh-CN"/>
        </w:rPr>
        <w:t xml:space="preserve"> </w:t>
      </w:r>
      <w:r w:rsidR="00D969EC">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2534"/>
        <w:gridCol w:w="1082"/>
        <w:gridCol w:w="1082"/>
        <w:gridCol w:w="2111"/>
        <w:gridCol w:w="1082"/>
        <w:gridCol w:w="1082"/>
      </w:tblGrid>
      <w:tr w:rsidR="008E4377" w14:paraId="2BEF3441" w14:textId="77777777" w:rsidTr="005B2FD8">
        <w:trPr>
          <w:jc w:val="center"/>
        </w:trPr>
        <w:tc>
          <w:tcPr>
            <w:tcW w:w="656" w:type="dxa"/>
            <w:tcBorders>
              <w:bottom w:val="nil"/>
            </w:tcBorders>
            <w:shd w:val="clear" w:color="auto" w:fill="auto"/>
          </w:tcPr>
          <w:p w14:paraId="395C7285" w14:textId="77777777" w:rsidR="008E4377" w:rsidRDefault="008E4377" w:rsidP="00AD76D8">
            <w:pPr>
              <w:pStyle w:val="TAH"/>
            </w:pPr>
            <w:r>
              <w:rPr>
                <w:lang w:eastAsia="ko-KR"/>
              </w:rPr>
              <w:t xml:space="preserve">NR </w:t>
            </w:r>
          </w:p>
        </w:tc>
        <w:tc>
          <w:tcPr>
            <w:tcW w:w="8973" w:type="dxa"/>
            <w:gridSpan w:val="6"/>
          </w:tcPr>
          <w:p w14:paraId="2AA2359B" w14:textId="77777777" w:rsidR="008E4377" w:rsidRDefault="008E4377" w:rsidP="00AD76D8">
            <w:pPr>
              <w:pStyle w:val="TAH"/>
              <w:rPr>
                <w:lang w:eastAsia="ko-KR"/>
              </w:rPr>
            </w:pPr>
            <w:r>
              <w:rPr>
                <w:lang w:eastAsia="ko-KR"/>
              </w:rPr>
              <w:t>Total number of interrupted slot</w:t>
            </w:r>
            <w:r>
              <w:rPr>
                <w:rFonts w:eastAsia="MS Mincho"/>
                <w:lang w:eastAsia="ja-JP"/>
              </w:rPr>
              <w:t>s</w:t>
            </w:r>
            <w:r>
              <w:rPr>
                <w:lang w:eastAsia="ko-KR"/>
              </w:rPr>
              <w:t xml:space="preserve"> on serving cells</w:t>
            </w:r>
          </w:p>
        </w:tc>
      </w:tr>
      <w:tr w:rsidR="008E4377" w14:paraId="33E9C9BC" w14:textId="77777777" w:rsidTr="005B2FD8">
        <w:trPr>
          <w:jc w:val="center"/>
        </w:trPr>
        <w:tc>
          <w:tcPr>
            <w:tcW w:w="656" w:type="dxa"/>
            <w:tcBorders>
              <w:top w:val="nil"/>
              <w:bottom w:val="nil"/>
            </w:tcBorders>
            <w:shd w:val="clear" w:color="auto" w:fill="auto"/>
          </w:tcPr>
          <w:p w14:paraId="12B47D41" w14:textId="77777777" w:rsidR="008E4377" w:rsidRDefault="008E4377" w:rsidP="00AD76D8">
            <w:pPr>
              <w:pStyle w:val="TAH"/>
              <w:rPr>
                <w:lang w:eastAsia="ko-KR"/>
              </w:rPr>
            </w:pPr>
            <w:r>
              <w:rPr>
                <w:lang w:eastAsia="ko-KR"/>
              </w:rPr>
              <w:t>SCS</w:t>
            </w:r>
          </w:p>
        </w:tc>
        <w:tc>
          <w:tcPr>
            <w:tcW w:w="4698" w:type="dxa"/>
            <w:gridSpan w:val="3"/>
          </w:tcPr>
          <w:p w14:paraId="3135DFB6" w14:textId="77777777" w:rsidR="008E4377" w:rsidRDefault="008E4377" w:rsidP="00AD76D8">
            <w:pPr>
              <w:pStyle w:val="TAH"/>
              <w:rPr>
                <w:lang w:eastAsia="ko-KR"/>
              </w:rPr>
            </w:pPr>
            <w:r>
              <w:rPr>
                <w:lang w:eastAsia="ko-KR"/>
              </w:rPr>
              <w:t>When MG timing advance of 0ms is applied</w:t>
            </w:r>
          </w:p>
        </w:tc>
        <w:tc>
          <w:tcPr>
            <w:tcW w:w="4275" w:type="dxa"/>
            <w:gridSpan w:val="3"/>
          </w:tcPr>
          <w:p w14:paraId="7AD40C53" w14:textId="77777777" w:rsidR="008E4377" w:rsidRDefault="008E4377" w:rsidP="00AD76D8">
            <w:pPr>
              <w:pStyle w:val="TAH"/>
              <w:rPr>
                <w:lang w:eastAsia="ko-KR"/>
              </w:rPr>
            </w:pPr>
            <w:r>
              <w:rPr>
                <w:lang w:eastAsia="ko-KR"/>
              </w:rPr>
              <w:t>When MG timing advance of 0.5ms is applied</w:t>
            </w:r>
          </w:p>
        </w:tc>
      </w:tr>
      <w:tr w:rsidR="00D969EC" w14:paraId="3D025038" w14:textId="77777777" w:rsidTr="00D969EC">
        <w:trPr>
          <w:jc w:val="center"/>
        </w:trPr>
        <w:tc>
          <w:tcPr>
            <w:tcW w:w="656" w:type="dxa"/>
            <w:tcBorders>
              <w:top w:val="nil"/>
            </w:tcBorders>
            <w:shd w:val="clear" w:color="auto" w:fill="auto"/>
          </w:tcPr>
          <w:p w14:paraId="2AECF542" w14:textId="77777777" w:rsidR="00D969EC" w:rsidRDefault="00D969EC" w:rsidP="00AD76D8">
            <w:pPr>
              <w:pStyle w:val="TAH"/>
            </w:pPr>
            <w:r>
              <w:t>(kHz)</w:t>
            </w:r>
          </w:p>
        </w:tc>
        <w:tc>
          <w:tcPr>
            <w:tcW w:w="2534" w:type="dxa"/>
          </w:tcPr>
          <w:p w14:paraId="6C4F5013" w14:textId="0A6B5859" w:rsidR="00D969EC" w:rsidRDefault="00D969EC" w:rsidP="00AD76D8">
            <w:pPr>
              <w:pStyle w:val="TAH"/>
              <w:rPr>
                <w:lang w:eastAsia="ko-KR"/>
              </w:rPr>
            </w:pPr>
            <w:r>
              <w:rPr>
                <w:lang w:eastAsia="ko-KR"/>
              </w:rPr>
              <w:t>MGL=6ms</w:t>
            </w:r>
          </w:p>
        </w:tc>
        <w:tc>
          <w:tcPr>
            <w:tcW w:w="1082" w:type="dxa"/>
          </w:tcPr>
          <w:p w14:paraId="39BFD387" w14:textId="77777777" w:rsidR="00D969EC" w:rsidRDefault="00D969EC" w:rsidP="00AD76D8">
            <w:pPr>
              <w:pStyle w:val="TAH"/>
              <w:rPr>
                <w:lang w:eastAsia="ko-KR"/>
              </w:rPr>
            </w:pPr>
            <w:r>
              <w:rPr>
                <w:lang w:eastAsia="ko-KR"/>
              </w:rPr>
              <w:t>MGL=4ms</w:t>
            </w:r>
          </w:p>
        </w:tc>
        <w:tc>
          <w:tcPr>
            <w:tcW w:w="1082" w:type="dxa"/>
          </w:tcPr>
          <w:p w14:paraId="0F22A7CE" w14:textId="77777777" w:rsidR="00D969EC" w:rsidRDefault="00D969EC" w:rsidP="00AD76D8">
            <w:pPr>
              <w:pStyle w:val="TAH"/>
              <w:rPr>
                <w:lang w:eastAsia="ko-KR"/>
              </w:rPr>
            </w:pPr>
            <w:r>
              <w:rPr>
                <w:lang w:eastAsia="ko-KR"/>
              </w:rPr>
              <w:t>MGL=3ms</w:t>
            </w:r>
          </w:p>
        </w:tc>
        <w:tc>
          <w:tcPr>
            <w:tcW w:w="2111" w:type="dxa"/>
          </w:tcPr>
          <w:p w14:paraId="440580AC" w14:textId="31860C4B" w:rsidR="00D969EC" w:rsidRDefault="00D969EC" w:rsidP="00AD76D8">
            <w:pPr>
              <w:pStyle w:val="TAH"/>
              <w:rPr>
                <w:lang w:eastAsia="ko-KR"/>
              </w:rPr>
            </w:pPr>
            <w:r>
              <w:rPr>
                <w:lang w:eastAsia="ko-KR"/>
              </w:rPr>
              <w:t>MGL=6ms</w:t>
            </w:r>
          </w:p>
        </w:tc>
        <w:tc>
          <w:tcPr>
            <w:tcW w:w="1082" w:type="dxa"/>
          </w:tcPr>
          <w:p w14:paraId="22262952" w14:textId="77777777" w:rsidR="00D969EC" w:rsidRDefault="00D969EC" w:rsidP="00AD76D8">
            <w:pPr>
              <w:pStyle w:val="TAH"/>
              <w:rPr>
                <w:lang w:eastAsia="ko-KR"/>
              </w:rPr>
            </w:pPr>
            <w:r>
              <w:rPr>
                <w:lang w:eastAsia="ko-KR"/>
              </w:rPr>
              <w:t>MGL=4ms</w:t>
            </w:r>
          </w:p>
        </w:tc>
        <w:tc>
          <w:tcPr>
            <w:tcW w:w="1082" w:type="dxa"/>
            <w:shd w:val="clear" w:color="auto" w:fill="auto"/>
          </w:tcPr>
          <w:p w14:paraId="2D0BE94F" w14:textId="77777777" w:rsidR="00D969EC" w:rsidRDefault="00D969EC" w:rsidP="00AD76D8">
            <w:pPr>
              <w:pStyle w:val="TAH"/>
              <w:rPr>
                <w:lang w:eastAsia="ko-KR"/>
              </w:rPr>
            </w:pPr>
            <w:r>
              <w:rPr>
                <w:lang w:eastAsia="ko-KR"/>
              </w:rPr>
              <w:t>MGL=3ms</w:t>
            </w:r>
          </w:p>
        </w:tc>
      </w:tr>
      <w:tr w:rsidR="00D969EC" w14:paraId="4F3A8367" w14:textId="77777777" w:rsidTr="00BA5D20">
        <w:trPr>
          <w:jc w:val="center"/>
        </w:trPr>
        <w:tc>
          <w:tcPr>
            <w:tcW w:w="656" w:type="dxa"/>
            <w:shd w:val="clear" w:color="auto" w:fill="auto"/>
          </w:tcPr>
          <w:p w14:paraId="1CCC49FD" w14:textId="77777777" w:rsidR="00D969EC" w:rsidRDefault="00D969EC" w:rsidP="00AD76D8">
            <w:pPr>
              <w:pStyle w:val="TAC"/>
            </w:pPr>
            <w:r>
              <w:t>15</w:t>
            </w:r>
          </w:p>
        </w:tc>
        <w:tc>
          <w:tcPr>
            <w:tcW w:w="2534" w:type="dxa"/>
          </w:tcPr>
          <w:p w14:paraId="6F4AEF29" w14:textId="4DA8430D" w:rsidR="00D969EC" w:rsidRDefault="00D969EC" w:rsidP="00AD76D8">
            <w:pPr>
              <w:pStyle w:val="TAC"/>
              <w:rPr>
                <w:lang w:eastAsia="ko-KR"/>
              </w:rPr>
            </w:pPr>
            <w:r>
              <w:rPr>
                <w:lang w:eastAsia="ko-KR"/>
              </w:rPr>
              <w:t>6</w:t>
            </w:r>
          </w:p>
        </w:tc>
        <w:tc>
          <w:tcPr>
            <w:tcW w:w="1082" w:type="dxa"/>
          </w:tcPr>
          <w:p w14:paraId="28C5EF68" w14:textId="77777777" w:rsidR="00D969EC" w:rsidRDefault="00D969EC" w:rsidP="00AD76D8">
            <w:pPr>
              <w:pStyle w:val="TAC"/>
              <w:rPr>
                <w:lang w:eastAsia="ko-KR"/>
              </w:rPr>
            </w:pPr>
            <w:r>
              <w:rPr>
                <w:lang w:eastAsia="ko-KR"/>
              </w:rPr>
              <w:t>4</w:t>
            </w:r>
          </w:p>
        </w:tc>
        <w:tc>
          <w:tcPr>
            <w:tcW w:w="1082" w:type="dxa"/>
          </w:tcPr>
          <w:p w14:paraId="4C7E37D5" w14:textId="77777777" w:rsidR="00D969EC" w:rsidRDefault="00D969EC" w:rsidP="00AD76D8">
            <w:pPr>
              <w:pStyle w:val="TAC"/>
              <w:rPr>
                <w:lang w:eastAsia="ko-KR"/>
              </w:rPr>
            </w:pPr>
            <w:r>
              <w:rPr>
                <w:lang w:eastAsia="ko-KR"/>
              </w:rPr>
              <w:t>3</w:t>
            </w:r>
          </w:p>
        </w:tc>
        <w:tc>
          <w:tcPr>
            <w:tcW w:w="2111" w:type="dxa"/>
          </w:tcPr>
          <w:p w14:paraId="7AD0A381" w14:textId="77DEA936" w:rsidR="00D969EC" w:rsidRDefault="00D969EC" w:rsidP="00AD76D8">
            <w:pPr>
              <w:pStyle w:val="TAC"/>
              <w:rPr>
                <w:vertAlign w:val="superscript"/>
                <w:lang w:eastAsia="ko-KR"/>
              </w:rPr>
            </w:pPr>
            <w:r>
              <w:rPr>
                <w:lang w:eastAsia="ko-KR"/>
              </w:rPr>
              <w:t>7</w:t>
            </w:r>
            <w:r>
              <w:rPr>
                <w:vertAlign w:val="superscript"/>
                <w:lang w:eastAsia="ko-KR"/>
              </w:rPr>
              <w:t>Note3</w:t>
            </w:r>
          </w:p>
        </w:tc>
        <w:tc>
          <w:tcPr>
            <w:tcW w:w="1082" w:type="dxa"/>
          </w:tcPr>
          <w:p w14:paraId="311D865F" w14:textId="77777777" w:rsidR="00D969EC" w:rsidRDefault="00D969EC" w:rsidP="00AD76D8">
            <w:pPr>
              <w:pStyle w:val="TAC"/>
              <w:rPr>
                <w:vertAlign w:val="superscript"/>
                <w:lang w:eastAsia="ko-KR"/>
              </w:rPr>
            </w:pPr>
            <w:r>
              <w:rPr>
                <w:lang w:eastAsia="ko-KR"/>
              </w:rPr>
              <w:t>5</w:t>
            </w:r>
            <w:r>
              <w:rPr>
                <w:vertAlign w:val="superscript"/>
                <w:lang w:eastAsia="ko-KR"/>
              </w:rPr>
              <w:t>Note3</w:t>
            </w:r>
          </w:p>
        </w:tc>
        <w:tc>
          <w:tcPr>
            <w:tcW w:w="1082" w:type="dxa"/>
            <w:shd w:val="clear" w:color="auto" w:fill="auto"/>
          </w:tcPr>
          <w:p w14:paraId="54B8C3C0" w14:textId="77777777" w:rsidR="00D969EC" w:rsidRDefault="00D969EC" w:rsidP="00AD76D8">
            <w:pPr>
              <w:pStyle w:val="TAC"/>
              <w:rPr>
                <w:vertAlign w:val="superscript"/>
                <w:lang w:eastAsia="ko-KR"/>
              </w:rPr>
            </w:pPr>
            <w:r>
              <w:rPr>
                <w:lang w:eastAsia="ko-KR"/>
              </w:rPr>
              <w:t>4</w:t>
            </w:r>
            <w:r>
              <w:rPr>
                <w:vertAlign w:val="superscript"/>
                <w:lang w:eastAsia="ko-KR"/>
              </w:rPr>
              <w:t>Note3</w:t>
            </w:r>
          </w:p>
        </w:tc>
      </w:tr>
      <w:tr w:rsidR="00D969EC" w14:paraId="53F9B893" w14:textId="77777777" w:rsidTr="00214AF4">
        <w:trPr>
          <w:jc w:val="center"/>
        </w:trPr>
        <w:tc>
          <w:tcPr>
            <w:tcW w:w="656" w:type="dxa"/>
            <w:shd w:val="clear" w:color="auto" w:fill="auto"/>
          </w:tcPr>
          <w:p w14:paraId="12CFDA6A" w14:textId="77777777" w:rsidR="00D969EC" w:rsidRDefault="00D969EC" w:rsidP="00AD76D8">
            <w:pPr>
              <w:pStyle w:val="TAC"/>
            </w:pPr>
            <w:r>
              <w:t>30</w:t>
            </w:r>
          </w:p>
        </w:tc>
        <w:tc>
          <w:tcPr>
            <w:tcW w:w="2534" w:type="dxa"/>
          </w:tcPr>
          <w:p w14:paraId="0895BD14" w14:textId="48BF6264" w:rsidR="00D969EC" w:rsidRDefault="00D969EC" w:rsidP="00D969EC">
            <w:pPr>
              <w:pStyle w:val="TAC"/>
              <w:rPr>
                <w:lang w:eastAsia="ko-KR"/>
              </w:rPr>
            </w:pPr>
            <w:r>
              <w:rPr>
                <w:lang w:eastAsia="ko-KR"/>
              </w:rPr>
              <w:t>12</w:t>
            </w:r>
          </w:p>
        </w:tc>
        <w:tc>
          <w:tcPr>
            <w:tcW w:w="1082" w:type="dxa"/>
          </w:tcPr>
          <w:p w14:paraId="738353CC" w14:textId="77777777" w:rsidR="00D969EC" w:rsidRDefault="00D969EC" w:rsidP="00AD76D8">
            <w:pPr>
              <w:pStyle w:val="TAC"/>
              <w:rPr>
                <w:lang w:eastAsia="ko-KR"/>
              </w:rPr>
            </w:pPr>
            <w:r>
              <w:rPr>
                <w:lang w:eastAsia="ko-KR"/>
              </w:rPr>
              <w:t>8</w:t>
            </w:r>
          </w:p>
        </w:tc>
        <w:tc>
          <w:tcPr>
            <w:tcW w:w="1082" w:type="dxa"/>
          </w:tcPr>
          <w:p w14:paraId="1032A768" w14:textId="77777777" w:rsidR="00D969EC" w:rsidRDefault="00D969EC" w:rsidP="00AD76D8">
            <w:pPr>
              <w:pStyle w:val="TAC"/>
              <w:rPr>
                <w:lang w:eastAsia="ko-KR"/>
              </w:rPr>
            </w:pPr>
            <w:r>
              <w:rPr>
                <w:lang w:eastAsia="ko-KR"/>
              </w:rPr>
              <w:t>6</w:t>
            </w:r>
          </w:p>
        </w:tc>
        <w:tc>
          <w:tcPr>
            <w:tcW w:w="2111" w:type="dxa"/>
          </w:tcPr>
          <w:p w14:paraId="30A279B4" w14:textId="4D782330" w:rsidR="00D969EC" w:rsidRDefault="00D969EC" w:rsidP="00AD76D8">
            <w:pPr>
              <w:pStyle w:val="TAC"/>
              <w:rPr>
                <w:lang w:eastAsia="ko-KR"/>
              </w:rPr>
            </w:pPr>
            <w:r>
              <w:rPr>
                <w:lang w:eastAsia="ko-KR"/>
              </w:rPr>
              <w:t>12</w:t>
            </w:r>
          </w:p>
        </w:tc>
        <w:tc>
          <w:tcPr>
            <w:tcW w:w="1082" w:type="dxa"/>
          </w:tcPr>
          <w:p w14:paraId="6423CED2" w14:textId="77777777" w:rsidR="00D969EC" w:rsidRDefault="00D969EC" w:rsidP="00AD76D8">
            <w:pPr>
              <w:pStyle w:val="TAC"/>
              <w:rPr>
                <w:lang w:eastAsia="ko-KR"/>
              </w:rPr>
            </w:pPr>
            <w:r>
              <w:rPr>
                <w:lang w:eastAsia="ko-KR"/>
              </w:rPr>
              <w:t>8</w:t>
            </w:r>
          </w:p>
        </w:tc>
        <w:tc>
          <w:tcPr>
            <w:tcW w:w="1082" w:type="dxa"/>
            <w:shd w:val="clear" w:color="auto" w:fill="auto"/>
          </w:tcPr>
          <w:p w14:paraId="4CC245B9" w14:textId="77777777" w:rsidR="00D969EC" w:rsidRDefault="00D969EC" w:rsidP="00AD76D8">
            <w:pPr>
              <w:pStyle w:val="TAC"/>
              <w:rPr>
                <w:lang w:eastAsia="ko-KR"/>
              </w:rPr>
            </w:pPr>
            <w:r>
              <w:rPr>
                <w:lang w:eastAsia="ko-KR"/>
              </w:rPr>
              <w:t>6</w:t>
            </w:r>
          </w:p>
        </w:tc>
      </w:tr>
      <w:tr w:rsidR="008E4377" w14:paraId="4D76A3B0" w14:textId="77777777" w:rsidTr="005B2FD8">
        <w:trPr>
          <w:jc w:val="center"/>
        </w:trPr>
        <w:tc>
          <w:tcPr>
            <w:tcW w:w="9629" w:type="dxa"/>
            <w:gridSpan w:val="7"/>
          </w:tcPr>
          <w:p w14:paraId="1CB84800" w14:textId="77777777" w:rsidR="00D969EC" w:rsidRDefault="00D969EC" w:rsidP="00D969EC">
            <w:pPr>
              <w:pStyle w:val="TAN"/>
            </w:pPr>
            <w:r>
              <w:t>N</w:t>
            </w:r>
            <w:r>
              <w:rPr>
                <w:lang w:eastAsia="ko-KR"/>
              </w:rPr>
              <w:t xml:space="preserve">OTE </w:t>
            </w:r>
            <w:r>
              <w:rPr>
                <w:rFonts w:eastAsia="MS Mincho"/>
                <w:lang w:eastAsia="ja-JP"/>
              </w:rPr>
              <w:t>1</w:t>
            </w:r>
            <w:r>
              <w:t>:</w:t>
            </w:r>
            <w:r>
              <w:tab/>
              <w:t>For Gap Pattern ID 0, 1, 2 and 3, total number of interrupted subframes on MCG is MGL subframes when MG timing advance of 0ms is applied, and (MGL+1) subframes when MG timing advance of 0.5ms is applied.</w:t>
            </w:r>
          </w:p>
          <w:p w14:paraId="64AEEF7B" w14:textId="2A84E583" w:rsidR="00D969EC" w:rsidRDefault="00D969EC" w:rsidP="00D969EC">
            <w:pPr>
              <w:pStyle w:val="TAN"/>
              <w:rPr>
                <w:lang w:val="en-US" w:eastAsia="zh-CN"/>
              </w:rPr>
            </w:pPr>
            <w:r>
              <w:rPr>
                <w:rFonts w:hint="eastAsia"/>
                <w:lang w:val="en-US" w:eastAsia="zh-CN"/>
              </w:rPr>
              <w:t xml:space="preserve">NOTE 2:  </w:t>
            </w:r>
            <w:r>
              <w:tab/>
            </w:r>
            <w:r>
              <w:rPr>
                <w:rFonts w:hint="eastAsia"/>
                <w:lang w:val="en-US" w:eastAsia="zh-CN"/>
              </w:rPr>
              <w:t>Void</w:t>
            </w:r>
          </w:p>
          <w:p w14:paraId="4E2A727A" w14:textId="26262677" w:rsidR="008E4377" w:rsidRDefault="00D969EC" w:rsidP="00D969EC">
            <w:pPr>
              <w:pStyle w:val="TAN"/>
              <w:rPr>
                <w:lang w:eastAsia="zh-CN"/>
              </w:rPr>
            </w:pPr>
            <w:r>
              <w:rPr>
                <w:rFonts w:eastAsia="MS Mincho"/>
                <w:lang w:eastAsia="ja-JP"/>
              </w:rPr>
              <w:t>NOTE 3</w:t>
            </w:r>
            <w:r>
              <w:t>:</w:t>
            </w:r>
            <w:r>
              <w:tab/>
              <w:t>Non-overlapped half-slots occur before and after the measurement gap. Whether a Rel-15 UE can receive and/or transmit in those half-slots is up to UE implementation.</w:t>
            </w:r>
          </w:p>
        </w:tc>
      </w:tr>
    </w:tbl>
    <w:p w14:paraId="5B7269F5" w14:textId="77777777" w:rsidR="008E4377" w:rsidRDefault="008E4377" w:rsidP="008E4377">
      <w:pPr>
        <w:rPr>
          <w:lang w:eastAsia="zh-CN"/>
        </w:rPr>
      </w:pPr>
    </w:p>
    <w:p w14:paraId="4F57BFBC" w14:textId="77777777" w:rsidR="008E4377" w:rsidRDefault="008E4377" w:rsidP="008E4377">
      <w:r>
        <w:rPr>
          <w:lang w:eastAsia="zh-CN"/>
        </w:rPr>
        <w:t xml:space="preserve">It is </w:t>
      </w:r>
      <w:r>
        <w:t xml:space="preserve">up to UE implementation whether or not the UE is able to conduct transmission in the following slot(s), </w:t>
      </w:r>
    </w:p>
    <w:p w14:paraId="74636011" w14:textId="77777777" w:rsidR="008E4377" w:rsidRDefault="008E4377" w:rsidP="008E4377">
      <w:pPr>
        <w:pStyle w:val="B10"/>
        <w:rPr>
          <w:lang w:eastAsia="zh-CN"/>
        </w:rPr>
      </w:pPr>
      <w:r>
        <w:t>-</w:t>
      </w:r>
      <w:r>
        <w:tab/>
        <w:t xml:space="preserve">when MGTA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2369650A" w14:textId="77777777" w:rsidR="008E4377" w:rsidRDefault="008E4377" w:rsidP="008E4377">
      <w:pPr>
        <w:pStyle w:val="B10"/>
        <w:rPr>
          <w:lang w:eastAsia="zh-CN"/>
        </w:rPr>
      </w:pPr>
      <w:r>
        <w:t>-</w:t>
      </w:r>
      <w:r>
        <w:tab/>
        <w:t xml:space="preserve">when MGTA 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1D55E3A9" w14:textId="77777777" w:rsidR="008E4377" w:rsidRDefault="008E4377" w:rsidP="008E4377">
      <w:pPr>
        <w:pStyle w:val="B10"/>
        <w:jc w:val="both"/>
        <w:rPr>
          <w:lang w:eastAsia="zh-CN"/>
        </w:rPr>
      </w:pPr>
      <w:r>
        <w:t>-</w:t>
      </w:r>
      <w:r>
        <w:tab/>
        <w:t xml:space="preserve">when MGTA 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measurement gap</w:t>
      </w:r>
    </w:p>
    <w:p w14:paraId="43DE9DEE" w14:textId="4F44D917" w:rsidR="00D969EC" w:rsidRDefault="00D969EC" w:rsidP="00D969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t xml:space="preserve"> </w:t>
      </w:r>
      <w:r w:rsidRPr="00D969EC">
        <w:rPr>
          <w:position w:val="-14"/>
        </w:rPr>
        <w:object w:dxaOrig="2812" w:dyaOrig="300" w14:anchorId="692176FC">
          <v:shape id="_x0000_i1043" type="#_x0000_t75" style="width:140pt;height:15pt" o:ole="">
            <v:imagedata r:id="rId38" o:title=""/>
          </v:shape>
          <o:OLEObject Type="Embed" ProgID="Equation.3" ShapeID="_x0000_i1043" DrawAspect="Content" ObjectID="_1767144656" r:id="rId39"/>
        </w:object>
      </w:r>
      <w:r w:rsidRPr="00D969EC">
        <w:t xml:space="preserve"> fo</w:t>
      </w:r>
      <w:r>
        <w:t>r the UL transmission is less than the length of one slot; L=2 otherwise.</w:t>
      </w:r>
    </w:p>
    <w:p w14:paraId="6EEAD783" w14:textId="3E34E090" w:rsidR="008E4377" w:rsidRDefault="00D969EC" w:rsidP="00D969EC">
      <w:pPr>
        <w:pStyle w:val="NO"/>
      </w:pPr>
      <w:r>
        <w:t xml:space="preserve">Note: </w:t>
      </w:r>
      <w:r w:rsidR="00454372">
        <w:tab/>
      </w:r>
      <w:r>
        <w:t>Network is supposed to take into account the possible difference between the estimated TA at network and actual TA at UE when scheduling UE in the above slot(s).</w:t>
      </w:r>
    </w:p>
    <w:p w14:paraId="425AAEEF" w14:textId="77777777" w:rsidR="008E4377" w:rsidRDefault="008E4377" w:rsidP="008E4377"/>
    <w:p w14:paraId="2BF5D86C" w14:textId="77777777" w:rsidR="008E4377" w:rsidRDefault="008E4377" w:rsidP="008E4377">
      <w:pPr>
        <w:pStyle w:val="Heading4"/>
        <w:rPr>
          <w:lang w:eastAsia="zh-CN"/>
        </w:rPr>
      </w:pPr>
      <w:r>
        <w:rPr>
          <w:lang w:eastAsia="zh-CN"/>
        </w:rPr>
        <w:t>9.1</w:t>
      </w:r>
      <w:r>
        <w:rPr>
          <w:lang w:val="en-US" w:eastAsia="zh-CN"/>
        </w:rPr>
        <w:t>D</w:t>
      </w:r>
      <w:r>
        <w:rPr>
          <w:lang w:eastAsia="zh-CN"/>
        </w:rPr>
        <w:t>.2.1a</w:t>
      </w:r>
      <w:r>
        <w:rPr>
          <w:lang w:eastAsia="zh-CN"/>
        </w:rPr>
        <w:tab/>
        <w:t>SA: Measurement Gap Sharing</w:t>
      </w:r>
    </w:p>
    <w:p w14:paraId="1FBEC643" w14:textId="506DC922" w:rsidR="00454372" w:rsidRDefault="00454372" w:rsidP="00454372">
      <w:pPr>
        <w:rPr>
          <w:lang w:eastAsia="zh-CN"/>
        </w:rPr>
      </w:pPr>
      <w:r>
        <w:rPr>
          <w:lang w:eastAsia="zh-CN"/>
        </w:rPr>
        <w:t xml:space="preserve">Measurement gap sharing shall be applied </w:t>
      </w:r>
      <w:r>
        <w:t>when UE requires measurement gaps to identify and measure cells</w:t>
      </w:r>
      <w:r>
        <w:rPr>
          <w:lang w:eastAsia="zh-CN"/>
        </w:rPr>
        <w:t xml:space="preserve"> on intra-frequency carriers</w:t>
      </w:r>
      <w:r>
        <w:t xml:space="preserve"> or when SMTC configured for intra-frequency measurement are fully overlapping with </w:t>
      </w:r>
      <w:r>
        <w:rPr>
          <w:lang w:eastAsia="zh-CN"/>
        </w:rPr>
        <w:t xml:space="preserve">per-UE </w:t>
      </w:r>
      <w:r>
        <w:t>measurement gaps, and when UE</w:t>
      </w:r>
      <w:r>
        <w:rPr>
          <w:rFonts w:hint="eastAsia"/>
          <w:lang w:eastAsia="zh-CN"/>
        </w:rPr>
        <w:t xml:space="preserve"> requires measurement gaps</w:t>
      </w:r>
      <w:r>
        <w:t xml:space="preserve"> to identify and measure cells on inter-frequency carriers</w:t>
      </w:r>
      <w:r>
        <w:rPr>
          <w:rFonts w:hint="eastAsia"/>
        </w:rPr>
        <w:t xml:space="preserve"> for both SSB and CSI-RS based L3 measurement</w:t>
      </w:r>
      <w:r>
        <w:rPr>
          <w:rFonts w:hint="eastAsia"/>
          <w:lang w:eastAsia="zh-CN"/>
        </w:rPr>
        <w:t xml:space="preserve">, or </w:t>
      </w:r>
      <w:r>
        <w:t xml:space="preserve">when all of SMTC configured for </w:t>
      </w:r>
      <w:r>
        <w:rPr>
          <w:rFonts w:hint="eastAsia"/>
          <w:lang w:eastAsia="zh-CN"/>
        </w:rPr>
        <w:t>inter</w:t>
      </w:r>
      <w:r>
        <w:t xml:space="preserve">-frequency SSB based measurement without measurement gaps are fully overlapping with </w:t>
      </w:r>
      <w:r>
        <w:rPr>
          <w:lang w:eastAsia="zh-CN"/>
        </w:rPr>
        <w:t xml:space="preserve">per-UE </w:t>
      </w:r>
      <w:r>
        <w:t xml:space="preserve">measurement gaps. </w:t>
      </w:r>
    </w:p>
    <w:p w14:paraId="55EF2EFF" w14:textId="1ECA09A0" w:rsidR="00454372" w:rsidRDefault="00454372" w:rsidP="00454372">
      <w:r>
        <w:t xml:space="preserve">When network signals “01”, “10” or “11” with RRC parameter </w:t>
      </w:r>
      <w:r>
        <w:rPr>
          <w:i/>
        </w:rPr>
        <w:t>MeasGapSharingScheme</w:t>
      </w:r>
      <w:r>
        <w:t xml:space="preserve"> </w:t>
      </w:r>
      <w:r>
        <w:rPr>
          <w:lang w:eastAsia="zh-CN"/>
        </w:rPr>
        <w:t xml:space="preserve">[2] </w:t>
      </w:r>
      <w:r>
        <w:t>and the value of X is defined as in Table 9.1</w:t>
      </w:r>
      <w:r>
        <w:rPr>
          <w:lang w:val="en-US" w:eastAsia="zh-CN"/>
        </w:rPr>
        <w:t>D</w:t>
      </w:r>
      <w:r>
        <w:t>.2.1A-1, and</w:t>
      </w:r>
    </w:p>
    <w:p w14:paraId="53EACB6C" w14:textId="77777777" w:rsidR="00454372" w:rsidRDefault="00454372" w:rsidP="00454372">
      <w:pPr>
        <w:pStyle w:val="B10"/>
        <w:rPr>
          <w:sz w:val="18"/>
        </w:rPr>
      </w:pPr>
      <w:r>
        <w:t>-</w:t>
      </w:r>
      <w:r>
        <w:tab/>
      </w:r>
      <w:r>
        <w:rPr>
          <w:lang w:eastAsia="zh-CN"/>
        </w:rPr>
        <w:t>K</w:t>
      </w:r>
      <w:r>
        <w:rPr>
          <w:vertAlign w:val="subscript"/>
          <w:lang w:eastAsia="zh-CN"/>
        </w:rPr>
        <w:t xml:space="preserve">intra </w:t>
      </w:r>
      <w:r>
        <w:t xml:space="preserve">= </w:t>
      </w:r>
      <w:r>
        <w:rPr>
          <w:sz w:val="18"/>
        </w:rPr>
        <w:t>1 / X * 100,</w:t>
      </w:r>
    </w:p>
    <w:p w14:paraId="718ABF74" w14:textId="77777777" w:rsidR="00454372" w:rsidRDefault="00454372" w:rsidP="00454372">
      <w:pPr>
        <w:pStyle w:val="B10"/>
        <w:ind w:left="284" w:firstLine="0"/>
        <w:rPr>
          <w:sz w:val="18"/>
        </w:rPr>
      </w:pPr>
      <w:r>
        <w:t>-</w:t>
      </w:r>
      <w:r>
        <w:tab/>
      </w:r>
      <w:r>
        <w:rPr>
          <w:lang w:eastAsia="zh-CN"/>
        </w:rPr>
        <w:t>K</w:t>
      </w:r>
      <w:r>
        <w:rPr>
          <w:vertAlign w:val="subscript"/>
          <w:lang w:eastAsia="zh-CN"/>
        </w:rPr>
        <w:t xml:space="preserve">inter </w:t>
      </w:r>
      <w:r>
        <w:t xml:space="preserve">= </w:t>
      </w:r>
      <w:r>
        <w:rPr>
          <w:sz w:val="18"/>
        </w:rPr>
        <w:t>1 / (100 – X) * 100,</w:t>
      </w:r>
    </w:p>
    <w:p w14:paraId="72DFC172" w14:textId="77777777" w:rsidR="00454372" w:rsidRDefault="00454372" w:rsidP="00454372">
      <w:pPr>
        <w:ind w:leftChars="100" w:left="200"/>
      </w:pPr>
      <w:r>
        <w:t xml:space="preserve">When network signals “00” indicating equal splitting gap sharing, X is not applied. </w:t>
      </w:r>
    </w:p>
    <w:p w14:paraId="0D0D1972" w14:textId="77777777" w:rsidR="00454372" w:rsidRDefault="00454372" w:rsidP="00454372">
      <w:pPr>
        <w:ind w:leftChars="100" w:left="200"/>
      </w:pPr>
      <w:r>
        <w:t xml:space="preserve">The RRC parameter </w:t>
      </w:r>
      <w:r>
        <w:rPr>
          <w:i/>
        </w:rPr>
        <w:t>MeasGapSharingScheme</w:t>
      </w:r>
      <w:r>
        <w:t xml:space="preserve"> shall be applied to the calculation of carrier specific scaling factor as specified in clause 9.1</w:t>
      </w:r>
      <w:r>
        <w:rPr>
          <w:lang w:val="en-US" w:eastAsia="zh-CN"/>
        </w:rPr>
        <w:t>D</w:t>
      </w:r>
      <w:r>
        <w:t>.5.2.2</w:t>
      </w:r>
      <w:r>
        <w:rPr>
          <w:lang w:eastAsia="zh-CN"/>
        </w:rPr>
        <w:t>.</w:t>
      </w:r>
    </w:p>
    <w:p w14:paraId="002B65AD" w14:textId="77777777" w:rsidR="00454372" w:rsidRDefault="00454372" w:rsidP="008E4377">
      <w:pPr>
        <w:ind w:leftChars="100" w:left="200"/>
      </w:pPr>
    </w:p>
    <w:p w14:paraId="7C64D6A3" w14:textId="47E004A9" w:rsidR="008E4377" w:rsidRDefault="00454372" w:rsidP="008E4377">
      <w:pPr>
        <w:pStyle w:val="TH"/>
        <w:rPr>
          <w:snapToGrid w:val="0"/>
          <w:lang w:eastAsia="zh-CN"/>
        </w:rPr>
      </w:pPr>
      <w:r>
        <w:rPr>
          <w:snapToGrid w:val="0"/>
        </w:rPr>
        <w:t>Table 9.1</w:t>
      </w:r>
      <w:r>
        <w:rPr>
          <w:snapToGrid w:val="0"/>
          <w:lang w:val="en-US" w:eastAsia="zh-CN"/>
        </w:rPr>
        <w:t>D</w:t>
      </w:r>
      <w:r>
        <w:rPr>
          <w:snapToGrid w:val="0"/>
        </w:rPr>
        <w:t>.2</w:t>
      </w:r>
      <w:r>
        <w:rPr>
          <w:snapToGrid w:val="0"/>
          <w:lang w:eastAsia="zh-CN"/>
        </w:rPr>
        <w:t>.1A</w:t>
      </w:r>
      <w:r>
        <w:rPr>
          <w:snapToGrid w:val="0"/>
        </w:rPr>
        <w:t>-</w:t>
      </w:r>
      <w:r>
        <w:rPr>
          <w:snapToGrid w:val="0"/>
          <w:lang w:eastAsia="zh-CN"/>
        </w:rPr>
        <w:t>1</w:t>
      </w:r>
      <w:r>
        <w:rPr>
          <w:snapToGrid w:val="0"/>
        </w:rPr>
        <w:t>: Value of parameter X</w:t>
      </w:r>
      <w:r>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E4377" w14:paraId="77D371CA" w14:textId="77777777" w:rsidTr="00AD76D8">
        <w:trPr>
          <w:jc w:val="center"/>
        </w:trPr>
        <w:tc>
          <w:tcPr>
            <w:tcW w:w="2387" w:type="dxa"/>
            <w:shd w:val="clear" w:color="auto" w:fill="auto"/>
            <w:vAlign w:val="center"/>
          </w:tcPr>
          <w:p w14:paraId="438B1FA7" w14:textId="77777777" w:rsidR="008E4377" w:rsidRDefault="008E4377" w:rsidP="00AD76D8">
            <w:pPr>
              <w:pStyle w:val="TAH"/>
              <w:rPr>
                <w:lang w:eastAsia="ko-KR"/>
              </w:rPr>
            </w:pPr>
            <w:r>
              <w:rPr>
                <w:i/>
              </w:rPr>
              <w:t>measGapSharingScheme</w:t>
            </w:r>
          </w:p>
        </w:tc>
        <w:tc>
          <w:tcPr>
            <w:tcW w:w="2218" w:type="dxa"/>
            <w:shd w:val="clear" w:color="auto" w:fill="auto"/>
            <w:vAlign w:val="center"/>
          </w:tcPr>
          <w:p w14:paraId="4B4A2DFF" w14:textId="77777777" w:rsidR="008E4377" w:rsidRDefault="008E4377" w:rsidP="00AD76D8">
            <w:pPr>
              <w:pStyle w:val="TAH"/>
              <w:rPr>
                <w:lang w:eastAsia="ko-KR"/>
              </w:rPr>
            </w:pPr>
            <w:r>
              <w:rPr>
                <w:lang w:eastAsia="ko-KR"/>
              </w:rPr>
              <w:t>Value of X (%)</w:t>
            </w:r>
          </w:p>
        </w:tc>
      </w:tr>
      <w:tr w:rsidR="008E4377" w14:paraId="6D5D415C" w14:textId="77777777" w:rsidTr="00AD76D8">
        <w:trPr>
          <w:jc w:val="center"/>
        </w:trPr>
        <w:tc>
          <w:tcPr>
            <w:tcW w:w="2387" w:type="dxa"/>
            <w:shd w:val="clear" w:color="auto" w:fill="auto"/>
            <w:vAlign w:val="center"/>
          </w:tcPr>
          <w:p w14:paraId="05C150A4" w14:textId="77777777" w:rsidR="008E4377" w:rsidRDefault="008E4377" w:rsidP="00AD76D8">
            <w:pPr>
              <w:pStyle w:val="TAC"/>
              <w:rPr>
                <w:lang w:eastAsia="ko-KR"/>
              </w:rPr>
            </w:pPr>
            <w:r>
              <w:rPr>
                <w:lang w:eastAsia="ko-KR"/>
              </w:rPr>
              <w:t>‘00’</w:t>
            </w:r>
          </w:p>
        </w:tc>
        <w:tc>
          <w:tcPr>
            <w:tcW w:w="2218" w:type="dxa"/>
            <w:shd w:val="clear" w:color="auto" w:fill="auto"/>
            <w:vAlign w:val="center"/>
          </w:tcPr>
          <w:p w14:paraId="643F5999" w14:textId="77777777" w:rsidR="008E4377" w:rsidRDefault="008E4377" w:rsidP="00AD76D8">
            <w:pPr>
              <w:pStyle w:val="TAC"/>
              <w:rPr>
                <w:lang w:eastAsia="zh-CN"/>
              </w:rPr>
            </w:pPr>
            <w:r>
              <w:rPr>
                <w:lang w:eastAsia="ko-KR"/>
              </w:rPr>
              <w:t>Equal splitting</w:t>
            </w:r>
          </w:p>
        </w:tc>
      </w:tr>
      <w:tr w:rsidR="008E4377" w14:paraId="0E307D8C" w14:textId="77777777" w:rsidTr="00AD76D8">
        <w:trPr>
          <w:jc w:val="center"/>
        </w:trPr>
        <w:tc>
          <w:tcPr>
            <w:tcW w:w="2387" w:type="dxa"/>
            <w:shd w:val="clear" w:color="auto" w:fill="auto"/>
            <w:vAlign w:val="center"/>
          </w:tcPr>
          <w:p w14:paraId="2DA14D26" w14:textId="77777777" w:rsidR="008E4377" w:rsidRDefault="008E4377" w:rsidP="00AD76D8">
            <w:pPr>
              <w:pStyle w:val="TAC"/>
              <w:rPr>
                <w:lang w:eastAsia="ko-KR"/>
              </w:rPr>
            </w:pPr>
            <w:r>
              <w:rPr>
                <w:lang w:eastAsia="ko-KR"/>
              </w:rPr>
              <w:t>‘01’</w:t>
            </w:r>
          </w:p>
        </w:tc>
        <w:tc>
          <w:tcPr>
            <w:tcW w:w="2218" w:type="dxa"/>
            <w:shd w:val="clear" w:color="auto" w:fill="auto"/>
            <w:vAlign w:val="center"/>
          </w:tcPr>
          <w:p w14:paraId="201985D8" w14:textId="77777777" w:rsidR="008E4377" w:rsidRDefault="008E4377" w:rsidP="00AD76D8">
            <w:pPr>
              <w:pStyle w:val="TAC"/>
              <w:rPr>
                <w:lang w:eastAsia="zh-CN"/>
              </w:rPr>
            </w:pPr>
            <w:r>
              <w:rPr>
                <w:lang w:eastAsia="zh-CN"/>
              </w:rPr>
              <w:t>25</w:t>
            </w:r>
          </w:p>
        </w:tc>
      </w:tr>
      <w:tr w:rsidR="008E4377" w14:paraId="62B5724F" w14:textId="77777777" w:rsidTr="00AD76D8">
        <w:trPr>
          <w:jc w:val="center"/>
        </w:trPr>
        <w:tc>
          <w:tcPr>
            <w:tcW w:w="2387" w:type="dxa"/>
            <w:shd w:val="clear" w:color="auto" w:fill="auto"/>
            <w:vAlign w:val="center"/>
          </w:tcPr>
          <w:p w14:paraId="754D21AC" w14:textId="77777777" w:rsidR="008E4377" w:rsidRDefault="008E4377" w:rsidP="00AD76D8">
            <w:pPr>
              <w:pStyle w:val="TAC"/>
              <w:rPr>
                <w:lang w:eastAsia="ko-KR"/>
              </w:rPr>
            </w:pPr>
            <w:r>
              <w:rPr>
                <w:lang w:eastAsia="ko-KR"/>
              </w:rPr>
              <w:t>‘10’</w:t>
            </w:r>
          </w:p>
        </w:tc>
        <w:tc>
          <w:tcPr>
            <w:tcW w:w="2218" w:type="dxa"/>
            <w:shd w:val="clear" w:color="auto" w:fill="auto"/>
            <w:vAlign w:val="center"/>
          </w:tcPr>
          <w:p w14:paraId="2B11BE12" w14:textId="77777777" w:rsidR="008E4377" w:rsidRDefault="008E4377" w:rsidP="00AD76D8">
            <w:pPr>
              <w:pStyle w:val="TAC"/>
              <w:rPr>
                <w:lang w:eastAsia="zh-CN"/>
              </w:rPr>
            </w:pPr>
            <w:r>
              <w:rPr>
                <w:lang w:eastAsia="zh-CN"/>
              </w:rPr>
              <w:t>50</w:t>
            </w:r>
          </w:p>
        </w:tc>
      </w:tr>
      <w:tr w:rsidR="008E4377" w14:paraId="4C71C8B6" w14:textId="77777777" w:rsidTr="00AD76D8">
        <w:trPr>
          <w:jc w:val="center"/>
        </w:trPr>
        <w:tc>
          <w:tcPr>
            <w:tcW w:w="2387" w:type="dxa"/>
            <w:shd w:val="clear" w:color="auto" w:fill="auto"/>
            <w:vAlign w:val="center"/>
          </w:tcPr>
          <w:p w14:paraId="65EF1C42" w14:textId="77777777" w:rsidR="008E4377" w:rsidRDefault="008E4377" w:rsidP="00AD76D8">
            <w:pPr>
              <w:pStyle w:val="TAC"/>
              <w:rPr>
                <w:lang w:eastAsia="ko-KR"/>
              </w:rPr>
            </w:pPr>
            <w:r>
              <w:rPr>
                <w:lang w:eastAsia="ko-KR"/>
              </w:rPr>
              <w:t>‘11’</w:t>
            </w:r>
          </w:p>
        </w:tc>
        <w:tc>
          <w:tcPr>
            <w:tcW w:w="2218" w:type="dxa"/>
            <w:shd w:val="clear" w:color="auto" w:fill="auto"/>
            <w:vAlign w:val="center"/>
          </w:tcPr>
          <w:p w14:paraId="211C0ED5" w14:textId="77777777" w:rsidR="008E4377" w:rsidRDefault="008E4377" w:rsidP="00AD76D8">
            <w:pPr>
              <w:pStyle w:val="TAC"/>
              <w:rPr>
                <w:lang w:eastAsia="zh-CN"/>
              </w:rPr>
            </w:pPr>
            <w:r>
              <w:rPr>
                <w:lang w:eastAsia="zh-CN"/>
              </w:rPr>
              <w:t>75</w:t>
            </w:r>
          </w:p>
        </w:tc>
      </w:tr>
      <w:tr w:rsidR="008E4377" w14:paraId="2AE9D8DA" w14:textId="77777777" w:rsidTr="00AD76D8">
        <w:trPr>
          <w:jc w:val="center"/>
        </w:trPr>
        <w:tc>
          <w:tcPr>
            <w:tcW w:w="4605" w:type="dxa"/>
            <w:gridSpan w:val="2"/>
            <w:shd w:val="clear" w:color="auto" w:fill="auto"/>
            <w:vAlign w:val="center"/>
          </w:tcPr>
          <w:p w14:paraId="442DC4F6" w14:textId="77777777" w:rsidR="008E4377" w:rsidRDefault="008E4377" w:rsidP="00AD76D8">
            <w:pPr>
              <w:pStyle w:val="TAN"/>
              <w:rPr>
                <w:lang w:eastAsia="zh-CN"/>
              </w:rPr>
            </w:pPr>
            <w:r>
              <w:rPr>
                <w:rFonts w:hint="eastAsia"/>
                <w:lang w:eastAsia="zh-CN"/>
              </w:rPr>
              <w:t>Note:</w:t>
            </w:r>
            <w:r>
              <w:tab/>
              <w:t>It</w:t>
            </w:r>
            <w:r>
              <w:rPr>
                <w:lang w:eastAsia="zh-CN"/>
              </w:rPr>
              <w:t xml:space="preserve"> is left to UE implementation to determine which </w:t>
            </w:r>
            <w:r>
              <w:rPr>
                <w:szCs w:val="22"/>
                <w:lang w:eastAsia="ja-JP"/>
              </w:rPr>
              <w:t xml:space="preserve">measurement gap sharing scheme in the table </w:t>
            </w:r>
            <w:r>
              <w:rPr>
                <w:i/>
              </w:rPr>
              <w:t>to be applied</w:t>
            </w:r>
            <w:r>
              <w:rPr>
                <w:lang w:eastAsia="zh-CN"/>
              </w:rPr>
              <w:t>, when</w:t>
            </w:r>
            <w:r>
              <w:rPr>
                <w:bCs/>
              </w:rPr>
              <w:t xml:space="preserve"> </w:t>
            </w:r>
            <w:r>
              <w:rPr>
                <w:i/>
              </w:rPr>
              <w:t xml:space="preserve">MeasGapSharingScheme is absent and there is </w:t>
            </w:r>
            <w:r>
              <w:t xml:space="preserve">no </w:t>
            </w:r>
            <w:r>
              <w:rPr>
                <w:lang w:eastAsia="zh-CN"/>
              </w:rPr>
              <w:t>stored value in the field.</w:t>
            </w:r>
          </w:p>
        </w:tc>
      </w:tr>
    </w:tbl>
    <w:p w14:paraId="3FE0419E" w14:textId="77777777" w:rsidR="008E4377" w:rsidRDefault="008E4377" w:rsidP="008E4377"/>
    <w:p w14:paraId="6830E19C" w14:textId="210B0C36" w:rsidR="008E4377" w:rsidRDefault="008E4377" w:rsidP="008E4377">
      <w:pPr>
        <w:pStyle w:val="Heading3"/>
        <w:rPr>
          <w:lang w:eastAsia="zh-CN"/>
        </w:rPr>
      </w:pPr>
      <w:r>
        <w:t>9.1</w:t>
      </w:r>
      <w:r>
        <w:rPr>
          <w:lang w:val="en-US" w:eastAsia="zh-CN"/>
        </w:rPr>
        <w:t>D</w:t>
      </w:r>
      <w:r>
        <w:t>.3</w:t>
      </w:r>
      <w:r>
        <w:tab/>
        <w:t>UE Measurement capability</w:t>
      </w:r>
    </w:p>
    <w:p w14:paraId="364C0347" w14:textId="77777777" w:rsidR="008E4377" w:rsidRDefault="008E4377" w:rsidP="008E4377">
      <w:pPr>
        <w:pStyle w:val="Heading4"/>
      </w:pPr>
      <w:r>
        <w:t>9.1</w:t>
      </w:r>
      <w:r>
        <w:rPr>
          <w:lang w:val="en-US" w:eastAsia="zh-CN"/>
        </w:rPr>
        <w:t>D</w:t>
      </w:r>
      <w:r>
        <w:t>.3.1</w:t>
      </w:r>
      <w:r>
        <w:tab/>
        <w:t>SA: Monitoring of multiple layers using gaps</w:t>
      </w:r>
    </w:p>
    <w:p w14:paraId="3F4EBB85" w14:textId="781F9072" w:rsidR="00454372" w:rsidRDefault="00454372" w:rsidP="00454372">
      <w:r>
        <w:t xml:space="preserve">When monitoring of multiple inter-frequency NR carriers is configured by PCell, the UE shall be capable of performing one measurement of the configured measurement type (SS-RSRP, SS-RSRQ, SS-SINR, </w:t>
      </w:r>
      <w:r>
        <w:rPr>
          <w:rFonts w:eastAsia="DengXian"/>
          <w:lang w:eastAsia="zh-CN"/>
        </w:rPr>
        <w:t>CSI</w:t>
      </w:r>
      <w:r>
        <w:t xml:space="preserve">-RSRP, </w:t>
      </w:r>
      <w:r>
        <w:rPr>
          <w:rFonts w:eastAsia="DengXian"/>
          <w:lang w:eastAsia="zh-CN"/>
        </w:rPr>
        <w:t>CSI</w:t>
      </w:r>
      <w:r>
        <w:t xml:space="preserve">-RSRQ, </w:t>
      </w:r>
      <w:r>
        <w:rPr>
          <w:rFonts w:eastAsia="DengXian"/>
          <w:lang w:eastAsia="zh-CN"/>
        </w:rPr>
        <w:t>CSI</w:t>
      </w:r>
      <w:r>
        <w:t>-SINR</w:t>
      </w:r>
      <w:r>
        <w:rPr>
          <w:rFonts w:cs="v4.2.0"/>
        </w:rPr>
        <w:t xml:space="preserve"> </w:t>
      </w:r>
      <w:r>
        <w:t>etc.) of detected cells on all the layers configured for measurements by the PCell.</w:t>
      </w:r>
    </w:p>
    <w:p w14:paraId="4AB3D140" w14:textId="77777777" w:rsidR="00454372" w:rsidRDefault="00454372" w:rsidP="00454372">
      <w:pPr>
        <w:rPr>
          <w:lang w:eastAsia="zh-CN"/>
        </w:rPr>
      </w:pPr>
    </w:p>
    <w:p w14:paraId="29217C4A" w14:textId="77777777" w:rsidR="008E4377" w:rsidRDefault="008E4377" w:rsidP="008E4377">
      <w:pPr>
        <w:pStyle w:val="Heading4"/>
      </w:pPr>
      <w:r>
        <w:t>9.1</w:t>
      </w:r>
      <w:r>
        <w:rPr>
          <w:lang w:val="en-US" w:eastAsia="zh-CN"/>
        </w:rPr>
        <w:t>D</w:t>
      </w:r>
      <w:r>
        <w:t>.3.2</w:t>
      </w:r>
      <w:r>
        <w:tab/>
        <w:t>SA: Maximum allowed layers for multiple monitoring</w:t>
      </w:r>
    </w:p>
    <w:p w14:paraId="1E5769CB" w14:textId="4239DF4E" w:rsidR="001D78E2" w:rsidRDefault="001D78E2" w:rsidP="001D78E2">
      <w:pPr>
        <w:rPr>
          <w:lang w:eastAsia="ko-KR"/>
        </w:rPr>
      </w:pPr>
      <w:r>
        <w:rPr>
          <w:lang w:eastAsia="ko-KR"/>
        </w:rPr>
        <w:t>The UE shall be capable of monitoring at least:</w:t>
      </w:r>
    </w:p>
    <w:p w14:paraId="1A8258E8" w14:textId="77777777" w:rsidR="001D78E2" w:rsidRDefault="001D78E2" w:rsidP="001D78E2">
      <w:pPr>
        <w:pStyle w:val="B10"/>
      </w:pPr>
      <w:r>
        <w:t>-</w:t>
      </w:r>
      <w:r>
        <w:tab/>
        <w:t>Depending on UE capability, 7 NR SSB inter-frequency carriers configured by PCell, and</w:t>
      </w:r>
    </w:p>
    <w:p w14:paraId="15996CB0" w14:textId="77777777" w:rsidR="001D78E2" w:rsidRDefault="001D78E2" w:rsidP="001D78E2">
      <w:pPr>
        <w:pStyle w:val="B10"/>
      </w:pPr>
      <w:r>
        <w:t>-</w:t>
      </w:r>
      <w:r>
        <w:tab/>
        <w:t>Depending on UE capability, 8 NR inter-frequency carriers including SSB and CSI-RS in total configured by PCell</w:t>
      </w:r>
      <w:r>
        <w:rPr>
          <w:rFonts w:hint="eastAsia"/>
          <w:lang w:val="en-US" w:eastAsia="zh-CN"/>
        </w:rPr>
        <w:t>.</w:t>
      </w:r>
    </w:p>
    <w:p w14:paraId="39EB5C74" w14:textId="77777777" w:rsidR="001D78E2" w:rsidRDefault="001D78E2" w:rsidP="001D78E2">
      <w:pPr>
        <w:rPr>
          <w:iCs/>
        </w:rPr>
      </w:pPr>
      <w:r>
        <w:rPr>
          <w:iCs/>
        </w:rPr>
        <w:t>The number of SSB frequency layers equals to the total number of MOs with</w:t>
      </w:r>
    </w:p>
    <w:p w14:paraId="154690AE" w14:textId="77777777" w:rsidR="001D78E2" w:rsidRDefault="001D78E2" w:rsidP="001D78E2">
      <w:pPr>
        <w:pStyle w:val="B10"/>
        <w:rPr>
          <w:iCs/>
        </w:rPr>
      </w:pPr>
      <w:r>
        <w:rPr>
          <w:iCs/>
        </w:rPr>
        <w:t>-</w:t>
      </w:r>
      <w:r>
        <w:rPr>
          <w:iCs/>
        </w:rPr>
        <w:tab/>
      </w:r>
      <w:r>
        <w:rPr>
          <w:i/>
        </w:rPr>
        <w:t>ssb-ConfigMobility</w:t>
      </w:r>
      <w:r>
        <w:t xml:space="preserve"> configured, or </w:t>
      </w:r>
    </w:p>
    <w:p w14:paraId="4F292213" w14:textId="77777777" w:rsidR="001D78E2" w:rsidRDefault="001D78E2" w:rsidP="001D78E2">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780D1BF3" w14:textId="77777777" w:rsidR="001D78E2" w:rsidRDefault="001D78E2" w:rsidP="001D78E2">
      <w:r>
        <w:rPr>
          <w:lang w:eastAsia="zh-CN"/>
        </w:rPr>
        <w:t xml:space="preserve">If </w:t>
      </w:r>
      <w:r>
        <w:rPr>
          <w:i/>
        </w:rPr>
        <w:t xml:space="preserve">ssbfrequency, smtc1, smtc2 </w:t>
      </w:r>
      <w:r>
        <w:t>and</w:t>
      </w:r>
      <w:r>
        <w:rPr>
          <w:i/>
        </w:rPr>
        <w:t xml:space="preserve"> ssbSubcarrierSpacing</w:t>
      </w:r>
      <w:r>
        <w:rPr>
          <w:lang w:eastAsia="zh-CN"/>
        </w:rPr>
        <w:t xml:space="preserve"> are same in multiple MOs, the multiple MOs are counted as one SSB frequency layer.</w:t>
      </w:r>
    </w:p>
    <w:p w14:paraId="29F62C72" w14:textId="77777777" w:rsidR="001D78E2" w:rsidRDefault="001D78E2" w:rsidP="001D78E2">
      <w:r>
        <w:t xml:space="preserve">The number of CSI-RS frequency layers equals to the number of MOs with </w:t>
      </w:r>
      <w:r>
        <w:rPr>
          <w:i/>
        </w:rPr>
        <w:t>csi-rs-ResourceConfigMobility</w:t>
      </w:r>
      <w:r>
        <w:t xml:space="preserve"> configured assuming single MO is configured per frequency layer. </w:t>
      </w:r>
    </w:p>
    <w:p w14:paraId="7D9CE2C0" w14:textId="77777777" w:rsidR="001D78E2" w:rsidRDefault="001D78E2" w:rsidP="008E4377"/>
    <w:p w14:paraId="6A521FD1" w14:textId="77777777" w:rsidR="008E4377" w:rsidRDefault="008E4377" w:rsidP="008E4377">
      <w:pPr>
        <w:pStyle w:val="Heading3"/>
        <w:rPr>
          <w:lang w:val="en-US" w:eastAsia="zh-CN"/>
        </w:rPr>
      </w:pPr>
      <w:r>
        <w:rPr>
          <w:rFonts w:hint="eastAsia"/>
          <w:lang w:val="en-US" w:eastAsia="zh-CN"/>
        </w:rPr>
        <w:t>9.1</w:t>
      </w:r>
      <w:r>
        <w:rPr>
          <w:lang w:val="en-US" w:eastAsia="zh-CN"/>
        </w:rPr>
        <w:t>D</w:t>
      </w:r>
      <w:r>
        <w:rPr>
          <w:rFonts w:hint="eastAsia"/>
          <w:lang w:val="en-US" w:eastAsia="zh-CN"/>
        </w:rPr>
        <w:t>.4</w:t>
      </w:r>
      <w:r>
        <w:rPr>
          <w:lang w:val="en-US" w:eastAsia="zh-CN"/>
        </w:rPr>
        <w:tab/>
      </w:r>
      <w:r>
        <w:rPr>
          <w:rFonts w:hint="eastAsia"/>
          <w:lang w:val="en-US" w:eastAsia="zh-CN"/>
        </w:rPr>
        <w:t>Void</w:t>
      </w:r>
    </w:p>
    <w:p w14:paraId="6B9B768E" w14:textId="77777777" w:rsidR="008E4377" w:rsidRDefault="008E4377" w:rsidP="008E4377">
      <w:pPr>
        <w:pStyle w:val="Heading3"/>
      </w:pPr>
      <w:r>
        <w:t>9.1</w:t>
      </w:r>
      <w:r>
        <w:rPr>
          <w:lang w:val="en-US" w:eastAsia="zh-CN"/>
        </w:rPr>
        <w:t>D</w:t>
      </w:r>
      <w:r>
        <w:t>.5</w:t>
      </w:r>
      <w:r>
        <w:tab/>
        <w:t>Carrier-specific scaling factor</w:t>
      </w:r>
    </w:p>
    <w:p w14:paraId="4620196D" w14:textId="77777777" w:rsidR="008E4377" w:rsidRDefault="008E4377" w:rsidP="008E4377">
      <w:pPr>
        <w:rPr>
          <w:lang w:eastAsia="zh-CN"/>
        </w:rPr>
      </w:pPr>
      <w:r>
        <w:rPr>
          <w:rFonts w:cs="v4.2.0"/>
        </w:rPr>
        <w:t>This clause specifies the derivation of carrier-specific scaling factor (</w:t>
      </w:r>
      <w:r>
        <w:t>CSSF) values, which scales the measurement delay requirements given in clause 9.2</w:t>
      </w:r>
      <w:r>
        <w:rPr>
          <w:lang w:val="en-US" w:eastAsia="zh-CN"/>
        </w:rPr>
        <w:t>D</w:t>
      </w:r>
      <w:r>
        <w:t>, 9.3</w:t>
      </w:r>
      <w:r>
        <w:rPr>
          <w:lang w:val="en-US" w:eastAsia="zh-CN"/>
        </w:rPr>
        <w:t>D</w:t>
      </w:r>
      <w:r>
        <w:t>, and CSI-RS based L3 measurement in clause 9.10</w:t>
      </w:r>
      <w:r>
        <w:rPr>
          <w:lang w:val="en-US" w:eastAsia="zh-CN"/>
        </w:rPr>
        <w:t>D</w:t>
      </w:r>
      <w:r>
        <w:t xml:space="preserve"> when UE is configured to monitor multiple measurement objects. The CSSF values are categorized into CSSF</w:t>
      </w:r>
      <w:r>
        <w:rPr>
          <w:vertAlign w:val="subscript"/>
        </w:rPr>
        <w:t xml:space="preserve">outside_gap,i </w:t>
      </w:r>
      <w:r>
        <w:t>and</w:t>
      </w:r>
      <w:r>
        <w:rPr>
          <w:i/>
        </w:rPr>
        <w:t xml:space="preserve"> </w:t>
      </w:r>
      <w:r>
        <w:t>CSSF</w:t>
      </w:r>
      <w:r>
        <w:rPr>
          <w:vertAlign w:val="subscript"/>
        </w:rPr>
        <w:t>within_gap,i</w:t>
      </w:r>
      <w:r>
        <w:t>, for the measurements conducted outside measurement gaps and within measurement gaps, respectively.</w:t>
      </w:r>
    </w:p>
    <w:p w14:paraId="587C3D8B" w14:textId="77777777" w:rsidR="008E4377" w:rsidRDefault="008E4377" w:rsidP="008E4377">
      <w:pPr>
        <w:pStyle w:val="Heading4"/>
      </w:pPr>
      <w:r>
        <w:t>9.1</w:t>
      </w:r>
      <w:r>
        <w:rPr>
          <w:lang w:val="en-US" w:eastAsia="zh-CN"/>
        </w:rPr>
        <w:t>D</w:t>
      </w:r>
      <w:r>
        <w:t>.5.1</w:t>
      </w:r>
      <w:r>
        <w:tab/>
        <w:t>Monitoring of multiple layers outside gaps</w:t>
      </w:r>
    </w:p>
    <w:p w14:paraId="3151DA42" w14:textId="77777777" w:rsidR="008E4377" w:rsidRDefault="008E4377" w:rsidP="008E4377">
      <w:pPr>
        <w:rPr>
          <w:rFonts w:eastAsia="SimSun"/>
          <w:iCs/>
        </w:rPr>
      </w:pPr>
      <w:r>
        <w:rPr>
          <w:rFonts w:eastAsia="SimSun" w:hint="eastAsia"/>
          <w:lang w:eastAsia="zh-CN"/>
        </w:rPr>
        <w:t>T</w:t>
      </w:r>
      <w:r>
        <w:rPr>
          <w:rFonts w:eastAsia="SimSun"/>
        </w:rPr>
        <w:t>he carrier-specific scaling factor CSSF</w:t>
      </w:r>
      <w:r>
        <w:rPr>
          <w:rFonts w:eastAsia="SimSun"/>
          <w:vertAlign w:val="subscript"/>
        </w:rPr>
        <w:t xml:space="preserve">outside_gap,i </w:t>
      </w:r>
      <w:r>
        <w:t xml:space="preserve">for </w:t>
      </w:r>
      <w:r>
        <w:rPr>
          <w:rFonts w:eastAsia="SimSun"/>
          <w:lang w:val="en-US"/>
        </w:rPr>
        <w:t>measurement object</w:t>
      </w:r>
      <w:r>
        <w:t xml:space="preserve"> </w:t>
      </w:r>
      <w:r>
        <w:rPr>
          <w:i/>
        </w:rPr>
        <w:t>i</w:t>
      </w:r>
      <w:r>
        <w:rPr>
          <w:rFonts w:eastAsia="SimSun"/>
          <w:iCs/>
        </w:rPr>
        <w:t xml:space="preserve"> derived in this chapter is applied to following measurement types:</w:t>
      </w:r>
    </w:p>
    <w:p w14:paraId="2C2EEADF" w14:textId="77777777" w:rsidR="008E4377" w:rsidRDefault="008E4377" w:rsidP="008E4377">
      <w:pPr>
        <w:pStyle w:val="B10"/>
        <w:rPr>
          <w:rFonts w:eastAsia="SimSu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none of the SMTC occasions of this intra-frequency </w:t>
      </w:r>
      <w:r>
        <w:rPr>
          <w:rFonts w:eastAsia="SimSun"/>
          <w:lang w:val="en-US"/>
        </w:rPr>
        <w:t>measurement object</w:t>
      </w:r>
      <w:r>
        <w:rPr>
          <w:rFonts w:eastAsia="SimSun"/>
        </w:rPr>
        <w:t xml:space="preserve"> are overlapped by the measurement gap.</w:t>
      </w:r>
    </w:p>
    <w:p w14:paraId="1EF53F23" w14:textId="77777777" w:rsidR="008E4377" w:rsidRDefault="008E4377" w:rsidP="008E4377">
      <w:pPr>
        <w:pStyle w:val="B10"/>
        <w:rPr>
          <w:rFonts w:eastAsia="SimSun"/>
          <w:lang w:eastAsia="zh-C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part of the SMTC occasions of this intra-frequency </w:t>
      </w:r>
      <w:r>
        <w:rPr>
          <w:rFonts w:eastAsia="SimSun"/>
          <w:lang w:val="en-US"/>
        </w:rPr>
        <w:t>measurement object</w:t>
      </w:r>
      <w:r>
        <w:rPr>
          <w:rFonts w:eastAsia="SimSun"/>
        </w:rPr>
        <w:t xml:space="preserve"> are overlapped by the measurement gap</w:t>
      </w:r>
      <w:r>
        <w:rPr>
          <w:rFonts w:eastAsia="SimSun"/>
          <w:lang w:eastAsia="zh-CN"/>
        </w:rPr>
        <w:t>.</w:t>
      </w:r>
    </w:p>
    <w:p w14:paraId="4183D830" w14:textId="77777777" w:rsidR="008E4377" w:rsidRDefault="008E4377" w:rsidP="008E4377">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none of CSI-RS resources for L3 measurement of this intra-frequency </w:t>
      </w:r>
      <w:r>
        <w:rPr>
          <w:rFonts w:eastAsia="SimSun"/>
          <w:lang w:val="en-US"/>
        </w:rPr>
        <w:t>measurement object</w:t>
      </w:r>
      <w:r>
        <w:rPr>
          <w:rFonts w:eastAsia="SimSun"/>
        </w:rPr>
        <w:t xml:space="preserve"> are overlapped by the measurement gap.</w:t>
      </w:r>
    </w:p>
    <w:p w14:paraId="7A09854C" w14:textId="77777777" w:rsidR="008E4377" w:rsidRDefault="008E4377" w:rsidP="008E4377">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all CSI-RS resources for L3 measurement of this intra-frequency </w:t>
      </w:r>
      <w:r>
        <w:rPr>
          <w:rFonts w:eastAsia="SimSun"/>
          <w:lang w:val="en-US"/>
        </w:rPr>
        <w:t>measurement object</w:t>
      </w:r>
      <w:r>
        <w:rPr>
          <w:rFonts w:eastAsia="SimSun"/>
        </w:rPr>
        <w:t xml:space="preserve"> are partially overlapped by the measurement gap.</w:t>
      </w:r>
    </w:p>
    <w:p w14:paraId="77E82087" w14:textId="77777777" w:rsidR="001E6D3D" w:rsidRDefault="001E6D3D" w:rsidP="001E6D3D">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val="en-US" w:eastAsia="zh-CN"/>
        </w:rPr>
        <w:t>D</w:t>
      </w:r>
      <w:r>
        <w:rPr>
          <w:rFonts w:hint="eastAsia"/>
          <w:lang w:eastAsia="zh-CN"/>
        </w:rPr>
        <w:t>.</w:t>
      </w:r>
      <w:r>
        <w:rPr>
          <w:lang w:eastAsia="zh-CN"/>
        </w:rPr>
        <w:t>9</w:t>
      </w:r>
      <w:r>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0D6BB0BA" w14:textId="1F34CC90" w:rsidR="001E6D3D" w:rsidRDefault="001E6D3D" w:rsidP="001E6D3D">
      <w:pPr>
        <w:pStyle w:val="B10"/>
        <w:rPr>
          <w:rFonts w:eastAsia="SimSun"/>
        </w:rPr>
      </w:pPr>
      <w:r>
        <w:rPr>
          <w:rFonts w:hint="eastAsia"/>
          <w:lang w:eastAsia="zh-CN"/>
        </w:rPr>
        <w:t>-</w:t>
      </w:r>
      <w:r>
        <w:rPr>
          <w:rFonts w:hint="eastAsia"/>
          <w:lang w:eastAsia="zh-CN"/>
        </w:rPr>
        <w:tab/>
      </w:r>
      <w:r>
        <w:rPr>
          <w:lang w:eastAsia="zh-CN"/>
        </w:rPr>
        <w:t>SSB-based i</w:t>
      </w:r>
      <w:r>
        <w:rPr>
          <w:rFonts w:hint="eastAsia"/>
          <w:lang w:eastAsia="zh-CN"/>
        </w:rPr>
        <w:t>nter-frequency measurement with no measurement gap in clause 9.3</w:t>
      </w:r>
      <w:r>
        <w:rPr>
          <w:lang w:val="en-US" w:eastAsia="zh-CN"/>
        </w:rPr>
        <w:t>D</w:t>
      </w:r>
      <w:r>
        <w:rPr>
          <w:rFonts w:hint="eastAsia"/>
          <w:lang w:eastAsia="zh-CN"/>
        </w:rPr>
        <w:t>.</w:t>
      </w:r>
      <w:r>
        <w:rPr>
          <w:lang w:eastAsia="zh-CN"/>
        </w:rPr>
        <w:t>9</w:t>
      </w:r>
      <w:r>
        <w:rPr>
          <w:rFonts w:hint="eastAsia"/>
          <w:lang w:eastAsia="zh-CN"/>
        </w:rPr>
        <w:t>, when part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5A4BA8F9" w14:textId="77777777" w:rsidR="008E4377" w:rsidRDefault="008E4377" w:rsidP="008E4377">
      <w:r>
        <w:t xml:space="preserve">The UE is expected to conduct the measurement of this </w:t>
      </w:r>
      <w:r>
        <w:rPr>
          <w:lang w:val="en-US"/>
        </w:rPr>
        <w:t>measurement object</w:t>
      </w:r>
      <w:r>
        <w:t xml:space="preserve"> </w:t>
      </w:r>
      <w:r>
        <w:rPr>
          <w:i/>
        </w:rPr>
        <w:t>i</w:t>
      </w:r>
      <w:r>
        <w:t xml:space="preserve"> only outside the measurement gaps</w:t>
      </w:r>
      <w:r>
        <w:rPr>
          <w:lang w:eastAsia="zh-CN"/>
        </w:rPr>
        <w:t>.</w:t>
      </w:r>
    </w:p>
    <w:p w14:paraId="239E35BF" w14:textId="77777777" w:rsidR="008E4377" w:rsidRDefault="008E4377" w:rsidP="008E4377">
      <w:r>
        <w:t xml:space="preserve">The number of </w:t>
      </w:r>
      <w:r>
        <w:rPr>
          <w:rFonts w:eastAsia="PMingLiU"/>
        </w:rPr>
        <w:t>frequency layers for SSB measurements</w:t>
      </w:r>
      <w:r>
        <w:rPr>
          <w:color w:val="FF2600"/>
        </w:rPr>
        <w:t xml:space="preserve"> </w:t>
      </w:r>
      <w:r>
        <w:t>shall include the total number of MOs with</w:t>
      </w:r>
    </w:p>
    <w:p w14:paraId="07809956" w14:textId="77777777" w:rsidR="008E4377" w:rsidRDefault="008E4377" w:rsidP="008E4377">
      <w:pPr>
        <w:pStyle w:val="B10"/>
        <w:rPr>
          <w:iCs/>
        </w:rPr>
      </w:pPr>
      <w:r>
        <w:rPr>
          <w:iCs/>
        </w:rPr>
        <w:t>-</w:t>
      </w:r>
      <w:r>
        <w:rPr>
          <w:iCs/>
        </w:rPr>
        <w:tab/>
      </w:r>
      <w:r>
        <w:rPr>
          <w:i/>
        </w:rPr>
        <w:t>ssb-ConfigMobility</w:t>
      </w:r>
      <w:r>
        <w:t xml:space="preserve"> configured, or </w:t>
      </w:r>
    </w:p>
    <w:p w14:paraId="6B872D84" w14:textId="77777777" w:rsidR="008E4377" w:rsidRDefault="008E4377" w:rsidP="008E4377">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3BEA006A" w14:textId="77777777" w:rsidR="008E4377" w:rsidRDefault="008E4377" w:rsidP="008E4377">
      <w:r>
        <w:t xml:space="preserve">If </w:t>
      </w:r>
      <w:r>
        <w:rPr>
          <w:i/>
        </w:rPr>
        <w:t xml:space="preserve">ssbfrequency, smtc1, smtc2 </w:t>
      </w:r>
      <w:r>
        <w:t>and</w:t>
      </w:r>
      <w:r>
        <w:rPr>
          <w:i/>
        </w:rPr>
        <w:t xml:space="preserve"> ssbSubcarrierSpacing</w:t>
      </w:r>
      <w:r>
        <w:t xml:space="preserve"> are same in multiple MOs, the multiple MOs are counted as one SSB frequency layer.</w:t>
      </w:r>
    </w:p>
    <w:p w14:paraId="1B1EA5DF" w14:textId="77777777" w:rsidR="008E4377" w:rsidRDefault="008E4377" w:rsidP="008E4377">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CSSF</w:t>
      </w:r>
      <w:r>
        <w:rPr>
          <w:vertAlign w:val="subscript"/>
        </w:rPr>
        <w:t>outside_gap,i</w:t>
      </w:r>
      <w:r>
        <w:t xml:space="preserve"> and requirements derived from CSSF</w:t>
      </w:r>
      <w:r>
        <w:rPr>
          <w:vertAlign w:val="subscript"/>
        </w:rPr>
        <w:t>outside_gap,i</w:t>
      </w:r>
      <w:r>
        <w:t xml:space="preserve"> are not specified.</w:t>
      </w:r>
    </w:p>
    <w:p w14:paraId="54B42F0F" w14:textId="150B0DEE" w:rsidR="001E6D3D" w:rsidRDefault="001E6D3D" w:rsidP="001E6D3D">
      <w:pPr>
        <w:pStyle w:val="Heading5"/>
      </w:pPr>
      <w:r>
        <w:t>9.1</w:t>
      </w:r>
      <w:r>
        <w:rPr>
          <w:lang w:eastAsia="zh-CN"/>
        </w:rPr>
        <w:t>D</w:t>
      </w:r>
      <w:r>
        <w:t>.5.1.</w:t>
      </w:r>
      <w:r>
        <w:rPr>
          <w:rFonts w:hint="eastAsia"/>
          <w:lang w:val="en-US" w:eastAsia="zh-CN"/>
        </w:rPr>
        <w:t>1</w:t>
      </w:r>
      <w:r>
        <w:tab/>
      </w:r>
      <w:r>
        <w:rPr>
          <w:rFonts w:hint="eastAsia"/>
          <w:lang w:val="en-US" w:eastAsia="zh-CN"/>
        </w:rPr>
        <w:t>Void</w:t>
      </w:r>
    </w:p>
    <w:p w14:paraId="01CE1ACE" w14:textId="41388FCC" w:rsidR="008E4377" w:rsidRDefault="008E4377" w:rsidP="008E4377">
      <w:pPr>
        <w:pStyle w:val="Heading5"/>
        <w:rPr>
          <w:lang w:eastAsia="zh-CN"/>
        </w:rPr>
      </w:pPr>
      <w:r>
        <w:t>9.1</w:t>
      </w:r>
      <w:r>
        <w:rPr>
          <w:lang w:val="en-US" w:eastAsia="zh-CN"/>
        </w:rPr>
        <w:t>D</w:t>
      </w:r>
      <w:r>
        <w:t>.5.1.</w:t>
      </w:r>
      <w:r>
        <w:rPr>
          <w:rFonts w:hint="eastAsia"/>
          <w:lang w:eastAsia="zh-CN"/>
        </w:rPr>
        <w:t>2</w:t>
      </w:r>
      <w:r>
        <w:tab/>
      </w:r>
      <w:r w:rsidR="005405ED">
        <w:t>SA mode: carrier-specific scaling factor for SSB-based, CSI-RS based L3 measurements performed outside gaps</w:t>
      </w:r>
    </w:p>
    <w:p w14:paraId="74ACFE40" w14:textId="31F1647F" w:rsidR="005405ED" w:rsidRDefault="005405ED" w:rsidP="005405ED">
      <w:bookmarkStart w:id="42" w:name="OLE_LINK53"/>
      <w:bookmarkStart w:id="43" w:name="OLE_LINK54"/>
      <w:r>
        <w:t>The carrier-specific scaling factor CSSF</w:t>
      </w:r>
      <w:r>
        <w:rPr>
          <w:vertAlign w:val="subscript"/>
        </w:rPr>
        <w:t xml:space="preserve">outside_gap,i </w:t>
      </w:r>
      <w:r>
        <w:t xml:space="preserve">for intra-frequency SSB-based measurements, inter-frequency SSB-based measurements performed outside measurements gaps, intra-frequency CSI-RS L3 measurement </w:t>
      </w:r>
      <w:r>
        <w:rPr>
          <w:lang w:eastAsia="zh-CN"/>
        </w:rPr>
        <w:t xml:space="preserve">with no measurement gap </w:t>
      </w:r>
      <w:r>
        <w:t>is specified in Table 9.1D.5.1.2-1.</w:t>
      </w:r>
    </w:p>
    <w:p w14:paraId="2BA2E4F2" w14:textId="77777777" w:rsidR="005405ED" w:rsidRDefault="005405ED" w:rsidP="005405ED">
      <w:pPr>
        <w:pStyle w:val="TH"/>
      </w:pPr>
      <w:r>
        <w:t>Table 9.1D.5.1.2-1: CSSF</w:t>
      </w:r>
      <w:r>
        <w:rPr>
          <w:vertAlign w:val="subscript"/>
        </w:rPr>
        <w:t>outside_gap,i</w:t>
      </w:r>
      <w:r>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2540"/>
        <w:gridCol w:w="5669"/>
      </w:tblGrid>
      <w:tr w:rsidR="005405ED" w14:paraId="2A053781" w14:textId="77777777" w:rsidTr="00532BEF">
        <w:trPr>
          <w:trHeight w:val="340"/>
          <w:jc w:val="center"/>
        </w:trPr>
        <w:tc>
          <w:tcPr>
            <w:tcW w:w="1483" w:type="dxa"/>
            <w:shd w:val="clear" w:color="auto" w:fill="auto"/>
          </w:tcPr>
          <w:p w14:paraId="2335EFF5" w14:textId="77777777" w:rsidR="005405ED" w:rsidRDefault="005405ED" w:rsidP="00532BEF">
            <w:pPr>
              <w:pStyle w:val="TAH"/>
              <w:rPr>
                <w:lang w:eastAsia="zh-CN"/>
              </w:rPr>
            </w:pPr>
            <w:r>
              <w:t>Scenario</w:t>
            </w:r>
          </w:p>
        </w:tc>
        <w:tc>
          <w:tcPr>
            <w:tcW w:w="2540" w:type="dxa"/>
            <w:shd w:val="clear" w:color="auto" w:fill="auto"/>
          </w:tcPr>
          <w:p w14:paraId="67434DE3" w14:textId="77777777" w:rsidR="005405ED" w:rsidRDefault="005405ED" w:rsidP="00532BEF">
            <w:pPr>
              <w:pStyle w:val="TAH"/>
              <w:rPr>
                <w:i/>
              </w:rPr>
            </w:pPr>
            <w:r>
              <w:rPr>
                <w:i/>
              </w:rPr>
              <w:t>CSSF</w:t>
            </w:r>
            <w:r>
              <w:rPr>
                <w:vertAlign w:val="subscript"/>
              </w:rPr>
              <w:t>outside_gap,i</w:t>
            </w:r>
            <w:r>
              <w:t xml:space="preserve"> for FR1 PCC</w:t>
            </w:r>
          </w:p>
        </w:tc>
        <w:tc>
          <w:tcPr>
            <w:tcW w:w="5669" w:type="dxa"/>
            <w:shd w:val="clear" w:color="auto" w:fill="auto"/>
          </w:tcPr>
          <w:p w14:paraId="1C0FED09" w14:textId="77777777" w:rsidR="005405ED" w:rsidRDefault="005405ED" w:rsidP="00532BEF">
            <w:pPr>
              <w:pStyle w:val="TAH"/>
              <w:rPr>
                <w:i/>
              </w:rPr>
            </w:pPr>
            <w:r>
              <w:rPr>
                <w:i/>
              </w:rPr>
              <w:t>CSSF</w:t>
            </w:r>
            <w:r>
              <w:rPr>
                <w:vertAlign w:val="subscript"/>
              </w:rPr>
              <w:t>outside_gap,i</w:t>
            </w:r>
            <w:r>
              <w:t xml:space="preserve"> for inter-frequency MO with no measurement gap</w:t>
            </w:r>
          </w:p>
        </w:tc>
      </w:tr>
      <w:tr w:rsidR="005405ED" w14:paraId="22FF5B16" w14:textId="77777777" w:rsidTr="00532BEF">
        <w:trPr>
          <w:trHeight w:val="340"/>
          <w:jc w:val="center"/>
        </w:trPr>
        <w:tc>
          <w:tcPr>
            <w:tcW w:w="1483" w:type="dxa"/>
            <w:shd w:val="clear" w:color="auto" w:fill="auto"/>
          </w:tcPr>
          <w:p w14:paraId="252F2369" w14:textId="77777777" w:rsidR="005405ED" w:rsidRDefault="005405ED" w:rsidP="00532BEF">
            <w:pPr>
              <w:pStyle w:val="TAL"/>
              <w:rPr>
                <w:b/>
              </w:rPr>
            </w:pPr>
            <w:r>
              <w:rPr>
                <w:b/>
              </w:rPr>
              <w:t xml:space="preserve">FR1 single carrier </w:t>
            </w:r>
          </w:p>
        </w:tc>
        <w:tc>
          <w:tcPr>
            <w:tcW w:w="2540" w:type="dxa"/>
            <w:shd w:val="clear" w:color="auto" w:fill="auto"/>
          </w:tcPr>
          <w:p w14:paraId="1C6E3AEE" w14:textId="77777777" w:rsidR="005405ED" w:rsidRDefault="005405ED" w:rsidP="00532BEF">
            <w:pPr>
              <w:pStyle w:val="TAC"/>
            </w:pPr>
            <w:r>
              <w:t>1+N</w:t>
            </w:r>
            <w:r>
              <w:rPr>
                <w:vertAlign w:val="subscript"/>
              </w:rPr>
              <w:t>PCC_CSIRS</w:t>
            </w:r>
            <w:r>
              <w:t xml:space="preserve"> </w:t>
            </w:r>
          </w:p>
        </w:tc>
        <w:tc>
          <w:tcPr>
            <w:tcW w:w="5669" w:type="dxa"/>
            <w:shd w:val="clear" w:color="auto" w:fill="auto"/>
          </w:tcPr>
          <w:p w14:paraId="4BD77063" w14:textId="77777777" w:rsidR="005405ED" w:rsidRDefault="005405ED" w:rsidP="00532BEF">
            <w:pPr>
              <w:pStyle w:val="TAC"/>
              <w:rPr>
                <w:lang w:val="fr-FR"/>
              </w:rPr>
            </w:pPr>
            <w:r>
              <w:rPr>
                <w:lang w:val="fr-FR"/>
              </w:rPr>
              <w:t>Y</w:t>
            </w:r>
          </w:p>
        </w:tc>
      </w:tr>
      <w:tr w:rsidR="005405ED" w14:paraId="57054DD9" w14:textId="77777777" w:rsidTr="00532BEF">
        <w:trPr>
          <w:trHeight w:val="340"/>
          <w:jc w:val="center"/>
        </w:trPr>
        <w:tc>
          <w:tcPr>
            <w:tcW w:w="9692" w:type="dxa"/>
            <w:gridSpan w:val="3"/>
            <w:shd w:val="clear" w:color="auto" w:fill="auto"/>
          </w:tcPr>
          <w:p w14:paraId="39561BA8" w14:textId="77777777" w:rsidR="005405ED" w:rsidRDefault="005405ED" w:rsidP="00532BEF">
            <w:pPr>
              <w:pStyle w:val="TAN"/>
              <w:rPr>
                <w:lang w:val="en-US" w:eastAsia="zh-CN"/>
              </w:rPr>
            </w:pPr>
            <w:r>
              <w:rPr>
                <w:lang w:val="en-US" w:eastAsia="zh-CN"/>
              </w:rPr>
              <w:t>Note 1:</w:t>
            </w:r>
            <w:r>
              <w:tab/>
            </w:r>
            <w:r>
              <w:rPr>
                <w:lang w:val="en-US" w:eastAsia="zh-CN"/>
              </w:rPr>
              <w:t>Y is the number of configured inter-frequency MOs without MG that are being measured outside of MG; otherwise, it is 0.</w:t>
            </w:r>
          </w:p>
          <w:p w14:paraId="376FCC81" w14:textId="77777777" w:rsidR="005405ED" w:rsidRDefault="005405ED" w:rsidP="00532BEF">
            <w:pPr>
              <w:pStyle w:val="TAN"/>
            </w:pPr>
            <w:r>
              <w:t>Note 2:</w:t>
            </w:r>
            <w:r>
              <w:tab/>
              <w:t>N</w:t>
            </w:r>
            <w:r>
              <w:rPr>
                <w:vertAlign w:val="subscript"/>
              </w:rPr>
              <w:t>PCC_CSIRS</w:t>
            </w:r>
            <w:r>
              <w:t>=1 if PCC is with either both SSB and CSI-RS based L3 configured or only CSI-RS based L3 measurement configured; otherwise, N</w:t>
            </w:r>
            <w:r>
              <w:rPr>
                <w:vertAlign w:val="subscript"/>
              </w:rPr>
              <w:t>PCC_CSIRS</w:t>
            </w:r>
            <w:r>
              <w:t xml:space="preserve"> =0.</w:t>
            </w:r>
          </w:p>
        </w:tc>
      </w:tr>
    </w:tbl>
    <w:p w14:paraId="65B1E1D3" w14:textId="77777777" w:rsidR="005405ED" w:rsidRDefault="005405ED" w:rsidP="008E4377">
      <w:pPr>
        <w:rPr>
          <w:lang w:eastAsia="zh-CN"/>
        </w:rPr>
      </w:pPr>
    </w:p>
    <w:bookmarkEnd w:id="42"/>
    <w:bookmarkEnd w:id="43"/>
    <w:p w14:paraId="6CD97482" w14:textId="77777777" w:rsidR="008E4377" w:rsidRDefault="008E4377" w:rsidP="008E4377">
      <w:pPr>
        <w:pStyle w:val="Heading4"/>
      </w:pPr>
      <w:r>
        <w:t>9.1</w:t>
      </w:r>
      <w:r>
        <w:rPr>
          <w:lang w:val="en-US" w:eastAsia="zh-CN"/>
        </w:rPr>
        <w:t>D</w:t>
      </w:r>
      <w:r>
        <w:t>.5.2</w:t>
      </w:r>
      <w:r>
        <w:tab/>
        <w:t>Monitoring of multiple layers within gaps</w:t>
      </w:r>
    </w:p>
    <w:p w14:paraId="6D5796A9" w14:textId="77777777" w:rsidR="008E4377" w:rsidRDefault="008E4377" w:rsidP="008E4377">
      <w:pPr>
        <w:rPr>
          <w:lang w:eastAsia="zh-CN"/>
        </w:rPr>
      </w:pPr>
      <w:r>
        <w:rPr>
          <w:rFonts w:hint="eastAsia"/>
          <w:lang w:eastAsia="zh-CN"/>
        </w:rPr>
        <w:t>T</w:t>
      </w:r>
      <w:r>
        <w:t>he carrier-specific scaling factor CSSF</w:t>
      </w:r>
      <w:r>
        <w:rPr>
          <w:vertAlign w:val="subscript"/>
        </w:rPr>
        <w:t>within_gap,i</w:t>
      </w:r>
      <w:r>
        <w:t xml:space="preserve"> for a </w:t>
      </w:r>
      <w:r>
        <w:rPr>
          <w:lang w:val="en-US"/>
        </w:rPr>
        <w:t>measurement object</w:t>
      </w:r>
      <w:r>
        <w:t xml:space="preserve"> </w:t>
      </w:r>
      <w:r>
        <w:rPr>
          <w:i/>
        </w:rPr>
        <w:t>i</w:t>
      </w:r>
      <w:r>
        <w:t xml:space="preserve"> derived in this chapter is applied to following measurement types:</w:t>
      </w:r>
    </w:p>
    <w:p w14:paraId="543BBFEA" w14:textId="77777777" w:rsidR="008E4377" w:rsidRDefault="008E4377" w:rsidP="008E4377">
      <w:pPr>
        <w:pStyle w:val="B10"/>
      </w:pPr>
      <w:r>
        <w:t>-</w:t>
      </w:r>
      <w:r>
        <w:tab/>
        <w:t>SSB-based intra-frequency measurement object with no measurement gap in clause 9.2</w:t>
      </w:r>
      <w:r>
        <w:rPr>
          <w:lang w:val="en-US" w:eastAsia="zh-CN"/>
        </w:rPr>
        <w:t>D</w:t>
      </w:r>
      <w:r>
        <w:t xml:space="preserve">.5, when all of the SMTC occasions of this intra-frequency </w:t>
      </w:r>
      <w:r>
        <w:rPr>
          <w:lang w:val="en-US"/>
        </w:rPr>
        <w:t>measurement object</w:t>
      </w:r>
      <w:r>
        <w:t xml:space="preserve"> are overlapped by the measurement gap.</w:t>
      </w:r>
    </w:p>
    <w:p w14:paraId="133E4ADA" w14:textId="77777777" w:rsidR="008E4377" w:rsidRDefault="008E4377" w:rsidP="008E4377">
      <w:pPr>
        <w:pStyle w:val="B10"/>
        <w:rPr>
          <w:lang w:eastAsia="zh-CN"/>
        </w:rPr>
      </w:pPr>
      <w:r>
        <w:t>-</w:t>
      </w:r>
      <w:r>
        <w:tab/>
        <w:t>SSB-based intra-frequency measurement object with measurement gap in clause 9.2</w:t>
      </w:r>
      <w:r>
        <w:rPr>
          <w:lang w:val="en-US" w:eastAsia="zh-CN"/>
        </w:rPr>
        <w:t>D</w:t>
      </w:r>
      <w:r>
        <w:t>.6.</w:t>
      </w:r>
    </w:p>
    <w:p w14:paraId="57CA54AD" w14:textId="77777777" w:rsidR="008E4377" w:rsidRPr="004A51C4" w:rsidRDefault="008E4377" w:rsidP="008E4377">
      <w:pPr>
        <w:pStyle w:val="B10"/>
        <w:rPr>
          <w:lang w:val="en-US" w:eastAsia="zh-CN"/>
        </w:rPr>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overlapped by the measurement gap.</w:t>
      </w:r>
    </w:p>
    <w:p w14:paraId="081F55A1" w14:textId="77777777" w:rsidR="008E4377" w:rsidRDefault="008E4377" w:rsidP="008E4377">
      <w:pPr>
        <w:pStyle w:val="B10"/>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partially overlapped by the measurement gap.</w:t>
      </w:r>
    </w:p>
    <w:p w14:paraId="3524C0BB" w14:textId="77777777" w:rsidR="008E4377" w:rsidRDefault="008E4377" w:rsidP="008E4377">
      <w:pPr>
        <w:pStyle w:val="B10"/>
      </w:pPr>
      <w:r>
        <w:rPr>
          <w:rFonts w:hint="eastAsia"/>
          <w:lang w:eastAsia="zh-CN"/>
        </w:rPr>
        <w:t>-</w:t>
      </w:r>
      <w:r>
        <w:tab/>
        <w:t>SSB-based inter-frequency measurement object</w:t>
      </w:r>
      <w:r>
        <w:rPr>
          <w:rFonts w:hint="eastAsia"/>
          <w:lang w:eastAsia="zh-CN"/>
        </w:rPr>
        <w:t xml:space="preserve"> with measurement gap</w:t>
      </w:r>
      <w:r>
        <w:t xml:space="preserve"> in clause 9.3</w:t>
      </w:r>
      <w:r>
        <w:rPr>
          <w:lang w:val="en-US" w:eastAsia="zh-CN"/>
        </w:rPr>
        <w:t>D</w:t>
      </w:r>
      <w:r>
        <w:t>.4.</w:t>
      </w:r>
    </w:p>
    <w:p w14:paraId="5E028519" w14:textId="77777777" w:rsidR="008E4377" w:rsidRDefault="008E4377" w:rsidP="008E4377">
      <w:pPr>
        <w:pStyle w:val="B10"/>
      </w:pPr>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r>
        <w:rPr>
          <w:i/>
          <w:iCs/>
        </w:rPr>
        <w:t xml:space="preserve">interFrequencyMeas-NoGap </w:t>
      </w:r>
      <w:r>
        <w:t>in clause 9.3</w:t>
      </w:r>
      <w:r>
        <w:rPr>
          <w:lang w:val="en-US" w:eastAsia="zh-CN"/>
        </w:rPr>
        <w:t>D</w:t>
      </w:r>
      <w:r>
        <w:t>.9, when</w:t>
      </w:r>
    </w:p>
    <w:p w14:paraId="21B8EEA5" w14:textId="77777777" w:rsidR="008E4377" w:rsidRDefault="008E4377" w:rsidP="008E4377">
      <w:pPr>
        <w:pStyle w:val="B20"/>
        <w:rPr>
          <w:lang w:eastAsia="zh-CN"/>
        </w:rPr>
      </w:pPr>
      <w:r>
        <w:rPr>
          <w:lang w:eastAsia="zh-CN"/>
        </w:rPr>
        <w:t>-</w:t>
      </w:r>
      <w:r>
        <w:tab/>
      </w:r>
      <w:r>
        <w:rPr>
          <w:rFonts w:hint="eastAsia"/>
          <w:lang w:eastAsia="zh-CN"/>
        </w:rPr>
        <w:t xml:space="preserve">all of the SMTC occasions of this inter-frequency </w:t>
      </w:r>
      <w:r>
        <w:rPr>
          <w:lang w:eastAsia="zh-CN"/>
        </w:rPr>
        <w:t>measurement</w:t>
      </w:r>
      <w:r>
        <w:rPr>
          <w:rFonts w:hint="eastAsia"/>
          <w:lang w:eastAsia="zh-CN"/>
        </w:rPr>
        <w:t xml:space="preserve"> object are overlapped by the </w:t>
      </w:r>
      <w:r>
        <w:rPr>
          <w:lang w:eastAsia="zh-CN"/>
        </w:rPr>
        <w:t>measurement</w:t>
      </w:r>
      <w:r>
        <w:rPr>
          <w:rFonts w:hint="eastAsia"/>
          <w:lang w:eastAsia="zh-CN"/>
        </w:rPr>
        <w:t xml:space="preserve"> gap</w:t>
      </w:r>
      <w:r>
        <w:rPr>
          <w:lang w:eastAsia="zh-CN"/>
        </w:rPr>
        <w:t>, or</w:t>
      </w:r>
    </w:p>
    <w:p w14:paraId="4EA7EC42" w14:textId="77777777" w:rsidR="008E4377" w:rsidRDefault="008E4377" w:rsidP="008E4377">
      <w:pPr>
        <w:pStyle w:val="B20"/>
        <w:rPr>
          <w:lang w:eastAsia="zh-CN"/>
        </w:rPr>
      </w:pPr>
      <w:r>
        <w:rPr>
          <w:lang w:eastAsia="zh-CN"/>
        </w:rPr>
        <w:t>-</w:t>
      </w:r>
      <w:r>
        <w:rPr>
          <w:lang w:eastAsia="zh-CN"/>
        </w:rPr>
        <w:tab/>
        <w:t xml:space="preserve">part of the SMTC occasions of this inter-frequency measurement object are overlapped by the measurement gap,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13EF62F7" w14:textId="1BCF30C8" w:rsidR="0014467B" w:rsidRDefault="0014467B" w:rsidP="008E4377">
      <w:pPr>
        <w:rPr>
          <w:lang w:val="en-US"/>
        </w:rPr>
      </w:pPr>
      <w:r>
        <w:t xml:space="preserve">The UE is expected to conduct the measurement of this </w:t>
      </w:r>
      <w:r>
        <w:rPr>
          <w:lang w:val="en-US"/>
        </w:rPr>
        <w:t>measurement object</w:t>
      </w:r>
      <w:r>
        <w:t xml:space="preserve"> </w:t>
      </w:r>
      <w:r>
        <w:rPr>
          <w:i/>
        </w:rPr>
        <w:t>i</w:t>
      </w:r>
      <w:r>
        <w:t xml:space="preserve"> only within the measurement gaps.</w:t>
      </w:r>
    </w:p>
    <w:p w14:paraId="1B1F8249" w14:textId="00854687" w:rsidR="008E4377" w:rsidRDefault="008E4377" w:rsidP="008E4377">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CSSF</w:t>
      </w:r>
      <w:r>
        <w:rPr>
          <w:vertAlign w:val="subscript"/>
        </w:rPr>
        <w:t>within_gap,i</w:t>
      </w:r>
      <w:r>
        <w:t xml:space="preserve"> and requirements derived from CSSF</w:t>
      </w:r>
      <w:r>
        <w:rPr>
          <w:vertAlign w:val="subscript"/>
        </w:rPr>
        <w:t>outside_gap,i</w:t>
      </w:r>
      <w:r>
        <w:t xml:space="preserve"> are not specified.</w:t>
      </w:r>
    </w:p>
    <w:p w14:paraId="22D5E9FC" w14:textId="77777777" w:rsidR="008E4377" w:rsidRDefault="008E4377" w:rsidP="008E4377">
      <w:pPr>
        <w:rPr>
          <w:lang w:val="en-US" w:eastAsia="zh-CN"/>
        </w:rPr>
      </w:pPr>
      <w:r>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0E107B52" w14:textId="0BFA5678" w:rsidR="0014467B" w:rsidRPr="008E4377" w:rsidRDefault="00105138" w:rsidP="005B2FD8">
      <w:pPr>
        <w:pStyle w:val="Heading5"/>
        <w:rPr>
          <w:lang w:eastAsia="zh-CN"/>
        </w:rPr>
      </w:pPr>
      <w:r>
        <w:t>9.1</w:t>
      </w:r>
      <w:r>
        <w:rPr>
          <w:rFonts w:eastAsiaTheme="minorEastAsia"/>
          <w:lang w:val="en-US" w:eastAsia="zh-CN"/>
        </w:rPr>
        <w:t>D</w:t>
      </w:r>
      <w:r>
        <w:t>.5.2.</w:t>
      </w:r>
      <w:r>
        <w:rPr>
          <w:rFonts w:hint="eastAsia"/>
          <w:lang w:val="en-US" w:eastAsia="zh-CN"/>
        </w:rPr>
        <w:t>1</w:t>
      </w:r>
      <w:r>
        <w:tab/>
      </w:r>
      <w:r>
        <w:rPr>
          <w:rFonts w:hint="eastAsia"/>
          <w:lang w:val="en-US" w:eastAsia="zh-CN"/>
        </w:rPr>
        <w:t>Void</w:t>
      </w:r>
    </w:p>
    <w:p w14:paraId="1CE84B99" w14:textId="14A91862" w:rsidR="008E4377" w:rsidRDefault="008E4377" w:rsidP="008E4377">
      <w:pPr>
        <w:pStyle w:val="Heading5"/>
        <w:rPr>
          <w:lang w:eastAsia="zh-CN"/>
        </w:rPr>
      </w:pPr>
      <w:r>
        <w:t>9.1</w:t>
      </w:r>
      <w:r>
        <w:rPr>
          <w:lang w:val="en-US" w:eastAsia="zh-CN"/>
        </w:rPr>
        <w:t>D</w:t>
      </w:r>
      <w:r>
        <w:t>.5.2.</w:t>
      </w:r>
      <w:r>
        <w:rPr>
          <w:rFonts w:hint="eastAsia"/>
          <w:lang w:eastAsia="zh-CN"/>
        </w:rPr>
        <w:t>2</w:t>
      </w:r>
      <w:r>
        <w:tab/>
      </w:r>
      <w:r w:rsidR="00105138">
        <w:t>SA mode: carrier-specific scaling factor for SSB, CSI-RS-based L3 measurements performed within gaps</w:t>
      </w:r>
    </w:p>
    <w:p w14:paraId="31147B94" w14:textId="77777777" w:rsidR="00105138" w:rsidRDefault="00105138" w:rsidP="00105138">
      <w:r>
        <w:t xml:space="preserve">When one or more measurement objects are monitored within measurement gaps, the carrier specific scaling factor for a target measurement object with index </w:t>
      </w:r>
      <w:r>
        <w:rPr>
          <w:i/>
        </w:rPr>
        <w:t>i</w:t>
      </w:r>
      <w:r>
        <w:t xml:space="preserve"> is designated as CSSF</w:t>
      </w:r>
      <w:r>
        <w:rPr>
          <w:vertAlign w:val="subscript"/>
        </w:rPr>
        <w:t>within_gap,i</w:t>
      </w:r>
      <w:r>
        <w:t xml:space="preserve"> and is derived as described in this clause.</w:t>
      </w:r>
    </w:p>
    <w:p w14:paraId="79D5AAFD" w14:textId="77777777" w:rsidR="00105138" w:rsidRDefault="00105138" w:rsidP="00105138">
      <w:r>
        <w:t xml:space="preserve">For each measurement gap </w:t>
      </w:r>
      <w:r>
        <w:rPr>
          <w:i/>
        </w:rPr>
        <w:t>j</w:t>
      </w:r>
      <w:r>
        <w:t xml:space="preserve">, count the total number of intra-frequency measurement objects and inter-frequency measurement objects on all frequency layers which are candidates to be measured within the gap </w:t>
      </w:r>
      <w:r>
        <w:rPr>
          <w:i/>
        </w:rPr>
        <w:t>j</w:t>
      </w:r>
      <w:r>
        <w:t>.</w:t>
      </w:r>
    </w:p>
    <w:p w14:paraId="150D9E07" w14:textId="77777777" w:rsidR="00105138" w:rsidRDefault="00105138" w:rsidP="00105138">
      <w:pPr>
        <w:pStyle w:val="B10"/>
      </w:pPr>
      <w:r>
        <w:t>-</w:t>
      </w:r>
      <w:r>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Pr>
          <w:i/>
        </w:rPr>
        <w:t>smtc2</w:t>
      </w:r>
      <w:r>
        <w:t xml:space="preserve"> is configured, the assumed periodicity of SMTC occasions corresponds to the value of higher layer parameter </w:t>
      </w:r>
      <w:r>
        <w:rPr>
          <w:i/>
        </w:rPr>
        <w:t>smtc2</w:t>
      </w:r>
      <w:r>
        <w:t xml:space="preserve">; otherwise the assumed periodicity of SMTC occasions corresponds to the value of higher layer parameter </w:t>
      </w:r>
      <w:r>
        <w:rPr>
          <w:i/>
        </w:rPr>
        <w:t>smtc1</w:t>
      </w:r>
      <w:r>
        <w:t>.</w:t>
      </w:r>
    </w:p>
    <w:p w14:paraId="46743E98" w14:textId="77777777" w:rsidR="00105138" w:rsidRDefault="00105138" w:rsidP="00105138">
      <w:pPr>
        <w:pStyle w:val="B10"/>
      </w:pPr>
      <w:r>
        <w:t>-</w:t>
      </w:r>
      <w:r>
        <w:tab/>
        <w:t xml:space="preserve">An NR measurement object with CSI-RS measurement configured is a candidate to be measured in a gap if the window confining all CSI-RS resources are fully covered by the MGL excluding RF switching time. </w:t>
      </w:r>
    </w:p>
    <w:p w14:paraId="74923511" w14:textId="77777777" w:rsidR="00105138" w:rsidRDefault="00105138" w:rsidP="00105138">
      <w:pPr>
        <w:pStyle w:val="B10"/>
      </w:pPr>
      <w:r>
        <w:t>-</w:t>
      </w:r>
      <w:r>
        <w:tab/>
        <w:t xml:space="preserve">For UEs which are configured with per UE gaps the counting is done on a per UE basis. </w:t>
      </w:r>
    </w:p>
    <w:p w14:paraId="280AC3F0" w14:textId="77777777" w:rsidR="00105138" w:rsidRDefault="00105138" w:rsidP="00105138">
      <w:pPr>
        <w:pStyle w:val="B10"/>
      </w:pPr>
      <w:r>
        <w:t>-</w:t>
      </w:r>
      <w:r>
        <w:tab/>
        <w:t>M</w:t>
      </w:r>
      <w:r>
        <w:rPr>
          <w:vertAlign w:val="subscript"/>
        </w:rPr>
        <w:t>intra,i,j</w:t>
      </w:r>
      <w:r>
        <w:t xml:space="preserve">: Number of intra-frequency measurement objects, including both SSB and CSI-RS based, which are candidates to be measured in gap </w:t>
      </w:r>
      <w:r>
        <w:rPr>
          <w:i/>
        </w:rPr>
        <w:t>j</w:t>
      </w:r>
      <w:r>
        <w:t xml:space="preserve"> where the </w:t>
      </w:r>
      <w:r>
        <w:rPr>
          <w:lang w:val="en-US"/>
        </w:rPr>
        <w:t xml:space="preserve">measurement object </w:t>
      </w:r>
      <w:r>
        <w:rPr>
          <w:i/>
        </w:rPr>
        <w:t>i</w:t>
      </w:r>
      <w:r>
        <w:t xml:space="preserve"> is also a candidate. Otherwise M</w:t>
      </w:r>
      <w:r>
        <w:rPr>
          <w:vertAlign w:val="subscript"/>
        </w:rPr>
        <w:t>intra,i,j</w:t>
      </w:r>
      <w:r>
        <w:t xml:space="preserve">  equals 0.</w:t>
      </w:r>
    </w:p>
    <w:p w14:paraId="400BA448" w14:textId="77777777" w:rsidR="00105138" w:rsidRDefault="00105138" w:rsidP="00105138">
      <w:pPr>
        <w:pStyle w:val="B10"/>
      </w:pPr>
      <w:r>
        <w:t>-</w:t>
      </w:r>
      <w:r>
        <w:tab/>
        <w:t>M</w:t>
      </w:r>
      <w:r>
        <w:rPr>
          <w:vertAlign w:val="subscript"/>
        </w:rPr>
        <w:t xml:space="preserve">inter,i,j </w:t>
      </w:r>
      <w:r>
        <w:t xml:space="preserve">: Number of NR inter-frequency layers including both SSB and CSI-RS based, which are candidates to be measured in gap </w:t>
      </w:r>
      <w:r>
        <w:rPr>
          <w:i/>
        </w:rPr>
        <w:t>j</w:t>
      </w:r>
      <w:r>
        <w:t xml:space="preserve"> where the </w:t>
      </w:r>
      <w:r>
        <w:rPr>
          <w:lang w:val="en-US"/>
        </w:rPr>
        <w:t xml:space="preserve">measurement object </w:t>
      </w:r>
      <w:r>
        <w:rPr>
          <w:i/>
        </w:rPr>
        <w:t>i</w:t>
      </w:r>
      <w:r>
        <w:t xml:space="preserve"> is also a candidate. Otherwise M</w:t>
      </w:r>
      <w:r>
        <w:rPr>
          <w:vertAlign w:val="subscript"/>
        </w:rPr>
        <w:t>inter,i,j</w:t>
      </w:r>
      <w:r>
        <w:t xml:space="preserve">  equals 0.</w:t>
      </w:r>
    </w:p>
    <w:p w14:paraId="19AA2CAF" w14:textId="77777777" w:rsidR="00105138" w:rsidRDefault="00105138" w:rsidP="00105138">
      <w:pPr>
        <w:pStyle w:val="B10"/>
      </w:pPr>
      <w:r>
        <w:t>-</w:t>
      </w:r>
      <w:r>
        <w:tab/>
        <w:t>M</w:t>
      </w:r>
      <w:r>
        <w:rPr>
          <w:vertAlign w:val="subscript"/>
        </w:rPr>
        <w:t>tot,i,j</w:t>
      </w:r>
      <w:r>
        <w:t xml:space="preserve"> = M</w:t>
      </w:r>
      <w:r>
        <w:rPr>
          <w:vertAlign w:val="subscript"/>
        </w:rPr>
        <w:t>intra,i,j</w:t>
      </w:r>
      <w:r>
        <w:t xml:space="preserve"> + M</w:t>
      </w:r>
      <w:r>
        <w:rPr>
          <w:vertAlign w:val="subscript"/>
        </w:rPr>
        <w:t xml:space="preserve">inter,i,j </w:t>
      </w:r>
      <w:r>
        <w:t xml:space="preserve">: Total number of intra-frequency, inter-frequency, which are candidates to be measured in gap </w:t>
      </w:r>
      <w:r>
        <w:rPr>
          <w:i/>
        </w:rPr>
        <w:t>j</w:t>
      </w:r>
      <w:r>
        <w:t xml:space="preserve"> where the measurement object </w:t>
      </w:r>
      <w:r>
        <w:rPr>
          <w:i/>
        </w:rPr>
        <w:t>i</w:t>
      </w:r>
      <w:r>
        <w:t xml:space="preserve"> is also a candidate. Otherwise M</w:t>
      </w:r>
      <w:r>
        <w:rPr>
          <w:vertAlign w:val="subscript"/>
        </w:rPr>
        <w:t>tot,i,j</w:t>
      </w:r>
      <w:r>
        <w:t xml:space="preserve"> equals 0.</w:t>
      </w:r>
    </w:p>
    <w:p w14:paraId="3080F6D7" w14:textId="77777777" w:rsidR="00105138" w:rsidRDefault="00105138" w:rsidP="00105138">
      <w:r>
        <w:t>The carrier specific scaling factor CSSF</w:t>
      </w:r>
      <w:r>
        <w:rPr>
          <w:vertAlign w:val="subscript"/>
        </w:rPr>
        <w:t>within_gap,i</w:t>
      </w:r>
      <w:r>
        <w:t xml:space="preserve"> is given by:</w:t>
      </w:r>
    </w:p>
    <w:p w14:paraId="5E8A5199" w14:textId="77777777" w:rsidR="00105138" w:rsidRDefault="00105138" w:rsidP="00105138">
      <w:pPr>
        <w:pStyle w:val="B10"/>
      </w:pPr>
      <w:r>
        <w:tab/>
        <w:t xml:space="preserve">If </w:t>
      </w:r>
      <w:r>
        <w:rPr>
          <w:i/>
        </w:rPr>
        <w:t>measGapSharingScheme</w:t>
      </w:r>
      <w:r>
        <w:t xml:space="preserve"> is equal sharing, CSSF</w:t>
      </w:r>
      <w:r>
        <w:rPr>
          <w:vertAlign w:val="subscript"/>
        </w:rPr>
        <w:t>within_gap,i</w:t>
      </w:r>
      <w:r>
        <w:t>= max(ceil(R</w:t>
      </w:r>
      <w:r>
        <w:rPr>
          <w:vertAlign w:val="subscript"/>
        </w:rPr>
        <w:t>i</w:t>
      </w:r>
      <w:r>
        <w:t>×M</w:t>
      </w:r>
      <w:r>
        <w:rPr>
          <w:vertAlign w:val="subscript"/>
        </w:rPr>
        <w:t>tot,i,j</w:t>
      </w:r>
      <w:r>
        <w:t xml:space="preserve">)), where </w:t>
      </w:r>
      <w:r>
        <w:rPr>
          <w:i/>
        </w:rPr>
        <w:t>j</w:t>
      </w:r>
      <w:r>
        <w:t>=0…(160/MGRP)-1</w:t>
      </w:r>
    </w:p>
    <w:p w14:paraId="7B693CF6" w14:textId="77777777" w:rsidR="00105138" w:rsidRDefault="00105138" w:rsidP="00105138">
      <w:pPr>
        <w:pStyle w:val="B10"/>
      </w:pPr>
      <w:r>
        <w:tab/>
        <w:t xml:space="preserve">If </w:t>
      </w:r>
      <w:r>
        <w:rPr>
          <w:i/>
        </w:rPr>
        <w:t>measGapSharingScheme</w:t>
      </w:r>
      <w:r>
        <w:t xml:space="preserve"> is not equal sharing and</w:t>
      </w:r>
    </w:p>
    <w:p w14:paraId="0F54962B" w14:textId="77777777" w:rsidR="00105138" w:rsidRDefault="00105138" w:rsidP="00105138">
      <w:pPr>
        <w:pStyle w:val="B20"/>
      </w:pPr>
      <w:r>
        <w:t>-</w:t>
      </w:r>
      <w:r>
        <w:tab/>
        <w:t>measurement object</w:t>
      </w:r>
      <w:r>
        <w:rPr>
          <w:i/>
        </w:rPr>
        <w:t xml:space="preserve"> i</w:t>
      </w:r>
      <w:r>
        <w:t xml:space="preserve"> is an intra-frequency measurement object, CSSF</w:t>
      </w:r>
      <w:r>
        <w:rPr>
          <w:vertAlign w:val="subscript"/>
        </w:rPr>
        <w:t>within_gap,i</w:t>
      </w:r>
      <w:r>
        <w:t xml:space="preserve"> is the maximum among</w:t>
      </w:r>
    </w:p>
    <w:p w14:paraId="3B119935" w14:textId="77777777" w:rsidR="00105138" w:rsidRDefault="00105138" w:rsidP="00105138">
      <w:pPr>
        <w:pStyle w:val="B30"/>
      </w:pPr>
      <w:r>
        <w:t>-</w:t>
      </w:r>
      <w:r>
        <w:tab/>
        <w:t>ceil(R</w:t>
      </w:r>
      <w:r>
        <w:rPr>
          <w:vertAlign w:val="subscript"/>
        </w:rPr>
        <w:t>i</w:t>
      </w:r>
      <w:r>
        <w:t>×K</w:t>
      </w:r>
      <w:r>
        <w:rPr>
          <w:vertAlign w:val="subscript"/>
        </w:rPr>
        <w:t>intra</w:t>
      </w:r>
      <w:r>
        <w:t>×M</w:t>
      </w:r>
      <w:r>
        <w:rPr>
          <w:vertAlign w:val="subscript"/>
        </w:rPr>
        <w:t>intra,i,j</w:t>
      </w:r>
      <w:r>
        <w:t>) in gaps where M</w:t>
      </w:r>
      <w:r>
        <w:rPr>
          <w:vertAlign w:val="subscript"/>
        </w:rPr>
        <w:t>inter,i,j</w:t>
      </w:r>
      <w:r>
        <w:t xml:space="preserve">≠0, where </w:t>
      </w:r>
      <w:r>
        <w:rPr>
          <w:i/>
        </w:rPr>
        <w:t>j</w:t>
      </w:r>
      <w:r>
        <w:t>=0…(160/MGRP)-1</w:t>
      </w:r>
    </w:p>
    <w:p w14:paraId="2D2F58D4" w14:textId="77777777" w:rsidR="00105138" w:rsidRDefault="00105138" w:rsidP="00105138">
      <w:pPr>
        <w:pStyle w:val="B30"/>
      </w:pPr>
      <w:r>
        <w:t>-</w:t>
      </w:r>
      <w:r>
        <w:tab/>
        <w:t>ceil(R</w:t>
      </w:r>
      <w:r>
        <w:rPr>
          <w:vertAlign w:val="subscript"/>
        </w:rPr>
        <w:t>i</w:t>
      </w:r>
      <w:r>
        <w:t>×M</w:t>
      </w:r>
      <w:r>
        <w:rPr>
          <w:vertAlign w:val="subscript"/>
        </w:rPr>
        <w:t>intra,i,j</w:t>
      </w:r>
      <w:r>
        <w:t>) in gaps where M</w:t>
      </w:r>
      <w:r>
        <w:rPr>
          <w:vertAlign w:val="subscript"/>
        </w:rPr>
        <w:t>inter,i,j</w:t>
      </w:r>
      <w:r>
        <w:t xml:space="preserve">=0, where </w:t>
      </w:r>
      <w:r>
        <w:rPr>
          <w:i/>
        </w:rPr>
        <w:t>j</w:t>
      </w:r>
      <w:r>
        <w:t>=0…(160/MGRP)-1</w:t>
      </w:r>
    </w:p>
    <w:p w14:paraId="0C6F76F0" w14:textId="77777777" w:rsidR="00105138" w:rsidRDefault="00105138" w:rsidP="00105138">
      <w:pPr>
        <w:pStyle w:val="B20"/>
      </w:pPr>
      <w:r>
        <w:t>-</w:t>
      </w:r>
      <w:r>
        <w:tab/>
        <w:t>measurement object</w:t>
      </w:r>
      <w:r>
        <w:rPr>
          <w:i/>
        </w:rPr>
        <w:t xml:space="preserve"> i</w:t>
      </w:r>
      <w:r>
        <w:t xml:space="preserve"> is an inter-frequency measurement object on any one frequency layer, CSSF</w:t>
      </w:r>
      <w:r>
        <w:rPr>
          <w:vertAlign w:val="subscript"/>
        </w:rPr>
        <w:t>within_gap,i</w:t>
      </w:r>
      <w:r>
        <w:t xml:space="preserve"> is the maximum among</w:t>
      </w:r>
    </w:p>
    <w:p w14:paraId="2B329853" w14:textId="77777777" w:rsidR="00105138" w:rsidRDefault="00105138" w:rsidP="00105138">
      <w:pPr>
        <w:pStyle w:val="B30"/>
      </w:pPr>
      <w:r>
        <w:t>-</w:t>
      </w:r>
      <w:r>
        <w:tab/>
        <w:t>ceil(R</w:t>
      </w:r>
      <w:r>
        <w:rPr>
          <w:vertAlign w:val="subscript"/>
        </w:rPr>
        <w:t>i</w:t>
      </w:r>
      <w:r>
        <w:t>×K</w:t>
      </w:r>
      <w:r>
        <w:rPr>
          <w:vertAlign w:val="subscript"/>
        </w:rPr>
        <w:t>inter</w:t>
      </w:r>
      <w:r>
        <w:t>×M</w:t>
      </w:r>
      <w:r>
        <w:rPr>
          <w:vertAlign w:val="subscript"/>
        </w:rPr>
        <w:t>inter,i,j</w:t>
      </w:r>
      <w:r>
        <w:t>) in gaps where M</w:t>
      </w:r>
      <w:r>
        <w:rPr>
          <w:vertAlign w:val="subscript"/>
        </w:rPr>
        <w:t>intra,i,j</w:t>
      </w:r>
      <w:r>
        <w:t xml:space="preserve"> ≠0, where </w:t>
      </w:r>
      <w:r>
        <w:rPr>
          <w:i/>
        </w:rPr>
        <w:t>j</w:t>
      </w:r>
      <w:r>
        <w:t>=0…(160/MGRP)-1</w:t>
      </w:r>
    </w:p>
    <w:p w14:paraId="4F0A7866" w14:textId="77777777" w:rsidR="00105138" w:rsidRDefault="00105138" w:rsidP="00105138">
      <w:pPr>
        <w:pStyle w:val="B30"/>
      </w:pPr>
      <w:r>
        <w:t>-</w:t>
      </w:r>
      <w:r>
        <w:tab/>
        <w:t>ceil(R</w:t>
      </w:r>
      <w:r>
        <w:rPr>
          <w:vertAlign w:val="subscript"/>
        </w:rPr>
        <w:t>i</w:t>
      </w:r>
      <w:r>
        <w:t>×M</w:t>
      </w:r>
      <w:r>
        <w:rPr>
          <w:vertAlign w:val="subscript"/>
        </w:rPr>
        <w:t>inter,i,j</w:t>
      </w:r>
      <w:r>
        <w:t>)</w:t>
      </w:r>
      <w:r>
        <w:rPr>
          <w:vertAlign w:val="subscript"/>
        </w:rPr>
        <w:t xml:space="preserve"> </w:t>
      </w:r>
      <w:r>
        <w:t>in gaps where M</w:t>
      </w:r>
      <w:r>
        <w:rPr>
          <w:vertAlign w:val="subscript"/>
        </w:rPr>
        <w:t>intra,i,j</w:t>
      </w:r>
      <w:r>
        <w:t xml:space="preserve">=0, where </w:t>
      </w:r>
      <w:r>
        <w:rPr>
          <w:i/>
        </w:rPr>
        <w:t>j</w:t>
      </w:r>
      <w:r>
        <w:t xml:space="preserve">=0…(160/MGRP)-1 </w:t>
      </w:r>
    </w:p>
    <w:p w14:paraId="5FB9CF7F" w14:textId="7C96407D" w:rsidR="00105138" w:rsidRDefault="00105138"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 and not used for a long-periodicity measurement defined above.</w:t>
      </w:r>
    </w:p>
    <w:p w14:paraId="0123B140" w14:textId="77777777" w:rsidR="00105138" w:rsidRDefault="00105138" w:rsidP="008E4377">
      <w:pPr>
        <w:rPr>
          <w:lang w:eastAsia="zh-CN"/>
        </w:rPr>
      </w:pPr>
    </w:p>
    <w:p w14:paraId="6926BFEB" w14:textId="77777777" w:rsidR="008E4377" w:rsidRDefault="008E4377" w:rsidP="008E4377">
      <w:pPr>
        <w:pStyle w:val="Heading3"/>
      </w:pPr>
      <w:r>
        <w:t>9.1</w:t>
      </w:r>
      <w:r>
        <w:rPr>
          <w:lang w:val="en-US" w:eastAsia="zh-CN"/>
        </w:rPr>
        <w:t>D</w:t>
      </w:r>
      <w:r>
        <w:t>.6</w:t>
      </w:r>
      <w:r>
        <w:tab/>
      </w:r>
      <w:r>
        <w:rPr>
          <w:rFonts w:hint="eastAsia"/>
          <w:lang w:val="en-US" w:eastAsia="zh-CN"/>
        </w:rPr>
        <w:t>Void</w:t>
      </w:r>
    </w:p>
    <w:p w14:paraId="0E9D8F1D" w14:textId="77777777" w:rsidR="008E4377" w:rsidRDefault="008E4377" w:rsidP="008E4377">
      <w:pPr>
        <w:pStyle w:val="Heading3"/>
      </w:pPr>
      <w:r>
        <w:t>9.1</w:t>
      </w:r>
      <w:r>
        <w:rPr>
          <w:lang w:val="en-US" w:eastAsia="zh-CN"/>
        </w:rPr>
        <w:t>D</w:t>
      </w:r>
      <w:r>
        <w:t>.7</w:t>
      </w:r>
      <w:r>
        <w:tab/>
        <w:t>Pre-configured measurement gap</w:t>
      </w:r>
    </w:p>
    <w:p w14:paraId="4D87FEDC" w14:textId="77777777" w:rsidR="008E4377" w:rsidRDefault="008E4377" w:rsidP="008E4377">
      <w:pPr>
        <w:pStyle w:val="Heading4"/>
        <w:rPr>
          <w:lang w:eastAsia="zh-CN"/>
        </w:rPr>
      </w:pPr>
      <w:r>
        <w:rPr>
          <w:lang w:eastAsia="zh-CN"/>
        </w:rPr>
        <w:t>9.1</w:t>
      </w:r>
      <w:r>
        <w:rPr>
          <w:lang w:val="en-US" w:eastAsia="zh-CN"/>
        </w:rPr>
        <w:t>D.</w:t>
      </w:r>
      <w:r>
        <w:rPr>
          <w:lang w:eastAsia="zh-CN"/>
        </w:rPr>
        <w:t>7.1</w:t>
      </w:r>
      <w:r>
        <w:rPr>
          <w:lang w:eastAsia="zh-CN"/>
        </w:rPr>
        <w:tab/>
        <w:t>Introduction</w:t>
      </w:r>
    </w:p>
    <w:p w14:paraId="75492804" w14:textId="77777777" w:rsidR="008E4377" w:rsidRDefault="008E4377" w:rsidP="008E4377">
      <w:pPr>
        <w:rPr>
          <w:lang w:eastAsia="zh-CN"/>
        </w:rPr>
      </w:pPr>
      <w:r>
        <w:rPr>
          <w:lang w:eastAsia="zh-CN"/>
        </w:rPr>
        <w:t xml:space="preserve">A UE capable of Pre-configured measurement gap (Pre-MG) pattern can be configured with a Pre-MG pattern via RRC signalling [2]. </w:t>
      </w:r>
    </w:p>
    <w:p w14:paraId="12912973" w14:textId="77777777" w:rsidR="008E4377" w:rsidRDefault="008E4377" w:rsidP="008E4377">
      <w:pPr>
        <w:spacing w:beforeLines="50" w:before="120" w:afterLines="50" w:after="120"/>
        <w:rPr>
          <w:rFonts w:eastAsia="PMingLiU"/>
          <w:lang w:eastAsia="zh-TW"/>
        </w:rPr>
      </w:pPr>
      <w:r>
        <w:rPr>
          <w:rFonts w:eastAsia="PMingLiU"/>
          <w:lang w:eastAsia="zh-TW"/>
        </w:rPr>
        <w:t>The gap interruption requirements in Section 9.1</w:t>
      </w:r>
      <w:r>
        <w:rPr>
          <w:lang w:val="en-US" w:eastAsia="zh-CN"/>
        </w:rPr>
        <w:t>D</w:t>
      </w:r>
      <w:r>
        <w:rPr>
          <w:rFonts w:eastAsia="PMingLiU"/>
          <w:lang w:eastAsia="zh-TW"/>
        </w:rPr>
        <w:t>.2 apply to Pre-MG when Pre-MG is activated, and no gap interruption is expected when Pre-MG is deactivated.</w:t>
      </w:r>
    </w:p>
    <w:p w14:paraId="1B45FD7A" w14:textId="2B34EC07" w:rsidR="00105138" w:rsidRDefault="00105138" w:rsidP="00105138">
      <w:pPr>
        <w:rPr>
          <w:lang w:eastAsia="zh-CN"/>
        </w:rPr>
      </w:pPr>
    </w:p>
    <w:p w14:paraId="4096E648" w14:textId="77777777" w:rsidR="008E4377" w:rsidRDefault="008E4377" w:rsidP="008E4377">
      <w:pPr>
        <w:pStyle w:val="Heading4"/>
        <w:rPr>
          <w:lang w:eastAsia="zh-CN"/>
        </w:rPr>
      </w:pPr>
      <w:r>
        <w:rPr>
          <w:lang w:eastAsia="zh-CN"/>
        </w:rPr>
        <w:t>9.1</w:t>
      </w:r>
      <w:r>
        <w:rPr>
          <w:lang w:val="en-US" w:eastAsia="zh-CN"/>
        </w:rPr>
        <w:t>D</w:t>
      </w:r>
      <w:r>
        <w:rPr>
          <w:lang w:eastAsia="zh-CN"/>
        </w:rPr>
        <w:t>.7.2</w:t>
      </w:r>
      <w:r>
        <w:rPr>
          <w:lang w:eastAsia="zh-CN"/>
        </w:rPr>
        <w:tab/>
        <w:t>Requirements applicability</w:t>
      </w:r>
    </w:p>
    <w:p w14:paraId="780D22DB" w14:textId="77777777" w:rsidR="008E4377" w:rsidRDefault="008E4377" w:rsidP="008E4377">
      <w:pPr>
        <w:rPr>
          <w:lang w:eastAsia="zh-CN"/>
        </w:rPr>
      </w:pPr>
      <w:r>
        <w:rPr>
          <w:rFonts w:hint="eastAsia"/>
          <w:lang w:eastAsia="zh-CN"/>
        </w:rPr>
        <w:t>T</w:t>
      </w:r>
      <w:r>
        <w:rPr>
          <w:lang w:eastAsia="zh-CN"/>
        </w:rPr>
        <w:t>he requirements related to pre-configured measurement gap apply provided:</w:t>
      </w:r>
    </w:p>
    <w:p w14:paraId="2AFF2F6F" w14:textId="77777777" w:rsidR="008E4377" w:rsidRDefault="008E4377" w:rsidP="008E4377">
      <w:pPr>
        <w:pStyle w:val="B10"/>
      </w:pPr>
      <w:r>
        <w:t>-</w:t>
      </w:r>
      <w:r>
        <w:tab/>
        <w:t xml:space="preserve">UE indicates support of </w:t>
      </w:r>
      <w:r>
        <w:rPr>
          <w:i/>
        </w:rPr>
        <w:t xml:space="preserve">preconfiguredUE-AutonomousMeasGap </w:t>
      </w:r>
      <w:r>
        <w:rPr>
          <w:rFonts w:eastAsia="SimSun"/>
        </w:rPr>
        <w:t>[2]</w:t>
      </w:r>
      <w:r>
        <w:t xml:space="preserve"> and/or </w:t>
      </w:r>
      <w:r>
        <w:rPr>
          <w:i/>
        </w:rPr>
        <w:t xml:space="preserve">preconfiguredNW-ControlledMeasGap </w:t>
      </w:r>
      <w:r>
        <w:rPr>
          <w:rFonts w:eastAsia="SimSun"/>
        </w:rPr>
        <w:t>[2]</w:t>
      </w:r>
      <w:r>
        <w:t>, and</w:t>
      </w:r>
    </w:p>
    <w:p w14:paraId="0F548F26" w14:textId="528F3853" w:rsidR="00105138" w:rsidRDefault="00105138" w:rsidP="00105138">
      <w:pPr>
        <w:pStyle w:val="B10"/>
      </w:pPr>
      <w:r>
        <w:t>-</w:t>
      </w:r>
      <w:r>
        <w:tab/>
        <w:t xml:space="preserve">a single per-UE measurement gap is pre-configured by the network, and </w:t>
      </w:r>
    </w:p>
    <w:p w14:paraId="3A044BC5" w14:textId="5B70AC2E" w:rsidR="00105138" w:rsidRDefault="00105138" w:rsidP="00105138">
      <w:pPr>
        <w:pStyle w:val="B10"/>
      </w:pPr>
      <w:r>
        <w:t>-</w:t>
      </w:r>
      <w:r>
        <w:tab/>
        <w:t>one of measurement gap patterns among measurement gap patterns #0 ~ #11 is configured for pre-configured measurement gap, and</w:t>
      </w:r>
    </w:p>
    <w:p w14:paraId="5EADC858" w14:textId="77777777" w:rsidR="008E4377" w:rsidRDefault="008E4377" w:rsidP="008E4377">
      <w:pPr>
        <w:pStyle w:val="B10"/>
        <w:rPr>
          <w:lang w:eastAsia="zh-CN"/>
        </w:rPr>
      </w:pPr>
      <w:r>
        <w:t>-</w:t>
      </w:r>
      <w:r>
        <w:tab/>
        <w:t>UE is in NR SA with single carrier</w:t>
      </w:r>
      <w:r>
        <w:rPr>
          <w:rFonts w:hint="eastAsia"/>
          <w:lang w:eastAsia="zh-CN"/>
        </w:rPr>
        <w:t>.</w:t>
      </w:r>
    </w:p>
    <w:p w14:paraId="4BEBB6FA" w14:textId="77777777" w:rsidR="008E4377" w:rsidRDefault="008E4377" w:rsidP="008E4377">
      <w:pPr>
        <w:rPr>
          <w:lang w:eastAsia="zh-CN"/>
        </w:rPr>
      </w:pPr>
      <w:r>
        <w:rPr>
          <w:lang w:eastAsia="zh-CN"/>
        </w:rPr>
        <w:t xml:space="preserve">A measurement gap is configured as pre-configured measurement gap if </w:t>
      </w:r>
      <w:r>
        <w:rPr>
          <w:i/>
          <w:lang w:eastAsia="zh-CN"/>
        </w:rPr>
        <w:t>preConfigInd</w:t>
      </w:r>
      <w:r>
        <w:rPr>
          <w:lang w:eastAsia="zh-CN"/>
        </w:rPr>
        <w:t xml:space="preserve"> is indicated by network in the configuration message of the measurement gap. </w:t>
      </w:r>
    </w:p>
    <w:p w14:paraId="2CD77AF3" w14:textId="77777777" w:rsidR="008E4377" w:rsidRDefault="008E4377" w:rsidP="008E4377">
      <w:pPr>
        <w:rPr>
          <w:i/>
          <w:lang w:eastAsia="zh-CN"/>
        </w:rPr>
      </w:pPr>
      <w:r>
        <w:rPr>
          <w:lang w:eastAsia="zh-CN"/>
        </w:rPr>
        <w:t xml:space="preserve">If </w:t>
      </w:r>
      <w:r>
        <w:t xml:space="preserve">UE indicates support of only </w:t>
      </w:r>
      <w:r>
        <w:rPr>
          <w:i/>
        </w:rPr>
        <w:t xml:space="preserve">preconfiguredNW-ControlledMeasGap </w:t>
      </w:r>
      <w:r>
        <w:rPr>
          <w:rFonts w:eastAsia="SimSun"/>
        </w:rPr>
        <w:t>[2]</w:t>
      </w:r>
      <w:r>
        <w:t xml:space="preserve">, UE can expect the network to configure </w:t>
      </w:r>
      <w:r>
        <w:rPr>
          <w:i/>
          <w:iCs/>
          <w:lang w:eastAsia="zh-CN"/>
        </w:rPr>
        <w:t>preConfGapStatus</w:t>
      </w:r>
      <w:r>
        <w:rPr>
          <w:lang w:eastAsia="zh-CN"/>
        </w:rPr>
        <w:t>.</w:t>
      </w:r>
    </w:p>
    <w:p w14:paraId="619485DB" w14:textId="77777777" w:rsidR="008E4377" w:rsidRDefault="008E4377" w:rsidP="008E4377">
      <w:pPr>
        <w:rPr>
          <w:lang w:eastAsia="zh-CN"/>
        </w:rPr>
      </w:pPr>
      <w:r>
        <w:rPr>
          <w:lang w:eastAsia="zh-CN"/>
        </w:rPr>
        <w:t>If a measurement gap is configured as pre-configured measurement gap, the applicability of measurement gap patterns is defined in Table 9.1</w:t>
      </w:r>
      <w:r>
        <w:rPr>
          <w:lang w:val="en-US" w:eastAsia="zh-CN"/>
        </w:rPr>
        <w:t>D</w:t>
      </w:r>
      <w:r>
        <w:rPr>
          <w:lang w:eastAsia="zh-CN"/>
        </w:rPr>
        <w:t xml:space="preserve">.2-3. </w:t>
      </w:r>
    </w:p>
    <w:p w14:paraId="4304CE28" w14:textId="77777777" w:rsidR="008E4377" w:rsidRDefault="008E4377" w:rsidP="008E4377">
      <w:pPr>
        <w:rPr>
          <w:rFonts w:eastAsia="SimSun"/>
          <w:lang w:eastAsia="zh-CN"/>
        </w:rPr>
      </w:pPr>
      <w:r>
        <w:rPr>
          <w:rFonts w:eastAsia="SimSun"/>
          <w:lang w:eastAsia="zh-CN"/>
        </w:rPr>
        <w:t xml:space="preserve">If the </w:t>
      </w:r>
      <w:r>
        <w:rPr>
          <w:lang w:eastAsia="zh-CN"/>
        </w:rPr>
        <w:t>Pre-MG</w:t>
      </w:r>
      <w:r>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Default="008E4377" w:rsidP="008E4377">
      <w:pPr>
        <w:rPr>
          <w:lang w:eastAsia="zh-CN"/>
        </w:rPr>
      </w:pPr>
      <w:r>
        <w:rPr>
          <w:rFonts w:eastAsia="SimSun"/>
          <w:lang w:eastAsia="zh-CN"/>
        </w:rPr>
        <w:t xml:space="preserve">If the </w:t>
      </w:r>
      <w:r>
        <w:rPr>
          <w:lang w:eastAsia="zh-CN"/>
        </w:rPr>
        <w:t>Pre-MG</w:t>
      </w:r>
      <w:r>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Default="008E4377" w:rsidP="008E4377">
      <w:pPr>
        <w:pStyle w:val="Heading4"/>
        <w:rPr>
          <w:lang w:eastAsia="zh-CN"/>
        </w:rPr>
      </w:pPr>
      <w:r>
        <w:rPr>
          <w:lang w:eastAsia="zh-CN"/>
        </w:rPr>
        <w:t>9.1</w:t>
      </w:r>
      <w:r>
        <w:rPr>
          <w:lang w:val="en-US" w:eastAsia="zh-CN"/>
        </w:rPr>
        <w:t>D</w:t>
      </w:r>
      <w:r>
        <w:rPr>
          <w:lang w:eastAsia="zh-CN"/>
        </w:rPr>
        <w:t>.7.3</w:t>
      </w:r>
      <w:r>
        <w:rPr>
          <w:lang w:eastAsia="zh-CN"/>
        </w:rPr>
        <w:tab/>
        <w:t>Requirements</w:t>
      </w:r>
    </w:p>
    <w:p w14:paraId="19DE4015" w14:textId="437ADE5B" w:rsidR="008E4377" w:rsidRDefault="00973283" w:rsidP="008E4377">
      <w:pPr>
        <w:rPr>
          <w:lang w:eastAsia="zh-CN"/>
        </w:rPr>
      </w:pPr>
      <w:r>
        <w:rPr>
          <w:lang w:eastAsia="zh-CN"/>
        </w:rPr>
        <w:t>Any of the measurement Gap pattern defined in Table 9.1</w:t>
      </w:r>
      <w:r>
        <w:rPr>
          <w:lang w:val="en-US" w:eastAsia="zh-CN"/>
        </w:rPr>
        <w:t>D</w:t>
      </w:r>
      <w:r>
        <w:rPr>
          <w:lang w:eastAsia="zh-CN"/>
        </w:rPr>
        <w:t>.2-1 can be configured as Pre-MG pattern.</w:t>
      </w:r>
    </w:p>
    <w:p w14:paraId="7E4D2FA8" w14:textId="77777777" w:rsidR="008E4377" w:rsidRDefault="008E4377" w:rsidP="008E4377">
      <w:pPr>
        <w:rPr>
          <w:lang w:eastAsia="zh-CN"/>
        </w:rPr>
      </w:pPr>
      <w:r>
        <w:rPr>
          <w:lang w:eastAsia="zh-CN"/>
        </w:rPr>
        <w:t xml:space="preserve">The UE can determine the Pre-MG status based on autonomous activation/deactivation mechanism or based on network-controlled activation/deactivation mechanism. </w:t>
      </w:r>
    </w:p>
    <w:p w14:paraId="722A2B8D" w14:textId="63F84F8C" w:rsidR="008E4377" w:rsidRDefault="00973283" w:rsidP="008E4377">
      <w:pPr>
        <w:rPr>
          <w:lang w:eastAsia="zh-CN"/>
        </w:rPr>
      </w:pPr>
      <w:r>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Pr>
          <w:i/>
        </w:rPr>
        <w:t>preConfGapStatus</w:t>
      </w:r>
      <w:r>
        <w:rPr>
          <w:lang w:eastAsia="zh-CN"/>
        </w:rPr>
        <w:t xml:space="preserve"> for all the </w:t>
      </w:r>
      <w:r>
        <w:rPr>
          <w:rFonts w:hint="eastAsia"/>
          <w:lang w:eastAsia="zh-CN"/>
        </w:rPr>
        <w:t>DL BWP</w:t>
      </w:r>
      <w:r>
        <w:rPr>
          <w:lang w:eastAsia="zh-CN"/>
        </w:rPr>
        <w:t>s</w:t>
      </w:r>
      <w:r>
        <w:rPr>
          <w:rFonts w:hint="eastAsia"/>
          <w:lang w:eastAsia="zh-CN"/>
        </w:rPr>
        <w:t xml:space="preserve"> </w:t>
      </w:r>
      <w:r>
        <w:rPr>
          <w:lang w:eastAsia="zh-CN"/>
        </w:rPr>
        <w:t>of PCell.</w:t>
      </w:r>
    </w:p>
    <w:p w14:paraId="56D5B33D" w14:textId="77777777" w:rsidR="008E4377" w:rsidRDefault="008E4377" w:rsidP="008E4377">
      <w:pPr>
        <w:pStyle w:val="Heading5"/>
        <w:rPr>
          <w:lang w:eastAsia="zh-CN"/>
        </w:rPr>
      </w:pPr>
      <w:r>
        <w:t>9.1</w:t>
      </w:r>
      <w:r>
        <w:rPr>
          <w:lang w:val="en-US" w:eastAsia="zh-CN"/>
        </w:rPr>
        <w:t>D</w:t>
      </w:r>
      <w:r>
        <w:t>.7.3.1</w:t>
      </w:r>
      <w:r>
        <w:tab/>
      </w:r>
      <w:r>
        <w:rPr>
          <w:lang w:eastAsia="zh-CN"/>
        </w:rPr>
        <w:t>Requirements for autonomous activation/deactivation mechanism</w:t>
      </w:r>
    </w:p>
    <w:p w14:paraId="5F49FE1B" w14:textId="77777777" w:rsidR="008E4377" w:rsidRDefault="008E4377" w:rsidP="008E4377">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34A62E92" w14:textId="77777777" w:rsidR="008E4377" w:rsidRDefault="008E4377" w:rsidP="008E4377">
      <w:pPr>
        <w:rPr>
          <w:rFonts w:eastAsia="SimSun"/>
          <w:lang w:eastAsia="zh-CN"/>
        </w:rPr>
      </w:pPr>
      <w:r>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Pr>
          <w:rFonts w:eastAsia="SimSun" w:hint="eastAsia"/>
          <w:lang w:eastAsia="zh-CN"/>
        </w:rPr>
        <w:t xml:space="preserve"> </w:t>
      </w:r>
      <w:r>
        <w:rPr>
          <w:rFonts w:eastAsia="SimSun"/>
          <w:lang w:eastAsia="zh-CN"/>
        </w:rPr>
        <w:t xml:space="preserve">the concurrent </w:t>
      </w:r>
      <w:r>
        <w:rPr>
          <w:rFonts w:eastAsia="SimSun" w:hint="eastAsia"/>
          <w:lang w:eastAsia="zh-CN"/>
        </w:rPr>
        <w:t>trigger</w:t>
      </w:r>
      <w:r>
        <w:rPr>
          <w:rFonts w:eastAsia="SimSun"/>
          <w:lang w:eastAsia="zh-CN"/>
        </w:rPr>
        <w:t>ing conditions occurring jointly:</w:t>
      </w:r>
    </w:p>
    <w:p w14:paraId="66556BEE" w14:textId="77777777" w:rsidR="008E4377" w:rsidRDefault="008E4377" w:rsidP="008E4377">
      <w:pPr>
        <w:pStyle w:val="B10"/>
        <w:rPr>
          <w:lang w:eastAsia="zh-CN"/>
        </w:rPr>
      </w:pPr>
      <w:r>
        <w:rPr>
          <w:lang w:eastAsia="zh-CN"/>
        </w:rPr>
        <w:t>-</w:t>
      </w:r>
      <w:r>
        <w:rPr>
          <w:lang w:eastAsia="zh-CN"/>
        </w:rPr>
        <w:tab/>
        <w:t xml:space="preserve">DCI, timer or RRC based active BWP switching, </w:t>
      </w:r>
    </w:p>
    <w:p w14:paraId="761A81F1" w14:textId="77777777" w:rsidR="008E4377" w:rsidRDefault="008E4377" w:rsidP="008E4377">
      <w:pPr>
        <w:pStyle w:val="B10"/>
        <w:rPr>
          <w:lang w:eastAsia="zh-CN"/>
        </w:rPr>
      </w:pPr>
      <w:r>
        <w:rPr>
          <w:lang w:eastAsia="zh-CN"/>
        </w:rPr>
        <w:t>-</w:t>
      </w:r>
      <w:r>
        <w:rPr>
          <w:lang w:eastAsia="zh-CN"/>
        </w:rPr>
        <w:tab/>
        <w:t>Addition/removal of any measurement object(s)</w:t>
      </w:r>
    </w:p>
    <w:p w14:paraId="36162241" w14:textId="16FB1997" w:rsidR="00973283" w:rsidRDefault="00973283" w:rsidP="00973283">
      <w:pPr>
        <w:rPr>
          <w:lang w:eastAsia="zh-CN"/>
        </w:rPr>
      </w:pPr>
      <w:r>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Default="008E4377" w:rsidP="008E4377">
      <w:pPr>
        <w:rPr>
          <w:lang w:eastAsia="zh-CN"/>
        </w:rPr>
      </w:pPr>
      <w:r>
        <w:rPr>
          <w:lang w:eastAsia="zh-CN"/>
        </w:rPr>
        <w:t>A measurement can be performed by the UE without measurement gaps if any of the following conditions is met:</w:t>
      </w:r>
    </w:p>
    <w:p w14:paraId="7BAB56FA" w14:textId="77777777" w:rsidR="008E4377" w:rsidRDefault="008E4377" w:rsidP="008E4377">
      <w:pPr>
        <w:pStyle w:val="B10"/>
        <w:rPr>
          <w:lang w:eastAsia="zh-CN"/>
        </w:rPr>
      </w:pPr>
      <w:r>
        <w:rPr>
          <w:lang w:eastAsia="zh-CN"/>
        </w:rPr>
        <w:t>-</w:t>
      </w:r>
      <w:r>
        <w:rPr>
          <w:lang w:eastAsia="zh-CN"/>
        </w:rPr>
        <w:tab/>
        <w:t>The UE is configured with SSB based intra-frequency measurements, and the conditions defined for SSB based intra-frequency measurement without gaps in Clause 9.2</w:t>
      </w:r>
      <w:r>
        <w:rPr>
          <w:lang w:val="en-US" w:eastAsia="zh-CN"/>
        </w:rPr>
        <w:t>D</w:t>
      </w:r>
      <w:r>
        <w:rPr>
          <w:lang w:eastAsia="zh-CN"/>
        </w:rPr>
        <w:t xml:space="preserve">.1 are met, or </w:t>
      </w:r>
    </w:p>
    <w:p w14:paraId="7734BB3D" w14:textId="77777777" w:rsidR="008E4377" w:rsidRDefault="008E4377" w:rsidP="008E4377">
      <w:pPr>
        <w:pStyle w:val="B10"/>
        <w:rPr>
          <w:lang w:eastAsia="zh-CN"/>
        </w:rPr>
      </w:pPr>
      <w:r>
        <w:rPr>
          <w:lang w:eastAsia="zh-CN"/>
        </w:rPr>
        <w:t>-</w:t>
      </w:r>
      <w:r>
        <w:rPr>
          <w:lang w:eastAsia="zh-CN"/>
        </w:rPr>
        <w:tab/>
        <w:t>The UE is configured with SSB based inter-frequency measurements, and the conditions defined for SSB based inter-frequency measurement without gaps in Clause 9.3</w:t>
      </w:r>
      <w:r>
        <w:rPr>
          <w:lang w:val="en-US" w:eastAsia="zh-CN"/>
        </w:rPr>
        <w:t>D</w:t>
      </w:r>
      <w:r>
        <w:rPr>
          <w:lang w:eastAsia="zh-CN"/>
        </w:rPr>
        <w:t xml:space="preserve">.1 are met, or </w:t>
      </w:r>
    </w:p>
    <w:p w14:paraId="3D000E45" w14:textId="77777777" w:rsidR="008E4377" w:rsidRDefault="008E4377" w:rsidP="008E4377">
      <w:pPr>
        <w:pStyle w:val="B10"/>
        <w:rPr>
          <w:lang w:eastAsia="zh-CN"/>
        </w:rPr>
      </w:pPr>
      <w:r>
        <w:rPr>
          <w:lang w:eastAsia="zh-CN"/>
        </w:rPr>
        <w:t>-</w:t>
      </w:r>
      <w:r>
        <w:rPr>
          <w:lang w:eastAsia="zh-CN"/>
        </w:rPr>
        <w:tab/>
        <w:t xml:space="preserve">The UE is configured with CSI-RS based intra-frequency measurements. </w:t>
      </w:r>
    </w:p>
    <w:p w14:paraId="2DB27E72" w14:textId="474A01F7" w:rsidR="00973283" w:rsidRDefault="00973283" w:rsidP="00973283">
      <w:pPr>
        <w:rPr>
          <w:lang w:eastAsia="zh-CN"/>
        </w:rPr>
      </w:pPr>
      <w:r>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Default="008E4377" w:rsidP="008E4377">
      <w:pPr>
        <w:rPr>
          <w:lang w:eastAsia="zh-CN"/>
        </w:rPr>
      </w:pPr>
      <w:r>
        <w:rPr>
          <w:lang w:eastAsia="zh-CN"/>
        </w:rPr>
        <w:t>A measurement cannot be performed by the UE without measurement gaps if any of the following conditions is met:</w:t>
      </w:r>
    </w:p>
    <w:p w14:paraId="75F66084" w14:textId="77777777" w:rsidR="008E4377" w:rsidRDefault="008E4377" w:rsidP="008E4377">
      <w:pPr>
        <w:pStyle w:val="B10"/>
        <w:rPr>
          <w:lang w:eastAsia="zh-CN"/>
        </w:rPr>
      </w:pPr>
      <w:r>
        <w:rPr>
          <w:lang w:eastAsia="zh-CN"/>
        </w:rPr>
        <w:t>-</w:t>
      </w:r>
      <w:r>
        <w:rPr>
          <w:lang w:eastAsia="zh-CN"/>
        </w:rPr>
        <w:tab/>
        <w:t>The UE is configured with SSB based intra-frequency measurements, and the conditions defined for SSB based intra-frequency measurement without gaps in Clause 9.2</w:t>
      </w:r>
      <w:r>
        <w:rPr>
          <w:lang w:val="en-US" w:eastAsia="zh-CN"/>
        </w:rPr>
        <w:t>D</w:t>
      </w:r>
      <w:r>
        <w:rPr>
          <w:lang w:eastAsia="zh-CN"/>
        </w:rPr>
        <w:t xml:space="preserve">.1 are not met, or </w:t>
      </w:r>
    </w:p>
    <w:p w14:paraId="07E1A3BD" w14:textId="77777777" w:rsidR="008E4377" w:rsidRDefault="008E4377" w:rsidP="008E4377">
      <w:pPr>
        <w:pStyle w:val="B10"/>
        <w:rPr>
          <w:lang w:eastAsia="zh-CN"/>
        </w:rPr>
      </w:pPr>
      <w:r>
        <w:rPr>
          <w:lang w:eastAsia="zh-CN"/>
        </w:rPr>
        <w:t>-</w:t>
      </w:r>
      <w:r>
        <w:rPr>
          <w:lang w:eastAsia="zh-CN"/>
        </w:rPr>
        <w:tab/>
        <w:t>The UE is configured with SSB based inter-frequency measurements, and the conditions defined for SSB based inter-frequency measurement without gaps in Clause 9.3</w:t>
      </w:r>
      <w:r>
        <w:rPr>
          <w:lang w:val="en-US" w:eastAsia="zh-CN"/>
        </w:rPr>
        <w:t>D</w:t>
      </w:r>
      <w:r>
        <w:rPr>
          <w:lang w:eastAsia="zh-CN"/>
        </w:rPr>
        <w:t>.1 are not met, or</w:t>
      </w:r>
    </w:p>
    <w:p w14:paraId="76533FD5" w14:textId="77777777" w:rsidR="008E4377" w:rsidRDefault="008E4377" w:rsidP="008E4377">
      <w:pPr>
        <w:pStyle w:val="B10"/>
        <w:rPr>
          <w:lang w:eastAsia="zh-CN"/>
        </w:rPr>
      </w:pPr>
      <w:r>
        <w:rPr>
          <w:lang w:eastAsia="zh-CN"/>
        </w:rPr>
        <w:t>-</w:t>
      </w:r>
      <w:r>
        <w:rPr>
          <w:lang w:eastAsia="zh-CN"/>
        </w:rPr>
        <w:tab/>
        <w:t>The UE is configured with</w:t>
      </w:r>
      <w:r>
        <w:rPr>
          <w:rFonts w:hint="eastAsia"/>
          <w:lang w:eastAsia="zh-CN"/>
        </w:rPr>
        <w:t xml:space="preserve"> </w:t>
      </w:r>
      <w:r>
        <w:rPr>
          <w:lang w:eastAsia="zh-CN"/>
        </w:rPr>
        <w:t>CSI-RS based inter-frequency measurements</w:t>
      </w:r>
      <w:r>
        <w:rPr>
          <w:rFonts w:hint="eastAsia"/>
          <w:lang w:eastAsia="zh-CN"/>
        </w:rPr>
        <w:t>.</w:t>
      </w:r>
    </w:p>
    <w:p w14:paraId="72C4B4BA" w14:textId="77777777" w:rsidR="008E4377" w:rsidRDefault="008E4377" w:rsidP="008E4377">
      <w:pPr>
        <w:pStyle w:val="Heading5"/>
        <w:ind w:left="0" w:firstLine="0"/>
      </w:pPr>
      <w:r>
        <w:t>9.1</w:t>
      </w:r>
      <w:r>
        <w:rPr>
          <w:lang w:val="en-US" w:eastAsia="zh-CN"/>
        </w:rPr>
        <w:t>D</w:t>
      </w:r>
      <w:r>
        <w:t>.7.3.2</w:t>
      </w:r>
      <w:r>
        <w:tab/>
      </w:r>
      <w:r>
        <w:rPr>
          <w:lang w:eastAsia="zh-CN"/>
        </w:rPr>
        <w:t>Requirements for network-controlled activation/deactivation mechanism</w:t>
      </w:r>
    </w:p>
    <w:p w14:paraId="066E509F" w14:textId="77777777" w:rsidR="00973283" w:rsidRDefault="00973283" w:rsidP="00973283">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11794B0" w14:textId="77777777" w:rsidR="00973283" w:rsidRDefault="00973283" w:rsidP="00973283">
      <w:pPr>
        <w:rPr>
          <w:lang w:eastAsia="zh-CN"/>
        </w:rPr>
      </w:pPr>
      <w:r>
        <w:rPr>
          <w:lang w:eastAsia="zh-CN"/>
        </w:rPr>
        <w:t xml:space="preserve">For per-UE Pre-configured MG, </w:t>
      </w:r>
    </w:p>
    <w:p w14:paraId="10B0153B" w14:textId="7D3A2D87" w:rsidR="00973283" w:rsidRDefault="00973283" w:rsidP="00973283">
      <w:pPr>
        <w:pStyle w:val="B10"/>
        <w:rPr>
          <w:lang w:eastAsia="zh-CN"/>
        </w:rPr>
      </w:pPr>
      <w:r>
        <w:rPr>
          <w:lang w:eastAsia="zh-CN"/>
        </w:rPr>
        <w:t>-</w:t>
      </w:r>
      <w:r>
        <w:rPr>
          <w:lang w:eastAsia="zh-CN"/>
        </w:rPr>
        <w:tab/>
      </w:r>
      <w:r>
        <w:rPr>
          <w:rFonts w:hint="eastAsia"/>
          <w:lang w:eastAsia="zh-CN"/>
        </w:rPr>
        <w:t xml:space="preserve">the UE determines that the Pre-configured MG is </w:t>
      </w:r>
      <w:r>
        <w:rPr>
          <w:lang w:eastAsia="zh-CN"/>
        </w:rPr>
        <w:t>a</w:t>
      </w:r>
      <w:r>
        <w:rPr>
          <w:rFonts w:hint="eastAsia"/>
          <w:lang w:eastAsia="zh-CN"/>
        </w:rPr>
        <w:t xml:space="preserve">ctivated </w:t>
      </w:r>
      <w:r>
        <w:rPr>
          <w:lang w:eastAsia="zh-CN"/>
        </w:rPr>
        <w:t xml:space="preserve">if </w:t>
      </w:r>
      <w:r>
        <w:rPr>
          <w:i/>
        </w:rPr>
        <w:t>preConfGapStatus</w:t>
      </w:r>
      <w:r>
        <w:rPr>
          <w:lang w:eastAsia="zh-CN"/>
        </w:rPr>
        <w:t xml:space="preserve"> is set to ‘1’ for the corresponding gap ID </w:t>
      </w:r>
      <w:r>
        <w:rPr>
          <w:rFonts w:hint="eastAsia"/>
          <w:lang w:eastAsia="zh-CN"/>
        </w:rPr>
        <w:t xml:space="preserve">for </w:t>
      </w:r>
      <w:r>
        <w:rPr>
          <w:lang w:eastAsia="zh-CN"/>
        </w:rPr>
        <w:t xml:space="preserve">the </w:t>
      </w:r>
      <w:r>
        <w:rPr>
          <w:rFonts w:hint="eastAsia"/>
          <w:lang w:eastAsia="zh-CN"/>
        </w:rPr>
        <w:t xml:space="preserve">active DL BWP </w:t>
      </w:r>
      <w:r>
        <w:rPr>
          <w:lang w:eastAsia="zh-CN"/>
        </w:rPr>
        <w:t>of PCell</w:t>
      </w:r>
      <w:r>
        <w:rPr>
          <w:rFonts w:hint="eastAsia"/>
          <w:lang w:eastAsia="zh-CN"/>
        </w:rPr>
        <w:t xml:space="preserve">, </w:t>
      </w:r>
    </w:p>
    <w:p w14:paraId="6E24E1BB" w14:textId="09371DBA" w:rsidR="00973283" w:rsidRDefault="00973283" w:rsidP="00973283">
      <w:pPr>
        <w:pStyle w:val="B10"/>
        <w:rPr>
          <w:lang w:eastAsia="zh-CN"/>
        </w:rPr>
      </w:pPr>
      <w:r>
        <w:rPr>
          <w:lang w:eastAsia="zh-CN"/>
        </w:rPr>
        <w:t>-</w:t>
      </w:r>
      <w:r>
        <w:rPr>
          <w:lang w:eastAsia="zh-CN"/>
        </w:rPr>
        <w:tab/>
      </w:r>
      <w:r>
        <w:rPr>
          <w:rFonts w:hint="eastAsia"/>
          <w:lang w:eastAsia="zh-CN"/>
        </w:rPr>
        <w:t xml:space="preserve">otherwise, the UE determines that the Pre-configured MG is </w:t>
      </w:r>
      <w:r>
        <w:rPr>
          <w:lang w:eastAsia="zh-CN"/>
        </w:rPr>
        <w:t>d</w:t>
      </w:r>
      <w:r>
        <w:rPr>
          <w:rFonts w:hint="eastAsia"/>
          <w:lang w:eastAsia="zh-CN"/>
        </w:rPr>
        <w:t>eactivated</w:t>
      </w:r>
    </w:p>
    <w:p w14:paraId="7B54C1A2" w14:textId="77777777" w:rsidR="00973283" w:rsidRDefault="00973283" w:rsidP="00973283">
      <w:pPr>
        <w:rPr>
          <w:rFonts w:eastAsia="SimSun"/>
          <w:lang w:eastAsia="zh-CN"/>
        </w:rPr>
      </w:pPr>
    </w:p>
    <w:p w14:paraId="2A8B2312" w14:textId="77777777" w:rsidR="008E4377" w:rsidRDefault="008E4377" w:rsidP="008E4377">
      <w:pPr>
        <w:pStyle w:val="Heading5"/>
      </w:pPr>
      <w:r>
        <w:t>9.1</w:t>
      </w:r>
      <w:r>
        <w:rPr>
          <w:lang w:val="en-US" w:eastAsia="zh-CN"/>
        </w:rPr>
        <w:t>D</w:t>
      </w:r>
      <w:r>
        <w:t>.7.3.3</w:t>
      </w:r>
      <w:r>
        <w:tab/>
      </w:r>
      <w:r>
        <w:rPr>
          <w:lang w:eastAsia="zh-CN"/>
        </w:rPr>
        <w:t>Requirements for reception/transmission during activation/deactivation</w:t>
      </w:r>
    </w:p>
    <w:p w14:paraId="16D9BB43" w14:textId="77777777" w:rsidR="00973283" w:rsidRDefault="00973283" w:rsidP="00973283">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0AD83910" w14:textId="72FAE48C" w:rsidR="00973283" w:rsidRDefault="00973283" w:rsidP="00973283">
      <w:pPr>
        <w:rPr>
          <w:lang w:eastAsia="zh-CN"/>
        </w:rPr>
      </w:pPr>
      <w:r>
        <w:rPr>
          <w:lang w:eastAsia="zh-CN"/>
        </w:rPr>
        <w:t>If per-UE Pre-MG pattern is activated then the UE is not required to conduct reception/transmission from/to the corresponding serving cells during the gap occasion according to the same principles as described for per-UE measurement gaps in clause 9.1</w:t>
      </w:r>
      <w:r>
        <w:rPr>
          <w:lang w:val="en-US" w:eastAsia="zh-CN"/>
        </w:rPr>
        <w:t>D</w:t>
      </w:r>
      <w:r>
        <w:rPr>
          <w:lang w:eastAsia="zh-CN"/>
        </w:rPr>
        <w:t>.2. Otherwise, the UE can be scheduled for reception/transmission of signals in all the serving cells during the gap occasion.</w:t>
      </w:r>
    </w:p>
    <w:p w14:paraId="60375AEB" w14:textId="77777777" w:rsidR="00973283" w:rsidRDefault="00973283" w:rsidP="00973283">
      <w:pPr>
        <w:pStyle w:val="Heading3"/>
      </w:pPr>
      <w:r>
        <w:t>9.1D.8</w:t>
      </w:r>
      <w:r>
        <w:tab/>
        <w:t>Capabilities for Support of Event Triggering and Reporting Criteria</w:t>
      </w:r>
    </w:p>
    <w:p w14:paraId="46A7E620" w14:textId="77777777" w:rsidR="00973283" w:rsidRDefault="00973283" w:rsidP="00973283">
      <w:pPr>
        <w:pStyle w:val="Heading4"/>
      </w:pPr>
      <w:r>
        <w:t>9.1D.8.1</w:t>
      </w:r>
      <w:r>
        <w:tab/>
        <w:t>Introduction</w:t>
      </w:r>
    </w:p>
    <w:p w14:paraId="32344406" w14:textId="77777777" w:rsidR="00973283" w:rsidRDefault="00973283" w:rsidP="00973283">
      <w:pPr>
        <w:rPr>
          <w:lang w:eastAsia="zh-CN"/>
        </w:rPr>
      </w:pPr>
      <w:r>
        <w:rPr>
          <w:rFonts w:cs="v4.2.0"/>
        </w:rPr>
        <w:t xml:space="preserve">This clause contains requirements on UE capabilities for support of event triggering and reporting criteria. </w:t>
      </w:r>
      <w:r>
        <w:t xml:space="preserve">As long as the measurement configuration does not exceed the requirements stated in clause 9.1D.8.2, the UE shall meet all other performance requirements defined in clause 9 and clause 10. </w:t>
      </w:r>
    </w:p>
    <w:p w14:paraId="1A227153" w14:textId="77777777" w:rsidR="00973283" w:rsidRDefault="00973283" w:rsidP="00973283">
      <w:r>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Default="00973283" w:rsidP="00973283">
      <w:pPr>
        <w:rPr>
          <w:rFonts w:cs="v3.7.0"/>
        </w:rPr>
      </w:pPr>
      <w:r>
        <w:rPr>
          <w:rFonts w:cs="v3.7.0"/>
        </w:rPr>
        <w:t>The purpose of this clause is to set some limits on the number of different event triggering, periodic, and no reporting criteria the UE may be requested to track in parallel.</w:t>
      </w:r>
    </w:p>
    <w:p w14:paraId="715D71BC" w14:textId="77777777" w:rsidR="00973283" w:rsidRDefault="00973283" w:rsidP="00973283">
      <w:pPr>
        <w:pStyle w:val="Heading4"/>
      </w:pPr>
      <w:r>
        <w:t>9.1D.8.2</w:t>
      </w:r>
      <w:r>
        <w:tab/>
        <w:t>Requirements</w:t>
      </w:r>
    </w:p>
    <w:p w14:paraId="28E12066" w14:textId="77777777" w:rsidR="00973283" w:rsidRDefault="00973283" w:rsidP="00973283">
      <w:pPr>
        <w:rPr>
          <w:rFonts w:cs="v4.2.0"/>
        </w:rPr>
      </w:pPr>
      <w:r>
        <w:rPr>
          <w:rFonts w:cs="v3.7.0"/>
        </w:rPr>
        <w:t>In this clause a reporting criterion corresponds to either one event (in the case of event-based reporting), or one periodic reporting criterion (in case of periodic reporting), or one no reporting criterion (in case of no reporting)</w:t>
      </w:r>
      <w:r>
        <w:t>. For event-based reporting, each instance of event, with the same or different event identities, is counted as separate reporting criterion in Table 9.1D.8.2-1.</w:t>
      </w:r>
    </w:p>
    <w:p w14:paraId="5FA4C07F" w14:textId="77777777" w:rsidR="00973283" w:rsidRDefault="00973283" w:rsidP="00973283">
      <w:pPr>
        <w:rPr>
          <w:rFonts w:cs="v4.2.0"/>
        </w:rPr>
      </w:pPr>
      <w:r>
        <w:rPr>
          <w:rFonts w:cs="v4.2.0"/>
        </w:rPr>
        <w:t>The UE shall be able to support in parallel per category up to E</w:t>
      </w:r>
      <w:r>
        <w:rPr>
          <w:rFonts w:cs="v4.2.0"/>
          <w:vertAlign w:val="subscript"/>
        </w:rPr>
        <w:t>cat</w:t>
      </w:r>
      <w:r>
        <w:rPr>
          <w:rFonts w:cs="v4.2.0"/>
        </w:rPr>
        <w:t xml:space="preserve"> reporting criteria according to Table 9.1D.8.2-1. For the measurement categories belonging to intra-frequency, inter-frequency, the UE need not support more than the total number of reporting criteria as follows:</w:t>
      </w:r>
    </w:p>
    <w:p w14:paraId="4E79A100" w14:textId="77777777" w:rsidR="00973283" w:rsidRDefault="00973283" w:rsidP="00973283">
      <w:pPr>
        <w:pStyle w:val="B10"/>
      </w:pPr>
      <w:r>
        <w:t>-</w:t>
      </w:r>
      <w:r>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t>, where</w:t>
      </w:r>
    </w:p>
    <w:p w14:paraId="2B22672D" w14:textId="77777777" w:rsidR="00973283" w:rsidRDefault="00973283" w:rsidP="00973283">
      <w:pPr>
        <w:pStyle w:val="B20"/>
      </w:pPr>
      <w:r>
        <w:tab/>
      </w:r>
      <w:r>
        <w:rPr>
          <w:position w:val="-14"/>
        </w:rPr>
        <w:object w:dxaOrig="2064" w:dyaOrig="293" w14:anchorId="4CE3F4E9">
          <v:shape id="_x0000_i1044" type="#_x0000_t75" style="width:103pt;height:14.5pt" o:ole="">
            <v:imagedata r:id="rId20" o:title=""/>
          </v:shape>
          <o:OLEObject Type="Embed" ProgID="Equation.3" ShapeID="_x0000_i1044" DrawAspect="Content" ObjectID="_1767144657" r:id="rId40"/>
        </w:object>
      </w:r>
      <w:r>
        <w:t xml:space="preserve">  is the total number of NR reporting criteria according to Table 9.1D.8.2-1, and n is the number of configured NR serving frequencies, including PCell carrier frequency.</w:t>
      </w:r>
    </w:p>
    <w:p w14:paraId="61DCEB95" w14:textId="77777777" w:rsidR="00973283" w:rsidRDefault="00973283" w:rsidP="00973283">
      <w:pPr>
        <w:pStyle w:val="TH"/>
      </w:pPr>
      <w:r>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992"/>
        <w:gridCol w:w="4094"/>
      </w:tblGrid>
      <w:tr w:rsidR="00973283" w14:paraId="4828F778" w14:textId="77777777" w:rsidTr="00532BEF">
        <w:trPr>
          <w:cantSplit/>
          <w:jc w:val="center"/>
        </w:trPr>
        <w:tc>
          <w:tcPr>
            <w:tcW w:w="4395" w:type="dxa"/>
          </w:tcPr>
          <w:p w14:paraId="7346A2D8" w14:textId="77777777" w:rsidR="00973283" w:rsidRDefault="00973283" w:rsidP="00532BEF">
            <w:pPr>
              <w:pStyle w:val="TAH"/>
              <w:rPr>
                <w:rFonts w:cs="Arial"/>
              </w:rPr>
            </w:pPr>
            <w:r>
              <w:rPr>
                <w:rFonts w:cs="v4.2.0"/>
              </w:rPr>
              <w:t>Measurement category</w:t>
            </w:r>
          </w:p>
        </w:tc>
        <w:tc>
          <w:tcPr>
            <w:tcW w:w="992" w:type="dxa"/>
          </w:tcPr>
          <w:p w14:paraId="77E23200" w14:textId="77777777" w:rsidR="00973283" w:rsidRDefault="00973283" w:rsidP="00532BEF">
            <w:pPr>
              <w:pStyle w:val="TAH"/>
              <w:rPr>
                <w:rFonts w:cs="Arial"/>
              </w:rPr>
            </w:pPr>
            <w:r>
              <w:rPr>
                <w:rFonts w:cs="v4.2.0"/>
              </w:rPr>
              <w:t>E</w:t>
            </w:r>
            <w:r>
              <w:rPr>
                <w:rFonts w:cs="v4.2.0"/>
                <w:vertAlign w:val="subscript"/>
              </w:rPr>
              <w:t>cat</w:t>
            </w:r>
          </w:p>
        </w:tc>
        <w:tc>
          <w:tcPr>
            <w:tcW w:w="4094" w:type="dxa"/>
          </w:tcPr>
          <w:p w14:paraId="3BA51BD1" w14:textId="77777777" w:rsidR="00973283" w:rsidRDefault="00973283" w:rsidP="00532BEF">
            <w:pPr>
              <w:pStyle w:val="TAH"/>
              <w:rPr>
                <w:rFonts w:cs="Arial"/>
              </w:rPr>
            </w:pPr>
            <w:r>
              <w:rPr>
                <w:rFonts w:cs="v4.2.0"/>
              </w:rPr>
              <w:t>Note</w:t>
            </w:r>
          </w:p>
        </w:tc>
      </w:tr>
      <w:tr w:rsidR="00973283" w14:paraId="7D88E079" w14:textId="77777777" w:rsidTr="00532BEF">
        <w:trPr>
          <w:cantSplit/>
          <w:jc w:val="center"/>
        </w:trPr>
        <w:tc>
          <w:tcPr>
            <w:tcW w:w="4395" w:type="dxa"/>
          </w:tcPr>
          <w:p w14:paraId="66AA8890" w14:textId="77777777" w:rsidR="00973283" w:rsidRDefault="00973283" w:rsidP="00532BEF">
            <w:pPr>
              <w:pStyle w:val="TAL"/>
              <w:rPr>
                <w:rFonts w:cs="Arial"/>
              </w:rPr>
            </w:pPr>
            <w:r>
              <w:rPr>
                <w:rFonts w:cs="Arial"/>
              </w:rPr>
              <w:t xml:space="preserve">Intra-frequency </w:t>
            </w:r>
            <w:r>
              <w:rPr>
                <w:rFonts w:cs="Arial"/>
                <w:vertAlign w:val="superscript"/>
              </w:rPr>
              <w:t>Note 1,2</w:t>
            </w:r>
          </w:p>
        </w:tc>
        <w:tc>
          <w:tcPr>
            <w:tcW w:w="992" w:type="dxa"/>
          </w:tcPr>
          <w:p w14:paraId="3745F193" w14:textId="77777777" w:rsidR="00973283" w:rsidRDefault="00973283" w:rsidP="00532BEF">
            <w:pPr>
              <w:pStyle w:val="TAC"/>
              <w:rPr>
                <w:rFonts w:cs="Arial"/>
              </w:rPr>
            </w:pPr>
            <w:r>
              <w:rPr>
                <w:rFonts w:cs="Arial"/>
              </w:rPr>
              <w:t>9</w:t>
            </w:r>
          </w:p>
        </w:tc>
        <w:tc>
          <w:tcPr>
            <w:tcW w:w="4094" w:type="dxa"/>
          </w:tcPr>
          <w:p w14:paraId="11517882" w14:textId="77777777" w:rsidR="00973283" w:rsidRDefault="00973283" w:rsidP="00532BEF">
            <w:pPr>
              <w:pStyle w:val="TAL"/>
              <w:rPr>
                <w:rFonts w:cs="Arial"/>
              </w:rPr>
            </w:pPr>
            <w:r>
              <w:t>Events for any one or a combination of intra-frequency SS-RSRP, SS-RSRQ, SS-SINR,  CSI-RSRP, CSI-RSRQ, and CSI-SINR for NG-RAN intra-frequency cells</w:t>
            </w:r>
          </w:p>
        </w:tc>
      </w:tr>
      <w:tr w:rsidR="00973283" w14:paraId="7A1F2E5D" w14:textId="77777777" w:rsidTr="00532BEF">
        <w:trPr>
          <w:cantSplit/>
          <w:jc w:val="center"/>
        </w:trPr>
        <w:tc>
          <w:tcPr>
            <w:tcW w:w="4395" w:type="dxa"/>
          </w:tcPr>
          <w:p w14:paraId="07188C94" w14:textId="77777777" w:rsidR="00973283" w:rsidRDefault="00973283" w:rsidP="00532BEF">
            <w:pPr>
              <w:pStyle w:val="TAL"/>
              <w:rPr>
                <w:rFonts w:cs="Arial"/>
              </w:rPr>
            </w:pPr>
            <w:r>
              <w:rPr>
                <w:rFonts w:cs="Arial"/>
              </w:rPr>
              <w:t>Inter-frequency</w:t>
            </w:r>
            <w:r>
              <w:rPr>
                <w:rFonts w:cs="Arial"/>
                <w:vertAlign w:val="superscript"/>
              </w:rPr>
              <w:t xml:space="preserve"> Note 2</w:t>
            </w:r>
          </w:p>
        </w:tc>
        <w:tc>
          <w:tcPr>
            <w:tcW w:w="992" w:type="dxa"/>
          </w:tcPr>
          <w:p w14:paraId="53D5BEBD" w14:textId="77777777" w:rsidR="00973283" w:rsidRDefault="00973283" w:rsidP="00532BEF">
            <w:pPr>
              <w:pStyle w:val="TAC"/>
              <w:rPr>
                <w:rFonts w:cs="Arial"/>
              </w:rPr>
            </w:pPr>
            <w:r>
              <w:rPr>
                <w:rFonts w:cs="Arial"/>
              </w:rPr>
              <w:t>10</w:t>
            </w:r>
          </w:p>
        </w:tc>
        <w:tc>
          <w:tcPr>
            <w:tcW w:w="4094" w:type="dxa"/>
          </w:tcPr>
          <w:p w14:paraId="4A03429C" w14:textId="77777777" w:rsidR="00973283" w:rsidRDefault="00973283" w:rsidP="00532BEF">
            <w:pPr>
              <w:pStyle w:val="TAL"/>
              <w:rPr>
                <w:rFonts w:cs="Arial"/>
              </w:rPr>
            </w:pPr>
            <w:r>
              <w:t>Events for any one or a combination of inter-frequency SS-RSRP, SS-RSRQ, SS-SINR</w:t>
            </w:r>
            <w:r>
              <w:rPr>
                <w:rFonts w:asciiTheme="minorEastAsia" w:eastAsiaTheme="minorEastAsia" w:hAnsiTheme="minorEastAsia" w:hint="eastAsia"/>
                <w:lang w:eastAsia="zh-CN"/>
              </w:rPr>
              <w:t>,</w:t>
            </w:r>
            <w:r>
              <w:t xml:space="preserve"> </w:t>
            </w:r>
            <w:r>
              <w:rPr>
                <w:rFonts w:cs="Arial"/>
              </w:rPr>
              <w:t>CSI-RSRP, CSI-RSRQ, and CSI-SINR</w:t>
            </w:r>
            <w:r>
              <w:t xml:space="preserve"> for NG-RAN inter-frequency cells</w:t>
            </w:r>
          </w:p>
        </w:tc>
      </w:tr>
      <w:tr w:rsidR="00973283" w14:paraId="7756E987" w14:textId="77777777" w:rsidTr="00532BEF">
        <w:trPr>
          <w:cantSplit/>
          <w:jc w:val="center"/>
        </w:trPr>
        <w:tc>
          <w:tcPr>
            <w:tcW w:w="9481" w:type="dxa"/>
            <w:gridSpan w:val="3"/>
          </w:tcPr>
          <w:p w14:paraId="2C4893B2" w14:textId="7462A72E" w:rsidR="00973283" w:rsidRDefault="00973283" w:rsidP="00973283">
            <w:pPr>
              <w:pStyle w:val="TAN"/>
            </w:pPr>
            <w:r>
              <w:t>NOTE 1:</w:t>
            </w:r>
            <w:r>
              <w:tab/>
              <w:t xml:space="preserve">When the UE is configured with PSCell, </w:t>
            </w:r>
            <w:r>
              <w:rPr>
                <w:rFonts w:cs="v4.2.0"/>
              </w:rPr>
              <w:t>E</w:t>
            </w:r>
            <w:r>
              <w:rPr>
                <w:rFonts w:cs="v4.2.0"/>
                <w:vertAlign w:val="subscript"/>
              </w:rPr>
              <w:t>cat</w:t>
            </w:r>
            <w:r>
              <w:t xml:space="preserve"> for Intra-frequency is applied per corresponding NR serving frequency.</w:t>
            </w:r>
          </w:p>
        </w:tc>
      </w:tr>
    </w:tbl>
    <w:p w14:paraId="5C49E663" w14:textId="77777777" w:rsidR="00973283" w:rsidRDefault="00973283" w:rsidP="00973283"/>
    <w:p w14:paraId="1A185808" w14:textId="77777777" w:rsidR="00973283" w:rsidRDefault="00973283" w:rsidP="00973283">
      <w:pPr>
        <w:pStyle w:val="Heading3"/>
      </w:pPr>
      <w:r>
        <w:t>9.1D.9</w:t>
      </w:r>
      <w:r>
        <w:tab/>
        <w:t>Minimum requirement at transitions</w:t>
      </w:r>
    </w:p>
    <w:p w14:paraId="32F5EC3F" w14:textId="77777777" w:rsidR="00973283" w:rsidRDefault="00973283" w:rsidP="00973283">
      <w:pPr>
        <w:rPr>
          <w:lang w:eastAsia="ko-KR"/>
        </w:rPr>
      </w:pPr>
      <w:r>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77777777" w:rsidR="00973283" w:rsidRDefault="00973283" w:rsidP="00973283">
      <w:pPr>
        <w:rPr>
          <w:lang w:eastAsia="ko-KR"/>
        </w:rPr>
      </w:pPr>
      <w:r>
        <w:rPr>
          <w:lang w:eastAsia="ko-KR"/>
        </w:rPr>
        <w:t>The carrier-specific scaling factor specified in clause 9.1.5 that applies to the other impacted measurement objects will also apply based on the longer measurement or cell identification delay before or after the transition.</w:t>
      </w:r>
    </w:p>
    <w:p w14:paraId="640F0797" w14:textId="77777777" w:rsidR="00973283" w:rsidRDefault="00973283" w:rsidP="00973283">
      <w:pPr>
        <w:rPr>
          <w:lang w:eastAsia="ko-KR"/>
        </w:rPr>
      </w:pPr>
      <w:r>
        <w:t>When the UE transitions between DRX and non-DRX or when DRX cycle periodicity changes,</w:t>
      </w:r>
      <w:r>
        <w:rPr>
          <w:lang w:eastAsia="ko-KR"/>
        </w:rPr>
        <w:t xml:space="preserve"> the cell identification and measurement period requirements apply based on the longer delay before or after the transition.</w:t>
      </w:r>
    </w:p>
    <w:p w14:paraId="2FA31907" w14:textId="77777777" w:rsidR="00973283" w:rsidRDefault="00973283" w:rsidP="00973283">
      <w:pPr>
        <w:rPr>
          <w:lang w:eastAsia="ko-KR"/>
        </w:rPr>
      </w:pPr>
      <w:r>
        <w:rPr>
          <w:lang w:eastAsia="ko-KR"/>
        </w:rPr>
        <w:t>Subsequent to this measurement period, the cell identification and measurement period requirements on each measurement object are corresponding to the second mode after transition.</w:t>
      </w:r>
    </w:p>
    <w:p w14:paraId="331BCBE0" w14:textId="77777777" w:rsidR="008E4377" w:rsidRPr="009C5807" w:rsidRDefault="008E4377" w:rsidP="00F0113B">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77777777" w:rsidR="00462C3C" w:rsidRPr="00BC7DCA" w:rsidRDefault="00462C3C" w:rsidP="00462C3C">
      <w:r w:rsidRPr="00BC7DCA">
        <w:t xml:space="preserve">The UE can perform intra-frequency SSB based measurements without measurement gaps </w:t>
      </w:r>
      <w:r>
        <w:t xml:space="preserve">(either legacy measurement gap or NCSG) </w:t>
      </w:r>
      <w:r w:rsidRPr="00BC7DCA">
        <w:t>if</w:t>
      </w:r>
    </w:p>
    <w:p w14:paraId="69A7C5E2" w14:textId="7B00B707" w:rsidR="00C97C1E" w:rsidRDefault="00C97C1E" w:rsidP="00F71CD8">
      <w:pPr>
        <w:pStyle w:val="B10"/>
      </w:pPr>
      <w:r w:rsidRPr="00C97C1E">
        <w:t>-</w:t>
      </w:r>
      <w:r w:rsidRPr="00C97C1E">
        <w:tab/>
        <w:t xml:space="preserve">If CD-SSB is within the </w:t>
      </w:r>
      <w:r w:rsidRPr="00C97C1E">
        <w:rPr>
          <w:rFonts w:cs="v5.0.0"/>
        </w:rPr>
        <w:t>configured UE-specific CBW</w:t>
      </w:r>
      <w:r w:rsidRPr="00C97C1E">
        <w:t xml:space="preserve">  provided </w:t>
      </w:r>
      <w:r w:rsidRPr="00C97C1E">
        <w:rPr>
          <w:rFonts w:eastAsia="SimSun"/>
          <w:color w:val="000000" w:themeColor="text1"/>
          <w:szCs w:val="24"/>
          <w:lang w:eastAsia="zh-CN"/>
        </w:rPr>
        <w:t xml:space="preserve">UE support </w:t>
      </w:r>
      <w:r w:rsidRPr="00C97C1E">
        <w:rPr>
          <w:color w:val="000000" w:themeColor="text1"/>
          <w:szCs w:val="24"/>
          <w:lang w:eastAsia="zh-CN"/>
        </w:rPr>
        <w:t>[</w:t>
      </w:r>
      <w:r w:rsidRPr="00C97C1E">
        <w:rPr>
          <w:rFonts w:cs="v5.0.0"/>
        </w:rPr>
        <w:t>FG53-1</w:t>
      </w:r>
      <w:r w:rsidRPr="00C97C1E">
        <w:rPr>
          <w:color w:val="000000" w:themeColor="text1"/>
          <w:szCs w:val="24"/>
          <w:lang w:eastAsia="zh-CN"/>
        </w:rPr>
        <w:t>]</w:t>
      </w:r>
      <w:r w:rsidRPr="00C97C1E">
        <w:rPr>
          <w:rFonts w:eastAsia="SimSun"/>
          <w:color w:val="000000" w:themeColor="text1"/>
          <w:szCs w:val="24"/>
          <w:lang w:eastAsia="zh-CN"/>
        </w:rPr>
        <w:t>, or</w:t>
      </w:r>
    </w:p>
    <w:p w14:paraId="403575A2" w14:textId="0AB8ABE9"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11F594C1" w14:textId="77777777" w:rsidR="00314D64" w:rsidRDefault="00097BE5" w:rsidP="00FA6943">
      <w:pPr>
        <w:rPr>
          <w:lang w:val="en-US" w:eastAsia="zh-CN"/>
        </w:rPr>
      </w:pPr>
      <w:bookmarkStart w:id="44" w:name="_Hlk114855381"/>
      <w:r>
        <w:rPr>
          <w:rFonts w:hint="eastAsia"/>
          <w:lang w:val="en-US" w:eastAsia="zh-CN"/>
        </w:rPr>
        <w:t xml:space="preserve">Besides the conditions listed above, </w:t>
      </w:r>
    </w:p>
    <w:p w14:paraId="6E906E09" w14:textId="114C376F" w:rsidR="00FA6943" w:rsidRDefault="00314D64" w:rsidP="00314D64">
      <w:pPr>
        <w:pStyle w:val="B10"/>
        <w:rPr>
          <w:lang w:eastAsia="zh-CN"/>
        </w:rPr>
      </w:pPr>
      <w:r>
        <w:rPr>
          <w:lang w:eastAsia="zh-CN"/>
        </w:rPr>
        <w:t>-</w:t>
      </w:r>
      <w:r>
        <w:rPr>
          <w:lang w:eastAsia="zh-CN"/>
        </w:rPr>
        <w:tab/>
      </w:r>
      <w:r>
        <w:rPr>
          <w:rFonts w:hint="eastAsia"/>
          <w:lang w:val="en-US" w:eastAsia="zh-CN"/>
        </w:rPr>
        <w:t>f</w:t>
      </w:r>
      <w:r>
        <w:rPr>
          <w:lang w:eastAsia="zh-CN"/>
        </w:rPr>
        <w:t xml:space="preserve">or UE </w:t>
      </w:r>
      <w:r>
        <w:rPr>
          <w:rFonts w:hint="eastAsia"/>
          <w:lang w:eastAsia="zh-CN"/>
        </w:rPr>
        <w:t>supporting</w:t>
      </w:r>
      <w:r>
        <w:t xml:space="preserve"> </w:t>
      </w:r>
      <w:r>
        <w:rPr>
          <w:i/>
          <w:lang w:eastAsia="zh-CN"/>
        </w:rPr>
        <w:t>nr-NeedForGapNCSG-reporting-r17</w:t>
      </w:r>
      <w:r>
        <w:rPr>
          <w:lang w:eastAsia="zh-CN"/>
        </w:rPr>
        <w:t xml:space="preserve"> and indicating </w:t>
      </w:r>
      <w:r>
        <w:rPr>
          <w:i/>
          <w:iCs/>
          <w:lang w:val="en-US" w:eastAsia="zh-CN"/>
        </w:rPr>
        <w:t>NeedForGapNCSG-InfoNR</w:t>
      </w:r>
      <w:r>
        <w:rPr>
          <w:i/>
        </w:rPr>
        <w:t xml:space="preserve"> </w:t>
      </w:r>
      <w:r>
        <w:rPr>
          <w:lang w:eastAsia="zh-CN"/>
        </w:rPr>
        <w:t>for intra-frequency measurement,</w:t>
      </w:r>
    </w:p>
    <w:p w14:paraId="35DA4B47" w14:textId="77777777" w:rsidR="00FA6943" w:rsidRDefault="00FA6943" w:rsidP="00097BE5">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without gap if</w:t>
      </w:r>
    </w:p>
    <w:p w14:paraId="1286ADF3" w14:textId="3DEDC341"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w:t>
      </w:r>
      <w:r>
        <w:rPr>
          <w:lang w:eastAsia="zh-CN"/>
        </w:rPr>
        <w:t xml:space="preserve"> the</w:t>
      </w:r>
      <w:r w:rsidRPr="00BC7DCA">
        <w:rPr>
          <w:lang w:eastAsia="zh-CN"/>
        </w:rPr>
        <w:t xml:space="preserve"> intra-frequency measurement</w:t>
      </w:r>
      <w:r>
        <w:rPr>
          <w:lang w:eastAsia="zh-CN"/>
        </w:rPr>
        <w:t>, and</w:t>
      </w:r>
    </w:p>
    <w:p w14:paraId="53CBFDDF"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53D72F80" w14:textId="26B91872"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r w:rsidR="00097BE5">
        <w:rPr>
          <w:lang w:eastAsia="zh-CN"/>
        </w:rPr>
        <w:t>.</w:t>
      </w:r>
    </w:p>
    <w:p w14:paraId="785498A1" w14:textId="73B41BEB" w:rsidR="00FA6943" w:rsidRPr="00374ED1" w:rsidRDefault="00097BE5" w:rsidP="00FA6943">
      <w:pPr>
        <w:pStyle w:val="B10"/>
        <w:rPr>
          <w:lang w:eastAsia="zh-CN"/>
        </w:rPr>
      </w:pPr>
      <w:r>
        <w:rPr>
          <w:lang w:eastAsia="zh-CN"/>
        </w:rPr>
        <w:t>-</w:t>
      </w:r>
      <w:r w:rsidR="00FA6943">
        <w:rPr>
          <w:lang w:eastAsia="zh-CN"/>
        </w:rPr>
        <w:tab/>
      </w:r>
      <w:r w:rsidR="00FA6943">
        <w:rPr>
          <w:rFonts w:hint="eastAsia"/>
          <w:lang w:eastAsia="zh-CN"/>
        </w:rPr>
        <w:t>A</w:t>
      </w:r>
      <w:r w:rsidR="00FA6943">
        <w:rPr>
          <w:lang w:eastAsia="zh-CN"/>
        </w:rPr>
        <w:t>n intra-frequency SSB measurement is defined as measurement with NCSG if</w:t>
      </w:r>
    </w:p>
    <w:p w14:paraId="60705551" w14:textId="656863CF"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Pr>
          <w:lang w:eastAsia="zh-CN"/>
        </w:rPr>
        <w:t xml:space="preserve"> </w:t>
      </w:r>
      <w:r w:rsidRPr="00BC7DCA">
        <w:rPr>
          <w:lang w:eastAsia="zh-CN"/>
        </w:rPr>
        <w:t xml:space="preserve">for </w:t>
      </w:r>
      <w:r>
        <w:rPr>
          <w:lang w:eastAsia="zh-CN"/>
        </w:rPr>
        <w:t>the</w:t>
      </w:r>
      <w:r w:rsidRPr="00BC7DCA">
        <w:rPr>
          <w:lang w:eastAsia="zh-CN"/>
        </w:rPr>
        <w:t xml:space="preserve"> intra-frequency measurement</w:t>
      </w:r>
      <w:r>
        <w:rPr>
          <w:lang w:eastAsia="zh-CN"/>
        </w:rPr>
        <w:t>, and</w:t>
      </w:r>
    </w:p>
    <w:p w14:paraId="50860155"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3FEDEBDA"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2295D8E8" w14:textId="77777777" w:rsidR="00FA6943" w:rsidRPr="00374ED1"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 gap if</w:t>
      </w:r>
    </w:p>
    <w:p w14:paraId="69AEFA2B" w14:textId="0FDC2D7B" w:rsidR="00FA6943" w:rsidRDefault="00FA6943" w:rsidP="00FA6943">
      <w:pPr>
        <w:ind w:leftChars="342" w:left="968" w:hanging="284"/>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gap</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BC7DCA">
        <w:rPr>
          <w:lang w:eastAsia="zh-CN"/>
        </w:rPr>
        <w:t>for</w:t>
      </w:r>
      <w:r w:rsidRPr="00126D2A">
        <w:rPr>
          <w:lang w:eastAsia="zh-CN"/>
        </w:rPr>
        <w:t xml:space="preserve"> </w:t>
      </w:r>
      <w:r>
        <w:rPr>
          <w:lang w:eastAsia="zh-CN"/>
        </w:rPr>
        <w:t>the</w:t>
      </w:r>
      <w:r w:rsidRPr="00BC7DCA">
        <w:rPr>
          <w:lang w:eastAsia="zh-CN"/>
        </w:rPr>
        <w:t xml:space="preserve"> intra-frequency measurement</w:t>
      </w:r>
      <w:r>
        <w:rPr>
          <w:lang w:eastAsia="zh-CN"/>
        </w:rPr>
        <w:t>, and</w:t>
      </w:r>
    </w:p>
    <w:p w14:paraId="78C0452B" w14:textId="77777777" w:rsidR="00FA6943" w:rsidRPr="00BC7DCA" w:rsidRDefault="00FA6943" w:rsidP="00FA6943">
      <w:pPr>
        <w:ind w:leftChars="342" w:left="968" w:hanging="284"/>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032A8500" w14:textId="77777777" w:rsidR="00FA6943" w:rsidRDefault="00FA6943" w:rsidP="00FA6943">
      <w:pPr>
        <w:ind w:leftChars="342" w:left="968" w:hanging="284"/>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6D320A5F"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 xml:space="preserve">The UE can perform </w:t>
      </w:r>
      <w:r w:rsidRPr="007110D9">
        <w:rPr>
          <w:rFonts w:hint="eastAsia"/>
          <w:lang w:eastAsia="zh-CN"/>
        </w:rPr>
        <w:t>intra-frequenc</w:t>
      </w:r>
      <w:r w:rsidRPr="007110D9">
        <w:rPr>
          <w:lang w:eastAsia="zh-CN"/>
        </w:rPr>
        <w:t>y SSB based measurement corresponding to a deactivated SCell or dormant SCell with NCSG.</w:t>
      </w:r>
      <w:bookmarkEnd w:id="44"/>
    </w:p>
    <w:p w14:paraId="33C4CE9B"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For intra-frequency SSB based measurements with NCSG, UE may cause scheduling restriction as specified in clause 9.2.7.3.</w:t>
      </w:r>
    </w:p>
    <w:p w14:paraId="21C120D8" w14:textId="77777777" w:rsidR="00314D64" w:rsidRDefault="00314D64" w:rsidP="00314D64">
      <w:pPr>
        <w:rPr>
          <w:lang w:eastAsia="zh-CN"/>
        </w:rPr>
      </w:pPr>
      <w:r>
        <w:rPr>
          <w:lang w:eastAsia="zh-CN"/>
        </w:rPr>
        <w:t>-</w:t>
      </w:r>
      <w:r>
        <w:rPr>
          <w:lang w:eastAsia="zh-CN"/>
        </w:rPr>
        <w:tab/>
        <w:t>for UE supporting [</w:t>
      </w:r>
      <w:r>
        <w:rPr>
          <w:i/>
          <w:iCs/>
          <w:lang w:val="en-US" w:eastAsia="zh-CN"/>
        </w:rPr>
        <w:t>NeedForGap-InfoNR-R18</w:t>
      </w:r>
      <w:r>
        <w:rPr>
          <w:lang w:eastAsia="zh-CN"/>
        </w:rPr>
        <w:t xml:space="preserve">] for intra-frequency measurement, </w:t>
      </w:r>
    </w:p>
    <w:p w14:paraId="0915CBCC" w14:textId="77777777" w:rsidR="00314D64" w:rsidRDefault="00314D64" w:rsidP="00314D64">
      <w:pPr>
        <w:pStyle w:val="B10"/>
        <w:rPr>
          <w:lang w:eastAsia="zh-CN"/>
        </w:rPr>
      </w:pPr>
      <w:r>
        <w:rPr>
          <w:lang w:eastAsia="zh-CN"/>
        </w:rPr>
        <w:t>-</w:t>
      </w:r>
      <w:r>
        <w:rPr>
          <w:lang w:eastAsia="zh-CN"/>
        </w:rPr>
        <w:tab/>
        <w:t>An intra-frequency SSB measurement is defined as measurement without gap if</w:t>
      </w:r>
    </w:p>
    <w:p w14:paraId="243815F8" w14:textId="77777777" w:rsidR="00314D64" w:rsidRDefault="00314D64" w:rsidP="00314D64">
      <w:pPr>
        <w:pStyle w:val="B20"/>
        <w:rPr>
          <w:lang w:eastAsia="zh-CN"/>
        </w:rPr>
      </w:pPr>
      <w:r>
        <w:rPr>
          <w:lang w:eastAsia="zh-CN"/>
        </w:rPr>
        <w:t>-</w:t>
      </w:r>
      <w:r>
        <w:rPr>
          <w:lang w:eastAsia="zh-CN"/>
        </w:rPr>
        <w:tab/>
      </w:r>
      <w:r>
        <w:t xml:space="preserve">the UE indicates ‘no-gap’ via </w:t>
      </w:r>
      <w:r>
        <w:rPr>
          <w:i/>
        </w:rPr>
        <w:t>intraFreq-needForGap</w:t>
      </w:r>
      <w:r>
        <w:t xml:space="preserve"> </w:t>
      </w:r>
      <w:r>
        <w:rPr>
          <w:rFonts w:hint="eastAsia"/>
          <w:lang w:val="en-US" w:eastAsia="zh-CN"/>
        </w:rPr>
        <w:t xml:space="preserve">and </w:t>
      </w:r>
      <w:r>
        <w:rPr>
          <w:lang w:eastAsia="zh-CN"/>
        </w:rPr>
        <w:t>the UE indicates ‘[</w:t>
      </w:r>
      <w:r>
        <w:rPr>
          <w:i/>
          <w:iCs/>
        </w:rPr>
        <w:t>no gap without interruption</w:t>
      </w:r>
      <w:r>
        <w:t>]</w:t>
      </w:r>
      <w:r>
        <w:rPr>
          <w:lang w:eastAsia="zh-CN"/>
        </w:rPr>
        <w:t>’ or [</w:t>
      </w:r>
      <w:r>
        <w:rPr>
          <w:i/>
          <w:iCs/>
          <w:lang w:eastAsia="zh-CN"/>
        </w:rPr>
        <w:t>no gap with interruption</w:t>
      </w:r>
      <w:r>
        <w:rPr>
          <w:lang w:eastAsia="zh-CN"/>
        </w:rPr>
        <w:t>] via [</w:t>
      </w:r>
      <w:r>
        <w:rPr>
          <w:i/>
          <w:iCs/>
          <w:lang w:val="en-US" w:eastAsia="zh-CN"/>
        </w:rPr>
        <w:t>NeedForGap-InfoNR-R18]</w:t>
      </w:r>
      <w:r>
        <w:rPr>
          <w:lang w:eastAsia="zh-CN"/>
        </w:rPr>
        <w:t xml:space="preserve"> for the intra-frequency measurement</w:t>
      </w:r>
    </w:p>
    <w:p w14:paraId="16AFA22A" w14:textId="77777777" w:rsidR="00314D64" w:rsidRDefault="00314D64" w:rsidP="00314D64">
      <w:pPr>
        <w:pStyle w:val="B20"/>
        <w:rPr>
          <w:lang w:eastAsia="zh-CN"/>
        </w:rPr>
      </w:pPr>
      <w:r>
        <w:rPr>
          <w:lang w:eastAsia="zh-CN"/>
        </w:rPr>
        <w:t>-</w:t>
      </w:r>
      <w:r>
        <w:rPr>
          <w:lang w:eastAsia="zh-CN"/>
        </w:rPr>
        <w:tab/>
        <w:t xml:space="preserve">UE is </w:t>
      </w:r>
      <w:r>
        <w:rPr>
          <w:lang w:val="en-US" w:eastAsia="zh-CN"/>
        </w:rPr>
        <w:t xml:space="preserve">not </w:t>
      </w:r>
      <w:r>
        <w:rPr>
          <w:lang w:eastAsia="zh-CN"/>
        </w:rPr>
        <w:t xml:space="preserve">allowed to cause interruption during intra-frequency measurement without gap when UE indicate </w:t>
      </w:r>
      <w:r>
        <w:rPr>
          <w:i/>
          <w:iCs/>
          <w:lang w:eastAsia="zh-CN"/>
        </w:rPr>
        <w:t>[no gap without interruption]</w:t>
      </w:r>
    </w:p>
    <w:p w14:paraId="6AECDB47" w14:textId="77777777" w:rsidR="00314D64" w:rsidRDefault="00314D64" w:rsidP="00314D64">
      <w:pPr>
        <w:pStyle w:val="B20"/>
        <w:rPr>
          <w:lang w:eastAsia="zh-CN"/>
        </w:rPr>
      </w:pPr>
      <w:r>
        <w:rPr>
          <w:lang w:eastAsia="zh-CN"/>
        </w:rPr>
        <w:t>-</w:t>
      </w:r>
      <w:r>
        <w:rPr>
          <w:lang w:eastAsia="zh-CN"/>
        </w:rPr>
        <w:tab/>
        <w:t xml:space="preserve">UE is allowed to cause interruption during intra-frequency measurement without gap when UE indicate </w:t>
      </w:r>
      <w:r>
        <w:rPr>
          <w:i/>
          <w:iCs/>
          <w:lang w:eastAsia="zh-CN"/>
        </w:rPr>
        <w:t>[no gap with interruption]</w:t>
      </w:r>
      <w:r>
        <w:rPr>
          <w:lang w:eastAsia="zh-CN"/>
        </w:rPr>
        <w:t>, the interruption requirement is defined in [clause 8.2.2.2.X]</w:t>
      </w:r>
    </w:p>
    <w:p w14:paraId="1BA53193" w14:textId="77777777" w:rsidR="00314D64" w:rsidRDefault="00314D64" w:rsidP="005B2FD8">
      <w:pPr>
        <w:pStyle w:val="B10"/>
        <w:rPr>
          <w:lang w:eastAsia="zh-CN"/>
        </w:rPr>
      </w:pPr>
      <w:r>
        <w:rPr>
          <w:lang w:eastAsia="zh-CN"/>
        </w:rPr>
        <w:t>-</w:t>
      </w:r>
      <w:r>
        <w:rPr>
          <w:lang w:eastAsia="zh-CN"/>
        </w:rPr>
        <w:tab/>
        <w:t>An intra-frequency SSB measurement is defined as measurement with gap if</w:t>
      </w:r>
    </w:p>
    <w:p w14:paraId="2B6B94C4" w14:textId="77777777" w:rsidR="00314D64" w:rsidRDefault="00314D64" w:rsidP="00314D64">
      <w:pPr>
        <w:pStyle w:val="B20"/>
        <w:rPr>
          <w:lang w:eastAsia="zh-CN"/>
        </w:rPr>
      </w:pPr>
      <w:r>
        <w:rPr>
          <w:lang w:eastAsia="zh-CN"/>
        </w:rPr>
        <w:t>-</w:t>
      </w:r>
      <w:r>
        <w:rPr>
          <w:lang w:eastAsia="zh-CN"/>
        </w:rPr>
        <w:tab/>
        <w:t>the UE indicates ‘gap’ via intraFreq-needForGap for intra-frequency measurement</w:t>
      </w:r>
    </w:p>
    <w:p w14:paraId="7F480620" w14:textId="25BFEEAD"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5"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45"/>
    <w:p w14:paraId="091FF58F" w14:textId="284F81EA" w:rsidR="00DB7325" w:rsidRDefault="00673676" w:rsidP="00DB7325">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AAAB33B" w14:textId="6D39FD2E" w:rsidR="008455C2" w:rsidRDefault="008455C2" w:rsidP="00DB7325">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is fully overlapping with measurement gap</w:t>
      </w:r>
    </w:p>
    <w:p w14:paraId="5C585178" w14:textId="77777777" w:rsidR="00327E8B" w:rsidRDefault="00327E8B" w:rsidP="00327E8B">
      <w:r w:rsidRPr="00893231">
        <w:t>The intra-frequency measurement requirements in</w:t>
      </w:r>
      <w:r>
        <w:t xml:space="preserve"> clause</w:t>
      </w:r>
      <w:r w:rsidRPr="00893231">
        <w:t xml:space="preserve"> 9.2.5 applies </w:t>
      </w:r>
      <w:r w:rsidRPr="00A569E9">
        <w:t xml:space="preserve">for </w:t>
      </w:r>
      <w:r>
        <w:t>the following scenarios:</w:t>
      </w:r>
    </w:p>
    <w:p w14:paraId="433A4248" w14:textId="77777777" w:rsidR="00327E8B" w:rsidRDefault="00327E8B" w:rsidP="00327E8B">
      <w:r w:rsidRPr="00B91BD0">
        <w:t>-</w:t>
      </w:r>
      <w:r w:rsidRPr="00B91BD0">
        <w:tab/>
        <w:t>SSB based intra-frequency measurements with no measurement gap,</w:t>
      </w:r>
    </w:p>
    <w:p w14:paraId="2D0DAE42" w14:textId="77777777" w:rsidR="00327E8B" w:rsidRDefault="00327E8B" w:rsidP="00327E8B">
      <w:pPr>
        <w:pStyle w:val="B10"/>
      </w:pPr>
      <w:r w:rsidRPr="009C5807">
        <w:t>-</w:t>
      </w:r>
      <w:r w:rsidRPr="009C5807">
        <w:tab/>
      </w:r>
      <w:r>
        <w:t>f</w:t>
      </w:r>
      <w:r w:rsidRPr="006E0BFC">
        <w:t>or a UE supporting concurrent gaps and when concurrent gaps are configured</w:t>
      </w:r>
      <w:r>
        <w:t>:</w:t>
      </w:r>
    </w:p>
    <w:p w14:paraId="00E2D540" w14:textId="77777777" w:rsidR="00327E8B" w:rsidRPr="009C5807" w:rsidRDefault="00327E8B" w:rsidP="00327E8B">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 xml:space="preserve">the </w:t>
      </w:r>
      <w:r w:rsidRPr="00E54020">
        <w:rPr>
          <w:lang w:eastAsia="zh-CN"/>
        </w:rPr>
        <w:t xml:space="preserve">union of </w:t>
      </w:r>
      <w:r w:rsidRPr="00E54020">
        <w:t>concurrent measurement gaps</w:t>
      </w:r>
      <w:r w:rsidRPr="009C5807">
        <w:t>.</w:t>
      </w:r>
    </w:p>
    <w:p w14:paraId="191B9F5E" w14:textId="77777777" w:rsidR="00327E8B" w:rsidRDefault="00327E8B" w:rsidP="00327E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rPr>
          <w:lang w:eastAsia="zh-CN"/>
        </w:rPr>
        <w:t xml:space="preserve">union of </w:t>
      </w:r>
      <w:r w:rsidRPr="006E0BFC">
        <w:t>concurrent measurement gaps</w:t>
      </w:r>
      <w:r w:rsidRPr="006E0BFC">
        <w:rPr>
          <w:lang w:eastAsia="zh-CN"/>
        </w:rPr>
        <w:t>.</w:t>
      </w:r>
      <w:r w:rsidRPr="006E0BFC" w:rsidDel="006713CD">
        <w:t xml:space="preserve"> </w:t>
      </w:r>
    </w:p>
    <w:p w14:paraId="53BD8595" w14:textId="77777777" w:rsidR="00327E8B" w:rsidRDefault="00327E8B" w:rsidP="00327E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28BA7F75" w14:textId="3C911B4E" w:rsidR="00327E8B" w:rsidRPr="009C5807" w:rsidRDefault="00327E8B" w:rsidP="00327E8B">
      <w:pPr>
        <w:pStyle w:val="B10"/>
        <w:ind w:left="852"/>
      </w:pPr>
      <w:r>
        <w:t>-</w:t>
      </w:r>
      <w:r>
        <w:tab/>
      </w:r>
      <w:r w:rsidR="000B0B7D">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15B870E4" w14:textId="39426411" w:rsidR="00327E8B" w:rsidRDefault="00327E8B" w:rsidP="00327E8B">
      <w:pPr>
        <w:ind w:left="852" w:hanging="284"/>
      </w:pPr>
      <w:r w:rsidRPr="006E0BFC">
        <w:t>-</w:t>
      </w:r>
      <w:r w:rsidRPr="006E0BFC">
        <w:tab/>
      </w:r>
      <w:r w:rsidR="000B0B7D">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Pr>
          <w:lang w:eastAsia="zh-CN"/>
        </w:rPr>
        <w:t>.</w:t>
      </w:r>
      <w:r w:rsidRPr="006E0BFC" w:rsidDel="006713CD">
        <w:t xml:space="preserve"> </w:t>
      </w:r>
    </w:p>
    <w:p w14:paraId="539E3BCA" w14:textId="77777777" w:rsidR="000B0B7D" w:rsidRDefault="000B0B7D" w:rsidP="005B2FD8">
      <w:pPr>
        <w:pStyle w:val="B10"/>
      </w:pPr>
      <w:r w:rsidRPr="00B91BD0">
        <w:t>-</w:t>
      </w:r>
      <w:r w:rsidRPr="00B91BD0">
        <w:tab/>
        <w:t xml:space="preserve">SSB based intra-frequency measurements </w:t>
      </w:r>
      <w:r w:rsidRPr="009C5807">
        <w:t>object</w:t>
      </w:r>
      <w:r w:rsidRPr="009C5807">
        <w:rPr>
          <w:rFonts w:hint="eastAsia"/>
          <w:lang w:eastAsia="zh-CN"/>
        </w:rPr>
        <w:t xml:space="preserve"> </w:t>
      </w:r>
      <w:r>
        <w:rPr>
          <w:lang w:eastAsia="zh-CN"/>
        </w:rPr>
        <w:t>with no</w:t>
      </w:r>
      <w:r w:rsidRPr="009C5807">
        <w:rPr>
          <w:rFonts w:hint="eastAsia"/>
          <w:lang w:eastAsia="zh-CN"/>
        </w:rPr>
        <w:t xml:space="preserve"> measurement gap</w:t>
      </w:r>
      <w:r w:rsidRPr="009C5807">
        <w:t xml:space="preserve"> </w:t>
      </w:r>
      <w:r>
        <w:t xml:space="preserve">for UE capable of </w:t>
      </w:r>
      <w:r>
        <w:rPr>
          <w:lang w:eastAsia="zh-CN"/>
        </w:rPr>
        <w:t>[</w:t>
      </w:r>
      <w:r>
        <w:rPr>
          <w:i/>
          <w:iCs/>
          <w:lang w:eastAsia="zh-CN"/>
        </w:rPr>
        <w:t>NeedForInterruptionNR-r18</w:t>
      </w:r>
      <w:r>
        <w:rPr>
          <w:lang w:eastAsia="zh-CN"/>
        </w:rPr>
        <w:t>]</w:t>
      </w:r>
      <w:r>
        <w:t>,</w:t>
      </w:r>
    </w:p>
    <w:p w14:paraId="7868A572" w14:textId="77777777" w:rsidR="000B0B7D" w:rsidRDefault="000B0B7D" w:rsidP="000B0B7D">
      <w:pPr>
        <w:pStyle w:val="B20"/>
      </w:pPr>
      <w:r w:rsidRPr="009C5807">
        <w:t>-</w:t>
      </w:r>
      <w:r w:rsidRPr="009C5807">
        <w:tab/>
      </w:r>
      <w:r>
        <w:rPr>
          <w:rFonts w:hint="eastAsia"/>
          <w:lang w:eastAsia="zh-CN"/>
        </w:rPr>
        <w:t xml:space="preserve">When </w:t>
      </w:r>
      <w:r>
        <w:rPr>
          <w:rFonts w:hint="eastAsia"/>
          <w:lang w:eastAsia="zh-CN" w:bidi="ar"/>
        </w:rPr>
        <w:t xml:space="preserve">UE indicates </w:t>
      </w:r>
      <w:r>
        <w:t>‘</w:t>
      </w:r>
      <w:r>
        <w:rPr>
          <w:rFonts w:hint="eastAsia"/>
          <w:lang w:eastAsia="zh-CN"/>
        </w:rPr>
        <w:t>no-</w:t>
      </w:r>
      <w:r>
        <w:t xml:space="preserve">gap’ via </w:t>
      </w:r>
      <w:r>
        <w:rPr>
          <w:i/>
        </w:rPr>
        <w:t>intraFreq-needForGap</w:t>
      </w:r>
      <w:r>
        <w:t xml:space="preserve"> for intra-frequency measurement</w:t>
      </w:r>
      <w:r>
        <w:rPr>
          <w:rFonts w:hint="eastAsia"/>
          <w:lang w:eastAsia="zh-CN"/>
        </w:rPr>
        <w:t xml:space="preserve"> and indicates </w:t>
      </w:r>
      <w:r>
        <w:rPr>
          <w:lang w:eastAsia="zh-CN"/>
        </w:rPr>
        <w:t>[</w:t>
      </w:r>
      <w:r>
        <w:rPr>
          <w:i/>
          <w:iCs/>
          <w:lang w:eastAsia="zh-CN"/>
        </w:rPr>
        <w:t>no gap with interruption</w:t>
      </w:r>
      <w:r>
        <w:rPr>
          <w:lang w:eastAsia="zh-CN"/>
        </w:rPr>
        <w:t>]</w:t>
      </w:r>
      <w:r>
        <w:rPr>
          <w:rFonts w:hint="eastAsia"/>
          <w:lang w:eastAsia="zh-CN"/>
        </w:rPr>
        <w:t xml:space="preserve"> or </w:t>
      </w:r>
      <w:r>
        <w:rPr>
          <w:lang w:eastAsia="zh-CN"/>
        </w:rPr>
        <w:t>[</w:t>
      </w:r>
      <w:r>
        <w:rPr>
          <w:i/>
          <w:iCs/>
          <w:lang w:eastAsia="zh-CN"/>
        </w:rPr>
        <w:t>no gap with</w:t>
      </w:r>
      <w:r>
        <w:rPr>
          <w:rFonts w:hint="eastAsia"/>
          <w:i/>
          <w:iCs/>
          <w:lang w:eastAsia="zh-CN"/>
        </w:rPr>
        <w:t>out</w:t>
      </w:r>
      <w:r>
        <w:rPr>
          <w:i/>
          <w:iCs/>
          <w:lang w:eastAsia="zh-CN"/>
        </w:rPr>
        <w:t xml:space="preserve"> interruption</w:t>
      </w:r>
      <w:r>
        <w:rPr>
          <w:lang w:eastAsia="zh-CN"/>
        </w:rPr>
        <w:t>] via [</w:t>
      </w:r>
      <w:r>
        <w:rPr>
          <w:i/>
          <w:iCs/>
          <w:lang w:eastAsia="zh-CN"/>
        </w:rPr>
        <w:t>NeedForGap-InfoNR-R18]</w:t>
      </w:r>
      <w:r>
        <w:rPr>
          <w:lang w:eastAsia="zh-CN"/>
        </w:rPr>
        <w:t xml:space="preserve"> for the intra-frequency measurement </w:t>
      </w:r>
      <w:r>
        <w:rPr>
          <w:lang w:eastAsia="zh-CN" w:bidi="ar"/>
        </w:rPr>
        <w:t>intra-frequency</w:t>
      </w:r>
      <w:r>
        <w:rPr>
          <w:rFonts w:hint="eastAsia"/>
          <w:lang w:eastAsia="zh-CN" w:bidi="ar"/>
        </w:rPr>
        <w:t xml:space="preserve">, and </w:t>
      </w:r>
      <w:r>
        <w:rPr>
          <w:lang w:eastAsia="zh-CN" w:bidi="ar"/>
        </w:rPr>
        <w:t xml:space="preserve">SMTC is </w:t>
      </w:r>
      <w:r>
        <w:rPr>
          <w:rFonts w:hint="eastAsia"/>
          <w:lang w:eastAsia="zh-CN" w:bidi="ar"/>
        </w:rPr>
        <w:t>fully non</w:t>
      </w:r>
      <w:r>
        <w:rPr>
          <w:lang w:eastAsia="zh-CN" w:bidi="ar"/>
        </w:rPr>
        <w:t xml:space="preserve"> overlapping with </w:t>
      </w:r>
      <w:r w:rsidRPr="008A629D">
        <w:t>GAP</w:t>
      </w:r>
      <w:r>
        <w:t>,</w:t>
      </w:r>
    </w:p>
    <w:p w14:paraId="61A00A49" w14:textId="77777777" w:rsidR="000B0B7D" w:rsidRDefault="000B0B7D" w:rsidP="000B0B7D">
      <w:pPr>
        <w:pStyle w:val="B20"/>
      </w:pPr>
      <w:r w:rsidRPr="009C5807">
        <w:t>-</w:t>
      </w:r>
      <w:r w:rsidRPr="009C5807">
        <w:tab/>
      </w:r>
      <w:r>
        <w:rPr>
          <w:rFonts w:hint="eastAsia"/>
          <w:lang w:eastAsia="zh-CN"/>
        </w:rPr>
        <w:t xml:space="preserve">When </w:t>
      </w:r>
      <w:r>
        <w:rPr>
          <w:rFonts w:hint="eastAsia"/>
          <w:lang w:eastAsia="zh-CN" w:bidi="ar"/>
        </w:rPr>
        <w:t xml:space="preserve">UE indicates </w:t>
      </w:r>
      <w:r>
        <w:t>‘</w:t>
      </w:r>
      <w:r>
        <w:rPr>
          <w:rFonts w:hint="eastAsia"/>
          <w:lang w:eastAsia="zh-CN"/>
        </w:rPr>
        <w:t>no-</w:t>
      </w:r>
      <w:r>
        <w:t xml:space="preserve">gap’ via </w:t>
      </w:r>
      <w:r>
        <w:rPr>
          <w:i/>
        </w:rPr>
        <w:t>intraFreq-needForGap</w:t>
      </w:r>
      <w:r>
        <w:t xml:space="preserve"> for intra-frequency measurement</w:t>
      </w:r>
      <w:r>
        <w:rPr>
          <w:rFonts w:hint="eastAsia"/>
          <w:lang w:eastAsia="zh-CN"/>
        </w:rPr>
        <w:t xml:space="preserve"> and indicates </w:t>
      </w:r>
      <w:r>
        <w:rPr>
          <w:lang w:eastAsia="zh-CN"/>
        </w:rPr>
        <w:t>[</w:t>
      </w:r>
      <w:r>
        <w:rPr>
          <w:i/>
          <w:iCs/>
          <w:lang w:eastAsia="zh-CN"/>
        </w:rPr>
        <w:t>no gap with</w:t>
      </w:r>
      <w:r>
        <w:rPr>
          <w:rFonts w:hint="eastAsia"/>
          <w:i/>
          <w:iCs/>
          <w:lang w:eastAsia="zh-CN"/>
        </w:rPr>
        <w:t>out</w:t>
      </w:r>
      <w:r>
        <w:rPr>
          <w:i/>
          <w:iCs/>
          <w:lang w:eastAsia="zh-CN"/>
        </w:rPr>
        <w:t xml:space="preserve"> interruption</w:t>
      </w:r>
      <w:r>
        <w:rPr>
          <w:lang w:eastAsia="zh-CN"/>
        </w:rPr>
        <w:t>] via [</w:t>
      </w:r>
      <w:r>
        <w:rPr>
          <w:i/>
          <w:iCs/>
          <w:lang w:eastAsia="zh-CN"/>
        </w:rPr>
        <w:t>NeedForGap-InfoNR-R18]</w:t>
      </w:r>
      <w:r>
        <w:rPr>
          <w:lang w:eastAsia="zh-CN"/>
        </w:rPr>
        <w:t xml:space="preserve"> for the intra-frequency measurement</w:t>
      </w:r>
      <w:r>
        <w:rPr>
          <w:rFonts w:hint="eastAsia"/>
          <w:lang w:eastAsia="zh-CN" w:bidi="ar"/>
        </w:rPr>
        <w:t xml:space="preserve">, and </w:t>
      </w:r>
      <w:r>
        <w:rPr>
          <w:lang w:eastAsia="zh-CN" w:bidi="ar"/>
        </w:rPr>
        <w:t xml:space="preserve">SMTC is </w:t>
      </w:r>
      <w:r>
        <w:rPr>
          <w:rFonts w:hint="eastAsia"/>
          <w:lang w:eastAsia="zh-CN" w:bidi="ar"/>
        </w:rPr>
        <w:t>partially</w:t>
      </w:r>
      <w:r>
        <w:rPr>
          <w:lang w:eastAsia="zh-CN" w:bidi="ar"/>
        </w:rPr>
        <w:t xml:space="preserve"> overlapping </w:t>
      </w:r>
      <w:r w:rsidRPr="008A629D">
        <w:rPr>
          <w:lang w:eastAsia="zh-CN" w:bidi="ar"/>
        </w:rPr>
        <w:t xml:space="preserve">with </w:t>
      </w:r>
      <w:r w:rsidRPr="008A629D">
        <w:t>GA</w:t>
      </w:r>
      <w:r w:rsidRPr="008A629D">
        <w:rPr>
          <w:lang w:eastAsia="zh-CN"/>
        </w:rPr>
        <w:t>P</w:t>
      </w:r>
      <w:r w:rsidRPr="008A629D">
        <w:t>,</w:t>
      </w:r>
    </w:p>
    <w:p w14:paraId="5FCF95F2" w14:textId="23ADF981" w:rsidR="00327E8B" w:rsidRDefault="00327E8B" w:rsidP="00327E8B">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39B84AD1" w14:textId="77777777" w:rsidR="00327E8B" w:rsidRPr="00B91BD0" w:rsidRDefault="00327E8B" w:rsidP="00327E8B">
      <w:r w:rsidRPr="00B91BD0">
        <w:t>-</w:t>
      </w:r>
      <w:r w:rsidRPr="00B91BD0">
        <w:tab/>
        <w:t>SSB based intra-frequency measurements with measurement gap,</w:t>
      </w:r>
    </w:p>
    <w:p w14:paraId="6E1B0EF6" w14:textId="77777777" w:rsidR="00327E8B" w:rsidRDefault="00327E8B" w:rsidP="00327E8B">
      <w:r w:rsidRPr="00E04E45">
        <w:t>-</w:t>
      </w:r>
      <w:r w:rsidRPr="00E04E45">
        <w:tab/>
        <w:t>SSB based intra-frequency measurements with no measurement gap</w:t>
      </w:r>
      <w:r>
        <w:t xml:space="preserve"> with the following condition</w:t>
      </w:r>
      <w:r w:rsidRPr="00E04E45">
        <w:t>,</w:t>
      </w:r>
    </w:p>
    <w:p w14:paraId="1F19E7CF" w14:textId="77777777" w:rsidR="00327E8B" w:rsidRDefault="00327E8B" w:rsidP="00327E8B">
      <w:pPr>
        <w:pStyle w:val="B10"/>
      </w:pPr>
      <w:r w:rsidRPr="009C5807">
        <w:t>-</w:t>
      </w:r>
      <w:r w:rsidRPr="009C5807">
        <w:tab/>
      </w:r>
      <w:r>
        <w:t>f</w:t>
      </w:r>
      <w:r w:rsidRPr="006E0BFC">
        <w:t>or a UE supporting concurrent gaps and when concurrent gaps are configured</w:t>
      </w:r>
      <w:r>
        <w:t>:</w:t>
      </w:r>
    </w:p>
    <w:p w14:paraId="3FDEAE2A" w14:textId="753E2280" w:rsidR="00327E8B" w:rsidRDefault="00327E8B" w:rsidP="00327E8B">
      <w:pPr>
        <w:ind w:left="852" w:hanging="284"/>
      </w:pPr>
      <w:r>
        <w:t>-</w:t>
      </w:r>
      <w:r w:rsidRPr="009C5807">
        <w:tab/>
      </w:r>
      <w:r w:rsidR="000B0B7D">
        <w:t>w</w:t>
      </w:r>
      <w:r>
        <w:t xml:space="preserve">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5CCC636A" w14:textId="4E082F6E" w:rsidR="00327E8B" w:rsidRDefault="00327E8B" w:rsidP="00327E8B">
      <w:pPr>
        <w:ind w:left="852" w:hanging="284"/>
      </w:pPr>
      <w:r>
        <w:t>-</w:t>
      </w:r>
      <w:r w:rsidRPr="009C5807">
        <w:tab/>
      </w:r>
      <w:r w:rsidR="000B0B7D">
        <w:t>w</w:t>
      </w:r>
      <w:r>
        <w:t xml:space="preserve">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280EB167" w14:textId="77777777" w:rsidR="00327E8B" w:rsidRDefault="00327E8B" w:rsidP="00327E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6B8725E" w14:textId="77777777" w:rsidR="00327E8B" w:rsidRDefault="00327E8B" w:rsidP="00327E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D085198" w14:textId="44D47549" w:rsidR="00327E8B" w:rsidRDefault="00327E8B" w:rsidP="00FE5E95">
      <w:pPr>
        <w:pStyle w:val="B10"/>
      </w:pPr>
      <w:r w:rsidRPr="0076773E">
        <w:t>-</w:t>
      </w:r>
      <w:r w:rsidRPr="0076773E">
        <w:tab/>
        <w:t xml:space="preserve">SSB-based intra-frequency measurement </w:t>
      </w:r>
      <w:r w:rsidR="00FE5E95">
        <w:t xml:space="preserve">object </w:t>
      </w:r>
      <w:r w:rsidRPr="0076773E">
        <w:t>with NCSG</w:t>
      </w:r>
      <w:r w:rsidRPr="00FE4392">
        <w:t>, and</w:t>
      </w:r>
      <w:r>
        <w:t xml:space="preserve"> measurement gap is configured</w:t>
      </w:r>
      <w:r w:rsidRPr="009C5807">
        <w:t>.</w:t>
      </w:r>
    </w:p>
    <w:p w14:paraId="628F65E6" w14:textId="77777777" w:rsidR="00FE5E95" w:rsidRDefault="00FE5E95" w:rsidP="00FE5E95">
      <w:pPr>
        <w:pStyle w:val="B10"/>
      </w:pPr>
      <w:r w:rsidRPr="00B91BD0">
        <w:t>-</w:t>
      </w:r>
      <w:r w:rsidRPr="00B91BD0">
        <w:tab/>
        <w:t xml:space="preserve">SSB based intra-frequency measurements </w:t>
      </w:r>
      <w:r w:rsidRPr="009C5807">
        <w:t>object</w:t>
      </w:r>
      <w:r w:rsidRPr="009C5807">
        <w:rPr>
          <w:rFonts w:hint="eastAsia"/>
          <w:lang w:eastAsia="zh-CN"/>
        </w:rPr>
        <w:t xml:space="preserve"> </w:t>
      </w:r>
      <w:r>
        <w:rPr>
          <w:lang w:eastAsia="zh-CN"/>
        </w:rPr>
        <w:t>with no</w:t>
      </w:r>
      <w:r w:rsidRPr="009C5807">
        <w:rPr>
          <w:rFonts w:hint="eastAsia"/>
          <w:lang w:eastAsia="zh-CN"/>
        </w:rPr>
        <w:t xml:space="preserve"> measurement gap</w:t>
      </w:r>
      <w:r w:rsidRPr="009C5807">
        <w:t xml:space="preserve"> </w:t>
      </w:r>
      <w:r>
        <w:t xml:space="preserve">for UE capable of </w:t>
      </w:r>
      <w:r>
        <w:rPr>
          <w:lang w:eastAsia="zh-CN"/>
        </w:rPr>
        <w:t>[</w:t>
      </w:r>
      <w:r>
        <w:rPr>
          <w:i/>
          <w:iCs/>
          <w:lang w:eastAsia="zh-CN"/>
        </w:rPr>
        <w:t>NeedForInterruptionNR-r18</w:t>
      </w:r>
      <w:r>
        <w:rPr>
          <w:lang w:eastAsia="zh-CN"/>
        </w:rPr>
        <w:t>]</w:t>
      </w:r>
      <w:r>
        <w:t>,</w:t>
      </w:r>
    </w:p>
    <w:p w14:paraId="19379BB7" w14:textId="3245070A" w:rsidR="00FE5E95" w:rsidRDefault="00FE5E95" w:rsidP="00FE5E95">
      <w:pPr>
        <w:pStyle w:val="B20"/>
      </w:pPr>
      <w:r w:rsidRPr="009C5807">
        <w:t>-</w:t>
      </w:r>
      <w:r w:rsidRPr="009C5807">
        <w:tab/>
      </w:r>
      <w:r>
        <w:rPr>
          <w:rFonts w:hint="eastAsia"/>
          <w:lang w:eastAsia="zh-CN"/>
        </w:rPr>
        <w:t xml:space="preserve">When </w:t>
      </w:r>
      <w:r>
        <w:rPr>
          <w:rFonts w:hint="eastAsia"/>
          <w:lang w:eastAsia="zh-CN" w:bidi="ar"/>
        </w:rPr>
        <w:t xml:space="preserve">UE indicates </w:t>
      </w:r>
      <w:r>
        <w:t>‘</w:t>
      </w:r>
      <w:r>
        <w:rPr>
          <w:rFonts w:hint="eastAsia"/>
          <w:lang w:eastAsia="zh-CN"/>
        </w:rPr>
        <w:t>no-</w:t>
      </w:r>
      <w:r>
        <w:t xml:space="preserve">gap’ via </w:t>
      </w:r>
      <w:r>
        <w:rPr>
          <w:i/>
        </w:rPr>
        <w:t>intraFreq-needForGap</w:t>
      </w:r>
      <w:r>
        <w:t xml:space="preserve"> for intra-frequency measurement</w:t>
      </w:r>
      <w:r>
        <w:rPr>
          <w:rFonts w:hint="eastAsia"/>
          <w:lang w:eastAsia="zh-CN"/>
        </w:rPr>
        <w:t xml:space="preserve"> and indicates </w:t>
      </w:r>
      <w:r>
        <w:rPr>
          <w:lang w:eastAsia="zh-CN"/>
        </w:rPr>
        <w:t>[</w:t>
      </w:r>
      <w:r>
        <w:rPr>
          <w:i/>
          <w:iCs/>
          <w:lang w:eastAsia="zh-CN"/>
        </w:rPr>
        <w:t>no gap with interruption</w:t>
      </w:r>
      <w:r>
        <w:rPr>
          <w:lang w:eastAsia="zh-CN"/>
        </w:rPr>
        <w:t>] via [</w:t>
      </w:r>
      <w:r>
        <w:rPr>
          <w:i/>
          <w:iCs/>
          <w:lang w:eastAsia="zh-CN"/>
        </w:rPr>
        <w:t>NeedForGap-InfoNR-R18]</w:t>
      </w:r>
      <w:r>
        <w:rPr>
          <w:lang w:eastAsia="zh-CN"/>
        </w:rPr>
        <w:t xml:space="preserve"> for the intra-frequency measurement</w:t>
      </w:r>
      <w:r>
        <w:rPr>
          <w:rFonts w:hint="eastAsia"/>
          <w:lang w:eastAsia="zh-CN" w:bidi="ar"/>
        </w:rPr>
        <w:t xml:space="preserve">, and </w:t>
      </w:r>
      <w:r>
        <w:rPr>
          <w:lang w:eastAsia="zh-CN" w:bidi="ar"/>
        </w:rPr>
        <w:t xml:space="preserve">SMTC is </w:t>
      </w:r>
      <w:r w:rsidRPr="008A629D">
        <w:rPr>
          <w:lang w:eastAsia="zh-CN" w:bidi="ar"/>
        </w:rPr>
        <w:t>partially</w:t>
      </w:r>
      <w:r>
        <w:rPr>
          <w:lang w:eastAsia="zh-CN" w:bidi="ar"/>
        </w:rPr>
        <w:t xml:space="preserve"> overlapping with </w:t>
      </w:r>
      <w:r>
        <w:t>GAP</w:t>
      </w:r>
    </w:p>
    <w:p w14:paraId="432F1F11" w14:textId="77777777" w:rsidR="00327E8B" w:rsidRDefault="00327E8B" w:rsidP="00327E8B">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01C7A9EB" w14:textId="77777777" w:rsidR="00327E8B" w:rsidRPr="00FE4392" w:rsidRDefault="00327E8B" w:rsidP="00327E8B">
      <w:pPr>
        <w:pStyle w:val="B20"/>
        <w:numPr>
          <w:ilvl w:val="0"/>
          <w:numId w:val="68"/>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63CE4E92" w14:textId="77777777" w:rsidR="00327E8B" w:rsidRPr="00FE4392" w:rsidRDefault="00327E8B" w:rsidP="00327E8B">
      <w:pPr>
        <w:pStyle w:val="B20"/>
        <w:numPr>
          <w:ilvl w:val="0"/>
          <w:numId w:val="68"/>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7C1ECA85" w14:textId="6DCA992D" w:rsidR="00327E8B" w:rsidRDefault="009F2B94" w:rsidP="009F2B94">
      <w:pPr>
        <w:pStyle w:val="B10"/>
      </w:pPr>
      <w:r>
        <w:t>-</w:t>
      </w:r>
      <w:r>
        <w:tab/>
      </w:r>
      <w:r w:rsidR="00327E8B" w:rsidRPr="00EE1EC0">
        <w:t xml:space="preserve">SSB-based intra-frequency measurement object corresponding to </w:t>
      </w:r>
      <w:r w:rsidR="00327E8B" w:rsidRPr="0076773E">
        <w:t>a deactivated serving cell or to an activated serving cell in dormancy</w:t>
      </w:r>
      <w:r w:rsidR="00327E8B" w:rsidRPr="00EE1EC0">
        <w:t xml:space="preserve"> when all or part of the SMTC occasions of this intra-frequency measurement object are overlapped by the NCSG.</w:t>
      </w:r>
    </w:p>
    <w:p w14:paraId="28227CE7" w14:textId="75AE9E0C" w:rsidR="00C9741A" w:rsidRDefault="00C9741A" w:rsidP="00C9741A">
      <w:r>
        <w:t>Editor’s note: RAN4 has to decide the UE behaviour when DRX is condifured whehter interruptions are allowed.</w:t>
      </w:r>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Default="002E0D67" w:rsidP="00DB7325"/>
    <w:p w14:paraId="026AEB79" w14:textId="77777777" w:rsidR="00095F39" w:rsidRPr="009C5807" w:rsidRDefault="00095F39" w:rsidP="00095F39">
      <w:pPr>
        <w:pStyle w:val="Heading4"/>
      </w:pPr>
      <w:r w:rsidRPr="009C5807">
        <w:t>9.2.4.</w:t>
      </w:r>
      <w:r>
        <w:t>4</w:t>
      </w:r>
      <w:r w:rsidRPr="009C5807">
        <w:tab/>
      </w:r>
      <w:r>
        <w:t>SC</w:t>
      </w:r>
      <w:r>
        <w:rPr>
          <w:rFonts w:hint="eastAsia"/>
          <w:lang w:eastAsia="zh-CN"/>
        </w:rPr>
        <w:t>ell</w:t>
      </w:r>
      <w:r>
        <w:t xml:space="preserve"> activation</w:t>
      </w:r>
      <w:r w:rsidRPr="009C5807">
        <w:t xml:space="preserve"> Triggered Reporting</w:t>
      </w:r>
    </w:p>
    <w:p w14:paraId="5AD82B4A" w14:textId="77777777" w:rsidR="00095F39" w:rsidRPr="009C5807" w:rsidRDefault="00095F39" w:rsidP="00095F39">
      <w:r w:rsidRPr="009C5807">
        <w:t xml:space="preserve">Reported RSRP, RSRQ, and RS-SINR measurements contained in </w:t>
      </w:r>
      <w:r>
        <w:t>SCell activation</w:t>
      </w:r>
      <w:r w:rsidRPr="009C5807">
        <w:t xml:space="preserve"> triggered measurement reports shall meet the requirements in clauses </w:t>
      </w:r>
      <w:r w:rsidRPr="009C5807">
        <w:rPr>
          <w:rFonts w:cs="v4.2.0"/>
        </w:rPr>
        <w:t>10.1.2.1 (RSRP for FR1), 10.1.3.1 (RSRP for FR2), 10.1.7.1 (RSRQ for FR1), 10.1.8.1 (RSRQ for FR2), 10.1.12.1 (RS-SINR for FR1) and 10.1.13.1 (RS-SINR for FR2).</w:t>
      </w:r>
    </w:p>
    <w:p w14:paraId="3201A7C7" w14:textId="77777777" w:rsidR="00095F39" w:rsidRPr="00623A96" w:rsidRDefault="00095F39" w:rsidP="00095F39">
      <w:r w:rsidRPr="00623A96">
        <w:t xml:space="preserve">The measurement reporting delay is defined as the time between </w:t>
      </w:r>
      <w:r w:rsidRPr="001945A4">
        <w:t>the SCell activation command that will trigger a measurement report and the point when the UE starts to tra</w:t>
      </w:r>
      <w:r w:rsidRPr="00257601">
        <w:t xml:space="preserve">nsmit the </w:t>
      </w:r>
      <w:r w:rsidRPr="00257601">
        <w:rPr>
          <w:lang w:eastAsia="zh-CN"/>
        </w:rPr>
        <w:t xml:space="preserve">valid </w:t>
      </w:r>
      <w:r w:rsidRPr="00257601">
        <w:t>measurement report over the air interface. This requirement assumes that the measurement report is not delayed by other RRC signalling on the DCCH. This measurement reporting delay excludes a delay uncertainty resulted when inserting the me</w:t>
      </w:r>
      <w:r w:rsidRPr="00623A96">
        <w:t>asurement report to the TTI of the uplink DCCH. The delay uncertainty is: 2 x TTI</w:t>
      </w:r>
      <w:r w:rsidRPr="00623A96">
        <w:rPr>
          <w:vertAlign w:val="subscript"/>
        </w:rPr>
        <w:t>DCCH</w:t>
      </w:r>
      <w:r w:rsidRPr="00623A96">
        <w:t>. This measurement reporting delay excludes a delay which caused by no UL resources being available for UE to send the measurement report on.</w:t>
      </w:r>
    </w:p>
    <w:p w14:paraId="048E4B5F" w14:textId="77777777" w:rsidR="00095F39" w:rsidRDefault="00095F39" w:rsidP="00095F39">
      <w:r w:rsidRPr="00623A96">
        <w:t xml:space="preserve">The SCell activation triggered measurement reporting delay shall be </w:t>
      </w:r>
      <w:r w:rsidRPr="001A2349">
        <w:t>no larger</w:t>
      </w:r>
      <w:r w:rsidRPr="00623A96">
        <w:t xml:space="preserve"> than </w:t>
      </w:r>
      <w:r w:rsidRPr="001945A4">
        <w:t>T</w:t>
      </w:r>
      <w:r w:rsidRPr="001945A4">
        <w:rPr>
          <w:vertAlign w:val="subscript"/>
        </w:rPr>
        <w:t>HARQ</w:t>
      </w:r>
      <w:r w:rsidRPr="00257601">
        <w:t xml:space="preserve"> + </w:t>
      </w:r>
      <w:r>
        <w:t>3ms + 4</w:t>
      </w:r>
      <w:r w:rsidRPr="00623A96">
        <w:t>ms</w:t>
      </w:r>
      <w:r w:rsidRPr="001945A4">
        <w:t xml:space="preserve">, where </w:t>
      </w:r>
    </w:p>
    <w:p w14:paraId="61EE3953" w14:textId="1B517272" w:rsidR="00095F39" w:rsidRDefault="00095F39" w:rsidP="00095F39">
      <w:pPr>
        <w:pStyle w:val="B10"/>
      </w:pPr>
      <w:r>
        <w:t>-</w:t>
      </w:r>
      <w:r>
        <w:tab/>
      </w:r>
      <w:r w:rsidRPr="001945A4">
        <w:t>T</w:t>
      </w:r>
      <w:r w:rsidRPr="009151D0">
        <w:rPr>
          <w:vertAlign w:val="subscript"/>
        </w:rPr>
        <w:t>HARQ</w:t>
      </w:r>
      <w:r w:rsidRPr="00257601">
        <w:t xml:space="preserve"> is the timing between DL data transmission and acknowledgement </w:t>
      </w:r>
      <w:r w:rsidRPr="00623A96">
        <w:t>in ms as specified in TS 38.</w:t>
      </w:r>
      <w:r w:rsidRPr="009151D0">
        <w:t>213</w:t>
      </w:r>
      <w:r w:rsidRPr="00623A96">
        <w:t> [</w:t>
      </w:r>
      <w:r w:rsidRPr="009151D0">
        <w:t>3</w:t>
      </w:r>
      <w:r w:rsidRPr="00623A96">
        <w:t>]</w:t>
      </w:r>
      <w:r>
        <w:t xml:space="preserve">, </w:t>
      </w:r>
    </w:p>
    <w:p w14:paraId="0B1A1FBD" w14:textId="2714B5D1" w:rsidR="00095F39" w:rsidRDefault="00095F39" w:rsidP="00095F39">
      <w:pPr>
        <w:pStyle w:val="B10"/>
      </w:pPr>
      <w:r>
        <w:t>-</w:t>
      </w:r>
      <w:r>
        <w:tab/>
        <w:t>3ms is the MAC CE decoding time</w:t>
      </w:r>
      <w:r w:rsidRPr="00623A96">
        <w:t>.</w:t>
      </w:r>
    </w:p>
    <w:p w14:paraId="04404F6F" w14:textId="0B5B79D0" w:rsidR="00095F39" w:rsidRPr="001A2349" w:rsidRDefault="00095F39" w:rsidP="00095F39">
      <w:pPr>
        <w:pStyle w:val="B10"/>
        <w:rPr>
          <w:rFonts w:eastAsia="MS Mincho"/>
        </w:rPr>
      </w:pPr>
      <w:r>
        <w:t>-</w:t>
      </w:r>
      <w:r>
        <w:tab/>
        <w:t>4ms is</w:t>
      </w:r>
      <w:r w:rsidRPr="00623A96">
        <w:t xml:space="preserve"> </w:t>
      </w:r>
      <w:r>
        <w:t xml:space="preserve">the </w:t>
      </w:r>
      <w:r w:rsidRPr="003D443E">
        <w:rPr>
          <w:rFonts w:eastAsia="DengXian"/>
          <w:szCs w:val="21"/>
        </w:rPr>
        <w:t>processing time for preparing L3 report triggered by MAC CE</w:t>
      </w:r>
      <w:r>
        <w:rPr>
          <w:rFonts w:eastAsia="DengXian"/>
          <w:szCs w:val="21"/>
        </w:rPr>
        <w:t>.</w:t>
      </w:r>
    </w:p>
    <w:p w14:paraId="32340A86" w14:textId="4526A13F" w:rsidR="00095F39" w:rsidRDefault="00095F39" w:rsidP="00095F39">
      <w:pPr>
        <w:pStyle w:val="B10"/>
      </w:pPr>
      <w:r>
        <w:rPr>
          <w:rFonts w:eastAsiaTheme="minorEastAsia"/>
        </w:rPr>
        <w:t>-</w:t>
      </w:r>
      <w:r>
        <w:rPr>
          <w:rFonts w:eastAsiaTheme="minorEastAsia"/>
        </w:rPr>
        <w:tab/>
        <w:t xml:space="preserve">UE is expected to </w:t>
      </w:r>
      <w:r>
        <w:t>report the L3 results no earlier than 3ms + T</w:t>
      </w:r>
      <w:r w:rsidRPr="009449AB">
        <w:rPr>
          <w:vertAlign w:val="subscript"/>
        </w:rPr>
        <w:t>HARQ</w:t>
      </w:r>
      <w:r>
        <w:t xml:space="preserve"> after receiving the SCell activation command.</w:t>
      </w:r>
    </w:p>
    <w:p w14:paraId="11848F2C" w14:textId="77777777" w:rsidR="00095F39" w:rsidRPr="00885F53" w:rsidRDefault="00095F39" w:rsidP="00095F39">
      <w:r>
        <w:t xml:space="preserve">The SCell activation triggered report is considered as valid if it fulfils the measurement requirements for a deactivated SCell </w:t>
      </w:r>
      <w:r w:rsidRPr="001A2349">
        <w:t>as specified in Table 9.2.5.2-3 (for FR1) and Table 9.2.5.2-4 (for FR2)</w:t>
      </w:r>
      <w:r>
        <w:t xml:space="preserve">. </w:t>
      </w:r>
    </w:p>
    <w:p w14:paraId="25755251" w14:textId="77777777" w:rsidR="00095F39" w:rsidRDefault="00095F39" w:rsidP="00095F39">
      <w:r w:rsidRPr="009C5807">
        <w:t xml:space="preserve">A cell is detectable only if at least one SSBs measured from the </w:t>
      </w:r>
      <w:r>
        <w:t>S</w:t>
      </w:r>
      <w:r w:rsidRPr="009C5807">
        <w:t>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If a </w:t>
      </w:r>
      <w:r>
        <w:t>SC</w:t>
      </w:r>
      <w:r w:rsidRPr="009C5807">
        <w:t>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becomes undetectable for a period </w:t>
      </w:r>
      <w:r w:rsidRPr="009C5807">
        <w:rPr>
          <w:rFonts w:hint="eastAsia"/>
        </w:rPr>
        <w:t>≤</w:t>
      </w:r>
      <w:r w:rsidRPr="009C5807">
        <w:t xml:space="preserve"> 5 seconds and then the </w:t>
      </w:r>
      <w:r>
        <w:t>SC</w:t>
      </w:r>
      <w:r w:rsidRPr="009C5807">
        <w:t>ell becomes detectable again with the same spatial reception parameter</w:t>
      </w:r>
      <w:r>
        <w:t>,</w:t>
      </w:r>
      <w:r w:rsidRPr="009C5807">
        <w:t xml:space="preserve"> </w:t>
      </w:r>
      <w:r>
        <w:t>this</w:t>
      </w:r>
      <w:r w:rsidRPr="009C5807">
        <w:t xml:space="preserve"> cell is </w:t>
      </w:r>
      <w:r>
        <w:t xml:space="preserve">considered as </w:t>
      </w:r>
      <w:r w:rsidRPr="009C5807">
        <w:t>detect</w:t>
      </w:r>
      <w:r>
        <w:rPr>
          <w:rFonts w:hint="eastAsia"/>
          <w:lang w:eastAsia="zh-CN"/>
        </w:rPr>
        <w:t>ed</w:t>
      </w:r>
      <w:r>
        <w:t xml:space="preserve"> </w:t>
      </w:r>
      <w:r w:rsidRPr="009C5807">
        <w:t xml:space="preserve">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t>.</w:t>
      </w:r>
    </w:p>
    <w:p w14:paraId="20E3C445" w14:textId="77777777" w:rsidR="00095F39" w:rsidRDefault="00095F39" w:rsidP="00095F39">
      <w:pPr>
        <w:rPr>
          <w:noProof/>
        </w:rPr>
      </w:pP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0A0E74A" w:rsidR="0089538D" w:rsidRPr="009C5807" w:rsidRDefault="000E633A" w:rsidP="0089538D">
      <w:pPr>
        <w:pStyle w:val="B10"/>
      </w:pPr>
      <w:r w:rsidRPr="009C5807">
        <w:rPr>
          <w:lang w:val="en-US"/>
        </w:rPr>
        <w:tab/>
      </w:r>
      <w:r w:rsidRPr="009C5807">
        <w:t>T</w:t>
      </w:r>
      <w:r w:rsidRPr="009C5807">
        <w:rPr>
          <w:vertAlign w:val="subscript"/>
        </w:rPr>
        <w:t>PSS/SSS_sync_intra</w:t>
      </w:r>
      <w:r w:rsidRPr="009C5807">
        <w:t xml:space="preserve">: it is the time period used in PSS/SSS detection </w:t>
      </w:r>
    </w:p>
    <w:p w14:paraId="603CB90C" w14:textId="1B7E4E3E"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35002B81" w14:textId="77777777" w:rsidR="000E633A" w:rsidRPr="002D1E2B" w:rsidRDefault="000E633A" w:rsidP="000E633A">
      <w:pPr>
        <w:pStyle w:val="B20"/>
        <w:rPr>
          <w:rFonts w:eastAsia="PMingLiU"/>
          <w:lang w:val="en-US" w:eastAsia="zh-TW"/>
        </w:rPr>
      </w:pPr>
      <w:r>
        <w:t>-</w:t>
      </w:r>
      <w:r>
        <w:tab/>
      </w:r>
      <w:r>
        <w:rPr>
          <w:rFonts w:hint="eastAsia"/>
          <w:lang w:val="en-US" w:eastAsia="zh-CN"/>
        </w:rPr>
        <w:t xml:space="preserve">For UE </w:t>
      </w:r>
      <w:r>
        <w:rPr>
          <w:lang w:eastAsia="zh-CN"/>
        </w:rPr>
        <w:t>indicat</w:t>
      </w:r>
      <w:r>
        <w:rPr>
          <w:rFonts w:hint="eastAsia"/>
          <w:lang w:val="en-US" w:eastAsia="zh-CN"/>
        </w:rPr>
        <w:t xml:space="preserve">ing [no gap without interruption], </w:t>
      </w:r>
      <w:r>
        <w:t>T</w:t>
      </w:r>
      <w:r>
        <w:rPr>
          <w:vertAlign w:val="subscript"/>
        </w:rPr>
        <w:t>PSS/SSS_sync_intra</w:t>
      </w:r>
      <w:r>
        <w:rPr>
          <w:lang w:eastAsia="zh-TW"/>
        </w:rPr>
        <w:t xml:space="preserve"> is given in Table 9.2.5.1-</w:t>
      </w:r>
      <w:r>
        <w:rPr>
          <w:rFonts w:hint="eastAsia"/>
          <w:lang w:val="en-US" w:eastAsia="zh-CN"/>
        </w:rPr>
        <w:t xml:space="preserve">1 for FR1 and </w:t>
      </w:r>
      <w:r>
        <w:rPr>
          <w:lang w:eastAsia="zh-TW"/>
        </w:rPr>
        <w:t xml:space="preserve"> Table 9.2.5.1-</w:t>
      </w:r>
      <w:r>
        <w:rPr>
          <w:rFonts w:hint="eastAsia"/>
          <w:lang w:val="en-US" w:eastAsia="zh-CN"/>
        </w:rPr>
        <w:t xml:space="preserve">2 for FR2. For UE </w:t>
      </w:r>
      <w:r>
        <w:rPr>
          <w:lang w:eastAsia="zh-CN"/>
        </w:rPr>
        <w:t>indica</w:t>
      </w:r>
      <w:r>
        <w:rPr>
          <w:rFonts w:hint="eastAsia"/>
          <w:lang w:val="en-US" w:eastAsia="zh-CN"/>
        </w:rPr>
        <w:t xml:space="preserve">ting [no gap with interruption], </w:t>
      </w:r>
      <w:r>
        <w:t>T</w:t>
      </w:r>
      <w:r>
        <w:rPr>
          <w:vertAlign w:val="subscript"/>
        </w:rPr>
        <w:t>PSS/SSS_sync_intra</w:t>
      </w:r>
      <w:r>
        <w:rPr>
          <w:lang w:eastAsia="zh-TW"/>
        </w:rPr>
        <w:t xml:space="preserve"> is given in Table </w:t>
      </w:r>
      <w:r>
        <w:rPr>
          <w:rFonts w:hint="eastAsia"/>
          <w:lang w:eastAsia="zh-TW"/>
        </w:rPr>
        <w:t xml:space="preserve"> 9.2.5.1-X1</w:t>
      </w:r>
      <w:r>
        <w:rPr>
          <w:rFonts w:hint="eastAsia"/>
          <w:lang w:val="en-US" w:eastAsia="zh-CN"/>
        </w:rPr>
        <w:t xml:space="preserve"> for FR1 and </w:t>
      </w:r>
      <w:r>
        <w:rPr>
          <w:lang w:eastAsia="zh-TW"/>
        </w:rPr>
        <w:t xml:space="preserve"> Table </w:t>
      </w:r>
      <w:r>
        <w:rPr>
          <w:rFonts w:hint="eastAsia"/>
          <w:lang w:eastAsia="zh-TW"/>
        </w:rPr>
        <w:t>9.2.5.1-X</w:t>
      </w:r>
      <w:r>
        <w:rPr>
          <w:rFonts w:hint="eastAsia"/>
          <w:lang w:val="en-US" w:eastAsia="zh-CN"/>
        </w:rPr>
        <w:t>2 for FR2.</w:t>
      </w:r>
    </w:p>
    <w:p w14:paraId="615EF3AA" w14:textId="6291B460" w:rsidR="000E633A" w:rsidRDefault="000E633A" w:rsidP="000E633A">
      <w:pPr>
        <w:pStyle w:val="B10"/>
      </w:pPr>
      <w:r>
        <w:t>-</w:t>
      </w:r>
      <w:r>
        <w:tab/>
      </w:r>
      <w:r>
        <w:rPr>
          <w:rFonts w:hint="eastAsia"/>
          <w:lang w:val="en-US" w:eastAsia="zh-CN"/>
        </w:rPr>
        <w:t xml:space="preserve">Otherwise, </w:t>
      </w:r>
      <w:r>
        <w:t>T</w:t>
      </w:r>
      <w:r>
        <w:rPr>
          <w:vertAlign w:val="subscript"/>
        </w:rPr>
        <w:t>PSS/SSS_sync_intra</w:t>
      </w:r>
      <w:r>
        <w:rPr>
          <w:rFonts w:hint="eastAsia"/>
          <w:vertAlign w:val="subscript"/>
          <w:lang w:val="en-US" w:eastAsia="zh-CN"/>
        </w:rPr>
        <w:t xml:space="preserve"> </w:t>
      </w:r>
      <w:r>
        <w:rPr>
          <w:rFonts w:hint="eastAsia"/>
          <w:lang w:val="en-US" w:eastAsia="zh-CN"/>
        </w:rPr>
        <w:t xml:space="preserve">is </w:t>
      </w:r>
      <w:r>
        <w:t>given in table 9.2.5.1-1, 9.2.5.1-2, 9.2.5.1-4 (deactivated SCell) or 9.2.5.1-5 (deactivated SCell) or 9.2.5.1-9 (deactivated SCell) or 9.2.5.1-11 or 9.2.5.1-12 (deactivated PSCell) or 9.2.5.1-13 (deactivated PSCell).</w:t>
      </w:r>
    </w:p>
    <w:p w14:paraId="4419D7BA" w14:textId="7279DFE9" w:rsidR="00423B5C" w:rsidRPr="009C5807" w:rsidRDefault="000E633A" w:rsidP="00423B5C">
      <w:pPr>
        <w:pStyle w:val="B10"/>
      </w:pPr>
      <w:r w:rsidRPr="009C5807">
        <w:tab/>
        <w:t>T</w:t>
      </w:r>
      <w:r w:rsidRPr="009C5807">
        <w:rPr>
          <w:vertAlign w:val="subscript"/>
        </w:rPr>
        <w:t>SSB_time_index_intra</w:t>
      </w:r>
      <w:r w:rsidRPr="009C5807">
        <w:t xml:space="preserve">: it is the time period used to acquire the index of the SSB being measured </w:t>
      </w:r>
    </w:p>
    <w:p w14:paraId="26161760" w14:textId="388B8B0D" w:rsidR="000E633A" w:rsidRDefault="000E633A" w:rsidP="00B07B76">
      <w:pPr>
        <w:pStyle w:val="B10"/>
      </w:pPr>
      <w:r>
        <w:t>-</w:t>
      </w:r>
      <w:r>
        <w:tab/>
      </w:r>
      <w:r>
        <w:rPr>
          <w:rFonts w:hint="eastAsia"/>
          <w:lang w:val="en-US" w:eastAsia="zh-CN"/>
        </w:rPr>
        <w:t xml:space="preserve">For UE </w:t>
      </w:r>
      <w:r>
        <w:rPr>
          <w:lang w:eastAsia="zh-CN"/>
        </w:rPr>
        <w:t>indicat</w:t>
      </w:r>
      <w:r>
        <w:rPr>
          <w:rFonts w:hint="eastAsia"/>
          <w:lang w:val="en-US" w:eastAsia="zh-CN"/>
        </w:rPr>
        <w:t xml:space="preserve">ting [no gap without interruption], </w:t>
      </w:r>
      <w:r>
        <w:t>T</w:t>
      </w:r>
      <w:r>
        <w:rPr>
          <w:vertAlign w:val="subscript"/>
        </w:rPr>
        <w:t>SSB_time_index_intra</w:t>
      </w:r>
      <w:r>
        <w:rPr>
          <w:rFonts w:eastAsia="PMingLiU"/>
          <w:lang w:eastAsia="zh-TW"/>
        </w:rPr>
        <w:t xml:space="preserve"> is given in Table 9.2.5.1-</w:t>
      </w:r>
      <w:r>
        <w:rPr>
          <w:rFonts w:hint="eastAsia"/>
          <w:lang w:val="en-US" w:eastAsia="zh-CN"/>
        </w:rPr>
        <w:t xml:space="preserve">3 for FR1 and </w:t>
      </w:r>
      <w:r>
        <w:rPr>
          <w:rFonts w:eastAsia="PMingLiU"/>
          <w:lang w:eastAsia="zh-TW"/>
        </w:rPr>
        <w:t>Table 9.2.5.1-</w:t>
      </w:r>
      <w:r>
        <w:rPr>
          <w:rFonts w:hint="eastAsia"/>
          <w:lang w:val="en-US" w:eastAsia="zh-CN"/>
        </w:rPr>
        <w:t xml:space="preserve">15 for FR2-2. For UE </w:t>
      </w:r>
      <w:r>
        <w:rPr>
          <w:lang w:eastAsia="zh-CN"/>
        </w:rPr>
        <w:t>indicat</w:t>
      </w:r>
      <w:r>
        <w:rPr>
          <w:rFonts w:hint="eastAsia"/>
          <w:lang w:val="en-US" w:eastAsia="zh-CN"/>
        </w:rPr>
        <w:t xml:space="preserve">ing [no gap with interruption], </w:t>
      </w:r>
      <w:r>
        <w:t>T</w:t>
      </w:r>
      <w:r>
        <w:rPr>
          <w:vertAlign w:val="subscript"/>
        </w:rPr>
        <w:t>SSB_time_index_intra</w:t>
      </w:r>
      <w:r>
        <w:rPr>
          <w:rFonts w:eastAsia="PMingLiU"/>
          <w:lang w:eastAsia="zh-TW"/>
        </w:rPr>
        <w:t xml:space="preserve"> is given in Table 9.2.5.1-</w:t>
      </w:r>
      <w:r>
        <w:rPr>
          <w:rFonts w:hint="eastAsia"/>
          <w:lang w:val="en-US" w:eastAsia="zh-CN"/>
        </w:rPr>
        <w:t xml:space="preserve">X3 for FR1 and </w:t>
      </w:r>
      <w:r>
        <w:rPr>
          <w:rFonts w:eastAsia="PMingLiU"/>
          <w:lang w:eastAsia="zh-TW"/>
        </w:rPr>
        <w:t>Table 9.2.5.1-</w:t>
      </w:r>
      <w:r>
        <w:rPr>
          <w:rFonts w:hint="eastAsia"/>
          <w:lang w:val="en-US" w:eastAsia="zh-CN"/>
        </w:rPr>
        <w:t>X4 for FR2-2.</w:t>
      </w:r>
    </w:p>
    <w:p w14:paraId="0CF8F9BF" w14:textId="4C8BB11A" w:rsidR="00B07B76" w:rsidRPr="009C5807" w:rsidRDefault="000E633A" w:rsidP="00B07B76">
      <w:pPr>
        <w:pStyle w:val="B10"/>
      </w:pPr>
      <w:r>
        <w:t>-</w:t>
      </w:r>
      <w:r>
        <w:tab/>
      </w:r>
      <w:r>
        <w:rPr>
          <w:rFonts w:hint="eastAsia"/>
          <w:lang w:val="en-US" w:eastAsia="zh-CN"/>
        </w:rPr>
        <w:t xml:space="preserve">Otherwise, </w:t>
      </w:r>
      <w:r>
        <w:t>T</w:t>
      </w:r>
      <w:r>
        <w:rPr>
          <w:vertAlign w:val="subscript"/>
        </w:rPr>
        <w:t>SSB_time_index_intra</w:t>
      </w:r>
      <w:r>
        <w:rPr>
          <w:rFonts w:hint="eastAsia"/>
          <w:vertAlign w:val="subscript"/>
          <w:lang w:val="en-US" w:eastAsia="zh-CN"/>
        </w:rPr>
        <w:t xml:space="preserve"> </w:t>
      </w:r>
      <w:r>
        <w:rPr>
          <w:rFonts w:hint="eastAsia"/>
          <w:lang w:val="en-US" w:eastAsia="zh-CN"/>
        </w:rPr>
        <w:t xml:space="preserve">is </w:t>
      </w:r>
      <w:r>
        <w:t>given in table 9.2.5.1-3, 9.2.5.1-15 (FR2-2), 9.2.5.1-6 (deactivated SCell), 9.2.5.1-10(deactivated SCell) or 9.2.5.1-14 (deactivated PSCell).</w:t>
      </w:r>
    </w:p>
    <w:p w14:paraId="4A36B6B2" w14:textId="50695AEA" w:rsidR="00B07B76" w:rsidRPr="009C5807" w:rsidRDefault="000E633A" w:rsidP="00B07B76">
      <w:pPr>
        <w:pStyle w:val="B10"/>
      </w:pPr>
      <w:r>
        <w:t>-</w:t>
      </w:r>
      <w:r w:rsidRPr="009C5807">
        <w:tab/>
        <w:t>T</w:t>
      </w:r>
      <w:r w:rsidRPr="009C5807">
        <w:rPr>
          <w:vertAlign w:val="subscript"/>
        </w:rPr>
        <w:t xml:space="preserve"> SSB_measurement_period_intra</w:t>
      </w:r>
      <w:r w:rsidRPr="009C5807">
        <w:t xml:space="preserve">: equal to a measurement period of SSB based measurement </w:t>
      </w:r>
    </w:p>
    <w:p w14:paraId="7F817F2A" w14:textId="3D14FA75"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7CDADD85" w14:textId="77777777" w:rsidR="000E633A" w:rsidRPr="002D1E2B" w:rsidRDefault="000E633A" w:rsidP="000E633A">
      <w:pPr>
        <w:pStyle w:val="B20"/>
        <w:rPr>
          <w:rFonts w:eastAsia="PMingLiU"/>
          <w:lang w:val="en-US" w:eastAsia="zh-TW"/>
        </w:rPr>
      </w:pPr>
      <w:r>
        <w:t>-</w:t>
      </w:r>
      <w:r>
        <w:tab/>
      </w:r>
      <w:r>
        <w:rPr>
          <w:rFonts w:hint="eastAsia"/>
          <w:lang w:val="en-US" w:eastAsia="zh-CN"/>
        </w:rPr>
        <w:t xml:space="preserve">For UE </w:t>
      </w:r>
      <w:r>
        <w:rPr>
          <w:lang w:eastAsia="zh-CN"/>
        </w:rPr>
        <w:t>indicat</w:t>
      </w:r>
      <w:r>
        <w:rPr>
          <w:rFonts w:hint="eastAsia"/>
          <w:lang w:val="en-US" w:eastAsia="zh-CN"/>
        </w:rPr>
        <w:t xml:space="preserve">ing [no gap without interruption], </w:t>
      </w:r>
      <w:r>
        <w:t>T</w:t>
      </w:r>
      <w:r>
        <w:rPr>
          <w:vertAlign w:val="subscript"/>
        </w:rPr>
        <w:t>SSB_measurement_period_intra</w:t>
      </w:r>
      <w:r>
        <w:rPr>
          <w:rFonts w:eastAsia="PMingLiU"/>
          <w:lang w:eastAsia="zh-TW"/>
        </w:rPr>
        <w:t xml:space="preserve"> is given in Table 9.2.5.</w:t>
      </w:r>
      <w:r>
        <w:rPr>
          <w:rFonts w:hint="eastAsia"/>
          <w:lang w:val="en-US" w:eastAsia="zh-CN"/>
        </w:rPr>
        <w:t>2</w:t>
      </w:r>
      <w:r>
        <w:rPr>
          <w:rFonts w:eastAsia="PMingLiU"/>
          <w:lang w:eastAsia="zh-TW"/>
        </w:rPr>
        <w:t>-</w:t>
      </w:r>
      <w:r>
        <w:rPr>
          <w:rFonts w:hint="eastAsia"/>
          <w:lang w:val="en-US" w:eastAsia="zh-CN"/>
        </w:rPr>
        <w:t xml:space="preserve">1 for FR1 and </w:t>
      </w:r>
      <w:r>
        <w:rPr>
          <w:rFonts w:eastAsia="PMingLiU"/>
          <w:lang w:eastAsia="zh-TW"/>
        </w:rPr>
        <w:t xml:space="preserve"> Table 9.2.5.</w:t>
      </w:r>
      <w:r>
        <w:rPr>
          <w:rFonts w:hint="eastAsia"/>
          <w:lang w:val="en-US" w:eastAsia="zh-CN"/>
        </w:rPr>
        <w:t>2</w:t>
      </w:r>
      <w:r>
        <w:rPr>
          <w:rFonts w:eastAsia="PMingLiU"/>
          <w:lang w:eastAsia="zh-TW"/>
        </w:rPr>
        <w:t>-</w:t>
      </w:r>
      <w:r>
        <w:rPr>
          <w:rFonts w:hint="eastAsia"/>
          <w:lang w:val="en-US" w:eastAsia="zh-CN"/>
        </w:rPr>
        <w:t xml:space="preserve">2 for FR2. For UE </w:t>
      </w:r>
      <w:r>
        <w:rPr>
          <w:lang w:eastAsia="zh-CN"/>
        </w:rPr>
        <w:t>indicat</w:t>
      </w:r>
      <w:r>
        <w:rPr>
          <w:rFonts w:hint="eastAsia"/>
          <w:lang w:val="en-US" w:eastAsia="zh-CN"/>
        </w:rPr>
        <w:t xml:space="preserve">ing [no gap with interruption], </w:t>
      </w:r>
      <w:r>
        <w:t>T</w:t>
      </w:r>
      <w:r>
        <w:rPr>
          <w:vertAlign w:val="subscript"/>
        </w:rPr>
        <w:t>SSB_measurement_period_intra</w:t>
      </w:r>
      <w:r>
        <w:rPr>
          <w:rFonts w:eastAsia="PMingLiU"/>
          <w:lang w:eastAsia="zh-TW"/>
        </w:rPr>
        <w:t xml:space="preserve"> is given in </w:t>
      </w:r>
      <w:r>
        <w:rPr>
          <w:rFonts w:eastAsia="PMingLiU" w:hint="eastAsia"/>
          <w:lang w:eastAsia="zh-TW"/>
        </w:rPr>
        <w:t>Table 9.2.5.2-Y1</w:t>
      </w:r>
      <w:r>
        <w:rPr>
          <w:rFonts w:hint="eastAsia"/>
          <w:lang w:val="en-US" w:eastAsia="zh-CN"/>
        </w:rPr>
        <w:t xml:space="preserve"> for FR1 and </w:t>
      </w:r>
      <w:r>
        <w:rPr>
          <w:rFonts w:eastAsia="PMingLiU"/>
          <w:lang w:eastAsia="zh-TW"/>
        </w:rPr>
        <w:t xml:space="preserve"> Table </w:t>
      </w:r>
      <w:r>
        <w:rPr>
          <w:rFonts w:eastAsia="PMingLiU" w:hint="eastAsia"/>
          <w:lang w:eastAsia="zh-TW"/>
        </w:rPr>
        <w:t>Table 9.2.5.2-Y</w:t>
      </w:r>
      <w:r>
        <w:rPr>
          <w:rFonts w:hint="eastAsia"/>
          <w:lang w:val="en-US" w:eastAsia="zh-CN"/>
        </w:rPr>
        <w:t>2 for FR2.</w:t>
      </w:r>
    </w:p>
    <w:p w14:paraId="0BE21F63" w14:textId="73713F3C" w:rsidR="000E633A" w:rsidRDefault="000E633A" w:rsidP="000E633A">
      <w:pPr>
        <w:pStyle w:val="B10"/>
      </w:pPr>
      <w:r>
        <w:t>-</w:t>
      </w:r>
      <w:r>
        <w:tab/>
      </w:r>
      <w:r>
        <w:rPr>
          <w:rFonts w:hint="eastAsia"/>
          <w:lang w:val="en-US" w:eastAsia="zh-CN"/>
        </w:rPr>
        <w:t xml:space="preserve">For UE </w:t>
      </w:r>
      <w:r>
        <w:rPr>
          <w:lang w:eastAsia="zh-CN"/>
        </w:rPr>
        <w:t>indicat</w:t>
      </w:r>
      <w:r>
        <w:rPr>
          <w:rFonts w:hint="eastAsia"/>
          <w:lang w:val="en-US" w:eastAsia="zh-CN"/>
        </w:rPr>
        <w:t xml:space="preserve">ing [no gap without interruption], </w:t>
      </w:r>
      <w:r>
        <w:t>T</w:t>
      </w:r>
      <w:r>
        <w:rPr>
          <w:vertAlign w:val="subscript"/>
        </w:rPr>
        <w:t>SSB_measurement_period_intra</w:t>
      </w:r>
      <w:r>
        <w:rPr>
          <w:rFonts w:eastAsia="PMingLiU"/>
          <w:lang w:eastAsia="zh-TW"/>
        </w:rPr>
        <w:t xml:space="preserve"> is given in Table 9.2.5.</w:t>
      </w:r>
      <w:r>
        <w:rPr>
          <w:rFonts w:hint="eastAsia"/>
          <w:lang w:val="en-US" w:eastAsia="zh-CN"/>
        </w:rPr>
        <w:t>2</w:t>
      </w:r>
      <w:r>
        <w:rPr>
          <w:rFonts w:eastAsia="PMingLiU"/>
          <w:lang w:eastAsia="zh-TW"/>
        </w:rPr>
        <w:t>-</w:t>
      </w:r>
      <w:r>
        <w:rPr>
          <w:rFonts w:hint="eastAsia"/>
          <w:lang w:val="en-US" w:eastAsia="zh-CN"/>
        </w:rPr>
        <w:t xml:space="preserve">1 for FR1 and </w:t>
      </w:r>
      <w:r>
        <w:rPr>
          <w:rFonts w:eastAsia="PMingLiU"/>
          <w:lang w:eastAsia="zh-TW"/>
        </w:rPr>
        <w:t xml:space="preserve"> Table 9.2.5.</w:t>
      </w:r>
      <w:r>
        <w:rPr>
          <w:rFonts w:hint="eastAsia"/>
          <w:lang w:val="en-US" w:eastAsia="zh-CN"/>
        </w:rPr>
        <w:t>2</w:t>
      </w:r>
      <w:r>
        <w:rPr>
          <w:rFonts w:eastAsia="PMingLiU"/>
          <w:lang w:eastAsia="zh-TW"/>
        </w:rPr>
        <w:t>-</w:t>
      </w:r>
      <w:r>
        <w:rPr>
          <w:rFonts w:hint="eastAsia"/>
          <w:lang w:val="en-US" w:eastAsia="zh-CN"/>
        </w:rPr>
        <w:t xml:space="preserve">2 for FR2. For UE </w:t>
      </w:r>
      <w:r>
        <w:rPr>
          <w:lang w:eastAsia="zh-CN"/>
        </w:rPr>
        <w:t>indicat</w:t>
      </w:r>
      <w:r>
        <w:rPr>
          <w:rFonts w:hint="eastAsia"/>
          <w:lang w:val="en-US" w:eastAsia="zh-CN"/>
        </w:rPr>
        <w:t xml:space="preserve">ing [no gap with interruption], </w:t>
      </w:r>
      <w:r>
        <w:t>T</w:t>
      </w:r>
      <w:r>
        <w:rPr>
          <w:vertAlign w:val="subscript"/>
        </w:rPr>
        <w:t>SSB_measurement_period_intra</w:t>
      </w:r>
      <w:r>
        <w:rPr>
          <w:rFonts w:eastAsia="PMingLiU"/>
          <w:lang w:eastAsia="zh-TW"/>
        </w:rPr>
        <w:t xml:space="preserve"> is given in </w:t>
      </w:r>
      <w:r>
        <w:rPr>
          <w:rFonts w:eastAsia="PMingLiU" w:hint="eastAsia"/>
          <w:lang w:eastAsia="zh-TW"/>
        </w:rPr>
        <w:t>Table 9.2.5.2-Y1</w:t>
      </w:r>
      <w:r>
        <w:rPr>
          <w:rFonts w:hint="eastAsia"/>
          <w:lang w:val="en-US" w:eastAsia="zh-CN"/>
        </w:rPr>
        <w:t xml:space="preserve"> for FR1 and </w:t>
      </w:r>
      <w:r>
        <w:rPr>
          <w:rFonts w:eastAsia="PMingLiU"/>
          <w:lang w:eastAsia="zh-TW"/>
        </w:rPr>
        <w:t xml:space="preserve"> Table </w:t>
      </w:r>
      <w:r>
        <w:rPr>
          <w:rFonts w:eastAsia="PMingLiU" w:hint="eastAsia"/>
          <w:lang w:eastAsia="zh-TW"/>
        </w:rPr>
        <w:t>Table 9.2.5.2-Y</w:t>
      </w:r>
      <w:r>
        <w:rPr>
          <w:rFonts w:hint="eastAsia"/>
          <w:lang w:val="en-US" w:eastAsia="zh-CN"/>
        </w:rPr>
        <w:t>2 for FR2.</w:t>
      </w:r>
    </w:p>
    <w:p w14:paraId="41DF1A12" w14:textId="705BC6AF" w:rsidR="006B5679" w:rsidRDefault="006B5679" w:rsidP="00E30C80">
      <w:pPr>
        <w:pStyle w:val="B10"/>
      </w:pPr>
      <w:r w:rsidRPr="00320CAB">
        <w:t>-</w:t>
      </w:r>
      <w:r w:rsidRPr="00320CAB">
        <w:tab/>
        <w:t>For power class 6</w:t>
      </w:r>
      <w:r w:rsidRPr="00EF69BE">
        <w:t xml:space="preserve"> </w:t>
      </w:r>
      <w:r w:rsidRPr="00320CAB">
        <w:t xml:space="preserve">UE </w:t>
      </w:r>
      <w:r>
        <w:t>supporting [</w:t>
      </w:r>
      <w:r w:rsidRPr="00EF69BE">
        <w:rPr>
          <w:i/>
        </w:rPr>
        <w:t>measurementEnhancementCAInterFreqFR2-r18</w:t>
      </w:r>
      <w:r>
        <w:t>] when</w:t>
      </w:r>
      <w:r w:rsidRPr="00320CAB">
        <w:t xml:space="preserve"> </w:t>
      </w:r>
      <w:r>
        <w:t>[</w:t>
      </w:r>
      <w:r w:rsidRPr="00333DFF">
        <w:rPr>
          <w:i/>
          <w:iCs/>
        </w:rPr>
        <w:t>highSpeedMeasFlagFR2</w:t>
      </w:r>
      <w:r>
        <w:rPr>
          <w:i/>
          <w:iCs/>
        </w:rPr>
        <w:t>]</w:t>
      </w:r>
      <w:r w:rsidRPr="00320CAB">
        <w:t xml:space="preserve"> </w:t>
      </w:r>
      <w:r>
        <w:t xml:space="preserve">is </w:t>
      </w:r>
      <w:r w:rsidRPr="00320CAB">
        <w:t>configured</w:t>
      </w:r>
      <w:r w:rsidRPr="00320CAB">
        <w:rPr>
          <w:rFonts w:eastAsia="PMingLiU"/>
          <w:lang w:eastAsia="zh-TW"/>
        </w:rPr>
        <w:t xml:space="preserve">, </w:t>
      </w:r>
      <w:r>
        <w:rPr>
          <w:rFonts w:eastAsia="PMingLiU"/>
          <w:lang w:eastAsia="zh-TW"/>
        </w:rPr>
        <w:t xml:space="preserve">the </w:t>
      </w:r>
      <w:r w:rsidRPr="00320CAB">
        <w:t>T</w:t>
      </w:r>
      <w:r w:rsidRPr="00320CAB">
        <w:rPr>
          <w:vertAlign w:val="subscript"/>
        </w:rPr>
        <w:t xml:space="preserve"> SSB_measurement_period_intra</w:t>
      </w:r>
      <w:r>
        <w:rPr>
          <w:rFonts w:eastAsia="PMingLiU"/>
          <w:lang w:eastAsia="zh-TW"/>
        </w:rPr>
        <w:t xml:space="preserve"> given in Table</w:t>
      </w:r>
      <w:r w:rsidRPr="00333DFF">
        <w:rPr>
          <w:rFonts w:eastAsia="PMingLiU"/>
          <w:lang w:eastAsia="zh-TW"/>
        </w:rPr>
        <w:t xml:space="preserve"> </w:t>
      </w:r>
      <w:r w:rsidRPr="00320CAB">
        <w:rPr>
          <w:rFonts w:eastAsia="PMingLiU"/>
          <w:lang w:eastAsia="zh-TW"/>
        </w:rPr>
        <w:t>9.2.5.2-7</w:t>
      </w:r>
      <w:r>
        <w:rPr>
          <w:rFonts w:eastAsia="PMingLiU"/>
          <w:lang w:eastAsia="zh-TW"/>
        </w:rPr>
        <w:t xml:space="preserve"> (</w:t>
      </w:r>
      <w:r w:rsidRPr="00320CAB">
        <w:rPr>
          <w:rFonts w:eastAsia="PMingLiU"/>
          <w:lang w:eastAsia="zh-TW"/>
        </w:rPr>
        <w:t>if SMTC &lt;= 40ms</w:t>
      </w:r>
      <w:r>
        <w:rPr>
          <w:rFonts w:eastAsia="PMingLiU"/>
          <w:lang w:eastAsia="zh-TW"/>
        </w:rPr>
        <w:t>) and</w:t>
      </w:r>
      <w:r w:rsidRPr="00320CAB">
        <w:rPr>
          <w:rFonts w:eastAsia="PMingLiU"/>
          <w:lang w:eastAsia="zh-TW"/>
        </w:rPr>
        <w:t xml:space="preserve"> Table 9.2.5.2-2</w:t>
      </w:r>
      <w:r>
        <w:rPr>
          <w:rFonts w:eastAsia="PMingLiU"/>
          <w:lang w:eastAsia="zh-TW"/>
        </w:rPr>
        <w:t xml:space="preserve"> (</w:t>
      </w:r>
      <w:r w:rsidRPr="00320CAB">
        <w:rPr>
          <w:rFonts w:eastAsia="PMingLiU"/>
          <w:lang w:eastAsia="zh-TW"/>
        </w:rPr>
        <w:t xml:space="preserve">if SMTC </w:t>
      </w:r>
      <w:r>
        <w:rPr>
          <w:rFonts w:eastAsia="PMingLiU"/>
          <w:lang w:eastAsia="zh-TW"/>
        </w:rPr>
        <w:t>&gt;</w:t>
      </w:r>
      <w:r w:rsidRPr="00320CAB">
        <w:rPr>
          <w:rFonts w:eastAsia="PMingLiU"/>
          <w:lang w:eastAsia="zh-TW"/>
        </w:rPr>
        <w:t xml:space="preserve"> 40ms</w:t>
      </w:r>
      <w:r>
        <w:rPr>
          <w:rFonts w:eastAsia="PMingLiU"/>
          <w:lang w:eastAsia="zh-TW"/>
        </w:rPr>
        <w:t xml:space="preserve">) </w:t>
      </w:r>
      <w:r w:rsidRPr="00333DFF">
        <w:rPr>
          <w:iCs/>
        </w:rPr>
        <w:t>shall apply for SCC</w:t>
      </w:r>
      <w:r w:rsidRPr="00320CAB">
        <w:rPr>
          <w:rFonts w:eastAsia="PMingLiU"/>
          <w:lang w:eastAsia="zh-TW"/>
        </w:rPr>
        <w:t>.</w:t>
      </w:r>
    </w:p>
    <w:p w14:paraId="79F8A188" w14:textId="5259E2BB" w:rsidR="00A432A3" w:rsidRDefault="00A432A3" w:rsidP="004F421C">
      <w:pPr>
        <w:pStyle w:val="B10"/>
      </w:pPr>
      <w:r>
        <w:t>-</w:t>
      </w:r>
      <w:r>
        <w:tab/>
      </w:r>
      <w:r>
        <w:rPr>
          <w:rFonts w:hint="eastAsia"/>
          <w:lang w:val="en-US" w:eastAsia="zh-CN"/>
        </w:rPr>
        <w:t xml:space="preserve">Otherwise, </w:t>
      </w:r>
      <w:r>
        <w:t>T</w:t>
      </w:r>
      <w:r>
        <w:rPr>
          <w:vertAlign w:val="subscript"/>
        </w:rPr>
        <w:t xml:space="preserve"> SSB_measurement_period_intra</w:t>
      </w:r>
      <w:r>
        <w:rPr>
          <w:rFonts w:hint="eastAsia"/>
          <w:vertAlign w:val="subscript"/>
          <w:lang w:val="en-US" w:eastAsia="zh-CN"/>
        </w:rPr>
        <w:t xml:space="preserve"> </w:t>
      </w:r>
      <w:r>
        <w:rPr>
          <w:rFonts w:hint="eastAsia"/>
          <w:lang w:val="en-US" w:eastAsia="zh-CN"/>
        </w:rPr>
        <w:t xml:space="preserve">is </w:t>
      </w:r>
      <w:r>
        <w:t>given in table 9.2.5.2-1, table 9.2.5.2-2 table 9.2.5.2-3 (deactivated SCell), 9.2.5.2-4(deactivated SCell), 9.2.5.2-5 or 9.2.5.2-6(deactivated SCell), 9.2.5.2-8(deactivated PSCell) or 9.2.5.2-9(deactivated PSCell).</w:t>
      </w:r>
    </w:p>
    <w:p w14:paraId="7075B364" w14:textId="235B2073" w:rsidR="004F421C" w:rsidRPr="009C5807" w:rsidRDefault="00A432A3" w:rsidP="004F421C">
      <w:pPr>
        <w:pStyle w:val="B10"/>
      </w:pPr>
      <w:r>
        <w:t>-</w:t>
      </w:r>
      <w:r w:rsidR="004F421C" w:rsidRPr="009C5807">
        <w:tab/>
        <w:t>CSSF</w:t>
      </w:r>
      <w:r w:rsidR="004F421C" w:rsidRPr="009C5807">
        <w:rPr>
          <w:vertAlign w:val="subscript"/>
        </w:rPr>
        <w:t>intra</w:t>
      </w:r>
      <w:r w:rsidR="004F421C" w:rsidRPr="009C5807">
        <w:t>: it is a carrier specific scaling factor and is determined</w:t>
      </w:r>
    </w:p>
    <w:p w14:paraId="6E7001A8" w14:textId="6681E830" w:rsidR="004F421C" w:rsidRDefault="004F421C" w:rsidP="004F421C">
      <w:pPr>
        <w:pStyle w:val="B20"/>
      </w:pPr>
      <w:r>
        <w:t>-</w:t>
      </w:r>
      <w:r>
        <w:tab/>
      </w:r>
      <w:r w:rsidRPr="009C5807">
        <w:t>according to CSSF</w:t>
      </w:r>
      <w:r w:rsidRPr="009C5807">
        <w:rPr>
          <w:vertAlign w:val="subscript"/>
        </w:rPr>
        <w:t xml:space="preserve">outside_gap,i </w:t>
      </w:r>
      <w:r w:rsidRPr="009C5807">
        <w:t xml:space="preserve">in clause 9.1.5.1 for measurement conducted outside measurement gaps, i.e. </w:t>
      </w:r>
    </w:p>
    <w:p w14:paraId="59FC6D76" w14:textId="77777777" w:rsidR="004F421C" w:rsidRDefault="004F421C" w:rsidP="004F421C">
      <w:pPr>
        <w:pStyle w:val="B30"/>
        <w:rPr>
          <w:lang w:eastAsia="zh-CN"/>
        </w:rPr>
      </w:pPr>
      <w:r>
        <w:t>-</w:t>
      </w:r>
      <w:r>
        <w:tab/>
      </w:r>
      <w:r>
        <w:rPr>
          <w:rFonts w:hint="eastAsia"/>
          <w:lang w:val="en-US" w:eastAsia="zh-CN"/>
        </w:rPr>
        <w:t xml:space="preserve"> </w:t>
      </w:r>
      <w:r w:rsidRPr="009C5807">
        <w:t xml:space="preserve">when intra-frequency SMTC is fully non overlapping or partially overlapping with </w:t>
      </w:r>
      <w:r>
        <w:t>GAP</w:t>
      </w:r>
      <w:r w:rsidRPr="009C5807">
        <w:t>,</w:t>
      </w:r>
      <w:r>
        <w:t xml:space="preserve"> or</w:t>
      </w:r>
      <w:r w:rsidRPr="009C5807">
        <w:t xml:space="preserve"> </w:t>
      </w:r>
    </w:p>
    <w:p w14:paraId="44002334" w14:textId="74D1AB61" w:rsidR="004F421C" w:rsidRDefault="004F421C" w:rsidP="004F421C">
      <w:pPr>
        <w:pStyle w:val="B30"/>
        <w:rPr>
          <w:lang w:val="en-US" w:eastAsia="zh-CN"/>
        </w:rPr>
      </w:pPr>
      <w:r>
        <w:t>-</w:t>
      </w:r>
      <w:r>
        <w:tab/>
      </w:r>
      <w:r>
        <w:rPr>
          <w:rFonts w:hint="eastAsia"/>
          <w:lang w:val="en-US" w:eastAsia="zh-CN"/>
        </w:rPr>
        <w:t xml:space="preserve"> </w:t>
      </w:r>
      <w:r>
        <w:rPr>
          <w:lang w:eastAsia="zh-CN"/>
        </w:rPr>
        <w:t xml:space="preserve">when </w:t>
      </w:r>
      <w:r>
        <w:t>intra-frequency SMTC is fully non overlapping</w:t>
      </w:r>
      <w:r>
        <w:rPr>
          <w:rFonts w:hint="eastAsia"/>
          <w:lang w:val="en-US" w:eastAsia="zh-CN"/>
        </w:rPr>
        <w:t xml:space="preserve"> </w:t>
      </w:r>
      <w:r>
        <w:t>with GAP for UE indicating [</w:t>
      </w:r>
      <w:r>
        <w:rPr>
          <w:rFonts w:hint="eastAsia"/>
          <w:lang w:val="en-US" w:eastAsia="zh-CN"/>
        </w:rPr>
        <w:t>no gap with interruption</w:t>
      </w:r>
      <w:r>
        <w:t xml:space="preserve">], </w:t>
      </w:r>
      <w:r>
        <w:rPr>
          <w:rFonts w:hint="eastAsia"/>
          <w:lang w:val="en-US" w:eastAsia="zh-CN"/>
        </w:rPr>
        <w:t xml:space="preserve"> or</w:t>
      </w:r>
    </w:p>
    <w:p w14:paraId="1271B8B4" w14:textId="2AA8A96B" w:rsidR="00C80327" w:rsidRDefault="004F421C" w:rsidP="007A50FE">
      <w:pPr>
        <w:pStyle w:val="B30"/>
        <w:rPr>
          <w:lang w:eastAsia="zh-CN"/>
        </w:rPr>
      </w:pPr>
      <w:r>
        <w:t>-</w:t>
      </w:r>
      <w:r>
        <w:tab/>
      </w:r>
      <w:r>
        <w:rPr>
          <w:rFonts w:hint="eastAsia"/>
          <w:lang w:val="en-US" w:eastAsia="zh-CN"/>
        </w:rPr>
        <w:t xml:space="preserve"> </w:t>
      </w:r>
      <w:r>
        <w:rPr>
          <w:lang w:eastAsia="zh-CN"/>
        </w:rPr>
        <w:t xml:space="preserve">when </w:t>
      </w:r>
      <w:r>
        <w:t>intra-frequency SMTC is fully non overlapping or partially overlapping</w:t>
      </w:r>
      <w:r>
        <w:rPr>
          <w:rFonts w:hint="eastAsia"/>
          <w:lang w:val="en-US" w:eastAsia="zh-CN"/>
        </w:rPr>
        <w:t xml:space="preserve"> </w:t>
      </w:r>
      <w:r>
        <w:t>with GAP for UE indicating [</w:t>
      </w:r>
      <w:r>
        <w:rPr>
          <w:rFonts w:hint="eastAsia"/>
          <w:lang w:val="en-US" w:eastAsia="zh-CN"/>
        </w:rPr>
        <w:t>no gap without interruption</w:t>
      </w:r>
      <w:r>
        <w:t>]</w:t>
      </w:r>
      <w:r>
        <w:rPr>
          <w:rFonts w:hint="eastAsia"/>
          <w:lang w:val="en-US" w:eastAsia="zh-CN"/>
        </w:rPr>
        <w:t xml:space="preserve">, </w:t>
      </w:r>
      <w:r>
        <w:t>or</w:t>
      </w:r>
    </w:p>
    <w:p w14:paraId="212A0CC4" w14:textId="7435763B" w:rsidR="00770807" w:rsidRDefault="00770807" w:rsidP="00770807">
      <w:pPr>
        <w:pStyle w:val="B10"/>
      </w:pPr>
      <w:bookmarkStart w:id="46" w:name="_Hlk97713957"/>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46"/>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3DE276EC"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12A8AF62"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085D653F" w14:textId="424A57B8" w:rsidR="00AC0F21" w:rsidRDefault="00AC0F21" w:rsidP="005B2FD8">
      <w:pPr>
        <w:pStyle w:val="B10"/>
        <w:ind w:firstLine="0"/>
        <w:rPr>
          <w:lang w:eastAsia="zh-CN"/>
        </w:rPr>
      </w:pPr>
      <w:r>
        <w:t xml:space="preserve">When UE supports </w:t>
      </w:r>
      <w:r>
        <w:rPr>
          <w:lang w:eastAsia="zh-CN"/>
        </w:rPr>
        <w:t xml:space="preserve">concurrent measurement GAPs, i.e., supports </w:t>
      </w:r>
      <w:r>
        <w:t>the following capability or capabilities’</w:t>
      </w:r>
      <w:r>
        <w:rPr>
          <w:lang w:eastAsia="zh-CN"/>
        </w:rPr>
        <w:t xml:space="preserve"> </w:t>
      </w:r>
      <w:r>
        <w:t>combination:</w:t>
      </w:r>
      <w:r>
        <w:rPr>
          <w:lang w:eastAsia="zh-CN"/>
        </w:rPr>
        <w:t xml:space="preserve"> </w:t>
      </w:r>
    </w:p>
    <w:p w14:paraId="0201C70E" w14:textId="02D01510" w:rsidR="00AC0F21" w:rsidRDefault="00AC0F21" w:rsidP="00AC0F21">
      <w:pPr>
        <w:pStyle w:val="B20"/>
      </w:pPr>
      <w:r>
        <w:t>-</w:t>
      </w:r>
      <w:r>
        <w:tab/>
      </w:r>
      <w:r w:rsidRPr="001E323A">
        <w:t>concurrentMeasGap-r17</w:t>
      </w:r>
      <w:r w:rsidR="001A2CC8">
        <w:t>,</w:t>
      </w:r>
      <w:r>
        <w:rPr>
          <w:lang w:eastAsia="zh-CN"/>
        </w:rPr>
        <w:t xml:space="preserve"> </w:t>
      </w:r>
      <w:r>
        <w:t>or</w:t>
      </w:r>
    </w:p>
    <w:p w14:paraId="76632508" w14:textId="679CA847" w:rsidR="001A2CC8" w:rsidRDefault="001A2CC8" w:rsidP="00AC0F21">
      <w:pPr>
        <w:pStyle w:val="B20"/>
        <w:rPr>
          <w:i/>
        </w:rPr>
      </w:pPr>
      <w:r>
        <w:t>-</w:t>
      </w:r>
      <w:r>
        <w:tab/>
      </w:r>
      <w:r w:rsidRPr="00170F34">
        <w:t xml:space="preserve">or </w:t>
      </w:r>
      <w:r w:rsidRPr="00170F34">
        <w:rPr>
          <w:i/>
        </w:rPr>
        <w:t>musim-GapPreference-r17</w:t>
      </w:r>
      <w:r>
        <w:rPr>
          <w:i/>
        </w:rPr>
        <w:t>, or</w:t>
      </w:r>
    </w:p>
    <w:p w14:paraId="4AFE159B" w14:textId="05606FC3" w:rsidR="001A2CC8" w:rsidRDefault="001A2CC8" w:rsidP="00AC0F21">
      <w:pPr>
        <w:pStyle w:val="B20"/>
      </w:pPr>
      <w:r>
        <w:rPr>
          <w:i/>
        </w:rPr>
        <w:t>-</w:t>
      </w:r>
      <w:r>
        <w:rPr>
          <w:i/>
        </w:rPr>
        <w:tab/>
      </w:r>
      <w:r>
        <w:t xml:space="preserve">both </w:t>
      </w:r>
      <w:r w:rsidRPr="0084207A">
        <w:t xml:space="preserve">concurrent measurement gap </w:t>
      </w:r>
      <w:r>
        <w:t>and</w:t>
      </w:r>
      <w:r w:rsidRPr="00170F34">
        <w:t xml:space="preserve"> </w:t>
      </w:r>
      <w:r w:rsidRPr="00170F34">
        <w:rPr>
          <w:i/>
        </w:rPr>
        <w:t>musim-GapPreference-r17</w:t>
      </w:r>
      <w:r>
        <w:rPr>
          <w:i/>
        </w:rPr>
        <w:t>, or</w:t>
      </w:r>
    </w:p>
    <w:p w14:paraId="193E1B29" w14:textId="77777777" w:rsidR="00AC0F21" w:rsidRDefault="00AC0F21" w:rsidP="00AC0F21">
      <w:pPr>
        <w:pStyle w:val="B20"/>
        <w:rPr>
          <w:lang w:eastAsia="zh-CN"/>
        </w:rPr>
      </w:pPr>
      <w:r>
        <w:t>-</w:t>
      </w:r>
      <w:r>
        <w:tab/>
        <w:t>[</w:t>
      </w:r>
      <w:r>
        <w:rPr>
          <w:lang w:eastAsia="zh-CN"/>
        </w:rPr>
        <w:t>concurrent gap with Pre-MG capability]</w:t>
      </w:r>
      <w:r>
        <w:t>, or</w:t>
      </w:r>
    </w:p>
    <w:p w14:paraId="7EA4BAC7" w14:textId="77777777" w:rsidR="00AC0F21" w:rsidRDefault="00AC0F21" w:rsidP="00AC0F21">
      <w:pPr>
        <w:pStyle w:val="B20"/>
        <w:rPr>
          <w:lang w:eastAsia="zh-CN"/>
        </w:rPr>
      </w:pPr>
      <w:r>
        <w:t>-</w:t>
      </w:r>
      <w:r>
        <w:tab/>
        <w:t>[</w:t>
      </w:r>
      <w:r>
        <w:rPr>
          <w:lang w:eastAsia="zh-CN"/>
        </w:rPr>
        <w:t>concurrent gap with NCSG capability],</w:t>
      </w:r>
      <w:r>
        <w:t xml:space="preserve"> </w:t>
      </w:r>
    </w:p>
    <w:p w14:paraId="7A908DA1" w14:textId="3B13E072" w:rsidR="002E055D" w:rsidRPr="0084207A" w:rsidRDefault="00AC0F21" w:rsidP="00AC0F21">
      <w:pPr>
        <w:pStyle w:val="B10"/>
        <w:rPr>
          <w:rFonts w:eastAsia="SimSun"/>
        </w:rPr>
      </w:pPr>
      <w:r>
        <w:t xml:space="preserve">and </w:t>
      </w:r>
      <w:r>
        <w:rPr>
          <w:lang w:eastAsia="zh-CN"/>
        </w:rPr>
        <w:t xml:space="preserve">UE </w:t>
      </w:r>
      <w:r>
        <w:t xml:space="preserve">concurrent </w:t>
      </w:r>
      <w:r>
        <w:rPr>
          <w:lang w:eastAsia="zh-CN"/>
        </w:rPr>
        <w:t>measurement GAPs</w:t>
      </w:r>
      <w:r w:rsidR="001A2CC8" w:rsidRPr="001A2CC8">
        <w:rPr>
          <w:lang w:eastAsia="zh-CN"/>
        </w:rPr>
        <w:t xml:space="preserve"> </w:t>
      </w:r>
      <w:r w:rsidR="001A2CC8">
        <w:rPr>
          <w:lang w:eastAsia="zh-CN"/>
        </w:rPr>
        <w:t xml:space="preserve">or periodic MUSIM gaps or both </w:t>
      </w:r>
      <w:r w:rsidR="001A2CC8" w:rsidRPr="008B40E7">
        <w:t xml:space="preserve">concurrent gaps </w:t>
      </w:r>
      <w:r w:rsidR="001A2CC8">
        <w:rPr>
          <w:lang w:eastAsia="zh-CN"/>
        </w:rPr>
        <w:t>and periodic MUSIM gaps</w:t>
      </w:r>
      <w:r w:rsidR="001A2CC8">
        <w:t xml:space="preserve"> are configured</w:t>
      </w:r>
    </w:p>
    <w:p w14:paraId="169652CD" w14:textId="049639C1" w:rsidR="002E055D" w:rsidRPr="0084207A" w:rsidRDefault="00AC0F21" w:rsidP="00127167">
      <w:pPr>
        <w:pStyle w:val="B10"/>
        <w:rPr>
          <w:rFonts w:eastAsia="SimSun"/>
          <w:u w:val="single"/>
          <w:lang w:eastAsia="zh-CN"/>
        </w:rPr>
      </w:pPr>
      <w:r>
        <w:tab/>
        <w:t>K</w:t>
      </w:r>
      <w:r>
        <w:rPr>
          <w:vertAlign w:val="subscript"/>
        </w:rPr>
        <w:t>p</w:t>
      </w:r>
      <w:r>
        <w:t xml:space="preserve"> is</w:t>
      </w:r>
      <w:r>
        <w:rPr>
          <w:lang w:eastAsia="zh-CN"/>
        </w:rPr>
        <w:t xml:space="preserve"> </w:t>
      </w:r>
      <w:r>
        <w:t xml:space="preserve">the scaling factor for </w:t>
      </w:r>
      <w:r>
        <w:rPr>
          <w:lang w:eastAsia="zh-CN"/>
        </w:rPr>
        <w:t>an SSB frequency layer to be measured without GAP.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1FF338F3" w14:textId="33400E08" w:rsidR="002E055D" w:rsidRPr="0084207A" w:rsidRDefault="00AC0F21" w:rsidP="00127167">
      <w:pPr>
        <w:pStyle w:val="B10"/>
        <w:rPr>
          <w:rFonts w:eastAsia="SimSun"/>
          <w:lang w:eastAsia="zh-CN"/>
        </w:rPr>
      </w:pPr>
      <w:r>
        <w:rPr>
          <w:lang w:eastAsia="zh-CN"/>
        </w:rPr>
        <w:t>-</w:t>
      </w:r>
      <w:r>
        <w:rPr>
          <w:lang w:eastAsia="zh-CN"/>
        </w:rPr>
        <w:tab/>
        <w:t>For a window W of duration max(SMTC period</w:t>
      </w:r>
      <w:r>
        <w:rPr>
          <w:vertAlign w:val="subscript"/>
          <w:lang w:eastAsia="zh-CN"/>
        </w:rPr>
        <w:t xml:space="preserve">,  </w:t>
      </w:r>
      <w:r>
        <w:rPr>
          <w:lang w:eastAsia="zh-CN"/>
        </w:rPr>
        <w:t>xRP_max), where xRP_max is the maximum xRP across all configured per-UE measurement GAPs</w:t>
      </w:r>
      <w:r w:rsidR="001A2CC8">
        <w:rPr>
          <w:lang w:eastAsia="zh-CN"/>
        </w:rPr>
        <w:t>,</w:t>
      </w:r>
      <w:r>
        <w:rPr>
          <w:lang w:eastAsia="zh-CN"/>
        </w:rPr>
        <w:t xml:space="preserve"> </w:t>
      </w:r>
      <w:r w:rsidR="001A2CC8">
        <w:rPr>
          <w:lang w:eastAsia="zh-CN"/>
        </w:rPr>
        <w:t xml:space="preserve">periodic MUSIM gaps, </w:t>
      </w:r>
      <w:r>
        <w:rPr>
          <w:lang w:eastAsia="zh-CN"/>
        </w:rPr>
        <w:t>and/or per-FR measurement GAPs within the same FR as the SSB frequency layer, and starting from the beginning of any SMTC occasion:</w:t>
      </w:r>
    </w:p>
    <w:p w14:paraId="50DC77C7" w14:textId="3B672944" w:rsidR="002E055D" w:rsidRPr="0084207A" w:rsidRDefault="00AC0F21" w:rsidP="00127167">
      <w:pPr>
        <w:pStyle w:val="B20"/>
        <w:rPr>
          <w:rFonts w:eastAsia="SimSun"/>
          <w:lang w:eastAsia="zh-CN"/>
        </w:rPr>
      </w:pPr>
      <w:r>
        <w:rPr>
          <w:lang w:eastAsia="zh-CN"/>
        </w:rPr>
        <w:t>-</w:t>
      </w:r>
      <w:r>
        <w:rPr>
          <w:lang w:eastAsia="zh-CN"/>
        </w:rPr>
        <w:tab/>
        <w:t>N</w:t>
      </w:r>
      <w:r>
        <w:rPr>
          <w:vertAlign w:val="subscript"/>
          <w:lang w:eastAsia="zh-CN"/>
        </w:rPr>
        <w:t>total</w:t>
      </w:r>
      <w:r>
        <w:rPr>
          <w:lang w:eastAsia="zh-CN"/>
        </w:rPr>
        <w:t xml:space="preserve"> is the total number of SMTC occasions within the window, including those overlapped with GAP </w:t>
      </w:r>
      <w:r w:rsidR="001A2CC8">
        <w:rPr>
          <w:lang w:eastAsia="zh-CN"/>
        </w:rPr>
        <w:t xml:space="preserve">and MUSIM gap </w:t>
      </w:r>
      <w:r>
        <w:rPr>
          <w:lang w:eastAsia="zh-CN"/>
        </w:rPr>
        <w:t>occasions within the window, and</w:t>
      </w:r>
    </w:p>
    <w:p w14:paraId="34EBDB4B" w14:textId="7FA6DFCE" w:rsidR="002E055D" w:rsidRPr="0084207A" w:rsidRDefault="00AC0F21" w:rsidP="00127167">
      <w:pPr>
        <w:pStyle w:val="B20"/>
        <w:rPr>
          <w:rFonts w:eastAsia="SimSun"/>
          <w:lang w:eastAsia="zh-CN"/>
        </w:rPr>
      </w:pPr>
      <w:r>
        <w:rPr>
          <w:lang w:eastAsia="zh-CN"/>
        </w:rPr>
        <w:t>-</w:t>
      </w:r>
      <w:r>
        <w:rPr>
          <w:lang w:eastAsia="zh-CN"/>
        </w:rPr>
        <w:tab/>
      </w:r>
      <w:r w:rsidR="001A2CC8">
        <w:rPr>
          <w:lang w:eastAsia="zh-CN"/>
        </w:rPr>
        <w:t>N</w:t>
      </w:r>
      <w:r w:rsidR="001A2CC8">
        <w:rPr>
          <w:vertAlign w:val="subscript"/>
          <w:lang w:eastAsia="zh-CN"/>
        </w:rPr>
        <w:t>available</w:t>
      </w:r>
      <w:r w:rsidR="001A2CC8">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section 9.1.8.3 and </w:t>
      </w:r>
      <w:r w:rsidR="001A2CC8">
        <w:t>9.1.10.6, respectively</w:t>
      </w:r>
      <w:r w:rsidR="001A2CC8">
        <w:rPr>
          <w:lang w:eastAsia="zh-CN"/>
        </w:rPr>
        <w:t>.</w:t>
      </w:r>
    </w:p>
    <w:p w14:paraId="5748A975" w14:textId="77777777" w:rsidR="002E055D" w:rsidRDefault="002E055D" w:rsidP="00127167">
      <w:pPr>
        <w:pStyle w:val="B20"/>
        <w:rPr>
          <w:rFonts w:eastAsia="SimSun"/>
          <w:lang w:eastAsia="zh-TW"/>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lang w:eastAsia="zh-CN"/>
        </w:rPr>
        <w:t>N</w:t>
      </w:r>
      <w:r w:rsidRPr="0084207A">
        <w:rPr>
          <w:rFonts w:eastAsia="SimSun"/>
          <w:vertAlign w:val="subscript"/>
          <w:lang w:eastAsia="zh-CN"/>
        </w:rPr>
        <w:t>available</w:t>
      </w:r>
      <w:r w:rsidRPr="0084207A">
        <w:rPr>
          <w:rFonts w:eastAsia="SimSun"/>
          <w:lang w:eastAsia="zh-TW"/>
        </w:rPr>
        <w:t xml:space="preserve"> = 0.</w:t>
      </w:r>
    </w:p>
    <w:p w14:paraId="08189B63" w14:textId="330DD42C" w:rsidR="00E80676" w:rsidRPr="0084207A" w:rsidRDefault="00E80676" w:rsidP="00127167">
      <w:pPr>
        <w:pStyle w:val="B20"/>
        <w:rPr>
          <w:rFonts w:eastAsia="SimSun"/>
          <w:lang w:eastAsia="zh-CN"/>
        </w:rPr>
      </w:pPr>
      <w:r>
        <w:rPr>
          <w:lang w:eastAsia="zh-CN"/>
        </w:rPr>
        <w:t>-</w:t>
      </w:r>
      <w:r>
        <w:rPr>
          <w:lang w:eastAsia="zh-CN"/>
        </w:rPr>
        <w:tab/>
        <w:t>xRP = MGRP when configured GAP is activated Pre-MG or MG, and xRP = VIRP when configured GAP is NCSG.</w:t>
      </w:r>
    </w:p>
    <w:p w14:paraId="1BDC2DCC" w14:textId="36A3E0F2" w:rsidR="001A2CC8" w:rsidRDefault="00E80676" w:rsidP="00E80676">
      <w:pPr>
        <w:pStyle w:val="B20"/>
        <w:rPr>
          <w:lang w:eastAsia="zh-CN"/>
        </w:rPr>
      </w:pPr>
      <w:r>
        <w:rPr>
          <w:lang w:eastAsia="zh-CN"/>
        </w:rPr>
        <w:tab/>
      </w:r>
      <w:r w:rsidR="001A2CC8">
        <w:t>Requirements</w:t>
      </w:r>
      <w:r w:rsidR="001A2CC8">
        <w:rPr>
          <w:lang w:eastAsia="zh-TW"/>
        </w:rPr>
        <w:t xml:space="preserve"> in this clause do not apply when </w:t>
      </w:r>
      <w:r w:rsidR="001A2CC8">
        <w:rPr>
          <w:lang w:eastAsia="zh-CN"/>
        </w:rPr>
        <w:t>N</w:t>
      </w:r>
      <w:r w:rsidR="001A2CC8">
        <w:rPr>
          <w:vertAlign w:val="subscript"/>
          <w:lang w:eastAsia="zh-CN"/>
        </w:rPr>
        <w:t>available</w:t>
      </w:r>
      <w:r w:rsidR="001A2CC8">
        <w:rPr>
          <w:lang w:eastAsia="zh-TW"/>
        </w:rPr>
        <w:t xml:space="preserve"> = 0 due to </w:t>
      </w:r>
      <w:r w:rsidR="001A2CC8" w:rsidRPr="00925E91">
        <w:rPr>
          <w:lang w:eastAsia="zh-TW"/>
        </w:rPr>
        <w:t xml:space="preserve">fully </w:t>
      </w:r>
      <w:r w:rsidR="001A2CC8">
        <w:t xml:space="preserve">overlapping </w:t>
      </w:r>
      <w:r w:rsidR="001A2CC8">
        <w:rPr>
          <w:lang w:eastAsia="zh-TW"/>
        </w:rPr>
        <w:t xml:space="preserve">between </w:t>
      </w:r>
      <w:r w:rsidR="001A2CC8">
        <w:t xml:space="preserve">SMTC </w:t>
      </w:r>
      <w:r w:rsidR="001A2CC8">
        <w:rPr>
          <w:lang w:eastAsia="zh-CN"/>
        </w:rPr>
        <w:t xml:space="preserve">occasions </w:t>
      </w:r>
      <w:r w:rsidR="001A2CC8">
        <w:t>and</w:t>
      </w:r>
      <w:r w:rsidR="001A2CC8" w:rsidRPr="00925E91">
        <w:rPr>
          <w:lang w:eastAsia="zh-TW"/>
        </w:rPr>
        <w:t xml:space="preserve"> </w:t>
      </w:r>
      <w:r w:rsidR="001A2CC8">
        <w:rPr>
          <w:lang w:eastAsia="zh-TW"/>
        </w:rPr>
        <w:t>MUSIM</w:t>
      </w:r>
      <w:r w:rsidR="001A2CC8" w:rsidRPr="00925E91">
        <w:rPr>
          <w:lang w:eastAsia="zh-TW"/>
        </w:rPr>
        <w:t xml:space="preserve"> gap</w:t>
      </w:r>
      <w:r w:rsidR="001A2CC8">
        <w:rPr>
          <w:lang w:eastAsia="zh-TW"/>
        </w:rPr>
        <w:t xml:space="preserve"> occasions </w:t>
      </w:r>
      <w:r w:rsidR="001A2CC8">
        <w:rPr>
          <w:lang w:eastAsia="zh-CN"/>
        </w:rPr>
        <w:t>within the window W.</w:t>
      </w:r>
    </w:p>
    <w:p w14:paraId="68D59FB5" w14:textId="1376C302" w:rsidR="001A2CC8" w:rsidRPr="00252480" w:rsidRDefault="00E80676" w:rsidP="00E80676">
      <w:pPr>
        <w:pStyle w:val="B20"/>
        <w:rPr>
          <w:lang w:eastAsia="zh-CN"/>
        </w:rPr>
      </w:pPr>
      <w:r>
        <w:rPr>
          <w:lang w:eastAsia="zh-CN"/>
        </w:rPr>
        <w:tab/>
      </w:r>
      <w:r w:rsidR="001A2CC8" w:rsidRPr="00252480">
        <w:rPr>
          <w:lang w:eastAsia="zh-CN"/>
        </w:rPr>
        <w:t xml:space="preserve">Editor Note: FSS for the case </w:t>
      </w:r>
      <w:r w:rsidR="001A2CC8" w:rsidRPr="00252480">
        <w:rPr>
          <w:lang w:eastAsia="zh-TW"/>
        </w:rPr>
        <w:t xml:space="preserve">when </w:t>
      </w:r>
      <w:r w:rsidR="001A2CC8" w:rsidRPr="00252480">
        <w:rPr>
          <w:lang w:eastAsia="zh-CN"/>
        </w:rPr>
        <w:t>N</w:t>
      </w:r>
      <w:r w:rsidR="001A2CC8" w:rsidRPr="00252480">
        <w:rPr>
          <w:vertAlign w:val="subscript"/>
          <w:lang w:eastAsia="zh-CN"/>
        </w:rPr>
        <w:t>available</w:t>
      </w:r>
      <w:r w:rsidR="001A2CC8" w:rsidRPr="00252480">
        <w:rPr>
          <w:lang w:eastAsia="zh-TW"/>
        </w:rPr>
        <w:t xml:space="preserve"> = 0 due to fully </w:t>
      </w:r>
      <w:r w:rsidR="001A2CC8" w:rsidRPr="00252480">
        <w:t xml:space="preserve">overlapping </w:t>
      </w:r>
      <w:r w:rsidR="001A2CC8" w:rsidRPr="00252480">
        <w:rPr>
          <w:lang w:eastAsia="zh-TW"/>
        </w:rPr>
        <w:t xml:space="preserve">between </w:t>
      </w:r>
      <w:r w:rsidR="001A2CC8" w:rsidRPr="00252480">
        <w:t xml:space="preserve">SMTC </w:t>
      </w:r>
      <w:r w:rsidR="001A2CC8" w:rsidRPr="00252480">
        <w:rPr>
          <w:lang w:eastAsia="zh-CN"/>
        </w:rPr>
        <w:t xml:space="preserve">occasions </w:t>
      </w:r>
      <w:r w:rsidR="001A2CC8" w:rsidRPr="00252480">
        <w:t>and</w:t>
      </w:r>
      <w:r w:rsidR="001A2CC8" w:rsidRPr="00252480">
        <w:rPr>
          <w:lang w:eastAsia="zh-TW"/>
        </w:rPr>
        <w:t xml:space="preserve"> the union of MUSIM gap and measurement gap occasions </w:t>
      </w:r>
      <w:r w:rsidR="001A2CC8" w:rsidRPr="00252480">
        <w:rPr>
          <w:lang w:eastAsia="zh-CN"/>
        </w:rPr>
        <w:t>within the window W.</w:t>
      </w:r>
    </w:p>
    <w:p w14:paraId="4528B074" w14:textId="3FE4D454" w:rsidR="001A2CC8" w:rsidRDefault="001A2CC8" w:rsidP="00700BD5">
      <w:pPr>
        <w:rPr>
          <w:lang w:eastAsia="zh-CN"/>
        </w:rPr>
      </w:pPr>
      <w:r>
        <w:t>When UE supports [</w:t>
      </w:r>
      <w:r w:rsidRPr="00252480">
        <w:rPr>
          <w:i/>
          <w:iCs/>
        </w:rPr>
        <w:t xml:space="preserve">MUSIM-GapConfig-17] </w:t>
      </w:r>
      <w:r>
        <w:t>and the SMTC occasion of the target frequency layer is overlapping with the configured aperiodic MUSIM gap, longer cell identification period for the target frequency layer is expected.</w:t>
      </w:r>
    </w:p>
    <w:p w14:paraId="1382983D" w14:textId="3BF3B3BA" w:rsidR="008810DE" w:rsidRPr="00174BAF" w:rsidRDefault="001B6B52" w:rsidP="00AC0F21">
      <w:pPr>
        <w:pStyle w:val="B10"/>
        <w:rPr>
          <w:rFonts w:eastAsia="SimSun"/>
          <w:lang w:eastAsia="zh-CN"/>
        </w:rPr>
      </w:pPr>
      <w:r>
        <w:t>-</w:t>
      </w:r>
      <w:r>
        <w:tab/>
        <w:t xml:space="preserve">Otherwise, when the UE is not configured with </w:t>
      </w:r>
      <w:r>
        <w:rPr>
          <w:lang w:eastAsia="zh-CN"/>
        </w:rPr>
        <w:t>or UE does not support concurrent measurement GAPs: and the UE is not configured with periodic MUSIM gaps or UE does not support MUSIM gaps:</w:t>
      </w:r>
    </w:p>
    <w:p w14:paraId="1417108A" w14:textId="77777777" w:rsidR="008810DE" w:rsidRPr="00174BAF" w:rsidRDefault="008810DE" w:rsidP="00AC0F21">
      <w:pPr>
        <w:pStyle w:val="B10"/>
      </w:pPr>
      <w:r w:rsidRPr="00174BAF">
        <w:tab/>
        <w:t>When intra-frequency SMTC is fully non overlapping with measurement gaps</w:t>
      </w:r>
      <w:r>
        <w:t xml:space="preserve"> or NCSG,</w:t>
      </w:r>
      <w:r w:rsidRPr="00174BAF">
        <w:t xml:space="preserve"> or intra-frequency SMTC is fully overlapping with MGs</w:t>
      </w:r>
      <w:r>
        <w:t xml:space="preserve"> or NCSG</w:t>
      </w:r>
      <w:r w:rsidRPr="00174BAF">
        <w:t>, Kp=1</w:t>
      </w:r>
    </w:p>
    <w:p w14:paraId="2F849521" w14:textId="67DD4760" w:rsidR="00BA4798" w:rsidRPr="009C5807" w:rsidRDefault="008810DE" w:rsidP="008810DE">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eastAsia="zh-CN"/>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measurement objects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0816E5">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7C539B8" w14:textId="3BF139B7" w:rsidR="003C6F3C" w:rsidRDefault="003C6F3C" w:rsidP="003C6F3C">
      <w:pPr>
        <w:pStyle w:val="B10"/>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204DA311" w14:textId="43017A75" w:rsidR="000E0C0E" w:rsidRPr="009C5807" w:rsidRDefault="000E0C0E" w:rsidP="003C6F3C">
      <w:pPr>
        <w:pStyle w:val="B10"/>
      </w:pPr>
      <w:r>
        <w:rPr>
          <w:lang w:val="en-US" w:eastAsia="zh-CN"/>
        </w:rPr>
        <w:t>-</w:t>
      </w:r>
      <w:r>
        <w:rPr>
          <w:lang w:val="en-US" w:eastAsia="zh-CN"/>
        </w:rPr>
        <w:tab/>
      </w:r>
      <w:r>
        <w:rPr>
          <w:rFonts w:hint="eastAsia"/>
          <w:lang w:val="en-US" w:eastAsia="zh-CN"/>
        </w:rPr>
        <w:t>When the target SSB is completely contained in active BWP of UE or the active downlink BWP is initial BWP, the intra-frequency measurement should be without gap without interruption regardless of the NeedForGaps</w:t>
      </w:r>
      <w:r>
        <w:rPr>
          <w:lang w:val="en-US" w:eastAsia="zh-CN"/>
        </w:rPr>
        <w:t>’</w:t>
      </w:r>
      <w:r>
        <w:rPr>
          <w:rFonts w:hint="eastAsia"/>
          <w:lang w:val="en-US" w:eastAsia="zh-CN"/>
        </w:rPr>
        <w:t xml:space="preserve"> status reporting.</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lang w:eastAsia="zh-CN"/>
              </w:rPr>
              <w:t xml:space="preserve"> is</w:t>
            </w:r>
            <w:r w:rsidRPr="00B343A0">
              <w:t xml:space="preserve"> not configured, M2 = 1.5; When </w:t>
            </w:r>
            <w:r w:rsidRPr="00B343A0">
              <w:rPr>
                <w:i/>
                <w:iCs/>
              </w:rPr>
              <w:t>highSpeedMeasFlag-r16</w:t>
            </w:r>
            <w:r w:rsidRPr="00B343A0">
              <w:rPr>
                <w:rFonts w:eastAsia="Malgun Gothic"/>
                <w:lang w:eastAsia="zh-CN"/>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eastAsia="zh-CN"/>
              </w:rPr>
              <w:t xml:space="preserve">When </w:t>
            </w:r>
            <w:r w:rsidRPr="00E94FE6">
              <w:rPr>
                <w:i/>
                <w:iCs/>
              </w:rPr>
              <w:t>highSpeedMeasCA-Scell-r17</w:t>
            </w:r>
            <w:r>
              <w:rPr>
                <w:rFonts w:eastAsia="DengXian"/>
                <w:lang w:val="en-US" w:eastAsia="zh-CN"/>
              </w:rPr>
              <w:t xml:space="preserve"> </w:t>
            </w:r>
            <w:r w:rsidRPr="00EB5A20">
              <w:rPr>
                <w:rFonts w:eastAsia="DengXian"/>
                <w:lang w:val="en-US" w:eastAsia="zh-CN"/>
              </w:rPr>
              <w:t>is configured</w:t>
            </w:r>
            <w:r>
              <w:rPr>
                <w:rFonts w:eastAsia="DengXian"/>
                <w:lang w:val="en-US" w:eastAsia="zh-CN"/>
              </w:rPr>
              <w:t xml:space="preserve"> </w:t>
            </w:r>
            <w:r w:rsidRPr="00D9563A">
              <w:rPr>
                <w:rFonts w:eastAsia="DengXian"/>
                <w:lang w:val="en-US" w:eastAsia="zh-CN"/>
              </w:rPr>
              <w:t xml:space="preserve">and UE supports </w:t>
            </w:r>
            <w:r w:rsidRPr="002C1E16">
              <w:rPr>
                <w:rFonts w:eastAsia="DengXian"/>
                <w:i/>
                <w:iCs/>
                <w:lang w:val="en-US" w:eastAsia="zh-CN"/>
              </w:rPr>
              <w:t>measurementEnhancementCA-r17</w:t>
            </w:r>
            <w:r w:rsidRPr="00EB5A20">
              <w:rPr>
                <w:rFonts w:eastAsia="DengXian"/>
                <w:lang w:val="en-US" w:eastAsia="zh-CN"/>
              </w:rPr>
              <w:t>,</w:t>
            </w:r>
            <w:r>
              <w:rPr>
                <w:rFonts w:eastAsia="DengXian"/>
                <w:lang w:val="en-US" w:eastAsia="zh-CN"/>
              </w:rPr>
              <w:t xml:space="preserve"> </w:t>
            </w:r>
            <w:r w:rsidRPr="001E16D4">
              <w:rPr>
                <w:rFonts w:eastAsia="DengXian"/>
                <w:lang w:val="en-US" w:eastAsia="zh-CN"/>
              </w:rPr>
              <w:t>M2 = 1.5 if SMTC periodicity &gt; 40 ms;</w:t>
            </w:r>
            <w:r>
              <w:rPr>
                <w:rFonts w:eastAsia="DengXian"/>
                <w:lang w:val="en-US" w:eastAsia="zh-CN"/>
              </w:rPr>
              <w:t xml:space="preserve"> </w:t>
            </w:r>
            <w:r w:rsidRPr="001E16D4">
              <w:rPr>
                <w:rFonts w:eastAsia="DengXian"/>
                <w:lang w:val="en-US" w:eastAsia="zh-CN"/>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lang w:eastAsia="zh-CN"/>
        </w:rPr>
      </w:pPr>
      <w:r w:rsidRPr="009C5807">
        <w:t>Table 9.2.5.1-</w:t>
      </w:r>
      <w:r>
        <w:t>10</w:t>
      </w:r>
      <w:r w:rsidRPr="009C5807">
        <w:t>: Time period for time index detection, deactivated SCell (FR1)</w:t>
      </w:r>
      <w:r w:rsidRPr="00C742F6">
        <w:rPr>
          <w:rFonts w:ascii="DengXian" w:eastAsia="DengXian" w:hAnsi="DengXian" w:hint="eastAsia"/>
          <w:lang w:eastAsia="zh-CN"/>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Pr>
        <w:rPr>
          <w:lang w:eastAsia="zh-CN"/>
        </w:rPr>
      </w:pPr>
    </w:p>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Pr>
        <w:rPr>
          <w:lang w:eastAsia="zh-CN"/>
        </w:rPr>
      </w:pPr>
    </w:p>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rFonts w:hint="eastAsia"/>
                <w:vertAlign w:val="subscript"/>
                <w:lang w:eastAsia="zh-CN"/>
              </w:rPr>
              <w:t>p</w:t>
            </w:r>
            <w:r>
              <w:rPr>
                <w:vertAlign w:val="subscript"/>
                <w:lang w:eastAsia="zh-CN"/>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ml:space="preserve"> </w:t>
            </w:r>
            <w:r>
              <w:t>)</w:t>
            </w:r>
            <w:r w:rsidRPr="009C5807">
              <w:t>x DRX cycle x CSSF</w:t>
            </w:r>
            <w:r w:rsidRPr="009C5807">
              <w:rPr>
                <w:vertAlign w:val="subscript"/>
              </w:rPr>
              <w:t>intra</w:t>
            </w:r>
          </w:p>
        </w:tc>
      </w:tr>
    </w:tbl>
    <w:p w14:paraId="142F02CB" w14:textId="77777777" w:rsidR="00A2763F" w:rsidRDefault="00A2763F" w:rsidP="00A15472">
      <w:pPr>
        <w:rPr>
          <w:lang w:eastAsia="zh-CN"/>
        </w:rPr>
      </w:pPr>
    </w:p>
    <w:p w14:paraId="1A91CC64" w14:textId="77777777" w:rsidR="00617AC2" w:rsidRPr="00B15EE9" w:rsidRDefault="00617AC2" w:rsidP="00617AC2">
      <w:pPr>
        <w:pStyle w:val="TH"/>
      </w:pPr>
      <w:r w:rsidRPr="00B15EE9">
        <w:t xml:space="preserve">Table </w:t>
      </w:r>
      <w:r>
        <w:t>9.2</w:t>
      </w:r>
      <w:r w:rsidRPr="00B15EE9">
        <w:t>.5.1-</w:t>
      </w:r>
      <w:r>
        <w:t>16</w:t>
      </w:r>
      <w:r w:rsidRPr="00B15EE9">
        <w:t>: Time period for time index detection (FR1) for</w:t>
      </w:r>
      <w:r>
        <w:t xml:space="preserve"> less_than_5Mhz channel bandwidth </w:t>
      </w:r>
      <w:r w:rsidRPr="00B15EE9">
        <w:t>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17AC2" w:rsidRPr="00B15EE9" w14:paraId="561B70EA"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665ACF06" w14:textId="77777777" w:rsidR="00617AC2" w:rsidRPr="00B15EE9" w:rsidRDefault="00617AC2" w:rsidP="00DF0FC8">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C509F2" w14:textId="77777777" w:rsidR="00617AC2" w:rsidRPr="00B15EE9" w:rsidRDefault="00617AC2" w:rsidP="00DF0FC8">
            <w:pPr>
              <w:pStyle w:val="TAH"/>
            </w:pPr>
            <w:r w:rsidRPr="00B15EE9">
              <w:t>T</w:t>
            </w:r>
            <w:r w:rsidRPr="00B15EE9">
              <w:rPr>
                <w:vertAlign w:val="subscript"/>
              </w:rPr>
              <w:t>SSB_time_index_intra_</w:t>
            </w:r>
            <w:r>
              <w:rPr>
                <w:vertAlign w:val="subscript"/>
              </w:rPr>
              <w:t>less_than_5Mhz</w:t>
            </w:r>
          </w:p>
        </w:tc>
      </w:tr>
      <w:tr w:rsidR="00617AC2" w:rsidRPr="00B15EE9" w14:paraId="4A4727D8"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75C79F57" w14:textId="77777777" w:rsidR="00617AC2" w:rsidRPr="00B15EE9" w:rsidRDefault="00617AC2" w:rsidP="00DF0FC8">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638C0C0" w14:textId="77777777" w:rsidR="00617AC2" w:rsidRPr="00B15EE9" w:rsidRDefault="00617AC2" w:rsidP="00DF0FC8">
            <w:pPr>
              <w:pStyle w:val="TAC"/>
            </w:pPr>
            <w:r w:rsidRPr="00B15EE9">
              <w:t xml:space="preserve">max(120ms, ceil( </w:t>
            </w:r>
            <w:r>
              <w:t>[X]</w:t>
            </w:r>
            <w:r w:rsidRPr="00B15EE9">
              <w:t xml:space="preserve"> x K</w:t>
            </w:r>
            <w:r w:rsidRPr="00B15EE9">
              <w:rPr>
                <w:vertAlign w:val="subscript"/>
              </w:rPr>
              <w:t xml:space="preserve">p </w:t>
            </w:r>
            <w:r w:rsidRPr="00B15EE9">
              <w:t>)</w:t>
            </w:r>
            <w:r w:rsidRPr="00B15EE9">
              <w:rPr>
                <w:vertAlign w:val="superscript"/>
              </w:rPr>
              <w:t xml:space="preserve"> Note </w:t>
            </w:r>
            <w:r>
              <w:rPr>
                <w:vertAlign w:val="superscript"/>
              </w:rPr>
              <w:t>2</w:t>
            </w:r>
            <w:r w:rsidRPr="00B15EE9">
              <w:t xml:space="preserve"> </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w:t>
            </w:r>
            <w:r>
              <w:rPr>
                <w:vertAlign w:val="subscript"/>
              </w:rPr>
              <w:t>less_than_5Mhz</w:t>
            </w:r>
          </w:p>
        </w:tc>
      </w:tr>
      <w:tr w:rsidR="00617AC2" w:rsidRPr="00B15EE9" w14:paraId="53EBFAB1"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26D055BF" w14:textId="77777777" w:rsidR="00617AC2" w:rsidRPr="00B15EE9" w:rsidRDefault="00617AC2" w:rsidP="00DF0FC8">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17656C8" w14:textId="77777777" w:rsidR="00617AC2" w:rsidRPr="00B15EE9" w:rsidRDefault="00617AC2" w:rsidP="00DF0FC8">
            <w:pPr>
              <w:pStyle w:val="TAC"/>
              <w:rPr>
                <w:b/>
              </w:rPr>
            </w:pPr>
            <w:r w:rsidRPr="00B15EE9">
              <w:t>max(120ms, ceil (</w:t>
            </w:r>
            <w:r>
              <w:t>1.5 x [Y]</w:t>
            </w:r>
            <w:r w:rsidRPr="00B15EE9">
              <w:t xml:space="preserve"> x K</w:t>
            </w:r>
            <w:r w:rsidRPr="00B15EE9">
              <w:rPr>
                <w:vertAlign w:val="subscript"/>
              </w:rPr>
              <w:t>p</w:t>
            </w:r>
            <w:r w:rsidRPr="00B15EE9">
              <w:t>) x max(SMTC period,DRX cycle)) x CSSF</w:t>
            </w:r>
            <w:r w:rsidRPr="00B15EE9">
              <w:rPr>
                <w:vertAlign w:val="subscript"/>
              </w:rPr>
              <w:t>intra_</w:t>
            </w:r>
            <w:r>
              <w:rPr>
                <w:vertAlign w:val="subscript"/>
              </w:rPr>
              <w:t>less_than_5Mhz</w:t>
            </w:r>
          </w:p>
        </w:tc>
      </w:tr>
      <w:tr w:rsidR="00617AC2" w:rsidRPr="00B15EE9" w14:paraId="339A9B14"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1EFD2F72" w14:textId="77777777" w:rsidR="00617AC2" w:rsidRPr="00B15EE9" w:rsidRDefault="00617AC2" w:rsidP="00DF0FC8">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11E567" w14:textId="77777777" w:rsidR="00617AC2" w:rsidRPr="00B15EE9" w:rsidRDefault="00617AC2" w:rsidP="00DF0FC8">
            <w:pPr>
              <w:pStyle w:val="TAC"/>
              <w:rPr>
                <w:b/>
                <w:lang w:val="fr-FR"/>
              </w:rPr>
            </w:pPr>
            <w:r w:rsidRPr="00B15EE9">
              <w:rPr>
                <w:lang w:val="fr-FR"/>
              </w:rPr>
              <w:t>Ceil(</w:t>
            </w:r>
            <w:r>
              <w:rPr>
                <w:lang w:val="fr-FR"/>
              </w:rPr>
              <w:t>[Z]</w:t>
            </w:r>
            <w:r w:rsidRPr="00B15EE9">
              <w:rPr>
                <w:lang w:val="fr-FR"/>
              </w:rPr>
              <w:t xml:space="preserve"> x K</w:t>
            </w:r>
            <w:r w:rsidRPr="00B15EE9">
              <w:rPr>
                <w:vertAlign w:val="subscript"/>
                <w:lang w:val="fr-FR"/>
              </w:rPr>
              <w:t>p</w:t>
            </w:r>
            <w:r w:rsidRPr="00B15EE9">
              <w:rPr>
                <w:lang w:val="fr-FR"/>
              </w:rPr>
              <w:t>)</w:t>
            </w:r>
            <w:r w:rsidRPr="00B15EE9">
              <w:rPr>
                <w:vertAlign w:val="superscript"/>
              </w:rPr>
              <w:t xml:space="preserve"> Note </w:t>
            </w:r>
            <w:r>
              <w:rPr>
                <w:vertAlign w:val="superscript"/>
              </w:rPr>
              <w:t>2</w:t>
            </w:r>
            <w:r w:rsidRPr="00B15EE9">
              <w:t xml:space="preserve"> </w:t>
            </w:r>
            <w:r w:rsidRPr="00B15EE9">
              <w:rPr>
                <w:lang w:val="fr-FR"/>
              </w:rPr>
              <w:t xml:space="preserve"> x DRX cycle x CSSF</w:t>
            </w:r>
            <w:r w:rsidRPr="00B15EE9">
              <w:rPr>
                <w:vertAlign w:val="subscript"/>
                <w:lang w:val="fr-FR"/>
              </w:rPr>
              <w:t>intra</w:t>
            </w:r>
            <w:r w:rsidRPr="00B15EE9">
              <w:rPr>
                <w:vertAlign w:val="subscript"/>
              </w:rPr>
              <w:t>_</w:t>
            </w:r>
            <w:r>
              <w:rPr>
                <w:vertAlign w:val="subscript"/>
              </w:rPr>
              <w:t>less_than_5Mhz</w:t>
            </w:r>
          </w:p>
        </w:tc>
      </w:tr>
      <w:tr w:rsidR="00617AC2" w:rsidRPr="00B15EE9" w14:paraId="76F2D197" w14:textId="77777777" w:rsidTr="00DF0FC8">
        <w:tc>
          <w:tcPr>
            <w:tcW w:w="9241" w:type="dxa"/>
            <w:gridSpan w:val="2"/>
            <w:tcBorders>
              <w:top w:val="single" w:sz="4" w:space="0" w:color="auto"/>
              <w:left w:val="single" w:sz="4" w:space="0" w:color="auto"/>
              <w:bottom w:val="single" w:sz="4" w:space="0" w:color="auto"/>
              <w:right w:val="single" w:sz="4" w:space="0" w:color="auto"/>
            </w:tcBorders>
            <w:hideMark/>
          </w:tcPr>
          <w:p w14:paraId="4D3C0F14" w14:textId="77777777" w:rsidR="00617AC2" w:rsidRDefault="00617AC2" w:rsidP="00DF0FC8">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p w14:paraId="141B50AE" w14:textId="77777777" w:rsidR="00617AC2" w:rsidRPr="00B15EE9" w:rsidRDefault="00617AC2" w:rsidP="00DF0FC8">
            <w:pPr>
              <w:pStyle w:val="TAN"/>
              <w:ind w:left="0" w:firstLine="0"/>
            </w:pPr>
          </w:p>
        </w:tc>
      </w:tr>
    </w:tbl>
    <w:p w14:paraId="50321014" w14:textId="77777777" w:rsidR="00617AC2" w:rsidRDefault="00617AC2" w:rsidP="00A15472">
      <w:pPr>
        <w:rPr>
          <w:lang w:eastAsia="zh-CN"/>
        </w:rPr>
      </w:pPr>
    </w:p>
    <w:p w14:paraId="03089EA5" w14:textId="77777777" w:rsidR="005069C4" w:rsidRDefault="005069C4" w:rsidP="005069C4">
      <w:pPr>
        <w:pStyle w:val="TH"/>
      </w:pPr>
      <w:r>
        <w:t>Table 9.2.5.1-</w:t>
      </w:r>
      <w:r>
        <w:rPr>
          <w:lang w:val="en-US" w:eastAsia="zh-CN"/>
        </w:rPr>
        <w:t>17</w:t>
      </w:r>
      <w:r>
        <w:t>: Time period for PSS/SSS detection</w:t>
      </w:r>
      <w:r>
        <w:rPr>
          <w:rFonts w:hint="eastAsia"/>
          <w:lang w:val="en-US" w:eastAsia="zh-CN"/>
        </w:rPr>
        <w:t xml:space="preserve"> for UE </w:t>
      </w:r>
      <w:r>
        <w:rPr>
          <w:lang w:eastAsia="zh-CN"/>
        </w:rPr>
        <w:t>indicat</w:t>
      </w:r>
      <w:r>
        <w:rPr>
          <w:rFonts w:hint="eastAsia"/>
          <w:lang w:val="en-US" w:eastAsia="zh-CN"/>
        </w:rPr>
        <w:t>ing [no gap with interruption]</w:t>
      </w:r>
      <w:r>
        <w:t>,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69C4" w14:paraId="5B22AB46" w14:textId="77777777" w:rsidTr="00A14489">
        <w:tc>
          <w:tcPr>
            <w:tcW w:w="4620" w:type="dxa"/>
            <w:tcBorders>
              <w:top w:val="single" w:sz="4" w:space="0" w:color="auto"/>
              <w:left w:val="single" w:sz="4" w:space="0" w:color="auto"/>
              <w:bottom w:val="single" w:sz="4" w:space="0" w:color="auto"/>
              <w:right w:val="single" w:sz="4" w:space="0" w:color="auto"/>
            </w:tcBorders>
          </w:tcPr>
          <w:p w14:paraId="7CBAD284" w14:textId="77777777" w:rsidR="005069C4" w:rsidRDefault="005069C4" w:rsidP="00A14489">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262B0319" w14:textId="77777777" w:rsidR="005069C4" w:rsidRDefault="005069C4" w:rsidP="00A14489">
            <w:pPr>
              <w:pStyle w:val="TAH"/>
            </w:pPr>
            <w:r>
              <w:t>T</w:t>
            </w:r>
            <w:r>
              <w:rPr>
                <w:vertAlign w:val="subscript"/>
              </w:rPr>
              <w:t>PSS/SSS_sync_intra</w:t>
            </w:r>
          </w:p>
        </w:tc>
      </w:tr>
      <w:tr w:rsidR="005069C4" w14:paraId="7A539EA2" w14:textId="77777777" w:rsidTr="00A14489">
        <w:tc>
          <w:tcPr>
            <w:tcW w:w="4620" w:type="dxa"/>
            <w:tcBorders>
              <w:top w:val="single" w:sz="4" w:space="0" w:color="auto"/>
              <w:left w:val="single" w:sz="4" w:space="0" w:color="auto"/>
              <w:bottom w:val="single" w:sz="4" w:space="0" w:color="auto"/>
              <w:right w:val="single" w:sz="4" w:space="0" w:color="auto"/>
            </w:tcBorders>
          </w:tcPr>
          <w:p w14:paraId="5C118A6C" w14:textId="77777777" w:rsidR="005069C4" w:rsidRDefault="005069C4" w:rsidP="00A14489">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27F843F4" w14:textId="77777777" w:rsidR="005069C4" w:rsidRDefault="005069C4" w:rsidP="00A14489">
            <w:pPr>
              <w:pStyle w:val="TAC"/>
            </w:pPr>
            <w:r>
              <w:t xml:space="preserve">max( 600ms, 5 x </w:t>
            </w:r>
            <w:r>
              <w:rPr>
                <w:rFonts w:hint="eastAsia"/>
                <w:lang w:val="en-US" w:eastAsia="zh-CN"/>
              </w:rPr>
              <w:t xml:space="preserve">max (80ms, </w:t>
            </w:r>
            <w:r>
              <w:t xml:space="preserve">SMTC period </w:t>
            </w:r>
            <w:r>
              <w:rPr>
                <w:rFonts w:hint="eastAsia"/>
                <w:lang w:val="en-US" w:eastAsia="zh-CN"/>
              </w:rPr>
              <w:t>)</w:t>
            </w:r>
            <w:r>
              <w:t>)</w:t>
            </w:r>
            <w:r>
              <w:rPr>
                <w:vertAlign w:val="superscript"/>
              </w:rPr>
              <w:t>Note 1</w:t>
            </w:r>
            <w:r>
              <w:t xml:space="preserve"> x CSSF</w:t>
            </w:r>
            <w:r>
              <w:rPr>
                <w:vertAlign w:val="subscript"/>
              </w:rPr>
              <w:t>intra</w:t>
            </w:r>
          </w:p>
        </w:tc>
      </w:tr>
      <w:tr w:rsidR="005069C4" w14:paraId="67BE4CA9" w14:textId="77777777" w:rsidTr="00A14489">
        <w:tc>
          <w:tcPr>
            <w:tcW w:w="4620" w:type="dxa"/>
            <w:tcBorders>
              <w:top w:val="single" w:sz="4" w:space="0" w:color="auto"/>
              <w:left w:val="single" w:sz="4" w:space="0" w:color="auto"/>
              <w:bottom w:val="single" w:sz="4" w:space="0" w:color="auto"/>
              <w:right w:val="single" w:sz="4" w:space="0" w:color="auto"/>
            </w:tcBorders>
          </w:tcPr>
          <w:p w14:paraId="74F9B97D" w14:textId="77777777" w:rsidR="005069C4" w:rsidRDefault="005069C4" w:rsidP="00A14489">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B4DEE5E" w14:textId="77777777" w:rsidR="005069C4" w:rsidRDefault="005069C4" w:rsidP="00A14489">
            <w:pPr>
              <w:pStyle w:val="TAC"/>
              <w:rPr>
                <w:b/>
              </w:rPr>
            </w:pPr>
            <w:r>
              <w:t>max( 600ms, ceil(</w:t>
            </w:r>
            <w:r>
              <w:rPr>
                <w:rFonts w:hint="eastAsia"/>
                <w:lang w:eastAsia="zh-CN"/>
              </w:rPr>
              <w:t>M2</w:t>
            </w:r>
            <w:r>
              <w:rPr>
                <w:rFonts w:hint="eastAsia"/>
                <w:vertAlign w:val="superscript"/>
                <w:lang w:eastAsia="zh-CN"/>
              </w:rPr>
              <w:t xml:space="preserve"> Note 2</w:t>
            </w:r>
            <w:r>
              <w:t>x 5) x [max(</w:t>
            </w:r>
            <w:r>
              <w:rPr>
                <w:rFonts w:hint="eastAsia"/>
                <w:lang w:val="en-US" w:eastAsia="zh-CN"/>
              </w:rPr>
              <w:t xml:space="preserve">80ms, </w:t>
            </w:r>
            <w:r>
              <w:t>SMTC period,DRX cycle)]) x CSSF</w:t>
            </w:r>
            <w:r>
              <w:rPr>
                <w:vertAlign w:val="subscript"/>
              </w:rPr>
              <w:t>intra</w:t>
            </w:r>
          </w:p>
        </w:tc>
      </w:tr>
      <w:tr w:rsidR="005069C4" w14:paraId="2D57FD02" w14:textId="77777777" w:rsidTr="00A14489">
        <w:tc>
          <w:tcPr>
            <w:tcW w:w="4620" w:type="dxa"/>
            <w:tcBorders>
              <w:top w:val="single" w:sz="4" w:space="0" w:color="auto"/>
              <w:left w:val="single" w:sz="4" w:space="0" w:color="auto"/>
              <w:bottom w:val="single" w:sz="4" w:space="0" w:color="auto"/>
              <w:right w:val="single" w:sz="4" w:space="0" w:color="auto"/>
            </w:tcBorders>
          </w:tcPr>
          <w:p w14:paraId="0A8FD84C" w14:textId="77777777" w:rsidR="005069C4" w:rsidRDefault="005069C4" w:rsidP="00A14489">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4B699A79" w14:textId="77777777" w:rsidR="005069C4" w:rsidRDefault="005069C4" w:rsidP="00A14489">
            <w:pPr>
              <w:pStyle w:val="TAC"/>
              <w:rPr>
                <w:b/>
                <w:lang w:val="fr-FR"/>
              </w:rPr>
            </w:pPr>
            <w:r>
              <w:rPr>
                <w:lang w:val="fr-FR"/>
              </w:rPr>
              <w:t>5 x [</w:t>
            </w:r>
            <w:r>
              <w:rPr>
                <w:rFonts w:hint="eastAsia"/>
                <w:lang w:val="en-US" w:eastAsia="zh-CN"/>
              </w:rPr>
              <w:t>DRX cycle</w:t>
            </w:r>
            <w:r>
              <w:rPr>
                <w:lang w:val="fr-FR"/>
              </w:rPr>
              <w:t xml:space="preserve"> x] CSSF</w:t>
            </w:r>
            <w:r>
              <w:rPr>
                <w:vertAlign w:val="subscript"/>
                <w:lang w:val="fr-FR"/>
              </w:rPr>
              <w:t>intra</w:t>
            </w:r>
          </w:p>
        </w:tc>
      </w:tr>
      <w:tr w:rsidR="005069C4" w14:paraId="4023F8DF" w14:textId="77777777" w:rsidTr="00A14489">
        <w:tc>
          <w:tcPr>
            <w:tcW w:w="9241" w:type="dxa"/>
            <w:gridSpan w:val="2"/>
            <w:tcBorders>
              <w:top w:val="single" w:sz="4" w:space="0" w:color="auto"/>
              <w:left w:val="single" w:sz="4" w:space="0" w:color="auto"/>
              <w:bottom w:val="single" w:sz="4" w:space="0" w:color="auto"/>
              <w:right w:val="single" w:sz="4" w:space="0" w:color="auto"/>
            </w:tcBorders>
          </w:tcPr>
          <w:p w14:paraId="23920288" w14:textId="77777777" w:rsidR="005069C4" w:rsidRDefault="005069C4" w:rsidP="00A14489">
            <w:pPr>
              <w:pStyle w:val="TAN"/>
            </w:pPr>
            <w:r>
              <w:t>NOTE 1:</w:t>
            </w:r>
            <w:r>
              <w:tab/>
              <w:t>If different SMTC periodicities are configured for different cells, the SMTC period in the requirement is the one used by the cell being identified</w:t>
            </w:r>
          </w:p>
          <w:p w14:paraId="3377D5DA" w14:textId="77777777" w:rsidR="005069C4" w:rsidRDefault="005069C4" w:rsidP="00A14489">
            <w:pPr>
              <w:pStyle w:val="TAN"/>
            </w:pPr>
            <w:r>
              <w:t xml:space="preserve">NOTE </w:t>
            </w:r>
            <w:r>
              <w:rPr>
                <w:rFonts w:hint="eastAsia"/>
              </w:rPr>
              <w:t>2</w:t>
            </w:r>
            <w:r>
              <w:t>:</w:t>
            </w:r>
            <w:r>
              <w:tab/>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not configured</w:t>
            </w:r>
            <w:r>
              <w:t>,</w:t>
            </w:r>
            <w:r>
              <w:rPr>
                <w:rFonts w:hint="eastAsia"/>
              </w:rPr>
              <w:t xml:space="preserve"> </w:t>
            </w:r>
            <w:r>
              <w:t>M2 = 1.5</w:t>
            </w:r>
            <w:r>
              <w:rPr>
                <w:rFonts w:hint="eastAsia"/>
              </w:rPr>
              <w:t>;</w:t>
            </w:r>
            <w:r>
              <w:t xml:space="preserve"> </w:t>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configured</w:t>
            </w:r>
            <w:r>
              <w:t>,</w:t>
            </w:r>
            <w:r>
              <w:rPr>
                <w:rFonts w:hint="eastAsia"/>
              </w:rPr>
              <w:t xml:space="preserve"> </w:t>
            </w:r>
            <w:r>
              <w:t xml:space="preserve">M2 = 1.5 if SMTC periodicity &gt; </w:t>
            </w:r>
            <w:r>
              <w:rPr>
                <w:rFonts w:hint="eastAsia"/>
              </w:rPr>
              <w:t>4</w:t>
            </w:r>
            <w:r>
              <w:t>0 ms;,otherwise M2=1</w:t>
            </w:r>
            <w:r>
              <w:rPr>
                <w:rFonts w:hint="eastAsia"/>
              </w:rPr>
              <w:t>.</w:t>
            </w:r>
          </w:p>
          <w:p w14:paraId="1753D9C0" w14:textId="77777777" w:rsidR="005069C4" w:rsidRDefault="005069C4" w:rsidP="00A14489">
            <w:pPr>
              <w:pStyle w:val="TAN"/>
            </w:pPr>
            <w:r>
              <w:t xml:space="preserve">NOTE 3: </w:t>
            </w:r>
            <w: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intraNR-</w:t>
            </w:r>
            <w:r>
              <w:rPr>
                <w:i/>
                <w:iCs/>
                <w:lang w:val="en-US"/>
              </w:rPr>
              <w:t>M</w:t>
            </w:r>
            <w:r>
              <w:rPr>
                <w:i/>
                <w:iCs/>
              </w:rPr>
              <w:t>easurementEnhancement-r16</w:t>
            </w:r>
            <w:r>
              <w:t xml:space="preserve"> on </w:t>
            </w:r>
            <w:r>
              <w:rPr>
                <w:rFonts w:eastAsia="Malgun Gothic"/>
                <w:lang w:val="en-US" w:eastAsia="zh-CN"/>
              </w:rPr>
              <w:t>measurements of the primary component carrier and do not apply to measurements of a secondary component carrier with active SCell</w:t>
            </w:r>
            <w:r>
              <w:t>.</w:t>
            </w:r>
          </w:p>
          <w:p w14:paraId="06D54E28" w14:textId="77777777" w:rsidR="005069C4" w:rsidRDefault="005069C4" w:rsidP="00A14489">
            <w:pPr>
              <w:pStyle w:val="TAN"/>
            </w:pPr>
            <w:r>
              <w:t>NOTE 4:</w:t>
            </w:r>
            <w:r>
              <w:tab/>
              <w:t xml:space="preserve">When </w:t>
            </w:r>
            <w:r>
              <w:rPr>
                <w:i/>
                <w:iCs/>
              </w:rPr>
              <w:t>highSpeedMeasCA-Scell-r17</w:t>
            </w:r>
            <w:r>
              <w:t xml:space="preserve"> is configured and UE supports </w:t>
            </w:r>
            <w:r>
              <w:rPr>
                <w:i/>
                <w:iCs/>
              </w:rPr>
              <w:t>measurementEnhancementCA-r17</w:t>
            </w:r>
            <w:r>
              <w:t>, M2 = 1.5 if SMTC periodicity &gt; 40 ms; otherwise M2=1.</w:t>
            </w:r>
          </w:p>
        </w:tc>
      </w:tr>
    </w:tbl>
    <w:p w14:paraId="3F0F6086" w14:textId="77777777" w:rsidR="005069C4" w:rsidRDefault="005069C4" w:rsidP="005069C4"/>
    <w:p w14:paraId="4BF6C288" w14:textId="77777777" w:rsidR="005069C4" w:rsidRDefault="005069C4" w:rsidP="005069C4">
      <w:pPr>
        <w:rPr>
          <w:lang w:val="en-US" w:eastAsia="zh-CN" w:bidi="ar"/>
        </w:rPr>
      </w:pPr>
      <w:r>
        <w:rPr>
          <w:lang w:val="en-US" w:eastAsia="zh-CN" w:bidi="ar"/>
        </w:rPr>
        <w:t>Editor’s note: RAN4 has to decide the UE behaviour when DRX is condifured whether interruptions are allowed.</w:t>
      </w:r>
    </w:p>
    <w:p w14:paraId="4FC40A37" w14:textId="77777777" w:rsidR="002D5CCF" w:rsidRDefault="002D5CCF" w:rsidP="005069C4"/>
    <w:p w14:paraId="5491AAAE" w14:textId="77777777" w:rsidR="005069C4" w:rsidRDefault="005069C4" w:rsidP="005069C4">
      <w:pPr>
        <w:pStyle w:val="TH"/>
      </w:pPr>
      <w:r>
        <w:t>Table 9.2.5.1-</w:t>
      </w:r>
      <w:r>
        <w:rPr>
          <w:lang w:val="en-US" w:eastAsia="zh-CN"/>
        </w:rPr>
        <w:t>18</w:t>
      </w:r>
      <w:r>
        <w:t>: Time period for PSS/SSS detection</w:t>
      </w:r>
      <w:r>
        <w:rPr>
          <w:rFonts w:hint="eastAsia"/>
          <w:lang w:val="en-US" w:eastAsia="zh-CN"/>
        </w:rPr>
        <w:t xml:space="preserve"> for UE </w:t>
      </w:r>
      <w:r>
        <w:rPr>
          <w:lang w:eastAsia="zh-CN"/>
        </w:rPr>
        <w:t>indicat</w:t>
      </w:r>
      <w:r>
        <w:rPr>
          <w:rFonts w:hint="eastAsia"/>
          <w:lang w:val="en-US" w:eastAsia="zh-CN"/>
        </w:rPr>
        <w:t>ing [no gap with interruption]</w:t>
      </w:r>
      <w:r>
        <w:t>,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69C4" w14:paraId="5883D13D" w14:textId="77777777" w:rsidTr="00A14489">
        <w:tc>
          <w:tcPr>
            <w:tcW w:w="4620" w:type="dxa"/>
            <w:tcBorders>
              <w:top w:val="single" w:sz="4" w:space="0" w:color="auto"/>
              <w:left w:val="single" w:sz="4" w:space="0" w:color="auto"/>
              <w:bottom w:val="single" w:sz="4" w:space="0" w:color="auto"/>
              <w:right w:val="single" w:sz="4" w:space="0" w:color="auto"/>
            </w:tcBorders>
          </w:tcPr>
          <w:p w14:paraId="734DB5CA" w14:textId="77777777" w:rsidR="005069C4" w:rsidRDefault="005069C4" w:rsidP="00A14489">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07440BC2" w14:textId="77777777" w:rsidR="005069C4" w:rsidRDefault="005069C4" w:rsidP="00A14489">
            <w:pPr>
              <w:pStyle w:val="TAH"/>
            </w:pPr>
            <w:r>
              <w:t>T</w:t>
            </w:r>
            <w:r>
              <w:rPr>
                <w:vertAlign w:val="subscript"/>
              </w:rPr>
              <w:t>PSS/SSS_sync_intra</w:t>
            </w:r>
          </w:p>
        </w:tc>
      </w:tr>
      <w:tr w:rsidR="005069C4" w14:paraId="649E159E" w14:textId="77777777" w:rsidTr="00A14489">
        <w:tc>
          <w:tcPr>
            <w:tcW w:w="4620" w:type="dxa"/>
            <w:tcBorders>
              <w:top w:val="single" w:sz="4" w:space="0" w:color="auto"/>
              <w:left w:val="single" w:sz="4" w:space="0" w:color="auto"/>
              <w:bottom w:val="single" w:sz="4" w:space="0" w:color="auto"/>
              <w:right w:val="single" w:sz="4" w:space="0" w:color="auto"/>
            </w:tcBorders>
          </w:tcPr>
          <w:p w14:paraId="53FF011A" w14:textId="77777777" w:rsidR="005069C4" w:rsidRDefault="005069C4" w:rsidP="00A14489">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8DA2A84" w14:textId="77777777" w:rsidR="005069C4" w:rsidRDefault="005069C4" w:rsidP="00A14489">
            <w:pPr>
              <w:pStyle w:val="TAC"/>
            </w:pPr>
            <w:r>
              <w:t>max(600ms, ceil(M</w:t>
            </w:r>
            <w:r>
              <w:rPr>
                <w:vertAlign w:val="subscript"/>
              </w:rPr>
              <w:t>pss/sss_sync_w/o_gaps</w:t>
            </w:r>
            <w:r>
              <w:t xml:space="preserve"> x K</w:t>
            </w:r>
            <w:r>
              <w:rPr>
                <w:vertAlign w:val="subscript"/>
              </w:rPr>
              <w:t>FR</w:t>
            </w:r>
            <w:r>
              <w:t xml:space="preserve"> x K</w:t>
            </w:r>
            <w:r>
              <w:rPr>
                <w:vertAlign w:val="subscript"/>
                <w:lang w:val="en-US"/>
              </w:rPr>
              <w:t>layer1_measurement</w:t>
            </w:r>
            <w:r>
              <w:t>)</w:t>
            </w:r>
            <w:r>
              <w:rPr>
                <w:vertAlign w:val="subscript"/>
              </w:rPr>
              <w:t xml:space="preserve">  </w:t>
            </w:r>
            <w:r>
              <w:t xml:space="preserve">x </w:t>
            </w:r>
            <w:r>
              <w:rPr>
                <w:rFonts w:hint="eastAsia"/>
                <w:lang w:val="en-US" w:eastAsia="zh-CN"/>
              </w:rPr>
              <w:t xml:space="preserve">max (80ms, </w:t>
            </w:r>
            <w:r>
              <w:t xml:space="preserve">SMTC period </w:t>
            </w:r>
            <w:r>
              <w:rPr>
                <w:rFonts w:hint="eastAsia"/>
                <w:lang w:val="en-US" w:eastAsia="zh-CN"/>
              </w:rPr>
              <w:t>)</w:t>
            </w:r>
            <w:r>
              <w:t>)</w:t>
            </w:r>
            <w:r>
              <w:rPr>
                <w:vertAlign w:val="superscript"/>
              </w:rPr>
              <w:t>Note 1</w:t>
            </w:r>
            <w:r>
              <w:t xml:space="preserve"> x CSSF</w:t>
            </w:r>
            <w:r>
              <w:rPr>
                <w:vertAlign w:val="subscript"/>
              </w:rPr>
              <w:t>intra</w:t>
            </w:r>
          </w:p>
        </w:tc>
      </w:tr>
      <w:tr w:rsidR="005069C4" w14:paraId="7CC69D67" w14:textId="77777777" w:rsidTr="00A14489">
        <w:trPr>
          <w:trHeight w:val="245"/>
        </w:trPr>
        <w:tc>
          <w:tcPr>
            <w:tcW w:w="4620" w:type="dxa"/>
            <w:tcBorders>
              <w:top w:val="single" w:sz="4" w:space="0" w:color="auto"/>
              <w:left w:val="single" w:sz="4" w:space="0" w:color="auto"/>
              <w:bottom w:val="single" w:sz="4" w:space="0" w:color="auto"/>
              <w:right w:val="single" w:sz="4" w:space="0" w:color="auto"/>
            </w:tcBorders>
          </w:tcPr>
          <w:p w14:paraId="1FB03E6B" w14:textId="77777777" w:rsidR="005069C4" w:rsidRDefault="005069C4" w:rsidP="00A14489">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4757578D" w14:textId="77777777" w:rsidR="005069C4" w:rsidRDefault="005069C4" w:rsidP="00A14489">
            <w:pPr>
              <w:pStyle w:val="TAC"/>
              <w:rPr>
                <w:b/>
              </w:rPr>
            </w:pPr>
            <w:r>
              <w:t>max(600ms, ceil(1.5 x M</w:t>
            </w:r>
            <w:r>
              <w:rPr>
                <w:vertAlign w:val="subscript"/>
              </w:rPr>
              <w:t>pss/sss_sync_w/o_gaps</w:t>
            </w:r>
            <w:r>
              <w:t xml:space="preserve"> x K</w:t>
            </w:r>
            <w:r>
              <w:rPr>
                <w:vertAlign w:val="subscript"/>
              </w:rPr>
              <w:t>FR</w:t>
            </w:r>
            <w:r>
              <w:t xml:space="preserve"> x K</w:t>
            </w:r>
            <w:r>
              <w:rPr>
                <w:vertAlign w:val="subscript"/>
                <w:lang w:val="en-US"/>
              </w:rPr>
              <w:t>layer1_measurement</w:t>
            </w:r>
            <w:r>
              <w:t>)</w:t>
            </w:r>
            <w:r>
              <w:rPr>
                <w:vertAlign w:val="subscript"/>
              </w:rPr>
              <w:t xml:space="preserve"> </w:t>
            </w:r>
            <w:r>
              <w:t>x [max(</w:t>
            </w:r>
            <w:r>
              <w:rPr>
                <w:rFonts w:hint="eastAsia"/>
                <w:lang w:val="en-US" w:eastAsia="zh-CN"/>
              </w:rPr>
              <w:t xml:space="preserve">80ms, </w:t>
            </w:r>
            <w:r>
              <w:t>SMTC period,DRX cycle)]) x CSSF</w:t>
            </w:r>
            <w:r>
              <w:rPr>
                <w:vertAlign w:val="subscript"/>
              </w:rPr>
              <w:t>intra</w:t>
            </w:r>
          </w:p>
        </w:tc>
      </w:tr>
      <w:tr w:rsidR="005069C4" w14:paraId="1DB15DC9" w14:textId="77777777" w:rsidTr="00A14489">
        <w:tc>
          <w:tcPr>
            <w:tcW w:w="4620" w:type="dxa"/>
            <w:tcBorders>
              <w:top w:val="single" w:sz="4" w:space="0" w:color="auto"/>
              <w:left w:val="single" w:sz="4" w:space="0" w:color="auto"/>
              <w:bottom w:val="single" w:sz="4" w:space="0" w:color="auto"/>
              <w:right w:val="single" w:sz="4" w:space="0" w:color="auto"/>
            </w:tcBorders>
          </w:tcPr>
          <w:p w14:paraId="6A9168CF" w14:textId="77777777" w:rsidR="005069C4" w:rsidRDefault="005069C4" w:rsidP="00A14489">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676EB8B8" w14:textId="77777777" w:rsidR="005069C4" w:rsidRDefault="005069C4" w:rsidP="00A14489">
            <w:pPr>
              <w:pStyle w:val="TAC"/>
              <w:rPr>
                <w:b/>
              </w:rPr>
            </w:pPr>
            <w:r>
              <w:t>[ceil(M</w:t>
            </w:r>
            <w:r>
              <w:rPr>
                <w:vertAlign w:val="subscript"/>
              </w:rPr>
              <w:t>pss/sss_sync_w/o_gaps</w:t>
            </w:r>
            <w:r>
              <w:t xml:space="preserve"> x K</w:t>
            </w:r>
            <w:r>
              <w:rPr>
                <w:vertAlign w:val="subscript"/>
              </w:rPr>
              <w:t>FR</w:t>
            </w:r>
            <w:r>
              <w:t xml:space="preserve"> x K</w:t>
            </w:r>
            <w:r>
              <w:rPr>
                <w:vertAlign w:val="subscript"/>
                <w:lang w:val="en-US"/>
              </w:rPr>
              <w:t>layer1_measurement</w:t>
            </w:r>
            <w:r>
              <w:t xml:space="preserve">) </w:t>
            </w:r>
            <w:r>
              <w:rPr>
                <w:vertAlign w:val="subscript"/>
              </w:rPr>
              <w:t xml:space="preserve"> </w:t>
            </w:r>
            <w:r>
              <w:t xml:space="preserve">x </w:t>
            </w:r>
            <w:r>
              <w:rPr>
                <w:lang w:val="fr-FR"/>
              </w:rPr>
              <w:t xml:space="preserve"> </w:t>
            </w:r>
            <w:r>
              <w:rPr>
                <w:rFonts w:hint="eastAsia"/>
                <w:lang w:val="en-US" w:eastAsia="zh-CN"/>
              </w:rPr>
              <w:t xml:space="preserve"> DRX cycle</w:t>
            </w:r>
            <w:r>
              <w:rPr>
                <w:lang w:val="en-US" w:eastAsia="zh-CN"/>
              </w:rPr>
              <w:t>]</w:t>
            </w:r>
            <w:r>
              <w:t xml:space="preserve"> x CSSF</w:t>
            </w:r>
            <w:r>
              <w:rPr>
                <w:vertAlign w:val="subscript"/>
              </w:rPr>
              <w:t>intra</w:t>
            </w:r>
          </w:p>
        </w:tc>
      </w:tr>
      <w:tr w:rsidR="005069C4" w14:paraId="09663EF3" w14:textId="77777777" w:rsidTr="00A14489">
        <w:tc>
          <w:tcPr>
            <w:tcW w:w="9241" w:type="dxa"/>
            <w:gridSpan w:val="2"/>
            <w:tcBorders>
              <w:top w:val="single" w:sz="4" w:space="0" w:color="auto"/>
              <w:left w:val="single" w:sz="4" w:space="0" w:color="auto"/>
              <w:bottom w:val="single" w:sz="4" w:space="0" w:color="auto"/>
              <w:right w:val="single" w:sz="4" w:space="0" w:color="auto"/>
            </w:tcBorders>
          </w:tcPr>
          <w:p w14:paraId="3867B3EC" w14:textId="77777777" w:rsidR="005069C4" w:rsidRDefault="005069C4" w:rsidP="00A14489">
            <w:pPr>
              <w:pStyle w:val="TAN"/>
            </w:pPr>
            <w:r>
              <w:t>NOTE 1:</w:t>
            </w:r>
            <w:r>
              <w:tab/>
              <w:t>If different SMTC periodicities are configured for different cells, the SMTC period in the requirement is the one used by the cell being identified</w:t>
            </w:r>
          </w:p>
          <w:p w14:paraId="7D6E3EA5" w14:textId="77777777" w:rsidR="005069C4" w:rsidRDefault="005069C4" w:rsidP="00A14489">
            <w:pPr>
              <w:pStyle w:val="TAN"/>
            </w:pPr>
            <w:r>
              <w:t xml:space="preserve">NOTE 2: </w:t>
            </w:r>
            <w:r>
              <w:tab/>
              <w:t>K</w:t>
            </w:r>
            <w:r>
              <w:rPr>
                <w:vertAlign w:val="subscript"/>
              </w:rPr>
              <w:t>FR</w:t>
            </w:r>
            <w:r>
              <w:t xml:space="preserve"> is a scaling factor depending on the frequency range and the SSB SCS. For FR2-1, KFR = 1. For FR2-2: KFR = 1 if the SCS of the SSB of the cell being detected is 120 kHz, KFR = 2 if the SCS of the SSB of the cell being detected is 480 kHz, and KFR = 3 if the SCS of the SSB of the cell being detected is 960 kHz.</w:t>
            </w:r>
          </w:p>
        </w:tc>
      </w:tr>
    </w:tbl>
    <w:p w14:paraId="32899F42" w14:textId="77777777" w:rsidR="005069C4" w:rsidRDefault="005069C4" w:rsidP="005069C4">
      <w:pPr>
        <w:rPr>
          <w:lang w:eastAsia="zh-CN"/>
        </w:rPr>
      </w:pPr>
    </w:p>
    <w:p w14:paraId="64AF7C8B" w14:textId="77777777" w:rsidR="005069C4" w:rsidRDefault="005069C4" w:rsidP="005069C4">
      <w:pPr>
        <w:rPr>
          <w:lang w:val="en-US" w:eastAsia="zh-CN"/>
        </w:rPr>
      </w:pPr>
      <w:r>
        <w:rPr>
          <w:lang w:val="en-US" w:eastAsia="zh-CN" w:bidi="ar"/>
        </w:rPr>
        <w:t xml:space="preserve">Editor’s note: RAN4 has to decide the UE behaviour when DRX is condifured whether interruptions are allowed. </w:t>
      </w:r>
    </w:p>
    <w:p w14:paraId="3B49CAF8" w14:textId="77777777" w:rsidR="005069C4" w:rsidRPr="00484DF4" w:rsidRDefault="005069C4" w:rsidP="005069C4">
      <w:pPr>
        <w:rPr>
          <w:lang w:val="en-US"/>
        </w:rPr>
      </w:pPr>
    </w:p>
    <w:p w14:paraId="18FC6A35" w14:textId="77777777" w:rsidR="005069C4" w:rsidRDefault="005069C4" w:rsidP="005069C4">
      <w:pPr>
        <w:pStyle w:val="TH"/>
      </w:pPr>
      <w:r>
        <w:t>Table 9.2.5.1-</w:t>
      </w:r>
      <w:r>
        <w:rPr>
          <w:lang w:val="en-US" w:eastAsia="zh-CN"/>
        </w:rPr>
        <w:t>19</w:t>
      </w:r>
      <w:r>
        <w:t xml:space="preserve">: Time period for time index detection </w:t>
      </w:r>
      <w:r>
        <w:rPr>
          <w:rFonts w:hint="eastAsia"/>
          <w:lang w:val="en-US" w:eastAsia="zh-CN"/>
        </w:rPr>
        <w:t xml:space="preserve">for UE </w:t>
      </w:r>
      <w:r>
        <w:rPr>
          <w:lang w:eastAsia="zh-CN"/>
        </w:rPr>
        <w:t>indicat</w:t>
      </w:r>
      <w:r>
        <w:rPr>
          <w:rFonts w:hint="eastAsia"/>
          <w:lang w:val="en-US" w:eastAsia="zh-CN"/>
        </w:rPr>
        <w:t xml:space="preserve">ing [no gap with interruption] </w:t>
      </w:r>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69C4" w14:paraId="76B8CCD3" w14:textId="77777777" w:rsidTr="00A14489">
        <w:tc>
          <w:tcPr>
            <w:tcW w:w="4620" w:type="dxa"/>
            <w:tcBorders>
              <w:top w:val="single" w:sz="4" w:space="0" w:color="auto"/>
              <w:left w:val="single" w:sz="4" w:space="0" w:color="auto"/>
              <w:bottom w:val="single" w:sz="4" w:space="0" w:color="auto"/>
              <w:right w:val="single" w:sz="4" w:space="0" w:color="auto"/>
            </w:tcBorders>
          </w:tcPr>
          <w:p w14:paraId="26832C20" w14:textId="77777777" w:rsidR="005069C4" w:rsidRDefault="005069C4" w:rsidP="00A14489">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11409C4C" w14:textId="77777777" w:rsidR="005069C4" w:rsidRDefault="005069C4" w:rsidP="00A14489">
            <w:pPr>
              <w:pStyle w:val="TAH"/>
            </w:pPr>
            <w:r>
              <w:t>T</w:t>
            </w:r>
            <w:r>
              <w:rPr>
                <w:vertAlign w:val="subscript"/>
              </w:rPr>
              <w:t>SSB_time_index_intra</w:t>
            </w:r>
          </w:p>
        </w:tc>
      </w:tr>
      <w:tr w:rsidR="005069C4" w14:paraId="0014F565" w14:textId="77777777" w:rsidTr="00A14489">
        <w:tc>
          <w:tcPr>
            <w:tcW w:w="4620" w:type="dxa"/>
            <w:tcBorders>
              <w:top w:val="single" w:sz="4" w:space="0" w:color="auto"/>
              <w:left w:val="single" w:sz="4" w:space="0" w:color="auto"/>
              <w:bottom w:val="single" w:sz="4" w:space="0" w:color="auto"/>
              <w:right w:val="single" w:sz="4" w:space="0" w:color="auto"/>
            </w:tcBorders>
          </w:tcPr>
          <w:p w14:paraId="2A96A3DA" w14:textId="77777777" w:rsidR="005069C4" w:rsidRDefault="005069C4" w:rsidP="00A14489">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018BCEE" w14:textId="77777777" w:rsidR="005069C4" w:rsidRDefault="005069C4" w:rsidP="00A14489">
            <w:pPr>
              <w:pStyle w:val="TAC"/>
            </w:pPr>
            <w:r>
              <w:t>max(120ms, 3</w:t>
            </w:r>
            <w:r>
              <w:rPr>
                <w:vertAlign w:val="subscript"/>
              </w:rPr>
              <w:t xml:space="preserve"> </w:t>
            </w:r>
            <w:r>
              <w:t xml:space="preserve">x </w:t>
            </w:r>
            <w:r>
              <w:rPr>
                <w:rFonts w:hint="eastAsia"/>
                <w:lang w:val="en-US" w:eastAsia="zh-CN"/>
              </w:rPr>
              <w:t xml:space="preserve">max (80ms, </w:t>
            </w:r>
            <w:r>
              <w:t xml:space="preserve">SMTC period </w:t>
            </w:r>
            <w:r>
              <w:rPr>
                <w:rFonts w:hint="eastAsia"/>
                <w:lang w:val="en-US" w:eastAsia="zh-CN"/>
              </w:rPr>
              <w:t>)</w:t>
            </w:r>
            <w:r>
              <w:t>)</w:t>
            </w:r>
            <w:r>
              <w:rPr>
                <w:vertAlign w:val="superscript"/>
              </w:rPr>
              <w:t>Note 1</w:t>
            </w:r>
            <w:r>
              <w:t xml:space="preserve"> x CSSF</w:t>
            </w:r>
            <w:r>
              <w:rPr>
                <w:vertAlign w:val="subscript"/>
              </w:rPr>
              <w:t>intra</w:t>
            </w:r>
          </w:p>
        </w:tc>
      </w:tr>
      <w:tr w:rsidR="005069C4" w14:paraId="21E46AE5" w14:textId="77777777" w:rsidTr="00A14489">
        <w:tc>
          <w:tcPr>
            <w:tcW w:w="4620" w:type="dxa"/>
            <w:tcBorders>
              <w:top w:val="single" w:sz="4" w:space="0" w:color="auto"/>
              <w:left w:val="single" w:sz="4" w:space="0" w:color="auto"/>
              <w:bottom w:val="single" w:sz="4" w:space="0" w:color="auto"/>
              <w:right w:val="single" w:sz="4" w:space="0" w:color="auto"/>
            </w:tcBorders>
          </w:tcPr>
          <w:p w14:paraId="3F16CBC7" w14:textId="77777777" w:rsidR="005069C4" w:rsidRDefault="005069C4" w:rsidP="00A14489">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689471F3" w14:textId="77777777" w:rsidR="005069C4" w:rsidRDefault="005069C4" w:rsidP="00A14489">
            <w:pPr>
              <w:pStyle w:val="TAC"/>
              <w:rPr>
                <w:b/>
              </w:rPr>
            </w:pPr>
            <w:r>
              <w:t>max(120ms, ceil (</w:t>
            </w:r>
            <w:r>
              <w:rPr>
                <w:rFonts w:hint="eastAsia"/>
                <w:lang w:eastAsia="zh-CN"/>
              </w:rPr>
              <w:t>M2</w:t>
            </w:r>
            <w:r>
              <w:rPr>
                <w:rFonts w:hint="eastAsia"/>
                <w:vertAlign w:val="superscript"/>
                <w:lang w:eastAsia="zh-CN"/>
              </w:rPr>
              <w:t xml:space="preserve"> Note 2</w:t>
            </w:r>
            <w:r>
              <w:t xml:space="preserve"> x 3) x [max(</w:t>
            </w:r>
            <w:r>
              <w:rPr>
                <w:rFonts w:hint="eastAsia"/>
                <w:lang w:val="en-US" w:eastAsia="zh-CN"/>
              </w:rPr>
              <w:t xml:space="preserve">80ms, </w:t>
            </w:r>
            <w:r>
              <w:t>SMTC period,DRX cycle)]) x CSSF</w:t>
            </w:r>
            <w:r>
              <w:rPr>
                <w:vertAlign w:val="subscript"/>
              </w:rPr>
              <w:t>intra</w:t>
            </w:r>
          </w:p>
        </w:tc>
      </w:tr>
      <w:tr w:rsidR="005069C4" w14:paraId="114806F1" w14:textId="77777777" w:rsidTr="00A14489">
        <w:tc>
          <w:tcPr>
            <w:tcW w:w="4620" w:type="dxa"/>
            <w:tcBorders>
              <w:top w:val="single" w:sz="4" w:space="0" w:color="auto"/>
              <w:left w:val="single" w:sz="4" w:space="0" w:color="auto"/>
              <w:bottom w:val="single" w:sz="4" w:space="0" w:color="auto"/>
              <w:right w:val="single" w:sz="4" w:space="0" w:color="auto"/>
            </w:tcBorders>
          </w:tcPr>
          <w:p w14:paraId="52E59115" w14:textId="77777777" w:rsidR="005069C4" w:rsidRDefault="005069C4" w:rsidP="00A14489">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4BFBADD1" w14:textId="77777777" w:rsidR="005069C4" w:rsidRDefault="005069C4" w:rsidP="00A14489">
            <w:pPr>
              <w:pStyle w:val="TAC"/>
              <w:rPr>
                <w:b/>
                <w:lang w:val="fr-FR"/>
              </w:rPr>
            </w:pPr>
            <w:r>
              <w:rPr>
                <w:lang w:val="fr-FR"/>
              </w:rPr>
              <w:t xml:space="preserve">3 x </w:t>
            </w:r>
            <w:r>
              <w:rPr>
                <w:rFonts w:hint="eastAsia"/>
                <w:lang w:val="en-US" w:eastAsia="zh-CN"/>
              </w:rPr>
              <w:t>DRX cycle</w:t>
            </w:r>
            <w:r>
              <w:t xml:space="preserve"> </w:t>
            </w:r>
            <w:r>
              <w:rPr>
                <w:lang w:val="fr-FR"/>
              </w:rPr>
              <w:t>x CSSF</w:t>
            </w:r>
            <w:r>
              <w:rPr>
                <w:vertAlign w:val="subscript"/>
                <w:lang w:val="fr-FR"/>
              </w:rPr>
              <w:t>intra</w:t>
            </w:r>
          </w:p>
        </w:tc>
      </w:tr>
      <w:tr w:rsidR="005069C4" w14:paraId="7558C2B0" w14:textId="77777777" w:rsidTr="00A14489">
        <w:tc>
          <w:tcPr>
            <w:tcW w:w="9241" w:type="dxa"/>
            <w:gridSpan w:val="2"/>
            <w:tcBorders>
              <w:top w:val="single" w:sz="4" w:space="0" w:color="auto"/>
              <w:left w:val="single" w:sz="4" w:space="0" w:color="auto"/>
              <w:bottom w:val="single" w:sz="4" w:space="0" w:color="auto"/>
              <w:right w:val="single" w:sz="4" w:space="0" w:color="auto"/>
            </w:tcBorders>
          </w:tcPr>
          <w:p w14:paraId="133F0121" w14:textId="77777777" w:rsidR="005069C4" w:rsidRDefault="005069C4" w:rsidP="00A14489">
            <w:pPr>
              <w:pStyle w:val="TAN"/>
            </w:pPr>
            <w:r>
              <w:rPr>
                <w:lang w:eastAsia="ko-KR"/>
              </w:rPr>
              <w:t>NOTE</w:t>
            </w:r>
            <w:r>
              <w:t xml:space="preserve"> 1:</w:t>
            </w:r>
            <w:r>
              <w:tab/>
              <w:t>If different SMTC periodicities are configured for different cells, the SMTC period in the requirement is the one used by the cell being identified</w:t>
            </w:r>
          </w:p>
          <w:p w14:paraId="731AFD97" w14:textId="77777777" w:rsidR="005069C4" w:rsidRDefault="005069C4" w:rsidP="00A14489">
            <w:pPr>
              <w:pStyle w:val="TAN"/>
            </w:pPr>
            <w:r>
              <w:t>NOTE 2:</w:t>
            </w:r>
            <w:r>
              <w:tab/>
              <w:t xml:space="preserve">When </w:t>
            </w:r>
            <w:r>
              <w:rPr>
                <w:i/>
                <w:iCs/>
              </w:rPr>
              <w:t>highSpeedMeasFlag-r16</w:t>
            </w:r>
            <w:r>
              <w:rPr>
                <w:rFonts w:eastAsia="Malgun Gothic"/>
                <w:lang w:eastAsia="zh-CN"/>
              </w:rPr>
              <w:t xml:space="preserve"> is</w:t>
            </w:r>
            <w:r>
              <w:t xml:space="preserve"> not configured, M2 = 1.5; When </w:t>
            </w:r>
            <w:r>
              <w:rPr>
                <w:i/>
                <w:iCs/>
              </w:rPr>
              <w:t>highSpeedMeasFlag-r16</w:t>
            </w:r>
            <w:r>
              <w:rPr>
                <w:rFonts w:eastAsia="Malgun Gothic"/>
                <w:lang w:eastAsia="zh-CN"/>
              </w:rPr>
              <w:t xml:space="preserve"> is</w:t>
            </w:r>
            <w:r>
              <w:t xml:space="preserve"> configured, M2 = 1.5 if SMTC periodicity &gt; 40 ms;,otherwise M2=1</w:t>
            </w:r>
          </w:p>
          <w:p w14:paraId="6D7F894E" w14:textId="77777777" w:rsidR="005069C4" w:rsidRDefault="005069C4" w:rsidP="00A14489">
            <w:pPr>
              <w:pStyle w:val="TAN"/>
            </w:pPr>
            <w:r>
              <w:t>NOTE 3:</w:t>
            </w:r>
            <w: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intraNR-</w:t>
            </w:r>
            <w:r>
              <w:rPr>
                <w:i/>
                <w:iCs/>
                <w:lang w:val="en-US"/>
              </w:rPr>
              <w:t>M</w:t>
            </w:r>
            <w:r>
              <w:rPr>
                <w:i/>
                <w:iCs/>
              </w:rPr>
              <w:t>easurementEnhancement-r16</w:t>
            </w:r>
            <w:r>
              <w:t xml:space="preserve"> on </w:t>
            </w:r>
            <w:r>
              <w:rPr>
                <w:rFonts w:eastAsia="Malgun Gothic"/>
                <w:lang w:val="en-US" w:eastAsia="zh-CN"/>
              </w:rPr>
              <w:t>measurements of the primary component carrier and do not apply to measurements of a secondary component carrier with active SCell</w:t>
            </w:r>
            <w:r>
              <w:t>.</w:t>
            </w:r>
          </w:p>
          <w:p w14:paraId="50C3747D" w14:textId="77777777" w:rsidR="005069C4" w:rsidRDefault="005069C4" w:rsidP="00A14489">
            <w:pPr>
              <w:pStyle w:val="TAN"/>
            </w:pPr>
            <w:r>
              <w:t xml:space="preserve">NOTE 4: </w:t>
            </w:r>
            <w:r>
              <w:tab/>
            </w:r>
            <w:r>
              <w:rPr>
                <w:rFonts w:eastAsia="DengXian"/>
                <w:lang w:val="en-US" w:eastAsia="zh-CN"/>
              </w:rPr>
              <w:t xml:space="preserve">When </w:t>
            </w:r>
            <w:r>
              <w:rPr>
                <w:i/>
                <w:iCs/>
              </w:rPr>
              <w:t>highSpeedMeasCA-Scell-r17</w:t>
            </w:r>
            <w:r>
              <w:rPr>
                <w:rFonts w:eastAsia="DengXian"/>
                <w:lang w:val="en-US" w:eastAsia="zh-CN"/>
              </w:rPr>
              <w:t xml:space="preserve"> is configured and UE supports </w:t>
            </w:r>
            <w:r>
              <w:rPr>
                <w:rFonts w:eastAsia="DengXian"/>
                <w:i/>
                <w:iCs/>
                <w:lang w:val="en-US" w:eastAsia="zh-CN"/>
              </w:rPr>
              <w:t>measurementEnhancementCA-r17</w:t>
            </w:r>
            <w:r>
              <w:rPr>
                <w:rFonts w:eastAsia="DengXian"/>
                <w:lang w:val="en-US" w:eastAsia="zh-CN"/>
              </w:rPr>
              <w:t>, M2 = 1.5 if SMTC periodicity &gt; 40 ms; otherwise M2=1</w:t>
            </w:r>
          </w:p>
        </w:tc>
      </w:tr>
    </w:tbl>
    <w:p w14:paraId="5ADB51F1" w14:textId="77777777" w:rsidR="005069C4" w:rsidRDefault="005069C4" w:rsidP="005069C4">
      <w:pPr>
        <w:rPr>
          <w:lang w:val="en-US" w:eastAsia="zh-CN" w:bidi="ar"/>
        </w:rPr>
      </w:pPr>
    </w:p>
    <w:p w14:paraId="6931CDA0" w14:textId="7ADBBC7F" w:rsidR="005069C4" w:rsidRDefault="005069C4" w:rsidP="005069C4">
      <w:pPr>
        <w:rPr>
          <w:lang w:val="en-US" w:eastAsia="zh-CN"/>
        </w:rPr>
      </w:pPr>
      <w:r>
        <w:rPr>
          <w:lang w:val="en-US" w:eastAsia="zh-CN" w:bidi="ar"/>
        </w:rPr>
        <w:t xml:space="preserve">Editor’s note: RAN4 has to decide the UE behaviour when DRX is condifured whether interruptions are allowed. </w:t>
      </w:r>
    </w:p>
    <w:p w14:paraId="36AA5E59" w14:textId="77777777" w:rsidR="005069C4" w:rsidRPr="00484DF4" w:rsidRDefault="005069C4" w:rsidP="005069C4">
      <w:pPr>
        <w:rPr>
          <w:lang w:val="en-US" w:eastAsia="zh-CN"/>
        </w:rPr>
      </w:pPr>
    </w:p>
    <w:p w14:paraId="40F25366" w14:textId="77777777" w:rsidR="005069C4" w:rsidRDefault="005069C4" w:rsidP="005069C4">
      <w:pPr>
        <w:pStyle w:val="TH"/>
      </w:pPr>
      <w:r>
        <w:t>Table 9.2.5.1-</w:t>
      </w:r>
      <w:r>
        <w:rPr>
          <w:lang w:val="en-US" w:eastAsia="zh-CN"/>
        </w:rPr>
        <w:t>20</w:t>
      </w:r>
      <w:r>
        <w:t xml:space="preserve">: Time period for time index detection </w:t>
      </w:r>
      <w:r>
        <w:rPr>
          <w:rFonts w:hint="eastAsia"/>
          <w:lang w:val="en-US" w:eastAsia="zh-CN"/>
        </w:rPr>
        <w:t xml:space="preserve"> for UE </w:t>
      </w:r>
      <w:r>
        <w:rPr>
          <w:lang w:eastAsia="zh-CN"/>
        </w:rPr>
        <w:t>indicat</w:t>
      </w:r>
      <w:r>
        <w:rPr>
          <w:rFonts w:hint="eastAsia"/>
          <w:lang w:val="en-US" w:eastAsia="zh-CN"/>
        </w:rPr>
        <w:t xml:space="preserve">ing [no gap with interruption] </w:t>
      </w:r>
      <w:r>
        <w:t>(Frequency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69C4" w14:paraId="0A77B2F6" w14:textId="77777777" w:rsidTr="00A14489">
        <w:tc>
          <w:tcPr>
            <w:tcW w:w="4620" w:type="dxa"/>
            <w:tcBorders>
              <w:top w:val="single" w:sz="4" w:space="0" w:color="auto"/>
              <w:left w:val="single" w:sz="4" w:space="0" w:color="auto"/>
              <w:bottom w:val="single" w:sz="4" w:space="0" w:color="auto"/>
              <w:right w:val="single" w:sz="4" w:space="0" w:color="auto"/>
            </w:tcBorders>
          </w:tcPr>
          <w:p w14:paraId="2B764C71" w14:textId="77777777" w:rsidR="005069C4" w:rsidRDefault="005069C4" w:rsidP="00A14489">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F6377" w14:textId="77777777" w:rsidR="005069C4" w:rsidRDefault="005069C4" w:rsidP="00A14489">
            <w:pPr>
              <w:pStyle w:val="TAH"/>
            </w:pPr>
            <w:r>
              <w:t>T</w:t>
            </w:r>
            <w:r>
              <w:rPr>
                <w:vertAlign w:val="subscript"/>
              </w:rPr>
              <w:t>SSB_time_index_intra</w:t>
            </w:r>
          </w:p>
        </w:tc>
      </w:tr>
      <w:tr w:rsidR="005069C4" w14:paraId="62A3D6B7" w14:textId="77777777" w:rsidTr="00A14489">
        <w:tc>
          <w:tcPr>
            <w:tcW w:w="4620" w:type="dxa"/>
            <w:tcBorders>
              <w:top w:val="single" w:sz="4" w:space="0" w:color="auto"/>
              <w:left w:val="single" w:sz="4" w:space="0" w:color="auto"/>
              <w:bottom w:val="single" w:sz="4" w:space="0" w:color="auto"/>
              <w:right w:val="single" w:sz="4" w:space="0" w:color="auto"/>
            </w:tcBorders>
          </w:tcPr>
          <w:p w14:paraId="2D193C0B" w14:textId="77777777" w:rsidR="005069C4" w:rsidRDefault="005069C4" w:rsidP="00A14489">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C214012" w14:textId="77777777" w:rsidR="005069C4" w:rsidRDefault="005069C4" w:rsidP="00A14489">
            <w:pPr>
              <w:pStyle w:val="TAC"/>
            </w:pPr>
            <w:r>
              <w:t>max(200ms, ceil(M</w:t>
            </w:r>
            <w:r>
              <w:rPr>
                <w:vertAlign w:val="subscript"/>
                <w:lang w:eastAsia="zh-CN"/>
              </w:rPr>
              <w:t>SSB_index_intra</w:t>
            </w:r>
            <w:r>
              <w:t xml:space="preserve"> x </w:t>
            </w:r>
            <w:r>
              <w:rPr>
                <w:rFonts w:hint="eastAsia"/>
                <w:lang w:eastAsia="zh-CN"/>
              </w:rPr>
              <w:t>K</w:t>
            </w:r>
            <w:r>
              <w:rPr>
                <w:rFonts w:hint="eastAsia"/>
                <w:vertAlign w:val="subscript"/>
                <w:lang w:eastAsia="zh-CN"/>
              </w:rPr>
              <w:t>p</w:t>
            </w:r>
            <w:r>
              <w:rPr>
                <w:vertAlign w:val="subscript"/>
                <w:lang w:eastAsia="zh-CN"/>
              </w:rPr>
              <w:t xml:space="preserve"> </w:t>
            </w:r>
            <w:r>
              <w:t>x</w:t>
            </w:r>
            <w:r>
              <w:rPr>
                <w:rFonts w:hint="eastAsia"/>
                <w:lang w:val="en-US" w:eastAsia="zh-CN"/>
              </w:rPr>
              <w:t xml:space="preserve"> max(80ms,</w:t>
            </w:r>
            <w:r>
              <w:t xml:space="preserve"> SMTC period</w:t>
            </w:r>
            <w:r>
              <w:rPr>
                <w:rFonts w:hint="eastAsia"/>
                <w:lang w:val="en-US" w:eastAsia="zh-CN"/>
              </w:rPr>
              <w:t xml:space="preserve"> )</w:t>
            </w:r>
            <w:r>
              <w:t>) x CSSF</w:t>
            </w:r>
            <w:r>
              <w:rPr>
                <w:vertAlign w:val="subscript"/>
              </w:rPr>
              <w:t>intra</w:t>
            </w:r>
          </w:p>
        </w:tc>
      </w:tr>
      <w:tr w:rsidR="005069C4" w14:paraId="02223D7B" w14:textId="77777777" w:rsidTr="00A14489">
        <w:tc>
          <w:tcPr>
            <w:tcW w:w="4620" w:type="dxa"/>
            <w:tcBorders>
              <w:top w:val="single" w:sz="4" w:space="0" w:color="auto"/>
              <w:left w:val="single" w:sz="4" w:space="0" w:color="auto"/>
              <w:bottom w:val="single" w:sz="4" w:space="0" w:color="auto"/>
              <w:right w:val="single" w:sz="4" w:space="0" w:color="auto"/>
            </w:tcBorders>
          </w:tcPr>
          <w:p w14:paraId="42712510" w14:textId="77777777" w:rsidR="005069C4" w:rsidRDefault="005069C4" w:rsidP="00A14489">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9A7B6F3" w14:textId="77777777" w:rsidR="005069C4" w:rsidRDefault="005069C4" w:rsidP="00A14489">
            <w:pPr>
              <w:pStyle w:val="TAC"/>
              <w:rPr>
                <w:b/>
              </w:rPr>
            </w:pPr>
            <w:r>
              <w:t>max(200ms, ceil(1.5 x M</w:t>
            </w:r>
            <w:r>
              <w:rPr>
                <w:vertAlign w:val="subscript"/>
                <w:lang w:eastAsia="zh-CN"/>
              </w:rPr>
              <w:t>SSB_index_intra</w:t>
            </w:r>
            <w:r>
              <w:t xml:space="preserve"> </w:t>
            </w:r>
            <w:r>
              <w:rPr>
                <w:rFonts w:hint="eastAsia"/>
                <w:lang w:eastAsia="zh-CN"/>
              </w:rPr>
              <w:t>x K</w:t>
            </w:r>
            <w:r>
              <w:rPr>
                <w:rFonts w:hint="eastAsia"/>
                <w:vertAlign w:val="subscript"/>
                <w:lang w:eastAsia="zh-CN"/>
              </w:rPr>
              <w:t>p</w:t>
            </w:r>
            <w:r>
              <w:t>) x max(</w:t>
            </w:r>
            <w:r>
              <w:rPr>
                <w:rFonts w:hint="eastAsia"/>
                <w:lang w:val="en-US" w:eastAsia="zh-CN"/>
              </w:rPr>
              <w:t xml:space="preserve">80ms, </w:t>
            </w:r>
            <w:r>
              <w:t>SMTC period, DRX cycle) x CSSF</w:t>
            </w:r>
            <w:r>
              <w:rPr>
                <w:vertAlign w:val="subscript"/>
              </w:rPr>
              <w:t>intra</w:t>
            </w:r>
            <w:r>
              <w:t>)</w:t>
            </w:r>
          </w:p>
        </w:tc>
      </w:tr>
      <w:tr w:rsidR="005069C4" w14:paraId="37757A1D" w14:textId="77777777" w:rsidTr="00A14489">
        <w:tc>
          <w:tcPr>
            <w:tcW w:w="4620" w:type="dxa"/>
            <w:tcBorders>
              <w:top w:val="single" w:sz="4" w:space="0" w:color="auto"/>
              <w:left w:val="single" w:sz="4" w:space="0" w:color="auto"/>
              <w:bottom w:val="single" w:sz="4" w:space="0" w:color="auto"/>
              <w:right w:val="single" w:sz="4" w:space="0" w:color="auto"/>
            </w:tcBorders>
          </w:tcPr>
          <w:p w14:paraId="769D49CF" w14:textId="77777777" w:rsidR="005069C4" w:rsidRDefault="005069C4" w:rsidP="00A14489">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0B2577E6" w14:textId="77777777" w:rsidR="005069C4" w:rsidRDefault="005069C4" w:rsidP="00A14489">
            <w:pPr>
              <w:pStyle w:val="TAC"/>
              <w:rPr>
                <w:b/>
              </w:rPr>
            </w:pPr>
            <w:r>
              <w:t>Ceil(M</w:t>
            </w:r>
            <w:r>
              <w:rPr>
                <w:vertAlign w:val="subscript"/>
                <w:lang w:eastAsia="zh-CN"/>
              </w:rPr>
              <w:t>SSB_index_intra</w:t>
            </w:r>
            <w:r>
              <w:t xml:space="preserve"> </w:t>
            </w:r>
            <w:r>
              <w:rPr>
                <w:rFonts w:hint="eastAsia"/>
                <w:lang w:eastAsia="zh-CN"/>
              </w:rPr>
              <w:t>x K</w:t>
            </w:r>
            <w:r>
              <w:rPr>
                <w:rFonts w:hint="eastAsia"/>
                <w:vertAlign w:val="subscript"/>
                <w:lang w:eastAsia="zh-CN"/>
              </w:rPr>
              <w:t>p</w:t>
            </w:r>
            <w:r>
              <w:t xml:space="preserve"> )x DRX cycle x CSSF</w:t>
            </w:r>
            <w:r>
              <w:rPr>
                <w:vertAlign w:val="subscript"/>
              </w:rPr>
              <w:t>intra</w:t>
            </w:r>
          </w:p>
        </w:tc>
      </w:tr>
    </w:tbl>
    <w:p w14:paraId="706CA38D" w14:textId="77777777" w:rsidR="005069C4" w:rsidRDefault="005069C4" w:rsidP="005069C4">
      <w:pPr>
        <w:rPr>
          <w:lang w:val="en-US" w:eastAsia="zh-CN" w:bidi="ar"/>
        </w:rPr>
      </w:pPr>
    </w:p>
    <w:p w14:paraId="30DA6FEC" w14:textId="2AE3637E" w:rsidR="005069C4" w:rsidRDefault="005069C4" w:rsidP="005069C4">
      <w:pPr>
        <w:rPr>
          <w:lang w:val="en-US" w:eastAsia="zh-CN"/>
        </w:rPr>
      </w:pPr>
      <w:r>
        <w:rPr>
          <w:lang w:val="en-US" w:eastAsia="zh-CN" w:bidi="ar"/>
        </w:rPr>
        <w:t xml:space="preserve">Editor’s note: RAN4 has to decide the UE behaviour when DRX is condifured whether interruptions are allowed. </w:t>
      </w:r>
    </w:p>
    <w:p w14:paraId="47046BDA" w14:textId="77777777" w:rsidR="005069C4" w:rsidRDefault="005069C4" w:rsidP="005069C4">
      <w:pPr>
        <w:rPr>
          <w:lang w:eastAsia="zh-CN"/>
        </w:rPr>
      </w:pPr>
    </w:p>
    <w:p w14:paraId="0FAA701A" w14:textId="77777777" w:rsidR="005069C4" w:rsidRDefault="005069C4" w:rsidP="005069C4">
      <w:pPr>
        <w:pStyle w:val="TH"/>
        <w:rPr>
          <w:lang w:val="en-US" w:eastAsia="zh-CN"/>
        </w:rPr>
      </w:pPr>
      <w:r>
        <w:t>Table 9.2.5.1-</w:t>
      </w:r>
      <w:r>
        <w:rPr>
          <w:lang w:val="en-US" w:eastAsia="zh-CN"/>
        </w:rPr>
        <w:t>21</w:t>
      </w:r>
      <w:r>
        <w:t xml:space="preserve">: Time period for PSS/SSS detection when </w:t>
      </w:r>
      <w:r>
        <w:rPr>
          <w:i/>
          <w:iCs/>
        </w:rPr>
        <w:t>highSpeedMeasFlagFR2-r17</w:t>
      </w:r>
      <w:r>
        <w:t xml:space="preserve"> is configured, (Frequency range FR2) when SMTC period &lt;= 40ms</w:t>
      </w:r>
      <w:r>
        <w:rPr>
          <w:rFonts w:hint="eastAsia"/>
          <w:lang w:val="en-US" w:eastAsia="zh-CN"/>
        </w:rPr>
        <w:t xml:space="preserve">, UE </w:t>
      </w:r>
      <w:r>
        <w:rPr>
          <w:lang w:eastAsia="zh-CN"/>
        </w:rPr>
        <w:t>indicat</w:t>
      </w:r>
      <w:r>
        <w:rPr>
          <w:rFonts w:hint="eastAsia"/>
          <w:lang w:val="en-US" w:eastAsia="zh-CN"/>
        </w:rPr>
        <w:t>ing [no gap with 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69C4" w14:paraId="3511A86C" w14:textId="77777777" w:rsidTr="00A14489">
        <w:tc>
          <w:tcPr>
            <w:tcW w:w="4620" w:type="dxa"/>
            <w:tcBorders>
              <w:top w:val="single" w:sz="4" w:space="0" w:color="auto"/>
              <w:left w:val="single" w:sz="4" w:space="0" w:color="auto"/>
              <w:bottom w:val="single" w:sz="4" w:space="0" w:color="auto"/>
              <w:right w:val="single" w:sz="4" w:space="0" w:color="auto"/>
            </w:tcBorders>
          </w:tcPr>
          <w:p w14:paraId="189B4A1F" w14:textId="77777777" w:rsidR="005069C4" w:rsidRDefault="005069C4" w:rsidP="00A14489">
            <w:pPr>
              <w:pStyle w:val="TAH"/>
              <w:rPr>
                <w:kern w:val="2"/>
                <w:szCs w:val="22"/>
              </w:rPr>
            </w:pPr>
            <w:r>
              <w:rPr>
                <w:kern w:val="2"/>
                <w:szCs w:val="22"/>
              </w:rPr>
              <w:t>DRX cycle</w:t>
            </w:r>
          </w:p>
        </w:tc>
        <w:tc>
          <w:tcPr>
            <w:tcW w:w="4621" w:type="dxa"/>
            <w:tcBorders>
              <w:top w:val="single" w:sz="4" w:space="0" w:color="auto"/>
              <w:left w:val="single" w:sz="4" w:space="0" w:color="auto"/>
              <w:bottom w:val="single" w:sz="4" w:space="0" w:color="auto"/>
              <w:right w:val="single" w:sz="4" w:space="0" w:color="auto"/>
            </w:tcBorders>
          </w:tcPr>
          <w:p w14:paraId="18775557" w14:textId="77777777" w:rsidR="005069C4" w:rsidRDefault="005069C4" w:rsidP="00A14489">
            <w:pPr>
              <w:pStyle w:val="TAH"/>
              <w:rPr>
                <w:kern w:val="2"/>
                <w:szCs w:val="22"/>
              </w:rPr>
            </w:pPr>
            <w:r>
              <w:rPr>
                <w:kern w:val="2"/>
                <w:szCs w:val="22"/>
              </w:rPr>
              <w:t>T</w:t>
            </w:r>
            <w:r>
              <w:rPr>
                <w:kern w:val="2"/>
                <w:szCs w:val="22"/>
                <w:vertAlign w:val="subscript"/>
              </w:rPr>
              <w:t>PSS/SSS_sync_intra</w:t>
            </w:r>
          </w:p>
        </w:tc>
      </w:tr>
      <w:tr w:rsidR="005069C4" w14:paraId="3177F5FF" w14:textId="77777777" w:rsidTr="00A14489">
        <w:tc>
          <w:tcPr>
            <w:tcW w:w="4620" w:type="dxa"/>
            <w:tcBorders>
              <w:top w:val="single" w:sz="4" w:space="0" w:color="auto"/>
              <w:left w:val="single" w:sz="4" w:space="0" w:color="auto"/>
              <w:bottom w:val="single" w:sz="4" w:space="0" w:color="auto"/>
              <w:right w:val="single" w:sz="4" w:space="0" w:color="auto"/>
            </w:tcBorders>
          </w:tcPr>
          <w:p w14:paraId="01770B75" w14:textId="77777777" w:rsidR="005069C4" w:rsidRDefault="005069C4" w:rsidP="00A14489">
            <w:pPr>
              <w:pStyle w:val="TAC"/>
              <w:rPr>
                <w:kern w:val="2"/>
                <w:szCs w:val="22"/>
              </w:rPr>
            </w:pPr>
            <w:r>
              <w:rPr>
                <w:kern w:val="2"/>
                <w:szCs w:val="22"/>
              </w:rPr>
              <w:t>No DRX</w:t>
            </w:r>
          </w:p>
        </w:tc>
        <w:tc>
          <w:tcPr>
            <w:tcW w:w="4621" w:type="dxa"/>
            <w:tcBorders>
              <w:top w:val="single" w:sz="4" w:space="0" w:color="auto"/>
              <w:left w:val="single" w:sz="4" w:space="0" w:color="auto"/>
              <w:bottom w:val="single" w:sz="4" w:space="0" w:color="auto"/>
              <w:right w:val="single" w:sz="4" w:space="0" w:color="auto"/>
            </w:tcBorders>
          </w:tcPr>
          <w:p w14:paraId="4EFF4146" w14:textId="77777777" w:rsidR="005069C4" w:rsidRDefault="005069C4" w:rsidP="00A14489">
            <w:pPr>
              <w:pStyle w:val="TAC"/>
              <w:rPr>
                <w:kern w:val="2"/>
                <w:szCs w:val="22"/>
              </w:rPr>
            </w:pPr>
            <w:r>
              <w:rPr>
                <w:kern w:val="2"/>
                <w:szCs w:val="22"/>
              </w:rPr>
              <w:t>max(600ms, ceil(M1</w:t>
            </w:r>
            <w:r>
              <w:rPr>
                <w:kern w:val="2"/>
                <w:szCs w:val="22"/>
                <w:vertAlign w:val="superscript"/>
              </w:rPr>
              <w:t xml:space="preserve">Note 2 </w:t>
            </w:r>
            <w:r>
              <w:rPr>
                <w:kern w:val="2"/>
                <w:szCs w:val="22"/>
              </w:rPr>
              <w:t>x K</w:t>
            </w:r>
            <w:r>
              <w:rPr>
                <w:kern w:val="2"/>
                <w:szCs w:val="22"/>
                <w:vertAlign w:val="subscript"/>
                <w:lang w:val="en-US"/>
              </w:rPr>
              <w:t>layer1_measurement</w:t>
            </w:r>
            <w:r>
              <w:rPr>
                <w:kern w:val="2"/>
                <w:szCs w:val="22"/>
              </w:rPr>
              <w:t>)</w:t>
            </w:r>
            <w:r>
              <w:rPr>
                <w:kern w:val="2"/>
                <w:szCs w:val="22"/>
                <w:vertAlign w:val="subscript"/>
              </w:rPr>
              <w:t xml:space="preserve">  </w:t>
            </w:r>
            <w:r>
              <w:rPr>
                <w:kern w:val="2"/>
                <w:szCs w:val="22"/>
              </w:rPr>
              <w:t xml:space="preserve">x </w:t>
            </w:r>
            <w:r>
              <w:rPr>
                <w:rFonts w:hint="eastAsia"/>
                <w:kern w:val="2"/>
                <w:szCs w:val="22"/>
                <w:lang w:val="en-US" w:eastAsia="zh-CN"/>
              </w:rPr>
              <w:t xml:space="preserve">max (80ms, </w:t>
            </w:r>
            <w:r>
              <w:rPr>
                <w:kern w:val="2"/>
                <w:szCs w:val="22"/>
              </w:rPr>
              <w:t>SMTC period</w:t>
            </w:r>
            <w:r>
              <w:rPr>
                <w:rFonts w:hint="eastAsia"/>
                <w:kern w:val="2"/>
                <w:szCs w:val="22"/>
                <w:lang w:val="en-US" w:eastAsia="zh-CN"/>
              </w:rPr>
              <w:t>)</w:t>
            </w:r>
            <w:r>
              <w:rPr>
                <w:kern w:val="2"/>
                <w:szCs w:val="22"/>
              </w:rPr>
              <w:t>)</w:t>
            </w:r>
            <w:r>
              <w:rPr>
                <w:kern w:val="2"/>
                <w:szCs w:val="22"/>
                <w:vertAlign w:val="superscript"/>
              </w:rPr>
              <w:t>Note 1</w:t>
            </w:r>
            <w:r>
              <w:rPr>
                <w:kern w:val="2"/>
                <w:szCs w:val="22"/>
              </w:rPr>
              <w:t xml:space="preserve"> x CSSF</w:t>
            </w:r>
            <w:r>
              <w:rPr>
                <w:kern w:val="2"/>
                <w:szCs w:val="22"/>
                <w:vertAlign w:val="subscript"/>
              </w:rPr>
              <w:t>intra</w:t>
            </w:r>
          </w:p>
        </w:tc>
      </w:tr>
      <w:tr w:rsidR="005069C4" w14:paraId="492A66E2" w14:textId="77777777" w:rsidTr="00A14489">
        <w:tc>
          <w:tcPr>
            <w:tcW w:w="4620" w:type="dxa"/>
            <w:tcBorders>
              <w:top w:val="single" w:sz="4" w:space="0" w:color="auto"/>
              <w:left w:val="single" w:sz="4" w:space="0" w:color="auto"/>
              <w:bottom w:val="single" w:sz="4" w:space="0" w:color="auto"/>
              <w:right w:val="single" w:sz="4" w:space="0" w:color="auto"/>
            </w:tcBorders>
          </w:tcPr>
          <w:p w14:paraId="6224F53A" w14:textId="77777777" w:rsidR="005069C4" w:rsidRDefault="005069C4" w:rsidP="00A14489">
            <w:pPr>
              <w:pStyle w:val="TAC"/>
              <w:rPr>
                <w:kern w:val="2"/>
                <w:szCs w:val="22"/>
              </w:rPr>
            </w:pPr>
            <w:r>
              <w:rPr>
                <w:kern w:val="2"/>
                <w:szCs w:val="22"/>
              </w:rPr>
              <w:t>[DRX cycle</w:t>
            </w:r>
            <w:r>
              <w:rPr>
                <w:kern w:val="2"/>
                <w:szCs w:val="22"/>
                <w:lang w:val="en-US"/>
              </w:rPr>
              <w:t>≤</w:t>
            </w:r>
            <w:r>
              <w:rPr>
                <w:kern w:val="2"/>
                <w:szCs w:val="22"/>
              </w:rPr>
              <w:t xml:space="preserve"> 80ms]</w:t>
            </w:r>
          </w:p>
        </w:tc>
        <w:tc>
          <w:tcPr>
            <w:tcW w:w="4621" w:type="dxa"/>
            <w:tcBorders>
              <w:top w:val="single" w:sz="4" w:space="0" w:color="auto"/>
              <w:left w:val="single" w:sz="4" w:space="0" w:color="auto"/>
              <w:bottom w:val="single" w:sz="4" w:space="0" w:color="auto"/>
              <w:right w:val="single" w:sz="4" w:space="0" w:color="auto"/>
            </w:tcBorders>
          </w:tcPr>
          <w:p w14:paraId="3EE097C0" w14:textId="77777777" w:rsidR="005069C4" w:rsidRDefault="005069C4" w:rsidP="00A14489">
            <w:pPr>
              <w:pStyle w:val="TAC"/>
              <w:rPr>
                <w:kern w:val="2"/>
                <w:szCs w:val="22"/>
              </w:rPr>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w:t>
            </w:r>
            <w:r>
              <w:rPr>
                <w:rFonts w:hint="eastAsia"/>
                <w:lang w:val="en-US" w:eastAsia="zh-CN"/>
              </w:rPr>
              <w:t>80ms,</w:t>
            </w:r>
            <w:r>
              <w:t>SMTC period,DRX cycle)]) x CSSF</w:t>
            </w:r>
            <w:r>
              <w:rPr>
                <w:vertAlign w:val="subscript"/>
              </w:rPr>
              <w:t>intra</w:t>
            </w:r>
          </w:p>
        </w:tc>
      </w:tr>
      <w:tr w:rsidR="005069C4" w14:paraId="2ED6335F" w14:textId="77777777" w:rsidTr="00A14489">
        <w:trPr>
          <w:trHeight w:val="245"/>
        </w:trPr>
        <w:tc>
          <w:tcPr>
            <w:tcW w:w="4620" w:type="dxa"/>
            <w:tcBorders>
              <w:top w:val="single" w:sz="4" w:space="0" w:color="auto"/>
              <w:left w:val="single" w:sz="4" w:space="0" w:color="auto"/>
              <w:bottom w:val="single" w:sz="4" w:space="0" w:color="auto"/>
              <w:right w:val="single" w:sz="4" w:space="0" w:color="auto"/>
            </w:tcBorders>
          </w:tcPr>
          <w:p w14:paraId="7AB9C689" w14:textId="77777777" w:rsidR="005069C4" w:rsidRDefault="005069C4" w:rsidP="00A14489">
            <w:pPr>
              <w:pStyle w:val="TAC"/>
              <w:rPr>
                <w:kern w:val="2"/>
                <w:szCs w:val="22"/>
              </w:rPr>
            </w:pPr>
            <w:r>
              <w:rPr>
                <w:kern w:val="2"/>
                <w:szCs w:val="22"/>
              </w:rPr>
              <w:t>[80ms&lt; DRX cycle</w:t>
            </w:r>
            <w:r>
              <w:rPr>
                <w:kern w:val="2"/>
                <w:szCs w:val="22"/>
                <w:lang w:val="en-US"/>
              </w:rPr>
              <w:t>≤</w:t>
            </w:r>
            <w:r>
              <w:rPr>
                <w:kern w:val="2"/>
                <w:szCs w:val="22"/>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44027F30" w14:textId="77777777" w:rsidR="005069C4" w:rsidRDefault="005069C4" w:rsidP="00A14489">
            <w:pPr>
              <w:pStyle w:val="TAC"/>
              <w:rPr>
                <w:b/>
                <w:kern w:val="2"/>
                <w:szCs w:val="22"/>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lang w:val="en-US"/>
              </w:rPr>
              <w:t>layer1_measurement</w:t>
            </w:r>
            <w:r>
              <w:t>)</w:t>
            </w:r>
            <w:r>
              <w:rPr>
                <w:vertAlign w:val="subscript"/>
              </w:rPr>
              <w:t xml:space="preserve"> </w:t>
            </w:r>
            <w:r>
              <w:t>x max(</w:t>
            </w:r>
            <w:r>
              <w:rPr>
                <w:rFonts w:hint="eastAsia"/>
                <w:lang w:val="en-US" w:eastAsia="zh-CN"/>
              </w:rPr>
              <w:t xml:space="preserve">80ms, </w:t>
            </w:r>
            <w:r>
              <w:t>SMTC period,DRX cycle) x CSSF</w:t>
            </w:r>
            <w:r>
              <w:rPr>
                <w:vertAlign w:val="subscript"/>
              </w:rPr>
              <w:t>intra</w:t>
            </w:r>
          </w:p>
        </w:tc>
      </w:tr>
      <w:tr w:rsidR="005069C4" w14:paraId="6D4DE8C6" w14:textId="77777777" w:rsidTr="00A14489">
        <w:tc>
          <w:tcPr>
            <w:tcW w:w="4620" w:type="dxa"/>
            <w:tcBorders>
              <w:top w:val="single" w:sz="4" w:space="0" w:color="auto"/>
              <w:left w:val="single" w:sz="4" w:space="0" w:color="auto"/>
              <w:bottom w:val="single" w:sz="4" w:space="0" w:color="auto"/>
              <w:right w:val="single" w:sz="4" w:space="0" w:color="auto"/>
            </w:tcBorders>
          </w:tcPr>
          <w:p w14:paraId="6A7DA2AB" w14:textId="77777777" w:rsidR="005069C4" w:rsidRDefault="005069C4" w:rsidP="00A14489">
            <w:pPr>
              <w:pStyle w:val="TAC"/>
              <w:rPr>
                <w:b/>
                <w:kern w:val="2"/>
                <w:szCs w:val="22"/>
              </w:rPr>
            </w:pPr>
            <w:r>
              <w:rPr>
                <w:kern w:val="2"/>
                <w:szCs w:val="22"/>
              </w:rPr>
              <w:t>[DRX cycle&gt;320ms]</w:t>
            </w:r>
          </w:p>
        </w:tc>
        <w:tc>
          <w:tcPr>
            <w:tcW w:w="4621" w:type="dxa"/>
            <w:tcBorders>
              <w:top w:val="single" w:sz="4" w:space="0" w:color="auto"/>
              <w:left w:val="single" w:sz="4" w:space="0" w:color="auto"/>
              <w:bottom w:val="single" w:sz="4" w:space="0" w:color="auto"/>
              <w:right w:val="single" w:sz="4" w:space="0" w:color="auto"/>
            </w:tcBorders>
          </w:tcPr>
          <w:p w14:paraId="70D66E2F" w14:textId="77777777" w:rsidR="005069C4" w:rsidRDefault="005069C4" w:rsidP="00A14489">
            <w:pPr>
              <w:pStyle w:val="TAC"/>
              <w:rPr>
                <w:b/>
                <w:kern w:val="2"/>
                <w:szCs w:val="22"/>
              </w:rPr>
            </w:pPr>
            <w:r>
              <w:t>ceil(M</w:t>
            </w:r>
            <w:r>
              <w:rPr>
                <w:vertAlign w:val="subscript"/>
              </w:rPr>
              <w:t>pss/sss_sync_w/o_gaps</w:t>
            </w:r>
            <w:r>
              <w:t xml:space="preserve"> </w:t>
            </w:r>
            <w:r>
              <w:rPr>
                <w:vertAlign w:val="superscript"/>
              </w:rPr>
              <w:t>Note 3</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5069C4" w14:paraId="2ABA3AE5" w14:textId="77777777" w:rsidTr="00A14489">
        <w:tc>
          <w:tcPr>
            <w:tcW w:w="9241" w:type="dxa"/>
            <w:gridSpan w:val="2"/>
            <w:tcBorders>
              <w:top w:val="single" w:sz="4" w:space="0" w:color="auto"/>
              <w:left w:val="single" w:sz="4" w:space="0" w:color="auto"/>
              <w:bottom w:val="single" w:sz="4" w:space="0" w:color="auto"/>
              <w:right w:val="single" w:sz="4" w:space="0" w:color="auto"/>
            </w:tcBorders>
          </w:tcPr>
          <w:p w14:paraId="60E7DCC1" w14:textId="77777777" w:rsidR="005069C4" w:rsidRDefault="005069C4" w:rsidP="00A14489">
            <w:pPr>
              <w:pStyle w:val="TAN"/>
              <w:rPr>
                <w:kern w:val="2"/>
                <w:szCs w:val="22"/>
              </w:rPr>
            </w:pPr>
            <w:r>
              <w:rPr>
                <w:kern w:val="2"/>
                <w:szCs w:val="22"/>
              </w:rPr>
              <w:t>NOTE 1:</w:t>
            </w:r>
            <w:r>
              <w:rPr>
                <w:kern w:val="2"/>
                <w:szCs w:val="22"/>
              </w:rPr>
              <w:tab/>
              <w:t>If different SMTC periodicities are configured for different cells, the SMTC period in the requirement is the one used by the cell being identified</w:t>
            </w:r>
          </w:p>
          <w:p w14:paraId="3A0CB673" w14:textId="77777777" w:rsidR="005069C4" w:rsidRDefault="005069C4" w:rsidP="00A14489">
            <w:pPr>
              <w:pStyle w:val="TAN"/>
              <w:rPr>
                <w:kern w:val="2"/>
                <w:szCs w:val="22"/>
              </w:rPr>
            </w:pPr>
            <w:r>
              <w:rPr>
                <w:kern w:val="2"/>
                <w:szCs w:val="22"/>
              </w:rPr>
              <w:t>NOTE 2:</w:t>
            </w:r>
            <w:r>
              <w:rPr>
                <w:kern w:val="2"/>
                <w:szCs w:val="22"/>
              </w:rPr>
              <w:tab/>
              <w:t>For UE supporting power class 6, M1</w:t>
            </w:r>
            <w:r>
              <w:rPr>
                <w:kern w:val="2"/>
                <w:szCs w:val="22"/>
                <w:vertAlign w:val="subscript"/>
              </w:rPr>
              <w:t xml:space="preserve"> </w:t>
            </w:r>
            <w:r>
              <w:rPr>
                <w:kern w:val="2"/>
                <w:szCs w:val="22"/>
              </w:rPr>
              <w:t xml:space="preserve">= 6 if </w:t>
            </w:r>
            <w:r>
              <w:rPr>
                <w:i/>
                <w:iCs/>
                <w:kern w:val="2"/>
                <w:szCs w:val="22"/>
              </w:rPr>
              <w:t>highSpeedMeasFlagFR2-r17</w:t>
            </w:r>
            <w:r>
              <w:rPr>
                <w:kern w:val="2"/>
                <w:szCs w:val="22"/>
              </w:rPr>
              <w:t xml:space="preserve"> = set1 or M1</w:t>
            </w:r>
            <w:r>
              <w:rPr>
                <w:kern w:val="2"/>
                <w:szCs w:val="22"/>
                <w:vertAlign w:val="subscript"/>
              </w:rPr>
              <w:t xml:space="preserve"> </w:t>
            </w:r>
            <w:r>
              <w:rPr>
                <w:kern w:val="2"/>
                <w:szCs w:val="22"/>
              </w:rPr>
              <w:t xml:space="preserve">= 18 if </w:t>
            </w:r>
            <w:r>
              <w:rPr>
                <w:i/>
                <w:iCs/>
                <w:kern w:val="2"/>
                <w:szCs w:val="22"/>
              </w:rPr>
              <w:t>highSpeedMeasFlagFR2-r17</w:t>
            </w:r>
            <w:r>
              <w:rPr>
                <w:kern w:val="2"/>
                <w:szCs w:val="22"/>
              </w:rPr>
              <w:t xml:space="preserve"> = set2</w:t>
            </w:r>
          </w:p>
          <w:p w14:paraId="14C0278E" w14:textId="77777777" w:rsidR="005069C4" w:rsidRDefault="005069C4" w:rsidP="00A14489">
            <w:pPr>
              <w:pStyle w:val="TAN"/>
              <w:rPr>
                <w:kern w:val="2"/>
                <w:szCs w:val="22"/>
              </w:rPr>
            </w:pPr>
            <w:r>
              <w:rPr>
                <w:kern w:val="2"/>
                <w:szCs w:val="22"/>
              </w:rPr>
              <w:t xml:space="preserve">NOTE 3: </w:t>
            </w:r>
            <w:r>
              <w:rPr>
                <w:kern w:val="2"/>
                <w:szCs w:val="22"/>
              </w:rPr>
              <w:tab/>
              <w:t>Void</w:t>
            </w:r>
          </w:p>
        </w:tc>
      </w:tr>
    </w:tbl>
    <w:p w14:paraId="45722188" w14:textId="77777777" w:rsidR="005069C4" w:rsidRDefault="005069C4" w:rsidP="005069C4">
      <w:pPr>
        <w:rPr>
          <w:lang w:eastAsia="zh-CN"/>
        </w:rPr>
      </w:pPr>
    </w:p>
    <w:p w14:paraId="467D3D0A" w14:textId="77777777" w:rsidR="005069C4" w:rsidRDefault="005069C4" w:rsidP="005069C4">
      <w:pPr>
        <w:rPr>
          <w:lang w:val="en-US" w:eastAsia="zh-CN"/>
        </w:rPr>
      </w:pPr>
      <w:r>
        <w:rPr>
          <w:lang w:val="en-US" w:eastAsia="zh-CN" w:bidi="ar"/>
        </w:rPr>
        <w:t xml:space="preserve">Editor’s note: RAN4 has to decide the UE behaviour when DRX is condifured whether interruptions are allowed. </w:t>
      </w:r>
    </w:p>
    <w:p w14:paraId="4D9B9248" w14:textId="77777777" w:rsidR="005069C4" w:rsidRDefault="005069C4" w:rsidP="005069C4">
      <w:pPr>
        <w:rPr>
          <w:lang w:eastAsia="zh-CN"/>
        </w:rPr>
      </w:pPr>
    </w:p>
    <w:p w14:paraId="6447B257" w14:textId="77777777" w:rsidR="005069C4" w:rsidRDefault="005069C4" w:rsidP="005069C4">
      <w:pPr>
        <w:pStyle w:val="TH"/>
        <w:rPr>
          <w:lang w:val="en-US" w:eastAsia="zh-CN"/>
        </w:rPr>
      </w:pPr>
      <w:r>
        <w:t>Table 9.2.5.1-</w:t>
      </w:r>
      <w:r>
        <w:rPr>
          <w:lang w:val="en-US" w:eastAsia="zh-CN"/>
        </w:rPr>
        <w:t>22</w:t>
      </w:r>
      <w:r>
        <w:t>: Time period for time index detection (FR1) for less_than_5Mhz channel bandwidth UE</w:t>
      </w:r>
      <w:r>
        <w:rPr>
          <w:rFonts w:hint="eastAsia"/>
          <w:lang w:val="en-US" w:eastAsia="zh-CN"/>
        </w:rPr>
        <w:t xml:space="preserve">, UE </w:t>
      </w:r>
      <w:r>
        <w:rPr>
          <w:lang w:eastAsia="zh-CN"/>
        </w:rPr>
        <w:t>indicat</w:t>
      </w:r>
      <w:r>
        <w:rPr>
          <w:rFonts w:hint="eastAsia"/>
          <w:lang w:val="en-US" w:eastAsia="zh-CN"/>
        </w:rPr>
        <w:t>ing [no gap with 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69C4" w14:paraId="67FA0557" w14:textId="77777777" w:rsidTr="00A14489">
        <w:tc>
          <w:tcPr>
            <w:tcW w:w="4620" w:type="dxa"/>
            <w:tcBorders>
              <w:top w:val="single" w:sz="4" w:space="0" w:color="auto"/>
              <w:left w:val="single" w:sz="4" w:space="0" w:color="auto"/>
              <w:bottom w:val="single" w:sz="4" w:space="0" w:color="auto"/>
              <w:right w:val="single" w:sz="4" w:space="0" w:color="auto"/>
            </w:tcBorders>
          </w:tcPr>
          <w:p w14:paraId="2D9199CF" w14:textId="77777777" w:rsidR="005069C4" w:rsidRDefault="005069C4" w:rsidP="00A14489">
            <w:pPr>
              <w:pStyle w:val="TAH"/>
              <w:rPr>
                <w:kern w:val="2"/>
                <w:szCs w:val="22"/>
              </w:rPr>
            </w:pPr>
            <w:r>
              <w:rPr>
                <w:kern w:val="2"/>
                <w:szCs w:val="22"/>
              </w:rPr>
              <w:t>DRX cycle</w:t>
            </w:r>
          </w:p>
        </w:tc>
        <w:tc>
          <w:tcPr>
            <w:tcW w:w="4621" w:type="dxa"/>
            <w:tcBorders>
              <w:top w:val="single" w:sz="4" w:space="0" w:color="auto"/>
              <w:left w:val="single" w:sz="4" w:space="0" w:color="auto"/>
              <w:bottom w:val="single" w:sz="4" w:space="0" w:color="auto"/>
              <w:right w:val="single" w:sz="4" w:space="0" w:color="auto"/>
            </w:tcBorders>
          </w:tcPr>
          <w:p w14:paraId="45C66ABF" w14:textId="77777777" w:rsidR="005069C4" w:rsidRDefault="005069C4" w:rsidP="00A14489">
            <w:pPr>
              <w:pStyle w:val="TAH"/>
              <w:rPr>
                <w:kern w:val="2"/>
                <w:szCs w:val="22"/>
              </w:rPr>
            </w:pPr>
            <w:r>
              <w:rPr>
                <w:kern w:val="2"/>
                <w:szCs w:val="22"/>
              </w:rPr>
              <w:t>T</w:t>
            </w:r>
            <w:r>
              <w:rPr>
                <w:kern w:val="2"/>
                <w:szCs w:val="22"/>
                <w:vertAlign w:val="subscript"/>
              </w:rPr>
              <w:t>SSB_time_index_intra_less_than_5Mhz</w:t>
            </w:r>
          </w:p>
        </w:tc>
      </w:tr>
      <w:tr w:rsidR="005069C4" w14:paraId="3060BF1C" w14:textId="77777777" w:rsidTr="00A14489">
        <w:tc>
          <w:tcPr>
            <w:tcW w:w="4620" w:type="dxa"/>
            <w:tcBorders>
              <w:top w:val="single" w:sz="4" w:space="0" w:color="auto"/>
              <w:left w:val="single" w:sz="4" w:space="0" w:color="auto"/>
              <w:bottom w:val="single" w:sz="4" w:space="0" w:color="auto"/>
              <w:right w:val="single" w:sz="4" w:space="0" w:color="auto"/>
            </w:tcBorders>
          </w:tcPr>
          <w:p w14:paraId="7DABC048" w14:textId="77777777" w:rsidR="005069C4" w:rsidRDefault="005069C4" w:rsidP="00A14489">
            <w:pPr>
              <w:pStyle w:val="TAC"/>
              <w:rPr>
                <w:kern w:val="2"/>
                <w:szCs w:val="22"/>
              </w:rPr>
            </w:pPr>
            <w:r>
              <w:rPr>
                <w:kern w:val="2"/>
                <w:szCs w:val="22"/>
              </w:rPr>
              <w:t>No DRX</w:t>
            </w:r>
          </w:p>
        </w:tc>
        <w:tc>
          <w:tcPr>
            <w:tcW w:w="4621" w:type="dxa"/>
            <w:tcBorders>
              <w:top w:val="single" w:sz="4" w:space="0" w:color="auto"/>
              <w:left w:val="single" w:sz="4" w:space="0" w:color="auto"/>
              <w:bottom w:val="single" w:sz="4" w:space="0" w:color="auto"/>
              <w:right w:val="single" w:sz="4" w:space="0" w:color="auto"/>
            </w:tcBorders>
          </w:tcPr>
          <w:p w14:paraId="40FC76A7" w14:textId="77777777" w:rsidR="005069C4" w:rsidRDefault="005069C4" w:rsidP="00A14489">
            <w:pPr>
              <w:pStyle w:val="TAC"/>
              <w:rPr>
                <w:kern w:val="2"/>
                <w:szCs w:val="22"/>
              </w:rPr>
            </w:pPr>
            <w:r>
              <w:rPr>
                <w:kern w:val="2"/>
                <w:szCs w:val="22"/>
              </w:rPr>
              <w:t>max(120ms, ceil( [X] )</w:t>
            </w:r>
            <w:r>
              <w:rPr>
                <w:kern w:val="2"/>
                <w:szCs w:val="22"/>
                <w:vertAlign w:val="superscript"/>
              </w:rPr>
              <w:t xml:space="preserve"> Note 2</w:t>
            </w:r>
            <w:r>
              <w:rPr>
                <w:kern w:val="2"/>
                <w:szCs w:val="22"/>
              </w:rPr>
              <w:t xml:space="preserve"> </w:t>
            </w:r>
            <w:r>
              <w:rPr>
                <w:kern w:val="2"/>
                <w:szCs w:val="22"/>
                <w:vertAlign w:val="subscript"/>
              </w:rPr>
              <w:t xml:space="preserve"> </w:t>
            </w:r>
            <w:r>
              <w:rPr>
                <w:kern w:val="2"/>
                <w:szCs w:val="22"/>
              </w:rPr>
              <w:t xml:space="preserve">x </w:t>
            </w:r>
            <w:r>
              <w:rPr>
                <w:rFonts w:hint="eastAsia"/>
                <w:kern w:val="2"/>
                <w:szCs w:val="22"/>
                <w:lang w:val="en-US" w:eastAsia="zh-CN"/>
              </w:rPr>
              <w:t>max (80ms,</w:t>
            </w:r>
            <w:r>
              <w:rPr>
                <w:kern w:val="2"/>
                <w:szCs w:val="22"/>
              </w:rPr>
              <w:t>SMTC period</w:t>
            </w:r>
            <w:r>
              <w:rPr>
                <w:rFonts w:hint="eastAsia"/>
                <w:kern w:val="2"/>
                <w:szCs w:val="22"/>
                <w:lang w:val="en-US" w:eastAsia="zh-CN"/>
              </w:rPr>
              <w:t>)</w:t>
            </w:r>
            <w:r>
              <w:rPr>
                <w:kern w:val="2"/>
                <w:szCs w:val="22"/>
              </w:rPr>
              <w:t>)</w:t>
            </w:r>
            <w:r>
              <w:rPr>
                <w:kern w:val="2"/>
                <w:szCs w:val="22"/>
                <w:vertAlign w:val="superscript"/>
              </w:rPr>
              <w:t>Note 1</w:t>
            </w:r>
            <w:r>
              <w:rPr>
                <w:kern w:val="2"/>
                <w:szCs w:val="22"/>
              </w:rPr>
              <w:t xml:space="preserve"> x CSSF</w:t>
            </w:r>
            <w:r>
              <w:rPr>
                <w:kern w:val="2"/>
                <w:szCs w:val="22"/>
                <w:vertAlign w:val="subscript"/>
              </w:rPr>
              <w:t>intra_less_than_5Mhz</w:t>
            </w:r>
          </w:p>
        </w:tc>
      </w:tr>
      <w:tr w:rsidR="005069C4" w14:paraId="146F05C4" w14:textId="77777777" w:rsidTr="00A14489">
        <w:tc>
          <w:tcPr>
            <w:tcW w:w="4620" w:type="dxa"/>
            <w:tcBorders>
              <w:top w:val="single" w:sz="4" w:space="0" w:color="auto"/>
              <w:left w:val="single" w:sz="4" w:space="0" w:color="auto"/>
              <w:bottom w:val="single" w:sz="4" w:space="0" w:color="auto"/>
              <w:right w:val="single" w:sz="4" w:space="0" w:color="auto"/>
            </w:tcBorders>
          </w:tcPr>
          <w:p w14:paraId="0A9051DE" w14:textId="77777777" w:rsidR="005069C4" w:rsidRDefault="005069C4" w:rsidP="00A14489">
            <w:pPr>
              <w:pStyle w:val="TAC"/>
              <w:rPr>
                <w:kern w:val="2"/>
                <w:szCs w:val="22"/>
              </w:rPr>
            </w:pPr>
            <w:r>
              <w:rPr>
                <w:kern w:val="2"/>
                <w:szCs w:val="22"/>
              </w:rPr>
              <w:t>[DRX cycle</w:t>
            </w:r>
            <w:r>
              <w:rPr>
                <w:rFonts w:hint="eastAsia"/>
                <w:kern w:val="2"/>
                <w:szCs w:val="22"/>
                <w:lang w:val="en-US"/>
              </w:rPr>
              <w:t>≤</w:t>
            </w:r>
            <w:r>
              <w:rPr>
                <w:kern w:val="2"/>
                <w:szCs w:val="22"/>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DA16A11" w14:textId="77777777" w:rsidR="005069C4" w:rsidRDefault="005069C4" w:rsidP="00A14489">
            <w:pPr>
              <w:pStyle w:val="TAC"/>
              <w:rPr>
                <w:b/>
                <w:kern w:val="2"/>
                <w:szCs w:val="22"/>
              </w:rPr>
            </w:pPr>
            <w:r>
              <w:t>max(120ms, ceil (1.5 x [Y]) x [max(</w:t>
            </w:r>
            <w:r>
              <w:rPr>
                <w:rFonts w:hint="eastAsia"/>
                <w:lang w:val="en-US" w:eastAsia="zh-CN"/>
              </w:rPr>
              <w:t xml:space="preserve">80ms, </w:t>
            </w:r>
            <w:r>
              <w:t>SMTC period,DRX cycle)]) x CSSF</w:t>
            </w:r>
            <w:r>
              <w:rPr>
                <w:vertAlign w:val="subscript"/>
              </w:rPr>
              <w:t>intra_less_than_5Mhz</w:t>
            </w:r>
          </w:p>
        </w:tc>
      </w:tr>
      <w:tr w:rsidR="005069C4" w14:paraId="6A3F442D" w14:textId="77777777" w:rsidTr="00A14489">
        <w:tc>
          <w:tcPr>
            <w:tcW w:w="4620" w:type="dxa"/>
            <w:tcBorders>
              <w:top w:val="single" w:sz="4" w:space="0" w:color="auto"/>
              <w:left w:val="single" w:sz="4" w:space="0" w:color="auto"/>
              <w:bottom w:val="single" w:sz="4" w:space="0" w:color="auto"/>
              <w:right w:val="single" w:sz="4" w:space="0" w:color="auto"/>
            </w:tcBorders>
          </w:tcPr>
          <w:p w14:paraId="023CDFC9" w14:textId="77777777" w:rsidR="005069C4" w:rsidRDefault="005069C4" w:rsidP="00A14489">
            <w:pPr>
              <w:pStyle w:val="TAC"/>
              <w:rPr>
                <w:b/>
                <w:kern w:val="2"/>
                <w:szCs w:val="22"/>
              </w:rPr>
            </w:pPr>
            <w:r>
              <w:rPr>
                <w:kern w:val="2"/>
                <w:szCs w:val="22"/>
              </w:rPr>
              <w:t>[DRX cycle&gt;320ms]</w:t>
            </w:r>
          </w:p>
        </w:tc>
        <w:tc>
          <w:tcPr>
            <w:tcW w:w="4621" w:type="dxa"/>
            <w:tcBorders>
              <w:top w:val="single" w:sz="4" w:space="0" w:color="auto"/>
              <w:left w:val="single" w:sz="4" w:space="0" w:color="auto"/>
              <w:bottom w:val="single" w:sz="4" w:space="0" w:color="auto"/>
              <w:right w:val="single" w:sz="4" w:space="0" w:color="auto"/>
            </w:tcBorders>
          </w:tcPr>
          <w:p w14:paraId="7461E29B" w14:textId="77777777" w:rsidR="005069C4" w:rsidRDefault="005069C4" w:rsidP="00A14489">
            <w:pPr>
              <w:pStyle w:val="TAC"/>
              <w:rPr>
                <w:b/>
                <w:kern w:val="2"/>
                <w:szCs w:val="22"/>
                <w:lang w:val="fr-FR"/>
              </w:rPr>
            </w:pPr>
            <w:r>
              <w:rPr>
                <w:lang w:val="fr-FR"/>
              </w:rPr>
              <w:t xml:space="preserve"> [Z] </w:t>
            </w:r>
            <w:r>
              <w:rPr>
                <w:vertAlign w:val="superscript"/>
              </w:rPr>
              <w:t>Note 2</w:t>
            </w:r>
            <w:r>
              <w:t xml:space="preserve"> </w:t>
            </w:r>
            <w:r>
              <w:rPr>
                <w:lang w:val="fr-FR"/>
              </w:rPr>
              <w:t xml:space="preserve"> x DRX cycle x CSSF</w:t>
            </w:r>
            <w:r>
              <w:rPr>
                <w:vertAlign w:val="subscript"/>
                <w:lang w:val="fr-FR"/>
              </w:rPr>
              <w:t>intra</w:t>
            </w:r>
            <w:r>
              <w:rPr>
                <w:vertAlign w:val="subscript"/>
              </w:rPr>
              <w:t>_less_than_5Mhz</w:t>
            </w:r>
          </w:p>
        </w:tc>
      </w:tr>
      <w:tr w:rsidR="005069C4" w14:paraId="1EDDEA64" w14:textId="77777777" w:rsidTr="00A14489">
        <w:tc>
          <w:tcPr>
            <w:tcW w:w="9241" w:type="dxa"/>
            <w:gridSpan w:val="2"/>
            <w:tcBorders>
              <w:top w:val="single" w:sz="4" w:space="0" w:color="auto"/>
              <w:left w:val="single" w:sz="4" w:space="0" w:color="auto"/>
              <w:bottom w:val="single" w:sz="4" w:space="0" w:color="auto"/>
              <w:right w:val="single" w:sz="4" w:space="0" w:color="auto"/>
            </w:tcBorders>
          </w:tcPr>
          <w:p w14:paraId="3B2BEADD" w14:textId="660412FD" w:rsidR="005069C4" w:rsidRDefault="005069C4" w:rsidP="00B06EDE">
            <w:pPr>
              <w:pStyle w:val="TAN"/>
              <w:rPr>
                <w:kern w:val="2"/>
                <w:szCs w:val="22"/>
              </w:rPr>
            </w:pPr>
            <w:r>
              <w:rPr>
                <w:kern w:val="2"/>
                <w:szCs w:val="22"/>
                <w:lang w:eastAsia="ko-KR"/>
              </w:rPr>
              <w:t>NOTE</w:t>
            </w:r>
            <w:r>
              <w:rPr>
                <w:kern w:val="2"/>
                <w:szCs w:val="22"/>
              </w:rPr>
              <w:t xml:space="preserve"> 1:</w:t>
            </w:r>
            <w:r>
              <w:rPr>
                <w:kern w:val="2"/>
                <w:szCs w:val="22"/>
              </w:rPr>
              <w:tab/>
              <w:t>If different SMTC periodicities are configured for different cells, the SMTC period in the requirement is the one used by the cell being identified</w:t>
            </w:r>
          </w:p>
        </w:tc>
      </w:tr>
    </w:tbl>
    <w:p w14:paraId="4275CA75" w14:textId="77777777" w:rsidR="005069C4" w:rsidRDefault="005069C4" w:rsidP="005069C4">
      <w:pPr>
        <w:rPr>
          <w:lang w:eastAsia="zh-CN"/>
        </w:rPr>
      </w:pPr>
    </w:p>
    <w:p w14:paraId="3BE4B2F6" w14:textId="77777777" w:rsidR="005069C4" w:rsidRDefault="005069C4" w:rsidP="005069C4">
      <w:pPr>
        <w:rPr>
          <w:lang w:val="en-US" w:eastAsia="zh-CN" w:bidi="ar"/>
        </w:rPr>
      </w:pPr>
      <w:r>
        <w:rPr>
          <w:lang w:val="en-US" w:eastAsia="zh-CN" w:bidi="ar"/>
        </w:rPr>
        <w:t xml:space="preserve">Editor’s note: RAN4 has to decide the UE behaviour when DRX is condifured whether interruptions are allowed. </w:t>
      </w:r>
    </w:p>
    <w:p w14:paraId="0020CD6E" w14:textId="77777777" w:rsidR="00CC495F" w:rsidRDefault="00CC495F" w:rsidP="005069C4">
      <w:pPr>
        <w:rPr>
          <w:lang w:val="en-US" w:eastAsia="zh-CN"/>
        </w:rPr>
      </w:pPr>
    </w:p>
    <w:p w14:paraId="6FF04244" w14:textId="31145789" w:rsidR="00CC495F" w:rsidRPr="00F57349" w:rsidRDefault="00CC495F" w:rsidP="00CC495F">
      <w:pPr>
        <w:pStyle w:val="TH"/>
        <w:rPr>
          <w:rFonts w:eastAsia="SimSun"/>
        </w:rPr>
      </w:pPr>
      <w:r>
        <w:t>Table 9.2.5.1-</w:t>
      </w:r>
      <w:r>
        <w:rPr>
          <w:lang w:val="en-US" w:eastAsia="zh-CN"/>
        </w:rPr>
        <w:t>23</w:t>
      </w:r>
      <w:r w:rsidRPr="00F57349">
        <w:rPr>
          <w:rFonts w:eastAsia="SimSun"/>
        </w:rPr>
        <w:t>: Time period for time index detection (Frequency range FR1)</w:t>
      </w:r>
      <w:r>
        <w:rPr>
          <w:rFonts w:eastAsia="SimSun"/>
        </w:rPr>
        <w:t xml:space="preserve"> </w:t>
      </w:r>
      <w:r w:rsidRPr="00F57349">
        <w:rPr>
          <w:rFonts w:eastAsia="SimSun"/>
        </w:rPr>
        <w:t>[</w:t>
      </w:r>
      <w:r>
        <w:rPr>
          <w:rFonts w:eastAsia="SimSun"/>
          <w:lang w:val="en-US" w:eastAsia="fr-FR"/>
        </w:rPr>
        <w:t>for a target cell with</w:t>
      </w:r>
      <w:r w:rsidRPr="000B2A32">
        <w:rPr>
          <w:rFonts w:eastAsia="SimSun"/>
          <w:lang w:val="x-none" w:eastAsia="fr-FR"/>
        </w:rPr>
        <w:t xml:space="preserve"> </w:t>
      </w:r>
      <w:r>
        <w:rPr>
          <w:rFonts w:eastAsia="SimSun"/>
          <w:lang w:val="en-US" w:eastAsia="fr-FR"/>
        </w:rPr>
        <w:t>12 or 15 PRB SSB</w:t>
      </w:r>
      <w:r w:rsidRPr="00F57349">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40"/>
      </w:tblGrid>
      <w:tr w:rsidR="00CC495F" w:rsidRPr="00F57349" w14:paraId="45A70EE1"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6F2B26DB" w14:textId="77777777" w:rsidR="00CC495F" w:rsidRPr="00F57349" w:rsidRDefault="00CC495F" w:rsidP="00B06EDE">
            <w:pPr>
              <w:pStyle w:val="TAH"/>
              <w:rPr>
                <w:rFonts w:eastAsia="SimSun"/>
              </w:rPr>
            </w:pPr>
            <w:r w:rsidRPr="00F57349">
              <w:rPr>
                <w:rFonts w:eastAsia="SimSun"/>
              </w:rPr>
              <w:t>DRX 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F57349" w:rsidRDefault="00CC495F" w:rsidP="00B06EDE">
            <w:pPr>
              <w:pStyle w:val="TAH"/>
              <w:rPr>
                <w:rFonts w:eastAsia="SimSun"/>
              </w:rPr>
            </w:pPr>
            <w:r w:rsidRPr="00F57349">
              <w:rPr>
                <w:rFonts w:eastAsia="SimSun"/>
              </w:rPr>
              <w:t>T</w:t>
            </w:r>
            <w:r w:rsidRPr="00F57349">
              <w:rPr>
                <w:rFonts w:eastAsia="SimSun"/>
                <w:vertAlign w:val="subscript"/>
              </w:rPr>
              <w:t>SSB_time_index_intra</w:t>
            </w:r>
            <w:r w:rsidRPr="00F57349">
              <w:rPr>
                <w:rFonts w:eastAsia="SimSun" w:cs="Arial"/>
                <w:szCs w:val="18"/>
                <w:vertAlign w:val="subscript"/>
              </w:rPr>
              <w:t>_less_than_5Mhz</w:t>
            </w:r>
          </w:p>
        </w:tc>
      </w:tr>
      <w:tr w:rsidR="00CC495F" w:rsidRPr="00F57349" w14:paraId="51E01869"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34F2B0F2" w14:textId="77777777" w:rsidR="00CC495F" w:rsidRPr="00F57349" w:rsidRDefault="00CC495F" w:rsidP="00B06EDE">
            <w:pPr>
              <w:pStyle w:val="TAC"/>
              <w:rPr>
                <w:rFonts w:eastAsia="SimSun"/>
              </w:rPr>
            </w:pPr>
            <w:r w:rsidRPr="00F57349">
              <w:rPr>
                <w:rFonts w:eastAsia="SimSun"/>
              </w:rPr>
              <w:t>No 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77777777" w:rsidR="00CC495F" w:rsidRPr="00F57349" w:rsidRDefault="00CC495F" w:rsidP="00B06EDE">
            <w:pPr>
              <w:pStyle w:val="TAC"/>
              <w:rPr>
                <w:rFonts w:eastAsia="SimSun"/>
              </w:rPr>
            </w:pPr>
            <w:r w:rsidRPr="00F57349">
              <w:rPr>
                <w:rFonts w:eastAsia="SimSun"/>
              </w:rPr>
              <w:t>max(120ms, [</w:t>
            </w:r>
            <w:r>
              <w:rPr>
                <w:rFonts w:eastAsia="SimSun"/>
              </w:rPr>
              <w:t>7</w:t>
            </w:r>
            <w:r w:rsidRPr="00F57349">
              <w:rPr>
                <w:rFonts w:eastAsia="SimSun"/>
              </w:rPr>
              <w:t>] x max(MGRP, SMTC period)) x CSSF</w:t>
            </w:r>
            <w:r w:rsidRPr="00F57349">
              <w:rPr>
                <w:rFonts w:eastAsia="SimSun"/>
                <w:vertAlign w:val="subscript"/>
              </w:rPr>
              <w:t>intra_less_than_5Mhz</w:t>
            </w:r>
          </w:p>
        </w:tc>
      </w:tr>
      <w:tr w:rsidR="00CC495F" w:rsidRPr="00F57349" w14:paraId="69987453"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1D154AD7" w14:textId="77777777" w:rsidR="00CC495F" w:rsidRPr="00F57349" w:rsidRDefault="00CC495F" w:rsidP="00B06EDE">
            <w:pPr>
              <w:pStyle w:val="TAC"/>
              <w:rPr>
                <w:rFonts w:eastAsia="SimSun"/>
              </w:rPr>
            </w:pPr>
            <w:r w:rsidRPr="00F57349">
              <w:rPr>
                <w:rFonts w:eastAsia="SimSun"/>
              </w:rPr>
              <w:t>DRX cycle</w:t>
            </w:r>
            <w:r w:rsidRPr="00F57349">
              <w:rPr>
                <w:rFonts w:eastAsia="SimSun" w:hint="eastAsia"/>
                <w:lang w:val="en-US"/>
              </w:rPr>
              <w:t>≤</w:t>
            </w:r>
            <w:r w:rsidRPr="00F57349">
              <w:rPr>
                <w:rFonts w:eastAsia="SimSun"/>
              </w:rPr>
              <w:t xml:space="preserve"> 320ms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77777777" w:rsidR="00CC495F" w:rsidRPr="00F57349" w:rsidRDefault="00CC495F" w:rsidP="00B06EDE">
            <w:pPr>
              <w:pStyle w:val="TAC"/>
              <w:rPr>
                <w:rFonts w:eastAsia="SimSun"/>
                <w:b/>
              </w:rPr>
            </w:pPr>
            <w:r w:rsidRPr="00F57349">
              <w:rPr>
                <w:rFonts w:eastAsia="SimSun"/>
              </w:rPr>
              <w:t>max(120ms, ceil(1.5 x [</w:t>
            </w:r>
            <w:r>
              <w:rPr>
                <w:rFonts w:eastAsia="SimSun"/>
              </w:rPr>
              <w:t>7</w:t>
            </w:r>
            <w:r w:rsidRPr="00F57349">
              <w:rPr>
                <w:rFonts w:eastAsia="SimSun"/>
              </w:rPr>
              <w:t>]) x max(MGRP, SMTC period,DRX cycle) x CSSF</w:t>
            </w:r>
            <w:r w:rsidRPr="00F57349">
              <w:rPr>
                <w:rFonts w:eastAsia="SimSun"/>
                <w:vertAlign w:val="subscript"/>
              </w:rPr>
              <w:t>intra_less_than_5Mhz</w:t>
            </w:r>
            <w:r w:rsidRPr="00F57349">
              <w:rPr>
                <w:rFonts w:eastAsia="SimSun"/>
              </w:rPr>
              <w:t>)</w:t>
            </w:r>
          </w:p>
        </w:tc>
      </w:tr>
      <w:tr w:rsidR="00CC495F" w:rsidRPr="00F57349" w14:paraId="0BDB3D3C" w14:textId="77777777" w:rsidTr="008F1C70">
        <w:tc>
          <w:tcPr>
            <w:tcW w:w="2689" w:type="dxa"/>
            <w:tcBorders>
              <w:top w:val="single" w:sz="4" w:space="0" w:color="auto"/>
              <w:left w:val="single" w:sz="4" w:space="0" w:color="auto"/>
              <w:bottom w:val="single" w:sz="4" w:space="0" w:color="auto"/>
              <w:right w:val="single" w:sz="4" w:space="0" w:color="auto"/>
            </w:tcBorders>
            <w:hideMark/>
          </w:tcPr>
          <w:p w14:paraId="18B37902" w14:textId="77777777" w:rsidR="00CC495F" w:rsidRPr="00F57349" w:rsidRDefault="00CC495F" w:rsidP="00B06EDE">
            <w:pPr>
              <w:pStyle w:val="TAC"/>
              <w:rPr>
                <w:rFonts w:eastAsia="SimSun"/>
                <w:b/>
              </w:rPr>
            </w:pPr>
            <w:r w:rsidRPr="00F57349">
              <w:rPr>
                <w:rFonts w:eastAsia="SimSun"/>
              </w:rPr>
              <w:t>DRX cycle&gt;320ms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77777777" w:rsidR="00CC495F" w:rsidRPr="00F57349" w:rsidRDefault="00CC495F" w:rsidP="00B06EDE">
            <w:pPr>
              <w:pStyle w:val="TAC"/>
              <w:rPr>
                <w:rFonts w:eastAsia="SimSun"/>
                <w:b/>
              </w:rPr>
            </w:pPr>
            <w:r w:rsidRPr="00F57349">
              <w:rPr>
                <w:rFonts w:eastAsia="SimSun"/>
              </w:rPr>
              <w:t>[</w:t>
            </w:r>
            <w:r>
              <w:rPr>
                <w:rFonts w:eastAsia="SimSun"/>
              </w:rPr>
              <w:t>7</w:t>
            </w:r>
            <w:r w:rsidRPr="00F57349">
              <w:rPr>
                <w:rFonts w:eastAsia="SimSun"/>
              </w:rPr>
              <w:t>] x max(MGRP, DRX cycle) x CSSF</w:t>
            </w:r>
            <w:r w:rsidRPr="00F57349">
              <w:rPr>
                <w:rFonts w:eastAsia="SimSun"/>
                <w:vertAlign w:val="subscript"/>
              </w:rPr>
              <w:t>intra_less_than_5Mhz</w:t>
            </w:r>
          </w:p>
        </w:tc>
      </w:tr>
      <w:tr w:rsidR="00CC495F" w:rsidRPr="00F57349" w14:paraId="592DF84E" w14:textId="77777777" w:rsidTr="008F1C70">
        <w:tc>
          <w:tcPr>
            <w:tcW w:w="9629" w:type="dxa"/>
            <w:gridSpan w:val="2"/>
            <w:tcBorders>
              <w:top w:val="single" w:sz="4" w:space="0" w:color="auto"/>
              <w:left w:val="single" w:sz="4" w:space="0" w:color="auto"/>
              <w:bottom w:val="single" w:sz="4" w:space="0" w:color="auto"/>
              <w:right w:val="single" w:sz="4" w:space="0" w:color="auto"/>
            </w:tcBorders>
          </w:tcPr>
          <w:p w14:paraId="74C8DF5D" w14:textId="77777777" w:rsidR="00CC495F" w:rsidRPr="00F57349" w:rsidRDefault="00CC495F" w:rsidP="00B06EDE">
            <w:pPr>
              <w:pStyle w:val="TAN"/>
              <w:rPr>
                <w:rFonts w:eastAsia="SimSun"/>
              </w:rPr>
            </w:pPr>
            <w:r w:rsidRPr="008F2286">
              <w:t xml:space="preserve">NOTE </w:t>
            </w:r>
            <w:r>
              <w:t>1</w:t>
            </w:r>
            <w:r w:rsidRPr="008F2286">
              <w:t>:</w:t>
            </w:r>
            <w:r w:rsidRPr="008F2286">
              <w:tab/>
            </w:r>
            <w:r>
              <w:t xml:space="preserve">FFS </w:t>
            </w:r>
            <w:r w:rsidRPr="008F2286">
              <w:rPr>
                <w:rFonts w:hint="eastAsia"/>
              </w:rPr>
              <w:t>When</w:t>
            </w:r>
            <w:r w:rsidRPr="008F2286">
              <w:t xml:space="preserve"> </w:t>
            </w:r>
            <w:r w:rsidRPr="001F63CF">
              <w:rPr>
                <w:rFonts w:eastAsia="Malgun Gothic"/>
              </w:rPr>
              <w:t>highSpeedMeasInterFreq-r17</w:t>
            </w:r>
          </w:p>
        </w:tc>
      </w:tr>
    </w:tbl>
    <w:p w14:paraId="7031468A" w14:textId="77777777" w:rsidR="005069C4" w:rsidRDefault="005069C4" w:rsidP="00A15472">
      <w:pPr>
        <w:rPr>
          <w:lang w:eastAsia="zh-CN"/>
        </w:rPr>
      </w:pPr>
    </w:p>
    <w:p w14:paraId="30980C4B" w14:textId="033EFBBF" w:rsidR="00DB7325" w:rsidRPr="009C5807" w:rsidRDefault="00967CF8" w:rsidP="00967CF8">
      <w:pPr>
        <w:pStyle w:val="Heading4"/>
      </w:pPr>
      <w:r w:rsidRPr="009C5807">
        <w:t>9.2.5.2</w:t>
      </w:r>
      <w:r w:rsidR="00DB7325" w:rsidRPr="009C5807">
        <w:tab/>
        <w:t>Measurement period</w:t>
      </w:r>
    </w:p>
    <w:p w14:paraId="347B292E" w14:textId="4ECA146E" w:rsidR="00BB277B" w:rsidRDefault="00A45B3C" w:rsidP="00BB277B">
      <w:pPr>
        <w:rPr>
          <w:rFonts w:cs="v4.2.0"/>
          <w:lang w:eastAsia="zh-CN"/>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rsidRPr="006B5679">
        <w:t xml:space="preserve"> When </w:t>
      </w:r>
      <w:r w:rsidRPr="006B5679">
        <w:rPr>
          <w:i/>
          <w:iCs/>
        </w:rPr>
        <w:t>highSpeedMeasFlag-r16</w:t>
      </w:r>
      <w:r w:rsidRPr="006B5679">
        <w:t xml:space="preserve"> is configured, T </w:t>
      </w:r>
      <w:r w:rsidRPr="006B5679">
        <w:rPr>
          <w:vertAlign w:val="subscript"/>
        </w:rPr>
        <w:t>SSB_measurement_period_intra</w:t>
      </w:r>
      <w:r w:rsidRPr="006B5679">
        <w:t xml:space="preserve"> is specified in Table 9.2.5.2-5.</w:t>
      </w:r>
      <w:r w:rsidRPr="00DF27B0">
        <w:t xml:space="preserve"> </w:t>
      </w:r>
      <w:r>
        <w:t>When</w:t>
      </w:r>
      <w:r w:rsidRPr="00320CAB">
        <w:t xml:space="preserve"> UE </w:t>
      </w:r>
      <w:r w:rsidRPr="00320CAB">
        <w:rPr>
          <w:i/>
          <w:iCs/>
        </w:rPr>
        <w:t>highSpeedMeasFlagFR2-r17</w:t>
      </w:r>
      <w:r w:rsidRPr="00320CAB">
        <w:t xml:space="preserve"> </w:t>
      </w:r>
      <w:r>
        <w:t xml:space="preserve">is </w:t>
      </w:r>
      <w:r w:rsidRPr="00320CAB">
        <w:t>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r w:rsidR="006B5679">
        <w:rPr>
          <w:rFonts w:eastAsia="PMingLiU"/>
          <w:lang w:eastAsia="zh-TW"/>
        </w:rPr>
        <w:t xml:space="preserve"> </w:t>
      </w:r>
      <w:r w:rsidR="006B5679" w:rsidRPr="00320CAB">
        <w:t>For power class 6</w:t>
      </w:r>
      <w:r w:rsidR="006B5679" w:rsidRPr="00EF69BE">
        <w:t xml:space="preserve"> </w:t>
      </w:r>
      <w:r w:rsidR="006B5679" w:rsidRPr="00320CAB">
        <w:t xml:space="preserve">UE </w:t>
      </w:r>
      <w:r w:rsidR="006B5679">
        <w:t>supporting [</w:t>
      </w:r>
      <w:r w:rsidR="006B5679" w:rsidRPr="00EF69BE">
        <w:rPr>
          <w:i/>
        </w:rPr>
        <w:t>measurementEnhancementCAInterFreqFR2-r18</w:t>
      </w:r>
      <w:r w:rsidR="006B5679">
        <w:t>] when</w:t>
      </w:r>
      <w:r w:rsidR="006B5679" w:rsidRPr="00320CAB">
        <w:t xml:space="preserve"> </w:t>
      </w:r>
      <w:r w:rsidR="006B5679">
        <w:t>[</w:t>
      </w:r>
      <w:r w:rsidR="006B5679" w:rsidRPr="00333DFF">
        <w:rPr>
          <w:i/>
          <w:iCs/>
        </w:rPr>
        <w:t>highSpeedMeasFlagFR2</w:t>
      </w:r>
      <w:r w:rsidR="006B5679">
        <w:rPr>
          <w:i/>
          <w:iCs/>
        </w:rPr>
        <w:t>]</w:t>
      </w:r>
      <w:r w:rsidR="006B5679" w:rsidRPr="00320CAB">
        <w:t xml:space="preserve"> </w:t>
      </w:r>
      <w:r w:rsidR="006B5679">
        <w:t xml:space="preserve">is </w:t>
      </w:r>
      <w:r w:rsidR="006B5679" w:rsidRPr="00320CAB">
        <w:t>configured</w:t>
      </w:r>
      <w:r w:rsidR="006B5679" w:rsidRPr="00320CAB">
        <w:rPr>
          <w:rFonts w:eastAsia="PMingLiU"/>
          <w:lang w:eastAsia="zh-TW"/>
        </w:rPr>
        <w:t xml:space="preserve">, </w:t>
      </w:r>
      <w:r w:rsidR="006B5679">
        <w:rPr>
          <w:rFonts w:eastAsia="PMingLiU"/>
          <w:lang w:eastAsia="zh-TW"/>
        </w:rPr>
        <w:t xml:space="preserve">the </w:t>
      </w:r>
      <w:r w:rsidR="006B5679" w:rsidRPr="00320CAB">
        <w:t>T</w:t>
      </w:r>
      <w:r w:rsidR="006B5679" w:rsidRPr="00320CAB">
        <w:rPr>
          <w:vertAlign w:val="subscript"/>
        </w:rPr>
        <w:t xml:space="preserve"> SSB_measurement_period_intra</w:t>
      </w:r>
      <w:r w:rsidR="006B5679">
        <w:rPr>
          <w:rFonts w:eastAsia="PMingLiU"/>
          <w:lang w:eastAsia="zh-TW"/>
        </w:rPr>
        <w:t xml:space="preserve"> given in Table</w:t>
      </w:r>
      <w:r w:rsidR="006B5679" w:rsidRPr="00333DFF">
        <w:rPr>
          <w:rFonts w:eastAsia="PMingLiU"/>
          <w:lang w:eastAsia="zh-TW"/>
        </w:rPr>
        <w:t xml:space="preserve"> </w:t>
      </w:r>
      <w:r w:rsidR="006B5679" w:rsidRPr="00320CAB">
        <w:rPr>
          <w:rFonts w:eastAsia="PMingLiU"/>
          <w:lang w:eastAsia="zh-TW"/>
        </w:rPr>
        <w:t>9.2.5.2-7</w:t>
      </w:r>
      <w:r w:rsidR="006B5679">
        <w:rPr>
          <w:rFonts w:eastAsia="PMingLiU"/>
          <w:lang w:eastAsia="zh-TW"/>
        </w:rPr>
        <w:t xml:space="preserve"> (</w:t>
      </w:r>
      <w:r w:rsidR="006B5679" w:rsidRPr="00320CAB">
        <w:rPr>
          <w:rFonts w:eastAsia="PMingLiU"/>
          <w:lang w:eastAsia="zh-TW"/>
        </w:rPr>
        <w:t>if SMTC &lt;= 40ms</w:t>
      </w:r>
      <w:r w:rsidR="006B5679">
        <w:rPr>
          <w:rFonts w:eastAsia="PMingLiU"/>
          <w:lang w:eastAsia="zh-TW"/>
        </w:rPr>
        <w:t>) and</w:t>
      </w:r>
      <w:r w:rsidR="006B5679" w:rsidRPr="00320CAB">
        <w:rPr>
          <w:rFonts w:eastAsia="PMingLiU"/>
          <w:lang w:eastAsia="zh-TW"/>
        </w:rPr>
        <w:t xml:space="preserve"> Table 9.2.5.2-2</w:t>
      </w:r>
      <w:r w:rsidR="006B5679">
        <w:rPr>
          <w:rFonts w:eastAsia="PMingLiU"/>
          <w:lang w:eastAsia="zh-TW"/>
        </w:rPr>
        <w:t xml:space="preserve"> (</w:t>
      </w:r>
      <w:r w:rsidR="006B5679" w:rsidRPr="00320CAB">
        <w:rPr>
          <w:rFonts w:eastAsia="PMingLiU"/>
          <w:lang w:eastAsia="zh-TW"/>
        </w:rPr>
        <w:t xml:space="preserve">if SMTC </w:t>
      </w:r>
      <w:r w:rsidR="006B5679">
        <w:rPr>
          <w:rFonts w:eastAsia="PMingLiU"/>
          <w:lang w:eastAsia="zh-TW"/>
        </w:rPr>
        <w:t>&gt;</w:t>
      </w:r>
      <w:r w:rsidR="006B5679" w:rsidRPr="00320CAB">
        <w:rPr>
          <w:rFonts w:eastAsia="PMingLiU"/>
          <w:lang w:eastAsia="zh-TW"/>
        </w:rPr>
        <w:t xml:space="preserve"> 40ms</w:t>
      </w:r>
      <w:r w:rsidR="006B5679">
        <w:rPr>
          <w:rFonts w:eastAsia="PMingLiU"/>
          <w:lang w:eastAsia="zh-TW"/>
        </w:rPr>
        <w:t xml:space="preserve">) </w:t>
      </w:r>
      <w:r w:rsidR="006B5679" w:rsidRPr="00333DFF">
        <w:rPr>
          <w:iCs/>
        </w:rPr>
        <w:t>shall apply for SCC</w:t>
      </w:r>
      <w:r w:rsidR="006B5679" w:rsidRPr="00320CAB">
        <w:rPr>
          <w:rFonts w:eastAsia="PMingLiU"/>
          <w:lang w:eastAsia="zh-TW"/>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w:t>
      </w:r>
      <w:r w:rsidRPr="007F23E2">
        <w:rPr>
          <w:rFonts w:eastAsia="SimSun"/>
          <w:lang w:eastAsia="zh-CN"/>
        </w:rPr>
        <w:t>therwise</w:t>
      </w:r>
      <w:r w:rsidRPr="007F23E2">
        <w:rPr>
          <w:rFonts w:eastAsia="SimSun"/>
        </w:rPr>
        <w:t>,</w:t>
      </w:r>
      <w:r w:rsidRPr="007F23E2">
        <w:rPr>
          <w:rFonts w:eastAsia="SimSun"/>
          <w:lang w:eastAsia="zh-CN"/>
        </w:rPr>
        <w:t xml:space="preserve"> the requirements </w:t>
      </w:r>
      <w:r w:rsidRPr="007F23E2">
        <w:rPr>
          <w:rFonts w:eastAsia="SimSun"/>
        </w:rPr>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65556B">
              <w:rPr>
                <w:rFonts w:eastAsia="SimSun"/>
                <w:lang w:val="fr-FR"/>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65556B">
              <w:rPr>
                <w:rFonts w:eastAsia="SimSun"/>
                <w:lang w:val="fr-FR"/>
              </w:rPr>
              <w:t>The requirements also apply to deactivated SCG SCell.</w:t>
            </w:r>
          </w:p>
        </w:tc>
      </w:tr>
    </w:tbl>
    <w:p w14:paraId="30A8F295" w14:textId="77777777" w:rsidR="00596646" w:rsidRPr="009C5807" w:rsidRDefault="00596646" w:rsidP="00596646">
      <w:pPr>
        <w:rPr>
          <w:rFonts w:eastAsiaTheme="minorEastAsia"/>
          <w:lang w:eastAsia="zh-CN"/>
        </w:rPr>
      </w:pPr>
    </w:p>
    <w:p w14:paraId="51BE0F26" w14:textId="33653103" w:rsidR="00B07B76" w:rsidRPr="00DD2133" w:rsidRDefault="00B07B76" w:rsidP="0092700A">
      <w:pPr>
        <w:pStyle w:val="TH"/>
        <w:rPr>
          <w:rFonts w:eastAsia="Malgun Gothic"/>
          <w:lang w:eastAsia="zh-CN"/>
        </w:rPr>
      </w:pPr>
      <w:r w:rsidRPr="00DD2133">
        <w:rPr>
          <w:rFonts w:eastAsia="Malgun Gothic"/>
        </w:rPr>
        <w:t>Table 9.2.5.2-</w:t>
      </w:r>
      <w:r w:rsidRPr="00DD2133">
        <w:rPr>
          <w:rFonts w:eastAsia="Malgun Gothic" w:hint="eastAsia"/>
          <w:lang w:eastAsia="zh-CN"/>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w:t>
      </w:r>
      <w:r w:rsidRPr="00DD2133">
        <w:rPr>
          <w:rFonts w:eastAsia="Malgun Gothic"/>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hAnsi="Arial"/>
                <w:sz w:val="18"/>
              </w:rPr>
              <w:t xml:space="preserve">NOTE </w:t>
            </w:r>
            <w:r w:rsidRPr="00B343A0">
              <w:rPr>
                <w:rFonts w:ascii="Arial" w:eastAsia="Malgun Gothic" w:hAnsi="Arial"/>
                <w:sz w:val="18"/>
                <w:lang w:eastAsia="zh-CN"/>
              </w:rPr>
              <w:t>2</w:t>
            </w:r>
            <w:r w:rsidRPr="00B343A0">
              <w:rPr>
                <w:rFonts w:ascii="Arial" w:eastAsia="Malgun Gothic" w:hAnsi="Arial"/>
                <w:sz w:val="18"/>
              </w:rPr>
              <w:t>:</w:t>
            </w:r>
            <w:r w:rsidRPr="00B343A0">
              <w:rPr>
                <w:rFonts w:ascii="Arial" w:hAnsi="Arial"/>
                <w:sz w:val="18"/>
              </w:rPr>
              <w:tab/>
            </w:r>
            <w:r w:rsidRPr="00B343A0">
              <w:rPr>
                <w:rFonts w:ascii="Arial" w:hAnsi="Arial"/>
                <w:snapToGrid w:val="0"/>
                <w:sz w:val="18"/>
                <w:lang w:eastAsia="zh-CN"/>
              </w:rPr>
              <w:t xml:space="preserve">M2 = 1.5 if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 xml:space="preserve">Y=3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 xml:space="preserve">&lt;= 40ms, Y=5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&gt; 40ms</w:t>
            </w:r>
          </w:p>
          <w:p w14:paraId="72431110" w14:textId="335613BF"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lang w:eastAsia="zh-CN"/>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lang w:eastAsia="zh-CN"/>
        </w:rPr>
      </w:pPr>
      <w:r w:rsidRPr="009C5807">
        <w:t>Table 9.2.5.2-</w:t>
      </w:r>
      <w:r>
        <w:t>6</w:t>
      </w:r>
      <w:r w:rsidRPr="009C5807">
        <w:t>: Measurement period for intra-frequency measurements without gaps (deactivated SCell) (FR1)</w:t>
      </w:r>
      <w:r w:rsidRPr="00355D08">
        <w:rPr>
          <w:rFonts w:eastAsia="DengXian" w:cs="Arial"/>
          <w:lang w:eastAsia="zh-CN"/>
        </w:rPr>
        <w:t xml:space="preserve">, when </w:t>
      </w:r>
      <w:r w:rsidRPr="000B5305">
        <w:rPr>
          <w:rFonts w:eastAsia="DengXian" w:cs="Arial"/>
          <w:lang w:eastAsia="zh-CN"/>
        </w:rPr>
        <w:t>highSpeedMeasCA-Scell</w:t>
      </w:r>
      <w:r>
        <w:rPr>
          <w:rFonts w:eastAsia="DengXian" w:cs="Arial"/>
          <w:lang w:eastAsia="zh-CN"/>
        </w:rPr>
        <w:t>-r17</w:t>
      </w:r>
      <w:r w:rsidRPr="00355D08">
        <w:rPr>
          <w:rFonts w:eastAsia="DengXian" w:cs="Arial"/>
          <w:lang w:eastAsia="zh-CN"/>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ml:space="preserve">) x </w:t>
            </w:r>
            <w:r w:rsidRPr="00920E53">
              <w:rPr>
                <w:lang w:eastAsia="zh-CN"/>
              </w:rPr>
              <w:t>measCycleSCell</w:t>
            </w:r>
            <w:r w:rsidRPr="00920E53">
              <w:t xml:space="preserve">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rPr>
                <w:lang w:eastAsia="zh-CN"/>
              </w:rPr>
              <w:t>160</w:t>
            </w:r>
            <w:r w:rsidRPr="00920E53">
              <w:t>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lang w:eastAsia="zh-CN"/>
              </w:rPr>
              <w:t>5</w:t>
            </w:r>
            <w:r w:rsidRPr="00920E53">
              <w:t xml:space="preserve"> x K</w:t>
            </w:r>
            <w:r w:rsidRPr="00920E53">
              <w:rPr>
                <w:vertAlign w:val="subscript"/>
              </w:rPr>
              <w:t>p</w:t>
            </w:r>
            <w:r w:rsidRPr="00920E53">
              <w:t>) x max(</w:t>
            </w:r>
            <w:r w:rsidRPr="00920E53">
              <w:rPr>
                <w:lang w:eastAsia="zh-CN"/>
              </w:rPr>
              <w:t>measCycleSCell</w:t>
            </w:r>
            <w:r w:rsidRPr="00920E53">
              <w:t xml:space="preserve">,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rPr>
                <w:lang w:eastAsia="zh-CN"/>
              </w:rPr>
              <w:t xml:space="preserve">160ms &lt; </w:t>
            </w:r>
            <w:r w:rsidRPr="00920E53">
              <w:t>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lang w:eastAsia="zh-CN"/>
              </w:rPr>
              <w:t>4</w:t>
            </w:r>
            <w:r w:rsidRPr="00920E53">
              <w:t xml:space="preserve"> x K</w:t>
            </w:r>
            <w:r w:rsidRPr="00920E53">
              <w:rPr>
                <w:vertAlign w:val="subscript"/>
              </w:rPr>
              <w:t>p</w:t>
            </w:r>
            <w:r w:rsidRPr="00920E53">
              <w:t xml:space="preserve">) x max(measCycleSCell,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lang w:eastAsia="zh-CN"/>
              </w:rPr>
            </w:pPr>
            <w:r w:rsidRPr="00920E53">
              <w:t xml:space="preserve">ceil( </w:t>
            </w:r>
            <w:r w:rsidRPr="00920E53">
              <w:rPr>
                <w:rFonts w:eastAsia="DengXian"/>
                <w:lang w:eastAsia="zh-C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lang w:eastAsia="zh-CN"/>
              </w:rPr>
            </w:pPr>
            <w:r w:rsidRPr="00920E53">
              <w:t xml:space="preserve">NOTE </w:t>
            </w:r>
            <w:r w:rsidRPr="00920E53">
              <w:rPr>
                <w:lang w:eastAsia="zh-CN"/>
              </w:rPr>
              <w:t>1</w:t>
            </w:r>
            <w:r w:rsidRPr="00920E53">
              <w:t>:</w:t>
            </w:r>
            <w:r w:rsidRPr="00920E53">
              <w:tab/>
            </w:r>
            <w:r w:rsidRPr="00920E53">
              <w:rPr>
                <w:snapToGrid w:val="0"/>
                <w:lang w:eastAsia="zh-CN"/>
              </w:rPr>
              <w:t>M2 = 1.5 if SMTC periodicity &gt; 40 ms, otherwise M2=1</w:t>
            </w:r>
          </w:p>
          <w:p w14:paraId="328A05B5" w14:textId="77777777" w:rsidR="00074891" w:rsidRPr="00920E53" w:rsidRDefault="00074891" w:rsidP="0093097E">
            <w:pPr>
              <w:pStyle w:val="TAN"/>
            </w:pPr>
            <w:r w:rsidRPr="00920E53">
              <w:t>NOTE 2:</w:t>
            </w:r>
            <w:r w:rsidRPr="00920E53">
              <w:tab/>
            </w:r>
            <w:r w:rsidRPr="00920E53">
              <w:rPr>
                <w:lang w:eastAsia="zh-CN"/>
              </w:rPr>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lang w:eastAsia="zh-CN"/>
        </w:rPr>
      </w:pPr>
    </w:p>
    <w:p w14:paraId="37A93BB3" w14:textId="4F366649" w:rsidR="00CD34D7" w:rsidRDefault="00CD34D7" w:rsidP="00CD34D7">
      <w:pPr>
        <w:pStyle w:val="TH"/>
      </w:pPr>
      <w:r>
        <w:t>Table 9.2.5.2-</w:t>
      </w:r>
      <w:r>
        <w:rPr>
          <w:lang w:val="en-US" w:eastAsia="zh-CN"/>
        </w:rPr>
        <w:t>10</w:t>
      </w:r>
      <w:r>
        <w:t xml:space="preserve">: Measurement period for intra-frequency measurements without gaps </w:t>
      </w:r>
      <w:r>
        <w:rPr>
          <w:rFonts w:hint="eastAsia"/>
          <w:lang w:val="en-US" w:eastAsia="zh-CN"/>
        </w:rPr>
        <w:t xml:space="preserve">for UE </w:t>
      </w:r>
      <w:r>
        <w:rPr>
          <w:lang w:eastAsia="zh-CN"/>
        </w:rPr>
        <w:t>indicat</w:t>
      </w:r>
      <w:r>
        <w:rPr>
          <w:rFonts w:hint="eastAsia"/>
          <w:lang w:val="en-US" w:eastAsia="zh-CN"/>
        </w:rPr>
        <w:t xml:space="preserve">ing [no gap with interruption] </w:t>
      </w:r>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34D7" w14:paraId="00A7B28C" w14:textId="77777777" w:rsidTr="00A14489">
        <w:tc>
          <w:tcPr>
            <w:tcW w:w="4620" w:type="dxa"/>
            <w:tcBorders>
              <w:top w:val="single" w:sz="4" w:space="0" w:color="auto"/>
              <w:left w:val="single" w:sz="4" w:space="0" w:color="auto"/>
              <w:bottom w:val="single" w:sz="4" w:space="0" w:color="auto"/>
              <w:right w:val="single" w:sz="4" w:space="0" w:color="auto"/>
            </w:tcBorders>
          </w:tcPr>
          <w:p w14:paraId="726410B3" w14:textId="77777777" w:rsidR="00CD34D7" w:rsidRDefault="00CD34D7" w:rsidP="00A14489">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03E19898" w14:textId="77777777" w:rsidR="00CD34D7" w:rsidRDefault="00CD34D7" w:rsidP="00A14489">
            <w:pPr>
              <w:pStyle w:val="TAH"/>
            </w:pPr>
            <w:r>
              <w:t>T</w:t>
            </w:r>
            <w:r>
              <w:rPr>
                <w:vertAlign w:val="subscript"/>
              </w:rPr>
              <w:t xml:space="preserve"> SSB_measurement_period_intra</w:t>
            </w:r>
            <w:r>
              <w:t xml:space="preserve">  </w:t>
            </w:r>
          </w:p>
        </w:tc>
      </w:tr>
      <w:tr w:rsidR="00CD34D7" w14:paraId="772C3422" w14:textId="77777777" w:rsidTr="00A14489">
        <w:tc>
          <w:tcPr>
            <w:tcW w:w="4620" w:type="dxa"/>
            <w:tcBorders>
              <w:top w:val="single" w:sz="4" w:space="0" w:color="auto"/>
              <w:left w:val="single" w:sz="4" w:space="0" w:color="auto"/>
              <w:bottom w:val="single" w:sz="4" w:space="0" w:color="auto"/>
              <w:right w:val="single" w:sz="4" w:space="0" w:color="auto"/>
            </w:tcBorders>
          </w:tcPr>
          <w:p w14:paraId="3C796898" w14:textId="77777777" w:rsidR="00CD34D7" w:rsidRDefault="00CD34D7" w:rsidP="00A14489">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18AE70DB" w14:textId="77777777" w:rsidR="00CD34D7" w:rsidRDefault="00CD34D7" w:rsidP="00A14489">
            <w:pPr>
              <w:pStyle w:val="TAC"/>
            </w:pPr>
            <w:r>
              <w:t xml:space="preserve">max(200ms, 5 x </w:t>
            </w:r>
            <w:r>
              <w:rPr>
                <w:rFonts w:hint="eastAsia"/>
                <w:lang w:val="en-US" w:eastAsia="zh-CN"/>
              </w:rPr>
              <w:t xml:space="preserve">(80ms, </w:t>
            </w:r>
            <w:r>
              <w:t xml:space="preserve">SMTC period </w:t>
            </w:r>
            <w:r>
              <w:rPr>
                <w:rFonts w:hint="eastAsia"/>
                <w:lang w:val="en-US" w:eastAsia="zh-CN"/>
              </w:rPr>
              <w:t>)</w:t>
            </w:r>
            <w:r>
              <w:t>)</w:t>
            </w:r>
            <w:r>
              <w:rPr>
                <w:vertAlign w:val="superscript"/>
              </w:rPr>
              <w:t>Note 1</w:t>
            </w:r>
            <w:r>
              <w:t xml:space="preserve"> x CSSF</w:t>
            </w:r>
            <w:r>
              <w:rPr>
                <w:vertAlign w:val="subscript"/>
              </w:rPr>
              <w:t>intra</w:t>
            </w:r>
          </w:p>
        </w:tc>
      </w:tr>
      <w:tr w:rsidR="00CD34D7" w14:paraId="2E564A29" w14:textId="77777777" w:rsidTr="00A14489">
        <w:tc>
          <w:tcPr>
            <w:tcW w:w="4620" w:type="dxa"/>
            <w:tcBorders>
              <w:top w:val="single" w:sz="4" w:space="0" w:color="auto"/>
              <w:left w:val="single" w:sz="4" w:space="0" w:color="auto"/>
              <w:bottom w:val="single" w:sz="4" w:space="0" w:color="auto"/>
              <w:right w:val="single" w:sz="4" w:space="0" w:color="auto"/>
            </w:tcBorders>
          </w:tcPr>
          <w:p w14:paraId="75D8ED7E" w14:textId="77777777" w:rsidR="00CD34D7" w:rsidRDefault="00CD34D7" w:rsidP="00A14489">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1E1BDF68" w14:textId="77777777" w:rsidR="00CD34D7" w:rsidRDefault="00CD34D7" w:rsidP="00A14489">
            <w:pPr>
              <w:pStyle w:val="TAC"/>
              <w:rPr>
                <w:b/>
              </w:rPr>
            </w:pPr>
            <w:r>
              <w:t xml:space="preserve"> max(200ms, ceil(1.5x 5) x [max(</w:t>
            </w:r>
            <w:r>
              <w:rPr>
                <w:rFonts w:hint="eastAsia"/>
                <w:lang w:val="en-US" w:eastAsia="zh-CN"/>
              </w:rPr>
              <w:t xml:space="preserve">80ms, </w:t>
            </w:r>
            <w:r>
              <w:t>SMTC period,DRX cycle)]) x CSSF</w:t>
            </w:r>
            <w:r>
              <w:rPr>
                <w:vertAlign w:val="subscript"/>
              </w:rPr>
              <w:t>intra</w:t>
            </w:r>
          </w:p>
        </w:tc>
      </w:tr>
      <w:tr w:rsidR="00CD34D7" w14:paraId="3F7D8336" w14:textId="77777777" w:rsidTr="00A14489">
        <w:tc>
          <w:tcPr>
            <w:tcW w:w="4620" w:type="dxa"/>
            <w:tcBorders>
              <w:top w:val="single" w:sz="4" w:space="0" w:color="auto"/>
              <w:left w:val="single" w:sz="4" w:space="0" w:color="auto"/>
              <w:bottom w:val="single" w:sz="4" w:space="0" w:color="auto"/>
              <w:right w:val="single" w:sz="4" w:space="0" w:color="auto"/>
            </w:tcBorders>
          </w:tcPr>
          <w:p w14:paraId="3F67D545" w14:textId="77777777" w:rsidR="00CD34D7" w:rsidRDefault="00CD34D7" w:rsidP="00A14489">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0D6D91C2" w14:textId="77777777" w:rsidR="00CD34D7" w:rsidRDefault="00CD34D7" w:rsidP="00A14489">
            <w:pPr>
              <w:pStyle w:val="TAC"/>
              <w:rPr>
                <w:b/>
                <w:lang w:val="fr-FR"/>
              </w:rPr>
            </w:pPr>
            <w:r>
              <w:rPr>
                <w:lang w:val="fr-FR"/>
              </w:rPr>
              <w:t xml:space="preserve">5 x </w:t>
            </w:r>
            <w:r>
              <w:rPr>
                <w:rFonts w:hint="eastAsia"/>
                <w:lang w:val="en-US" w:eastAsia="zh-CN"/>
              </w:rPr>
              <w:t>DRX cycle</w:t>
            </w:r>
            <w:r>
              <w:rPr>
                <w:lang w:val="fr-FR"/>
              </w:rPr>
              <w:t xml:space="preserve"> x CSSF</w:t>
            </w:r>
            <w:r>
              <w:rPr>
                <w:vertAlign w:val="subscript"/>
                <w:lang w:val="fr-FR"/>
              </w:rPr>
              <w:t>intra</w:t>
            </w:r>
          </w:p>
        </w:tc>
      </w:tr>
      <w:tr w:rsidR="00CD34D7" w14:paraId="4EEDB4BA" w14:textId="77777777" w:rsidTr="00A14489">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4D1F9040" w14:textId="77777777" w:rsidR="00CD34D7" w:rsidRDefault="00CD34D7" w:rsidP="00A14489">
            <w:pPr>
              <w:pStyle w:val="TAN"/>
            </w:pPr>
            <w:r>
              <w:t>NOTE 1:</w:t>
            </w:r>
            <w:r>
              <w:tab/>
              <w:t>If different SMTC periodicities are configured for different cells, the SMTC period in the requirement is the one used by the cell being identified</w:t>
            </w:r>
          </w:p>
        </w:tc>
      </w:tr>
    </w:tbl>
    <w:p w14:paraId="103B165F" w14:textId="77777777" w:rsidR="00CD34D7" w:rsidRDefault="00CD34D7" w:rsidP="00CD34D7"/>
    <w:p w14:paraId="45D5E2F9" w14:textId="77777777" w:rsidR="00CD34D7" w:rsidRDefault="00CD34D7" w:rsidP="00CD34D7">
      <w:pPr>
        <w:rPr>
          <w:lang w:val="en-US" w:eastAsia="zh-CN"/>
        </w:rPr>
      </w:pPr>
      <w:r>
        <w:rPr>
          <w:lang w:val="en-US" w:eastAsia="zh-CN" w:bidi="ar"/>
        </w:rPr>
        <w:t xml:space="preserve">Editor’s note: RAN4 has to decide the UE behaviour when DRX is condifured whether interruptions are allowed. </w:t>
      </w:r>
    </w:p>
    <w:p w14:paraId="39714798" w14:textId="77777777" w:rsidR="00CD34D7" w:rsidRPr="00484DF4" w:rsidRDefault="00CD34D7" w:rsidP="00CD34D7">
      <w:pPr>
        <w:rPr>
          <w:lang w:val="en-US"/>
        </w:rPr>
      </w:pPr>
    </w:p>
    <w:p w14:paraId="49D46397" w14:textId="41DE1DF9" w:rsidR="00CD34D7" w:rsidRDefault="00CD34D7" w:rsidP="00CD34D7">
      <w:pPr>
        <w:pStyle w:val="TH"/>
      </w:pPr>
      <w:r>
        <w:t>Table 9.2.5.2-</w:t>
      </w:r>
      <w:r>
        <w:rPr>
          <w:lang w:val="en-US" w:eastAsia="zh-CN"/>
        </w:rPr>
        <w:t>11</w:t>
      </w:r>
      <w:r>
        <w:t xml:space="preserve">: Measurement period for intra-frequency measurements without gaps </w:t>
      </w:r>
      <w:r>
        <w:rPr>
          <w:rFonts w:hint="eastAsia"/>
          <w:lang w:val="en-US" w:eastAsia="zh-CN"/>
        </w:rPr>
        <w:t xml:space="preserve">for UE </w:t>
      </w:r>
      <w:r>
        <w:rPr>
          <w:lang w:eastAsia="zh-CN"/>
        </w:rPr>
        <w:t>indicat</w:t>
      </w:r>
      <w:r>
        <w:rPr>
          <w:rFonts w:hint="eastAsia"/>
          <w:lang w:val="en-US" w:eastAsia="zh-CN"/>
        </w:rPr>
        <w:t xml:space="preserve">ing [no gap with interruption] </w:t>
      </w:r>
      <w: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34D7" w14:paraId="0B6CA8FC" w14:textId="77777777" w:rsidTr="00A14489">
        <w:tc>
          <w:tcPr>
            <w:tcW w:w="4620" w:type="dxa"/>
            <w:tcBorders>
              <w:top w:val="single" w:sz="4" w:space="0" w:color="auto"/>
              <w:left w:val="single" w:sz="4" w:space="0" w:color="auto"/>
              <w:bottom w:val="single" w:sz="4" w:space="0" w:color="auto"/>
              <w:right w:val="single" w:sz="4" w:space="0" w:color="auto"/>
            </w:tcBorders>
          </w:tcPr>
          <w:p w14:paraId="73FD7BBB" w14:textId="77777777" w:rsidR="00CD34D7" w:rsidRDefault="00CD34D7" w:rsidP="00A14489">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5E80BA01" w14:textId="77777777" w:rsidR="00CD34D7" w:rsidRDefault="00CD34D7" w:rsidP="00A14489">
            <w:pPr>
              <w:pStyle w:val="TAH"/>
            </w:pPr>
            <w:r>
              <w:t>T</w:t>
            </w:r>
            <w:r>
              <w:rPr>
                <w:vertAlign w:val="subscript"/>
              </w:rPr>
              <w:t xml:space="preserve"> SSB_measurement_period_intra</w:t>
            </w:r>
            <w:r>
              <w:t xml:space="preserve">  </w:t>
            </w:r>
          </w:p>
        </w:tc>
      </w:tr>
      <w:tr w:rsidR="00CD34D7" w14:paraId="3CFFF442" w14:textId="77777777" w:rsidTr="00A14489">
        <w:tc>
          <w:tcPr>
            <w:tcW w:w="4620" w:type="dxa"/>
            <w:tcBorders>
              <w:top w:val="single" w:sz="4" w:space="0" w:color="auto"/>
              <w:left w:val="single" w:sz="4" w:space="0" w:color="auto"/>
              <w:bottom w:val="single" w:sz="4" w:space="0" w:color="auto"/>
              <w:right w:val="single" w:sz="4" w:space="0" w:color="auto"/>
            </w:tcBorders>
          </w:tcPr>
          <w:p w14:paraId="629B7F3F" w14:textId="77777777" w:rsidR="00CD34D7" w:rsidRDefault="00CD34D7" w:rsidP="00A14489">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026D7A78" w14:textId="77777777" w:rsidR="00CD34D7" w:rsidRDefault="00CD34D7" w:rsidP="00A14489">
            <w:pPr>
              <w:pStyle w:val="TAC"/>
            </w:pPr>
            <w:r>
              <w:t>max(400ms, ceil(M</w:t>
            </w:r>
            <w:r>
              <w:rPr>
                <w:vertAlign w:val="subscript"/>
              </w:rPr>
              <w:t>meas_period_w/o_gaps</w:t>
            </w:r>
            <w:r>
              <w:t xml:space="preserve"> x K</w:t>
            </w:r>
            <w:r>
              <w:rPr>
                <w:vertAlign w:val="subscript"/>
                <w:lang w:val="en-US"/>
              </w:rPr>
              <w:t>layer1_measurement</w:t>
            </w:r>
            <w:r>
              <w:t xml:space="preserve">) x </w:t>
            </w:r>
            <w:r>
              <w:rPr>
                <w:rFonts w:hint="eastAsia"/>
                <w:lang w:val="en-US" w:eastAsia="zh-CN"/>
              </w:rPr>
              <w:t xml:space="preserve">(80ms, </w:t>
            </w:r>
            <w:r>
              <w:t xml:space="preserve">SMTC period </w:t>
            </w:r>
            <w:r>
              <w:rPr>
                <w:rFonts w:hint="eastAsia"/>
                <w:lang w:val="en-US" w:eastAsia="zh-CN"/>
              </w:rPr>
              <w:t>)</w:t>
            </w:r>
            <w:r>
              <w:t>)</w:t>
            </w:r>
            <w:r>
              <w:rPr>
                <w:vertAlign w:val="superscript"/>
              </w:rPr>
              <w:t>Note 1</w:t>
            </w:r>
            <w:r>
              <w:t xml:space="preserve"> x CSSF</w:t>
            </w:r>
            <w:r>
              <w:rPr>
                <w:vertAlign w:val="subscript"/>
              </w:rPr>
              <w:t>intra</w:t>
            </w:r>
          </w:p>
        </w:tc>
      </w:tr>
      <w:tr w:rsidR="00CD34D7" w14:paraId="11523694" w14:textId="77777777" w:rsidTr="00A14489">
        <w:tc>
          <w:tcPr>
            <w:tcW w:w="4620" w:type="dxa"/>
            <w:tcBorders>
              <w:top w:val="single" w:sz="4" w:space="0" w:color="auto"/>
              <w:left w:val="single" w:sz="4" w:space="0" w:color="auto"/>
              <w:bottom w:val="single" w:sz="4" w:space="0" w:color="auto"/>
              <w:right w:val="single" w:sz="4" w:space="0" w:color="auto"/>
            </w:tcBorders>
          </w:tcPr>
          <w:p w14:paraId="424A5754" w14:textId="77777777" w:rsidR="00CD34D7" w:rsidRDefault="00CD34D7" w:rsidP="00A14489">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390509B5" w14:textId="77777777" w:rsidR="00CD34D7" w:rsidRDefault="00CD34D7" w:rsidP="00A14489">
            <w:pPr>
              <w:pStyle w:val="TAC"/>
              <w:rPr>
                <w:b/>
              </w:rPr>
            </w:pPr>
            <w:r>
              <w:t>max(400ms, ceil(1.5x M</w:t>
            </w:r>
            <w:r>
              <w:rPr>
                <w:vertAlign w:val="subscript"/>
              </w:rPr>
              <w:t>meas_period_w/o_gaps</w:t>
            </w:r>
            <w:r>
              <w:t xml:space="preserve"> x K</w:t>
            </w:r>
            <w:r>
              <w:rPr>
                <w:vertAlign w:val="subscript"/>
                <w:lang w:val="en-US"/>
              </w:rPr>
              <w:t>layer1_measurement</w:t>
            </w:r>
            <w:r>
              <w:t>) x [max(</w:t>
            </w:r>
            <w:r>
              <w:rPr>
                <w:rFonts w:hint="eastAsia"/>
                <w:lang w:val="en-US" w:eastAsia="zh-CN"/>
              </w:rPr>
              <w:t xml:space="preserve">80, </w:t>
            </w:r>
            <w:r>
              <w:t>SMTC period,DRX cycle)]) x CSSF</w:t>
            </w:r>
            <w:r>
              <w:rPr>
                <w:vertAlign w:val="subscript"/>
              </w:rPr>
              <w:t>intra</w:t>
            </w:r>
          </w:p>
        </w:tc>
      </w:tr>
      <w:tr w:rsidR="00CD34D7" w14:paraId="4411AEDF" w14:textId="77777777" w:rsidTr="00A14489">
        <w:tc>
          <w:tcPr>
            <w:tcW w:w="4620" w:type="dxa"/>
            <w:tcBorders>
              <w:top w:val="single" w:sz="4" w:space="0" w:color="auto"/>
              <w:left w:val="single" w:sz="4" w:space="0" w:color="auto"/>
              <w:bottom w:val="single" w:sz="4" w:space="0" w:color="auto"/>
              <w:right w:val="single" w:sz="4" w:space="0" w:color="auto"/>
            </w:tcBorders>
          </w:tcPr>
          <w:p w14:paraId="1A048CBB" w14:textId="77777777" w:rsidR="00CD34D7" w:rsidRDefault="00CD34D7" w:rsidP="00A14489">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3B97A7EB" w14:textId="77777777" w:rsidR="00CD34D7" w:rsidRDefault="00CD34D7" w:rsidP="00A14489">
            <w:pPr>
              <w:pStyle w:val="TAC"/>
              <w:rPr>
                <w:b/>
              </w:rPr>
            </w:pPr>
            <w:r>
              <w:t xml:space="preserve"> ceil(M</w:t>
            </w:r>
            <w:r>
              <w:rPr>
                <w:vertAlign w:val="subscript"/>
              </w:rPr>
              <w:t>meas_period_w/o_gaps</w:t>
            </w:r>
            <w:r>
              <w:t xml:space="preserve"> x K</w:t>
            </w:r>
            <w:r>
              <w:rPr>
                <w:vertAlign w:val="subscript"/>
                <w:lang w:val="en-US"/>
              </w:rPr>
              <w:t>layer1_measurement</w:t>
            </w:r>
            <w:r>
              <w:t xml:space="preserve"> ) x </w:t>
            </w:r>
            <w:r>
              <w:rPr>
                <w:rFonts w:hint="eastAsia"/>
                <w:lang w:val="en-US" w:eastAsia="zh-CN"/>
              </w:rPr>
              <w:t>DRX cycle</w:t>
            </w:r>
            <w:r>
              <w:t xml:space="preserve"> x CSSF</w:t>
            </w:r>
            <w:r>
              <w:rPr>
                <w:vertAlign w:val="subscript"/>
              </w:rPr>
              <w:t>intra</w:t>
            </w:r>
          </w:p>
        </w:tc>
      </w:tr>
      <w:tr w:rsidR="00CD34D7" w14:paraId="2D0990BC" w14:textId="77777777" w:rsidTr="00A14489">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56E8C4E" w14:textId="77777777" w:rsidR="00CD34D7" w:rsidRDefault="00CD34D7" w:rsidP="00A14489">
            <w:pPr>
              <w:pStyle w:val="TAN"/>
            </w:pPr>
            <w:r>
              <w:t>NOTE 1:</w:t>
            </w:r>
            <w:r>
              <w:tab/>
              <w:t>If different SMTC periodicities are configured for different cells, the SMTC period in the requirement is the one used by the cell being identified</w:t>
            </w:r>
          </w:p>
        </w:tc>
      </w:tr>
    </w:tbl>
    <w:p w14:paraId="630254A3" w14:textId="77777777" w:rsidR="00CD34D7" w:rsidRDefault="00CD34D7" w:rsidP="00CD34D7">
      <w:pPr>
        <w:rPr>
          <w:highlight w:val="yellow"/>
          <w:lang w:eastAsia="zh-CN"/>
        </w:rPr>
      </w:pPr>
    </w:p>
    <w:p w14:paraId="6B75D0F9" w14:textId="77777777" w:rsidR="00CD34D7" w:rsidRDefault="00CD34D7" w:rsidP="00CD34D7">
      <w:pPr>
        <w:rPr>
          <w:lang w:val="en-US" w:eastAsia="zh-CN"/>
        </w:rPr>
      </w:pPr>
      <w:r>
        <w:rPr>
          <w:lang w:val="en-US" w:eastAsia="zh-CN" w:bidi="ar"/>
        </w:rPr>
        <w:t xml:space="preserve">Editor’s note: RAN4 has to decide the UE behaviour when DRX is condifured whether interruptions are allowed. </w:t>
      </w:r>
    </w:p>
    <w:p w14:paraId="21DEBF8B" w14:textId="77777777" w:rsidR="00CD34D7" w:rsidRDefault="00CD34D7" w:rsidP="00CD34D7">
      <w:pPr>
        <w:rPr>
          <w:highlight w:val="yellow"/>
          <w:lang w:eastAsia="zh-CN"/>
        </w:rPr>
      </w:pPr>
    </w:p>
    <w:p w14:paraId="7966FE4D" w14:textId="75BD71C5" w:rsidR="00CD34D7" w:rsidRDefault="00CD34D7" w:rsidP="00CD34D7">
      <w:pPr>
        <w:pStyle w:val="TH"/>
        <w:rPr>
          <w:rFonts w:eastAsia="Malgun Gothic"/>
          <w:lang w:val="en-US" w:eastAsia="zh-CN"/>
        </w:rPr>
      </w:pPr>
      <w:r>
        <w:rPr>
          <w:rFonts w:eastAsia="Malgun Gothic"/>
        </w:rPr>
        <w:t>Table 9.2.5.2-</w:t>
      </w:r>
      <w:r>
        <w:rPr>
          <w:rFonts w:eastAsia="Malgun Gothic"/>
          <w:lang w:val="en-US" w:eastAsia="zh-CN"/>
        </w:rPr>
        <w:t>12</w:t>
      </w:r>
      <w:r>
        <w:rPr>
          <w:rFonts w:eastAsia="Malgun Gothic"/>
        </w:rPr>
        <w:t xml:space="preserve">: </w:t>
      </w:r>
      <w:r>
        <w:rPr>
          <w:rFonts w:eastAsia="Malgun Gothic"/>
          <w:sz w:val="18"/>
        </w:rPr>
        <w:t>T</w:t>
      </w:r>
      <w:r>
        <w:rPr>
          <w:rFonts w:eastAsia="Malgun Gothic"/>
          <w:sz w:val="18"/>
          <w:vertAlign w:val="subscript"/>
        </w:rPr>
        <w:t xml:space="preserve"> SSB_measurement_period_intra</w:t>
      </w:r>
      <w:r>
        <w:rPr>
          <w:rFonts w:eastAsia="Malgun Gothic"/>
        </w:rPr>
        <w:t xml:space="preserve"> When </w:t>
      </w:r>
      <w:r>
        <w:rPr>
          <w:rFonts w:eastAsia="Malgun Gothic"/>
          <w:i/>
          <w:iCs/>
        </w:rPr>
        <w:t>highSpeedMeasFlag-r16</w:t>
      </w:r>
      <w:r>
        <w:rPr>
          <w:rFonts w:eastAsia="Malgun Gothic"/>
        </w:rPr>
        <w:t xml:space="preserve"> and/or highSpeedMeasCA-Scell-r17 is configured (Frequency range FR</w:t>
      </w:r>
      <w:r>
        <w:rPr>
          <w:rFonts w:eastAsia="Malgun Gothic"/>
          <w:lang w:eastAsia="zh-CN"/>
        </w:rPr>
        <w:t>1</w:t>
      </w:r>
      <w:r>
        <w:rPr>
          <w:rFonts w:eastAsia="Malgun Gothic" w:hint="eastAsia"/>
          <w:lang w:val="en-US" w:eastAsia="zh-CN"/>
        </w:rPr>
        <w:t xml:space="preserve">, </w:t>
      </w:r>
      <w:r>
        <w:rPr>
          <w:rFonts w:hint="eastAsia"/>
          <w:lang w:val="en-US" w:eastAsia="zh-CN"/>
        </w:rPr>
        <w:t xml:space="preserve">UE </w:t>
      </w:r>
      <w:r>
        <w:rPr>
          <w:lang w:eastAsia="zh-CN"/>
        </w:rPr>
        <w:t>indicat</w:t>
      </w:r>
      <w:r>
        <w:rPr>
          <w:rFonts w:hint="eastAsia"/>
          <w:lang w:val="en-US" w:eastAsia="zh-CN"/>
        </w:rPr>
        <w:t>ing [no gap with 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34D7" w14:paraId="46E62EDA" w14:textId="77777777" w:rsidTr="00A14489">
        <w:tc>
          <w:tcPr>
            <w:tcW w:w="4620" w:type="dxa"/>
            <w:tcBorders>
              <w:top w:val="single" w:sz="4" w:space="0" w:color="auto"/>
              <w:left w:val="single" w:sz="4" w:space="0" w:color="auto"/>
              <w:bottom w:val="single" w:sz="4" w:space="0" w:color="auto"/>
              <w:right w:val="single" w:sz="4" w:space="0" w:color="auto"/>
            </w:tcBorders>
          </w:tcPr>
          <w:p w14:paraId="7F36C2C2" w14:textId="77777777" w:rsidR="00CD34D7" w:rsidRDefault="00CD34D7" w:rsidP="00A14489">
            <w:pPr>
              <w:pStyle w:val="TAH"/>
              <w:rPr>
                <w:kern w:val="2"/>
                <w:szCs w:val="22"/>
              </w:rPr>
            </w:pPr>
            <w:r>
              <w:rPr>
                <w:kern w:val="2"/>
                <w:szCs w:val="22"/>
              </w:rPr>
              <w:t>DRX cycle</w:t>
            </w:r>
          </w:p>
        </w:tc>
        <w:tc>
          <w:tcPr>
            <w:tcW w:w="4621" w:type="dxa"/>
            <w:tcBorders>
              <w:top w:val="single" w:sz="4" w:space="0" w:color="auto"/>
              <w:left w:val="single" w:sz="4" w:space="0" w:color="auto"/>
              <w:bottom w:val="single" w:sz="4" w:space="0" w:color="auto"/>
              <w:right w:val="single" w:sz="4" w:space="0" w:color="auto"/>
            </w:tcBorders>
          </w:tcPr>
          <w:p w14:paraId="72DA972B" w14:textId="77777777" w:rsidR="00CD34D7" w:rsidRDefault="00CD34D7" w:rsidP="00A14489">
            <w:pPr>
              <w:pStyle w:val="TAH"/>
              <w:rPr>
                <w:kern w:val="2"/>
                <w:szCs w:val="22"/>
              </w:rPr>
            </w:pPr>
            <w:r>
              <w:rPr>
                <w:kern w:val="2"/>
                <w:szCs w:val="22"/>
              </w:rPr>
              <w:t>T</w:t>
            </w:r>
            <w:r>
              <w:rPr>
                <w:kern w:val="2"/>
                <w:szCs w:val="22"/>
                <w:vertAlign w:val="subscript"/>
              </w:rPr>
              <w:t xml:space="preserve"> SSB_measurement_period_intra</w:t>
            </w:r>
            <w:r>
              <w:rPr>
                <w:kern w:val="2"/>
                <w:szCs w:val="22"/>
              </w:rPr>
              <w:t xml:space="preserve">  </w:t>
            </w:r>
          </w:p>
        </w:tc>
      </w:tr>
      <w:tr w:rsidR="00CD34D7" w14:paraId="21A3AC82" w14:textId="77777777" w:rsidTr="00A14489">
        <w:tc>
          <w:tcPr>
            <w:tcW w:w="4620" w:type="dxa"/>
            <w:tcBorders>
              <w:top w:val="single" w:sz="4" w:space="0" w:color="auto"/>
              <w:left w:val="single" w:sz="4" w:space="0" w:color="auto"/>
              <w:bottom w:val="single" w:sz="4" w:space="0" w:color="auto"/>
              <w:right w:val="single" w:sz="4" w:space="0" w:color="auto"/>
            </w:tcBorders>
          </w:tcPr>
          <w:p w14:paraId="07A04022" w14:textId="77777777" w:rsidR="00CD34D7" w:rsidRDefault="00CD34D7" w:rsidP="00A14489">
            <w:pPr>
              <w:pStyle w:val="TAC"/>
              <w:rPr>
                <w:kern w:val="2"/>
                <w:szCs w:val="22"/>
              </w:rPr>
            </w:pPr>
            <w:r>
              <w:rPr>
                <w:kern w:val="2"/>
                <w:szCs w:val="22"/>
              </w:rPr>
              <w:t>No DRX</w:t>
            </w:r>
            <w:r>
              <w:rPr>
                <w:rFonts w:eastAsiaTheme="minorEastAsia" w:hint="eastAsia"/>
                <w:kern w:val="2"/>
                <w:szCs w:val="22"/>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tcPr>
          <w:p w14:paraId="29C91126" w14:textId="77777777" w:rsidR="00CD34D7" w:rsidRDefault="00CD34D7" w:rsidP="00A14489">
            <w:pPr>
              <w:pStyle w:val="TAC"/>
              <w:rPr>
                <w:kern w:val="2"/>
                <w:szCs w:val="22"/>
              </w:rPr>
            </w:pPr>
            <w:r>
              <w:rPr>
                <w:kern w:val="2"/>
                <w:szCs w:val="22"/>
              </w:rPr>
              <w:t xml:space="preserve">max(200ms, 5 x </w:t>
            </w:r>
            <w:r>
              <w:rPr>
                <w:rFonts w:hint="eastAsia"/>
                <w:kern w:val="2"/>
                <w:szCs w:val="22"/>
                <w:lang w:val="en-US" w:eastAsia="zh-CN"/>
              </w:rPr>
              <w:t>max(80ms,</w:t>
            </w:r>
            <w:r>
              <w:rPr>
                <w:kern w:val="2"/>
                <w:szCs w:val="22"/>
              </w:rPr>
              <w:t>SMTC period</w:t>
            </w:r>
            <w:r>
              <w:rPr>
                <w:rFonts w:hint="eastAsia"/>
                <w:kern w:val="2"/>
                <w:szCs w:val="22"/>
                <w:lang w:val="en-US" w:eastAsia="zh-CN"/>
              </w:rPr>
              <w:t>)</w:t>
            </w:r>
            <w:r>
              <w:rPr>
                <w:kern w:val="2"/>
                <w:szCs w:val="22"/>
              </w:rPr>
              <w:t>)</w:t>
            </w:r>
            <w:r>
              <w:rPr>
                <w:kern w:val="2"/>
                <w:szCs w:val="22"/>
                <w:vertAlign w:val="superscript"/>
              </w:rPr>
              <w:t>Note 1</w:t>
            </w:r>
            <w:r>
              <w:rPr>
                <w:kern w:val="2"/>
                <w:szCs w:val="22"/>
              </w:rPr>
              <w:t xml:space="preserve"> x CSSF</w:t>
            </w:r>
            <w:r>
              <w:rPr>
                <w:kern w:val="2"/>
                <w:szCs w:val="22"/>
                <w:vertAlign w:val="subscript"/>
              </w:rPr>
              <w:t>intra</w:t>
            </w:r>
          </w:p>
        </w:tc>
      </w:tr>
      <w:tr w:rsidR="00CD34D7" w14:paraId="3C54FDFA" w14:textId="77777777" w:rsidTr="00A14489">
        <w:tc>
          <w:tcPr>
            <w:tcW w:w="4620" w:type="dxa"/>
            <w:tcBorders>
              <w:top w:val="single" w:sz="4" w:space="0" w:color="auto"/>
              <w:left w:val="single" w:sz="4" w:space="0" w:color="auto"/>
              <w:bottom w:val="single" w:sz="4" w:space="0" w:color="auto"/>
              <w:right w:val="single" w:sz="4" w:space="0" w:color="auto"/>
            </w:tcBorders>
          </w:tcPr>
          <w:p w14:paraId="1F1DB891" w14:textId="77777777" w:rsidR="00CD34D7" w:rsidRDefault="00CD34D7" w:rsidP="00A14489">
            <w:pPr>
              <w:pStyle w:val="TAC"/>
              <w:rPr>
                <w:kern w:val="2"/>
                <w:szCs w:val="22"/>
              </w:rPr>
            </w:pPr>
            <w:r>
              <w:rPr>
                <w:kern w:val="2"/>
                <w:szCs w:val="22"/>
              </w:rPr>
              <w:t>DRX cycle</w:t>
            </w:r>
            <w:r>
              <w:rPr>
                <w:rFonts w:hint="eastAsia"/>
                <w:kern w:val="2"/>
                <w:szCs w:val="22"/>
                <w:lang w:val="en-US"/>
              </w:rPr>
              <w:t>≤</w:t>
            </w:r>
            <w:r>
              <w:rPr>
                <w:kern w:val="2"/>
                <w:szCs w:val="22"/>
              </w:rPr>
              <w:t xml:space="preserve"> </w:t>
            </w:r>
            <w:r>
              <w:rPr>
                <w:rFonts w:eastAsiaTheme="minorEastAsia" w:hint="eastAsia"/>
                <w:kern w:val="2"/>
                <w:szCs w:val="22"/>
                <w:lang w:eastAsia="zh-CN"/>
              </w:rPr>
              <w:t>160</w:t>
            </w:r>
            <w:r>
              <w:rPr>
                <w:kern w:val="2"/>
                <w:szCs w:val="22"/>
              </w:rPr>
              <w:t>ms</w:t>
            </w:r>
          </w:p>
        </w:tc>
        <w:tc>
          <w:tcPr>
            <w:tcW w:w="4621" w:type="dxa"/>
            <w:tcBorders>
              <w:top w:val="single" w:sz="4" w:space="0" w:color="auto"/>
              <w:left w:val="single" w:sz="4" w:space="0" w:color="auto"/>
              <w:bottom w:val="single" w:sz="4" w:space="0" w:color="auto"/>
              <w:right w:val="single" w:sz="4" w:space="0" w:color="auto"/>
            </w:tcBorders>
          </w:tcPr>
          <w:p w14:paraId="523E5523" w14:textId="77777777" w:rsidR="00CD34D7" w:rsidRDefault="00CD34D7" w:rsidP="00A14489">
            <w:pPr>
              <w:pStyle w:val="TAC"/>
              <w:rPr>
                <w:b/>
                <w:kern w:val="2"/>
                <w:szCs w:val="22"/>
              </w:rPr>
            </w:pPr>
            <w:r>
              <w:t>max(200ms, ceil(</w:t>
            </w:r>
            <w:r>
              <w:rPr>
                <w:rFonts w:eastAsia="DengXian"/>
                <w:lang w:eastAsia="zh-CN"/>
              </w:rPr>
              <w:t>5</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 [max(</w:t>
            </w:r>
            <w:r>
              <w:rPr>
                <w:rFonts w:hint="eastAsia"/>
                <w:lang w:val="en-US" w:eastAsia="zh-CN"/>
              </w:rPr>
              <w:t xml:space="preserve">80ms, </w:t>
            </w:r>
            <w:r>
              <w:t>SMTC period,DRX cycle)]) x CSSF</w:t>
            </w:r>
            <w:r>
              <w:rPr>
                <w:vertAlign w:val="subscript"/>
              </w:rPr>
              <w:t>intra</w:t>
            </w:r>
          </w:p>
        </w:tc>
      </w:tr>
      <w:tr w:rsidR="00CD34D7" w14:paraId="016D8757" w14:textId="77777777" w:rsidTr="00A14489">
        <w:tc>
          <w:tcPr>
            <w:tcW w:w="4620" w:type="dxa"/>
            <w:tcBorders>
              <w:top w:val="single" w:sz="4" w:space="0" w:color="auto"/>
              <w:left w:val="single" w:sz="4" w:space="0" w:color="auto"/>
              <w:bottom w:val="single" w:sz="4" w:space="0" w:color="auto"/>
              <w:right w:val="single" w:sz="4" w:space="0" w:color="auto"/>
            </w:tcBorders>
          </w:tcPr>
          <w:p w14:paraId="23A026A1" w14:textId="77777777" w:rsidR="00CD34D7" w:rsidRDefault="00CD34D7" w:rsidP="00A14489">
            <w:pPr>
              <w:pStyle w:val="TAC"/>
              <w:rPr>
                <w:kern w:val="2"/>
                <w:szCs w:val="22"/>
              </w:rPr>
            </w:pPr>
            <w:r>
              <w:rPr>
                <w:rFonts w:eastAsiaTheme="minorEastAsia" w:hint="eastAsia"/>
                <w:kern w:val="2"/>
                <w:szCs w:val="22"/>
                <w:lang w:eastAsia="zh-CN"/>
              </w:rPr>
              <w:t xml:space="preserve">160ms &lt; </w:t>
            </w:r>
            <w:r>
              <w:rPr>
                <w:kern w:val="2"/>
                <w:szCs w:val="22"/>
              </w:rPr>
              <w:t>DRX cycle</w:t>
            </w:r>
            <w:r>
              <w:rPr>
                <w:rFonts w:hint="eastAsia"/>
                <w:kern w:val="2"/>
                <w:szCs w:val="22"/>
                <w:lang w:val="en-US"/>
              </w:rPr>
              <w:t>≤</w:t>
            </w:r>
            <w:r>
              <w:rPr>
                <w:kern w:val="2"/>
                <w:szCs w:val="22"/>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1F6BAEA" w14:textId="77777777" w:rsidR="00CD34D7" w:rsidRDefault="00CD34D7" w:rsidP="00A14489">
            <w:pPr>
              <w:pStyle w:val="TAC"/>
              <w:rPr>
                <w:kern w:val="2"/>
                <w:szCs w:val="22"/>
              </w:rPr>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 DRX cycle</w:t>
            </w:r>
            <w:r>
              <w:rPr>
                <w:lang w:val="fr-FR"/>
              </w:rPr>
              <w:t xml:space="preserve"> x CSSF</w:t>
            </w:r>
            <w:r>
              <w:rPr>
                <w:vertAlign w:val="subscript"/>
                <w:lang w:val="fr-FR"/>
              </w:rPr>
              <w:t>intra</w:t>
            </w:r>
          </w:p>
        </w:tc>
      </w:tr>
      <w:tr w:rsidR="00CD34D7" w14:paraId="47711BB1" w14:textId="77777777" w:rsidTr="00A14489">
        <w:tc>
          <w:tcPr>
            <w:tcW w:w="4620" w:type="dxa"/>
            <w:tcBorders>
              <w:top w:val="single" w:sz="4" w:space="0" w:color="auto"/>
              <w:left w:val="single" w:sz="4" w:space="0" w:color="auto"/>
              <w:bottom w:val="single" w:sz="4" w:space="0" w:color="auto"/>
              <w:right w:val="single" w:sz="4" w:space="0" w:color="auto"/>
            </w:tcBorders>
          </w:tcPr>
          <w:p w14:paraId="61EDD066" w14:textId="77777777" w:rsidR="00CD34D7" w:rsidRDefault="00CD34D7" w:rsidP="00A14489">
            <w:pPr>
              <w:pStyle w:val="TAC"/>
              <w:rPr>
                <w:b/>
                <w:kern w:val="2"/>
                <w:szCs w:val="22"/>
              </w:rPr>
            </w:pPr>
            <w:r>
              <w:rPr>
                <w:kern w:val="2"/>
                <w:szCs w:val="22"/>
              </w:rPr>
              <w:t>DRX cycle&gt;320ms</w:t>
            </w:r>
          </w:p>
        </w:tc>
        <w:tc>
          <w:tcPr>
            <w:tcW w:w="4621" w:type="dxa"/>
            <w:tcBorders>
              <w:top w:val="single" w:sz="4" w:space="0" w:color="auto"/>
              <w:left w:val="single" w:sz="4" w:space="0" w:color="auto"/>
              <w:bottom w:val="single" w:sz="4" w:space="0" w:color="auto"/>
              <w:right w:val="single" w:sz="4" w:space="0" w:color="auto"/>
            </w:tcBorders>
          </w:tcPr>
          <w:p w14:paraId="7B60B0F2" w14:textId="77777777" w:rsidR="00CD34D7" w:rsidRDefault="00CD34D7" w:rsidP="00A14489">
            <w:pPr>
              <w:pStyle w:val="TAC"/>
              <w:rPr>
                <w:rFonts w:eastAsiaTheme="minorEastAsia"/>
                <w:b/>
                <w:kern w:val="2"/>
                <w:szCs w:val="22"/>
                <w:lang w:val="fr-FR" w:eastAsia="zh-CN"/>
              </w:rPr>
            </w:pPr>
            <w:r>
              <w:rPr>
                <w:lang w:val="fr-FR"/>
              </w:rPr>
              <w:t xml:space="preserve">ceil( </w:t>
            </w:r>
            <w:r>
              <w:rPr>
                <w:rFonts w:eastAsia="DengXian"/>
                <w:lang w:val="fr-FR" w:eastAsia="zh-CN"/>
              </w:rPr>
              <w:t>Y</w:t>
            </w:r>
            <w:r>
              <w:rPr>
                <w:vertAlign w:val="superscript"/>
                <w:lang w:val="fr-FR"/>
              </w:rPr>
              <w:t xml:space="preserve"> Note 3</w:t>
            </w:r>
            <w:r>
              <w:rPr>
                <w:lang w:val="fr-FR"/>
              </w:rPr>
              <w:t>) x DRX cycle x CSSF</w:t>
            </w:r>
            <w:r>
              <w:rPr>
                <w:vertAlign w:val="subscript"/>
                <w:lang w:val="fr-FR"/>
              </w:rPr>
              <w:t>intra</w:t>
            </w:r>
          </w:p>
        </w:tc>
      </w:tr>
      <w:tr w:rsidR="00CD34D7" w14:paraId="27C90FCE" w14:textId="77777777" w:rsidTr="00A14489">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59401ECE" w14:textId="77777777" w:rsidR="00CD34D7" w:rsidRDefault="00CD34D7" w:rsidP="00A14489">
            <w:pPr>
              <w:keepNext/>
              <w:keepLines/>
              <w:spacing w:after="0"/>
              <w:ind w:left="851" w:hanging="851"/>
              <w:rPr>
                <w:rFonts w:ascii="Arial" w:eastAsia="Malgun Gothic" w:hAnsi="Arial"/>
                <w:kern w:val="2"/>
                <w:sz w:val="18"/>
                <w:szCs w:val="22"/>
                <w:lang w:eastAsia="zh-CN"/>
              </w:rPr>
            </w:pPr>
            <w:r>
              <w:rPr>
                <w:rFonts w:ascii="Arial" w:hAnsi="Arial"/>
                <w:kern w:val="2"/>
                <w:sz w:val="18"/>
                <w:szCs w:val="22"/>
              </w:rPr>
              <w:t>NOTE 1:</w:t>
            </w:r>
            <w:r>
              <w:rPr>
                <w:rFonts w:ascii="Arial" w:hAnsi="Arial"/>
                <w:kern w:val="2"/>
                <w:sz w:val="18"/>
                <w:szCs w:val="22"/>
              </w:rPr>
              <w:tab/>
              <w:t>If different SMTC periodicities are configured for different cells, the SMTC period in the requirement is the one used by the cell being identified</w:t>
            </w:r>
          </w:p>
          <w:p w14:paraId="0BEAA5F2" w14:textId="77777777" w:rsidR="00CD34D7" w:rsidRDefault="00CD34D7" w:rsidP="00A14489">
            <w:pPr>
              <w:keepNext/>
              <w:keepLines/>
              <w:spacing w:after="0"/>
              <w:ind w:left="851" w:hanging="851"/>
              <w:rPr>
                <w:rFonts w:ascii="Arial" w:hAnsi="Arial"/>
                <w:snapToGrid w:val="0"/>
                <w:kern w:val="2"/>
                <w:sz w:val="18"/>
                <w:szCs w:val="22"/>
                <w:lang w:eastAsia="zh-CN"/>
              </w:rPr>
            </w:pPr>
            <w:r>
              <w:rPr>
                <w:rFonts w:ascii="Arial" w:hAnsi="Arial"/>
                <w:kern w:val="2"/>
                <w:sz w:val="18"/>
                <w:szCs w:val="22"/>
              </w:rPr>
              <w:t xml:space="preserve">NOTE </w:t>
            </w:r>
            <w:r>
              <w:rPr>
                <w:rFonts w:ascii="Arial" w:eastAsia="Malgun Gothic" w:hAnsi="Arial"/>
                <w:kern w:val="2"/>
                <w:sz w:val="18"/>
                <w:szCs w:val="22"/>
                <w:lang w:eastAsia="zh-CN"/>
              </w:rPr>
              <w:t>2</w:t>
            </w:r>
            <w:r>
              <w:rPr>
                <w:rFonts w:ascii="Arial" w:eastAsia="Malgun Gothic" w:hAnsi="Arial"/>
                <w:kern w:val="2"/>
                <w:sz w:val="18"/>
                <w:szCs w:val="22"/>
              </w:rPr>
              <w:t>:</w:t>
            </w:r>
            <w:r>
              <w:rPr>
                <w:rFonts w:ascii="Arial" w:hAnsi="Arial"/>
                <w:kern w:val="2"/>
                <w:sz w:val="18"/>
                <w:szCs w:val="22"/>
              </w:rPr>
              <w:tab/>
            </w:r>
            <w:r>
              <w:rPr>
                <w:rFonts w:ascii="Arial" w:hAnsi="Arial"/>
                <w:snapToGrid w:val="0"/>
                <w:kern w:val="2"/>
                <w:sz w:val="18"/>
                <w:szCs w:val="22"/>
                <w:lang w:eastAsia="zh-CN"/>
              </w:rPr>
              <w:t xml:space="preserve">M2 = 1.5 if SMTC </w:t>
            </w:r>
            <w:r>
              <w:rPr>
                <w:rFonts w:ascii="Arial" w:hAnsi="Arial" w:hint="eastAsia"/>
                <w:snapToGrid w:val="0"/>
                <w:kern w:val="2"/>
                <w:sz w:val="18"/>
                <w:szCs w:val="22"/>
                <w:lang w:eastAsia="zh-CN"/>
              </w:rPr>
              <w:t>period</w:t>
            </w:r>
            <w:r>
              <w:rPr>
                <w:rFonts w:ascii="Arial" w:hAnsi="Arial"/>
                <w:snapToGrid w:val="0"/>
                <w:kern w:val="2"/>
                <w:sz w:val="18"/>
                <w:szCs w:val="22"/>
                <w:lang w:eastAsia="zh-CN"/>
              </w:rPr>
              <w:t xml:space="preserve"> &gt; </w:t>
            </w:r>
            <w:r>
              <w:rPr>
                <w:rFonts w:ascii="Arial" w:eastAsia="Malgun Gothic" w:hAnsi="Arial"/>
                <w:snapToGrid w:val="0"/>
                <w:kern w:val="2"/>
                <w:sz w:val="18"/>
                <w:szCs w:val="22"/>
                <w:lang w:eastAsia="zh-CN"/>
              </w:rPr>
              <w:t>4</w:t>
            </w:r>
            <w:r>
              <w:rPr>
                <w:rFonts w:ascii="Arial" w:hAnsi="Arial"/>
                <w:snapToGrid w:val="0"/>
                <w:kern w:val="2"/>
                <w:sz w:val="18"/>
                <w:szCs w:val="22"/>
                <w:lang w:eastAsia="zh-CN"/>
              </w:rPr>
              <w:t>0 ms</w:t>
            </w:r>
            <w:r>
              <w:rPr>
                <w:rFonts w:ascii="Arial" w:eastAsia="Malgun Gothic" w:hAnsi="Arial"/>
                <w:snapToGrid w:val="0"/>
                <w:kern w:val="2"/>
                <w:sz w:val="18"/>
                <w:szCs w:val="22"/>
                <w:lang w:eastAsia="zh-CN"/>
              </w:rPr>
              <w:t>,</w:t>
            </w:r>
            <w:r>
              <w:rPr>
                <w:rFonts w:ascii="Arial" w:hAnsi="Arial"/>
                <w:snapToGrid w:val="0"/>
                <w:kern w:val="2"/>
                <w:sz w:val="18"/>
                <w:szCs w:val="22"/>
                <w:lang w:eastAsia="zh-CN"/>
              </w:rPr>
              <w:t xml:space="preserve"> otherwise M2=1</w:t>
            </w:r>
          </w:p>
          <w:p w14:paraId="43ECF7FA" w14:textId="77777777" w:rsidR="00CD34D7" w:rsidRDefault="00CD34D7" w:rsidP="00A14489">
            <w:pPr>
              <w:keepNext/>
              <w:keepLines/>
              <w:spacing w:after="0"/>
              <w:ind w:left="851" w:hanging="851"/>
              <w:rPr>
                <w:rFonts w:ascii="Arial" w:eastAsia="Malgun Gothic" w:hAnsi="Arial"/>
                <w:kern w:val="2"/>
                <w:sz w:val="18"/>
                <w:szCs w:val="22"/>
                <w:lang w:eastAsia="zh-CN"/>
              </w:rPr>
            </w:pPr>
            <w:r>
              <w:rPr>
                <w:rFonts w:ascii="Arial" w:hAnsi="Arial"/>
                <w:kern w:val="2"/>
                <w:sz w:val="18"/>
                <w:szCs w:val="22"/>
              </w:rPr>
              <w:t>NOTE 3:</w:t>
            </w:r>
            <w:r>
              <w:rPr>
                <w:rFonts w:ascii="Arial" w:hAnsi="Arial"/>
                <w:kern w:val="2"/>
                <w:sz w:val="18"/>
                <w:szCs w:val="22"/>
              </w:rPr>
              <w:tab/>
            </w:r>
            <w:r>
              <w:rPr>
                <w:rFonts w:ascii="Arial" w:eastAsia="Malgun Gothic" w:hAnsi="Arial"/>
                <w:kern w:val="2"/>
                <w:sz w:val="18"/>
                <w:szCs w:val="22"/>
                <w:lang w:eastAsia="zh-CN"/>
              </w:rPr>
              <w:t xml:space="preserve">Y=3 when SMTC </w:t>
            </w:r>
            <w:r>
              <w:rPr>
                <w:rFonts w:ascii="Arial" w:hAnsi="Arial" w:hint="eastAsia"/>
                <w:snapToGrid w:val="0"/>
                <w:kern w:val="2"/>
                <w:sz w:val="18"/>
                <w:szCs w:val="22"/>
                <w:lang w:eastAsia="zh-CN"/>
              </w:rPr>
              <w:t>period</w:t>
            </w:r>
            <w:r>
              <w:rPr>
                <w:rFonts w:ascii="Arial" w:hAnsi="Arial"/>
                <w:snapToGrid w:val="0"/>
                <w:kern w:val="2"/>
                <w:sz w:val="18"/>
                <w:szCs w:val="22"/>
                <w:lang w:eastAsia="zh-CN"/>
              </w:rPr>
              <w:t xml:space="preserve"> </w:t>
            </w:r>
            <w:r>
              <w:rPr>
                <w:rFonts w:ascii="Arial" w:eastAsia="Malgun Gothic" w:hAnsi="Arial"/>
                <w:kern w:val="2"/>
                <w:sz w:val="18"/>
                <w:szCs w:val="22"/>
                <w:lang w:eastAsia="zh-CN"/>
              </w:rPr>
              <w:t xml:space="preserve">&lt;= 40ms, Y=5 when SMTC </w:t>
            </w:r>
            <w:r>
              <w:rPr>
                <w:rFonts w:ascii="Arial" w:hAnsi="Arial" w:hint="eastAsia"/>
                <w:snapToGrid w:val="0"/>
                <w:kern w:val="2"/>
                <w:sz w:val="18"/>
                <w:szCs w:val="22"/>
                <w:lang w:eastAsia="zh-CN"/>
              </w:rPr>
              <w:t>period</w:t>
            </w:r>
            <w:r>
              <w:rPr>
                <w:rFonts w:ascii="Arial" w:hAnsi="Arial"/>
                <w:snapToGrid w:val="0"/>
                <w:kern w:val="2"/>
                <w:sz w:val="18"/>
                <w:szCs w:val="22"/>
                <w:lang w:eastAsia="zh-CN"/>
              </w:rPr>
              <w:t xml:space="preserve"> </w:t>
            </w:r>
            <w:r>
              <w:rPr>
                <w:rFonts w:ascii="Arial" w:eastAsia="Malgun Gothic" w:hAnsi="Arial"/>
                <w:kern w:val="2"/>
                <w:sz w:val="18"/>
                <w:szCs w:val="22"/>
                <w:lang w:eastAsia="zh-CN"/>
              </w:rPr>
              <w:t>&gt; 40ms</w:t>
            </w:r>
          </w:p>
          <w:p w14:paraId="74F1FB19" w14:textId="77777777" w:rsidR="00CD34D7" w:rsidRDefault="00CD34D7" w:rsidP="00A14489">
            <w:pPr>
              <w:pStyle w:val="TAN"/>
              <w:rPr>
                <w:kern w:val="2"/>
                <w:szCs w:val="22"/>
              </w:rPr>
            </w:pPr>
            <w:r>
              <w:rPr>
                <w:kern w:val="2"/>
                <w:szCs w:val="22"/>
              </w:rPr>
              <w:t>NOTE 4:</w:t>
            </w:r>
            <w:r>
              <w:rPr>
                <w:kern w:val="2"/>
                <w:szCs w:val="22"/>
              </w:rPr>
              <w:tab/>
            </w:r>
            <w:r>
              <w:rPr>
                <w:rFonts w:eastAsia="Malgun Gothic"/>
                <w:kern w:val="2"/>
                <w:szCs w:val="22"/>
                <w:lang w:val="en-US" w:eastAsia="zh-CN"/>
              </w:rPr>
              <w:t xml:space="preserve">When </w:t>
            </w:r>
            <w:r>
              <w:rPr>
                <w:rFonts w:eastAsia="Malgun Gothic"/>
                <w:i/>
                <w:iCs/>
                <w:kern w:val="2"/>
                <w:szCs w:val="22"/>
                <w:lang w:val="en-US" w:eastAsia="zh-CN"/>
              </w:rPr>
              <w:t>highSpeedMeasFlag-r16</w:t>
            </w:r>
            <w:r>
              <w:rPr>
                <w:rFonts w:eastAsia="Malgun Gothic"/>
                <w:kern w:val="2"/>
                <w:szCs w:val="22"/>
                <w:lang w:val="en-US" w:eastAsia="zh-CN"/>
              </w:rPr>
              <w:t xml:space="preserve"> is configured, the requirements apply only to </w:t>
            </w:r>
            <w:r>
              <w:rPr>
                <w:kern w:val="2"/>
                <w:szCs w:val="22"/>
              </w:rPr>
              <w:t xml:space="preserve">UE supporting either </w:t>
            </w:r>
            <w:r>
              <w:rPr>
                <w:i/>
                <w:iCs/>
                <w:kern w:val="2"/>
                <w:szCs w:val="22"/>
              </w:rPr>
              <w:t xml:space="preserve">measurementEnhancement-r16 </w:t>
            </w:r>
            <w:r>
              <w:rPr>
                <w:kern w:val="2"/>
                <w:szCs w:val="22"/>
              </w:rPr>
              <w:t>or</w:t>
            </w:r>
            <w:r>
              <w:rPr>
                <w:i/>
                <w:iCs/>
                <w:kern w:val="2"/>
                <w:szCs w:val="22"/>
              </w:rPr>
              <w:t xml:space="preserve"> intraNR-</w:t>
            </w:r>
            <w:r>
              <w:rPr>
                <w:i/>
                <w:iCs/>
                <w:kern w:val="2"/>
                <w:szCs w:val="22"/>
                <w:lang w:val="en-US"/>
              </w:rPr>
              <w:t>M</w:t>
            </w:r>
            <w:r>
              <w:rPr>
                <w:i/>
                <w:iCs/>
                <w:kern w:val="2"/>
                <w:szCs w:val="22"/>
              </w:rPr>
              <w:t>easurementEnhancement-r16</w:t>
            </w:r>
            <w:r>
              <w:rPr>
                <w:kern w:val="2"/>
                <w:szCs w:val="22"/>
              </w:rPr>
              <w:t xml:space="preserve"> on </w:t>
            </w:r>
            <w:r>
              <w:rPr>
                <w:rFonts w:eastAsia="Malgun Gothic"/>
                <w:kern w:val="2"/>
                <w:szCs w:val="22"/>
                <w:lang w:val="en-US" w:eastAsia="zh-CN"/>
              </w:rPr>
              <w:t>measurements of the primary component carrier and do not apply to measurements of a secondary component carrier with active SCell</w:t>
            </w:r>
            <w:r>
              <w:rPr>
                <w:kern w:val="2"/>
                <w:szCs w:val="22"/>
              </w:rPr>
              <w:t>.</w:t>
            </w:r>
          </w:p>
          <w:p w14:paraId="023AE0A7" w14:textId="77777777" w:rsidR="00CD34D7" w:rsidRDefault="00CD34D7" w:rsidP="00A14489">
            <w:pPr>
              <w:pStyle w:val="TAN"/>
              <w:rPr>
                <w:rFonts w:eastAsiaTheme="minorEastAsia"/>
                <w:kern w:val="2"/>
                <w:szCs w:val="22"/>
                <w:lang w:eastAsia="zh-CN"/>
              </w:rPr>
            </w:pPr>
            <w:r>
              <w:rPr>
                <w:kern w:val="2"/>
                <w:szCs w:val="22"/>
              </w:rPr>
              <w:t xml:space="preserve">NOTE 5: </w:t>
            </w:r>
            <w:r>
              <w:rPr>
                <w:kern w:val="2"/>
                <w:szCs w:val="22"/>
              </w:rPr>
              <w:tab/>
              <w:t>When highSpeedMeasCA-Scell-r17 is configured, the requirements apply to measurements of secondary component carrier with active SCell.</w:t>
            </w:r>
          </w:p>
        </w:tc>
      </w:tr>
    </w:tbl>
    <w:p w14:paraId="677020F6" w14:textId="77777777" w:rsidR="00CD34D7" w:rsidRDefault="00CD34D7" w:rsidP="00CD34D7">
      <w:pPr>
        <w:rPr>
          <w:highlight w:val="yellow"/>
          <w:lang w:eastAsia="zh-CN"/>
        </w:rPr>
      </w:pPr>
    </w:p>
    <w:p w14:paraId="53AD6704" w14:textId="77777777" w:rsidR="00CD34D7" w:rsidRDefault="00CD34D7" w:rsidP="00CD34D7">
      <w:pPr>
        <w:rPr>
          <w:lang w:val="en-US" w:eastAsia="zh-CN"/>
        </w:rPr>
      </w:pPr>
      <w:r>
        <w:rPr>
          <w:lang w:val="en-US" w:eastAsia="zh-CN" w:bidi="ar"/>
        </w:rPr>
        <w:t xml:space="preserve">Editor’s note: RAN4 has to decide the UE behaviour when DRX is condifured whether interruptions are allowed. </w:t>
      </w:r>
    </w:p>
    <w:p w14:paraId="3E55E2A3" w14:textId="77777777" w:rsidR="00CD34D7" w:rsidRPr="00484DF4" w:rsidRDefault="00CD34D7" w:rsidP="00CD34D7">
      <w:pPr>
        <w:rPr>
          <w:highlight w:val="yellow"/>
          <w:lang w:val="en-US" w:eastAsia="zh-CN"/>
        </w:rPr>
      </w:pPr>
    </w:p>
    <w:p w14:paraId="7FE46D6A" w14:textId="0B96CB8A" w:rsidR="00CD34D7" w:rsidRDefault="00CD34D7" w:rsidP="00CD34D7">
      <w:pPr>
        <w:pStyle w:val="TH"/>
        <w:rPr>
          <w:lang w:val="en-US" w:eastAsia="zh-CN"/>
        </w:rPr>
      </w:pPr>
      <w:r>
        <w:t>Table 9.2.5.2-</w:t>
      </w:r>
      <w:r>
        <w:rPr>
          <w:lang w:val="en-US" w:eastAsia="zh-CN"/>
        </w:rPr>
        <w:t>13</w:t>
      </w:r>
      <w:r>
        <w:t xml:space="preserve">: Measurement period for intra-frequency measurements without gaps when </w:t>
      </w:r>
      <w:r>
        <w:rPr>
          <w:i/>
          <w:iCs/>
        </w:rPr>
        <w:t>highSpeedMeasFlagFR2-r17</w:t>
      </w:r>
      <w:r>
        <w:t xml:space="preserve"> is configured (FR2) when SMTC period &lt;= 40ms</w:t>
      </w:r>
      <w:r>
        <w:rPr>
          <w:rFonts w:hint="eastAsia"/>
          <w:lang w:val="en-US" w:eastAsia="zh-CN"/>
        </w:rPr>
        <w:t xml:space="preserve">, UE </w:t>
      </w:r>
      <w:r>
        <w:rPr>
          <w:lang w:eastAsia="zh-CN"/>
        </w:rPr>
        <w:t>indicat</w:t>
      </w:r>
      <w:r>
        <w:rPr>
          <w:rFonts w:hint="eastAsia"/>
          <w:lang w:val="en-US" w:eastAsia="zh-CN"/>
        </w:rPr>
        <w:t>ing [no gap with 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34D7" w14:paraId="0832A248" w14:textId="77777777" w:rsidTr="00A14489">
        <w:tc>
          <w:tcPr>
            <w:tcW w:w="4620" w:type="dxa"/>
            <w:tcBorders>
              <w:top w:val="single" w:sz="4" w:space="0" w:color="auto"/>
              <w:left w:val="single" w:sz="4" w:space="0" w:color="auto"/>
              <w:bottom w:val="single" w:sz="4" w:space="0" w:color="auto"/>
              <w:right w:val="single" w:sz="4" w:space="0" w:color="auto"/>
            </w:tcBorders>
          </w:tcPr>
          <w:p w14:paraId="7946726A" w14:textId="77777777" w:rsidR="00CD34D7" w:rsidRDefault="00CD34D7" w:rsidP="00A14489">
            <w:pPr>
              <w:pStyle w:val="TAH"/>
              <w:rPr>
                <w:kern w:val="2"/>
                <w:szCs w:val="22"/>
              </w:rPr>
            </w:pPr>
            <w:r>
              <w:rPr>
                <w:kern w:val="2"/>
                <w:szCs w:val="22"/>
              </w:rPr>
              <w:t>DRX cycle</w:t>
            </w:r>
          </w:p>
        </w:tc>
        <w:tc>
          <w:tcPr>
            <w:tcW w:w="4621" w:type="dxa"/>
            <w:tcBorders>
              <w:top w:val="single" w:sz="4" w:space="0" w:color="auto"/>
              <w:left w:val="single" w:sz="4" w:space="0" w:color="auto"/>
              <w:bottom w:val="single" w:sz="4" w:space="0" w:color="auto"/>
              <w:right w:val="single" w:sz="4" w:space="0" w:color="auto"/>
            </w:tcBorders>
          </w:tcPr>
          <w:p w14:paraId="1EA056E7" w14:textId="77777777" w:rsidR="00CD34D7" w:rsidRDefault="00CD34D7" w:rsidP="00A14489">
            <w:pPr>
              <w:pStyle w:val="TAH"/>
              <w:rPr>
                <w:kern w:val="2"/>
                <w:szCs w:val="22"/>
              </w:rPr>
            </w:pPr>
            <w:r>
              <w:rPr>
                <w:kern w:val="2"/>
                <w:szCs w:val="22"/>
              </w:rPr>
              <w:t>T</w:t>
            </w:r>
            <w:r>
              <w:rPr>
                <w:kern w:val="2"/>
                <w:szCs w:val="22"/>
                <w:vertAlign w:val="subscript"/>
              </w:rPr>
              <w:t xml:space="preserve"> SSB_measurement_period_intra</w:t>
            </w:r>
            <w:r>
              <w:rPr>
                <w:kern w:val="2"/>
                <w:szCs w:val="22"/>
              </w:rPr>
              <w:t xml:space="preserve">  </w:t>
            </w:r>
          </w:p>
        </w:tc>
      </w:tr>
      <w:tr w:rsidR="00CD34D7" w14:paraId="2A8EE3AC" w14:textId="77777777" w:rsidTr="00A14489">
        <w:tc>
          <w:tcPr>
            <w:tcW w:w="4620" w:type="dxa"/>
            <w:tcBorders>
              <w:top w:val="single" w:sz="4" w:space="0" w:color="auto"/>
              <w:left w:val="single" w:sz="4" w:space="0" w:color="auto"/>
              <w:bottom w:val="single" w:sz="4" w:space="0" w:color="auto"/>
              <w:right w:val="single" w:sz="4" w:space="0" w:color="auto"/>
            </w:tcBorders>
          </w:tcPr>
          <w:p w14:paraId="198846C7" w14:textId="77777777" w:rsidR="00CD34D7" w:rsidRDefault="00CD34D7" w:rsidP="00A14489">
            <w:pPr>
              <w:pStyle w:val="TAC"/>
              <w:rPr>
                <w:kern w:val="2"/>
                <w:szCs w:val="22"/>
              </w:rPr>
            </w:pPr>
            <w:r>
              <w:rPr>
                <w:kern w:val="2"/>
                <w:szCs w:val="22"/>
              </w:rPr>
              <w:t>No DRX</w:t>
            </w:r>
          </w:p>
        </w:tc>
        <w:tc>
          <w:tcPr>
            <w:tcW w:w="4621" w:type="dxa"/>
            <w:tcBorders>
              <w:top w:val="single" w:sz="4" w:space="0" w:color="auto"/>
              <w:left w:val="single" w:sz="4" w:space="0" w:color="auto"/>
              <w:bottom w:val="single" w:sz="4" w:space="0" w:color="auto"/>
              <w:right w:val="single" w:sz="4" w:space="0" w:color="auto"/>
            </w:tcBorders>
          </w:tcPr>
          <w:p w14:paraId="1C0FF0A0" w14:textId="77777777" w:rsidR="00CD34D7" w:rsidRDefault="00CD34D7" w:rsidP="00A14489">
            <w:pPr>
              <w:pStyle w:val="TAC"/>
              <w:rPr>
                <w:kern w:val="2"/>
                <w:szCs w:val="22"/>
              </w:rPr>
            </w:pPr>
            <w:r>
              <w:rPr>
                <w:kern w:val="2"/>
                <w:szCs w:val="22"/>
              </w:rPr>
              <w:t>max(400ms, ceil(M1</w:t>
            </w:r>
            <w:r>
              <w:rPr>
                <w:kern w:val="2"/>
                <w:szCs w:val="22"/>
                <w:vertAlign w:val="superscript"/>
              </w:rPr>
              <w:t>Note 2</w:t>
            </w:r>
            <w:r>
              <w:rPr>
                <w:kern w:val="2"/>
                <w:szCs w:val="22"/>
              </w:rPr>
              <w:t xml:space="preserve"> x K</w:t>
            </w:r>
            <w:r>
              <w:rPr>
                <w:kern w:val="2"/>
                <w:szCs w:val="22"/>
                <w:vertAlign w:val="subscript"/>
                <w:lang w:val="en-US"/>
              </w:rPr>
              <w:t>layer1_measurement</w:t>
            </w:r>
            <w:r>
              <w:rPr>
                <w:kern w:val="2"/>
                <w:szCs w:val="22"/>
              </w:rPr>
              <w:t xml:space="preserve">) x </w:t>
            </w:r>
            <w:r>
              <w:rPr>
                <w:rFonts w:hint="eastAsia"/>
                <w:kern w:val="2"/>
                <w:szCs w:val="22"/>
                <w:lang w:val="en-US" w:eastAsia="zh-CN"/>
              </w:rPr>
              <w:t xml:space="preserve">max(80ms, </w:t>
            </w:r>
            <w:r>
              <w:rPr>
                <w:kern w:val="2"/>
                <w:szCs w:val="22"/>
              </w:rPr>
              <w:t>SMTC period</w:t>
            </w:r>
            <w:r>
              <w:rPr>
                <w:rFonts w:hint="eastAsia"/>
                <w:kern w:val="2"/>
                <w:szCs w:val="22"/>
                <w:lang w:val="en-US" w:eastAsia="zh-CN"/>
              </w:rPr>
              <w:t>)</w:t>
            </w:r>
            <w:r>
              <w:rPr>
                <w:kern w:val="2"/>
                <w:szCs w:val="22"/>
              </w:rPr>
              <w:t>)</w:t>
            </w:r>
            <w:r>
              <w:rPr>
                <w:kern w:val="2"/>
                <w:szCs w:val="22"/>
                <w:vertAlign w:val="superscript"/>
              </w:rPr>
              <w:t>Note 1</w:t>
            </w:r>
            <w:r>
              <w:rPr>
                <w:kern w:val="2"/>
                <w:szCs w:val="22"/>
              </w:rPr>
              <w:t xml:space="preserve"> x CSSF</w:t>
            </w:r>
            <w:r>
              <w:rPr>
                <w:kern w:val="2"/>
                <w:szCs w:val="22"/>
                <w:vertAlign w:val="subscript"/>
              </w:rPr>
              <w:t>intra</w:t>
            </w:r>
          </w:p>
        </w:tc>
      </w:tr>
      <w:tr w:rsidR="00CD34D7" w14:paraId="312B4009" w14:textId="77777777" w:rsidTr="00A14489">
        <w:tc>
          <w:tcPr>
            <w:tcW w:w="4620" w:type="dxa"/>
            <w:tcBorders>
              <w:top w:val="single" w:sz="4" w:space="0" w:color="auto"/>
              <w:left w:val="single" w:sz="4" w:space="0" w:color="auto"/>
              <w:bottom w:val="single" w:sz="4" w:space="0" w:color="auto"/>
              <w:right w:val="single" w:sz="4" w:space="0" w:color="auto"/>
            </w:tcBorders>
          </w:tcPr>
          <w:p w14:paraId="46C10424" w14:textId="77777777" w:rsidR="00CD34D7" w:rsidRDefault="00CD34D7" w:rsidP="00A14489">
            <w:pPr>
              <w:pStyle w:val="TAC"/>
              <w:rPr>
                <w:kern w:val="2"/>
                <w:szCs w:val="22"/>
              </w:rPr>
            </w:pPr>
            <w:r>
              <w:rPr>
                <w:kern w:val="2"/>
                <w:szCs w:val="22"/>
              </w:rPr>
              <w:t>DRX cycle</w:t>
            </w:r>
            <w:r>
              <w:rPr>
                <w:kern w:val="2"/>
                <w:szCs w:val="22"/>
                <w:lang w:val="en-US"/>
              </w:rPr>
              <w:t>≤</w:t>
            </w:r>
            <w:r>
              <w:rPr>
                <w:kern w:val="2"/>
                <w:szCs w:val="22"/>
              </w:rPr>
              <w:t xml:space="preserve"> 80ms</w:t>
            </w:r>
          </w:p>
        </w:tc>
        <w:tc>
          <w:tcPr>
            <w:tcW w:w="4621" w:type="dxa"/>
            <w:tcBorders>
              <w:top w:val="single" w:sz="4" w:space="0" w:color="auto"/>
              <w:left w:val="single" w:sz="4" w:space="0" w:color="auto"/>
              <w:bottom w:val="single" w:sz="4" w:space="0" w:color="auto"/>
              <w:right w:val="single" w:sz="4" w:space="0" w:color="auto"/>
            </w:tcBorders>
          </w:tcPr>
          <w:p w14:paraId="75C8BDEE" w14:textId="77777777" w:rsidR="00CD34D7" w:rsidRDefault="00CD34D7" w:rsidP="00A14489">
            <w:pPr>
              <w:pStyle w:val="TAC"/>
              <w:rPr>
                <w:kern w:val="2"/>
                <w:szCs w:val="22"/>
              </w:rPr>
            </w:pPr>
            <w:r>
              <w:t>max(400ms, ceil(M1</w:t>
            </w:r>
            <w:r>
              <w:rPr>
                <w:vertAlign w:val="superscript"/>
              </w:rPr>
              <w:t>Note 2</w:t>
            </w:r>
            <w:r>
              <w:t xml:space="preserve"> x K</w:t>
            </w:r>
            <w:r>
              <w:rPr>
                <w:vertAlign w:val="subscript"/>
                <w:lang w:val="en-US"/>
              </w:rPr>
              <w:t>layer1_measurement</w:t>
            </w:r>
            <w:r>
              <w:t>) x [max(</w:t>
            </w:r>
            <w:r>
              <w:rPr>
                <w:rFonts w:hint="eastAsia"/>
                <w:lang w:val="en-US" w:eastAsia="zh-CN"/>
              </w:rPr>
              <w:t xml:space="preserve">80ms, </w:t>
            </w:r>
            <w:r>
              <w:t>SMTC period,DRX cycle)]) x CSSF</w:t>
            </w:r>
            <w:r>
              <w:rPr>
                <w:vertAlign w:val="subscript"/>
              </w:rPr>
              <w:t>intra</w:t>
            </w:r>
          </w:p>
        </w:tc>
      </w:tr>
      <w:tr w:rsidR="00CD34D7" w14:paraId="20AD02B0" w14:textId="77777777" w:rsidTr="00A14489">
        <w:tc>
          <w:tcPr>
            <w:tcW w:w="4620" w:type="dxa"/>
            <w:tcBorders>
              <w:top w:val="single" w:sz="4" w:space="0" w:color="auto"/>
              <w:left w:val="single" w:sz="4" w:space="0" w:color="auto"/>
              <w:bottom w:val="single" w:sz="4" w:space="0" w:color="auto"/>
              <w:right w:val="single" w:sz="4" w:space="0" w:color="auto"/>
            </w:tcBorders>
          </w:tcPr>
          <w:p w14:paraId="63445463" w14:textId="77777777" w:rsidR="00CD34D7" w:rsidRDefault="00CD34D7" w:rsidP="00A14489">
            <w:pPr>
              <w:pStyle w:val="TAC"/>
              <w:rPr>
                <w:kern w:val="2"/>
                <w:szCs w:val="22"/>
              </w:rPr>
            </w:pPr>
            <w:r>
              <w:rPr>
                <w:kern w:val="2"/>
                <w:szCs w:val="22"/>
              </w:rPr>
              <w:t>80ms&lt; DRX cycle</w:t>
            </w:r>
            <w:r>
              <w:rPr>
                <w:kern w:val="2"/>
                <w:szCs w:val="22"/>
                <w:lang w:val="en-US"/>
              </w:rPr>
              <w:t>≤</w:t>
            </w:r>
            <w:r>
              <w:rPr>
                <w:kern w:val="2"/>
                <w:szCs w:val="22"/>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4F663FDE" w14:textId="77777777" w:rsidR="00CD34D7" w:rsidRDefault="00CD34D7" w:rsidP="00A14489">
            <w:pPr>
              <w:pStyle w:val="TAC"/>
              <w:rPr>
                <w:b/>
                <w:kern w:val="2"/>
                <w:szCs w:val="22"/>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lang w:val="en-US"/>
              </w:rPr>
              <w:t>layer1_measurement</w:t>
            </w:r>
            <w:r>
              <w:t>) x max(</w:t>
            </w:r>
            <w:r>
              <w:rPr>
                <w:rFonts w:hint="eastAsia"/>
                <w:lang w:val="en-US" w:eastAsia="zh-CN"/>
              </w:rPr>
              <w:t>80ms,</w:t>
            </w:r>
            <w:r>
              <w:t>SMTC period,DRX cycle) x CSSF</w:t>
            </w:r>
            <w:r>
              <w:rPr>
                <w:vertAlign w:val="subscript"/>
              </w:rPr>
              <w:t>intra</w:t>
            </w:r>
            <w:r>
              <w:t xml:space="preserve"> </w:t>
            </w:r>
          </w:p>
        </w:tc>
      </w:tr>
      <w:tr w:rsidR="00CD34D7" w14:paraId="6D83EE49" w14:textId="77777777" w:rsidTr="00A14489">
        <w:tc>
          <w:tcPr>
            <w:tcW w:w="4620" w:type="dxa"/>
            <w:tcBorders>
              <w:top w:val="single" w:sz="4" w:space="0" w:color="auto"/>
              <w:left w:val="single" w:sz="4" w:space="0" w:color="auto"/>
              <w:bottom w:val="single" w:sz="4" w:space="0" w:color="auto"/>
              <w:right w:val="single" w:sz="4" w:space="0" w:color="auto"/>
            </w:tcBorders>
          </w:tcPr>
          <w:p w14:paraId="284CE804" w14:textId="77777777" w:rsidR="00CD34D7" w:rsidRDefault="00CD34D7" w:rsidP="00A14489">
            <w:pPr>
              <w:pStyle w:val="TAC"/>
              <w:rPr>
                <w:b/>
                <w:kern w:val="2"/>
                <w:szCs w:val="22"/>
              </w:rPr>
            </w:pPr>
            <w:r>
              <w:rPr>
                <w:kern w:val="2"/>
                <w:szCs w:val="22"/>
              </w:rPr>
              <w:t>DRX cycle&gt;320ms</w:t>
            </w:r>
          </w:p>
        </w:tc>
        <w:tc>
          <w:tcPr>
            <w:tcW w:w="4621" w:type="dxa"/>
            <w:tcBorders>
              <w:top w:val="single" w:sz="4" w:space="0" w:color="auto"/>
              <w:left w:val="single" w:sz="4" w:space="0" w:color="auto"/>
              <w:bottom w:val="single" w:sz="4" w:space="0" w:color="auto"/>
              <w:right w:val="single" w:sz="4" w:space="0" w:color="auto"/>
            </w:tcBorders>
          </w:tcPr>
          <w:p w14:paraId="296D9F45" w14:textId="77777777" w:rsidR="00CD34D7" w:rsidRDefault="00CD34D7" w:rsidP="00A14489">
            <w:pPr>
              <w:pStyle w:val="TAC"/>
              <w:rPr>
                <w:b/>
                <w:kern w:val="2"/>
                <w:szCs w:val="22"/>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CD34D7" w14:paraId="4E5AF844" w14:textId="77777777" w:rsidTr="00A14489">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95946A6" w14:textId="77777777" w:rsidR="00CD34D7" w:rsidRDefault="00CD34D7" w:rsidP="00A14489">
            <w:pPr>
              <w:pStyle w:val="TAN"/>
              <w:rPr>
                <w:kern w:val="2"/>
                <w:szCs w:val="22"/>
              </w:rPr>
            </w:pPr>
            <w:r>
              <w:rPr>
                <w:kern w:val="2"/>
                <w:szCs w:val="22"/>
              </w:rPr>
              <w:t>NOTE 1:</w:t>
            </w:r>
            <w:r>
              <w:rPr>
                <w:kern w:val="2"/>
                <w:szCs w:val="22"/>
              </w:rPr>
              <w:tab/>
              <w:t>If different SMTC periodicities are configured for different cells, the SMTC period in the requirement is the one used by the cell being identified</w:t>
            </w:r>
          </w:p>
          <w:p w14:paraId="012D9FE0" w14:textId="15C23143" w:rsidR="00CD34D7" w:rsidRDefault="00CD34D7" w:rsidP="00C136B5">
            <w:pPr>
              <w:pStyle w:val="TAN"/>
              <w:rPr>
                <w:kern w:val="2"/>
                <w:szCs w:val="22"/>
              </w:rPr>
            </w:pPr>
            <w:r>
              <w:rPr>
                <w:kern w:val="2"/>
                <w:szCs w:val="22"/>
              </w:rPr>
              <w:t>NOTE 2:</w:t>
            </w:r>
            <w:r>
              <w:rPr>
                <w:kern w:val="2"/>
                <w:szCs w:val="22"/>
              </w:rPr>
              <w:tab/>
              <w:t>For UE supporting power class 6, M1</w:t>
            </w:r>
            <w:r>
              <w:rPr>
                <w:kern w:val="2"/>
                <w:szCs w:val="22"/>
                <w:vertAlign w:val="subscript"/>
              </w:rPr>
              <w:t xml:space="preserve"> </w:t>
            </w:r>
            <w:r>
              <w:rPr>
                <w:kern w:val="2"/>
                <w:szCs w:val="22"/>
              </w:rPr>
              <w:t xml:space="preserve">= 6 if </w:t>
            </w:r>
            <w:r>
              <w:rPr>
                <w:i/>
                <w:iCs/>
                <w:kern w:val="2"/>
                <w:szCs w:val="22"/>
              </w:rPr>
              <w:t>highSpeedMeasFlagFR2-r17</w:t>
            </w:r>
            <w:r>
              <w:rPr>
                <w:kern w:val="2"/>
                <w:szCs w:val="22"/>
              </w:rPr>
              <w:t xml:space="preserve"> = set1 or M1</w:t>
            </w:r>
            <w:r>
              <w:rPr>
                <w:kern w:val="2"/>
                <w:szCs w:val="22"/>
                <w:vertAlign w:val="subscript"/>
              </w:rPr>
              <w:t xml:space="preserve"> </w:t>
            </w:r>
            <w:r>
              <w:rPr>
                <w:kern w:val="2"/>
                <w:szCs w:val="22"/>
              </w:rPr>
              <w:t xml:space="preserve">= 18 if </w:t>
            </w:r>
            <w:r>
              <w:rPr>
                <w:i/>
                <w:iCs/>
                <w:kern w:val="2"/>
                <w:szCs w:val="22"/>
              </w:rPr>
              <w:t>highSpeedMeasFlagFR2-r17</w:t>
            </w:r>
            <w:r>
              <w:rPr>
                <w:kern w:val="2"/>
                <w:szCs w:val="22"/>
              </w:rPr>
              <w:t xml:space="preserve"> = set2</w:t>
            </w:r>
          </w:p>
        </w:tc>
      </w:tr>
    </w:tbl>
    <w:p w14:paraId="12F322C5" w14:textId="77777777" w:rsidR="00CD34D7" w:rsidRDefault="00CD34D7" w:rsidP="00CD34D7">
      <w:pPr>
        <w:rPr>
          <w:highlight w:val="yellow"/>
          <w:lang w:eastAsia="zh-CN"/>
        </w:rPr>
      </w:pPr>
    </w:p>
    <w:p w14:paraId="1489AB3F" w14:textId="77777777" w:rsidR="00CD34D7" w:rsidRDefault="00CD34D7" w:rsidP="00CD34D7">
      <w:pPr>
        <w:rPr>
          <w:lang w:val="en-US" w:eastAsia="zh-CN"/>
        </w:rPr>
      </w:pPr>
      <w:r>
        <w:rPr>
          <w:lang w:val="en-US" w:eastAsia="zh-CN" w:bidi="ar"/>
        </w:rPr>
        <w:t xml:space="preserve">Editor’s note: RAN4 has to decide the UE behaviour when DRX is condifured whether interruptions are allowed. </w:t>
      </w:r>
    </w:p>
    <w:p w14:paraId="327DAD87" w14:textId="77777777" w:rsidR="00CD34D7" w:rsidRDefault="00CD34D7" w:rsidP="00BB277B">
      <w:pPr>
        <w:rPr>
          <w:noProof/>
          <w:highlight w:val="yellow"/>
          <w:lang w:eastAsia="zh-CN"/>
        </w:rPr>
      </w:pPr>
    </w:p>
    <w:p w14:paraId="3F80066D" w14:textId="7405A725" w:rsidR="00DB7325" w:rsidRPr="009C5807" w:rsidRDefault="00967CF8" w:rsidP="00967CF8">
      <w:pPr>
        <w:pStyle w:val="Heading4"/>
      </w:pPr>
      <w:bookmarkStart w:id="47" w:name="_Hlk6290973"/>
      <w:r w:rsidRPr="009C5807">
        <w:t>9.2.5.3</w:t>
      </w:r>
      <w:r w:rsidR="00DB7325" w:rsidRPr="009C5807">
        <w:tab/>
        <w:t>Scheduling availability of UE during intra-frequency measurements</w:t>
      </w:r>
    </w:p>
    <w:p w14:paraId="0DB582A6" w14:textId="516C30D9" w:rsidR="004F38C7" w:rsidRDefault="00B47C0D" w:rsidP="004F38C7">
      <w:pPr>
        <w:rPr>
          <w:lang w:val="en-US"/>
        </w:rPr>
      </w:pPr>
      <w:r w:rsidRPr="009C5807">
        <w:rPr>
          <w:lang w:eastAsia="zh-CN"/>
        </w:rPr>
        <w:t>UE shall be capable of measuring without measurement gaps when the SSB is completely contained in the active bandwidth part of the UE</w:t>
      </w:r>
      <w:r>
        <w:rPr>
          <w:rFonts w:hint="eastAsia"/>
          <w:lang w:val="en-US" w:eastAsia="zh-CN"/>
        </w:rPr>
        <w:t>, or the UE indicates [no-gap without interruption] for intra-frequency measurement, or the UE indicates [no-gap with interruption] for intra-frequency measurement</w:t>
      </w:r>
      <w:r w:rsidRPr="009C5807">
        <w:rPr>
          <w:lang w:eastAsia="zh-CN"/>
        </w:rPr>
        <w:t>.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p>
    <w:p w14:paraId="20AD63CD" w14:textId="77777777" w:rsidR="00C80327" w:rsidRDefault="00C80327" w:rsidP="00C80327">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9.2.5.3 also apply when a Pre-MG is deactivated. </w:t>
      </w:r>
    </w:p>
    <w:p w14:paraId="3666352A" w14:textId="48B262F9" w:rsidR="00DD40AE" w:rsidRDefault="00DD40AE" w:rsidP="00DD40AE">
      <w:pPr>
        <w:rPr>
          <w:rFonts w:eastAsia="SimSun"/>
          <w:lang w:val="en-US" w:eastAsia="zh-CN"/>
        </w:rPr>
      </w:pPr>
      <w:r w:rsidRPr="00CD44AA">
        <w:rPr>
          <w:rFonts w:eastAsia="SimSun"/>
          <w:lang w:val="en-US" w:eastAsia="zh-CN"/>
        </w:rPr>
        <w:t>F</w:t>
      </w:r>
      <w:r w:rsidRPr="00CD44AA">
        <w:rPr>
          <w:rFonts w:eastAsia="SimSun" w:hint="eastAsia"/>
          <w:lang w:val="en-US" w:eastAsia="zh-CN"/>
        </w:rPr>
        <w:t xml:space="preserve">or UE supporting concurrent </w:t>
      </w:r>
      <w:r w:rsidRPr="00CD44AA">
        <w:rPr>
          <w:rFonts w:eastAsia="SimSun"/>
          <w:lang w:val="en-US" w:eastAsia="zh-CN"/>
        </w:rPr>
        <w:t xml:space="preserve">measurement </w:t>
      </w:r>
      <w:r w:rsidRPr="00CD44AA">
        <w:rPr>
          <w:rFonts w:eastAsia="SimSun" w:hint="eastAsia"/>
          <w:lang w:val="en-US" w:eastAsia="zh-CN"/>
        </w:rPr>
        <w:t xml:space="preserve">gaps, when </w:t>
      </w:r>
      <w:r>
        <w:rPr>
          <w:rFonts w:eastAsia="SimSun"/>
          <w:lang w:val="en-US" w:eastAsia="zh-CN"/>
        </w:rPr>
        <w:t>concurrent</w:t>
      </w:r>
      <w:r w:rsidRPr="00CD44AA">
        <w:rPr>
          <w:rFonts w:eastAsia="SimSun" w:hint="eastAsia"/>
          <w:lang w:val="en-US" w:eastAsia="zh-CN"/>
        </w:rPr>
        <w:t xml:space="preserve"> gaps are configured, the requirements in 9.2.5.3 </w:t>
      </w:r>
      <w:r w:rsidRPr="00CD44AA">
        <w:rPr>
          <w:rFonts w:eastAsia="SimSun"/>
          <w:lang w:val="en-US" w:eastAsia="zh-CN"/>
        </w:rPr>
        <w:t xml:space="preserve">are </w:t>
      </w:r>
      <w:bookmarkStart w:id="48" w:name="_Hlk101701926"/>
      <w:r w:rsidRPr="00CD44AA">
        <w:rPr>
          <w:rFonts w:eastAsia="SimSun" w:hint="eastAsia"/>
          <w:lang w:val="en-US" w:eastAsia="zh-CN"/>
        </w:rPr>
        <w:t>also appl</w:t>
      </w:r>
      <w:r w:rsidRPr="00CD44AA">
        <w:rPr>
          <w:rFonts w:eastAsia="SimSun"/>
          <w:lang w:val="en-US" w:eastAsia="zh-CN"/>
        </w:rPr>
        <w:t>ied</w:t>
      </w:r>
      <w:r w:rsidRPr="00CD44AA">
        <w:rPr>
          <w:rFonts w:eastAsia="SimSun" w:hint="eastAsia"/>
          <w:lang w:val="en-US" w:eastAsia="zh-CN"/>
        </w:rPr>
        <w:t xml:space="preserve"> </w:t>
      </w:r>
      <w:r w:rsidRPr="00CD44AA">
        <w:rPr>
          <w:rFonts w:eastAsia="SimSun"/>
          <w:lang w:val="en-US" w:eastAsia="zh-CN"/>
        </w:rPr>
        <w:t>to</w:t>
      </w:r>
      <w:r w:rsidRPr="00CD44AA">
        <w:rPr>
          <w:rFonts w:eastAsia="SimSun"/>
          <w:lang w:eastAsia="zh-CN"/>
        </w:rPr>
        <w:t xml:space="preserve"> the slots that are not interrupted according to requirements in clause </w:t>
      </w:r>
      <w:r w:rsidR="00696B69" w:rsidRPr="00CD44AA">
        <w:rPr>
          <w:rFonts w:eastAsia="SimSun"/>
          <w:lang w:eastAsia="zh-CN"/>
        </w:rPr>
        <w:t>9.1.</w:t>
      </w:r>
      <w:r w:rsidR="00696B69">
        <w:rPr>
          <w:rFonts w:eastAsia="SimSun"/>
          <w:lang w:eastAsia="zh-CN"/>
        </w:rPr>
        <w:t>8</w:t>
      </w:r>
      <w:r w:rsidR="00696B69" w:rsidRPr="00CD44AA">
        <w:rPr>
          <w:rFonts w:eastAsia="SimSun"/>
          <w:lang w:eastAsia="zh-CN"/>
        </w:rPr>
        <w:t>.3</w:t>
      </w:r>
      <w:r w:rsidRPr="00CD44AA">
        <w:rPr>
          <w:rFonts w:eastAsia="SimSun" w:hint="eastAsia"/>
          <w:lang w:val="en-US" w:eastAsia="zh-CN"/>
        </w:rPr>
        <w:t>.</w:t>
      </w:r>
    </w:p>
    <w:p w14:paraId="00A19090" w14:textId="4EB64291" w:rsidR="00B670BC" w:rsidRPr="00CD44AA" w:rsidRDefault="00B670BC" w:rsidP="00DD40AE">
      <w:pPr>
        <w:rPr>
          <w:rFonts w:eastAsia="SimSun"/>
          <w:lang w:val="en-US" w:eastAsia="zh-CN"/>
        </w:rPr>
      </w:pPr>
      <w:r>
        <w:rPr>
          <w:lang w:val="en-US" w:eastAsia="zh-CN"/>
        </w:rPr>
        <w:t>[For UE supporting MUSIM gaps, when MUSIM gaps are configured, the requirements in 9.2.5.3 are also applied to</w:t>
      </w:r>
      <w:r>
        <w:rPr>
          <w:lang w:eastAsia="zh-CN"/>
        </w:rPr>
        <w:t xml:space="preserve"> the slots that are not interrupted according to requirements in clause 9.1.10.</w:t>
      </w:r>
      <w:r w:rsidR="002729DA">
        <w:rPr>
          <w:lang w:eastAsia="zh-CN"/>
        </w:rPr>
        <w:t>5</w:t>
      </w:r>
      <w:r>
        <w:rPr>
          <w:lang w:val="en-US" w:eastAsia="zh-CN"/>
        </w:rPr>
        <w:t xml:space="preserve"> and </w:t>
      </w:r>
      <w:r>
        <w:rPr>
          <w:lang w:eastAsia="zh-CN"/>
        </w:rPr>
        <w:t>9.1.10.</w:t>
      </w:r>
      <w:r w:rsidR="002729DA">
        <w:rPr>
          <w:lang w:eastAsia="zh-CN"/>
        </w:rPr>
        <w:t>6</w:t>
      </w:r>
      <w:r>
        <w:rPr>
          <w:lang w:val="en-US" w:eastAsia="zh-CN"/>
        </w:rPr>
        <w:t>.]</w:t>
      </w:r>
    </w:p>
    <w:bookmarkEnd w:id="48"/>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2AF7807E" w14:textId="6C204418" w:rsidR="00C65026" w:rsidRDefault="00C65026" w:rsidP="00C65026">
      <w:r w:rsidRPr="00590751">
        <w:t xml:space="preserve">When TDD intra-band carrier aggregation is performed, the scheduling restrictions due to a given serving cell also apply to all other serving cells in the same band </w:t>
      </w:r>
      <w:r w:rsidRPr="00590751">
        <w:rPr>
          <w:lang w:val="en-US"/>
        </w:rPr>
        <w:t>on the symbols</w:t>
      </w:r>
      <w:r w:rsidRPr="00590751">
        <w:t xml:space="preserve"> that fully or partially overlap with the aforementioned restricted symbols. </w:t>
      </w:r>
    </w:p>
    <w:p w14:paraId="41715E5F" w14:textId="7E8BB6BB" w:rsidR="00BD3EBE" w:rsidRPr="00590751" w:rsidRDefault="00B60523" w:rsidP="00C65026">
      <w:r>
        <w:rPr>
          <w:lang w:val="en-US" w:eastAsia="zh-CN"/>
        </w:rPr>
        <w:t>When intra-band non-contiguous carrier aggregation is configured for a UE indicating [</w:t>
      </w:r>
      <w:r>
        <w:rPr>
          <w:rFonts w:cs="Arial"/>
          <w:i/>
          <w:iCs/>
        </w:rPr>
        <w:t>intraBandNR-CA-non-collocated-r18</w:t>
      </w:r>
      <w:r>
        <w:rPr>
          <w:lang w:val="en-US" w:eastAsia="zh-CN"/>
        </w:rPr>
        <w:t xml:space="preserve">] and if </w:t>
      </w:r>
      <w:r w:rsidRPr="005B2FD8">
        <w:rPr>
          <w:color w:val="000000" w:themeColor="text1"/>
        </w:rPr>
        <w:t>[</w:t>
      </w:r>
      <w:r w:rsidRPr="005B2FD8">
        <w:rPr>
          <w:rFonts w:eastAsia="Calibri"/>
          <w:bCs/>
          <w:i/>
          <w:color w:val="000000" w:themeColor="text1"/>
          <w:lang w:eastAsia="sv-SE"/>
        </w:rPr>
        <w:t>nonCollocatedTypeNR-CA-r18</w:t>
      </w:r>
      <w:r w:rsidRPr="005B2FD8">
        <w:rPr>
          <w:color w:val="000000" w:themeColor="text1"/>
        </w:rPr>
        <w:t>]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due to a given serving cell should also apply to all other serving cells in the same band </w:t>
      </w:r>
      <w:r>
        <w:rPr>
          <w:lang w:val="en-US"/>
        </w:rPr>
        <w:t>on the symbols</w:t>
      </w:r>
      <w:r>
        <w:t xml:space="preserve"> that fully or partially overlap with the aforementioned restricted symbols if </w:t>
      </w:r>
      <w:r>
        <w:rPr>
          <w:rFonts w:eastAsia="Calibri"/>
          <w:bCs/>
          <w:i/>
          <w:color w:val="000000" w:themeColor="text1"/>
          <w:lang w:eastAsia="sv-SE"/>
        </w:rPr>
        <w:t>nonCollocatedTypeNR-CA-r18</w:t>
      </w:r>
      <w:r>
        <w:rPr>
          <w:color w:val="000000" w:themeColor="text1"/>
        </w:rPr>
        <w:t>] is provided.</w:t>
      </w:r>
    </w:p>
    <w:p w14:paraId="1AF707FC" w14:textId="2CE135D8" w:rsidR="000D4646" w:rsidRDefault="00C65026" w:rsidP="00C65026">
      <w:r w:rsidRPr="00590751">
        <w:t xml:space="preserve">When TDD inter-band carrier aggregation is performed, the scheduling restrictions due to a given serving cell also apply to another serving cell in a different band </w:t>
      </w:r>
      <w:r w:rsidRPr="00590751">
        <w:rPr>
          <w:lang w:val="en-US"/>
        </w:rPr>
        <w:t>on the symbols</w:t>
      </w:r>
      <w:r w:rsidRPr="00590751">
        <w:t xml:space="preserve"> that fully or partially overlap with the aforementioned restricted symbols, if </w:t>
      </w:r>
      <w:r w:rsidRPr="00590751">
        <w:rPr>
          <w:lang w:eastAsia="zh-CN"/>
        </w:rPr>
        <w:t xml:space="preserve">UE does not have the capability of supporting </w:t>
      </w:r>
      <w:r w:rsidRPr="00590751">
        <w:rPr>
          <w:i/>
          <w:lang w:eastAsia="zh-CN"/>
        </w:rPr>
        <w:t>simultaneousRxTxInterBandCA</w:t>
      </w:r>
      <w:r w:rsidRPr="00590751">
        <w:t xml:space="preserve"> for this band pair.</w:t>
      </w:r>
    </w:p>
    <w:p w14:paraId="48F43910" w14:textId="50EE20B0" w:rsidR="000F5545" w:rsidRPr="00D245B0" w:rsidRDefault="000F5545" w:rsidP="00C65026">
      <w:r w:rsidRPr="00C76AB0">
        <w:rPr>
          <w:color w:val="000000" w:themeColor="text1"/>
          <w:lang w:eastAsia="zh-CN"/>
        </w:rPr>
        <w:t xml:space="preserve">When </w:t>
      </w:r>
      <w:r>
        <w:rPr>
          <w:color w:val="000000" w:themeColor="text1"/>
          <w:lang w:eastAsia="zh-CN"/>
        </w:rPr>
        <w:t xml:space="preserve">inter-band </w:t>
      </w:r>
      <w:r w:rsidRPr="00C76AB0">
        <w:rPr>
          <w:color w:val="000000" w:themeColor="text1"/>
          <w:lang w:eastAsia="zh-CN"/>
        </w:rPr>
        <w:t>FR1+FR1</w:t>
      </w:r>
      <w:r w:rsidRPr="001271AD">
        <w:rPr>
          <w:color w:val="000000" w:themeColor="text1"/>
          <w:lang w:eastAsia="zh-CN"/>
        </w:rPr>
        <w:t xml:space="preserve"> </w:t>
      </w:r>
      <w:r w:rsidRPr="00C76AB0">
        <w:rPr>
          <w:color w:val="000000" w:themeColor="text1"/>
          <w:lang w:eastAsia="zh-CN"/>
        </w:rPr>
        <w:t>NR-DC</w:t>
      </w:r>
      <w:r w:rsidRPr="00AF791F">
        <w:t xml:space="preserve"> is performed</w:t>
      </w:r>
      <w:r w:rsidRPr="00C76AB0">
        <w:rPr>
          <w:color w:val="000000" w:themeColor="text1"/>
          <w:lang w:eastAsia="zh-CN"/>
        </w:rPr>
        <w:t xml:space="preserve">, </w:t>
      </w:r>
      <w:r w:rsidRPr="00AF791F">
        <w:t xml:space="preserve">the scheduling restrictions due to a given serving cell also apply to another serving cell in a different band </w:t>
      </w:r>
      <w:r w:rsidRPr="00AF791F">
        <w:rPr>
          <w:lang w:val="en-US"/>
        </w:rPr>
        <w:t>on the symbols</w:t>
      </w:r>
      <w:r w:rsidRPr="00AF791F">
        <w:t xml:space="preserve"> that fully or partially overlap with the aforementioned restricted symbols, if </w:t>
      </w:r>
      <w:r w:rsidRPr="00AF791F">
        <w:rPr>
          <w:lang w:eastAsia="zh-CN"/>
        </w:rPr>
        <w:t xml:space="preserve">UE does not have the capability of supporting </w:t>
      </w:r>
      <w:r w:rsidRPr="00AF791F">
        <w:rPr>
          <w:i/>
          <w:lang w:eastAsia="zh-CN"/>
        </w:rPr>
        <w:t>simultaneousRxTxInterBandCA</w:t>
      </w:r>
      <w:r w:rsidRPr="00AF791F">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7777777" w:rsidR="005C7BA7" w:rsidRDefault="005C7BA7" w:rsidP="005C7BA7">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AF11EB0" w14:textId="3BE3A7B8" w:rsidR="00DB7325" w:rsidRDefault="00C03680" w:rsidP="005C7BA7">
      <w:pPr>
        <w:rPr>
          <w:lang w:val="en-US"/>
        </w:rPr>
      </w:pPr>
      <w:r w:rsidRPr="007A7CCD">
        <w:rPr>
          <w:lang w:val="en-US"/>
        </w:rPr>
        <w:t>When intra</w:t>
      </w:r>
      <w:r w:rsidRPr="007A7CCD">
        <w:rPr>
          <w:rFonts w:eastAsia="MS Mincho"/>
          <w:lang w:val="en-US" w:eastAsia="ja-JP"/>
        </w:rPr>
        <w:t>-</w:t>
      </w:r>
      <w:r w:rsidRPr="007A7CCD">
        <w:rPr>
          <w:lang w:val="en-US"/>
        </w:rPr>
        <w:t>band carrier aggregation is perfo</w:t>
      </w:r>
      <w:r w:rsidRPr="007A7CCD">
        <w:rPr>
          <w:rFonts w:eastAsia="MS Mincho"/>
          <w:lang w:val="en-US" w:eastAsia="ja-JP"/>
        </w:rPr>
        <w:t>r</w:t>
      </w:r>
      <w:r w:rsidRPr="007A7CCD">
        <w:rPr>
          <w:lang w:val="en-US"/>
        </w:rPr>
        <w:t>med, the scheduling restrictions due to a given serving cell also apply to all other serving cells in the same band on the symbols</w:t>
      </w:r>
      <w:r w:rsidRPr="007A7CCD">
        <w:t xml:space="preserve"> that fully or partially overlap with the aforementioned restricted symbols</w:t>
      </w:r>
      <w:r w:rsidRPr="007A7CCD">
        <w:rPr>
          <w:lang w:val="en-US"/>
        </w:rPr>
        <w:t>.</w:t>
      </w:r>
    </w:p>
    <w:p w14:paraId="6FFAE6A8" w14:textId="5A68EA69" w:rsidR="00BD3EBE" w:rsidRPr="009C5807" w:rsidRDefault="00864B79" w:rsidP="005C7BA7">
      <w:pPr>
        <w:rPr>
          <w:lang w:val="en-US"/>
        </w:rPr>
      </w:pPr>
      <w:r>
        <w:rPr>
          <w:lang w:val="en-US" w:eastAsia="zh-CN"/>
        </w:rPr>
        <w:t>When intra-band non-contiguous carrier aggregation is configured for a UE indicating [</w:t>
      </w:r>
      <w:r>
        <w:rPr>
          <w:rFonts w:cs="Arial"/>
          <w:i/>
          <w:iCs/>
        </w:rPr>
        <w:t>intraBandNR-CA-non-collocated-r18</w:t>
      </w:r>
      <w:r>
        <w:rPr>
          <w:lang w:val="en-US" w:eastAsia="zh-CN"/>
        </w:rPr>
        <w:t xml:space="preserve">] and </w:t>
      </w:r>
      <w:r>
        <w:rPr>
          <w:rFonts w:cs="v4.2.0"/>
        </w:rPr>
        <w:t xml:space="preserve">if </w:t>
      </w:r>
      <w:r w:rsidRPr="005B2FD8">
        <w:rPr>
          <w:color w:val="000000" w:themeColor="text1"/>
        </w:rPr>
        <w:t>[</w:t>
      </w:r>
      <w:r w:rsidRPr="005B2FD8">
        <w:rPr>
          <w:rFonts w:eastAsia="Calibri"/>
          <w:bCs/>
          <w:i/>
          <w:color w:val="000000" w:themeColor="text1"/>
          <w:lang w:eastAsia="sv-SE"/>
        </w:rPr>
        <w:t>nonCollocatedTypeNR-CA-r18</w:t>
      </w:r>
      <w:r w:rsidRPr="005B2FD8">
        <w:rPr>
          <w:color w:val="000000" w:themeColor="text1"/>
        </w:rPr>
        <w:t>]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should also apply to all other serving cells in the same band on the symbols</w:t>
      </w:r>
      <w:r>
        <w:t xml:space="preserve"> that fully or partially overlap with the aforementioned restricted symbols</w:t>
      </w:r>
      <w:r>
        <w:rPr>
          <w:lang w:val="en-US"/>
        </w:rPr>
        <w:t xml:space="preserve"> if </w:t>
      </w:r>
      <w:r>
        <w:rPr>
          <w:rFonts w:eastAsia="Calibri"/>
          <w:bCs/>
          <w:i/>
          <w:color w:val="000000" w:themeColor="text1"/>
          <w:lang w:eastAsia="sv-SE"/>
        </w:rPr>
        <w:t>nonCollocatedTypeNR-CA-r18</w:t>
      </w:r>
      <w:r>
        <w:rPr>
          <w:color w:val="000000" w:themeColor="text1"/>
        </w:rPr>
        <w:t>] is provided.</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r>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eastAsia="zh-CN"/>
        </w:rPr>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9" w:name="_Hlk94187593"/>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 xml:space="preserve">the </w:t>
      </w:r>
      <w:bookmarkEnd w:id="49"/>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eastAsia="zh-CN"/>
        </w:rPr>
      </w:pPr>
      <w:r>
        <w:rPr>
          <w:i/>
        </w:rPr>
        <w:t>-</w:t>
      </w:r>
      <w:r>
        <w:rPr>
          <w:i/>
        </w:rP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eastAsia="zh-CN"/>
        </w:rPr>
        <w:t xml:space="preserve">If </w:t>
      </w:r>
      <w:r w:rsidRPr="00013B57">
        <w:rPr>
          <w:rFonts w:eastAsia="MS Mincho"/>
          <w:i/>
          <w:noProof/>
          <w:lang w:val="en-US" w:eastAsia="ja-JP"/>
        </w:rPr>
        <w:t>deriveSSB-IndexFromCell</w:t>
      </w:r>
      <w:r w:rsidRPr="00013B57">
        <w:rPr>
          <w:lang w:val="en-US" w:eastAsia="zh-CN"/>
        </w:rPr>
        <w:t xml:space="preserve"> is </w:t>
      </w:r>
      <w:r w:rsidRPr="00013B57">
        <w:rPr>
          <w:lang w:val="en-US" w:eastAsia="ko-KR"/>
        </w:rPr>
        <w:t xml:space="preserve">not </w:t>
      </w:r>
      <w:r w:rsidRPr="00013B57">
        <w:rPr>
          <w:lang w:val="en-US" w:eastAsia="zh-CN"/>
        </w:rPr>
        <w:t xml:space="preserve">enabled and the SCS of SSB symbols is 960kHz, the UE is not expected to transmit PUCCH/PUSCH/SRS or receive PDCCH/PDSCH/TRS/CSI-RS for CQI on </w:t>
      </w:r>
      <w:r w:rsidRPr="00013B57">
        <w:rPr>
          <w:lang w:val="en-US"/>
        </w:rPr>
        <w:t xml:space="preserve">SSB symbols to be measured, RSSI measurement symbols, and on K’ data symbol(s) before each consecutive SSB to be measured/RSSI symbols and K’ data symbol(s) after each consecutive SSB to be measured/RSSI symbols </w:t>
      </w:r>
      <w:r w:rsidRPr="00013B57">
        <w:rPr>
          <w:lang w:val="en-US" w:eastAsia="zh-CN"/>
        </w:rPr>
        <w:t xml:space="preserve">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57C98EC4"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6A76CCF1"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6AA12E49"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14708CD8" w14:textId="27A607A6" w:rsidR="00C03680" w:rsidRPr="00CE7D10" w:rsidRDefault="00C03680" w:rsidP="00C03680">
      <w:pPr>
        <w:rPr>
          <w:rFonts w:eastAsia="MS Mincho"/>
          <w:lang w:val="en-US" w:eastAsia="ja-JP"/>
        </w:rPr>
      </w:pPr>
      <w:r w:rsidRPr="00CE7D10">
        <w:rPr>
          <w:lang w:val="en-US"/>
        </w:rPr>
        <w:t>When intra</w:t>
      </w:r>
      <w:r w:rsidRPr="00CE7D10">
        <w:rPr>
          <w:rFonts w:eastAsia="MS Mincho"/>
          <w:lang w:val="en-US" w:eastAsia="ja-JP"/>
        </w:rPr>
        <w:t>-</w:t>
      </w:r>
      <w:r w:rsidRPr="00CE7D10">
        <w:rPr>
          <w:lang w:val="en-US"/>
        </w:rPr>
        <w:t>band carrier aggregation in FR2 is perfo</w:t>
      </w:r>
      <w:r w:rsidRPr="00CE7D10">
        <w:rPr>
          <w:rFonts w:eastAsia="MS Mincho"/>
          <w:lang w:val="en-US" w:eastAsia="ja-JP"/>
        </w:rPr>
        <w:t>r</w:t>
      </w:r>
      <w:r w:rsidRPr="00CE7D10">
        <w:rPr>
          <w:lang w:val="en-US"/>
        </w:rPr>
        <w:t>med, the scheduling restrictions due to a given serving cell also apply to all other serving cells in the same band on the symbols</w:t>
      </w:r>
      <w:r w:rsidRPr="00CE7D10">
        <w:t xml:space="preserve"> that fully or partially overlap with aforementioned restricted symbols</w:t>
      </w:r>
      <w:r w:rsidRPr="00CE7D10">
        <w:rPr>
          <w:lang w:val="en-US"/>
        </w:rPr>
        <w:t>.</w:t>
      </w:r>
      <w:r w:rsidRPr="00CE7D10">
        <w:rPr>
          <w:rFonts w:eastAsia="MS Mincho"/>
          <w:lang w:val="en-US" w:eastAsia="ja-JP"/>
        </w:rPr>
        <w:t xml:space="preserve"> </w:t>
      </w:r>
    </w:p>
    <w:p w14:paraId="3CD7F3F0" w14:textId="77777777" w:rsidR="00C03680" w:rsidRPr="00CE7D10" w:rsidRDefault="00C03680" w:rsidP="00C03680">
      <w:r w:rsidRPr="00CE7D10">
        <w:rPr>
          <w:lang w:eastAsia="zh-CN"/>
        </w:rPr>
        <w:t xml:space="preserve">When inter-band carrier aggregation in FR2 is performed, there are no scheduling restrictions on FR2 serving cells in the bands due to </w:t>
      </w:r>
      <w:r w:rsidRPr="00CE7D10">
        <w:t xml:space="preserve">SS-RSRP, </w:t>
      </w:r>
      <w:r w:rsidRPr="00CE7D10">
        <w:rPr>
          <w:lang w:val="en-US"/>
        </w:rPr>
        <w:t>SS-RSRQ</w:t>
      </w:r>
      <w:r w:rsidRPr="00CE7D10">
        <w:t xml:space="preserve"> or SS-SINR measurement on an FR2 intra-frequency cell</w:t>
      </w:r>
      <w:r w:rsidRPr="00CE7D10">
        <w:rPr>
          <w:lang w:eastAsia="zh-CN"/>
        </w:rPr>
        <w:t xml:space="preserve"> in different bands, </w:t>
      </w:r>
      <w:r w:rsidRPr="00CE7D10">
        <w:rPr>
          <w:lang w:val="en-US" w:eastAsia="zh-CN"/>
        </w:rPr>
        <w:t xml:space="preserve">provided that </w:t>
      </w:r>
      <w:r w:rsidRPr="00CE7D10">
        <w:t>UE is capable of independent beam management on this FR2 band pair</w:t>
      </w:r>
      <w:r w:rsidRPr="00CE7D10">
        <w:rPr>
          <w:lang w:eastAsia="zh-CN"/>
        </w:rPr>
        <w:t>. Additionally, there is no scheduling restriction if the UE is configured with different numerology between SSB on one FR2 band and data on the other FR2 band provided the UE is configured for IBM operation for the band pair.</w:t>
      </w:r>
      <w:r w:rsidRPr="00CE7D10">
        <w:t xml:space="preserve"> </w:t>
      </w:r>
    </w:p>
    <w:p w14:paraId="0956FD8B" w14:textId="278041EC" w:rsidR="000D4646" w:rsidRDefault="00C03680" w:rsidP="00052CF2">
      <w:pPr>
        <w:pStyle w:val="NO"/>
        <w:rPr>
          <w:lang w:eastAsia="zh-CN"/>
        </w:rPr>
      </w:pPr>
      <w:r w:rsidRPr="00CE7D10">
        <w:t>Note:</w:t>
      </w:r>
      <w:r w:rsidR="00052CF2">
        <w:tab/>
      </w:r>
      <w:r w:rsidRPr="00CE7D10">
        <w:rPr>
          <w:lang w:eastAsia="zh-CN"/>
        </w:rPr>
        <w:t>When inter-band carrier aggregation in FR2 is performed</w:t>
      </w:r>
      <w:r w:rsidRPr="00CE7D10">
        <w:t xml:space="preserve">, the scheduling restrictions as defined in clause 9.2.5.3.1 due to a given serving cell also apply to another serving cell in a different FR2 band </w:t>
      </w:r>
      <w:r w:rsidRPr="00CE7D10">
        <w:rPr>
          <w:lang w:val="en-US"/>
        </w:rPr>
        <w:t>on the symbols</w:t>
      </w:r>
      <w:r w:rsidRPr="00CE7D10">
        <w:t xml:space="preserve"> that fully or partially overlap with the aforementioned restricted symbols, if </w:t>
      </w:r>
      <w:r w:rsidRPr="00CE7D10">
        <w:rPr>
          <w:lang w:eastAsia="zh-CN"/>
        </w:rPr>
        <w:t xml:space="preserve">UE does not have the capability of supporting </w:t>
      </w:r>
      <w:r w:rsidRPr="00CE7D10">
        <w:rPr>
          <w:i/>
          <w:lang w:eastAsia="zh-CN"/>
        </w:rPr>
        <w:t>simultaneousRxTxInterBandCA</w:t>
      </w:r>
      <w:r w:rsidRPr="00CE7D10">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D06AF08" w14:textId="7E6DD3AC" w:rsidR="00402D91" w:rsidRPr="00127389" w:rsidRDefault="00402D91" w:rsidP="00402D91">
      <w:r w:rsidRPr="00127389">
        <w:t xml:space="preserve">There are no scheduling restrictions </w:t>
      </w:r>
      <w:r w:rsidRPr="00127389">
        <w:rPr>
          <w:rFonts w:eastAsia="MS Mincho"/>
          <w:lang w:eastAsia="ja-JP"/>
        </w:rPr>
        <w:t xml:space="preserve">on FR1 serving cell(s) </w:t>
      </w:r>
      <w:r w:rsidRPr="00127389">
        <w:t>due to measurements performed on FR</w:t>
      </w:r>
      <w:r w:rsidRPr="00127389">
        <w:rPr>
          <w:rFonts w:eastAsia="MS Mincho"/>
          <w:lang w:eastAsia="ja-JP"/>
        </w:rPr>
        <w:t>2 serving cell frequency layer.</w:t>
      </w:r>
      <w:r w:rsidRPr="00127389">
        <w:t xml:space="preserve"> However, the scheduling restrictions as defined in clause 9.2.5.3.1 due to a given serving cell in FR2 also apply to another serving cell in an FR1 band </w:t>
      </w:r>
      <w:r w:rsidRPr="00127389">
        <w:rPr>
          <w:lang w:val="en-US"/>
        </w:rPr>
        <w:t>on the symbols</w:t>
      </w:r>
      <w:r w:rsidRPr="00127389">
        <w:t xml:space="preserve"> that fully or partially overlap with the aforementioned restricted symbols, if </w:t>
      </w:r>
      <w:r w:rsidRPr="00127389">
        <w:rPr>
          <w:lang w:eastAsia="zh-CN"/>
        </w:rPr>
        <w:t xml:space="preserve">UE does not have the capability of supporting </w:t>
      </w:r>
      <w:r w:rsidRPr="00127389">
        <w:rPr>
          <w:i/>
          <w:lang w:eastAsia="zh-CN"/>
        </w:rPr>
        <w:t>simultaneousRxTxInterBandCA</w:t>
      </w:r>
      <w:r w:rsidRPr="00127389">
        <w:t xml:space="preserve"> for this FR1-FR2 band pair.</w:t>
      </w:r>
    </w:p>
    <w:p w14:paraId="609C0B8F" w14:textId="565E5EA0" w:rsidR="000D4646" w:rsidRDefault="00402D91" w:rsidP="00402D91">
      <w:pPr>
        <w:rPr>
          <w:rFonts w:eastAsia="MS Mincho"/>
          <w:lang w:eastAsia="ja-JP"/>
        </w:rPr>
      </w:pPr>
      <w:r w:rsidRPr="00127389">
        <w:t xml:space="preserve">There are no scheduling restrictions </w:t>
      </w:r>
      <w:r w:rsidRPr="00127389">
        <w:rPr>
          <w:rFonts w:eastAsia="MS Mincho"/>
          <w:lang w:eastAsia="ja-JP"/>
        </w:rPr>
        <w:t xml:space="preserve">on FR2 serving cell(s) </w:t>
      </w:r>
      <w:r w:rsidRPr="00127389">
        <w:t>due to measurements performed on FR</w:t>
      </w:r>
      <w:r w:rsidRPr="00127389">
        <w:rPr>
          <w:rFonts w:eastAsia="MS Mincho"/>
          <w:lang w:eastAsia="ja-JP"/>
        </w:rPr>
        <w:t>1 serving cell frequency layer.</w:t>
      </w:r>
      <w:r w:rsidRPr="00127389">
        <w:t xml:space="preserve"> However, the scheduling restrictions as defined in clause 9.2.5.3.1 due to a given serving cell in FR1 also apply to another serving cell in an FR2 band </w:t>
      </w:r>
      <w:r w:rsidRPr="00127389">
        <w:rPr>
          <w:lang w:val="en-US"/>
        </w:rPr>
        <w:t>on the symbols</w:t>
      </w:r>
      <w:r w:rsidRPr="00127389">
        <w:t xml:space="preserve"> that fully or partially overlap with the aforementioned restricted symbols, if </w:t>
      </w:r>
      <w:r w:rsidRPr="00127389">
        <w:rPr>
          <w:lang w:eastAsia="zh-CN"/>
        </w:rPr>
        <w:t xml:space="preserve">UE does not have the capability of supporting </w:t>
      </w:r>
      <w:r w:rsidRPr="00127389">
        <w:rPr>
          <w:i/>
          <w:lang w:eastAsia="zh-CN"/>
        </w:rPr>
        <w:t>simultaneousRxTxInterBandCA</w:t>
      </w:r>
      <w:r w:rsidRPr="00127389">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47"/>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lang w:eastAsia="zh-CN"/>
        </w:rPr>
        <w:t xml:space="preserve">When </w:t>
      </w:r>
      <w:r w:rsidRPr="00CD44AA">
        <w:rPr>
          <w:rFonts w:eastAsia="SimSun" w:cs="v4.2.0"/>
          <w:lang w:eastAsia="zh-CN"/>
        </w:rPr>
        <w:t xml:space="preserve">a </w:t>
      </w:r>
      <w:r w:rsidRPr="00CD44AA">
        <w:rPr>
          <w:rFonts w:eastAsia="SimSun" w:cs="v4.2.0" w:hint="eastAsia"/>
          <w:lang w:eastAsia="zh-CN"/>
        </w:rPr>
        <w:t xml:space="preserve">measurement gap is provided or </w:t>
      </w:r>
      <w:r w:rsidRPr="00CD44AA">
        <w:rPr>
          <w:rFonts w:eastAsia="SimSun" w:cs="v4.2.0"/>
          <w:lang w:eastAsia="zh-CN"/>
        </w:rPr>
        <w:t xml:space="preserve">an </w:t>
      </w:r>
      <w:r w:rsidRPr="00CD44AA">
        <w:rPr>
          <w:rFonts w:eastAsia="SimSun" w:cs="v4.2.0" w:hint="eastAsia"/>
          <w:lang w:eastAsia="zh-CN"/>
        </w:rPr>
        <w:t>activated Pre-MG is provided</w:t>
      </w:r>
      <w:r w:rsidRPr="00CD44AA">
        <w:rPr>
          <w:rFonts w:eastAsia="SimSun" w:cs="v4.2.0"/>
          <w:lang w:eastAsia="zh-CN"/>
        </w:rPr>
        <w:t xml:space="preserve"> without any pre-MG status changed </w:t>
      </w:r>
      <w:r w:rsidRPr="00CD44AA">
        <w:rPr>
          <w:rFonts w:eastAsia="SimSun"/>
          <w:lang w:val="en-US" w:eastAsia="zh-CN"/>
        </w:rPr>
        <w:t>during the measurement period</w:t>
      </w:r>
      <w:r w:rsidRPr="00CD44AA">
        <w:rPr>
          <w:rFonts w:eastAsia="SimSun" w:cs="v4.2.0" w:hint="eastAsia"/>
          <w:lang w:eastAsia="zh-CN"/>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lang w:eastAsia="zh-CN"/>
        </w:rPr>
        <w:t xml:space="preserve"> The UE shall be able to identify a new detectable intra frequency SS block of an already detected cell within</w:t>
      </w:r>
      <w:r w:rsidRPr="00CD44AA">
        <w:rPr>
          <w:rFonts w:eastAsia="SimSun"/>
        </w:rPr>
        <w:t xml:space="preserve"> T</w:t>
      </w:r>
      <w:r w:rsidRPr="00CD44AA">
        <w:rPr>
          <w:rFonts w:eastAsia="SimSun"/>
          <w:vertAlign w:val="subscript"/>
        </w:rPr>
        <w:t>identify_intra_without_index</w:t>
      </w:r>
      <w:r w:rsidRPr="00CD44AA">
        <w:rPr>
          <w:rFonts w:eastAsia="SimSun"/>
          <w:vertAlign w:val="subscript"/>
          <w:lang w:eastAsia="zh-CN"/>
        </w:rPr>
        <w:t>.</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w:t>
      </w:r>
      <w:r w:rsidRPr="00CD44AA">
        <w:rPr>
          <w:rFonts w:eastAsia="SimSun"/>
          <w:lang w:val="en-US" w:eastAsia="zh-CN"/>
        </w:rPr>
        <w:t xml:space="preserve">FR1 TDD and </w:t>
      </w:r>
      <w:r w:rsidRPr="00CD44AA">
        <w:rPr>
          <w:rFonts w:eastAsia="SimSun"/>
          <w:lang w:val="en-US"/>
        </w:rPr>
        <w:t>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lang w:eastAsia="zh-CN"/>
        </w:rPr>
        <w:t xml:space="preserve"> </w:t>
      </w:r>
    </w:p>
    <w:p w14:paraId="09EC5E33" w14:textId="48C03EC1"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w:t>
      </w:r>
      <w:r w:rsidRPr="00320CAB">
        <w:rPr>
          <w:rFonts w:eastAsiaTheme="minorEastAsia"/>
          <w:lang w:eastAsia="zh-CN"/>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7C7D93DC"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w:t>
      </w:r>
      <w:r w:rsidRPr="00320CAB">
        <w:rPr>
          <w:rFonts w:eastAsiaTheme="minorEastAsia"/>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-2.</w:t>
      </w:r>
    </w:p>
    <w:p w14:paraId="0AFD4888" w14:textId="31D44520" w:rsidR="006B5679" w:rsidRDefault="006B5679" w:rsidP="00596646">
      <w:pPr>
        <w:pStyle w:val="B10"/>
        <w:rPr>
          <w:rFonts w:eastAsia="PMingLiU"/>
          <w:lang w:eastAsia="zh-TW"/>
        </w:rPr>
      </w:pPr>
      <w:r w:rsidRPr="00320CAB">
        <w:t>-</w:t>
      </w:r>
      <w:r w:rsidRPr="00320CAB">
        <w:tab/>
        <w:t>For power class 6</w:t>
      </w:r>
      <w:r w:rsidRPr="00EF69BE">
        <w:t xml:space="preserve"> </w:t>
      </w:r>
      <w:r w:rsidRPr="00320CAB">
        <w:t xml:space="preserve">UE </w:t>
      </w:r>
      <w:r>
        <w:t>supporting [</w:t>
      </w:r>
      <w:r w:rsidRPr="00EF69BE">
        <w:rPr>
          <w:i/>
        </w:rPr>
        <w:t>measurementEnhancementCAInterFreqFR2-r18</w:t>
      </w:r>
      <w:r>
        <w:t>] when</w:t>
      </w:r>
      <w:r w:rsidRPr="00320CAB">
        <w:t xml:space="preserve"> </w:t>
      </w:r>
      <w:r>
        <w:t>[</w:t>
      </w:r>
      <w:r w:rsidRPr="00333DFF">
        <w:rPr>
          <w:i/>
          <w:iCs/>
        </w:rPr>
        <w:t>highSpeedMeasFlagFR2</w:t>
      </w:r>
      <w:r>
        <w:rPr>
          <w:i/>
          <w:iCs/>
        </w:rPr>
        <w:t>]</w:t>
      </w:r>
      <w:r w:rsidRPr="00320CAB">
        <w:t xml:space="preserve"> </w:t>
      </w:r>
      <w:r>
        <w:t xml:space="preserve">is </w:t>
      </w:r>
      <w:r w:rsidRPr="00320CAB">
        <w:t>configured</w:t>
      </w:r>
      <w:r w:rsidRPr="00320CAB">
        <w:rPr>
          <w:rFonts w:eastAsia="PMingLiU"/>
          <w:lang w:eastAsia="zh-TW"/>
        </w:rPr>
        <w:t xml:space="preserve">, </w:t>
      </w:r>
      <w:r>
        <w:rPr>
          <w:rFonts w:eastAsia="PMingLiU"/>
          <w:lang w:eastAsia="zh-TW"/>
        </w:rPr>
        <w:t xml:space="preserve">the </w:t>
      </w:r>
      <w:r w:rsidRPr="00320CAB">
        <w:t>T</w:t>
      </w:r>
      <w:r w:rsidRPr="00320CAB">
        <w:rPr>
          <w:vertAlign w:val="subscript"/>
        </w:rPr>
        <w:t xml:space="preserve"> SSB_measurement_period_intra</w:t>
      </w:r>
      <w:r>
        <w:rPr>
          <w:rFonts w:eastAsia="PMingLiU"/>
          <w:lang w:eastAsia="zh-TW"/>
        </w:rPr>
        <w:t xml:space="preserve"> given in Table</w:t>
      </w:r>
      <w:r w:rsidRPr="00333DFF">
        <w:rPr>
          <w:rFonts w:eastAsia="PMingLiU"/>
          <w:lang w:eastAsia="zh-TW"/>
        </w:rPr>
        <w:t xml:space="preserve"> </w:t>
      </w:r>
      <w:r w:rsidRPr="00320CAB">
        <w:rPr>
          <w:rFonts w:eastAsia="PMingLiU"/>
          <w:lang w:eastAsia="zh-TW"/>
        </w:rPr>
        <w:t>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w:t>
      </w:r>
      <w:r w:rsidRPr="00320CAB">
        <w:rPr>
          <w:lang w:eastAsia="zh-CN"/>
        </w:rPr>
        <w:t>4</w:t>
      </w:r>
      <w:r>
        <w:rPr>
          <w:rFonts w:eastAsia="PMingLiU"/>
          <w:lang w:eastAsia="zh-TW"/>
        </w:rPr>
        <w:t xml:space="preserve"> (</w:t>
      </w:r>
      <w:r w:rsidRPr="00320CAB">
        <w:rPr>
          <w:rFonts w:eastAsia="PMingLiU"/>
          <w:lang w:eastAsia="zh-TW"/>
        </w:rPr>
        <w:t>if SMTC &lt;= 40ms</w:t>
      </w:r>
      <w:r>
        <w:rPr>
          <w:rFonts w:eastAsia="PMingLiU"/>
          <w:lang w:eastAsia="zh-TW"/>
        </w:rPr>
        <w:t>) and</w:t>
      </w:r>
      <w:r w:rsidRPr="00320CAB">
        <w:rPr>
          <w:rFonts w:eastAsia="PMingLiU"/>
          <w:lang w:eastAsia="zh-TW"/>
        </w:rPr>
        <w:t xml:space="preserve">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-2</w:t>
      </w:r>
      <w:r>
        <w:rPr>
          <w:rFonts w:eastAsia="PMingLiU"/>
          <w:lang w:eastAsia="zh-TW"/>
        </w:rPr>
        <w:t xml:space="preserve"> (</w:t>
      </w:r>
      <w:r w:rsidRPr="00320CAB">
        <w:rPr>
          <w:rFonts w:eastAsia="PMingLiU"/>
          <w:lang w:eastAsia="zh-TW"/>
        </w:rPr>
        <w:t xml:space="preserve">if SMTC </w:t>
      </w:r>
      <w:r>
        <w:rPr>
          <w:rFonts w:eastAsia="PMingLiU"/>
          <w:lang w:eastAsia="zh-TW"/>
        </w:rPr>
        <w:t>&gt;</w:t>
      </w:r>
      <w:r w:rsidRPr="00320CAB">
        <w:rPr>
          <w:rFonts w:eastAsia="PMingLiU"/>
          <w:lang w:eastAsia="zh-TW"/>
        </w:rPr>
        <w:t xml:space="preserve"> 40ms</w:t>
      </w:r>
      <w:r>
        <w:rPr>
          <w:rFonts w:eastAsia="PMingLiU"/>
          <w:lang w:eastAsia="zh-TW"/>
        </w:rPr>
        <w:t xml:space="preserve">) </w:t>
      </w:r>
      <w:r w:rsidRPr="00333DFF">
        <w:rPr>
          <w:iCs/>
        </w:rPr>
        <w:t>shall apply for SCC</w:t>
      </w:r>
      <w:r w:rsidRPr="00320CAB">
        <w:rPr>
          <w:rFonts w:eastAsia="PMingLiU"/>
          <w:lang w:eastAsia="zh-TW"/>
        </w:rPr>
        <w:t>.</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2367EF15" w:rsidR="008F034C" w:rsidRPr="00DB43A0" w:rsidRDefault="00936444" w:rsidP="008F034C">
      <w:pPr>
        <w:pStyle w:val="B10"/>
        <w:rPr>
          <w:u w:val="single"/>
          <w:lang w:eastAsia="zh-CN"/>
        </w:rPr>
      </w:pPr>
      <w:r>
        <w:tab/>
        <w:t>K</w:t>
      </w:r>
      <w:r>
        <w:rPr>
          <w:vertAlign w:val="subscript"/>
        </w:rPr>
        <w:t>gap</w:t>
      </w:r>
      <w:r>
        <w:t xml:space="preserve"> is the scaling factor for </w:t>
      </w:r>
      <w:r>
        <w:rPr>
          <w:lang w:eastAsia="zh-CN"/>
        </w:rPr>
        <w:t xml:space="preserve">a SSB frequency layer to be measured within an associated measurement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w:t>
      </w:r>
      <w:r w:rsidR="00B670BC" w:rsidRPr="00B670BC">
        <w:rPr>
          <w:bCs/>
          <w:lang w:eastAsia="zh-CN"/>
        </w:rPr>
        <w:t xml:space="preserve"> </w:t>
      </w:r>
      <w:r w:rsidR="00B670BC" w:rsidRPr="005127D3">
        <w:rPr>
          <w:bCs/>
          <w:lang w:eastAsia="zh-CN"/>
        </w:rPr>
        <w:t xml:space="preserve">or </w:t>
      </w:r>
      <w:r w:rsidR="00B670BC">
        <w:rPr>
          <w:bCs/>
          <w:lang w:eastAsia="zh-CN"/>
        </w:rPr>
        <w:t xml:space="preserve">the </w:t>
      </w:r>
      <w:r w:rsidR="00B670BC" w:rsidRPr="005127D3">
        <w:rPr>
          <w:bCs/>
          <w:lang w:eastAsia="zh-CN"/>
        </w:rPr>
        <w:t>UE does not support</w:t>
      </w:r>
      <w:r>
        <w:rPr>
          <w:bCs/>
          <w:lang w:eastAsia="zh-CN"/>
        </w:rPr>
        <w:t xml:space="preserve"> </w:t>
      </w:r>
      <w:bookmarkStart w:id="50" w:name="OLE_LINK21"/>
      <w:bookmarkStart w:id="51" w:name="OLE_LINK22"/>
      <w:r>
        <w:rPr>
          <w:bCs/>
          <w:lang w:eastAsia="zh-CN"/>
        </w:rPr>
        <w:t>concurrent measurement GAPs</w:t>
      </w:r>
      <w:bookmarkEnd w:id="50"/>
      <w:bookmarkEnd w:id="51"/>
      <w:r w:rsidR="00B670BC" w:rsidRPr="00B670BC">
        <w:rPr>
          <w:bCs/>
          <w:lang w:eastAsia="zh-CN"/>
        </w:rPr>
        <w:t xml:space="preserve"> </w:t>
      </w:r>
      <w:r w:rsidR="00B670BC">
        <w:rPr>
          <w:bCs/>
          <w:lang w:eastAsia="zh-CN"/>
        </w:rPr>
        <w:t>or</w:t>
      </w:r>
      <w:r w:rsidR="00B670BC" w:rsidRPr="00886AC1">
        <w:rPr>
          <w:bCs/>
          <w:lang w:eastAsia="zh-CN"/>
        </w:rPr>
        <w:t xml:space="preserve"> MUSIM gaps</w:t>
      </w:r>
      <w:r>
        <w:rPr>
          <w:bCs/>
          <w:lang w:eastAsia="zh-CN"/>
        </w:rPr>
        <w:t xml:space="preserve">. Otherwise, </w:t>
      </w:r>
      <w:r>
        <w:rPr>
          <w:lang w:eastAsia="zh-CN"/>
        </w:rPr>
        <w:t>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7208A496" w14:textId="2D072476" w:rsidR="008F034C" w:rsidRPr="00F51240" w:rsidRDefault="00936444" w:rsidP="008F034C">
      <w:pPr>
        <w:pStyle w:val="B20"/>
        <w:rPr>
          <w:lang w:eastAsia="zh-CN"/>
        </w:rPr>
      </w:pPr>
      <w:r>
        <w:rPr>
          <w:lang w:eastAsia="zh-CN"/>
        </w:rPr>
        <w:tab/>
        <w:t>For a window W of duration max(SMTC period</w:t>
      </w:r>
      <w:r>
        <w:rPr>
          <w:vertAlign w:val="subscript"/>
          <w:lang w:eastAsia="zh-CN"/>
        </w:rPr>
        <w:t xml:space="preserve">,  </w:t>
      </w:r>
      <w:r>
        <w:rPr>
          <w:lang w:eastAsia="zh-CN"/>
        </w:rPr>
        <w:t>xRP_max), where xRP</w:t>
      </w:r>
      <w:r w:rsidR="00216350">
        <w:rPr>
          <w:lang w:eastAsia="zh-CN"/>
        </w:rPr>
        <w:t>_</w:t>
      </w:r>
      <w:r>
        <w:rPr>
          <w:lang w:eastAsia="zh-CN"/>
        </w:rPr>
        <w:t xml:space="preserve">max is the maximum xRP across all configured per-UE measurement GAPs </w:t>
      </w:r>
      <w:r w:rsidR="00B670BC">
        <w:rPr>
          <w:lang w:eastAsia="zh-CN"/>
        </w:rPr>
        <w:t xml:space="preserve">periodic MUSIM gaps </w:t>
      </w:r>
      <w:r>
        <w:rPr>
          <w:lang w:eastAsia="zh-CN"/>
        </w:rPr>
        <w:t>and per-FR measurement GAPs within the same FR as the SSB frequency layer, and starting from the beginning of any SMTC occasion:</w:t>
      </w:r>
    </w:p>
    <w:p w14:paraId="509EF36B" w14:textId="060E91B2" w:rsidR="008F034C" w:rsidRPr="00F51240" w:rsidRDefault="00936444" w:rsidP="008F034C">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w:t>
      </w:r>
      <w:r w:rsidR="00B670BC">
        <w:rPr>
          <w:lang w:eastAsia="zh-CN"/>
        </w:rPr>
        <w:t xml:space="preserve">and MUSIM gap </w:t>
      </w:r>
      <w:r>
        <w:rPr>
          <w:lang w:eastAsia="zh-CN"/>
        </w:rPr>
        <w:t>occasions within the window</w:t>
      </w:r>
      <w:r>
        <w:rPr>
          <w:bCs/>
          <w:lang w:eastAsia="zh-CN"/>
        </w:rPr>
        <w:t>, and</w:t>
      </w:r>
    </w:p>
    <w:p w14:paraId="4B59B2FD" w14:textId="1F40A57B" w:rsidR="00936444" w:rsidRDefault="00B670BC" w:rsidP="00936444">
      <w:pPr>
        <w:pStyle w:val="B30"/>
        <w:rPr>
          <w:bCs/>
          <w:lang w:eastAsia="zh-CN"/>
        </w:rPr>
      </w:pP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measurement gap</w:t>
      </w:r>
      <w:r>
        <w:rPr>
          <w:bCs/>
          <w:lang w:eastAsia="zh-CN"/>
        </w:rPr>
        <w:t xml:space="preserve"> within the window W after accounting for GAP </w:t>
      </w:r>
      <w:r>
        <w:rPr>
          <w:lang w:eastAsia="zh-CN"/>
        </w:rPr>
        <w:t xml:space="preserve">and MUSIM gap </w:t>
      </w:r>
      <w:r>
        <w:rPr>
          <w:bCs/>
          <w:lang w:eastAsia="zh-CN"/>
        </w:rPr>
        <w:t xml:space="preserve">collisions by applying the collision rules for GAP </w:t>
      </w:r>
      <w:r>
        <w:rPr>
          <w:lang w:eastAsia="zh-CN"/>
        </w:rPr>
        <w:t xml:space="preserve">and MUSIM gap </w:t>
      </w:r>
      <w:r>
        <w:rPr>
          <w:bCs/>
          <w:lang w:eastAsia="zh-CN"/>
        </w:rPr>
        <w:t xml:space="preserve">in section 9.1.8.3 </w:t>
      </w:r>
      <w:r>
        <w:rPr>
          <w:lang w:eastAsia="zh-CN"/>
        </w:rPr>
        <w:t xml:space="preserve">and </w:t>
      </w:r>
      <w:r>
        <w:t>9.1.10.x3, respectively</w:t>
      </w:r>
      <w:r>
        <w:rPr>
          <w:bCs/>
          <w:lang w:eastAsia="zh-CN"/>
        </w:rPr>
        <w:t>.</w:t>
      </w:r>
    </w:p>
    <w:p w14:paraId="7CED437B" w14:textId="4B34637C" w:rsidR="008F034C" w:rsidRPr="00F51240" w:rsidRDefault="00936444" w:rsidP="00936444">
      <w:pPr>
        <w:pStyle w:val="B30"/>
        <w:rPr>
          <w:lang w:eastAsia="zh-CN"/>
        </w:rPr>
      </w:pPr>
      <w:r>
        <w:rPr>
          <w:lang w:eastAsia="zh-CN"/>
        </w:rPr>
        <w:t>-</w:t>
      </w:r>
      <w:r>
        <w:rPr>
          <w:lang w:eastAsia="zh-CN"/>
        </w:rPr>
        <w:tab/>
        <w:t>xRP = MGRP when configured GAP is activated Pre-MG or MG, and xRP = VIRP when configured GAP is NCSG.</w:t>
      </w:r>
    </w:p>
    <w:p w14:paraId="3542D04D" w14:textId="0E1925F9" w:rsidR="008F034C" w:rsidRDefault="00936444" w:rsidP="008F034C">
      <w:pPr>
        <w:pStyle w:val="B20"/>
        <w:rPr>
          <w:lang w:eastAsia="zh-CN"/>
        </w:rPr>
      </w:pPr>
      <w:r>
        <w:rPr>
          <w:lang w:eastAsia="zh-CN"/>
        </w:rPr>
        <w:tab/>
      </w:r>
      <w:r w:rsidR="00B670BC">
        <w:rPr>
          <w:lang w:eastAsia="zh-CN"/>
        </w:rPr>
        <w:t>Requirements in this clause do not apply if N</w:t>
      </w:r>
      <w:r w:rsidR="00B670BC">
        <w:rPr>
          <w:vertAlign w:val="subscript"/>
          <w:lang w:eastAsia="zh-CN"/>
        </w:rPr>
        <w:t>available</w:t>
      </w:r>
      <w:r w:rsidR="00B670BC">
        <w:rPr>
          <w:lang w:eastAsia="zh-CN"/>
        </w:rPr>
        <w:t xml:space="preserve"> =0.</w:t>
      </w:r>
    </w:p>
    <w:p w14:paraId="45622F16" w14:textId="1EA69717" w:rsidR="00B670BC" w:rsidRPr="00F4200C" w:rsidRDefault="00B670BC" w:rsidP="00D54A28">
      <w:pPr>
        <w:pStyle w:val="B20"/>
        <w:ind w:firstLine="0"/>
        <w:rPr>
          <w:lang w:eastAsia="zh-CN"/>
        </w:rPr>
      </w:pPr>
      <w:r>
        <w:rPr>
          <w:lang w:eastAsia="zh-TW"/>
        </w:rPr>
        <w:t xml:space="preserve">When UE supports </w:t>
      </w:r>
      <w:r>
        <w:t>[</w:t>
      </w:r>
      <w:r w:rsidRPr="003504D4">
        <w:rPr>
          <w:i/>
        </w:rPr>
        <w:t>MUSIM-GapConfig</w:t>
      </w:r>
      <w:r>
        <w:rPr>
          <w:i/>
        </w:rPr>
        <w:t>-17</w:t>
      </w:r>
      <w:r>
        <w:t xml:space="preserve">] and </w:t>
      </w:r>
      <w:r>
        <w:rPr>
          <w:lang w:eastAsia="zh-TW"/>
        </w:rPr>
        <w:t>the configured aperiodic MUSIM gap collides with the measurement gap associated with the target frequency layer</w:t>
      </w:r>
      <w:r>
        <w:t>,</w:t>
      </w:r>
      <w:r w:rsidRPr="00AA35AE">
        <w:t xml:space="preserve"> </w:t>
      </w:r>
      <w:r>
        <w:t>where MUSIM</w:t>
      </w:r>
      <w:r w:rsidRPr="00AA35AE">
        <w:t xml:space="preserve"> gap collision rule in</w:t>
      </w:r>
      <w:r>
        <w:rPr>
          <w:lang w:eastAsia="zh-TW"/>
        </w:rPr>
        <w:t xml:space="preserve"> </w:t>
      </w:r>
      <w:r>
        <w:rPr>
          <w:lang w:eastAsia="zh-CN"/>
        </w:rPr>
        <w:t xml:space="preserve">section </w:t>
      </w:r>
      <w:r>
        <w:t>9.1.10.</w:t>
      </w:r>
      <w:r w:rsidR="00597B00">
        <w:t>2</w:t>
      </w:r>
      <w:r>
        <w:t xml:space="preserve"> is applied,</w:t>
      </w:r>
      <w:r>
        <w:rPr>
          <w:lang w:eastAsia="zh-TW"/>
        </w:rPr>
        <w:t xml:space="preserve"> longer cell identification period for the target intra-frequency is expected.</w:t>
      </w:r>
    </w:p>
    <w:p w14:paraId="1D65E7DE" w14:textId="0B39EE01" w:rsidR="0018012D" w:rsidRPr="009C5807" w:rsidRDefault="008D4FE8" w:rsidP="0018012D">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2CE92E5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6041ECA8"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lang w:eastAsia="zh-CN"/>
              </w:rPr>
              <w:t>K</w:t>
            </w:r>
            <w:r>
              <w:rPr>
                <w:rFonts w:hint="eastAsia"/>
                <w:vertAlign w:val="subscript"/>
                <w:lang w:eastAsia="zh-CN"/>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EB94D0C" w14:textId="25BD27EC" w:rsidR="00936444" w:rsidRDefault="00936444" w:rsidP="00936444">
            <w:pPr>
              <w:pStyle w:val="TAN"/>
            </w:pPr>
            <w:r w:rsidRPr="00E4635C">
              <w:t xml:space="preserve">NOTE </w:t>
            </w:r>
            <w:r>
              <w:t>3</w:t>
            </w:r>
            <w:r w:rsidRPr="00E4635C">
              <w:t>:</w:t>
            </w:r>
            <w:r w:rsidRPr="00E4635C">
              <w:tab/>
            </w:r>
            <w:r>
              <w:t xml:space="preserve">For a UE supporting concurrent </w:t>
            </w:r>
            <w:r>
              <w:rPr>
                <w:rFonts w:hint="eastAsia"/>
                <w:lang w:eastAsia="zh-CN"/>
              </w:rPr>
              <w:t xml:space="preserve">measurement </w:t>
            </w:r>
            <w:r>
              <w:rPr>
                <w:lang w:eastAsia="zh-CN"/>
              </w:rPr>
              <w:t>GAP</w:t>
            </w:r>
            <w:r>
              <w:t>s</w:t>
            </w:r>
            <w:r>
              <w:rPr>
                <w:rFonts w:hint="eastAsia"/>
                <w:lang w:eastAsia="zh-CN"/>
              </w:rPr>
              <w:t>,</w:t>
            </w:r>
            <w:r w:rsidRPr="0060737F">
              <w:t xml:space="preserve"> </w:t>
            </w:r>
            <w:r>
              <w:rPr>
                <w:rFonts w:hint="eastAsia"/>
                <w:lang w:eastAsia="zh-CN"/>
              </w:rPr>
              <w:t>i</w:t>
            </w:r>
            <w:r w:rsidRPr="0060737F">
              <w:t xml:space="preserve">f multiple concurrent </w:t>
            </w:r>
            <w:r>
              <w:rPr>
                <w:lang w:eastAsia="zh-CN"/>
              </w:rPr>
              <w:t>GAP</w:t>
            </w:r>
            <w:r>
              <w:t xml:space="preserve">s </w:t>
            </w:r>
            <w:r w:rsidRPr="0060737F">
              <w:t>are configured</w:t>
            </w:r>
            <w:r>
              <w:t xml:space="preserve">, the MGRP is the periodicity of the MG pattern associated to the </w:t>
            </w:r>
            <w:r w:rsidRPr="00E43705">
              <w:t>int</w:t>
            </w:r>
            <w:r>
              <w:t>ra</w:t>
            </w:r>
            <w:r w:rsidRPr="00E43705">
              <w:t>-frequency layer.</w:t>
            </w:r>
          </w:p>
          <w:p w14:paraId="2D2D9DAB" w14:textId="5C43634D" w:rsidR="00DD2133" w:rsidRPr="009C5807" w:rsidRDefault="00936444" w:rsidP="00936444">
            <w:pPr>
              <w:pStyle w:val="TAN"/>
            </w:pPr>
            <w:r>
              <w:t>NOTE 4:</w:t>
            </w:r>
            <w:r>
              <w:tab/>
            </w:r>
            <w:r w:rsidRPr="00427629">
              <w:rPr>
                <w:rFonts w:eastAsia="DengXian"/>
                <w:lang w:val="en-US" w:eastAsia="zh-CN"/>
              </w:rPr>
              <w:t xml:space="preserve">When </w:t>
            </w:r>
            <w:r w:rsidRPr="005722A0">
              <w:t>highSpeedMeasCA-Scell-r17</w:t>
            </w:r>
            <w:r w:rsidRPr="00427629" w:rsidDel="00D36A81">
              <w:rPr>
                <w:rFonts w:eastAsia="DengXian"/>
                <w:lang w:val="en-US" w:eastAsia="zh-CN"/>
              </w:rPr>
              <w:t xml:space="preserve"> </w:t>
            </w:r>
            <w:r w:rsidRPr="00427629">
              <w:rPr>
                <w:rFonts w:eastAsia="DengXian"/>
                <w:lang w:val="en-US" w:eastAsia="zh-CN"/>
              </w:rPr>
              <w:t xml:space="preserve">is configured, the requirements apply to </w:t>
            </w:r>
            <w:r>
              <w:t xml:space="preserve">UE on </w:t>
            </w:r>
            <w:r w:rsidRPr="00427629">
              <w:rPr>
                <w:rFonts w:eastAsia="DengXian"/>
                <w:lang w:val="en-US" w:eastAsia="zh-CN"/>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lang w:eastAsia="zh-CN"/>
              </w:rPr>
              <w:t>x K</w:t>
            </w:r>
            <w:r>
              <w:rPr>
                <w:rFonts w:hint="eastAsia"/>
                <w:vertAlign w:val="subscript"/>
                <w:lang w:eastAsia="zh-CN"/>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204576C3"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5EBCBC5F" w14:textId="7F5CA9E8" w:rsidR="00936444" w:rsidRDefault="00936444" w:rsidP="00936444">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 the MGRP is the periodicity of the MG pattern associated to the intra-frequency layer</w:t>
            </w:r>
            <w:r w:rsidRPr="00E43705">
              <w:t>.</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vertAlign w:val="subscript"/>
                <w:lang w:eastAsia="zh-CN"/>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lang w:eastAsia="zh-CN"/>
              </w:rPr>
              <w:t>x K</w:t>
            </w:r>
            <w:r>
              <w:rPr>
                <w:rFonts w:hint="eastAsia"/>
                <w:vertAlign w:val="subscript"/>
                <w:lang w:eastAsia="zh-CN"/>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lang w:eastAsia="zh-CN"/>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53C1224" w14:textId="0F6B2A94" w:rsidR="00936444" w:rsidRDefault="00936444" w:rsidP="00936444">
            <w:pPr>
              <w:pStyle w:val="TAN"/>
            </w:pPr>
            <w:r w:rsidRPr="00E4635C">
              <w:t xml:space="preserve">NOTE </w:t>
            </w:r>
            <w:r>
              <w:t>3</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the MG pattern associated to the </w:t>
            </w:r>
            <w:r w:rsidRPr="00E43705">
              <w:t>int</w:t>
            </w:r>
            <w:r>
              <w:t>ra</w:t>
            </w:r>
            <w:r w:rsidRPr="00E43705">
              <w:t>-frequency layer.</w:t>
            </w:r>
          </w:p>
          <w:p w14:paraId="76131BF3" w14:textId="0C90C506" w:rsidR="00DD2133" w:rsidRPr="009C5807" w:rsidRDefault="00936444" w:rsidP="00936444">
            <w:pPr>
              <w:pStyle w:val="TAN"/>
            </w:pPr>
            <w:r>
              <w:t>NOTE 4:</w:t>
            </w:r>
            <w:r>
              <w:tab/>
            </w:r>
            <w:r w:rsidRPr="00427629">
              <w:rPr>
                <w:rFonts w:eastAsia="DengXian"/>
                <w:lang w:val="en-US" w:eastAsia="zh-CN"/>
              </w:rPr>
              <w:t>When</w:t>
            </w:r>
            <w:r w:rsidRPr="005722A0">
              <w:t xml:space="preserve"> highSpeedMeasCA-Scell-r17</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rPr>
          <w:lang w:eastAsia="zh-CN"/>
        </w:rPr>
      </w:pPr>
      <w:r>
        <w:t xml:space="preserve">Table 9.2.6.2-9: Time period for PSS/SSS detection when </w:t>
      </w:r>
      <w:r>
        <w:rPr>
          <w:i/>
          <w:iCs/>
        </w:rPr>
        <w:t>highSpeedMeasFlagFR2-r17</w:t>
      </w:r>
      <w:r>
        <w:t xml:space="preserve"> is configured, (FR2)</w:t>
      </w:r>
      <w:r>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rPr>
                <w:lang w:eastAsia="zh-CN"/>
              </w:rPr>
              <w:t>x K</w:t>
            </w:r>
            <w:r>
              <w:rPr>
                <w:vertAlign w:val="subscript"/>
                <w:lang w:eastAsia="zh-CN"/>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w:t>
            </w:r>
            <w:r>
              <w:rPr>
                <w:lang w:eastAsia="zh-CN"/>
              </w:rPr>
              <w:t>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rPr>
                <w:lang w:eastAsia="zh-CN"/>
              </w:rPr>
              <w:t>x 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77777777" w:rsidR="00367263" w:rsidRDefault="00367263" w:rsidP="00CE4233">
            <w:pPr>
              <w:pStyle w:val="TAC"/>
              <w:rPr>
                <w:b/>
              </w:rPr>
            </w:pPr>
            <w:r>
              <w:t>Ceil( M</w:t>
            </w:r>
            <w:r>
              <w:rPr>
                <w:vertAlign w:val="subscript"/>
              </w:rPr>
              <w:t>pss/sss_sync_with_gaps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31C9C4A8" w:rsidR="00367263" w:rsidRDefault="00936444" w:rsidP="00CE4233">
            <w:pPr>
              <w:pStyle w:val="TAN"/>
            </w:pPr>
            <w:r>
              <w:t>NOTE 1:</w:t>
            </w:r>
            <w:r>
              <w:tab/>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vertAlign w:val="subscript"/>
                <w:lang w:eastAsia="zh-CN"/>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t>)</w:t>
            </w:r>
            <w:r w:rsidRPr="009C5807">
              <w:t>x DRX cycle x CSSF</w:t>
            </w:r>
            <w:r w:rsidRPr="009C5807">
              <w:rPr>
                <w:vertAlign w:val="subscript"/>
              </w:rPr>
              <w:t>intra</w:t>
            </w:r>
          </w:p>
        </w:tc>
      </w:tr>
    </w:tbl>
    <w:p w14:paraId="34962175" w14:textId="77777777" w:rsidR="00AA0E78" w:rsidRPr="00C928D0" w:rsidRDefault="00AA0E78" w:rsidP="00AA0E78">
      <w:pPr>
        <w:rPr>
          <w:lang w:eastAsia="zh-CN"/>
        </w:rPr>
      </w:pPr>
    </w:p>
    <w:p w14:paraId="6D6308C7" w14:textId="3107906C" w:rsidR="00617AC2" w:rsidRPr="00B15EE9" w:rsidRDefault="00617AC2" w:rsidP="00617AC2">
      <w:pPr>
        <w:pStyle w:val="TH"/>
      </w:pPr>
      <w:r w:rsidRPr="00B15EE9">
        <w:t xml:space="preserve">Table </w:t>
      </w:r>
      <w:r>
        <w:t>9.2</w:t>
      </w:r>
      <w:r w:rsidRPr="00B15EE9">
        <w:t>.6.</w:t>
      </w:r>
      <w:r>
        <w:t>2</w:t>
      </w:r>
      <w:r w:rsidRPr="00B15EE9">
        <w:t>-</w:t>
      </w:r>
      <w:r>
        <w:t>11</w:t>
      </w:r>
      <w:r w:rsidRPr="00B15EE9">
        <w:t>: Time period for time index detection (Frequency range FR1) for</w:t>
      </w:r>
      <w:r>
        <w:t xml:space="preserve"> less_than_5Mhz</w:t>
      </w:r>
      <w:r w:rsidRPr="00B15EE9">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17AC2" w:rsidRPr="00B15EE9" w14:paraId="23CF2917"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0B54BD7F" w14:textId="77777777" w:rsidR="00617AC2" w:rsidRPr="00B15EE9" w:rsidRDefault="00617AC2" w:rsidP="00DF0FC8">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CF666B6" w14:textId="77777777" w:rsidR="00617AC2" w:rsidRPr="00B15EE9" w:rsidRDefault="00617AC2" w:rsidP="00DF0FC8">
            <w:pPr>
              <w:pStyle w:val="TAH"/>
            </w:pPr>
            <w:r w:rsidRPr="00B15EE9">
              <w:t>T</w:t>
            </w:r>
            <w:r w:rsidRPr="00B15EE9">
              <w:rPr>
                <w:vertAlign w:val="subscript"/>
              </w:rPr>
              <w:t>SSB_time_index_intra</w:t>
            </w:r>
            <w:r w:rsidRPr="00B15EE9">
              <w:rPr>
                <w:rFonts w:cs="Arial"/>
                <w:szCs w:val="18"/>
                <w:vertAlign w:val="subscript"/>
              </w:rPr>
              <w:t>_</w:t>
            </w:r>
            <w:r>
              <w:rPr>
                <w:rFonts w:cs="Arial"/>
                <w:szCs w:val="18"/>
                <w:vertAlign w:val="subscript"/>
              </w:rPr>
              <w:t>less_than_5Mhz</w:t>
            </w:r>
          </w:p>
        </w:tc>
      </w:tr>
      <w:tr w:rsidR="00617AC2" w:rsidRPr="00B15EE9" w14:paraId="6BAF2C34"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5D680A15" w14:textId="77777777" w:rsidR="00617AC2" w:rsidRPr="00B15EE9" w:rsidRDefault="00617AC2" w:rsidP="00DF0FC8">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B57A057" w14:textId="77777777" w:rsidR="00617AC2" w:rsidRPr="00B15EE9" w:rsidRDefault="00617AC2" w:rsidP="00DF0FC8">
            <w:pPr>
              <w:pStyle w:val="TAC"/>
            </w:pPr>
            <w:r w:rsidRPr="00B15EE9">
              <w:t xml:space="preserve">max(120ms, </w:t>
            </w:r>
            <w:r>
              <w:t>[X]</w:t>
            </w:r>
            <w:r w:rsidRPr="00B15EE9">
              <w:t xml:space="preserve"> x max(MGRP, SMTC period)) x CSSF</w:t>
            </w:r>
            <w:r w:rsidRPr="00B15EE9">
              <w:rPr>
                <w:vertAlign w:val="subscript"/>
              </w:rPr>
              <w:t>intra_</w:t>
            </w:r>
            <w:r>
              <w:rPr>
                <w:vertAlign w:val="subscript"/>
              </w:rPr>
              <w:t>less_than_5Mhz</w:t>
            </w:r>
          </w:p>
        </w:tc>
      </w:tr>
      <w:tr w:rsidR="00617AC2" w:rsidRPr="00B15EE9" w14:paraId="4AB314E5"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3A3FB7CF" w14:textId="77777777" w:rsidR="00617AC2" w:rsidRPr="00B15EE9" w:rsidRDefault="00617AC2" w:rsidP="00DF0FC8">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B4FD9" w14:textId="77777777" w:rsidR="00617AC2" w:rsidRPr="00B15EE9" w:rsidRDefault="00617AC2" w:rsidP="00DF0FC8">
            <w:pPr>
              <w:pStyle w:val="TAC"/>
              <w:rPr>
                <w:b/>
              </w:rPr>
            </w:pPr>
            <w:r w:rsidRPr="00B15EE9">
              <w:t xml:space="preserve">max(120ms, </w:t>
            </w:r>
            <w:r>
              <w:t>ceil(1.5 x [Y])</w:t>
            </w:r>
            <w:r w:rsidRPr="00B15EE9">
              <w:t xml:space="preserve"> x max(MGRP, SMTC period,DRX cycle) x CSSF</w:t>
            </w:r>
            <w:r w:rsidRPr="00B15EE9">
              <w:rPr>
                <w:vertAlign w:val="subscript"/>
              </w:rPr>
              <w:t>intra_</w:t>
            </w:r>
            <w:r>
              <w:rPr>
                <w:vertAlign w:val="subscript"/>
              </w:rPr>
              <w:t>less_than_5Mhz</w:t>
            </w:r>
            <w:r w:rsidRPr="00B15EE9">
              <w:t>)</w:t>
            </w:r>
          </w:p>
        </w:tc>
      </w:tr>
      <w:tr w:rsidR="00617AC2" w:rsidRPr="00B15EE9" w14:paraId="60106CAD" w14:textId="77777777" w:rsidTr="00DF0FC8">
        <w:tc>
          <w:tcPr>
            <w:tcW w:w="4620" w:type="dxa"/>
            <w:tcBorders>
              <w:top w:val="single" w:sz="4" w:space="0" w:color="auto"/>
              <w:left w:val="single" w:sz="4" w:space="0" w:color="auto"/>
              <w:bottom w:val="single" w:sz="4" w:space="0" w:color="auto"/>
              <w:right w:val="single" w:sz="4" w:space="0" w:color="auto"/>
            </w:tcBorders>
            <w:hideMark/>
          </w:tcPr>
          <w:p w14:paraId="53355F98" w14:textId="77777777" w:rsidR="00617AC2" w:rsidRPr="00B15EE9" w:rsidRDefault="00617AC2" w:rsidP="00DF0FC8">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1A13238" w14:textId="77777777" w:rsidR="00617AC2" w:rsidRPr="00212CB8" w:rsidRDefault="00617AC2" w:rsidP="00DF0FC8">
            <w:pPr>
              <w:pStyle w:val="TAC"/>
              <w:rPr>
                <w:b/>
              </w:rPr>
            </w:pPr>
            <w:r w:rsidRPr="00996522">
              <w:t>[</w:t>
            </w:r>
            <w:r w:rsidRPr="00212CB8">
              <w:t>Z] x max(MGRP, DRX cycle) x CSSF</w:t>
            </w:r>
            <w:r w:rsidRPr="00212CB8">
              <w:rPr>
                <w:vertAlign w:val="subscript"/>
              </w:rPr>
              <w:t>intra_less_than_5Mhz</w:t>
            </w:r>
          </w:p>
        </w:tc>
      </w:tr>
      <w:tr w:rsidR="00617AC2" w:rsidRPr="00B15EE9" w14:paraId="6083C8C2" w14:textId="77777777" w:rsidTr="00DF0FC8">
        <w:tc>
          <w:tcPr>
            <w:tcW w:w="9241" w:type="dxa"/>
            <w:gridSpan w:val="2"/>
            <w:tcBorders>
              <w:top w:val="single" w:sz="4" w:space="0" w:color="auto"/>
              <w:left w:val="single" w:sz="4" w:space="0" w:color="auto"/>
              <w:bottom w:val="single" w:sz="4" w:space="0" w:color="auto"/>
              <w:right w:val="single" w:sz="4" w:space="0" w:color="auto"/>
            </w:tcBorders>
          </w:tcPr>
          <w:p w14:paraId="5E32DE37" w14:textId="0A3C4C6B" w:rsidR="00617AC2" w:rsidRDefault="00617AC2" w:rsidP="00996522">
            <w:pPr>
              <w:pStyle w:val="TAN"/>
              <w:rPr>
                <w:highlight w:val="yellow"/>
              </w:rPr>
            </w:pPr>
            <w:r w:rsidRPr="00996522">
              <w:t xml:space="preserve">Editor’s note: </w:t>
            </w:r>
            <w:r>
              <w:t xml:space="preserve">Y </w:t>
            </w:r>
            <w:r w:rsidRPr="00996522">
              <w:t>values will be updated based on simulations</w:t>
            </w:r>
            <w:r>
              <w:t xml:space="preserve"> for 12, 15 and 20 PRB</w:t>
            </w:r>
          </w:p>
        </w:tc>
      </w:tr>
    </w:tbl>
    <w:p w14:paraId="3AB9A014" w14:textId="77777777" w:rsidR="00617AC2" w:rsidRDefault="00617AC2" w:rsidP="00617AC2">
      <w:pPr>
        <w:rPr>
          <w:lang w:eastAsia="zh-CN"/>
        </w:rPr>
      </w:pPr>
    </w:p>
    <w:p w14:paraId="2932B17D" w14:textId="77777777" w:rsidR="00C136B5" w:rsidRPr="00B15EE9" w:rsidRDefault="00C136B5" w:rsidP="00C136B5">
      <w:pPr>
        <w:pStyle w:val="TH"/>
      </w:pPr>
      <w:r w:rsidRPr="00B15EE9">
        <w:t xml:space="preserve">Table </w:t>
      </w:r>
      <w:r>
        <w:t>9.2</w:t>
      </w:r>
      <w:r w:rsidRPr="00B15EE9">
        <w:t>.6.1-</w:t>
      </w:r>
      <w:r>
        <w:t>12</w:t>
      </w:r>
      <w:r w:rsidRPr="00B15EE9">
        <w:t xml:space="preserve">: Time period for time index detection (Frequency range FR1) </w:t>
      </w:r>
      <w:r>
        <w:t>[</w:t>
      </w:r>
      <w:r w:rsidRPr="00D100BF">
        <w:t xml:space="preserve">for a </w:t>
      </w:r>
      <w:r>
        <w:t>target</w:t>
      </w:r>
      <w:r w:rsidRPr="00D100BF">
        <w:t xml:space="preserve"> cell with </w:t>
      </w:r>
      <w:r>
        <w:t>12 or 15 PRB SSB]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978"/>
      </w:tblGrid>
      <w:tr w:rsidR="00C136B5" w:rsidRPr="00B15EE9" w14:paraId="3B75486B"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18CFDBE2" w14:textId="77777777" w:rsidR="00C136B5" w:rsidRPr="00B15EE9" w:rsidRDefault="00C136B5" w:rsidP="008F1C70">
            <w:pPr>
              <w:pStyle w:val="TAH"/>
            </w:pPr>
            <w:r w:rsidRPr="00B15EE9">
              <w:t>DRX 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15EE9" w:rsidRDefault="00C136B5" w:rsidP="008F1C70">
            <w:pPr>
              <w:pStyle w:val="TAH"/>
            </w:pPr>
            <w:r w:rsidRPr="00B15EE9">
              <w:t>T</w:t>
            </w:r>
            <w:r w:rsidRPr="00B15EE9">
              <w:rPr>
                <w:vertAlign w:val="subscript"/>
              </w:rPr>
              <w:t>SSB_time_index_intra</w:t>
            </w:r>
            <w:r w:rsidRPr="00B15EE9">
              <w:rPr>
                <w:rFonts w:cs="Arial"/>
                <w:szCs w:val="18"/>
                <w:vertAlign w:val="subscript"/>
              </w:rPr>
              <w:t>_</w:t>
            </w:r>
            <w:r>
              <w:rPr>
                <w:rFonts w:cs="Arial"/>
                <w:szCs w:val="18"/>
                <w:vertAlign w:val="subscript"/>
              </w:rPr>
              <w:t>less_than_5Mhz</w:t>
            </w:r>
          </w:p>
        </w:tc>
      </w:tr>
      <w:tr w:rsidR="00C136B5" w:rsidRPr="00B15EE9" w14:paraId="7D833334"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1D68059E" w14:textId="77777777" w:rsidR="00C136B5" w:rsidRPr="00B15EE9" w:rsidRDefault="00C136B5" w:rsidP="008F1C70">
            <w:pPr>
              <w:pStyle w:val="TAC"/>
            </w:pPr>
            <w:r w:rsidRPr="00B15EE9">
              <w:t>No 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77777777" w:rsidR="00C136B5" w:rsidRPr="00B15EE9" w:rsidRDefault="00C136B5" w:rsidP="008F1C70">
            <w:pPr>
              <w:pStyle w:val="TAC"/>
            </w:pPr>
            <w:r w:rsidRPr="00B15EE9">
              <w:t xml:space="preserve">max(120ms, </w:t>
            </w:r>
            <w:r>
              <w:t>[7]</w:t>
            </w:r>
            <w:r w:rsidRPr="00B15EE9">
              <w:t xml:space="preserve"> x max(MGRP, SMTC period)) x CSSF</w:t>
            </w:r>
            <w:r w:rsidRPr="00B15EE9">
              <w:rPr>
                <w:vertAlign w:val="subscript"/>
              </w:rPr>
              <w:t>intra_</w:t>
            </w:r>
            <w:r>
              <w:rPr>
                <w:vertAlign w:val="subscript"/>
              </w:rPr>
              <w:t>less_than_5Mhz</w:t>
            </w:r>
          </w:p>
        </w:tc>
      </w:tr>
      <w:tr w:rsidR="00C136B5" w:rsidRPr="00B15EE9" w14:paraId="4115C1DC"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2D50535E" w14:textId="77777777" w:rsidR="00C136B5" w:rsidRPr="00B15EE9" w:rsidRDefault="00C136B5" w:rsidP="008F1C70">
            <w:pPr>
              <w:pStyle w:val="TAC"/>
            </w:pPr>
            <w:r w:rsidRPr="00B15EE9">
              <w:t>DRX cycle</w:t>
            </w:r>
            <w:r w:rsidRPr="00B15EE9">
              <w:rPr>
                <w:rFonts w:hint="eastAsia"/>
                <w:lang w:val="en-US"/>
              </w:rPr>
              <w:t>≤</w:t>
            </w:r>
            <w:r w:rsidRPr="00B15EE9">
              <w:t xml:space="preserve"> 320ms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77777777" w:rsidR="00C136B5" w:rsidRPr="00B15EE9" w:rsidRDefault="00C136B5" w:rsidP="008F1C70">
            <w:pPr>
              <w:pStyle w:val="TAC"/>
              <w:rPr>
                <w:b/>
              </w:rPr>
            </w:pPr>
            <w:r w:rsidRPr="00B15EE9">
              <w:t xml:space="preserve">max(120ms, </w:t>
            </w:r>
            <w:r>
              <w:t>ceil(1.5 x [7])</w:t>
            </w:r>
            <w:r w:rsidRPr="00B15EE9">
              <w:t xml:space="preserve"> x max(MGRP, SMTC period,DRX cycle) x CSSF</w:t>
            </w:r>
            <w:r w:rsidRPr="00B15EE9">
              <w:rPr>
                <w:vertAlign w:val="subscript"/>
              </w:rPr>
              <w:t>intra_</w:t>
            </w:r>
            <w:r>
              <w:rPr>
                <w:vertAlign w:val="subscript"/>
              </w:rPr>
              <w:t>less_than_5Mhz</w:t>
            </w:r>
            <w:r w:rsidRPr="00B15EE9">
              <w:t>)</w:t>
            </w:r>
          </w:p>
        </w:tc>
      </w:tr>
      <w:tr w:rsidR="00C136B5" w:rsidRPr="00B15EE9" w14:paraId="5CA8DA90" w14:textId="77777777" w:rsidTr="008F1C70">
        <w:tc>
          <w:tcPr>
            <w:tcW w:w="2263" w:type="dxa"/>
            <w:tcBorders>
              <w:top w:val="single" w:sz="4" w:space="0" w:color="auto"/>
              <w:left w:val="single" w:sz="4" w:space="0" w:color="auto"/>
              <w:bottom w:val="single" w:sz="4" w:space="0" w:color="auto"/>
              <w:right w:val="single" w:sz="4" w:space="0" w:color="auto"/>
            </w:tcBorders>
            <w:hideMark/>
          </w:tcPr>
          <w:p w14:paraId="7ABAE9AA" w14:textId="77777777" w:rsidR="00C136B5" w:rsidRPr="00B15EE9" w:rsidRDefault="00C136B5" w:rsidP="008F1C70">
            <w:pPr>
              <w:pStyle w:val="TAC"/>
              <w:rPr>
                <w:b/>
              </w:rPr>
            </w:pPr>
            <w:r w:rsidRPr="00B15EE9">
              <w:t>DRX cycle&gt;320ms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77777777" w:rsidR="00C136B5" w:rsidRPr="00212CB8" w:rsidRDefault="00C136B5" w:rsidP="008F1C70">
            <w:pPr>
              <w:pStyle w:val="TAC"/>
              <w:rPr>
                <w:b/>
              </w:rPr>
            </w:pPr>
            <w:r w:rsidRPr="002F20BB">
              <w:t>[</w:t>
            </w:r>
            <w:r>
              <w:t>7</w:t>
            </w:r>
            <w:r w:rsidRPr="00212CB8">
              <w:t>] x max(MGRP, DRX cycle) x CSSF</w:t>
            </w:r>
            <w:r w:rsidRPr="00212CB8">
              <w:rPr>
                <w:vertAlign w:val="subscript"/>
              </w:rPr>
              <w:t>intra_less_than_5Mhz</w:t>
            </w:r>
          </w:p>
        </w:tc>
      </w:tr>
      <w:tr w:rsidR="00C136B5" w:rsidRPr="00B15EE9" w14:paraId="49017831" w14:textId="77777777" w:rsidTr="008F1C70">
        <w:tc>
          <w:tcPr>
            <w:tcW w:w="9241" w:type="dxa"/>
            <w:gridSpan w:val="2"/>
            <w:tcBorders>
              <w:top w:val="single" w:sz="4" w:space="0" w:color="auto"/>
              <w:left w:val="single" w:sz="4" w:space="0" w:color="auto"/>
              <w:bottom w:val="single" w:sz="4" w:space="0" w:color="auto"/>
              <w:right w:val="single" w:sz="4" w:space="0" w:color="auto"/>
            </w:tcBorders>
          </w:tcPr>
          <w:p w14:paraId="54D5AF70" w14:textId="77777777" w:rsidR="00C136B5" w:rsidRDefault="00C136B5" w:rsidP="00C136B5">
            <w:pPr>
              <w:pStyle w:val="TAN"/>
            </w:pPr>
            <w:r>
              <w:t xml:space="preserve">Note 1: </w:t>
            </w:r>
            <w:r w:rsidRPr="00B15EE9">
              <w:t>CSSF</w:t>
            </w:r>
            <w:r w:rsidRPr="00B15EE9">
              <w:rPr>
                <w:vertAlign w:val="subscript"/>
              </w:rPr>
              <w:t>intra_</w:t>
            </w:r>
            <w:r>
              <w:rPr>
                <w:vertAlign w:val="subscript"/>
              </w:rPr>
              <w:t xml:space="preserve">less_than_5Mhz </w:t>
            </w:r>
            <w:r w:rsidRPr="00775DE5">
              <w:t>is 1</w:t>
            </w:r>
          </w:p>
          <w:p w14:paraId="24B82F76" w14:textId="77777777" w:rsidR="00C136B5" w:rsidRPr="002F20BB" w:rsidRDefault="00C136B5" w:rsidP="00C136B5">
            <w:pPr>
              <w:pStyle w:val="TAN"/>
            </w:pPr>
            <w:r w:rsidRPr="008F2286">
              <w:t xml:space="preserve">NOTE </w:t>
            </w:r>
            <w:r>
              <w:t>2</w:t>
            </w:r>
            <w:r w:rsidRPr="008F2286">
              <w:t>:</w:t>
            </w:r>
            <w:r w:rsidRPr="008F2286">
              <w:tab/>
            </w:r>
            <w:r>
              <w:t xml:space="preserve">FFS </w:t>
            </w:r>
            <w:r w:rsidRPr="008F2286">
              <w:rPr>
                <w:rFonts w:hint="eastAsia"/>
              </w:rPr>
              <w:t>When</w:t>
            </w:r>
            <w:r w:rsidRPr="008F2286">
              <w:t xml:space="preserve"> </w:t>
            </w:r>
            <w:r w:rsidRPr="001F63CF">
              <w:rPr>
                <w:rFonts w:eastAsia="Malgun Gothic"/>
                <w:i/>
                <w:iCs/>
              </w:rPr>
              <w:t>highSpeedMeasInterFreq-r17</w:t>
            </w:r>
          </w:p>
        </w:tc>
      </w:tr>
    </w:tbl>
    <w:p w14:paraId="5C364645" w14:textId="77777777" w:rsidR="00C136B5" w:rsidRPr="00C928D0" w:rsidRDefault="00C136B5" w:rsidP="00617AC2">
      <w:pPr>
        <w:rPr>
          <w:lang w:eastAsia="zh-CN"/>
        </w:rPr>
      </w:pPr>
    </w:p>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sidRPr="00370953">
        <w:rPr>
          <w:lang w:val="en-US" w:eastAsia="zh-CN"/>
        </w:rPr>
        <w:t>during the meas</w:t>
      </w:r>
      <w:r>
        <w:rPr>
          <w:lang w:val="en-US" w:eastAsia="zh-CN"/>
        </w:rPr>
        <w:t>urement period</w:t>
      </w:r>
      <w:r>
        <w:rPr>
          <w:rFonts w:cs="v4.2.0" w:hint="eastAsia"/>
          <w:lang w:eastAsia="zh-CN"/>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208151BB" w14:textId="77777777" w:rsidR="00A45B3C" w:rsidRDefault="00A45B3C" w:rsidP="00A45B3C">
      <w:pPr>
        <w:rPr>
          <w:rFonts w:cs="v4.2.0"/>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176755C" w14:textId="1C2938C5" w:rsidR="008D1C21" w:rsidRDefault="00A45B3C" w:rsidP="00A45B3C">
      <w:r w:rsidRPr="00320C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w:t>
      </w:r>
      <w:r w:rsidRPr="00320CAB">
        <w:rPr>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-2.</w:t>
      </w:r>
    </w:p>
    <w:p w14:paraId="20A6312F" w14:textId="22B99944" w:rsidR="00FD7055" w:rsidRDefault="00FD7055" w:rsidP="00DB7325">
      <w:r w:rsidRPr="00320CAB">
        <w:t>For power class 6</w:t>
      </w:r>
      <w:r w:rsidRPr="00EF69BE">
        <w:t xml:space="preserve"> </w:t>
      </w:r>
      <w:r w:rsidRPr="00320CAB">
        <w:t xml:space="preserve">UE </w:t>
      </w:r>
      <w:r>
        <w:t>supporting [</w:t>
      </w:r>
      <w:r w:rsidRPr="00EF69BE">
        <w:rPr>
          <w:i/>
        </w:rPr>
        <w:t>measurementEnhancementCAInterFreqFR2-r18</w:t>
      </w:r>
      <w:r>
        <w:t>] when</w:t>
      </w:r>
      <w:r w:rsidRPr="00320CAB">
        <w:t xml:space="preserve"> </w:t>
      </w:r>
      <w:r>
        <w:t>[</w:t>
      </w:r>
      <w:r w:rsidRPr="00333DFF">
        <w:rPr>
          <w:i/>
          <w:iCs/>
        </w:rPr>
        <w:t>highSpeedMeasFlagFR2</w:t>
      </w:r>
      <w:r>
        <w:rPr>
          <w:i/>
          <w:iCs/>
        </w:rPr>
        <w:t>]</w:t>
      </w:r>
      <w:r w:rsidRPr="00320CAB">
        <w:t xml:space="preserve"> </w:t>
      </w:r>
      <w:r>
        <w:t xml:space="preserve">is </w:t>
      </w:r>
      <w:r w:rsidRPr="00320CAB">
        <w:t>configured</w:t>
      </w:r>
      <w:r w:rsidRPr="00320CAB">
        <w:rPr>
          <w:rFonts w:eastAsia="PMingLiU"/>
          <w:lang w:eastAsia="zh-TW"/>
        </w:rPr>
        <w:t xml:space="preserve">, </w:t>
      </w:r>
      <w:r>
        <w:rPr>
          <w:rFonts w:eastAsia="PMingLiU"/>
          <w:lang w:eastAsia="zh-TW"/>
        </w:rPr>
        <w:t xml:space="preserve">the </w:t>
      </w:r>
      <w:r w:rsidRPr="00320CAB">
        <w:t>T</w:t>
      </w:r>
      <w:r w:rsidRPr="00320CAB">
        <w:rPr>
          <w:vertAlign w:val="subscript"/>
        </w:rPr>
        <w:t xml:space="preserve"> SSB_measurement_period_intra</w:t>
      </w:r>
      <w:r>
        <w:rPr>
          <w:rFonts w:eastAsia="PMingLiU"/>
          <w:lang w:eastAsia="zh-TW"/>
        </w:rPr>
        <w:t xml:space="preserve"> given in Table</w:t>
      </w:r>
      <w:r w:rsidRPr="00333DFF">
        <w:rPr>
          <w:rFonts w:eastAsia="PMingLiU"/>
          <w:lang w:eastAsia="zh-TW"/>
        </w:rPr>
        <w:t xml:space="preserve"> </w:t>
      </w:r>
      <w:r w:rsidRPr="00320CAB">
        <w:rPr>
          <w:rFonts w:eastAsia="PMingLiU"/>
          <w:lang w:eastAsia="zh-TW"/>
        </w:rPr>
        <w:t>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w:t>
      </w:r>
      <w:r w:rsidRPr="00320CAB">
        <w:rPr>
          <w:lang w:eastAsia="zh-CN"/>
        </w:rPr>
        <w:t>4</w:t>
      </w:r>
      <w:r>
        <w:rPr>
          <w:rFonts w:eastAsia="PMingLiU"/>
          <w:lang w:eastAsia="zh-TW"/>
        </w:rPr>
        <w:t xml:space="preserve"> (</w:t>
      </w:r>
      <w:r w:rsidRPr="00320CAB">
        <w:rPr>
          <w:rFonts w:eastAsia="PMingLiU"/>
          <w:lang w:eastAsia="zh-TW"/>
        </w:rPr>
        <w:t>if SMTC &lt;= 40ms</w:t>
      </w:r>
      <w:r>
        <w:rPr>
          <w:rFonts w:eastAsia="PMingLiU"/>
          <w:lang w:eastAsia="zh-TW"/>
        </w:rPr>
        <w:t>) and</w:t>
      </w:r>
      <w:r w:rsidRPr="00320CAB">
        <w:rPr>
          <w:rFonts w:eastAsia="PMingLiU"/>
          <w:lang w:eastAsia="zh-TW"/>
        </w:rPr>
        <w:t xml:space="preserve">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-2</w:t>
      </w:r>
      <w:r>
        <w:rPr>
          <w:rFonts w:eastAsia="PMingLiU"/>
          <w:lang w:eastAsia="zh-TW"/>
        </w:rPr>
        <w:t xml:space="preserve"> (</w:t>
      </w:r>
      <w:r w:rsidRPr="00320CAB">
        <w:rPr>
          <w:rFonts w:eastAsia="PMingLiU"/>
          <w:lang w:eastAsia="zh-TW"/>
        </w:rPr>
        <w:t xml:space="preserve">if SMTC </w:t>
      </w:r>
      <w:r>
        <w:rPr>
          <w:rFonts w:eastAsia="PMingLiU"/>
          <w:lang w:eastAsia="zh-TW"/>
        </w:rPr>
        <w:t>&gt;</w:t>
      </w:r>
      <w:r w:rsidRPr="00320CAB">
        <w:rPr>
          <w:rFonts w:eastAsia="PMingLiU"/>
          <w:lang w:eastAsia="zh-TW"/>
        </w:rPr>
        <w:t xml:space="preserve"> 40ms</w:t>
      </w:r>
      <w:r>
        <w:rPr>
          <w:rFonts w:eastAsia="PMingLiU"/>
          <w:lang w:eastAsia="zh-TW"/>
        </w:rPr>
        <w:t xml:space="preserve">) </w:t>
      </w:r>
      <w:r w:rsidRPr="00333DFF">
        <w:rPr>
          <w:iCs/>
        </w:rPr>
        <w:t>shall apply for SCC</w:t>
      </w:r>
      <w:r w:rsidRPr="00320CAB">
        <w:rPr>
          <w:rFonts w:eastAsia="PMingLiU"/>
          <w:lang w:eastAsia="zh-TW"/>
        </w:rPr>
        <w:t>.</w:t>
      </w:r>
    </w:p>
    <w:p w14:paraId="393FF398" w14:textId="507481D9"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lang w:eastAsia="zh-CN"/>
              </w:rPr>
              <w:t>x K</w:t>
            </w:r>
            <w:r>
              <w:rPr>
                <w:rFonts w:hint="eastAsia"/>
                <w:vertAlign w:val="subscript"/>
                <w:lang w:eastAsia="zh-CN"/>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lang w:eastAsia="zh-CN"/>
              </w:rPr>
              <w:t>x K</w:t>
            </w:r>
            <w:r>
              <w:rPr>
                <w:rFonts w:hint="eastAsia"/>
                <w:vertAlign w:val="subscript"/>
                <w:lang w:eastAsia="zh-CN"/>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63131070" w:rsidR="009A113D" w:rsidRDefault="008F0F72" w:rsidP="009A113D">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lang w:eastAsia="zh-CN"/>
              </w:rPr>
              <w:t xml:space="preserve"> x K</w:t>
            </w:r>
            <w:r>
              <w:rPr>
                <w:rFonts w:hint="eastAsia"/>
                <w:vertAlign w:val="subscript"/>
                <w:lang w:eastAsia="zh-CN"/>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27DDD509" w:rsidR="009A113D" w:rsidRDefault="008F0F72" w:rsidP="009A113D">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Pr>
        <w:rPr>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lang w:eastAsia="zh-CN"/>
              </w:rPr>
              <w:t>x K</w:t>
            </w:r>
            <w:r>
              <w:rPr>
                <w:rFonts w:hint="eastAsia"/>
                <w:vertAlign w:val="subscript"/>
                <w:lang w:eastAsia="zh-CN"/>
              </w:rPr>
              <w:t>gap</w:t>
            </w:r>
            <w:r>
              <w:t xml:space="preserve"> ) x max(MGRP, SMTC period)) </w:t>
            </w:r>
            <w:r w:rsidRPr="00CF291A">
              <w:rPr>
                <w:rFonts w:eastAsia="DengXian"/>
                <w:vertAlign w:val="superscript"/>
                <w:lang w:eastAsia="zh-CN"/>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Pr>
                <w:rFonts w:eastAsia="DengXian"/>
                <w:lang w:val="fr-FR" w:eastAsia="zh-CN"/>
              </w:rPr>
              <w:t xml:space="preserve"> </w:t>
            </w:r>
            <w:r>
              <w:rPr>
                <w:rFonts w:hint="eastAsia"/>
                <w:lang w:eastAsia="zh-CN"/>
              </w:rPr>
              <w:t>x K</w:t>
            </w:r>
            <w:r>
              <w:rPr>
                <w:rFonts w:hint="eastAsia"/>
                <w:vertAlign w:val="subscript"/>
                <w:lang w:eastAsia="zh-CN"/>
              </w:rPr>
              <w:t>gap</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9A113D" w:rsidRPr="00C1418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eastAsia="zh-CN"/>
              </w:rPr>
              <w:t>Ceil(</w:t>
            </w:r>
            <w:r w:rsidRPr="007C55F6">
              <w:rPr>
                <w:rFonts w:eastAsia="DengXian"/>
                <w:lang w:val="fr-FR" w:eastAsia="zh-CN"/>
              </w:rPr>
              <w:t>Y</w:t>
            </w:r>
            <w:r w:rsidRPr="007C55F6">
              <w:rPr>
                <w:vertAlign w:val="superscript"/>
                <w:lang w:val="fr-FR"/>
              </w:rPr>
              <w:t xml:space="preserve"> Note 3</w:t>
            </w:r>
            <w:r w:rsidRPr="007C55F6">
              <w:rPr>
                <w:lang w:val="fr-FR"/>
              </w:rPr>
              <w:t xml:space="preserve"> </w:t>
            </w:r>
            <w:r>
              <w:rPr>
                <w:rFonts w:hint="eastAsia"/>
                <w:lang w:eastAsia="zh-CN"/>
              </w:rPr>
              <w:t>x K</w:t>
            </w:r>
            <w:r>
              <w:rPr>
                <w:rFonts w:hint="eastAsia"/>
                <w:vertAlign w:val="subscript"/>
                <w:lang w:eastAsia="zh-CN"/>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eastAsia="Malgun Gothic" w:hAnsi="Arial"/>
                <w:sz w:val="18"/>
                <w:lang w:eastAsia="zh-CN"/>
              </w:rPr>
              <w:t>NOTE 2:</w:t>
            </w:r>
            <w:r w:rsidRPr="00B343A0">
              <w:rPr>
                <w:rFonts w:ascii="Arial" w:hAnsi="Arial"/>
                <w:sz w:val="18"/>
              </w:rPr>
              <w:tab/>
            </w:r>
            <w:r w:rsidRPr="00B343A0">
              <w:rPr>
                <w:rFonts w:ascii="Arial" w:hAnsi="Arial"/>
                <w:snapToGrid w:val="0"/>
                <w:sz w:val="18"/>
                <w:lang w:eastAsia="zh-CN"/>
              </w:rPr>
              <w:t xml:space="preserve">M2 = 1.5 if SMTC periodicity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05C66AA2" w14:textId="06E2E2BF" w:rsidR="00C3014D" w:rsidRDefault="008F0F72" w:rsidP="00C3014D">
            <w:pPr>
              <w:pStyle w:val="TAN"/>
            </w:pPr>
            <w:r w:rsidRPr="00E4635C">
              <w:t xml:space="preserve">NOTE </w:t>
            </w:r>
            <w:r>
              <w:rPr>
                <w:rFonts w:hint="eastAsia"/>
                <w:lang w:eastAsia="zh-CN"/>
              </w:rPr>
              <w:t>5</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eastAsia="zh-CN"/>
              </w:rPr>
              <w:t xml:space="preserve">When </w:t>
            </w:r>
            <w:r w:rsidRPr="005722A0">
              <w:t>highSpeedMeasCA-Scell-r17</w:t>
            </w:r>
            <w:r w:rsidRPr="00427629">
              <w:rPr>
                <w:rFonts w:eastAsia="DengXian"/>
                <w:lang w:val="en-US" w:eastAsia="zh-CN"/>
              </w:rPr>
              <w:t xml:space="preserve"> is configured, the requirements also apply to </w:t>
            </w:r>
            <w:r>
              <w:t xml:space="preserve">UE on </w:t>
            </w:r>
            <w:r w:rsidRPr="00427629">
              <w:rPr>
                <w:rFonts w:eastAsia="DengXian"/>
                <w:lang w:val="en-US" w:eastAsia="zh-CN"/>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rPr>
          <w:lang w:eastAsia="zh-CN"/>
        </w:rPr>
      </w:pPr>
      <w:r>
        <w:t xml:space="preserve">Table 9.2.6.3-4: Measurement period for intra-frequency measurements with gaps when </w:t>
      </w:r>
      <w:r>
        <w:rPr>
          <w:i/>
          <w:iCs/>
        </w:rPr>
        <w:t>highSpeedMeasFlagFR2-r17</w:t>
      </w:r>
      <w:r>
        <w:t xml:space="preserve"> is configured (FR2)</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rPr>
                <w:lang w:eastAsia="zh-CN"/>
              </w:rPr>
              <w:t>x K</w:t>
            </w:r>
            <w:r>
              <w:rPr>
                <w:vertAlign w:val="subscript"/>
                <w:lang w:eastAsia="zh-CN"/>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2442D5F9" w:rsidR="004141D8" w:rsidRPr="00320CAB" w:rsidRDefault="008F0F72" w:rsidP="004141D8">
            <w:pPr>
              <w:pStyle w:val="TAN"/>
            </w:pPr>
            <w:r w:rsidRPr="00320CAB">
              <w:t>NOTE 1:</w:t>
            </w:r>
            <w:r w:rsidRPr="00320CAB">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w:t>
            </w:r>
            <w:r w:rsidRPr="00320CAB">
              <w:t xml:space="preserve"> the MGRP is the periodicity of the MG pattern associated to the intra-frequency layer.</w:t>
            </w:r>
          </w:p>
          <w:p w14:paraId="2D627476" w14:textId="23DCD71F"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rPr>
          <w:lang w:eastAsia="zh-CN"/>
        </w:rPr>
      </w:pPr>
      <w:r>
        <w:t>9.2.7</w:t>
      </w:r>
      <w:r w:rsidRPr="009C5807">
        <w:tab/>
        <w:t xml:space="preserve">Intra-frequency measurements with </w:t>
      </w:r>
      <w:r>
        <w:rPr>
          <w:rFonts w:hint="eastAsia"/>
          <w:lang w:eastAsia="zh-CN"/>
        </w:rPr>
        <w:t>NCSG</w:t>
      </w:r>
    </w:p>
    <w:p w14:paraId="699AD907"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1</w:t>
      </w:r>
      <w:r w:rsidRPr="009C5807">
        <w:tab/>
        <w:t>Intra-frequency cell identification</w:t>
      </w:r>
    </w:p>
    <w:p w14:paraId="7484CC50" w14:textId="77777777" w:rsidR="00656DE5" w:rsidRPr="009C5807" w:rsidRDefault="00656DE5" w:rsidP="00656DE5">
      <w:pPr>
        <w:rPr>
          <w:rFonts w:cs="v4.2.0"/>
        </w:rPr>
      </w:pPr>
      <w:r>
        <w:rPr>
          <w:rFonts w:cs="v4.2.0"/>
          <w:lang w:eastAsia="zh-CN"/>
        </w:rPr>
        <w:t>F</w:t>
      </w:r>
      <w:r>
        <w:rPr>
          <w:rFonts w:cs="v4.2.0" w:hint="eastAsia"/>
          <w:lang w:eastAsia="zh-CN"/>
        </w:rPr>
        <w:t>or the UE supporting NCSG, if NCSG is provided,</w:t>
      </w:r>
      <w:r w:rsidRPr="009C5807">
        <w:rPr>
          <w:rFonts w:cs="v4.2.0"/>
        </w:rPr>
        <w:t xml:space="preserve"> </w:t>
      </w:r>
      <w:r>
        <w:rPr>
          <w:rFonts w:cs="v4.2.0" w:hint="eastAsia"/>
          <w:lang w:eastAsia="zh-CN"/>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lang w:eastAsia="zh-CN"/>
        </w:rPr>
        <w:t>7</w:t>
      </w:r>
      <w:r w:rsidRPr="009C5807">
        <w:t>.</w:t>
      </w:r>
      <w:r>
        <w:rPr>
          <w:rFonts w:hint="eastAsia"/>
          <w:lang w:eastAsia="zh-CN"/>
        </w:rPr>
        <w:t>1</w:t>
      </w:r>
      <w:r w:rsidRPr="009C5807">
        <w:t>-1</w:t>
      </w:r>
      <w:r>
        <w:rPr>
          <w:rFonts w:hint="eastAsia"/>
          <w:lang w:eastAsia="zh-CN"/>
        </w:rPr>
        <w:t xml:space="preserve">, </w:t>
      </w:r>
      <w:r w:rsidRPr="009C5807">
        <w:t>9.2.</w:t>
      </w:r>
      <w:r>
        <w:rPr>
          <w:rFonts w:hint="eastAsia"/>
          <w:lang w:eastAsia="zh-CN"/>
        </w:rPr>
        <w:t>7</w:t>
      </w:r>
      <w:r w:rsidRPr="009C5807">
        <w:t>.</w:t>
      </w:r>
      <w:r>
        <w:rPr>
          <w:rFonts w:hint="eastAsia"/>
          <w:lang w:eastAsia="zh-CN"/>
        </w:rPr>
        <w:t xml:space="preserve">1-2, </w:t>
      </w:r>
      <w:r w:rsidRPr="009C5807">
        <w:t>9.2.</w:t>
      </w:r>
      <w:r>
        <w:rPr>
          <w:rFonts w:hint="eastAsia"/>
          <w:lang w:eastAsia="zh-CN"/>
        </w:rPr>
        <w:t>7</w:t>
      </w:r>
      <w:r w:rsidRPr="009C5807">
        <w:t>.</w:t>
      </w:r>
      <w:r>
        <w:rPr>
          <w:rFonts w:hint="eastAsia"/>
          <w:lang w:eastAsia="zh-CN"/>
        </w:rPr>
        <w:t>1-4 (deactivated Scell)</w:t>
      </w:r>
      <w:r w:rsidRPr="009C5807">
        <w:t xml:space="preserve"> or 9.2.</w:t>
      </w:r>
      <w:r>
        <w:rPr>
          <w:rFonts w:hint="eastAsia"/>
          <w:lang w:eastAsia="zh-CN"/>
        </w:rPr>
        <w:t>7</w:t>
      </w:r>
      <w:r w:rsidRPr="009C5807">
        <w:t>.</w:t>
      </w:r>
      <w:r>
        <w:rPr>
          <w:rFonts w:hint="eastAsia"/>
          <w:lang w:eastAsia="zh-CN"/>
        </w:rPr>
        <w:t>1-5 (deactivated Scell)</w:t>
      </w:r>
      <w:r w:rsidRPr="009C5807">
        <w:t>.</w:t>
      </w:r>
      <w:r w:rsidRPr="009C5807">
        <w:rPr>
          <w:rFonts w:cs="v4.2.0"/>
          <w:lang w:eastAsia="zh-CN"/>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lang w:eastAsia="zh-CN"/>
        </w:rPr>
        <w:t>7</w:t>
      </w:r>
      <w:r w:rsidRPr="009C5807">
        <w:t>.</w:t>
      </w:r>
      <w:r>
        <w:rPr>
          <w:rFonts w:hint="eastAsia"/>
          <w:lang w:eastAsia="zh-CN"/>
        </w:rPr>
        <w:t>1</w:t>
      </w:r>
      <w:r w:rsidRPr="009C5807">
        <w:t>-3</w:t>
      </w:r>
      <w:r>
        <w:rPr>
          <w:rFonts w:hint="eastAsia"/>
          <w:lang w:eastAsia="zh-CN"/>
        </w:rPr>
        <w:t xml:space="preserve"> or </w:t>
      </w:r>
      <w:r w:rsidRPr="009C5807">
        <w:t>9.2.</w:t>
      </w:r>
      <w:r>
        <w:rPr>
          <w:rFonts w:hint="eastAsia"/>
          <w:lang w:eastAsia="zh-CN"/>
        </w:rPr>
        <w:t>7</w:t>
      </w:r>
      <w:r w:rsidRPr="009C5807">
        <w:t>.</w:t>
      </w:r>
      <w:r>
        <w:rPr>
          <w:rFonts w:hint="eastAsia"/>
          <w:lang w:eastAsia="zh-CN"/>
        </w:rPr>
        <w:t>1-6 (deactivated Scell)</w:t>
      </w:r>
      <w:r w:rsidRPr="009C5807">
        <w:t>.</w:t>
      </w:r>
      <w:r w:rsidRPr="009C5807">
        <w:rPr>
          <w:rFonts w:cs="v4.2.0"/>
          <w:lang w:eastAsia="zh-CN"/>
        </w:rPr>
        <w:t xml:space="preserve"> </w:t>
      </w:r>
    </w:p>
    <w:p w14:paraId="7F4497B8" w14:textId="77777777" w:rsidR="00656DE5" w:rsidRPr="00814940" w:rsidRDefault="00656DE5" w:rsidP="00656DE5">
      <w:pPr>
        <w:pStyle w:val="B10"/>
        <w:rPr>
          <w:lang w:eastAsia="zh-CN"/>
        </w:rPr>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lang w:eastAsia="zh-CN"/>
        </w:rPr>
        <w:t>7</w:t>
      </w:r>
      <w:r w:rsidRPr="009C5807">
        <w:t>.</w:t>
      </w:r>
      <w:r>
        <w:rPr>
          <w:rFonts w:hint="eastAsia"/>
          <w:lang w:eastAsia="zh-CN"/>
        </w:rPr>
        <w:t xml:space="preserve">2-1, </w:t>
      </w:r>
      <w:r w:rsidRPr="009C5807">
        <w:t>9.2.</w:t>
      </w:r>
      <w:r>
        <w:rPr>
          <w:rFonts w:hint="eastAsia"/>
          <w:lang w:eastAsia="zh-CN"/>
        </w:rPr>
        <w:t>7</w:t>
      </w:r>
      <w:r w:rsidRPr="009C5807">
        <w:t>.</w:t>
      </w:r>
      <w:r>
        <w:rPr>
          <w:rFonts w:hint="eastAsia"/>
          <w:lang w:eastAsia="zh-CN"/>
        </w:rPr>
        <w:t xml:space="preserve">2-2, </w:t>
      </w:r>
      <w:r w:rsidRPr="009C5807">
        <w:t>9.2.</w:t>
      </w:r>
      <w:r>
        <w:rPr>
          <w:rFonts w:hint="eastAsia"/>
          <w:lang w:eastAsia="zh-CN"/>
        </w:rPr>
        <w:t>7</w:t>
      </w:r>
      <w:r w:rsidRPr="009C5807">
        <w:t>.</w:t>
      </w:r>
      <w:r>
        <w:rPr>
          <w:rFonts w:hint="eastAsia"/>
          <w:lang w:eastAsia="zh-CN"/>
        </w:rPr>
        <w:t xml:space="preserve">2-3, </w:t>
      </w:r>
      <w:r w:rsidRPr="009C5807">
        <w:t>9.2.</w:t>
      </w:r>
      <w:r>
        <w:rPr>
          <w:rFonts w:hint="eastAsia"/>
          <w:lang w:eastAsia="zh-CN"/>
        </w:rPr>
        <w:t>7</w:t>
      </w:r>
      <w:r w:rsidRPr="009C5807">
        <w:t>.</w:t>
      </w:r>
      <w:r>
        <w:rPr>
          <w:rFonts w:hint="eastAsia"/>
          <w:lang w:eastAsia="zh-CN"/>
        </w:rPr>
        <w:t>2-4 (deactivated Scell)</w:t>
      </w:r>
      <w:r w:rsidRPr="00ED5766">
        <w:t xml:space="preserve"> </w:t>
      </w:r>
      <w:r w:rsidRPr="008C6DE4">
        <w:t xml:space="preserve">or </w:t>
      </w:r>
      <w:r>
        <w:t>9.2.7</w:t>
      </w:r>
      <w:r>
        <w:rPr>
          <w:rFonts w:hint="eastAsia"/>
          <w:lang w:eastAsia="zh-CN"/>
        </w:rPr>
        <w:t>.2</w:t>
      </w:r>
      <w:r w:rsidRPr="008C6DE4">
        <w:t>-</w:t>
      </w:r>
      <w:r>
        <w:rPr>
          <w:rFonts w:hint="eastAsia"/>
          <w:lang w:eastAsia="zh-CN"/>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lang w:eastAsia="zh-CN"/>
        </w:rPr>
        <w:t xml:space="preserve">according to </w:t>
      </w:r>
      <w:r w:rsidRPr="009C5807">
        <w:t>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w:t>
      </w:r>
    </w:p>
    <w:p w14:paraId="2FC9359A" w14:textId="58A77F17" w:rsidR="004A6D1C" w:rsidRDefault="004A6D1C" w:rsidP="004A6D1C">
      <w:pPr>
        <w:pStyle w:val="B10"/>
        <w:ind w:left="851"/>
        <w:rPr>
          <w:u w:val="single"/>
          <w:lang w:eastAsia="zh-CN"/>
        </w:rPr>
      </w:pPr>
      <w:r w:rsidRPr="009C5807">
        <w:tab/>
      </w:r>
      <w:r>
        <w:t>K</w:t>
      </w:r>
      <w:r>
        <w:rPr>
          <w:vertAlign w:val="subscript"/>
          <w:lang w:eastAsia="zh-CN"/>
        </w:rPr>
        <w:t>NCSG</w:t>
      </w:r>
      <w:r>
        <w:t xml:space="preserve"> is the scaling factor for </w:t>
      </w:r>
      <w:r>
        <w:rPr>
          <w:lang w:eastAsia="zh-CN"/>
        </w:rPr>
        <w:t xml:space="preserve">a SSB frequency layer to be measured within an associated NCSG pattern. </w:t>
      </w:r>
      <w:r>
        <w:t>K</w:t>
      </w:r>
      <w:r>
        <w:rPr>
          <w:vertAlign w:val="subscript"/>
          <w:lang w:eastAsia="zh-CN"/>
        </w:rPr>
        <w:t>NCSG</w:t>
      </w:r>
      <w:r>
        <w:rPr>
          <w:bCs/>
          <w:lang w:eastAsia="zh-CN"/>
        </w:rPr>
        <w:t xml:space="preserve"> = 1 </w:t>
      </w:r>
      <w:r>
        <w:rPr>
          <w:lang w:eastAsia="zh-CN"/>
        </w:rPr>
        <w:t xml:space="preserve">when the UE is not </w:t>
      </w:r>
      <w:r>
        <w:rPr>
          <w:bCs/>
          <w:lang w:eastAsia="zh-CN"/>
        </w:rPr>
        <w:t xml:space="preserve">configured with concurrent measurement GAPs. Otherwise, </w:t>
      </w:r>
      <w:r>
        <w:t>K</w:t>
      </w:r>
      <w:r>
        <w:rPr>
          <w:vertAlign w:val="subscript"/>
          <w:lang w:eastAsia="zh-CN"/>
        </w:rPr>
        <w:t>NCSG</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551A2A10" w14:textId="08ABDC84" w:rsidR="004A6D1C" w:rsidRDefault="004A6D1C" w:rsidP="004A6D1C">
      <w:pPr>
        <w:pStyle w:val="B20"/>
        <w:ind w:left="1134"/>
        <w:rPr>
          <w:lang w:eastAsia="zh-CN"/>
        </w:rPr>
      </w:pPr>
      <w:r>
        <w:rPr>
          <w:lang w:eastAsia="zh-CN"/>
        </w:rPr>
        <w:tab/>
        <w:t>For a window W of duration max(SMTC period</w:t>
      </w:r>
      <w:r>
        <w:rPr>
          <w:vertAlign w:val="subscript"/>
          <w:lang w:eastAsia="zh-CN"/>
        </w:rPr>
        <w:t xml:space="preserve">,  </w:t>
      </w:r>
      <w:r>
        <w:rPr>
          <w:lang w:eastAsia="zh-CN"/>
        </w:rPr>
        <w:t>xRP_max), where xRP</w:t>
      </w:r>
      <w:r w:rsidR="0088715F">
        <w:rPr>
          <w:lang w:eastAsia="zh-CN"/>
        </w:rPr>
        <w:t>_</w:t>
      </w:r>
      <w:r>
        <w:rPr>
          <w:lang w:eastAsia="zh-CN"/>
        </w:rPr>
        <w:t xml:space="preserve">max is the maximum xRP across all configured per-UE GAP and per-FR GAP within the same FR as the SSB frequency layer, and starting from the beginning of any SMTC occasion: </w:t>
      </w:r>
    </w:p>
    <w:p w14:paraId="67CC8ED6" w14:textId="77777777" w:rsidR="004A6D1C" w:rsidRDefault="004A6D1C" w:rsidP="004A6D1C">
      <w:pPr>
        <w:pStyle w:val="B30"/>
        <w:ind w:left="1418"/>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NCSG</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occasions within the window</w:t>
      </w:r>
      <w:r>
        <w:rPr>
          <w:bCs/>
          <w:lang w:eastAsia="zh-CN"/>
        </w:rPr>
        <w:t>, and</w:t>
      </w:r>
    </w:p>
    <w:p w14:paraId="2D909E94" w14:textId="77777777" w:rsidR="004A6D1C" w:rsidRDefault="004A6D1C" w:rsidP="004A6D1C">
      <w:pPr>
        <w:pStyle w:val="B30"/>
        <w:ind w:left="1418"/>
        <w:rPr>
          <w:bCs/>
          <w:lang w:eastAsia="zh-CN"/>
        </w:rPr>
      </w:pPr>
      <w:r>
        <w:rPr>
          <w:bCs/>
          <w:lang w:eastAsia="zh-CN"/>
        </w:rPr>
        <w:t>-</w:t>
      </w: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NCSG</w:t>
      </w:r>
      <w:r>
        <w:rPr>
          <w:bCs/>
          <w:lang w:eastAsia="zh-CN"/>
        </w:rPr>
        <w:t xml:space="preserve"> within the window W after accounting for GAP collisions by applying the GAP collision rule in section 9.1.8.3.</w:t>
      </w:r>
    </w:p>
    <w:p w14:paraId="202070C1" w14:textId="2CC374D1" w:rsidR="004A6D1C" w:rsidRPr="00BA4C8A" w:rsidRDefault="004A6D1C" w:rsidP="005B2FD8">
      <w:pPr>
        <w:pStyle w:val="B30"/>
        <w:ind w:left="1418"/>
        <w:rPr>
          <w:bCs/>
          <w:lang w:eastAsia="zh-CN"/>
        </w:rPr>
      </w:pPr>
      <w:r>
        <w:rPr>
          <w:bCs/>
          <w:lang w:eastAsia="zh-CN"/>
        </w:rPr>
        <w:t>-</w:t>
      </w:r>
      <w:r>
        <w:rPr>
          <w:bCs/>
          <w:lang w:eastAsia="zh-CN"/>
        </w:rPr>
        <w:tab/>
      </w:r>
      <w:r w:rsidRPr="005B2FD8">
        <w:rPr>
          <w:rFonts w:eastAsiaTheme="minorEastAsia"/>
          <w:bCs/>
          <w:lang w:eastAsia="zh-CN"/>
        </w:rPr>
        <w:t xml:space="preserve">xRP = MGRP when configured GAP is MG, and xRP = VIRP when configured GAP is NCSG. </w:t>
      </w:r>
    </w:p>
    <w:p w14:paraId="17925F8D" w14:textId="77777777" w:rsidR="004A6D1C" w:rsidRDefault="004A6D1C" w:rsidP="004A6D1C">
      <w:pPr>
        <w:pStyle w:val="B10"/>
        <w:ind w:left="851"/>
        <w:rPr>
          <w:rFonts w:eastAsiaTheme="minorEastAsia"/>
          <w:lang w:eastAsia="zh-CN"/>
        </w:rPr>
      </w:pPr>
      <w:r>
        <w:rPr>
          <w:lang w:eastAsia="zh-CN"/>
        </w:rPr>
        <w:tab/>
        <w:t>When concurrent measurement GAPs are configured, requirements in this clause do not apply if N</w:t>
      </w:r>
      <w:r>
        <w:rPr>
          <w:vertAlign w:val="subscript"/>
          <w:lang w:eastAsia="zh-CN"/>
        </w:rPr>
        <w:t>available</w:t>
      </w:r>
      <w:r>
        <w:rPr>
          <w:lang w:eastAsia="zh-CN"/>
        </w:rPr>
        <w:t xml:space="preserve"> =0.</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lang w:eastAsia="zh-CN"/>
        </w:rPr>
        <w:t>NCSG</w:t>
      </w:r>
      <w:r w:rsidRPr="009C5807">
        <w:t xml:space="preserve"> and smtc2 is partially overlapping with </w:t>
      </w:r>
      <w:r>
        <w:rPr>
          <w:rFonts w:hint="eastAsia"/>
          <w:lang w:eastAsia="zh-CN"/>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lang w:eastAsia="zh-CN"/>
        </w:rPr>
        <w:t>.1</w:t>
      </w:r>
      <w:r w:rsidRPr="009C5807">
        <w:t>-</w:t>
      </w:r>
      <w:r>
        <w:rPr>
          <w:rFonts w:hint="eastAsia"/>
          <w:lang w:eastAsia="zh-CN"/>
        </w:rPr>
        <w:t>1</w:t>
      </w:r>
      <w:r w:rsidRPr="009C5807">
        <w:t>: Time period for PSS/SSS detection</w:t>
      </w:r>
      <w:r>
        <w:rPr>
          <w:rFonts w:hint="eastAsia"/>
          <w:lang w:eastAsia="zh-CN"/>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4A6D1C"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4A6D1C" w:rsidRPr="009C5807" w:rsidRDefault="004A6D1C" w:rsidP="004A6D1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40A953C9" w:rsidR="004A6D1C" w:rsidRPr="009C5807" w:rsidRDefault="004A6D1C" w:rsidP="004A6D1C">
            <w:pPr>
              <w:pStyle w:val="TAC"/>
            </w:pPr>
            <w:r>
              <w:rPr>
                <w:lang w:val="fr-FR"/>
              </w:rPr>
              <w:t>max(600ms, 5 x K</w:t>
            </w:r>
            <w:r>
              <w:rPr>
                <w:vertAlign w:val="subscript"/>
                <w:lang w:val="fr-FR" w:eastAsia="zh-CN"/>
              </w:rPr>
              <w:t>NCSG</w:t>
            </w:r>
            <w:r>
              <w:rPr>
                <w:lang w:val="fr-FR"/>
              </w:rPr>
              <w:t xml:space="preserve"> x max(</w:t>
            </w:r>
            <w:r>
              <w:rPr>
                <w:lang w:val="fr-FR" w:eastAsia="zh-CN"/>
              </w:rPr>
              <w:t>VIRP</w:t>
            </w:r>
            <w:r>
              <w:rPr>
                <w:lang w:val="fr-FR"/>
              </w:rPr>
              <w:t>, SMTC period)) x CSSF</w:t>
            </w:r>
            <w:r>
              <w:rPr>
                <w:vertAlign w:val="subscript"/>
                <w:lang w:val="fr-FR"/>
              </w:rPr>
              <w:t>intra</w:t>
            </w:r>
          </w:p>
        </w:tc>
      </w:tr>
      <w:tr w:rsidR="004A6D1C"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4A6D1C" w:rsidRPr="009C5807" w:rsidRDefault="004A6D1C" w:rsidP="004A6D1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0CD083BF" w:rsidR="004A6D1C" w:rsidRPr="009C5807" w:rsidRDefault="004A6D1C" w:rsidP="004A6D1C">
            <w:pPr>
              <w:pStyle w:val="TAC"/>
              <w:rPr>
                <w:b/>
              </w:rPr>
            </w:pPr>
            <w:r>
              <w:rPr>
                <w:lang w:val="fr-FR"/>
              </w:rPr>
              <w:t>max(600ms, ceil(</w:t>
            </w:r>
            <w:r>
              <w:rPr>
                <w:lang w:val="fr-FR" w:eastAsia="zh-CN"/>
              </w:rPr>
              <w:t>M2</w:t>
            </w:r>
            <w:r>
              <w:rPr>
                <w:vertAlign w:val="superscript"/>
                <w:lang w:val="fr-FR" w:eastAsia="zh-CN"/>
              </w:rPr>
              <w:t>Note 1</w:t>
            </w:r>
            <w:r>
              <w:rPr>
                <w:lang w:val="fr-FR"/>
              </w:rPr>
              <w:t>x 5 x K</w:t>
            </w:r>
            <w:r>
              <w:rPr>
                <w:vertAlign w:val="subscript"/>
                <w:lang w:val="fr-FR" w:eastAsia="zh-CN"/>
              </w:rPr>
              <w:t>NCSG</w:t>
            </w:r>
            <w:r>
              <w:rPr>
                <w:lang w:val="fr-FR"/>
              </w:rPr>
              <w:t>) x max(</w:t>
            </w:r>
            <w:r>
              <w:rPr>
                <w:lang w:val="fr-FR" w:eastAsia="zh-CN"/>
              </w:rPr>
              <w:t>VI</w:t>
            </w:r>
            <w:r>
              <w:rPr>
                <w:lang w:val="fr-FR"/>
              </w:rPr>
              <w:t>RP, SMTC period,DRX cycle)) x CSSF</w:t>
            </w:r>
            <w:r>
              <w:rPr>
                <w:vertAlign w:val="subscript"/>
                <w:lang w:val="fr-FR"/>
              </w:rPr>
              <w:t>intra</w:t>
            </w:r>
          </w:p>
        </w:tc>
      </w:tr>
      <w:tr w:rsidR="004A6D1C" w:rsidRPr="009C5807"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4A6D1C" w:rsidRPr="009C5807" w:rsidRDefault="004A6D1C" w:rsidP="004A6D1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5A09A69A" w:rsidR="004A6D1C" w:rsidRPr="009C5807" w:rsidRDefault="004A6D1C" w:rsidP="004A6D1C">
            <w:pPr>
              <w:pStyle w:val="TAC"/>
              <w:rPr>
                <w:b/>
              </w:rPr>
            </w:pPr>
            <w:r>
              <w:rPr>
                <w:lang w:val="fr-FR"/>
              </w:rPr>
              <w:t>5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rPr>
                <w:lang w:eastAsia="zh-CN"/>
              </w:rPr>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eastAsia="zh-CN"/>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8F0F72"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6721E2DB" w:rsidR="008F0F72" w:rsidRPr="009C5807" w:rsidRDefault="008F0F72" w:rsidP="008F0F72">
            <w:pPr>
              <w:pStyle w:val="TAC"/>
            </w:pPr>
            <w:r>
              <w:rPr>
                <w:lang w:val="fr-FR"/>
              </w:rPr>
              <w:t>max(600ms, M</w:t>
            </w:r>
            <w:r>
              <w:rPr>
                <w:vertAlign w:val="subscript"/>
                <w:lang w:val="fr-FR"/>
              </w:rPr>
              <w:t>pss/sss_sync_with_gaps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8F0F72"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5F1659E1" w:rsidR="008F0F72" w:rsidRPr="009C5807" w:rsidRDefault="008F0F72" w:rsidP="008F0F72">
            <w:pPr>
              <w:pStyle w:val="TAC"/>
              <w:rPr>
                <w:b/>
              </w:rPr>
            </w:pPr>
            <w:r>
              <w:rPr>
                <w:lang w:val="fr-FR"/>
              </w:rPr>
              <w:t>max(600ms, ceil(1.5x M</w:t>
            </w:r>
            <w:r>
              <w:rPr>
                <w:vertAlign w:val="subscript"/>
                <w:lang w:val="fr-FR"/>
              </w:rPr>
              <w:t>pss/sss_sync_with_gaps</w:t>
            </w:r>
            <w:r>
              <w:rPr>
                <w:vertAlign w:val="subscript"/>
                <w:lang w:val="fr-FR" w:eastAsia="zh-CN"/>
              </w:rPr>
              <w:t xml:space="preserve"> </w:t>
            </w:r>
            <w:r>
              <w:rPr>
                <w:lang w:val="fr-FR"/>
              </w:rPr>
              <w:t>x K</w:t>
            </w:r>
            <w:r>
              <w:rPr>
                <w:vertAlign w:val="subscript"/>
                <w:lang w:val="fr-FR" w:eastAsia="zh-CN"/>
              </w:rPr>
              <w:t>NCSG</w:t>
            </w:r>
            <w:r>
              <w:rPr>
                <w:lang w:val="fr-FR"/>
              </w:rPr>
              <w:t>) x max(</w:t>
            </w:r>
            <w:r>
              <w:rPr>
                <w:lang w:val="fr-FR" w:eastAsia="zh-CN"/>
              </w:rPr>
              <w:t>VI</w:t>
            </w:r>
            <w:r>
              <w:rPr>
                <w:lang w:val="fr-FR"/>
              </w:rPr>
              <w:t>RP, SMTC period, DRX cycle))</w:t>
            </w:r>
            <w:r>
              <w:rPr>
                <w:vertAlign w:val="superscript"/>
                <w:lang w:val="fr-FR"/>
              </w:rPr>
              <w:t xml:space="preserve"> </w:t>
            </w:r>
            <w:r>
              <w:rPr>
                <w:lang w:val="fr-FR"/>
              </w:rPr>
              <w:t>x CSSF</w:t>
            </w:r>
            <w:r>
              <w:rPr>
                <w:vertAlign w:val="subscript"/>
                <w:lang w:val="fr-FR"/>
              </w:rPr>
              <w:t>intra</w:t>
            </w:r>
          </w:p>
        </w:tc>
      </w:tr>
      <w:tr w:rsidR="008F0F72"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8F0F72" w:rsidRPr="009C5807" w:rsidRDefault="008F0F72" w:rsidP="008F0F7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4C60292" w:rsidR="008F0F72" w:rsidRPr="009C5807" w:rsidRDefault="008F0F72" w:rsidP="008F0F72">
            <w:pPr>
              <w:pStyle w:val="TAC"/>
              <w:rPr>
                <w:b/>
              </w:rPr>
            </w:pPr>
            <w:r>
              <w:rPr>
                <w:lang w:val="fr-FR"/>
              </w:rPr>
              <w:t>M</w:t>
            </w:r>
            <w:r>
              <w:rPr>
                <w:vertAlign w:val="subscript"/>
                <w:lang w:val="fr-FR"/>
              </w:rPr>
              <w:t>pss/sss_sync_with_gaps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lang w:eastAsia="zh-CN"/>
        </w:rPr>
        <w:t>3</w:t>
      </w:r>
      <w:r w:rsidRPr="009C5807">
        <w:t xml:space="preserve">: Time period for time index detection </w:t>
      </w:r>
      <w:r>
        <w:rPr>
          <w:rFonts w:hint="eastAsia"/>
          <w:lang w:eastAsia="zh-CN"/>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8F0F72"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2D1E8D3C" w:rsidR="008F0F72" w:rsidRPr="009C5807" w:rsidRDefault="008F0F72" w:rsidP="008F0F72">
            <w:pPr>
              <w:pStyle w:val="TAC"/>
            </w:pPr>
            <w:r>
              <w:rPr>
                <w:lang w:val="fr-FR"/>
              </w:rPr>
              <w:t>max(120ms, 3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8F0F72"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595145B8" w:rsidR="008F0F72" w:rsidRPr="009C5807" w:rsidRDefault="008F0F72" w:rsidP="008F0F72">
            <w:pPr>
              <w:pStyle w:val="TAC"/>
              <w:rPr>
                <w:b/>
              </w:rPr>
            </w:pPr>
            <w:r>
              <w:rPr>
                <w:lang w:val="fr-FR"/>
              </w:rPr>
              <w:t>max(120ms, ceil(</w:t>
            </w:r>
            <w:r>
              <w:rPr>
                <w:lang w:val="fr-FR" w:eastAsia="zh-CN"/>
              </w:rPr>
              <w:t>M2</w:t>
            </w:r>
            <w:r>
              <w:rPr>
                <w:vertAlign w:val="superscript"/>
                <w:lang w:val="fr-FR" w:eastAsia="zh-CN"/>
              </w:rPr>
              <w:t>Note 1</w:t>
            </w:r>
            <w:r>
              <w:rPr>
                <w:lang w:val="fr-FR"/>
              </w:rPr>
              <w:t>x 3 x K</w:t>
            </w:r>
            <w:r>
              <w:rPr>
                <w:vertAlign w:val="subscript"/>
                <w:lang w:val="fr-FR" w:eastAsia="zh-CN"/>
              </w:rPr>
              <w:t>NCSG</w:t>
            </w:r>
            <w:r>
              <w:rPr>
                <w:lang w:val="fr-FR"/>
              </w:rPr>
              <w:t>) x max(</w:t>
            </w:r>
            <w:r>
              <w:rPr>
                <w:lang w:val="fr-FR" w:eastAsia="zh-CN"/>
              </w:rPr>
              <w:t>VI</w:t>
            </w:r>
            <w:r>
              <w:rPr>
                <w:lang w:val="fr-FR"/>
              </w:rPr>
              <w:t>RP, SMTC period,DRX cycle) x CSSF</w:t>
            </w:r>
            <w:r>
              <w:rPr>
                <w:vertAlign w:val="subscript"/>
                <w:lang w:val="fr-FR"/>
              </w:rPr>
              <w:t>intra</w:t>
            </w:r>
            <w:r>
              <w:rPr>
                <w:lang w:val="fr-FR"/>
              </w:rPr>
              <w:t>)</w:t>
            </w:r>
          </w:p>
        </w:tc>
      </w:tr>
      <w:tr w:rsidR="008F0F72" w:rsidRPr="009C5807"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8F0F72" w:rsidRPr="009C5807" w:rsidRDefault="008F0F72" w:rsidP="008F0F7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17B210D0" w:rsidR="008F0F72" w:rsidRPr="009C5807" w:rsidRDefault="008F0F72" w:rsidP="008F0F72">
            <w:pPr>
              <w:pStyle w:val="TAC"/>
              <w:rPr>
                <w:b/>
              </w:rPr>
            </w:pPr>
            <w:r>
              <w:rPr>
                <w:lang w:val="fr-FR"/>
              </w:rPr>
              <w:t>3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lang w:eastAsia="zh-CN"/>
              </w:rPr>
              <w:t>1</w:t>
            </w:r>
            <w:r w:rsidRPr="009C5807">
              <w:t>:</w:t>
            </w:r>
            <w:r w:rsidRPr="009C5807">
              <w:rPr>
                <w:rFonts w:cs="Arial"/>
                <w:lang w:eastAsia="ja-JP"/>
              </w:rPr>
              <w:tab/>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Pr>
        <w:rPr>
          <w:lang w:eastAsia="zh-CN"/>
        </w:rPr>
      </w:pPr>
    </w:p>
    <w:p w14:paraId="75A16CDC"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9C5807">
        <w:t>-</w:t>
      </w:r>
      <w:r>
        <w:rPr>
          <w:rFonts w:hint="eastAsia"/>
          <w:lang w:eastAsia="zh-CN"/>
        </w:rPr>
        <w:t>4</w:t>
      </w:r>
      <w:r w:rsidRPr="009C5807">
        <w:t>: Time period for PSS/SSS detection</w:t>
      </w:r>
      <w:r>
        <w:rPr>
          <w:rFonts w:hint="eastAsia"/>
          <w:lang w:eastAsia="zh-CN"/>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8F0F72"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60162EDA" w:rsidR="008F0F72" w:rsidRPr="009C5807" w:rsidRDefault="008F0F72" w:rsidP="008F0F72">
            <w:pPr>
              <w:pStyle w:val="TAC"/>
            </w:pPr>
            <w:r>
              <w:rPr>
                <w:lang w:val="fr-FR"/>
              </w:rPr>
              <w:t>5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8F0F72"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62677AE7" w:rsidR="008F0F72" w:rsidRPr="009C5807" w:rsidRDefault="008F0F72" w:rsidP="008F0F72">
            <w:pPr>
              <w:pStyle w:val="TAC"/>
              <w:rPr>
                <w:b/>
              </w:rPr>
            </w:pPr>
            <w:r>
              <w:rPr>
                <w:lang w:val="fr-FR"/>
              </w:rPr>
              <w:t>5 x K</w:t>
            </w:r>
            <w:r>
              <w:rPr>
                <w:vertAlign w:val="subscript"/>
                <w:lang w:val="fr-FR" w:eastAsia="zh-CN"/>
              </w:rPr>
              <w:t>NCSG</w:t>
            </w:r>
            <w:r>
              <w:rPr>
                <w:lang w:val="fr-FR"/>
              </w:rPr>
              <w:t xml:space="preserve"> x max(measCycleSCell, </w:t>
            </w:r>
            <w:r>
              <w:rPr>
                <w:lang w:val="fr-FR" w:eastAsia="zh-CN"/>
              </w:rPr>
              <w:t>VIRP,</w:t>
            </w:r>
            <w:r>
              <w:rPr>
                <w:lang w:val="fr-FR"/>
              </w:rPr>
              <w:t xml:space="preserve"> 1.5xDRX cycle) x CSSF</w:t>
            </w:r>
            <w:r>
              <w:rPr>
                <w:vertAlign w:val="subscript"/>
                <w:lang w:val="fr-FR"/>
              </w:rPr>
              <w:t>intra</w:t>
            </w:r>
          </w:p>
        </w:tc>
      </w:tr>
      <w:tr w:rsidR="008F0F72"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36939B71" w:rsidR="008F0F72" w:rsidRPr="009C5807" w:rsidRDefault="008F0F72" w:rsidP="008F0F72">
            <w:pPr>
              <w:pStyle w:val="TAC"/>
            </w:pPr>
            <w:r>
              <w:rPr>
                <w:lang w:val="fr-FR"/>
              </w:rPr>
              <w:t>5 x K</w:t>
            </w:r>
            <w:r>
              <w:rPr>
                <w:vertAlign w:val="subscript"/>
                <w:lang w:val="fr-FR" w:eastAsia="zh-CN"/>
              </w:rPr>
              <w:t>NCSG</w:t>
            </w:r>
            <w:r>
              <w:rPr>
                <w:lang w:val="fr-FR"/>
              </w:rPr>
              <w:t xml:space="preserve"> x max(measCycleSCell, </w:t>
            </w:r>
            <w:r>
              <w:rPr>
                <w:lang w:val="fr-FR" w:eastAsia="zh-CN"/>
              </w:rPr>
              <w:t>VIRP,</w:t>
            </w:r>
            <w:r>
              <w:rPr>
                <w:lang w:val="fr-FR"/>
              </w:rPr>
              <w:t xml:space="preserve"> DRX cycle) x CSSF</w:t>
            </w:r>
            <w:r>
              <w:rPr>
                <w:vertAlign w:val="subscript"/>
                <w:lang w:val="fr-FR"/>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8F0F72"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695391B5" w:rsidR="008F0F72" w:rsidRPr="009C5807" w:rsidRDefault="008F0F72" w:rsidP="008F0F72">
            <w:pPr>
              <w:pStyle w:val="TAC"/>
              <w:rPr>
                <w:rFonts w:cs="Arial"/>
              </w:rPr>
            </w:pPr>
            <w:r>
              <w:rPr>
                <w:lang w:val="fr-FR"/>
              </w:rPr>
              <w:t>M</w:t>
            </w:r>
            <w:r>
              <w:rPr>
                <w:vertAlign w:val="subscript"/>
                <w:lang w:val="fr-FR"/>
              </w:rPr>
              <w:t>pss/sss_</w:t>
            </w:r>
            <w:r>
              <w:rPr>
                <w:vertAlign w:val="subscript"/>
                <w:lang w:val="fr-FR" w:eastAsia="zh-CN"/>
              </w:rPr>
              <w:t>with_ncsg</w:t>
            </w:r>
            <w:r>
              <w:rPr>
                <w:lang w:val="fr-FR"/>
              </w:rPr>
              <w:t xml:space="preserve"> x K</w:t>
            </w:r>
            <w:r>
              <w:rPr>
                <w:vertAlign w:val="subscript"/>
                <w:lang w:val="fr-FR" w:eastAsia="zh-CN"/>
              </w:rPr>
              <w:t>NCSG</w:t>
            </w:r>
            <w:r>
              <w:rPr>
                <w:rFonts w:cs="Arial"/>
                <w:lang w:val="fr-FR"/>
              </w:rPr>
              <w:t xml:space="preserve"> x </w:t>
            </w:r>
            <w:r>
              <w:rPr>
                <w:lang w:val="fr-FR" w:eastAsia="zh-CN"/>
              </w:rPr>
              <w:t>max(</w:t>
            </w:r>
            <w:r>
              <w:rPr>
                <w:lang w:val="fr-FR"/>
              </w:rPr>
              <w:t>measCycleSCell</w:t>
            </w:r>
            <w:r>
              <w:rPr>
                <w:lang w:val="fr-FR" w:eastAsia="zh-CN"/>
              </w:rPr>
              <w:t>, VIRP)</w:t>
            </w:r>
            <w:r>
              <w:rPr>
                <w:rFonts w:cs="Arial"/>
                <w:lang w:val="fr-FR"/>
              </w:rPr>
              <w:t xml:space="preserve"> x </w:t>
            </w:r>
            <w:r>
              <w:rPr>
                <w:lang w:val="fr-FR"/>
              </w:rPr>
              <w:t>CSSF</w:t>
            </w:r>
            <w:r>
              <w:rPr>
                <w:vertAlign w:val="subscript"/>
                <w:lang w:val="fr-FR"/>
              </w:rPr>
              <w:t>intra</w:t>
            </w:r>
          </w:p>
        </w:tc>
      </w:tr>
      <w:tr w:rsidR="008F0F72"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C0C5E18" w:rsidR="008F0F72" w:rsidRPr="009C5807" w:rsidRDefault="008F0F72" w:rsidP="008F0F72">
            <w:pPr>
              <w:pStyle w:val="TAC"/>
              <w:rPr>
                <w:rFonts w:cs="Arial"/>
                <w:b/>
              </w:rPr>
            </w:pPr>
            <w:r>
              <w:rPr>
                <w:lang w:val="fr-FR"/>
              </w:rPr>
              <w:t>M</w:t>
            </w:r>
            <w:r>
              <w:rPr>
                <w:vertAlign w:val="subscript"/>
                <w:lang w:val="fr-FR"/>
              </w:rPr>
              <w:t>pss/sss_</w:t>
            </w:r>
            <w:r>
              <w:rPr>
                <w:vertAlign w:val="subscript"/>
                <w:lang w:val="fr-FR" w:eastAsia="zh-CN"/>
              </w:rPr>
              <w:t>with_ncsg</w:t>
            </w:r>
            <w:r>
              <w:rPr>
                <w:lang w:val="fr-FR"/>
              </w:rPr>
              <w:t xml:space="preserve"> x K</w:t>
            </w:r>
            <w:r>
              <w:rPr>
                <w:vertAlign w:val="subscript"/>
                <w:lang w:val="fr-FR" w:eastAsia="zh-CN"/>
              </w:rPr>
              <w:t>NCSG</w:t>
            </w:r>
            <w:r>
              <w:rPr>
                <w:rFonts w:cs="Arial"/>
                <w:lang w:val="fr-FR"/>
              </w:rPr>
              <w:t xml:space="preserve"> x max(measCycleSCell, </w:t>
            </w:r>
            <w:r>
              <w:rPr>
                <w:rFonts w:cs="Arial"/>
                <w:lang w:val="fr-FR" w:eastAsia="zh-CN"/>
              </w:rPr>
              <w:t xml:space="preserve">VIRP, </w:t>
            </w:r>
            <w:r>
              <w:rPr>
                <w:rFonts w:cs="Arial"/>
                <w:lang w:val="fr-FR"/>
              </w:rPr>
              <w:t xml:space="preserve">1.5xDRX cycle) x </w:t>
            </w:r>
            <w:r>
              <w:rPr>
                <w:lang w:val="fr-FR"/>
              </w:rPr>
              <w:t>CSSF</w:t>
            </w:r>
            <w:r>
              <w:rPr>
                <w:vertAlign w:val="subscript"/>
                <w:lang w:val="fr-FR"/>
              </w:rPr>
              <w:t>intra</w:t>
            </w:r>
          </w:p>
        </w:tc>
      </w:tr>
      <w:tr w:rsidR="008F0F72"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E118A6F" w:rsidR="008F0F72" w:rsidRPr="009C5807" w:rsidRDefault="008F0F72" w:rsidP="008F0F72">
            <w:pPr>
              <w:pStyle w:val="TAC"/>
              <w:rPr>
                <w:rFonts w:cs="Arial"/>
              </w:rPr>
            </w:pPr>
            <w:r>
              <w:rPr>
                <w:lang w:val="fr-FR"/>
              </w:rPr>
              <w:t>M</w:t>
            </w:r>
            <w:r>
              <w:rPr>
                <w:vertAlign w:val="subscript"/>
                <w:lang w:val="fr-FR"/>
              </w:rPr>
              <w:t>pss/sss_</w:t>
            </w:r>
            <w:r>
              <w:rPr>
                <w:vertAlign w:val="subscript"/>
                <w:lang w:val="fr-FR" w:eastAsia="zh-CN"/>
              </w:rPr>
              <w:t>with_ncsg</w:t>
            </w:r>
            <w:r>
              <w:rPr>
                <w:lang w:val="fr-FR"/>
              </w:rPr>
              <w:t xml:space="preserve"> x K</w:t>
            </w:r>
            <w:r>
              <w:rPr>
                <w:vertAlign w:val="subscript"/>
                <w:lang w:val="fr-FR" w:eastAsia="zh-CN"/>
              </w:rPr>
              <w:t>NCSG</w:t>
            </w:r>
            <w:r>
              <w:rPr>
                <w:rFonts w:cs="Arial"/>
                <w:lang w:val="fr-FR"/>
              </w:rPr>
              <w:t xml:space="preserve"> x max(measCycleSCell,</w:t>
            </w:r>
            <w:r>
              <w:rPr>
                <w:rFonts w:cs="Arial"/>
                <w:lang w:val="fr-FR" w:eastAsia="zh-CN"/>
              </w:rPr>
              <w:t xml:space="preserve"> VIRP,</w:t>
            </w:r>
            <w:r>
              <w:rPr>
                <w:rFonts w:cs="Arial"/>
                <w:lang w:val="fr-FR"/>
              </w:rPr>
              <w:t xml:space="preserve"> DRX cycle) x </w:t>
            </w:r>
            <w:r>
              <w:rPr>
                <w:lang w:val="fr-FR"/>
              </w:rPr>
              <w:t>CSSF</w:t>
            </w:r>
            <w:r>
              <w:rPr>
                <w:vertAlign w:val="subscript"/>
                <w:lang w:val="fr-FR"/>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1E50D7">
        <w:t>-</w:t>
      </w:r>
      <w:r>
        <w:rPr>
          <w:rFonts w:hint="eastAsia"/>
          <w:lang w:eastAsia="zh-CN"/>
        </w:rPr>
        <w:t>6</w:t>
      </w:r>
      <w:r w:rsidRPr="009C5807">
        <w:t xml:space="preserve">: Time period for time index detection </w:t>
      </w:r>
      <w:r>
        <w:rPr>
          <w:rFonts w:hint="eastAsia"/>
          <w:lang w:eastAsia="zh-CN"/>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8F0F72"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0888D951" w:rsidR="008F0F72" w:rsidRPr="009C5807" w:rsidRDefault="008F0F72" w:rsidP="008F0F72">
            <w:pPr>
              <w:pStyle w:val="TAC"/>
            </w:pPr>
            <w:r>
              <w:rPr>
                <w:lang w:val="fr-FR"/>
              </w:rPr>
              <w:t>3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8F0F72"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66CA568" w:rsidR="008F0F72" w:rsidRPr="009C5807" w:rsidRDefault="008F0F72" w:rsidP="008F0F72">
            <w:pPr>
              <w:pStyle w:val="TAC"/>
              <w:rPr>
                <w:b/>
              </w:rPr>
            </w:pPr>
            <w:r>
              <w:rPr>
                <w:lang w:val="fr-FR"/>
              </w:rPr>
              <w:t>3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8F0F72"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4B254D82" w:rsidR="008F0F72" w:rsidRPr="009C5807" w:rsidRDefault="008F0F72" w:rsidP="008F0F72">
            <w:pPr>
              <w:pStyle w:val="TAC"/>
            </w:pPr>
            <w:r>
              <w:rPr>
                <w:lang w:val="fr-FR"/>
              </w:rPr>
              <w:t>3 x K</w:t>
            </w:r>
            <w:r>
              <w:rPr>
                <w:vertAlign w:val="subscript"/>
                <w:lang w:val="fr-FR" w:eastAsia="zh-CN"/>
              </w:rPr>
              <w:t>NCSG</w:t>
            </w:r>
            <w:r>
              <w:rPr>
                <w:lang w:val="fr-FR"/>
              </w:rPr>
              <w:t xml:space="preserve"> x max(measCycleSCell, </w:t>
            </w:r>
            <w:r>
              <w:rPr>
                <w:lang w:val="fr-FR" w:eastAsia="zh-CN"/>
              </w:rPr>
              <w:t>VIRP,</w:t>
            </w:r>
            <w:r>
              <w:rPr>
                <w:lang w:val="fr-FR"/>
              </w:rPr>
              <w:t>DRX cycle) x CSSF</w:t>
            </w:r>
            <w:r>
              <w:rPr>
                <w:vertAlign w:val="subscript"/>
                <w:lang w:val="fr-FR"/>
              </w:rPr>
              <w:t>intra</w:t>
            </w:r>
          </w:p>
        </w:tc>
      </w:tr>
    </w:tbl>
    <w:p w14:paraId="6B7C20C9" w14:textId="77777777" w:rsidR="00656DE5" w:rsidRPr="001C1418" w:rsidRDefault="00656DE5" w:rsidP="00656DE5">
      <w:pPr>
        <w:rPr>
          <w:lang w:eastAsia="zh-CN"/>
        </w:rPr>
      </w:pPr>
    </w:p>
    <w:p w14:paraId="1402B1D0"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2</w:t>
      </w:r>
      <w:r w:rsidRPr="009C5807">
        <w:tab/>
      </w:r>
      <w:r>
        <w:rPr>
          <w:rFonts w:hint="eastAsia"/>
          <w:lang w:eastAsia="zh-CN"/>
        </w:rPr>
        <w:t>Measurement period</w:t>
      </w:r>
    </w:p>
    <w:p w14:paraId="466C3687" w14:textId="77777777" w:rsidR="00656DE5" w:rsidRPr="00885B37" w:rsidRDefault="00656DE5" w:rsidP="00656DE5">
      <w:pPr>
        <w:rPr>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rsidRPr="009C5807">
        <w:t>he measurement period</w:t>
      </w:r>
      <w:r>
        <w:t xml:space="preserve">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Pr>
        <w:rPr>
          <w:lang w:eastAsia="zh-CN"/>
        </w:rPr>
      </w:pPr>
    </w:p>
    <w:p w14:paraId="4AABC42F"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1</w:t>
      </w:r>
      <w:r w:rsidRPr="009C5807">
        <w:t xml:space="preserve">: Measurement period for intra-frequency measurements with </w:t>
      </w:r>
      <w:r>
        <w:rPr>
          <w:rFonts w:hint="eastAsia"/>
          <w:lang w:eastAsia="zh-CN"/>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286180E" w:rsidR="00CD34D7" w:rsidRPr="009C5807" w:rsidRDefault="00CD34D7" w:rsidP="00CD34D7">
            <w:pPr>
              <w:pStyle w:val="TAC"/>
            </w:pPr>
            <w:r>
              <w:rPr>
                <w:lang w:val="fr-FR"/>
              </w:rPr>
              <w:t>max(200ms, 5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CD34D7"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E4E0C97" w:rsidR="00CD34D7" w:rsidRPr="009C5807" w:rsidRDefault="00CD34D7" w:rsidP="00CD34D7">
            <w:pPr>
              <w:pStyle w:val="TAC"/>
              <w:rPr>
                <w:b/>
              </w:rPr>
            </w:pPr>
            <w:r>
              <w:rPr>
                <w:lang w:val="fr-FR"/>
              </w:rPr>
              <w:t>max(200ms, ceil(1.5x 5 x K</w:t>
            </w:r>
            <w:r>
              <w:rPr>
                <w:vertAlign w:val="subscript"/>
                <w:lang w:val="fr-FR" w:eastAsia="zh-CN"/>
              </w:rPr>
              <w:t>NCSG</w:t>
            </w:r>
            <w:r>
              <w:rPr>
                <w:lang w:val="fr-FR"/>
              </w:rPr>
              <w:t>) x max(</w:t>
            </w:r>
            <w:r>
              <w:rPr>
                <w:lang w:val="fr-FR" w:eastAsia="zh-CN"/>
              </w:rPr>
              <w:t>VI</w:t>
            </w:r>
            <w:r>
              <w:rPr>
                <w:lang w:val="fr-FR"/>
              </w:rPr>
              <w:t>RP, SMTC period,DRX cycle))</w:t>
            </w:r>
            <w:r>
              <w:rPr>
                <w:vertAlign w:val="superscript"/>
                <w:lang w:val="fr-FR"/>
              </w:rPr>
              <w:t xml:space="preserve"> </w:t>
            </w:r>
            <w:r>
              <w:rPr>
                <w:lang w:val="fr-FR"/>
              </w:rPr>
              <w:t>x CSSF</w:t>
            </w:r>
            <w:r>
              <w:rPr>
                <w:vertAlign w:val="subscript"/>
                <w:lang w:val="fr-FR"/>
              </w:rPr>
              <w:t>intra</w:t>
            </w:r>
          </w:p>
        </w:tc>
      </w:tr>
      <w:tr w:rsidR="00CD34D7" w:rsidRPr="009C5807"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01238217" w:rsidR="00CD34D7" w:rsidRPr="009C5807" w:rsidRDefault="00CD34D7" w:rsidP="00CD34D7">
            <w:pPr>
              <w:pStyle w:val="TAC"/>
              <w:rPr>
                <w:b/>
              </w:rPr>
            </w:pPr>
            <w:r>
              <w:rPr>
                <w:lang w:val="fr-FR"/>
              </w:rPr>
              <w:t>5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bl>
    <w:p w14:paraId="2A712427" w14:textId="77777777" w:rsidR="00656DE5" w:rsidRPr="009C5807" w:rsidRDefault="00656DE5" w:rsidP="00656DE5"/>
    <w:p w14:paraId="5184C123"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2</w:t>
      </w:r>
      <w:r w:rsidRPr="009C5807">
        <w:t xml:space="preserve">: Measurement period for intra-frequency measurements with </w:t>
      </w:r>
      <w:r>
        <w:rPr>
          <w:rFonts w:hint="eastAsia"/>
          <w:lang w:eastAsia="zh-CN"/>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11B349FC" w:rsidR="00CD34D7" w:rsidRPr="009C5807" w:rsidRDefault="00CD34D7" w:rsidP="00CD34D7">
            <w:pPr>
              <w:pStyle w:val="TAC"/>
            </w:pPr>
            <w:r>
              <w:rPr>
                <w:lang w:val="fr-FR"/>
              </w:rPr>
              <w:t>max(400ms, M</w:t>
            </w:r>
            <w:r>
              <w:rPr>
                <w:vertAlign w:val="subscript"/>
                <w:lang w:val="fr-FR"/>
              </w:rPr>
              <w:t>meas_period 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SMTC period)) x CSSF</w:t>
            </w:r>
            <w:r>
              <w:rPr>
                <w:vertAlign w:val="subscript"/>
                <w:lang w:val="fr-FR"/>
              </w:rPr>
              <w:t>intra</w:t>
            </w:r>
          </w:p>
        </w:tc>
      </w:tr>
      <w:tr w:rsidR="00CD34D7"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3403E05C" w:rsidR="00CD34D7" w:rsidRPr="009C5807" w:rsidRDefault="00CD34D7" w:rsidP="00CD34D7">
            <w:pPr>
              <w:pStyle w:val="TAC"/>
              <w:rPr>
                <w:b/>
              </w:rPr>
            </w:pPr>
            <w:r>
              <w:rPr>
                <w:lang w:val="fr-FR"/>
              </w:rPr>
              <w:t>max(400ms, ceil(1.5 x M</w:t>
            </w:r>
            <w:r>
              <w:rPr>
                <w:vertAlign w:val="subscript"/>
                <w:lang w:val="fr-FR"/>
              </w:rPr>
              <w:t>meas_period with_gaps</w:t>
            </w:r>
            <w:r>
              <w:rPr>
                <w:vertAlign w:val="subscript"/>
                <w:lang w:val="fr-FR" w:eastAsia="zh-CN"/>
              </w:rPr>
              <w:t xml:space="preserve"> </w:t>
            </w:r>
            <w:r>
              <w:rPr>
                <w:lang w:val="fr-FR"/>
              </w:rPr>
              <w:t>x K</w:t>
            </w:r>
            <w:r>
              <w:rPr>
                <w:vertAlign w:val="subscript"/>
                <w:lang w:val="fr-FR" w:eastAsia="zh-CN"/>
              </w:rPr>
              <w:t>NCSG</w:t>
            </w:r>
            <w:r>
              <w:rPr>
                <w:lang w:val="fr-FR"/>
              </w:rPr>
              <w:t>) x max(</w:t>
            </w:r>
            <w:r>
              <w:rPr>
                <w:lang w:val="fr-FR" w:eastAsia="zh-CN"/>
              </w:rPr>
              <w:t>VI</w:t>
            </w:r>
            <w:r>
              <w:rPr>
                <w:lang w:val="fr-FR"/>
              </w:rPr>
              <w:t>RP, SMTC period, DRX cycle))</w:t>
            </w:r>
            <w:r>
              <w:rPr>
                <w:vertAlign w:val="superscript"/>
                <w:lang w:val="fr-FR"/>
              </w:rPr>
              <w:t xml:space="preserve"> Note 1</w:t>
            </w:r>
            <w:r>
              <w:rPr>
                <w:lang w:val="fr-FR"/>
              </w:rPr>
              <w:t xml:space="preserve"> x CSSF</w:t>
            </w:r>
            <w:r>
              <w:rPr>
                <w:vertAlign w:val="subscript"/>
                <w:lang w:val="fr-FR"/>
              </w:rPr>
              <w:t>intra</w:t>
            </w:r>
          </w:p>
        </w:tc>
      </w:tr>
      <w:tr w:rsidR="00CD34D7"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3BE24D31" w:rsidR="00CD34D7" w:rsidRPr="009C5807" w:rsidRDefault="00CD34D7" w:rsidP="00CD34D7">
            <w:pPr>
              <w:pStyle w:val="TAC"/>
              <w:rPr>
                <w:b/>
              </w:rPr>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bl>
    <w:p w14:paraId="1915FB99" w14:textId="77777777" w:rsidR="00656DE5" w:rsidRPr="009C5807" w:rsidRDefault="00656DE5" w:rsidP="00311576">
      <w:pPr>
        <w:rPr>
          <w:lang w:eastAsia="zh-CN"/>
        </w:rPr>
      </w:pPr>
    </w:p>
    <w:p w14:paraId="7B61E1D0"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3</w:t>
      </w:r>
      <w:r w:rsidRPr="009C5807">
        <w:t xml:space="preserve">: </w:t>
      </w:r>
      <w:r>
        <w:t xml:space="preserve">Measurement period </w:t>
      </w:r>
      <w:r>
        <w:rPr>
          <w:rFonts w:hint="eastAsia"/>
          <w:lang w:eastAsia="zh-CN"/>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4391D0D0" w:rsidR="00CD34D7" w:rsidRPr="009C5807" w:rsidRDefault="00CD34D7" w:rsidP="00CD34D7">
            <w:pPr>
              <w:pStyle w:val="TAC"/>
            </w:pPr>
            <w:r>
              <w:rPr>
                <w:lang w:val="fr-FR"/>
              </w:rPr>
              <w:t>max(200ms, 5 x K</w:t>
            </w:r>
            <w:r>
              <w:rPr>
                <w:vertAlign w:val="subscript"/>
                <w:lang w:val="fr-FR" w:eastAsia="zh-CN"/>
              </w:rPr>
              <w:t>NCSG</w:t>
            </w:r>
            <w:r>
              <w:rPr>
                <w:lang w:val="fr-FR"/>
              </w:rPr>
              <w:t xml:space="preserve"> x max(</w:t>
            </w:r>
            <w:r>
              <w:rPr>
                <w:lang w:val="fr-FR" w:eastAsia="zh-CN"/>
              </w:rPr>
              <w:t>VI</w:t>
            </w:r>
            <w:r>
              <w:rPr>
                <w:lang w:val="fr-FR"/>
              </w:rPr>
              <w:t xml:space="preserve">RP, SMTC period)) </w:t>
            </w:r>
            <w:r>
              <w:rPr>
                <w:rFonts w:eastAsia="DengXian"/>
                <w:vertAlign w:val="superscript"/>
                <w:lang w:val="fr-FR" w:eastAsia="zh-CN"/>
              </w:rPr>
              <w:t>Note 1</w:t>
            </w:r>
            <w:r>
              <w:rPr>
                <w:lang w:val="fr-FR"/>
              </w:rPr>
              <w:t xml:space="preserve"> x CSSF</w:t>
            </w:r>
            <w:r>
              <w:rPr>
                <w:vertAlign w:val="subscript"/>
                <w:lang w:val="fr-FR"/>
              </w:rPr>
              <w:t>intra</w:t>
            </w:r>
          </w:p>
        </w:tc>
      </w:tr>
      <w:tr w:rsidR="00CD34D7"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CD34D7" w:rsidRPr="009C5807" w:rsidRDefault="00CD34D7" w:rsidP="00CD34D7">
            <w:pPr>
              <w:pStyle w:val="TAC"/>
            </w:pPr>
            <w:r w:rsidRPr="009C5807">
              <w:t>DRX cycle</w:t>
            </w:r>
            <w:r w:rsidRPr="009C5807">
              <w:rPr>
                <w:rFonts w:hint="eastAsia"/>
                <w:lang w:val="en-US"/>
              </w:rPr>
              <w:t>≤</w:t>
            </w:r>
            <w:r w:rsidRPr="009C5807">
              <w:t xml:space="preserve"> </w:t>
            </w:r>
            <w:r w:rsidRPr="009C5807">
              <w:rPr>
                <w:rFonts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66E18238" w:rsidR="00CD34D7" w:rsidRPr="009C5807" w:rsidRDefault="00CD34D7" w:rsidP="00CD34D7">
            <w:pPr>
              <w:pStyle w:val="TAC"/>
              <w:rPr>
                <w:b/>
              </w:rPr>
            </w:pPr>
            <w:r>
              <w:rPr>
                <w:lang w:val="fr-FR"/>
              </w:rPr>
              <w:t>max(200ms, ceil(</w:t>
            </w:r>
            <w:r>
              <w:rPr>
                <w:rFonts w:eastAsia="DengXian"/>
                <w:lang w:val="fr-FR" w:eastAsia="zh-CN"/>
              </w:rPr>
              <w:t>M2</w:t>
            </w:r>
            <w:r>
              <w:rPr>
                <w:rFonts w:eastAsia="DengXian"/>
                <w:vertAlign w:val="superscript"/>
                <w:lang w:val="fr-FR" w:eastAsia="zh-CN"/>
              </w:rPr>
              <w:t xml:space="preserve">Note 2 </w:t>
            </w:r>
            <w:r>
              <w:rPr>
                <w:lang w:val="fr-FR"/>
              </w:rPr>
              <w:t>x 5 x K</w:t>
            </w:r>
            <w:r>
              <w:rPr>
                <w:vertAlign w:val="subscript"/>
                <w:lang w:val="fr-FR" w:eastAsia="zh-CN"/>
              </w:rPr>
              <w:t>NCSG</w:t>
            </w:r>
            <w:r>
              <w:rPr>
                <w:lang w:val="fr-FR"/>
              </w:rPr>
              <w:t>) x max(</w:t>
            </w:r>
            <w:r>
              <w:rPr>
                <w:lang w:val="fr-FR" w:eastAsia="zh-CN"/>
              </w:rPr>
              <w:t>VI</w:t>
            </w:r>
            <w:r>
              <w:rPr>
                <w:lang w:val="fr-FR"/>
              </w:rPr>
              <w:t>RP, SMTC period,DRX cycle)) x CSSF</w:t>
            </w:r>
            <w:r>
              <w:rPr>
                <w:vertAlign w:val="subscript"/>
                <w:lang w:val="fr-FR"/>
              </w:rPr>
              <w:t>intra</w:t>
            </w:r>
          </w:p>
        </w:tc>
      </w:tr>
      <w:tr w:rsidR="00CD34D7" w:rsidRPr="00C1418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CD34D7" w:rsidRPr="009C5807" w:rsidRDefault="00CD34D7" w:rsidP="00CD34D7">
            <w:pPr>
              <w:pStyle w:val="TAC"/>
            </w:pPr>
            <w:r w:rsidRPr="009C5807">
              <w:rPr>
                <w:rFonts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5B954E68" w:rsidR="00CD34D7" w:rsidRPr="007C55F6" w:rsidRDefault="00CD34D7" w:rsidP="00CD34D7">
            <w:pPr>
              <w:pStyle w:val="TAC"/>
              <w:rPr>
                <w:lang w:val="fr-FR"/>
              </w:rPr>
            </w:pPr>
            <w:r>
              <w:rPr>
                <w:lang w:val="fr-FR"/>
              </w:rPr>
              <w:t>max(200ms, ceil(</w:t>
            </w:r>
            <w:r>
              <w:rPr>
                <w:rFonts w:eastAsia="DengXian"/>
                <w:lang w:val="fr-FR" w:eastAsia="zh-CN"/>
              </w:rPr>
              <w:t>M2</w:t>
            </w:r>
            <w:r>
              <w:rPr>
                <w:rFonts w:eastAsia="DengXian"/>
                <w:vertAlign w:val="superscript"/>
                <w:lang w:val="fr-FR" w:eastAsia="zh-CN"/>
              </w:rPr>
              <w:t xml:space="preserve">Note 2 </w:t>
            </w:r>
            <w:r>
              <w:rPr>
                <w:lang w:val="fr-FR"/>
              </w:rPr>
              <w:t xml:space="preserve">x </w:t>
            </w:r>
            <w:r>
              <w:rPr>
                <w:rFonts w:eastAsia="DengXian"/>
                <w:lang w:val="fr-FR" w:eastAsia="zh-CN"/>
              </w:rPr>
              <w:t>4</w:t>
            </w:r>
            <w:r>
              <w:rPr>
                <w:lang w:val="fr-FR"/>
              </w:rPr>
              <w:t xml:space="preserve"> x K</w:t>
            </w:r>
            <w:r>
              <w:rPr>
                <w:vertAlign w:val="subscript"/>
                <w:lang w:val="fr-FR" w:eastAsia="zh-CN"/>
              </w:rPr>
              <w:t>NCSG</w:t>
            </w:r>
            <w:r>
              <w:rPr>
                <w:lang w:val="fr-FR"/>
              </w:rPr>
              <w:t>) x max(</w:t>
            </w:r>
            <w:r>
              <w:rPr>
                <w:lang w:val="fr-FR" w:eastAsia="zh-CN"/>
              </w:rPr>
              <w:t>VI</w:t>
            </w:r>
            <w:r>
              <w:rPr>
                <w:lang w:val="fr-FR"/>
              </w:rPr>
              <w:t>RP,</w:t>
            </w:r>
            <w:r>
              <w:rPr>
                <w:rFonts w:eastAsia="DengXian"/>
                <w:lang w:val="fr-FR" w:eastAsia="zh-CN"/>
              </w:rPr>
              <w:t xml:space="preserve"> </w:t>
            </w:r>
            <w:r>
              <w:rPr>
                <w:lang w:val="fr-FR"/>
              </w:rPr>
              <w:t>DRX cycle)) x CSSF</w:t>
            </w:r>
            <w:r>
              <w:rPr>
                <w:vertAlign w:val="subscript"/>
                <w:lang w:val="fr-FR"/>
              </w:rPr>
              <w:t>intra</w:t>
            </w:r>
          </w:p>
        </w:tc>
      </w:tr>
      <w:tr w:rsidR="00CD34D7" w:rsidRPr="00C1418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05F08654" w:rsidR="00CD34D7" w:rsidRPr="007C55F6" w:rsidRDefault="00CD34D7" w:rsidP="00CD34D7">
            <w:pPr>
              <w:pStyle w:val="TAC"/>
              <w:rPr>
                <w:b/>
                <w:lang w:val="fr-FR"/>
              </w:rPr>
            </w:pPr>
            <w:r>
              <w:rPr>
                <w:rFonts w:eastAsia="DengXian"/>
                <w:lang w:val="fr-FR" w:eastAsia="zh-CN"/>
              </w:rPr>
              <w:t>Y</w:t>
            </w:r>
            <w:r>
              <w:rPr>
                <w:vertAlign w:val="superscript"/>
                <w:lang w:val="fr-FR"/>
              </w:rPr>
              <w:t xml:space="preserve"> Note 3</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rPr>
                <w:lang w:eastAsia="zh-CN"/>
              </w:rPr>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lang w:eastAsia="zh-CN"/>
              </w:rPr>
            </w:pPr>
            <w:r w:rsidRPr="009C5807">
              <w:rPr>
                <w:rFonts w:hint="eastAsia"/>
                <w:lang w:eastAsia="zh-CN"/>
              </w:rPr>
              <w:t>NOTE 2:</w:t>
            </w:r>
            <w:r w:rsidRPr="009C5807">
              <w:tab/>
            </w:r>
            <w:r w:rsidRPr="009C5807">
              <w:rPr>
                <w:snapToGrid w:val="0"/>
                <w:lang w:eastAsia="zh-CN"/>
              </w:rPr>
              <w:t xml:space="preserve">M2 = 1.5 if SMTC periodicity &gt; </w:t>
            </w:r>
            <w:r w:rsidRPr="009C5807">
              <w:rPr>
                <w:rFonts w:hint="eastAsia"/>
                <w:snapToGrid w:val="0"/>
                <w:lang w:eastAsia="zh-CN"/>
              </w:rPr>
              <w:t>4</w:t>
            </w:r>
            <w:r w:rsidRPr="009C5807">
              <w:rPr>
                <w:snapToGrid w:val="0"/>
                <w:lang w:eastAsia="zh-CN"/>
              </w:rPr>
              <w:t>0 ms</w:t>
            </w:r>
            <w:r w:rsidRPr="009C5807">
              <w:rPr>
                <w:rFonts w:hint="eastAsia"/>
                <w:snapToGrid w:val="0"/>
                <w:lang w:eastAsia="zh-CN"/>
              </w:rPr>
              <w:t>,</w:t>
            </w:r>
            <w:r w:rsidRPr="009C5807">
              <w:rPr>
                <w:snapToGrid w:val="0"/>
                <w:lang w:eastAsia="zh-CN"/>
              </w:rPr>
              <w:t xml:space="preserve"> otherwise M2=1</w:t>
            </w:r>
          </w:p>
          <w:p w14:paraId="399BCD87" w14:textId="77777777" w:rsidR="00656DE5" w:rsidRDefault="00656DE5" w:rsidP="00777D2D">
            <w:pPr>
              <w:pStyle w:val="TAN"/>
              <w:rPr>
                <w:lang w:eastAsia="zh-CN"/>
              </w:rPr>
            </w:pPr>
            <w:r w:rsidRPr="009C5807">
              <w:t>NOTE 3:</w:t>
            </w:r>
            <w:r w:rsidRPr="009C5807">
              <w:tab/>
            </w:r>
            <w:r w:rsidRPr="009C5807">
              <w:rPr>
                <w:lang w:eastAsia="zh-CN"/>
              </w:rPr>
              <w:t>Y=3 when SMTC &lt;= 40ms, Y=5 when SMTC &gt; 40ms</w:t>
            </w:r>
          </w:p>
          <w:p w14:paraId="29288DCF" w14:textId="77777777" w:rsidR="00656DE5" w:rsidRPr="009C5807" w:rsidRDefault="00656DE5" w:rsidP="00777D2D">
            <w:pPr>
              <w:pStyle w:val="TAN"/>
            </w:pPr>
            <w:r>
              <w:t>NOTE 4:</w:t>
            </w:r>
            <w:r w:rsidRPr="009C5807">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Pr>
        <w:rPr>
          <w:lang w:eastAsia="zh-CN"/>
        </w:rPr>
      </w:pPr>
    </w:p>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1759EFDD" w:rsidR="00CD34D7" w:rsidRPr="009C5807" w:rsidRDefault="00CD34D7" w:rsidP="00CD34D7">
            <w:pPr>
              <w:pStyle w:val="TAC"/>
            </w:pPr>
            <w:r>
              <w:rPr>
                <w:lang w:val="fr-FR"/>
              </w:rPr>
              <w:t>5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CD34D7"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7909439" w:rsidR="00CD34D7" w:rsidRPr="009C5807" w:rsidRDefault="00CD34D7" w:rsidP="00CD34D7">
            <w:pPr>
              <w:pStyle w:val="TAC"/>
              <w:rPr>
                <w:b/>
              </w:rPr>
            </w:pPr>
            <w:r>
              <w:rPr>
                <w:lang w:val="fr-FR"/>
              </w:rPr>
              <w:t>5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CD34D7"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CD34D7" w:rsidRPr="009C5807" w:rsidRDefault="00CD34D7" w:rsidP="00CD34D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07BE1D96" w:rsidR="00CD34D7" w:rsidRPr="009C5807" w:rsidRDefault="00CD34D7" w:rsidP="00CD34D7">
            <w:pPr>
              <w:pStyle w:val="TAC"/>
            </w:pPr>
            <w:r>
              <w:rPr>
                <w:lang w:val="fr-FR"/>
              </w:rPr>
              <w:t>5 x K</w:t>
            </w:r>
            <w:r>
              <w:rPr>
                <w:vertAlign w:val="subscript"/>
                <w:lang w:val="fr-FR" w:eastAsia="zh-CN"/>
              </w:rPr>
              <w:t>NCSG</w:t>
            </w:r>
            <w:r>
              <w:rPr>
                <w:lang w:val="fr-FR"/>
              </w:rPr>
              <w:t xml:space="preserve"> x max(measCycleSCell, </w:t>
            </w:r>
            <w:r>
              <w:rPr>
                <w:lang w:val="fr-FR" w:eastAsia="zh-CN"/>
              </w:rPr>
              <w:t xml:space="preserve">VIRP, </w:t>
            </w:r>
            <w:r>
              <w:rPr>
                <w:lang w:val="fr-FR"/>
              </w:rPr>
              <w:t>DRX cycle) x CSSF</w:t>
            </w:r>
            <w:r>
              <w:rPr>
                <w:vertAlign w:val="subscript"/>
                <w:lang w:val="fr-FR"/>
              </w:rPr>
              <w:t>intra</w:t>
            </w:r>
          </w:p>
        </w:tc>
      </w:tr>
    </w:tbl>
    <w:p w14:paraId="7A6D2854" w14:textId="77777777" w:rsidR="00656DE5" w:rsidRPr="00E078E3" w:rsidRDefault="00656DE5" w:rsidP="00656DE5">
      <w:pPr>
        <w:rPr>
          <w:color w:val="000000"/>
          <w:lang w:eastAsia="zh-CN"/>
        </w:rPr>
      </w:pPr>
    </w:p>
    <w:p w14:paraId="48B124F0" w14:textId="4D6A4606" w:rsidR="00656DE5" w:rsidRPr="009C5807" w:rsidRDefault="00620F6C" w:rsidP="00656DE5">
      <w:pPr>
        <w:keepNext/>
        <w:keepLines/>
        <w:spacing w:before="60"/>
        <w:jc w:val="cente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CD34D7"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5A990F2F" w:rsidR="00CD34D7" w:rsidRPr="009C5807" w:rsidRDefault="00CD34D7" w:rsidP="00CD34D7">
            <w:pPr>
              <w:pStyle w:val="TAC"/>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w:t>
            </w:r>
            <w:r>
              <w:rPr>
                <w:lang w:val="fr-FR" w:eastAsia="zh-CN"/>
              </w:rPr>
              <w:t>max(</w:t>
            </w:r>
            <w:r>
              <w:rPr>
                <w:lang w:val="fr-FR"/>
              </w:rPr>
              <w:t>measCycleSCell</w:t>
            </w:r>
            <w:r>
              <w:rPr>
                <w:lang w:val="fr-FR" w:eastAsia="zh-CN"/>
              </w:rPr>
              <w:t>, VIRP)</w:t>
            </w:r>
            <w:r>
              <w:rPr>
                <w:lang w:val="fr-FR"/>
              </w:rPr>
              <w:t xml:space="preserve"> x CSSF</w:t>
            </w:r>
            <w:r>
              <w:rPr>
                <w:vertAlign w:val="subscript"/>
                <w:lang w:val="fr-FR"/>
              </w:rPr>
              <w:t>intra</w:t>
            </w:r>
          </w:p>
        </w:tc>
      </w:tr>
      <w:tr w:rsidR="00CD34D7"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37E364CB" w:rsidR="00CD34D7" w:rsidRPr="009C5807" w:rsidRDefault="00CD34D7" w:rsidP="00CD34D7">
            <w:pPr>
              <w:pStyle w:val="TAC"/>
              <w:rPr>
                <w:b/>
              </w:rPr>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CD34D7"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CD34D7" w:rsidRPr="009C5807" w:rsidRDefault="00CD34D7" w:rsidP="00CD34D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43DE8805" w:rsidR="00CD34D7" w:rsidRPr="009C5807" w:rsidRDefault="00CD34D7" w:rsidP="00CD34D7">
            <w:pPr>
              <w:pStyle w:val="TAC"/>
            </w:pPr>
            <w:r>
              <w:rPr>
                <w:lang w:val="fr-FR"/>
              </w:rPr>
              <w:t>M</w:t>
            </w:r>
            <w:r>
              <w:rPr>
                <w:vertAlign w:val="subscript"/>
                <w:lang w:val="fr-FR"/>
              </w:rPr>
              <w:t>meas_period with_gaps</w:t>
            </w:r>
            <w:r>
              <w:rPr>
                <w:lang w:val="fr-FR"/>
              </w:rPr>
              <w:t xml:space="preserve"> x K</w:t>
            </w:r>
            <w:r>
              <w:rPr>
                <w:vertAlign w:val="subscript"/>
                <w:lang w:val="fr-FR" w:eastAsia="zh-CN"/>
              </w:rPr>
              <w:t>NCSG</w:t>
            </w:r>
            <w:r>
              <w:rPr>
                <w:lang w:val="fr-FR"/>
              </w:rPr>
              <w:t xml:space="preserve"> x max(measCycleSCell, </w:t>
            </w:r>
            <w:r>
              <w:rPr>
                <w:lang w:val="fr-FR" w:eastAsia="zh-CN"/>
              </w:rPr>
              <w:t xml:space="preserve">VIRP, </w:t>
            </w:r>
            <w:r>
              <w:rPr>
                <w:lang w:val="fr-FR"/>
              </w:rPr>
              <w:t>DRX cycle) x CSSF</w:t>
            </w:r>
            <w:r>
              <w:rPr>
                <w:vertAlign w:val="subscript"/>
                <w:lang w:val="fr-FR"/>
              </w:rPr>
              <w:t>intra</w:t>
            </w:r>
          </w:p>
        </w:tc>
      </w:tr>
    </w:tbl>
    <w:p w14:paraId="145F5F9C" w14:textId="77777777" w:rsidR="00656DE5" w:rsidRDefault="00656DE5" w:rsidP="00656DE5">
      <w:pPr>
        <w:rPr>
          <w:lang w:eastAsia="zh-CN"/>
        </w:rPr>
      </w:pPr>
    </w:p>
    <w:p w14:paraId="29E3AA8F" w14:textId="77777777" w:rsidR="00656DE5" w:rsidRPr="00814940" w:rsidRDefault="00656DE5" w:rsidP="00656DE5">
      <w:pPr>
        <w:pStyle w:val="NO"/>
        <w:rPr>
          <w:lang w:eastAsia="zh-CN"/>
        </w:rPr>
      </w:pPr>
      <w:r>
        <w:rPr>
          <w:rFonts w:hint="eastAsia"/>
          <w:lang w:eastAsia="zh-CN"/>
        </w:rPr>
        <w:t xml:space="preserve">Note: </w:t>
      </w:r>
      <w:r>
        <w:rPr>
          <w:lang w:eastAsia="zh-CN"/>
        </w:rPr>
        <w:tab/>
      </w:r>
      <w:r>
        <w:rPr>
          <w:rFonts w:hint="eastAsia"/>
          <w:lang w:eastAsia="zh-CN"/>
        </w:rPr>
        <w:t>R</w:t>
      </w:r>
      <w:r>
        <w:rPr>
          <w:lang w:eastAsia="zh-CN"/>
        </w:rPr>
        <w:t>equirements for measurement on deactivated SCC in this clause do not apply</w:t>
      </w:r>
      <w:r w:rsidRPr="00DC10EE">
        <w:rPr>
          <w:lang w:eastAsia="zh-CN"/>
        </w:rPr>
        <w:t xml:space="preserve"> if SMTC </w:t>
      </w:r>
      <w:r>
        <w:rPr>
          <w:lang w:eastAsia="zh-CN"/>
        </w:rPr>
        <w:t xml:space="preserve">on the deactivated SCC </w:t>
      </w:r>
      <w:r w:rsidRPr="00DC10EE">
        <w:rPr>
          <w:lang w:eastAsia="zh-CN"/>
        </w:rPr>
        <w:t>is fully non-overlapped with NCSG, and the requirements</w:t>
      </w:r>
      <w:r>
        <w:rPr>
          <w:lang w:eastAsia="zh-CN"/>
        </w:rPr>
        <w:t xml:space="preserve"> for measurement on deactivated SCC specified in clause 9.2.5</w:t>
      </w:r>
      <w:r w:rsidRPr="00DC10EE">
        <w:rPr>
          <w:lang w:eastAsia="zh-CN"/>
        </w:rPr>
        <w:t xml:space="preserve"> apply.</w:t>
      </w:r>
      <w:r>
        <w:rPr>
          <w:rFonts w:hint="eastAsia"/>
          <w:lang w:eastAsia="zh-CN"/>
        </w:rPr>
        <w:t xml:space="preserve"> </w:t>
      </w:r>
    </w:p>
    <w:p w14:paraId="5826E1B0" w14:textId="77777777" w:rsidR="00656DE5" w:rsidRDefault="00656DE5" w:rsidP="00656DE5">
      <w:pPr>
        <w:pStyle w:val="Heading4"/>
        <w:rPr>
          <w:noProof/>
        </w:rPr>
      </w:pPr>
      <w:r w:rsidRPr="009C5807">
        <w:t>9.2.</w:t>
      </w:r>
      <w:r>
        <w:rPr>
          <w:lang w:eastAsia="zh-CN"/>
        </w:rPr>
        <w:t>7</w:t>
      </w:r>
      <w:r w:rsidRPr="009C5807">
        <w:t>.</w:t>
      </w:r>
      <w:r>
        <w:rPr>
          <w:rFonts w:hint="eastAsia"/>
          <w:lang w:eastAsia="zh-CN"/>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pPr>
        <w:rPr>
          <w:lang w:eastAsia="zh-CN"/>
        </w:rPr>
      </w:pPr>
      <w:r w:rsidRPr="001254C4">
        <w:rPr>
          <w:lang w:eastAsia="zh-CN"/>
        </w:rPr>
        <w:t>When the intra-frequency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9.2A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2</w:t>
      </w:r>
      <w:r w:rsidRPr="001254C4">
        <w:rPr>
          <w:lang w:eastAsia="zh-CN"/>
        </w:rPr>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rPr>
          <w:lang w:eastAsia="zh-CN"/>
        </w:rPr>
      </w:pPr>
      <w:r w:rsidRPr="00AE3D2B">
        <w:t>-</w:t>
      </w:r>
      <w:r w:rsidRPr="00AE3D2B">
        <w:tab/>
        <w:t xml:space="preserve">the SSB is completely contained in the </w:t>
      </w:r>
      <w:r w:rsidRPr="00AE3D2B">
        <w:rPr>
          <w:lang w:eastAsia="zh-CN"/>
        </w:rPr>
        <w:t>active BWP</w:t>
      </w:r>
      <w:r w:rsidRPr="00AE3D2B">
        <w:t xml:space="preserve"> of the UE</w:t>
      </w:r>
      <w:r w:rsidRPr="00AE3D2B">
        <w:rPr>
          <w:lang w:eastAsia="zh-CN"/>
        </w:rPr>
        <w:t>, or</w:t>
      </w:r>
    </w:p>
    <w:p w14:paraId="60F7DDA8" w14:textId="77777777" w:rsidR="00AE3D2B" w:rsidRPr="00AE3D2B" w:rsidRDefault="00AE3D2B" w:rsidP="00AE3D2B">
      <w:pPr>
        <w:pStyle w:val="B10"/>
      </w:pPr>
      <w:r w:rsidRPr="00AE3D2B">
        <w:rPr>
          <w:lang w:eastAsia="zh-CN"/>
        </w:rPr>
        <w:t>-</w:t>
      </w:r>
      <w:r w:rsidRPr="00AE3D2B">
        <w:tab/>
        <w:t>the active downlink BWP is initial BWP</w:t>
      </w:r>
      <w:r w:rsidRPr="00AE3D2B">
        <w:rPr>
          <w:lang w:eastAsia="zh-CN"/>
        </w:rPr>
        <w:t>[3]</w:t>
      </w:r>
      <w:r w:rsidRPr="00AE3D2B">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rPr>
          <w:lang w:eastAsia="zh-CN"/>
        </w:rPr>
      </w:pPr>
      <w:r>
        <w:t>-</w:t>
      </w:r>
      <w:r>
        <w:tab/>
        <w:t>PCC</w:t>
      </w:r>
      <w:r>
        <w:rPr>
          <w:lang w:eastAsia="zh-CN"/>
        </w:rPr>
        <w:t xml:space="preserve"> when UE is configured with SA NR operation mode with PCC in the band; or</w:t>
      </w:r>
    </w:p>
    <w:p w14:paraId="123D6400" w14:textId="77777777" w:rsidR="0029346F" w:rsidRDefault="0029346F" w:rsidP="0029346F">
      <w:pPr>
        <w:pStyle w:val="B10"/>
        <w:rPr>
          <w:lang w:eastAsia="zh-CN"/>
        </w:rPr>
      </w:pPr>
      <w:r>
        <w:t>-</w:t>
      </w:r>
      <w:r>
        <w:tab/>
        <w:t>PSCC</w:t>
      </w:r>
      <w:r>
        <w:rPr>
          <w:lang w:eastAsia="zh-CN"/>
        </w:rPr>
        <w:t xml:space="preserve">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212FB99E"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30421212"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08233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08D3CD2A" w14:textId="77777777" w:rsidR="00871017" w:rsidRDefault="00871017" w:rsidP="00633785">
      <w:pPr>
        <w:rPr>
          <w:lang w:val="en-US" w:eastAsia="zh-CN"/>
        </w:rPr>
      </w:pPr>
      <w:r>
        <w:rPr>
          <w:lang w:val="en-US"/>
        </w:rPr>
        <w:t>For FR2-2</w:t>
      </w:r>
      <w:r>
        <w:rPr>
          <w:lang w:val="en-US" w:eastAsia="zh-CN"/>
        </w:rPr>
        <w:t>,</w:t>
      </w:r>
    </w:p>
    <w:p w14:paraId="4072849F" w14:textId="77777777" w:rsidR="00871017" w:rsidRDefault="00871017" w:rsidP="00891DB0">
      <w:pPr>
        <w:pStyle w:val="B10"/>
        <w:rPr>
          <w:lang w:val="en-US" w:eastAsia="zh-CN"/>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77777777" w:rsidR="00DC3A74" w:rsidRPr="006C4641" w:rsidRDefault="00DC3A74"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77777777"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77777777"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eastAsia="zh-CN"/>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lang w:eastAsia="zh-CN"/>
        </w:rPr>
        <w:t>deriveSSB-IndexFromCell</w:t>
      </w:r>
      <w:r>
        <w:rPr>
          <w:lang w:eastAsia="zh-CN"/>
        </w:rP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 xml:space="preserve">deriveSSB-IndexFromCell </w:t>
      </w:r>
      <w:r>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lang w:eastAsia="zh-CN"/>
        </w:rPr>
        <w:t>deriveSSB-IndexFromCell</w:t>
      </w:r>
      <w:r>
        <w:rPr>
          <w:lang w:eastAsia="zh-CN"/>
        </w:rP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deriveSSB-IndexFromCell</w:t>
      </w:r>
      <w:r>
        <w:rPr>
          <w:lang w:eastAsia="zh-CN"/>
        </w:rPr>
        <w:t xml:space="preserve"> is not enabled. If the high layer in TS 38.331 signaling of smtc2 is configured, the SMTC periodicity follows smtc2; Otherwise SMTC periodicity follows smtc1.</w:t>
      </w:r>
    </w:p>
    <w:p w14:paraId="59ACB9F0" w14:textId="01E2F25E" w:rsidR="00D14E5E" w:rsidRPr="006C4641" w:rsidRDefault="00CF7C87" w:rsidP="00D14E5E">
      <w:r w:rsidRPr="00034877">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5BEB3C05" w14:textId="04B5059D" w:rsidR="00D14E5E" w:rsidRDefault="00C23385" w:rsidP="00D14E5E">
      <w:pPr>
        <w:rPr>
          <w:rFonts w:eastAsia="MS Mincho"/>
          <w:lang w:val="en-US" w:eastAsia="ja-JP"/>
        </w:rPr>
      </w:pPr>
      <w:r w:rsidRPr="00B06B34">
        <w:rPr>
          <w:lang w:val="en-US"/>
        </w:rPr>
        <w:t>When intra</w:t>
      </w:r>
      <w:r w:rsidRPr="00B06B34">
        <w:rPr>
          <w:rFonts w:eastAsia="MS Mincho"/>
          <w:lang w:val="en-US" w:eastAsia="ja-JP"/>
        </w:rPr>
        <w:t>-</w:t>
      </w:r>
      <w:r w:rsidRPr="00B06B34">
        <w:rPr>
          <w:lang w:val="en-US"/>
        </w:rPr>
        <w:t>band carrier aggregation is perfo</w:t>
      </w:r>
      <w:r w:rsidRPr="00B06B34">
        <w:rPr>
          <w:rFonts w:eastAsia="MS Mincho"/>
          <w:lang w:val="en-US" w:eastAsia="ja-JP"/>
        </w:rPr>
        <w:t>r</w:t>
      </w:r>
      <w:r w:rsidRPr="00B06B34">
        <w:rPr>
          <w:lang w:val="en-US"/>
        </w:rPr>
        <w:t>med, the scheduling restrictions due to a given serving cell also apply to all other serving cells in the same band on the symbols</w:t>
      </w:r>
      <w:r w:rsidRPr="00B06B34">
        <w:t xml:space="preserve"> that fully or partially overlap with aforementioned restricted symbols</w:t>
      </w:r>
      <w:r w:rsidRPr="00B06B34">
        <w:rPr>
          <w:lang w:val="en-US"/>
        </w:rPr>
        <w:t>.</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1725707E"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Pr>
        <w:rPr>
          <w:lang w:eastAsia="zh-CN"/>
        </w:rPr>
      </w:pPr>
    </w:p>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266D1D28" w:rsidR="00D556C6" w:rsidRDefault="00911998"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02DA9B16" w14:textId="679B0A93" w:rsidR="00693A44" w:rsidRPr="000B5963" w:rsidRDefault="00693A44" w:rsidP="00693A44">
      <w:r w:rsidRPr="000B5963">
        <w:t xml:space="preserve">If the UE requires </w:t>
      </w:r>
      <w:r w:rsidRPr="000B5963">
        <w:rPr>
          <w:lang w:eastAsia="zh-CN"/>
        </w:rPr>
        <w:t>measurement gap</w:t>
      </w:r>
      <w:r w:rsidRPr="000B5963">
        <w:t xml:space="preserve">s to perform intra-frequency measurements, a single measurement gap pattern is used for all concurrent intra-frequency measurements, including intra-frequency RSSI measurements. The RSSI measurement duration and the measurement gap </w:t>
      </w:r>
      <w:r>
        <w:t>shall</w:t>
      </w:r>
      <w:r w:rsidRPr="000B5963">
        <w:t xml:space="preserve"> be aligned, and the following additional condition </w:t>
      </w:r>
      <w:r>
        <w:t>shall</w:t>
      </w:r>
      <w:r w:rsidRPr="000B5963">
        <w:t xml:space="preserve"> be fulfilled:</w:t>
      </w:r>
    </w:p>
    <w:p w14:paraId="2EF5B11D" w14:textId="41F18A49" w:rsidR="00D14E5E" w:rsidRDefault="00693A44" w:rsidP="00693A44">
      <w:pPr>
        <w:pStyle w:val="B10"/>
        <w:rPr>
          <w:lang w:eastAsia="zh-CN"/>
        </w:rPr>
      </w:pPr>
      <w:r w:rsidRPr="000B5963">
        <w:rPr>
          <w:lang w:eastAsia="zh-CN"/>
        </w:rPr>
        <w:t>-</w:t>
      </w:r>
      <w:r w:rsidRPr="000B5963">
        <w:rPr>
          <w:lang w:eastAsia="zh-CN"/>
        </w:rPr>
        <w:tab/>
        <w:t xml:space="preserve">Entire RSSI measurement duration </w:t>
      </w:r>
      <w:r>
        <w:rPr>
          <w:lang w:eastAsia="zh-CN"/>
        </w:rPr>
        <w:t>is</w:t>
      </w:r>
      <w:r w:rsidRPr="000B5963">
        <w:rPr>
          <w:lang w:eastAsia="zh-CN"/>
        </w:rP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lang w:eastAsia="zh-CN"/>
              </w:rPr>
              <w:t xml:space="preserve"> outside</w:t>
            </w:r>
            <w:r w:rsidRPr="00DE652C">
              <w:rPr>
                <w:rFonts w:ascii="Arial" w:hAnsi="Arial" w:cs="Arial"/>
                <w:sz w:val="18"/>
                <w:vertAlign w:val="subscript"/>
              </w:rPr>
              <w:t>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1944275A" w14:textId="09764048" w:rsidR="00624C87" w:rsidRPr="00204718" w:rsidRDefault="00624C87" w:rsidP="00624C87">
      <w:r w:rsidRPr="00204718">
        <w:t xml:space="preserve">If the UE requires </w:t>
      </w:r>
      <w:r w:rsidRPr="00204718">
        <w:rPr>
          <w:lang w:eastAsia="zh-CN"/>
        </w:rPr>
        <w:t>measurement gap</w:t>
      </w:r>
      <w:r w:rsidRPr="00204718">
        <w:t xml:space="preserve">s to perform intra-frequency measurements, a single measurement gap pattern is used for all concurrent intra-frequency measurements, including intra-frequency RSSI measurements. The RSSI measurement duration and the measurement gap </w:t>
      </w:r>
      <w:r>
        <w:t>shall</w:t>
      </w:r>
      <w:r w:rsidRPr="00204718">
        <w:t xml:space="preserve"> be aligned, and the following additional condition </w:t>
      </w:r>
      <w:r>
        <w:t>shall</w:t>
      </w:r>
      <w:r w:rsidRPr="00204718">
        <w:t xml:space="preserve"> be fulfilled:</w:t>
      </w:r>
    </w:p>
    <w:p w14:paraId="149F5026" w14:textId="188CAEE0" w:rsidR="00D14E5E" w:rsidRDefault="00624C87" w:rsidP="00624C87">
      <w:pPr>
        <w:pStyle w:val="B10"/>
        <w:rPr>
          <w:lang w:eastAsia="zh-CN"/>
        </w:rPr>
      </w:pPr>
      <w:r w:rsidRPr="00204718">
        <w:rPr>
          <w:lang w:eastAsia="zh-CN"/>
        </w:rPr>
        <w:t>-</w:t>
      </w:r>
      <w:r w:rsidRPr="00204718">
        <w:rPr>
          <w:lang w:eastAsia="zh-CN"/>
        </w:rPr>
        <w:tab/>
        <w:t xml:space="preserve">Entire RSSI measurement duration </w:t>
      </w:r>
      <w:r>
        <w:rPr>
          <w:lang w:eastAsia="zh-CN"/>
        </w:rPr>
        <w:t>is</w:t>
      </w:r>
      <w:r w:rsidRPr="00204718">
        <w:rPr>
          <w:lang w:eastAsia="zh-CN"/>
        </w:rP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681D7B00" w:rsidR="00D14E5E" w:rsidRDefault="00542DFC" w:rsidP="00D14E5E">
      <w:r w:rsidRPr="00346B97">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eastAsia="zh-CN"/>
        </w:rPr>
      </w:pPr>
      <w:r>
        <w:rPr>
          <w:lang w:val="en-US" w:eastAsia="zh-CN"/>
        </w:rPr>
        <w:t>-</w:t>
      </w:r>
      <w:r>
        <w:rPr>
          <w:lang w:val="en-US" w:eastAsia="zh-CN"/>
        </w:rPr>
        <w:tab/>
      </w:r>
      <w:r w:rsidRPr="00E4099D">
        <w:rPr>
          <w:lang w:val="en-US" w:eastAsia="zh-CN"/>
        </w:rPr>
        <w:t xml:space="preserve">For 480 kHz and 960 kHz, The UE is not expected to receive PDCCH/PDSCH/TRS/CSI-RS for CQI on symbols </w:t>
      </w:r>
      <w:r>
        <w:rPr>
          <w:lang w:val="en-US" w:eastAsia="zh-CN"/>
        </w:rPr>
        <w:t>which</w:t>
      </w:r>
      <w:r w:rsidRPr="00E4099D">
        <w:rPr>
          <w:lang w:val="en-US" w:eastAsia="zh-CN"/>
        </w:rPr>
        <w:t xml:space="preserve"> are overlapping in time with the first and last RSSI measurement symbols configured by RMTC.</w:t>
      </w:r>
    </w:p>
    <w:p w14:paraId="3FE6190B" w14:textId="4E048E9C" w:rsidR="00F57CEA" w:rsidRDefault="00D04EB9" w:rsidP="00D14E5E">
      <w:r w:rsidRPr="00A8624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rPr>
          <w:lang w:eastAsia="zh-CN"/>
        </w:rPr>
      </w:pPr>
      <w:r w:rsidRPr="00B91B8E">
        <w:t>-</w:t>
      </w:r>
      <w:r w:rsidRPr="00B91B8E">
        <w:tab/>
        <w:t xml:space="preserve">the SSB is completely contained in the </w:t>
      </w:r>
      <w:r w:rsidRPr="00B91B8E">
        <w:rPr>
          <w:lang w:eastAsia="zh-CN"/>
        </w:rPr>
        <w:t>active BWP</w:t>
      </w:r>
      <w:r w:rsidRPr="00B91B8E">
        <w:t xml:space="preserve"> of the UE</w:t>
      </w:r>
      <w:r w:rsidRPr="00B91B8E">
        <w:rPr>
          <w:lang w:eastAsia="zh-CN"/>
        </w:rPr>
        <w:t>, or</w:t>
      </w:r>
    </w:p>
    <w:p w14:paraId="0CB01BEE" w14:textId="77777777" w:rsidR="00CD2EF9" w:rsidRPr="00B91B8E" w:rsidRDefault="00CD2EF9" w:rsidP="00CD2EF9">
      <w:pPr>
        <w:pStyle w:val="B10"/>
      </w:pPr>
      <w:r w:rsidRPr="00B91B8E">
        <w:rPr>
          <w:lang w:eastAsia="zh-CN"/>
        </w:rPr>
        <w:t>-</w:t>
      </w:r>
      <w:r w:rsidRPr="00B91B8E">
        <w:tab/>
        <w:t xml:space="preserve">the active downlink BWP is initial BWP </w:t>
      </w:r>
      <w:r w:rsidRPr="00B91B8E">
        <w:rPr>
          <w:lang w:eastAsia="zh-CN"/>
        </w:rPr>
        <w:t>[3]</w:t>
      </w:r>
      <w:r w:rsidRPr="00B91B8E">
        <w:t>.</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0A1C78D5" w14:textId="6A63E122" w:rsidR="00311EAD" w:rsidRPr="00B15EE9" w:rsidRDefault="00311EAD" w:rsidP="00311EAD">
      <w:pPr>
        <w:pStyle w:val="B10"/>
        <w:ind w:left="852"/>
      </w:pPr>
      <w:r w:rsidRPr="00B15EE9">
        <w:t>-</w:t>
      </w:r>
      <w:r w:rsidRPr="00B15EE9">
        <w:tab/>
        <w:t>SS-RSRP related side conditions given in clauses 10.1</w:t>
      </w:r>
      <w:r>
        <w:rPr>
          <w:rFonts w:hint="eastAsia"/>
          <w:lang w:eastAsia="zh-CN"/>
        </w:rPr>
        <w:t>A</w:t>
      </w:r>
      <w:r w:rsidRPr="00B15EE9">
        <w:t>.2 for FR1 for a corresponding Band,</w:t>
      </w:r>
    </w:p>
    <w:p w14:paraId="01543788" w14:textId="35009D1E" w:rsidR="00311EAD" w:rsidRPr="00B15EE9" w:rsidRDefault="00311EAD" w:rsidP="00311EAD">
      <w:pPr>
        <w:pStyle w:val="B10"/>
        <w:ind w:left="852"/>
      </w:pPr>
      <w:r w:rsidRPr="00B15EE9">
        <w:t>-</w:t>
      </w:r>
      <w:r w:rsidRPr="00B15EE9">
        <w:tab/>
        <w:t>SS-RSRQ related side conditions given in clauses 10.1</w:t>
      </w:r>
      <w:r>
        <w:rPr>
          <w:rFonts w:hint="eastAsia"/>
          <w:lang w:eastAsia="zh-CN"/>
        </w:rPr>
        <w:t>A</w:t>
      </w:r>
      <w:r w:rsidRPr="00B15EE9">
        <w:t>.</w:t>
      </w:r>
      <w:r>
        <w:t>6</w:t>
      </w:r>
      <w:r w:rsidRPr="00B15EE9">
        <w:t xml:space="preserve"> for FR1 for a corresponding Band,</w:t>
      </w:r>
    </w:p>
    <w:p w14:paraId="16E32012" w14:textId="03F320B9" w:rsidR="00311EAD" w:rsidRPr="00B91B8E" w:rsidRDefault="00311EAD" w:rsidP="00311EAD">
      <w:pPr>
        <w:pStyle w:val="B10"/>
        <w:ind w:left="852"/>
      </w:pPr>
      <w:r w:rsidRPr="00B15EE9">
        <w:t>-</w:t>
      </w:r>
      <w:r w:rsidRPr="00B15EE9">
        <w:tab/>
        <w:t>SS-SINR related side conditions given in clauses 10.1</w:t>
      </w:r>
      <w:r>
        <w:rPr>
          <w:rFonts w:hint="eastAsia"/>
          <w:lang w:eastAsia="zh-CN"/>
        </w:rPr>
        <w:t>A</w:t>
      </w:r>
      <w:r w:rsidRPr="00B15EE9">
        <w:t>.</w:t>
      </w:r>
      <w:r>
        <w:t>10</w:t>
      </w:r>
      <w:r w:rsidRPr="00B15EE9" w:rsidDel="00BD2E6A">
        <w:t xml:space="preserve"> </w:t>
      </w:r>
      <w:r w:rsidRPr="00B91B8E">
        <w:t>for FR1</w:t>
      </w:r>
      <w:r>
        <w:t xml:space="preserve"> </w:t>
      </w:r>
      <w:r w:rsidRPr="00B91B8E">
        <w:t>for a corresponding Band,</w:t>
      </w:r>
    </w:p>
    <w:p w14:paraId="30ABBC36" w14:textId="213AF921" w:rsidR="00CD2EF9" w:rsidRPr="00B91B8E" w:rsidRDefault="00311EAD" w:rsidP="00311EAD">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Pr="00DB707E">
        <w:t>B.2.</w:t>
      </w:r>
      <w:r>
        <w:t xml:space="preserve">15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rPr>
          <w:lang w:eastAsia="zh-CN"/>
        </w:rPr>
      </w:pPr>
      <w:r w:rsidRPr="00B15EE9">
        <w:t>-</w:t>
      </w:r>
      <w:r w:rsidRPr="00B15EE9">
        <w:tab/>
        <w:t>PCC</w:t>
      </w:r>
      <w:r w:rsidRPr="00B15EE9">
        <w:rPr>
          <w:lang w:eastAsia="zh-CN"/>
        </w:rPr>
        <w:t xml:space="preserve">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57619FA4" w14:textId="7242B347" w:rsidR="00CD2EF9" w:rsidRPr="00B15EE9" w:rsidRDefault="00A474BF" w:rsidP="00CD2EF9">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57364685" w14:textId="77777777" w:rsidR="00CD2EF9" w:rsidRPr="00B15EE9" w:rsidRDefault="00CD2EF9" w:rsidP="00CD2EF9">
      <w:pPr>
        <w:pStyle w:val="Heading4"/>
      </w:pPr>
      <w:r w:rsidRPr="00B15EE9">
        <w:t>9.2B.4.2</w:t>
      </w:r>
      <w:r w:rsidRPr="00B15EE9">
        <w:tab/>
        <w:t>Event-triggered Periodic Reporting</w:t>
      </w:r>
    </w:p>
    <w:p w14:paraId="583C4464" w14:textId="77777777" w:rsidR="00CD2EF9" w:rsidRPr="00B15EE9" w:rsidRDefault="00CD2EF9" w:rsidP="00CD2EF9">
      <w:pPr>
        <w:rPr>
          <w:rFonts w:cs="v4.2.0"/>
        </w:rPr>
      </w:pPr>
      <w:r w:rsidRPr="00B15EE9">
        <w:rPr>
          <w:rFonts w:cs="v4.2.0"/>
        </w:rPr>
        <w:t>For 2Rx RedCap: The requirements in clause 9.2.4.2 shall apply.</w:t>
      </w:r>
    </w:p>
    <w:p w14:paraId="1B1895A2" w14:textId="209C5C08" w:rsidR="00CD2EF9" w:rsidRPr="00B15EE9" w:rsidRDefault="00A474BF" w:rsidP="00CD2EF9">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77F52042" w14:textId="51225171" w:rsidR="00CD2EF9" w:rsidRPr="00B15EE9" w:rsidRDefault="002052FD" w:rsidP="00CD2EF9">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2C9B3D3C" w:rsidR="00CD2EF9" w:rsidRPr="00B15EE9" w:rsidRDefault="002052FD"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t>1</w:t>
      </w:r>
      <w:r w:rsidRPr="00B15EE9">
        <w:t>.</w:t>
      </w:r>
      <w:r w:rsidRPr="00B15EE9">
        <w:rPr>
          <w:vertAlign w:val="subscript"/>
        </w:rPr>
        <w:t xml:space="preserve"> </w:t>
      </w:r>
      <w:r w:rsidRPr="00B15EE9">
        <w:t>When L3 filtering is used an additional delay can be expected.</w:t>
      </w:r>
    </w:p>
    <w:p w14:paraId="68CCB26C" w14:textId="528BBA2C" w:rsidR="00CD2EF9" w:rsidRPr="00B15EE9" w:rsidRDefault="002052FD"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t>1</w:t>
      </w:r>
      <w:r w:rsidRPr="00B15EE9">
        <w:t xml:space="preserve"> 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of TS 38.211 [3]. When L3 filtering is used, an additional delay can be expected.</w:t>
      </w:r>
    </w:p>
    <w:p w14:paraId="0FE5D8B1" w14:textId="77777777" w:rsidR="00CD2EF9" w:rsidRPr="00B15EE9" w:rsidRDefault="00CD2EF9" w:rsidP="00CD2EF9"/>
    <w:p w14:paraId="7FB6B0A6" w14:textId="55721CEC" w:rsidR="00CD2EF9" w:rsidRPr="00B15EE9" w:rsidRDefault="00CD2EF9" w:rsidP="00CD2EF9">
      <w:pPr>
        <w:pStyle w:val="Heading3"/>
      </w:pPr>
      <w:r w:rsidRPr="00B15EE9">
        <w:t>9.2B.5</w:t>
      </w:r>
      <w:r w:rsidRPr="00B15EE9">
        <w:tab/>
      </w:r>
      <w:r w:rsidR="00CA3FF5" w:rsidRPr="00B15EE9">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lang w:eastAsia="zh-CN"/>
        </w:rPr>
        <w:t>.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 xml:space="preserve">is always enabled for </w:t>
      </w:r>
      <w:r w:rsidRPr="00B15EE9">
        <w:rPr>
          <w:lang w:val="en-US" w:eastAsia="zh-CN"/>
        </w:rPr>
        <w:t xml:space="preserve">FR1 TDD and </w:t>
      </w:r>
      <w:r w:rsidRPr="00B15EE9">
        <w:rPr>
          <w:lang w:val="en-US"/>
        </w:rPr>
        <w:t>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659D12D7" w14:textId="77777777" w:rsidR="00CD2EF9" w:rsidRPr="00B15EE9" w:rsidRDefault="00CD2EF9" w:rsidP="00CD2EF9">
      <w:pPr>
        <w:rPr>
          <w:lang w:val="en-US"/>
        </w:rPr>
      </w:pPr>
      <w:r w:rsidRPr="00B15EE9">
        <w:rPr>
          <w:lang w:val="en-US"/>
        </w:rPr>
        <w:t>Where:</w:t>
      </w:r>
    </w:p>
    <w:p w14:paraId="3F544A79" w14:textId="15CC7C01" w:rsidR="00CA3FF5" w:rsidRPr="00B15EE9" w:rsidRDefault="00CA3FF5" w:rsidP="00CA3FF5">
      <w:pPr>
        <w:pStyle w:val="B10"/>
      </w:pPr>
      <w:r w:rsidRPr="00B15EE9">
        <w:t>T</w:t>
      </w:r>
      <w:r w:rsidRPr="00B15EE9">
        <w:rPr>
          <w:vertAlign w:val="subscript"/>
        </w:rPr>
        <w:t>PSS/SSS_sync_intra_RedCap</w:t>
      </w:r>
      <w:r w:rsidRPr="00B15EE9">
        <w:t>: it is the time period used in PSS/SSS detection given in tables 9.2B.5.1-1, 9.2B.5.1-2, 9.2B.5.1-3.</w:t>
      </w:r>
    </w:p>
    <w:p w14:paraId="1FB9E7D7" w14:textId="60BDE5EA" w:rsidR="00CA3FF5" w:rsidRPr="00B15EE9" w:rsidRDefault="00CA3FF5" w:rsidP="00CA3FF5">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39FFDB74" w14:textId="702A1AA5" w:rsidR="00CA3FF5" w:rsidRPr="00B15EE9" w:rsidRDefault="00CA3FF5" w:rsidP="00CA3FF5">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4AD9A0F4" w14:textId="5608B7BC" w:rsidR="004C31C1" w:rsidRPr="00B15EE9" w:rsidRDefault="004C31C1" w:rsidP="004C31C1">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323622E8" w14:textId="1642BCB5" w:rsidR="00CD2EF9" w:rsidRPr="00B15EE9" w:rsidRDefault="00CA3FF5" w:rsidP="00CA3FF5">
      <w:pPr>
        <w:pStyle w:val="B10"/>
      </w:pPr>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4AAF5A00" w14:textId="77777777" w:rsidR="00CD2EF9" w:rsidRPr="00B15EE9" w:rsidRDefault="00CD2EF9" w:rsidP="00CD2EF9">
      <w:pPr>
        <w:pStyle w:val="B10"/>
        <w:ind w:left="852"/>
        <w:rPr>
          <w:rFonts w:ascii="Arial" w:hAnsi="Arial"/>
          <w:sz w:val="18"/>
        </w:rPr>
      </w:pPr>
      <w:r w:rsidRPr="00B15EE9">
        <w:t xml:space="preserve">For </w:t>
      </w:r>
      <w:r w:rsidRPr="00B15EE9">
        <w:rPr>
          <w:rFonts w:cs="v4.2.0"/>
        </w:rPr>
        <w:t>2Rx RedCap</w:t>
      </w:r>
      <w:r w:rsidRPr="00B15EE9">
        <w:t>:</w:t>
      </w:r>
    </w:p>
    <w:p w14:paraId="67B97D21" w14:textId="3E963F8F" w:rsidR="00CA3FF5" w:rsidRPr="00B15EE9" w:rsidRDefault="00CA3FF5" w:rsidP="00996522">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14CBF8B0" w14:textId="61BB1736" w:rsidR="00CD2EF9" w:rsidRPr="00B15EE9" w:rsidRDefault="00CA3FF5" w:rsidP="00CA3FF5">
      <w:pPr>
        <w:pStyle w:val="B10"/>
        <w:ind w:left="852"/>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w:t>
      </w:r>
    </w:p>
    <w:p w14:paraId="6E552CB5" w14:textId="61765658" w:rsidR="00CA3FF5" w:rsidRPr="00B15EE9" w:rsidRDefault="00CA3FF5" w:rsidP="00CA3FF5">
      <w:pPr>
        <w:pStyle w:val="B10"/>
      </w:pPr>
      <w:r w:rsidRPr="00B15EE9">
        <w:t>When intra-frequency SMTC is fully non overlapping with measurement gaps or intra-frequency SMTC is fully overlapping with MGs, K</w:t>
      </w:r>
      <w:r w:rsidRPr="00996522">
        <w:rPr>
          <w:vertAlign w:val="subscript"/>
        </w:rPr>
        <w:t>p</w:t>
      </w:r>
      <w:r w:rsidRPr="00B15EE9">
        <w:t>=1</w:t>
      </w:r>
      <w:r>
        <w:t>.</w:t>
      </w:r>
    </w:p>
    <w:p w14:paraId="54A0FC56" w14:textId="13DB651C" w:rsidR="00CA3FF5" w:rsidRPr="00B15EE9" w:rsidRDefault="00CA3FF5" w:rsidP="00CA3FF5">
      <w:pPr>
        <w:pStyle w:val="B10"/>
        <w:rPr>
          <w:lang w:val="en-US"/>
        </w:rPr>
      </w:pPr>
      <w:r w:rsidRPr="00B15EE9">
        <w:t>When intra-frequency SMTC is partially overlapping with measurement gaps, K</w:t>
      </w:r>
      <w:r w:rsidRPr="00996522">
        <w:rPr>
          <w:vertAlign w:val="subscript"/>
        </w:rPr>
        <w:t>p</w:t>
      </w:r>
      <w:r w:rsidRPr="00B15EE9">
        <w:t xml:space="preserve"> = </w:t>
      </w:r>
      <w:r w:rsidRPr="00B15EE9">
        <w:rPr>
          <w:lang w:val="en-US"/>
        </w:rPr>
        <w:t xml:space="preserve">1/(1- (SMTC period /MGRP)), where SMTC period &lt; MGRP. </w:t>
      </w:r>
      <w:r w:rsidRPr="00B15EE9">
        <w:t>For calculation of K</w:t>
      </w:r>
      <w:r w:rsidRPr="00996522">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6FE7FEB" w14:textId="62C28F4E" w:rsidR="00CD2EF9" w:rsidRPr="00B15EE9" w:rsidRDefault="00CA3FF5" w:rsidP="00CA3FF5">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3C7E096D" w14:textId="5D007CA6" w:rsidR="00CD2EF9" w:rsidRPr="00B15EE9" w:rsidRDefault="00CA3FF5" w:rsidP="00CD2EF9">
      <w:pPr>
        <w:pStyle w:val="B10"/>
        <w:rPr>
          <w:lang w:val="en-US" w:eastAsia="zh-CN"/>
        </w:rPr>
      </w:pPr>
      <w:r w:rsidRPr="00B15EE9">
        <w:rPr>
          <w:lang w:val="en-US"/>
        </w:rPr>
        <w:t>For FR2</w:t>
      </w:r>
      <w:r w:rsidRPr="00B15EE9">
        <w:rPr>
          <w:lang w:val="en-US" w:eastAsia="zh-CN"/>
        </w:rPr>
        <w:t>,</w:t>
      </w:r>
    </w:p>
    <w:p w14:paraId="4A3C7722" w14:textId="76BAD9EC" w:rsidR="00CD2EF9" w:rsidRPr="00B15EE9" w:rsidRDefault="00CA3FF5" w:rsidP="00CD2EF9">
      <w:pPr>
        <w:pStyle w:val="B20"/>
        <w:rPr>
          <w:lang w:val="en-US" w:eastAsia="zh-CN"/>
        </w:rPr>
      </w:pPr>
      <w:r w:rsidRPr="00B15EE9">
        <w:rPr>
          <w:lang w:val="en-US"/>
        </w:rPr>
        <w:t>K</w:t>
      </w:r>
      <w:r w:rsidRPr="00B15EE9">
        <w:rPr>
          <w:vertAlign w:val="subscript"/>
          <w:lang w:val="en-US"/>
        </w:rPr>
        <w:t>layer1_measurement</w:t>
      </w:r>
      <w:r w:rsidRPr="00B15EE9">
        <w:rPr>
          <w:lang w:val="en-US"/>
        </w:rPr>
        <w:t>=1,</w:t>
      </w:r>
    </w:p>
    <w:p w14:paraId="0CB339B5"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335E4917" w14:textId="794728F8" w:rsidR="00CD2EF9" w:rsidRPr="00B15EE9" w:rsidRDefault="00CA3FF5" w:rsidP="00CD2EF9">
      <w:pPr>
        <w:pStyle w:val="B30"/>
        <w:rPr>
          <w:lang w:val="en-US"/>
        </w:rPr>
      </w:pPr>
      <w:r w:rsidRPr="00B15EE9">
        <w:rPr>
          <w:lang w:val="en-US"/>
        </w:rPr>
        <w:t>K</w:t>
      </w:r>
      <w:r w:rsidRPr="00B15EE9">
        <w:rPr>
          <w:vertAlign w:val="subscript"/>
          <w:lang w:val="en-US"/>
        </w:rPr>
        <w:t>layer1_measurement</w:t>
      </w:r>
      <w:r w:rsidRPr="00B15EE9">
        <w:rPr>
          <w:lang w:val="en-US"/>
        </w:rPr>
        <w:t>=1.5, otherwise.</w:t>
      </w:r>
    </w:p>
    <w:p w14:paraId="4326B76B" w14:textId="39FBA436" w:rsidR="00CD2EF9" w:rsidRDefault="00CA3FF5" w:rsidP="00CD2EF9">
      <w:pPr>
        <w:pStyle w:val="B20"/>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63358043" w14:textId="77777777" w:rsidR="00CA3FF5" w:rsidRPr="00B15EE9" w:rsidRDefault="00CA3FF5" w:rsidP="00CA3FF5">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08F2D532"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66E9A512"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15EE9"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2C6E8F70"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288184BF"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15EE9"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15EE9"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0413F75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4EC4042"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15EE9"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7AF32FD4"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eastAsia="zh-CN"/>
        </w:rPr>
      </w:pPr>
      <w:r w:rsidRPr="00B15EE9">
        <w:t>The measurement period for intra-frequency measurements without gaps is as shown in table 9.2B.5.2-1, 9.2B.5.2-2, 9.2B.5.2-3</w:t>
      </w:r>
      <w:r w:rsidRPr="00B15EE9">
        <w:rPr>
          <w:rFonts w:cs="v4.2.0"/>
          <w:lang w:eastAsia="zh-CN"/>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rPr>
          <w:lang w:eastAsia="zh-CN"/>
        </w:rPr>
        <w:t>UE shall be capable of measuring without measurement gaps when the SSB is completely contained in the active bandwidth part of the UE. When</w:t>
      </w:r>
      <w:r w:rsidRPr="00B15EE9">
        <w:t xml:space="preserve"> any of the </w:t>
      </w:r>
      <w:r w:rsidRPr="00B15EE9">
        <w:rPr>
          <w:lang w:eastAsia="zh-CN"/>
        </w:rPr>
        <w:t>conditions in the following clauses is met</w:t>
      </w:r>
      <w:r w:rsidRPr="00B15EE9">
        <w: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eastAsia="zh-CN"/>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rPr>
          <w:lang w:eastAsia="zh-CN"/>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w:t>
      </w:r>
      <w:r w:rsidRPr="00B15EE9">
        <w:rPr>
          <w:lang w:val="en-US" w:eastAsia="ko-KR"/>
        </w:rPr>
        <w:t xml:space="preserve">not </w:t>
      </w:r>
      <w:r w:rsidRPr="00B15EE9">
        <w:rPr>
          <w:lang w:val="en-US" w:eastAsia="zh-CN"/>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23560A00" w:rsidR="009E764A" w:rsidRDefault="009E764A" w:rsidP="009E764A">
      <w:pPr>
        <w:pStyle w:val="B10"/>
        <w:rPr>
          <w:rFonts w:eastAsia="MS Mincho"/>
          <w:lang w:eastAsia="ja-JP"/>
        </w:rPr>
      </w:pPr>
      <w:r>
        <w:rPr>
          <w:rFonts w:eastAsia="MS Mincho"/>
          <w:lang w:eastAsia="ja-JP"/>
        </w:rPr>
        <w:t>-</w:t>
      </w:r>
      <w:r>
        <w:rPr>
          <w:rFonts w:eastAsia="MS Mincho"/>
          <w:lang w:eastAsia="ja-JP"/>
        </w:rPr>
        <w:tab/>
        <w:t>T</w:t>
      </w:r>
      <w:r w:rsidRPr="009C5807">
        <w:rPr>
          <w:rFonts w:eastAsia="MS Mincho"/>
          <w:lang w:eastAsia="ja-JP"/>
        </w:rPr>
        <w:t>he UE is expected to receive the PDCCH that the UE monitors in the Type0-PDCCH CSS set, and</w:t>
      </w:r>
      <w:r>
        <w:rPr>
          <w:rFonts w:eastAsia="MS Mincho"/>
          <w:lang w:eastAsia="ja-JP"/>
        </w:rPr>
        <w:t>/or</w:t>
      </w:r>
      <w:r w:rsidRPr="009C5807">
        <w:rPr>
          <w:rFonts w:eastAsia="MS Mincho"/>
          <w:lang w:eastAsia="ja-JP"/>
        </w:rPr>
        <w:t xml:space="preserve"> the corresponding PDSCH, on SSB symbols to be measured.</w:t>
      </w:r>
    </w:p>
    <w:p w14:paraId="36CA7938" w14:textId="77777777" w:rsidR="009E764A" w:rsidRPr="00B15EE9" w:rsidRDefault="009E764A" w:rsidP="009E764A">
      <w:pPr>
        <w:rPr>
          <w:lang w:eastAsia="zh-CN"/>
        </w:rPr>
      </w:pPr>
    </w:p>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6908CD5D" w14:textId="77777777" w:rsidR="00CD2EF9" w:rsidRPr="00B15EE9" w:rsidRDefault="00CD2EF9" w:rsidP="00CD2EF9">
      <w:pPr>
        <w:rPr>
          <w:rFonts w:eastAsia="MS Mincho"/>
          <w:lang w:eastAsia="ja-JP"/>
        </w:rPr>
      </w:pPr>
      <w:r w:rsidRPr="00B15EE9">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1BB6A44" w14:textId="77777777" w:rsidR="00CD2EF9" w:rsidRPr="00B15EE9" w:rsidRDefault="00CD2EF9" w:rsidP="00CD2EF9">
      <w:pPr>
        <w:rPr>
          <w:rFonts w:eastAsia="MS Mincho"/>
          <w:lang w:eastAsia="ja-JP"/>
        </w:rPr>
      </w:pPr>
      <w:r w:rsidRPr="00B15EE9">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rPr>
          <w:lang w:eastAsia="zh-CN"/>
        </w:rPr>
        <w:t xml:space="preserve">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lang w:val="en-US"/>
        </w:rPr>
        <w:t xml:space="preserve"> is always enabled for </w:t>
      </w:r>
      <w:r w:rsidRPr="00B15EE9">
        <w:rPr>
          <w:lang w:val="en-US" w:eastAsia="zh-CN"/>
        </w:rPr>
        <w:t xml:space="preserve">FR1 TDD and </w:t>
      </w:r>
      <w:r w:rsidRPr="00B15EE9">
        <w:rPr>
          <w:lang w:val="en-US"/>
        </w:rPr>
        <w:t>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6F3EE830" w14:textId="77777777" w:rsidR="00CD2EF9" w:rsidRPr="00B15EE9" w:rsidRDefault="00CD2EF9" w:rsidP="00CD2EF9">
      <w:pPr>
        <w:rPr>
          <w:lang w:val="en-US"/>
        </w:rPr>
      </w:pPr>
      <w:r w:rsidRPr="00B15EE9">
        <w:rPr>
          <w:lang w:val="en-US"/>
        </w:rPr>
        <w:t>Where:</w:t>
      </w:r>
    </w:p>
    <w:p w14:paraId="61BF604F" w14:textId="05D777AC" w:rsidR="00645D18" w:rsidRPr="00B15EE9" w:rsidRDefault="00645D18" w:rsidP="00645D18">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lang w:eastAsia="zh-CN"/>
        </w:rPr>
        <w:t xml:space="preserve"> </w:t>
      </w:r>
    </w:p>
    <w:p w14:paraId="05DEB329" w14:textId="3616C2F9" w:rsidR="00645D18" w:rsidRPr="00B15EE9" w:rsidRDefault="00645D18" w:rsidP="00645D18">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lang w:eastAsia="zh-CN"/>
        </w:rPr>
        <w:t xml:space="preserve"> </w:t>
      </w:r>
    </w:p>
    <w:p w14:paraId="4B8BD40E" w14:textId="22429ADB" w:rsidR="00645D18" w:rsidRPr="00B15EE9" w:rsidRDefault="00645D18" w:rsidP="00645D18">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2496BC4B" w14:textId="703B9993" w:rsidR="00CD2EF9" w:rsidRPr="00B15EE9" w:rsidRDefault="00645D18" w:rsidP="00645D18">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in clause 9.1A.5.2 for measurement conducted within measurement gaps.</w:t>
      </w:r>
    </w:p>
    <w:p w14:paraId="45C25E37" w14:textId="77777777" w:rsidR="00CD2EF9" w:rsidRPr="00B15EE9" w:rsidRDefault="00CD2EF9" w:rsidP="00CD2EF9">
      <w:pPr>
        <w:pStyle w:val="B10"/>
        <w:ind w:left="852"/>
      </w:pPr>
      <w:r w:rsidRPr="00B15EE9">
        <w:t xml:space="preserve">For </w:t>
      </w:r>
      <w:r w:rsidRPr="00B15EE9">
        <w:rPr>
          <w:rFonts w:cs="v4.2.0"/>
        </w:rPr>
        <w:t>2Rx RedCap</w:t>
      </w:r>
      <w:r w:rsidRPr="00B15EE9">
        <w:t>:</w:t>
      </w:r>
    </w:p>
    <w:p w14:paraId="2978D111" w14:textId="2446ED36" w:rsidR="00645D18" w:rsidRPr="00B15EE9" w:rsidRDefault="00645D18" w:rsidP="0099652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7A24B440" w14:textId="5E21E36A" w:rsidR="00CD2EF9" w:rsidRPr="00B15EE9" w:rsidRDefault="00645D18" w:rsidP="00645D18">
      <w:pPr>
        <w:pStyle w:val="B10"/>
        <w:ind w:left="852"/>
      </w:pPr>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5E7ECBB4"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15EE9"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B15EE9" w:rsidRDefault="007A3F06" w:rsidP="007A3F06">
            <w:pPr>
              <w:pStyle w:val="TAC"/>
              <w:rPr>
                <w:b/>
              </w:rPr>
            </w:pPr>
            <w:r w:rsidRPr="00B15EE9">
              <w:t>5 x max(MGRP, DRX cycle) x CSSF</w:t>
            </w:r>
            <w:r w:rsidRPr="00B15EE9">
              <w:rPr>
                <w:vertAlign w:val="subscript"/>
              </w:rPr>
              <w:t>intra_RedCap</w:t>
            </w:r>
          </w:p>
        </w:tc>
      </w:tr>
    </w:tbl>
    <w:p w14:paraId="0AF3C73F" w14:textId="77777777" w:rsidR="00CD2EF9" w:rsidRPr="00B15EE9" w:rsidRDefault="00CD2EF9" w:rsidP="00CD2EF9"/>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15EE9"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B15EE9" w:rsidRDefault="007A3F06" w:rsidP="007A3F06">
            <w:pPr>
              <w:pStyle w:val="TAC"/>
              <w:rPr>
                <w:b/>
              </w:rPr>
            </w:pPr>
            <w:r w:rsidRPr="00B15EE9">
              <w:t>7 x max(MGRP, DRX cycle) x CSSF</w:t>
            </w:r>
            <w:r w:rsidRPr="00B15EE9">
              <w:rPr>
                <w:vertAlign w:val="subscript"/>
              </w:rPr>
              <w:t>intra_RedCap</w:t>
            </w:r>
          </w:p>
        </w:tc>
      </w:tr>
    </w:tbl>
    <w:p w14:paraId="71E3CA38" w14:textId="77777777" w:rsidR="00CD2EF9" w:rsidRPr="00B15EE9" w:rsidRDefault="00CD2EF9" w:rsidP="00CD2EF9"/>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15EE9"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B15EE9" w:rsidRDefault="007A3F06" w:rsidP="007A3F06">
            <w:pPr>
              <w:pStyle w:val="TAC"/>
              <w:rPr>
                <w:b/>
              </w:rPr>
            </w:pPr>
            <w:r w:rsidRPr="00B15EE9">
              <w:t>3 x max(MGRP, DRX cycle) x CSSF</w:t>
            </w:r>
            <w:r w:rsidRPr="00B15EE9">
              <w:rPr>
                <w:vertAlign w:val="subscript"/>
              </w:rPr>
              <w:t>intra_RedCap</w:t>
            </w:r>
          </w:p>
        </w:tc>
      </w:tr>
    </w:tbl>
    <w:p w14:paraId="5AF9786C" w14:textId="77777777" w:rsidR="00CD2EF9" w:rsidRPr="00B15EE9" w:rsidRDefault="00CD2EF9" w:rsidP="00CD2EF9"/>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26E6951B"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5EF4DDCB"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15EE9"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B15EE9" w:rsidRDefault="007A3F06" w:rsidP="007A3F06">
            <w:pPr>
              <w:pStyle w:val="TAC"/>
              <w:rPr>
                <w:b/>
              </w:rPr>
            </w:pPr>
            <w:r w:rsidRPr="00B15EE9">
              <w:t>[6] x max(MGRP, DRX cycle) x CSSF</w:t>
            </w:r>
            <w:r w:rsidRPr="00B15EE9">
              <w:rPr>
                <w:vertAlign w:val="subscript"/>
              </w:rPr>
              <w:t>intra_RedCap</w:t>
            </w:r>
          </w:p>
        </w:tc>
      </w:tr>
    </w:tbl>
    <w:p w14:paraId="73F1AD1E" w14:textId="77777777" w:rsidR="00CD2EF9" w:rsidRPr="00B15EE9" w:rsidRDefault="00CD2EF9" w:rsidP="00CD2EF9"/>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lang w:eastAsia="zh-CN"/>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3DDB748A" w14:textId="77777777" w:rsidR="00CD2EF9" w:rsidRPr="00B15EE9" w:rsidRDefault="00CD2EF9" w:rsidP="00CD2EF9"/>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4C0BA393" w14:textId="77777777" w:rsidR="00CD2EF9" w:rsidRDefault="00CD2EF9" w:rsidP="00D14E5E"/>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564A475F" w:rsidR="00EA4B4A" w:rsidRPr="00F35EEC" w:rsidRDefault="00850E18" w:rsidP="00EA4B4A">
      <w:r>
        <w:t>The requirements in clause 9.2C apply for intra-frequency measurements on an SAN carrier frequency.</w:t>
      </w:r>
      <w:r>
        <w:rPr>
          <w:rFonts w:eastAsia="SimSun" w:hint="eastAsia"/>
          <w:lang w:val="en-US" w:eastAsia="zh-CN"/>
        </w:rPr>
        <w:t xml:space="preserve"> The requirements apply provided that the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21819844" w14:textId="77777777" w:rsidR="00EA4B4A" w:rsidRPr="009C5807" w:rsidRDefault="00EA4B4A" w:rsidP="00EA4B4A">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03BB2C38" w14:textId="77777777" w:rsidR="00EA4B4A" w:rsidRPr="009C5807" w:rsidRDefault="00EA4B4A" w:rsidP="00EA4B4A">
      <w:pPr>
        <w:pStyle w:val="B10"/>
      </w:pPr>
      <w:r w:rsidRPr="009C5807">
        <w:rPr>
          <w:lang w:eastAsia="zh-CN"/>
        </w:rPr>
        <w:t>-</w:t>
      </w:r>
      <w:r w:rsidRPr="009C5807">
        <w:tab/>
        <w:t>the active downlink BWP is initial BWP</w:t>
      </w:r>
      <w:r w:rsidRPr="009C5807">
        <w:rPr>
          <w:lang w:eastAsia="zh-CN"/>
        </w:rPr>
        <w:t>[3]</w:t>
      </w:r>
      <w:r w:rsidRPr="009C5807">
        <w:t>.</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03AA433D" w:rsidR="00EA4B4A" w:rsidRPr="00030759" w:rsidRDefault="00E26A42"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Pr="00BD23D1">
        <w:rPr>
          <w:i/>
        </w:rPr>
        <w:t>parallelSMTC-r17</w:t>
      </w:r>
      <w:r w:rsidRPr="00BD23D1">
        <w:t xml:space="preserve"> </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3B52D700" w:rsidR="00EA4B4A" w:rsidRPr="002D3997" w:rsidRDefault="00E26A42"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20724BEC" w:rsidR="003777C9" w:rsidRPr="009C5807" w:rsidRDefault="003777C9" w:rsidP="003777C9">
      <w:pPr>
        <w:pStyle w:val="B10"/>
      </w:pPr>
      <w:r w:rsidRPr="009C5807">
        <w:t>-</w:t>
      </w:r>
      <w:r w:rsidRPr="009C5807">
        <w:tab/>
        <w:t>SS-RSRP related side conditions given in clauses 10.1.2</w:t>
      </w:r>
      <w:r>
        <w:rPr>
          <w:rFonts w:hint="eastAsia"/>
          <w:lang w:eastAsia="zh-CN"/>
        </w:rPr>
        <w:t>C</w:t>
      </w:r>
      <w:r w:rsidRPr="009C5807">
        <w:t xml:space="preserve"> for FR1, for a corresponding Band,</w:t>
      </w:r>
    </w:p>
    <w:p w14:paraId="588D5699" w14:textId="7123D725"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6340B242"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201F68CE" w14:textId="70046506" w:rsidR="00620421" w:rsidRDefault="00620421" w:rsidP="00EA4B4A">
      <w:pPr>
        <w:pStyle w:val="B10"/>
      </w:pPr>
      <w:r w:rsidRPr="00B03154">
        <w:t>-</w:t>
      </w:r>
      <w:r w:rsidRPr="00B03154">
        <w:tab/>
        <w:t>8 identified cells, and</w:t>
      </w:r>
    </w:p>
    <w:p w14:paraId="09FA2107" w14:textId="619B5BD8"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5BD1B0CE" w14:textId="4C5E77B2" w:rsidR="00EA4B4A" w:rsidRDefault="00FA1DA0" w:rsidP="00EA4B4A">
      <w:pPr>
        <w:pStyle w:val="B10"/>
      </w:pPr>
      <w:r w:rsidRPr="004B7BCD">
        <w:t>-</w:t>
      </w:r>
      <w:r w:rsidRPr="004B7BCD">
        <w:tab/>
      </w:r>
      <w:r>
        <w:t xml:space="preserve">In NGSO deployments: </w:t>
      </w:r>
      <w:r w:rsidRPr="004B7BCD">
        <w:t xml:space="preserve">cells from 2 satellites including the satellite serving the PCell if UE does not support </w:t>
      </w:r>
      <w:r>
        <w:t xml:space="preserve">the </w:t>
      </w:r>
      <w:r w:rsidRPr="004B7BCD">
        <w:t xml:space="preserve">capability </w:t>
      </w:r>
      <w:r w:rsidRPr="007B4CD1">
        <w:t xml:space="preserve"> </w:t>
      </w:r>
      <w:r w:rsidRPr="00816A8C">
        <w:rPr>
          <w:i/>
          <w:iCs/>
        </w:rPr>
        <w:t>maxNumber-LEO-SatellitesPerCarrier-r17</w:t>
      </w:r>
      <w:r>
        <w:t>; or</w:t>
      </w:r>
      <w:r w:rsidRPr="004B7BCD">
        <w:t xml:space="preserve"> cells from </w:t>
      </w:r>
      <w:r>
        <w:t>3 or 4 satellites</w:t>
      </w:r>
      <w:r w:rsidRPr="004B7BCD">
        <w:t xml:space="preserve"> satellites including the satellite serving the PCell,</w:t>
      </w:r>
      <w:r>
        <w:t xml:space="preserve"> depending on the value indicated in </w:t>
      </w:r>
      <w:r w:rsidRPr="00743C20">
        <w:rPr>
          <w:i/>
          <w:iCs/>
        </w:rPr>
        <w:t>maxNumber-LEO-SatellitesPerCarrier-r17</w:t>
      </w:r>
      <w:r>
        <w:t>.</w:t>
      </w:r>
    </w:p>
    <w:p w14:paraId="1678AF92" w14:textId="77777777" w:rsidR="00EA4B4A" w:rsidRPr="002D3997" w:rsidRDefault="00EA4B4A" w:rsidP="00EA4B4A"/>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77777777" w:rsidR="00EA4B4A" w:rsidRPr="009C5807" w:rsidRDefault="00EA4B4A" w:rsidP="00EA4B4A">
      <w:pPr>
        <w:rPr>
          <w:rFonts w:cs="v4.2.0"/>
        </w:rPr>
      </w:pPr>
      <w:r w:rsidRPr="009C5807">
        <w:rPr>
          <w:rFonts w:cs="v4.2.0"/>
        </w:rPr>
        <w:t xml:space="preserve">Reported RSRP, RSRQ, and RS-SINR measurements contained in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77777777" w:rsidR="00EA4B4A" w:rsidRPr="009C5807" w:rsidRDefault="00EA4B4A" w:rsidP="00EA4B4A">
      <w:pPr>
        <w:rPr>
          <w:rFonts w:cs="v4.2.0"/>
        </w:rPr>
      </w:pPr>
      <w:r w:rsidRPr="009C5807">
        <w:rPr>
          <w:rFonts w:cs="v4.2.0"/>
        </w:rPr>
        <w:t xml:space="preserve">Reported RSRP, RSRQ, and RS-SINR measurements contained in event-triggered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745BE4F5" w14:textId="77777777" w:rsidR="00EA4B4A" w:rsidRPr="009C5807" w:rsidRDefault="00EA4B4A" w:rsidP="00EA4B4A">
      <w:r w:rsidRPr="009C5807">
        <w:t xml:space="preserve">Reported RSRP, RSRQ, and RS-SINR measurements contained in event triggered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rPr>
          <w:lang w:eastAsia="zh-CN"/>
        </w:rPr>
      </w:pPr>
      <w:r>
        <w:rPr>
          <w:rFonts w:hint="eastAsia"/>
          <w:lang w:eastAsia="zh-CN"/>
        </w:rPr>
        <w:t>w</w:t>
      </w:r>
      <w:r>
        <w:rPr>
          <w:lang w:eastAsia="zh-CN"/>
        </w:rPr>
        <w:t>here</w:t>
      </w:r>
    </w:p>
    <w:p w14:paraId="3D01A290"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02C6490E"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lang w:eastAsia="en-US"/>
        </w:rPr>
      </w:pPr>
      <w:r w:rsidRPr="00162227">
        <w:rPr>
          <w:rFonts w:eastAsiaTheme="minorEastAsia"/>
          <w:lang w:eastAsia="en-US"/>
        </w:rPr>
        <w:tab/>
        <w:t xml:space="preserve">if the high layer in TS 38.331 [2] signalling of </w:t>
      </w:r>
      <w:r w:rsidRPr="00162227">
        <w:rPr>
          <w:rFonts w:eastAsiaTheme="minorEastAsia"/>
          <w:i/>
          <w:lang w:eastAsia="en-US"/>
        </w:rPr>
        <w:t>smtc2</w:t>
      </w:r>
      <w:r w:rsidRPr="00162227">
        <w:rPr>
          <w:rFonts w:eastAsiaTheme="minorEastAsia"/>
          <w:lang w:eastAsia="en-US"/>
        </w:rPr>
        <w:t xml:space="preserve"> is configured, the assumed periodicity of intra-frequency SMTC occasions corresponds to the value of higher layer parameter </w:t>
      </w:r>
      <w:r w:rsidRPr="00162227">
        <w:rPr>
          <w:rFonts w:eastAsiaTheme="minorEastAsia"/>
          <w:i/>
          <w:lang w:eastAsia="en-US"/>
        </w:rPr>
        <w:t>smtc2</w:t>
      </w:r>
      <w:r w:rsidRPr="00162227">
        <w:rPr>
          <w:rFonts w:eastAsiaTheme="minorEastAsia"/>
          <w:lang w:eastAsia="en-US"/>
        </w:rPr>
        <w:t>; Otherwise the assumed periodicity of intra-frequency SMTC occasions corresponds to the value of higher layer parameter</w:t>
      </w:r>
      <w:r w:rsidRPr="00162227">
        <w:rPr>
          <w:rFonts w:eastAsiaTheme="minorEastAsia"/>
          <w:i/>
          <w:lang w:eastAsia="en-US"/>
        </w:rPr>
        <w:t xml:space="preserve"> smtc1</w:t>
      </w:r>
      <w:r w:rsidRPr="00162227">
        <w:rPr>
          <w:rFonts w:eastAsiaTheme="minorEastAsia"/>
          <w:lang w:eastAsia="en-US"/>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6A4800F5"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w:t>
      </w:r>
      <w:r w:rsidR="0088715F">
        <w:t>_</w:t>
      </w:r>
      <w:r w:rsidRPr="00F25348">
        <w:t xml:space="preserve">max is the maximum MGRP across all configured per-UE </w:t>
      </w:r>
      <w:r w:rsidRPr="00F25348">
        <w:rPr>
          <w:rFonts w:hint="eastAsia"/>
        </w:rPr>
        <w:t>measurement gap</w:t>
      </w:r>
      <w:r w:rsidRPr="00F25348">
        <w:t>. Otherwise, MGRP</w:t>
      </w:r>
      <w:r w:rsidR="0088715F">
        <w:t>_</w:t>
      </w:r>
      <w:r w:rsidRPr="00F25348">
        <w:t xml:space="preserve">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lang w:eastAsia="en-US"/>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lang w:eastAsia="en-US"/>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w:t>
      </w:r>
      <w:r w:rsidRPr="00F25348">
        <w:rPr>
          <w:rFonts w:eastAsiaTheme="minorEastAsia"/>
          <w:lang w:eastAsia="en-US"/>
        </w:rPr>
        <w:t>intra-frequency SMTC is fully non overlapping with measurement gaps.</w:t>
      </w:r>
    </w:p>
    <w:p w14:paraId="6E5EA52F" w14:textId="39C63680" w:rsidR="005A6C45" w:rsidRPr="00162227" w:rsidRDefault="005A6C45" w:rsidP="005A6C45">
      <w:pPr>
        <w:ind w:left="568" w:hanging="284"/>
        <w:rPr>
          <w:rFonts w:eastAsiaTheme="minorEastAsia"/>
          <w:i/>
          <w:lang w:eastAsia="en-US"/>
        </w:rPr>
      </w:pPr>
      <w:r>
        <w:rPr>
          <w:rFonts w:eastAsiaTheme="minorEastAsia"/>
          <w:lang w:eastAsia="en-US"/>
        </w:rPr>
        <w:tab/>
      </w:r>
      <w:r w:rsidRPr="00162227">
        <w:rPr>
          <w:rFonts w:eastAsiaTheme="minorEastAsia"/>
          <w:lang w:eastAsia="en-US"/>
        </w:rPr>
        <w:t xml:space="preserve">For calculation of Kp, if the high layer signalling (TS 38.331 [2]) of </w:t>
      </w:r>
      <w:r w:rsidRPr="00162227">
        <w:rPr>
          <w:rFonts w:eastAsiaTheme="minorEastAsia"/>
          <w:i/>
          <w:lang w:eastAsia="en-US"/>
        </w:rPr>
        <w:t>smtc2</w:t>
      </w:r>
      <w:r w:rsidRPr="00162227">
        <w:rPr>
          <w:rFonts w:eastAsiaTheme="minorEastAsia"/>
          <w:lang w:eastAsia="en-US"/>
        </w:rPr>
        <w:t xml:space="preserve"> is configured, for cells indicated in the </w:t>
      </w:r>
      <w:r w:rsidRPr="00162227">
        <w:rPr>
          <w:rFonts w:eastAsiaTheme="minorEastAsia"/>
          <w:i/>
          <w:lang w:eastAsia="en-US"/>
        </w:rPr>
        <w:t>pci-List</w:t>
      </w:r>
      <w:r w:rsidRPr="00162227">
        <w:rPr>
          <w:rFonts w:eastAsiaTheme="minorEastAsia"/>
          <w:lang w:eastAsia="en-US"/>
        </w:rPr>
        <w:t xml:space="preserve"> parameter in </w:t>
      </w:r>
      <w:r w:rsidRPr="00162227">
        <w:rPr>
          <w:rFonts w:eastAsiaTheme="minorEastAsia"/>
          <w:i/>
          <w:lang w:eastAsia="en-US"/>
        </w:rPr>
        <w:t>smtc2</w:t>
      </w:r>
      <w:r w:rsidRPr="00162227">
        <w:rPr>
          <w:rFonts w:eastAsiaTheme="minorEastAsia"/>
          <w:lang w:eastAsia="en-US"/>
        </w:rPr>
        <w:t xml:space="preserve">, the SMTC periodicity corresponds to the value of higher layer parameter </w:t>
      </w:r>
      <w:r w:rsidRPr="00162227">
        <w:rPr>
          <w:rFonts w:eastAsiaTheme="minorEastAsia"/>
          <w:i/>
          <w:lang w:eastAsia="en-US"/>
        </w:rPr>
        <w:t>smtc2</w:t>
      </w:r>
      <w:r w:rsidRPr="00162227">
        <w:rPr>
          <w:rFonts w:eastAsiaTheme="minorEastAsia"/>
          <w:lang w:eastAsia="en-US"/>
        </w:rPr>
        <w:t xml:space="preserve">; for the other cells, the SMTC periodicity corresponds to the value of higher layer parameter </w:t>
      </w:r>
      <w:r w:rsidRPr="00162227">
        <w:rPr>
          <w:rFonts w:eastAsiaTheme="minorEastAsia"/>
          <w:i/>
          <w:lang w:eastAsia="en-US"/>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eastAsia="zh-CN"/>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11F4256B" w:rsidR="00EA4B4A" w:rsidRDefault="00EA4B4A" w:rsidP="00EA4B4A">
      <w:pPr>
        <w:rPr>
          <w:lang w:val="en-US"/>
        </w:rPr>
      </w:pPr>
      <w:r w:rsidRPr="009C5807">
        <w:rPr>
          <w:lang w:eastAsia="zh-CN"/>
        </w:rPr>
        <w:t>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7C5FD3A6" w14:textId="562F2376" w:rsidR="008D3907" w:rsidRDefault="008D3907" w:rsidP="008D3907">
      <w:pPr>
        <w:pStyle w:val="B10"/>
        <w:rPr>
          <w:lang w:eastAsia="zh-CN"/>
        </w:rPr>
      </w:pPr>
      <w:r>
        <w:rPr>
          <w:lang w:val="en-US" w:eastAsia="zh-CN"/>
        </w:rPr>
        <w:t>-</w:t>
      </w:r>
      <w:r>
        <w:rPr>
          <w:lang w:val="en-US" w:eastAsia="zh-CN"/>
        </w:rPr>
        <w:tab/>
        <w:t xml:space="preserve">If </w:t>
      </w:r>
      <w:r w:rsidRPr="009265D8">
        <w:rPr>
          <w:rFonts w:eastAsia="MS Mincho"/>
          <w:i/>
          <w:noProof/>
          <w:lang w:val="en-US" w:eastAsia="ja-JP"/>
        </w:rPr>
        <w:t>deriveSSB-IndexFromCell</w:t>
      </w:r>
      <w:r>
        <w:rPr>
          <w:rFonts w:eastAsia="MS Mincho"/>
          <w:i/>
          <w:noProof/>
          <w:lang w:val="en-US" w:eastAsia="ja-JP"/>
        </w:rPr>
        <w:t xml:space="preserve"> </w:t>
      </w:r>
      <w:r>
        <w:rPr>
          <w:lang w:val="en-US"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1D37E2B9" w14:textId="14487D69" w:rsidR="00EA4B4A" w:rsidRDefault="008D3907" w:rsidP="008D3907">
      <w:pPr>
        <w:pStyle w:val="B10"/>
        <w:rPr>
          <w:i/>
        </w:rPr>
      </w:pPr>
      <w:r>
        <w:rPr>
          <w:lang w:val="en-US" w:eastAsia="zh-CN"/>
        </w:rPr>
        <w:t>-</w:t>
      </w:r>
      <w:r>
        <w:rPr>
          <w:lang w:val="en-US" w:eastAsia="zh-CN"/>
        </w:rPr>
        <w:tab/>
        <w:t xml:space="preserve">If </w:t>
      </w:r>
      <w:r w:rsidRPr="009265D8">
        <w:rPr>
          <w:rFonts w:eastAsia="MS Mincho"/>
          <w:i/>
          <w:noProof/>
          <w:lang w:val="en-US" w:eastAsia="ja-JP"/>
        </w:rPr>
        <w:t>deriveSSB-IndexFromCell</w:t>
      </w:r>
      <w:r>
        <w:rPr>
          <w:rFonts w:eastAsia="MS Mincho"/>
          <w:i/>
          <w:noProof/>
          <w:lang w:val="en-US" w:eastAsia="ja-JP"/>
        </w:rPr>
        <w:t xml:space="preserve"> </w:t>
      </w:r>
      <w:r>
        <w:rPr>
          <w:lang w:val="en-US" w:eastAsia="zh-CN"/>
        </w:rPr>
        <w:t xml:space="preserve">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350CF2F6" w14:textId="3BFFD387" w:rsidR="008D3907" w:rsidRPr="004B7BCD" w:rsidRDefault="008D3907" w:rsidP="008D3907">
      <w:r w:rsidRPr="004B7BCD">
        <w:t xml:space="preserve">For UE which do not support </w:t>
      </w:r>
      <w:r w:rsidRPr="007B4CD1">
        <w:rPr>
          <w:iCs/>
        </w:rPr>
        <w:t>the capability</w:t>
      </w:r>
      <w:r w:rsidRPr="007B4CD1">
        <w:rPr>
          <w:i/>
        </w:rPr>
        <w:t xml:space="preserve"> parallelMeasurementWithoutRestriction</w:t>
      </w:r>
      <w:r w:rsidRPr="004B7BCD">
        <w:t xml:space="preserve"> the following restrictions apply due to SS-RSRP/RSRQ/SINR measurement on a neighbor cell served by a different satellite in LEO.</w:t>
      </w:r>
    </w:p>
    <w:p w14:paraId="4CD1A733" w14:textId="438FE426" w:rsidR="008D3907" w:rsidRPr="004B7BCD" w:rsidRDefault="008D3907" w:rsidP="008D3907">
      <w:pPr>
        <w:pStyle w:val="B10"/>
        <w:rPr>
          <w:lang w:eastAsia="zh-CN"/>
        </w:rPr>
      </w:pPr>
      <w:r w:rsidRPr="004B7BCD">
        <w:rPr>
          <w:lang w:val="en-US" w:eastAsia="zh-CN"/>
        </w:rPr>
        <w:t>-</w:t>
      </w:r>
      <w:r w:rsidRPr="004B7BCD">
        <w:rPr>
          <w:lang w:val="en-US" w:eastAsia="zh-CN"/>
        </w:rPr>
        <w:tab/>
        <w:t xml:space="preserve">If </w:t>
      </w:r>
      <w:r w:rsidRPr="009265D8">
        <w:t xml:space="preserve"> </w:t>
      </w:r>
      <w:r w:rsidRPr="009265D8">
        <w:rPr>
          <w:rFonts w:eastAsia="MS Mincho"/>
          <w:i/>
          <w:noProof/>
          <w:lang w:val="en-US" w:eastAsia="ja-JP"/>
        </w:rPr>
        <w:t>deriveSSB-IndexFromCell</w:t>
      </w:r>
      <w:r>
        <w:rPr>
          <w:rFonts w:eastAsia="MS Mincho"/>
          <w:i/>
          <w:noProof/>
          <w:lang w:val="en-US" w:eastAsia="ja-JP"/>
        </w:rPr>
        <w:t xml:space="preserve"> </w:t>
      </w:r>
      <w:r w:rsidRPr="004B7BCD">
        <w:rPr>
          <w:lang w:val="en-US"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1502EC6B" w:rsidR="00EA4B4A" w:rsidRDefault="008D3907" w:rsidP="008D3907">
      <w:pPr>
        <w:pStyle w:val="B10"/>
        <w:rPr>
          <w:i/>
        </w:rPr>
      </w:pPr>
      <w:r w:rsidRPr="004B7BCD">
        <w:rPr>
          <w:lang w:val="en-US" w:eastAsia="zh-CN"/>
        </w:rPr>
        <w:t>-</w:t>
      </w:r>
      <w:r w:rsidRPr="004B7BCD">
        <w:rPr>
          <w:lang w:val="en-US" w:eastAsia="zh-CN"/>
        </w:rPr>
        <w:tab/>
        <w:t xml:space="preserve">If </w:t>
      </w:r>
      <w:r w:rsidRPr="009265D8">
        <w:rPr>
          <w:rFonts w:eastAsia="MS Mincho"/>
          <w:i/>
          <w:noProof/>
          <w:lang w:val="en-US" w:eastAsia="ja-JP"/>
        </w:rPr>
        <w:t>deriveSSB-IndexFromCell</w:t>
      </w:r>
      <w:r w:rsidRPr="004B7BCD" w:rsidDel="009265D8">
        <w:rPr>
          <w:rFonts w:eastAsia="MS Mincho"/>
          <w:i/>
          <w:noProof/>
          <w:lang w:val="en-US" w:eastAsia="ja-JP"/>
        </w:rPr>
        <w:t xml:space="preserve"> </w:t>
      </w:r>
      <w:r w:rsidRPr="004B7BCD">
        <w:rPr>
          <w:lang w:val="en-US" w:eastAsia="zh-CN"/>
        </w:rPr>
        <w:t xml:space="preserve">is </w:t>
      </w:r>
      <w:r w:rsidRPr="004B7BCD">
        <w:rPr>
          <w:lang w:val="en-US" w:eastAsia="ko-KR"/>
        </w:rPr>
        <w:t xml:space="preserve">not </w:t>
      </w:r>
      <w:r w:rsidRPr="004B7BCD">
        <w:rPr>
          <w:lang w:val="en-US" w:eastAsia="zh-CN"/>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05B5887" w:rsidR="00EA4B4A" w:rsidRDefault="009E764A" w:rsidP="009E764A">
      <w:pPr>
        <w:pStyle w:val="B10"/>
        <w:rPr>
          <w:rFonts w:eastAsia="MS Mincho"/>
          <w:lang w:eastAsia="ja-JP"/>
        </w:rPr>
      </w:pPr>
      <w:r>
        <w:rPr>
          <w:rFonts w:eastAsia="MS Mincho"/>
          <w:lang w:eastAsia="ja-JP"/>
        </w:rPr>
        <w:t>-</w:t>
      </w:r>
      <w:r>
        <w:rPr>
          <w:rFonts w:eastAsia="MS Mincho"/>
          <w:lang w:eastAsia="ja-JP"/>
        </w:rPr>
        <w:tab/>
      </w:r>
      <w:r w:rsidR="001B50F0">
        <w:rPr>
          <w:rFonts w:eastAsia="MS Mincho"/>
          <w:lang w:eastAsia="ja-JP"/>
        </w:rPr>
        <w:t>T</w:t>
      </w:r>
      <w:r w:rsidR="001B50F0" w:rsidRPr="009C5807">
        <w:rPr>
          <w:rFonts w:eastAsia="MS Mincho"/>
          <w:lang w:eastAsia="ja-JP"/>
        </w:rPr>
        <w:t>he UE is expected to receive the PDCCH that the UE monitors in the Type0-PDCCH CSS set, and</w:t>
      </w:r>
      <w:r w:rsidR="001B50F0">
        <w:rPr>
          <w:rFonts w:eastAsia="MS Mincho"/>
          <w:lang w:eastAsia="ja-JP"/>
        </w:rPr>
        <w:t>/or</w:t>
      </w:r>
      <w:r w:rsidR="001B50F0" w:rsidRPr="009C5807">
        <w:rPr>
          <w:rFonts w:eastAsia="MS Mincho"/>
          <w:lang w:eastAsia="ja-JP"/>
        </w:rPr>
        <w:t xml:space="preserve"> the corresponding PDSCH, on SSB symbols to be measured.</w:t>
      </w:r>
    </w:p>
    <w:p w14:paraId="0826BBDD" w14:textId="77777777" w:rsidR="001B50F0" w:rsidRPr="00347F0D" w:rsidRDefault="001B50F0" w:rsidP="001B50F0">
      <w:pPr>
        <w:rPr>
          <w:lang w:eastAsia="zh-CN"/>
        </w:rPr>
      </w:pPr>
    </w:p>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lang w:eastAsia="zh-CN"/>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lang w:eastAsia="zh-CN"/>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52B6407E" w14:textId="7264E1C5" w:rsidR="00C450F3" w:rsidRPr="00E753EC" w:rsidRDefault="00E26A42" w:rsidP="00C450F3">
      <w:pPr>
        <w:ind w:left="568" w:hanging="284"/>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1</w:t>
      </w:r>
      <w:r w:rsidRPr="00BD23D1">
        <w:rPr>
          <w:bCs/>
          <w:lang w:eastAsia="zh-CN"/>
        </w:rPr>
        <w:t xml:space="preserve"> </w:t>
      </w:r>
      <w:r w:rsidRPr="00BD23D1">
        <w:rPr>
          <w:lang w:eastAsia="zh-CN"/>
        </w:rPr>
        <w:t xml:space="preserve">when the UE is not </w:t>
      </w:r>
      <w:r w:rsidRPr="00BD23D1">
        <w:rPr>
          <w:rFonts w:hint="eastAsia"/>
          <w:bCs/>
          <w:lang w:eastAsia="zh-CN"/>
        </w:rPr>
        <w:t>configured with concurrent measurement gap</w:t>
      </w:r>
      <w:r w:rsidRPr="00BD23D1">
        <w:rPr>
          <w:bCs/>
          <w:lang w:eastAsia="zh-CN"/>
        </w:rPr>
        <w:t xml:space="preserve">s. </w:t>
      </w:r>
      <w:r>
        <w:rPr>
          <w:lang w:eastAsia="zh-CN"/>
        </w:rPr>
        <w:t>W</w:t>
      </w:r>
      <w:r w:rsidRPr="00BD23D1">
        <w:rPr>
          <w:lang w:eastAsia="zh-CN"/>
        </w:rPr>
        <w:t xml:space="preserve">hen the UE is </w:t>
      </w:r>
      <w:r w:rsidRPr="00BD23D1">
        <w:rPr>
          <w:rFonts w:hint="eastAsia"/>
          <w:bCs/>
          <w:lang w:eastAsia="zh-CN"/>
        </w:rPr>
        <w:t>configured with concurrent measurement gap</w:t>
      </w:r>
      <w:r w:rsidRPr="00BD23D1">
        <w:rPr>
          <w:bCs/>
          <w:lang w:eastAsia="zh-CN"/>
        </w:rPr>
        <w:t>s</w:t>
      </w:r>
      <w:r>
        <w:rPr>
          <w:bCs/>
          <w:lang w:eastAsia="zh-CN"/>
        </w:rPr>
        <w:t xml:space="preserve"> and the </w:t>
      </w:r>
      <w:r w:rsidRPr="003E094F">
        <w:rPr>
          <w:bCs/>
          <w:lang w:eastAsia="zh-CN"/>
        </w:rPr>
        <w:t>two measurement gaps are fully overlapping with MGRP=160ms</w:t>
      </w:r>
      <w:r>
        <w:rPr>
          <w:bCs/>
          <w:lang w:eastAsia="zh-CN"/>
        </w:rPr>
        <w:t>,</w:t>
      </w:r>
      <w:r w:rsidRPr="003E094F">
        <w:rPr>
          <w:rFonts w:hint="eastAsia"/>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w:t>
      </w:r>
      <w:r>
        <w:rPr>
          <w:bCs/>
          <w:lang w:eastAsia="zh-CN"/>
        </w:rPr>
        <w:t>2</w:t>
      </w:r>
      <w:r w:rsidRPr="00BD23D1">
        <w:rPr>
          <w:bCs/>
          <w:lang w:eastAsia="zh-CN"/>
        </w:rPr>
        <w:t>.</w:t>
      </w:r>
      <w:r>
        <w:rPr>
          <w:bCs/>
          <w:lang w:eastAsia="zh-CN"/>
        </w:rPr>
        <w:t xml:space="preserve"> </w:t>
      </w:r>
      <w:r w:rsidRPr="00BD23D1">
        <w:rPr>
          <w:bCs/>
          <w:lang w:eastAsia="zh-CN"/>
        </w:rPr>
        <w:t xml:space="preserve">Otherwise,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34D4F6D1" w14:textId="77777777" w:rsidR="00C450F3" w:rsidRPr="00E753EC" w:rsidRDefault="00C450F3" w:rsidP="00C450F3">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690D8FFB" w14:textId="77777777" w:rsidR="00C450F3" w:rsidRPr="00E753EC" w:rsidRDefault="00C450F3" w:rsidP="00C450F3">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48598B24"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do not overlap with each other,</w:t>
      </w:r>
    </w:p>
    <w:p w14:paraId="2E3BC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455C0D42"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7757756"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partially overlap with each other,</w:t>
      </w:r>
    </w:p>
    <w:p w14:paraId="70702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8A30949"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41A7E70C" w14:textId="77777777" w:rsidR="00C450F3" w:rsidRPr="00E753EC" w:rsidRDefault="00C450F3" w:rsidP="00C450F3">
      <w:pPr>
        <w:ind w:left="1135" w:hanging="284"/>
        <w:rPr>
          <w:lang w:eastAsia="zh-CN"/>
        </w:rPr>
      </w:pPr>
      <w:r w:rsidRPr="00E753EC">
        <w:rPr>
          <w:rFonts w:hint="eastAsia"/>
          <w:lang w:eastAsia="zh-CN"/>
        </w:rPr>
        <w:t>w</w:t>
      </w:r>
      <w:r w:rsidRPr="00E753EC">
        <w:rPr>
          <w:lang w:eastAsia="zh-CN"/>
        </w:rPr>
        <w:t>here</w:t>
      </w:r>
    </w:p>
    <w:p w14:paraId="615793AB"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lang w:eastAsia="zh-CN"/>
        </w:rPr>
        <w:t xml:space="preserve"> i</w:t>
      </w:r>
      <w:r w:rsidRPr="00E753EC">
        <w:rPr>
          <w:lang w:eastAsia="zh-CN"/>
        </w:rPr>
        <w:t xml:space="preserve">s the number of LEO satellites to be measured within i-th SMTC, </w:t>
      </w:r>
    </w:p>
    <w:p w14:paraId="77C8FEEE"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lang w:eastAsia="zh-CN"/>
        </w:rPr>
        <w:t xml:space="preserve"> i</w:t>
      </w:r>
      <w:r w:rsidRPr="00E753EC">
        <w:rPr>
          <w:lang w:eastAsia="zh-CN"/>
        </w:rPr>
        <w:t>s the number of LEO satellites that UE can measure in parallel within an SMTC,</w:t>
      </w:r>
    </w:p>
    <w:p w14:paraId="74E8DB4E" w14:textId="77777777" w:rsidR="00C450F3" w:rsidRPr="00E753EC" w:rsidRDefault="00C450F3" w:rsidP="00C450F3">
      <w:pPr>
        <w:ind w:left="1135" w:hanging="284"/>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lang w:eastAsia="zh-CN"/>
        </w:rPr>
        <w:t xml:space="preserve"> i</w:t>
      </w:r>
      <w:r w:rsidRPr="00E753EC">
        <w:rPr>
          <w:lang w:eastAsia="zh-CN"/>
        </w:rPr>
        <w:t>s the number of SMTCs that partially overlap with each other.</w:t>
      </w:r>
    </w:p>
    <w:p w14:paraId="24324070" w14:textId="77777777" w:rsidR="00C450F3" w:rsidRPr="00E753EC" w:rsidRDefault="00C450F3" w:rsidP="00C450F3">
      <w:r w:rsidRPr="00E753EC">
        <w:rPr>
          <w:lang w:val="en-US"/>
        </w:rPr>
        <w:t xml:space="preserve">If the higher layer signaling in TS 38.331 [2] </w:t>
      </w:r>
      <w:r w:rsidRPr="00E753EC">
        <w:t xml:space="preserve">of </w:t>
      </w:r>
      <w:r w:rsidRPr="00E753EC">
        <w:rPr>
          <w:i/>
        </w:rPr>
        <w:t>smtc2</w:t>
      </w:r>
      <w:r w:rsidRPr="00E753EC">
        <w:t xml:space="preserve"> is present and smtc1 is fully overlapping with measurement gaps and smtc2 is partially overlapping with measurement gaps, requirements are not specified for T</w:t>
      </w:r>
      <w:r w:rsidRPr="00E753EC">
        <w:rPr>
          <w:vertAlign w:val="subscript"/>
        </w:rPr>
        <w:t xml:space="preserve">identify_intra_without_index </w:t>
      </w:r>
      <w:r w:rsidRPr="00E753EC">
        <w:t>or T</w:t>
      </w:r>
      <w:r w:rsidRPr="00E753EC">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Default="00670A74" w:rsidP="00670A74">
      <w:pPr>
        <w:rPr>
          <w:rFonts w:eastAsia="SimSun"/>
          <w:noProof/>
          <w:highlight w:val="yellow"/>
          <w:lang w:eastAsia="zh-CN"/>
        </w:rPr>
      </w:pPr>
    </w:p>
    <w:p w14:paraId="1AB1E150" w14:textId="77777777" w:rsidR="007006F1" w:rsidRDefault="007006F1" w:rsidP="007006F1">
      <w:pPr>
        <w:pStyle w:val="Heading2"/>
        <w:rPr>
          <w:lang w:eastAsia="zh-CN"/>
        </w:rPr>
      </w:pPr>
      <w:r>
        <w:rPr>
          <w:rFonts w:hint="eastAsia"/>
          <w:lang w:eastAsia="zh-CN"/>
        </w:rPr>
        <w:t>9.2</w:t>
      </w:r>
      <w:r>
        <w:rPr>
          <w:lang w:val="en-US" w:eastAsia="zh-CN"/>
        </w:rPr>
        <w:t>D</w:t>
      </w:r>
      <w:r>
        <w:rPr>
          <w:lang w:eastAsia="zh-CN"/>
        </w:rPr>
        <w:tab/>
      </w:r>
      <w:r>
        <w:t>NR intra-frequency measurements</w:t>
      </w:r>
      <w:r>
        <w:rPr>
          <w:rFonts w:hint="eastAsia"/>
          <w:lang w:eastAsia="zh-CN"/>
        </w:rPr>
        <w:t xml:space="preserve"> </w:t>
      </w:r>
      <w:bookmarkStart w:id="52" w:name="OLE_LINK35"/>
      <w:bookmarkStart w:id="53" w:name="OLE_LINK36"/>
      <w:r>
        <w:rPr>
          <w:rFonts w:hint="eastAsia"/>
          <w:lang w:eastAsia="zh-CN"/>
        </w:rPr>
        <w:t>for ATG</w:t>
      </w:r>
      <w:bookmarkEnd w:id="52"/>
      <w:bookmarkEnd w:id="53"/>
    </w:p>
    <w:p w14:paraId="351D71F6" w14:textId="77777777" w:rsidR="007006F1" w:rsidRDefault="007006F1" w:rsidP="007006F1">
      <w:pPr>
        <w:pStyle w:val="Heading3"/>
      </w:pPr>
      <w:r>
        <w:t>9.2</w:t>
      </w:r>
      <w:r>
        <w:rPr>
          <w:lang w:val="en-US" w:eastAsia="zh-CN"/>
        </w:rPr>
        <w:t>D</w:t>
      </w:r>
      <w:r>
        <w:t>.1</w:t>
      </w:r>
      <w:r>
        <w:tab/>
        <w:t>Introduction</w:t>
      </w:r>
    </w:p>
    <w:p w14:paraId="19FED7C7" w14:textId="77777777" w:rsidR="007006F1" w:rsidRDefault="007006F1" w:rsidP="007006F1">
      <w:r>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0A8AB42" w14:textId="77777777" w:rsidR="007006F1" w:rsidRDefault="007006F1" w:rsidP="007006F1">
      <w:r>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77777777" w:rsidR="007006F1" w:rsidRDefault="007006F1" w:rsidP="007006F1">
      <w:r>
        <w:t>The UE can perform intra-frequency SSB based measurements without measurement gaps (either legacy measurement gap) if</w:t>
      </w:r>
    </w:p>
    <w:p w14:paraId="5369213E" w14:textId="77777777" w:rsidR="007006F1" w:rsidRDefault="007006F1" w:rsidP="007006F1">
      <w:pPr>
        <w:pStyle w:val="B10"/>
        <w:rPr>
          <w:lang w:eastAsia="zh-CN"/>
        </w:rPr>
      </w:pPr>
      <w:r>
        <w:t>-</w:t>
      </w:r>
      <w:r>
        <w:tab/>
        <w:t xml:space="preserve">the UE indicates ‘no-gap’ via </w:t>
      </w:r>
      <w:r>
        <w:rPr>
          <w:i/>
        </w:rPr>
        <w:t>intraFreq-needForGap</w:t>
      </w:r>
      <w:r>
        <w:t xml:space="preserve"> for intra-frequency measurement</w:t>
      </w:r>
      <w:r>
        <w:rPr>
          <w:lang w:eastAsia="zh-CN"/>
        </w:rPr>
        <w:t>, or</w:t>
      </w:r>
    </w:p>
    <w:p w14:paraId="032D23D7" w14:textId="77777777" w:rsidR="007006F1" w:rsidRDefault="007006F1" w:rsidP="007006F1">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5C49A30" w14:textId="77777777" w:rsidR="007006F1" w:rsidRDefault="007006F1" w:rsidP="007006F1">
      <w:pPr>
        <w:pStyle w:val="B10"/>
      </w:pPr>
      <w:r>
        <w:rPr>
          <w:lang w:eastAsia="zh-CN"/>
        </w:rPr>
        <w:t>-</w:t>
      </w:r>
      <w:r>
        <w:tab/>
        <w:t>the active downlink BWP is initial BWP</w:t>
      </w:r>
      <w:r>
        <w:rPr>
          <w:lang w:eastAsia="zh-CN"/>
        </w:rPr>
        <w:t>[3]</w:t>
      </w:r>
      <w:r>
        <w:t>.</w:t>
      </w:r>
    </w:p>
    <w:p w14:paraId="125C0E4A" w14:textId="77777777" w:rsidR="007006F1" w:rsidRDefault="007006F1" w:rsidP="007006F1">
      <w:r>
        <w:t>For intra-frequency SSB based measurements without measurement gaps, UE may cause scheduling restriction as specified in clause 9.2</w:t>
      </w:r>
      <w:r>
        <w:rPr>
          <w:lang w:val="en-US" w:eastAsia="zh-CN"/>
        </w:rPr>
        <w:t>D</w:t>
      </w:r>
      <w:r>
        <w:t>.5.3.</w:t>
      </w:r>
      <w:r>
        <w:rPr>
          <w:rFonts w:hint="eastAsia"/>
          <w:lang w:val="en-US" w:eastAsia="zh-CN"/>
        </w:rPr>
        <w:t xml:space="preserve"> </w:t>
      </w:r>
      <w:r>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7777777" w:rsidR="007006F1" w:rsidRDefault="007006F1" w:rsidP="007006F1">
      <w:pPr>
        <w:rPr>
          <w:rFonts w:cs="v4.2.0"/>
        </w:rPr>
      </w:pPr>
      <w:r>
        <w:t>When measurement gaps are needed, the UE is not expected to detect SSB and measure RSSI of RSRQ which start earlier than the gap starting time + switching time, nor detect SSB and measure RSSI of RSRQ which end later than the gap end – switching time. Switching time is 0.5ms for frequency range FR1.</w:t>
      </w:r>
    </w:p>
    <w:p w14:paraId="50EA11F8" w14:textId="77777777" w:rsidR="007006F1" w:rsidRDefault="007006F1" w:rsidP="007006F1">
      <w:pPr>
        <w:rPr>
          <w:rFonts w:cs="v4.2.0"/>
          <w:lang w:eastAsia="zh-CN"/>
        </w:rPr>
      </w:pPr>
      <w:r>
        <w:rPr>
          <w:rFonts w:cs="v4.2.0"/>
          <w:lang w:eastAsia="zh-CN"/>
        </w:rPr>
        <w:t>The requirements in this clause shall also apply, when</w:t>
      </w:r>
      <w:r>
        <w:rPr>
          <w:rFonts w:cs="v4.2.0"/>
        </w:rPr>
        <w:t xml:space="preserve"> the UE is configured to perform SRS carrier based switching and using measurement gaps.</w:t>
      </w:r>
    </w:p>
    <w:p w14:paraId="3EC02A57" w14:textId="77777777" w:rsidR="007006F1" w:rsidRDefault="007006F1" w:rsidP="007006F1">
      <w:pPr>
        <w:pStyle w:val="Heading3"/>
      </w:pPr>
      <w:r>
        <w:t>9.2</w:t>
      </w:r>
      <w:r>
        <w:rPr>
          <w:lang w:val="en-US" w:eastAsia="zh-CN"/>
        </w:rPr>
        <w:t>D</w:t>
      </w:r>
      <w:r>
        <w:t>.2</w:t>
      </w:r>
      <w:r>
        <w:tab/>
        <w:t>Requirements applicability</w:t>
      </w:r>
    </w:p>
    <w:p w14:paraId="6D251DE0" w14:textId="77777777" w:rsidR="007006F1" w:rsidRDefault="007006F1" w:rsidP="007006F1">
      <w:r>
        <w:t>The requirements in clause 9.2</w:t>
      </w:r>
      <w:r>
        <w:rPr>
          <w:lang w:val="en-US" w:eastAsia="zh-CN"/>
        </w:rPr>
        <w:t>D</w:t>
      </w:r>
      <w:r>
        <w:t xml:space="preserve"> apply, provided:</w:t>
      </w:r>
    </w:p>
    <w:p w14:paraId="43F80526" w14:textId="77777777" w:rsidR="007006F1" w:rsidRDefault="007006F1" w:rsidP="007006F1">
      <w:pPr>
        <w:pStyle w:val="B10"/>
      </w:pPr>
      <w:r>
        <w:t>-</w:t>
      </w:r>
      <w:r>
        <w:tab/>
        <w:t>The cell being identified or measured is detectable.</w:t>
      </w:r>
    </w:p>
    <w:p w14:paraId="1CEA5681" w14:textId="77777777" w:rsidR="007006F1" w:rsidRDefault="007006F1" w:rsidP="007006F1">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65054237" w14:textId="77777777" w:rsidR="007006F1" w:rsidRDefault="007006F1" w:rsidP="007006F1">
      <w:pPr>
        <w:pStyle w:val="B10"/>
      </w:pPr>
      <w:r>
        <w:t>-</w:t>
      </w:r>
      <w:r>
        <w:tab/>
        <w:t>SS-RSRP related side conditions given in clauses 10.1.2 for FR1, for a corresponding Band,</w:t>
      </w:r>
    </w:p>
    <w:p w14:paraId="15CA3065" w14:textId="77777777" w:rsidR="007006F1" w:rsidRDefault="007006F1" w:rsidP="007006F1">
      <w:pPr>
        <w:pStyle w:val="B10"/>
      </w:pPr>
      <w:r>
        <w:t>-</w:t>
      </w:r>
      <w:r>
        <w:tab/>
        <w:t>SS-RSRQ related side conditions given in clauses 10.1.7 for FR1, for a corresponding Band,</w:t>
      </w:r>
    </w:p>
    <w:p w14:paraId="08AF4233" w14:textId="77777777" w:rsidR="007006F1" w:rsidRDefault="007006F1" w:rsidP="007006F1">
      <w:pPr>
        <w:pStyle w:val="B10"/>
      </w:pPr>
      <w:r>
        <w:t>-</w:t>
      </w:r>
      <w:r>
        <w:tab/>
        <w:t>SS-SINR related side conditions given in clauses 10.1.12 for FR1, for a corresponding Band,</w:t>
      </w:r>
    </w:p>
    <w:p w14:paraId="468B5826" w14:textId="77777777" w:rsidR="007006F1" w:rsidRDefault="007006F1" w:rsidP="007006F1">
      <w:pPr>
        <w:pStyle w:val="B10"/>
        <w:rPr>
          <w:rFonts w:cs="v4.2.0"/>
        </w:rPr>
      </w:pPr>
      <w:r>
        <w:t>-</w:t>
      </w:r>
      <w:r>
        <w:tab/>
        <w:t xml:space="preserve">SSB_RP and SSB </w:t>
      </w:r>
      <w:r>
        <w:rPr>
          <w:lang w:val="en-US"/>
        </w:rPr>
        <w:t>Ês/Iot</w:t>
      </w:r>
      <w:r>
        <w:t xml:space="preserve"> according to Annex B.2.2 for a corresponding Band.</w:t>
      </w:r>
    </w:p>
    <w:p w14:paraId="6AC1776E" w14:textId="77777777" w:rsidR="007006F1" w:rsidRDefault="007006F1" w:rsidP="007006F1">
      <w:pPr>
        <w:pStyle w:val="Heading3"/>
      </w:pPr>
      <w:r>
        <w:t>9.2</w:t>
      </w:r>
      <w:r>
        <w:rPr>
          <w:lang w:val="en-US" w:eastAsia="zh-CN"/>
        </w:rPr>
        <w:t>D</w:t>
      </w:r>
      <w:r>
        <w:t>.3</w:t>
      </w:r>
      <w:r>
        <w:tab/>
        <w:t>Number of cells and number of SSB</w:t>
      </w:r>
    </w:p>
    <w:p w14:paraId="1B0F97B2" w14:textId="77777777" w:rsidR="007006F1" w:rsidRDefault="007006F1" w:rsidP="007006F1">
      <w:pPr>
        <w:pStyle w:val="Heading4"/>
      </w:pPr>
      <w:r>
        <w:t>9.2</w:t>
      </w:r>
      <w:r>
        <w:rPr>
          <w:lang w:val="en-US" w:eastAsia="zh-CN"/>
        </w:rPr>
        <w:t>D</w:t>
      </w:r>
      <w:r>
        <w:t>.3.1</w:t>
      </w:r>
      <w:r>
        <w:tab/>
        <w:t>Requirements for FR1</w:t>
      </w:r>
    </w:p>
    <w:p w14:paraId="403B4E3F" w14:textId="77777777" w:rsidR="007006F1" w:rsidRDefault="007006F1" w:rsidP="007006F1">
      <w:r>
        <w:t xml:space="preserve">For each intra-frequency layer, during each layer 1 measurement period, the UE shall be capable of performing </w:t>
      </w:r>
      <w:r>
        <w:rPr>
          <w:rFonts w:cs="v4.2.0"/>
        </w:rPr>
        <w:t>SS-RSRP, SS-RSRQ, and SS-SINR measurements for</w:t>
      </w:r>
      <w:r>
        <w:t xml:space="preserve"> at least:</w:t>
      </w:r>
    </w:p>
    <w:p w14:paraId="3E35A4C6" w14:textId="77777777" w:rsidR="007006F1" w:rsidRDefault="007006F1" w:rsidP="007006F1">
      <w:pPr>
        <w:pStyle w:val="B10"/>
      </w:pPr>
      <w:r>
        <w:t>-</w:t>
      </w:r>
      <w:r>
        <w:tab/>
        <w:t>8 identified cells, and</w:t>
      </w:r>
    </w:p>
    <w:p w14:paraId="2AFF0A43" w14:textId="77777777" w:rsidR="007006F1" w:rsidRDefault="007006F1" w:rsidP="007006F1">
      <w:pPr>
        <w:pStyle w:val="B10"/>
      </w:pPr>
      <w:r>
        <w:t>-</w:t>
      </w:r>
      <w:r>
        <w:tab/>
        <w:t>14 SSBs with different SSB index and/or PCI on the intra-frequency layer, where the number of SSBs in the serving cell is not smaller than the number of configured RLM-RS SSB resources.</w:t>
      </w:r>
    </w:p>
    <w:p w14:paraId="15396703" w14:textId="77777777" w:rsidR="007006F1" w:rsidRDefault="007006F1" w:rsidP="007006F1">
      <w:pPr>
        <w:pStyle w:val="Heading3"/>
      </w:pPr>
      <w:r>
        <w:t>9.2</w:t>
      </w:r>
      <w:r>
        <w:rPr>
          <w:lang w:val="en-US" w:eastAsia="zh-CN"/>
        </w:rPr>
        <w:t>D</w:t>
      </w:r>
      <w:r>
        <w:t>.4</w:t>
      </w:r>
      <w:r>
        <w:tab/>
        <w:t>Measurement Reporting Requirements</w:t>
      </w:r>
    </w:p>
    <w:p w14:paraId="56319A2E" w14:textId="77777777" w:rsidR="007006F1" w:rsidRDefault="007006F1" w:rsidP="007006F1">
      <w:pPr>
        <w:pStyle w:val="Heading4"/>
      </w:pPr>
      <w:r>
        <w:t>9.2</w:t>
      </w:r>
      <w:r>
        <w:rPr>
          <w:lang w:val="en-US" w:eastAsia="zh-CN"/>
        </w:rPr>
        <w:t>D</w:t>
      </w:r>
      <w:r>
        <w:t>.4.1</w:t>
      </w:r>
      <w:r>
        <w:tab/>
        <w:t>Periodic Reporting</w:t>
      </w:r>
    </w:p>
    <w:p w14:paraId="47F4CA7A" w14:textId="77777777" w:rsidR="007006F1" w:rsidRDefault="007006F1" w:rsidP="007006F1">
      <w:pPr>
        <w:rPr>
          <w:rFonts w:cs="v4.2.0"/>
        </w:rPr>
      </w:pPr>
      <w:r>
        <w:rPr>
          <w:rFonts w:cs="v4.2.0"/>
        </w:rPr>
        <w:t>Reported RSRP, RSRQ, and RS-SINR measurements contained in periodic measurement reports shall meet the requirements in clauses 10.1.2.1 (RSRP for FR1), 10.1.7.1 (RSRQ for FR1)</w:t>
      </w:r>
      <w:r>
        <w:rPr>
          <w:rFonts w:cs="v4.2.0" w:hint="eastAsia"/>
          <w:lang w:eastAsia="zh-CN"/>
        </w:rPr>
        <w:t xml:space="preserve"> and </w:t>
      </w:r>
      <w:r>
        <w:rPr>
          <w:rFonts w:cs="v4.2.0"/>
        </w:rPr>
        <w:t>10.1.12.1 (RS-SINR for FR1).</w:t>
      </w:r>
    </w:p>
    <w:p w14:paraId="15087627" w14:textId="77777777" w:rsidR="007006F1" w:rsidRDefault="007006F1" w:rsidP="007006F1">
      <w:pPr>
        <w:pStyle w:val="Heading4"/>
      </w:pPr>
      <w:r>
        <w:t>9.2</w:t>
      </w:r>
      <w:r>
        <w:rPr>
          <w:lang w:val="en-US" w:eastAsia="zh-CN"/>
        </w:rPr>
        <w:t>D</w:t>
      </w:r>
      <w:r>
        <w:t>.4.2</w:t>
      </w:r>
      <w:r>
        <w:tab/>
        <w:t>Event-triggered Periodic Reporting</w:t>
      </w:r>
    </w:p>
    <w:p w14:paraId="00A962C1" w14:textId="77777777" w:rsidR="007006F1" w:rsidRDefault="007006F1" w:rsidP="007006F1">
      <w:pPr>
        <w:rPr>
          <w:rFonts w:cs="v4.2.0"/>
        </w:rPr>
      </w:pPr>
      <w:r>
        <w:rPr>
          <w:rFonts w:cs="v4.2.0"/>
        </w:rPr>
        <w:t>Reported RSRP, RSRQ, and RS-SINR measurements contained in event-triggered periodic measurement reports shall meet the requirements in clauses 10.1.2.1 (RSRP for FR1), 10.1.7.1 (RSRQ for FR1)</w:t>
      </w:r>
      <w:r>
        <w:rPr>
          <w:rFonts w:cs="v4.2.0" w:hint="eastAsia"/>
          <w:lang w:eastAsia="zh-CN"/>
        </w:rPr>
        <w:t xml:space="preserve"> and</w:t>
      </w:r>
      <w:r>
        <w:rPr>
          <w:rFonts w:cs="v4.2.0"/>
        </w:rPr>
        <w:t xml:space="preserve"> 10.1.12.1 (RS-SINR for FR1).</w:t>
      </w:r>
    </w:p>
    <w:p w14:paraId="7D3E3C82" w14:textId="77777777" w:rsidR="007006F1" w:rsidRDefault="007006F1" w:rsidP="007006F1">
      <w:pPr>
        <w:rPr>
          <w:rFonts w:cs="v4.2.0"/>
        </w:rPr>
      </w:pPr>
      <w:r>
        <w:rPr>
          <w:rFonts w:cs="v4.2.0"/>
        </w:rPr>
        <w:t>The first report in event triggered periodic measurement reporting shall meet the requirements specified in clause </w:t>
      </w:r>
      <w:r>
        <w:t>9.2</w:t>
      </w:r>
      <w:r>
        <w:rPr>
          <w:lang w:val="en-US" w:eastAsia="zh-CN"/>
        </w:rPr>
        <w:t>D</w:t>
      </w:r>
      <w:r>
        <w:t>.4.3.</w:t>
      </w:r>
    </w:p>
    <w:p w14:paraId="57A4427C" w14:textId="77777777" w:rsidR="007006F1" w:rsidRDefault="007006F1" w:rsidP="007006F1">
      <w:pPr>
        <w:pStyle w:val="Heading4"/>
      </w:pPr>
      <w:r>
        <w:t>9.2</w:t>
      </w:r>
      <w:r>
        <w:rPr>
          <w:lang w:val="en-US" w:eastAsia="zh-CN"/>
        </w:rPr>
        <w:t>D</w:t>
      </w:r>
      <w:r>
        <w:t>.4.3</w:t>
      </w:r>
      <w:r>
        <w:tab/>
        <w:t>Event Triggered Reporting</w:t>
      </w:r>
    </w:p>
    <w:p w14:paraId="53976CC8" w14:textId="77777777" w:rsidR="007006F1" w:rsidRDefault="007006F1" w:rsidP="007006F1">
      <w:r>
        <w:t xml:space="preserve">Reported RSRP, RSRQ, and RS-SINR measurements contained in event triggered measurement reports shall meet the requirements in clauses </w:t>
      </w:r>
      <w:r>
        <w:rPr>
          <w:rFonts w:cs="v4.2.0"/>
        </w:rPr>
        <w:t>10.1.2.1 (RSRP for FR1), 10.1.7.1 (RSRQ for FR1)</w:t>
      </w:r>
      <w:r>
        <w:rPr>
          <w:rFonts w:cs="v4.2.0" w:hint="eastAsia"/>
          <w:lang w:eastAsia="zh-CN"/>
        </w:rPr>
        <w:t xml:space="preserve"> and </w:t>
      </w:r>
      <w:r>
        <w:rPr>
          <w:rFonts w:cs="v4.2.0"/>
        </w:rPr>
        <w:t>10.1.12.1 (RS-SINR for FR1).</w:t>
      </w:r>
    </w:p>
    <w:p w14:paraId="73351769" w14:textId="77777777" w:rsidR="007006F1" w:rsidRDefault="007006F1" w:rsidP="007006F1">
      <w:r>
        <w:t>The UE shall not send any event triggered measurement reports as long as no reporting criteria is fulfilled.</w:t>
      </w:r>
    </w:p>
    <w:p w14:paraId="56D0006B" w14:textId="77777777" w:rsidR="007006F1" w:rsidRDefault="007006F1" w:rsidP="007006F1">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04ACEAA8" w14:textId="77777777" w:rsidR="007006F1" w:rsidRDefault="007006F1" w:rsidP="007006F1">
      <w:r>
        <w:t>The event triggered measurement reporting delay, measured without L3 filtering shall be less than T</w:t>
      </w:r>
      <w:r>
        <w:rPr>
          <w:vertAlign w:val="subscript"/>
        </w:rPr>
        <w:t>identify intra with index</w:t>
      </w:r>
      <w:r>
        <w:t xml:space="preserve"> or T </w:t>
      </w:r>
      <w:r>
        <w:rPr>
          <w:vertAlign w:val="subscript"/>
        </w:rPr>
        <w:t>identify intra without index</w:t>
      </w:r>
      <w:r>
        <w:t xml:space="preserve"> defined in clause 9.2D.5.1 or clause 9.2D.6.2.</w:t>
      </w:r>
      <w:r>
        <w:rPr>
          <w:vertAlign w:val="subscript"/>
        </w:rPr>
        <w:t xml:space="preserve"> </w:t>
      </w:r>
      <w:r>
        <w:t xml:space="preserve">When L3 filtering is used an additional delay can be expected. </w:t>
      </w:r>
    </w:p>
    <w:p w14:paraId="78B2E414" w14:textId="77777777" w:rsidR="007006F1" w:rsidRDefault="007006F1" w:rsidP="007006F1">
      <w:r>
        <w:t>A cell is detectable only if at least one SSBs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9.2D.5.1 or clause 9.2D.6.2.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w:t>
      </w:r>
      <w:r>
        <w:rPr>
          <w:lang w:val="en-US" w:eastAsia="zh-CN"/>
        </w:rPr>
        <w:t>D</w:t>
      </w:r>
      <w:r>
        <w:t>.5.1 or clause 9.2</w:t>
      </w:r>
      <w:r>
        <w:rPr>
          <w:lang w:val="en-US" w:eastAsia="zh-CN"/>
        </w:rPr>
        <w:t>D</w:t>
      </w:r>
      <w:r>
        <w:t xml:space="preserve">.6.2 becomes undetectable for a period </w:t>
      </w:r>
      <w:r>
        <w:rPr>
          <w:rFonts w:hint="eastAsia"/>
        </w:rPr>
        <w:t>≤</w:t>
      </w:r>
      <w:r>
        <w:t xml:space="preserve">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 xml:space="preserve">of TS 38.211 [3]. When L3 filtering is used, an additional delay can be expected. </w:t>
      </w:r>
    </w:p>
    <w:p w14:paraId="01E4C430" w14:textId="77777777" w:rsidR="007006F1" w:rsidRDefault="007006F1" w:rsidP="007006F1">
      <w:pPr>
        <w:pStyle w:val="Heading3"/>
      </w:pPr>
      <w:r>
        <w:t>9.2</w:t>
      </w:r>
      <w:r>
        <w:rPr>
          <w:lang w:val="en-US" w:eastAsia="zh-CN"/>
        </w:rPr>
        <w:t>D</w:t>
      </w:r>
      <w:r>
        <w:t>.5</w:t>
      </w:r>
      <w:r>
        <w:tab/>
        <w:t>Intra</w:t>
      </w:r>
      <w:r>
        <w:rPr>
          <w:rFonts w:asciiTheme="minorEastAsia" w:hAnsiTheme="minorEastAsia" w:hint="eastAsia"/>
          <w:lang w:eastAsia="zh-CN"/>
        </w:rPr>
        <w:t>-</w:t>
      </w:r>
      <w:r>
        <w:t>frequency measurements without measurement gaps</w:t>
      </w:r>
    </w:p>
    <w:p w14:paraId="40470EB9" w14:textId="77777777" w:rsidR="007006F1" w:rsidRDefault="007006F1" w:rsidP="007006F1">
      <w:pPr>
        <w:pStyle w:val="Heading4"/>
      </w:pPr>
      <w:r>
        <w:t>9.2</w:t>
      </w:r>
      <w:r>
        <w:rPr>
          <w:lang w:val="en-US" w:eastAsia="zh-CN"/>
        </w:rPr>
        <w:t>D</w:t>
      </w:r>
      <w:r>
        <w:t>.5.1</w:t>
      </w:r>
      <w:r>
        <w:tab/>
        <w:t>Intra</w:t>
      </w:r>
      <w:r>
        <w:rPr>
          <w:rFonts w:hint="eastAsia"/>
          <w:lang w:eastAsia="zh-CN"/>
        </w:rPr>
        <w:t>-</w:t>
      </w:r>
      <w:r>
        <w:t>frequency cell identification</w:t>
      </w:r>
    </w:p>
    <w:p w14:paraId="010CAC46" w14:textId="77777777" w:rsidR="007006F1" w:rsidRDefault="007006F1" w:rsidP="007006F1">
      <w:pPr>
        <w:rPr>
          <w:rFonts w:cs="v4.2.0"/>
          <w:lang w:eastAsia="zh-CN"/>
        </w:rPr>
      </w:pPr>
      <w:r>
        <w:rPr>
          <w:rFonts w:cs="v4.2.0"/>
        </w:rPr>
        <w:t>The UE shall be able to identify a new detectable intra-frequency cell within T</w:t>
      </w:r>
      <w:r>
        <w:rPr>
          <w:rFonts w:cs="v4.2.0"/>
          <w:vertAlign w:val="subscript"/>
        </w:rPr>
        <w:t>identify_intra_without_</w:t>
      </w:r>
      <w:r>
        <w:rPr>
          <w:rFonts w:eastAsia="Malgun Gothic" w:cs="v4.2.0"/>
          <w:vertAlign w:val="subscript"/>
          <w:lang w:eastAsia="ko-KR"/>
        </w:rPr>
        <w:t>index</w:t>
      </w:r>
      <w:r>
        <w:rPr>
          <w:rFonts w:cs="v4.2.0"/>
        </w:rPr>
        <w:t xml:space="preserve"> </w:t>
      </w:r>
      <w:r>
        <w:t>if the UE is not indicated to report SSB based RRM measurement result with the associated SSB index(</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or the UE is indicated that the neighbour cell is synchronous with the serving cell (</w:t>
      </w:r>
      <w:r>
        <w:rPr>
          <w:i/>
          <w:iCs/>
          <w:lang w:val="en-US"/>
        </w:rPr>
        <w:t>deriveSSB-IndexFromCell</w:t>
      </w:r>
      <w:r>
        <w:rPr>
          <w:rFonts w:cs="v4.2.0"/>
        </w:rPr>
        <w:t xml:space="preserve"> is enabled). Otherwise UE shall be able to identify a new detectable intra frequency cell within T</w:t>
      </w:r>
      <w:r>
        <w:rPr>
          <w:rFonts w:cs="v4.2.0"/>
          <w:vertAlign w:val="subscript"/>
        </w:rPr>
        <w:t>identify_intra_with_index</w:t>
      </w:r>
      <w:r>
        <w:rPr>
          <w:lang w:eastAsia="zh-CN"/>
        </w:rPr>
        <w:t>. The UE shall be able to identify a new detectable intra frequency SS block of an already detected cell within</w:t>
      </w:r>
      <w:r>
        <w:t xml:space="preserve"> T</w:t>
      </w:r>
      <w:r>
        <w:rPr>
          <w:vertAlign w:val="subscript"/>
        </w:rPr>
        <w:t>identify_intra_without_index</w:t>
      </w:r>
      <w:r>
        <w:rPr>
          <w:vertAlign w:val="subscript"/>
          <w:lang w:eastAsia="zh-CN"/>
        </w:rPr>
        <w:t>.</w:t>
      </w:r>
    </w:p>
    <w:p w14:paraId="5E39B479" w14:textId="77777777" w:rsidR="007006F1" w:rsidRDefault="007006F1" w:rsidP="007006F1">
      <w:pPr>
        <w:pStyle w:val="EQ"/>
      </w:pPr>
      <w:r>
        <w:tab/>
        <w:t>T</w:t>
      </w:r>
      <w:r>
        <w:rPr>
          <w:vertAlign w:val="subscript"/>
        </w:rPr>
        <w:t xml:space="preserve">identify_intra_without_index </w:t>
      </w:r>
      <w:r>
        <w:t>= (T</w:t>
      </w:r>
      <w:r>
        <w:rPr>
          <w:vertAlign w:val="subscript"/>
        </w:rPr>
        <w:t>PSS/SSS_sync_intra</w:t>
      </w:r>
      <w:r>
        <w:t xml:space="preserve"> + T</w:t>
      </w:r>
      <w:r>
        <w:rPr>
          <w:vertAlign w:val="subscript"/>
        </w:rPr>
        <w:t xml:space="preserve"> SSB_measurement_period_intra</w:t>
      </w:r>
      <w:r>
        <w:t>) ms</w:t>
      </w:r>
    </w:p>
    <w:p w14:paraId="66CD64E4" w14:textId="77777777" w:rsidR="007006F1" w:rsidRDefault="007006F1" w:rsidP="007006F1">
      <w:pPr>
        <w:pStyle w:val="EQ"/>
        <w:rPr>
          <w:lang w:val="en-US"/>
        </w:rPr>
      </w:pPr>
      <w:r>
        <w:tab/>
        <w:t>T</w:t>
      </w:r>
      <w:r>
        <w:rPr>
          <w:vertAlign w:val="subscript"/>
        </w:rPr>
        <w:t xml:space="preserve">identify_intra_with_index </w:t>
      </w:r>
      <w:r>
        <w:t>= (T</w:t>
      </w:r>
      <w:r>
        <w:rPr>
          <w:vertAlign w:val="subscript"/>
        </w:rPr>
        <w:t>PSS/SSS_sync_intra</w:t>
      </w:r>
      <w:r>
        <w:t xml:space="preserve"> + T</w:t>
      </w:r>
      <w:r>
        <w:rPr>
          <w:vertAlign w:val="subscript"/>
        </w:rPr>
        <w:t xml:space="preserve"> SSB_measurement_period_intra </w:t>
      </w:r>
      <w:r>
        <w:t>+ T</w:t>
      </w:r>
      <w:r>
        <w:rPr>
          <w:vertAlign w:val="subscript"/>
        </w:rPr>
        <w:t>SSB_time_index_intra</w:t>
      </w:r>
      <w:r>
        <w:t>) ms</w:t>
      </w:r>
    </w:p>
    <w:p w14:paraId="70A46973" w14:textId="77777777" w:rsidR="007006F1" w:rsidRDefault="007006F1" w:rsidP="007006F1">
      <w:pPr>
        <w:rPr>
          <w:lang w:val="en-US"/>
        </w:rPr>
      </w:pPr>
      <w:r>
        <w:rPr>
          <w:lang w:val="en-US"/>
        </w:rPr>
        <w:t>Where:</w:t>
      </w:r>
    </w:p>
    <w:p w14:paraId="6E6E4CD2" w14:textId="77777777" w:rsidR="007006F1" w:rsidRDefault="007006F1" w:rsidP="007006F1">
      <w:pPr>
        <w:pStyle w:val="B10"/>
      </w:pPr>
      <w:r>
        <w:rPr>
          <w:lang w:val="en-US"/>
        </w:rPr>
        <w:tab/>
      </w:r>
      <w:r>
        <w:t>T</w:t>
      </w:r>
      <w:r>
        <w:rPr>
          <w:vertAlign w:val="subscript"/>
        </w:rPr>
        <w:t>PSS/SSS_sync_intra</w:t>
      </w:r>
      <w:r>
        <w:t>: it is the time period used in PSS/SSS detection given in table 9.2</w:t>
      </w:r>
      <w:r>
        <w:rPr>
          <w:lang w:val="en-US" w:eastAsia="zh-CN"/>
        </w:rPr>
        <w:t>D</w:t>
      </w:r>
      <w:r>
        <w:t>.5.1-1.</w:t>
      </w:r>
    </w:p>
    <w:p w14:paraId="188611CC" w14:textId="74E86C45" w:rsidR="007006F1" w:rsidRDefault="00EB7CA9" w:rsidP="007006F1">
      <w:pPr>
        <w:pStyle w:val="B10"/>
        <w:rPr>
          <w:lang w:eastAsia="zh-CN"/>
        </w:rPr>
      </w:pPr>
      <w:r>
        <w:tab/>
        <w:t>T</w:t>
      </w:r>
      <w:r>
        <w:rPr>
          <w:vertAlign w:val="subscript"/>
        </w:rPr>
        <w:t>SSB_time_index_intra</w:t>
      </w:r>
      <w:r>
        <w:t>: it is the time period used to acquire the index of the SSB being measured given in table 9.2</w:t>
      </w:r>
      <w:r>
        <w:rPr>
          <w:lang w:val="en-US" w:eastAsia="zh-CN"/>
        </w:rPr>
        <w:t>D</w:t>
      </w:r>
      <w:r>
        <w:t>.5.1-3.</w:t>
      </w:r>
    </w:p>
    <w:p w14:paraId="6A657C2C" w14:textId="77777777" w:rsidR="007006F1" w:rsidRDefault="007006F1" w:rsidP="007006F1">
      <w:pPr>
        <w:pStyle w:val="B10"/>
      </w:pPr>
      <w:r>
        <w:tab/>
        <w:t>T</w:t>
      </w:r>
      <w:r>
        <w:rPr>
          <w:vertAlign w:val="subscript"/>
        </w:rPr>
        <w:t xml:space="preserve"> SSB_measurement_period_intra</w:t>
      </w:r>
      <w:r>
        <w:t>: equal to a measurement period of SSB based measurement given in table 9.2</w:t>
      </w:r>
      <w:r>
        <w:rPr>
          <w:lang w:val="en-US" w:eastAsia="zh-CN"/>
        </w:rPr>
        <w:t>D</w:t>
      </w:r>
      <w:r>
        <w:t>.5.2-1.</w:t>
      </w:r>
    </w:p>
    <w:p w14:paraId="5259A59C" w14:textId="77777777" w:rsidR="007006F1" w:rsidRDefault="007006F1" w:rsidP="007006F1">
      <w:pPr>
        <w:pStyle w:val="B10"/>
        <w:rPr>
          <w:lang w:eastAsia="zh-CN"/>
        </w:rPr>
      </w:pPr>
      <w:r>
        <w:tab/>
        <w:t>CSSF</w:t>
      </w:r>
      <w:r>
        <w:rPr>
          <w:vertAlign w:val="subscript"/>
        </w:rPr>
        <w:t>intra</w:t>
      </w:r>
      <w:r>
        <w:t>: it is a carrier specific scaling factor and is determined</w:t>
      </w:r>
      <w:r>
        <w:rPr>
          <w:rFonts w:hint="eastAsia"/>
          <w:lang w:eastAsia="zh-CN"/>
        </w:rPr>
        <w:t xml:space="preserve"> </w:t>
      </w:r>
      <w:r>
        <w:t>according to CSSF</w:t>
      </w:r>
      <w:r>
        <w:rPr>
          <w:vertAlign w:val="subscript"/>
        </w:rPr>
        <w:t xml:space="preserve">outside_gap,i </w:t>
      </w:r>
      <w:r>
        <w:t>in clause 9.1</w:t>
      </w:r>
      <w:r>
        <w:rPr>
          <w:lang w:val="en-US" w:eastAsia="zh-CN"/>
        </w:rPr>
        <w:t>D</w:t>
      </w:r>
      <w:r>
        <w:t>.5.1 for measurement conducted outside measurement gaps, i.e. when intra-frequency SMTC is fully non overlapping or partially overlapping with measurement gaps,  or according to CSSF</w:t>
      </w:r>
      <w:r>
        <w:rPr>
          <w:vertAlign w:val="subscript"/>
        </w:rPr>
        <w:t xml:space="preserve">within_gap,i </w:t>
      </w:r>
      <w:r>
        <w:t>in clause 9.1</w:t>
      </w:r>
      <w:r>
        <w:rPr>
          <w:lang w:val="en-US" w:eastAsia="zh-CN"/>
        </w:rPr>
        <w:t>D</w:t>
      </w:r>
      <w:r>
        <w:t>.5.2 for measurement conducted within measurement gaps, i.e. when intra-frequency SMTC is fully overlapping with measurement gaps.</w:t>
      </w:r>
    </w:p>
    <w:p w14:paraId="543334A7" w14:textId="77777777" w:rsidR="007006F1" w:rsidRDefault="007006F1" w:rsidP="007006F1">
      <w:pPr>
        <w:pStyle w:val="B10"/>
      </w:pPr>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p>
    <w:p w14:paraId="4B77C27C" w14:textId="138E8CFA" w:rsidR="007006F1" w:rsidRDefault="00EB7CA9" w:rsidP="007006F1">
      <w:pPr>
        <w:pStyle w:val="B10"/>
        <w:rPr>
          <w:lang w:eastAsia="zh-CN"/>
        </w:rPr>
      </w:pPr>
      <w:r>
        <w:tab/>
        <w:t xml:space="preserve">If the high layer in TS 38.331 [2] signalling of </w:t>
      </w:r>
      <w:r>
        <w:rPr>
          <w:i/>
        </w:rPr>
        <w:t>smtc2</w:t>
      </w:r>
      <w:r>
        <w:t xml:space="preserve"> is configured, the assumed periodicity of intra-frequency SMTC occasions corresponds to the value of higher layer parameter </w:t>
      </w:r>
      <w:r>
        <w:rPr>
          <w:i/>
        </w:rPr>
        <w:t>smtc2</w:t>
      </w:r>
      <w:r>
        <w:t>; Otherwise the assumed periodicity of intra-frequency SMTC occasions corresponds to the value of higher layer parameter</w:t>
      </w:r>
      <w:r>
        <w:rPr>
          <w:i/>
        </w:rPr>
        <w:t xml:space="preserve"> smtc1</w:t>
      </w:r>
      <w:r>
        <w:t>.</w:t>
      </w:r>
    </w:p>
    <w:p w14:paraId="3421C1F2" w14:textId="77777777" w:rsidR="00EB7CA9" w:rsidRDefault="00EB7CA9" w:rsidP="00EB7CA9">
      <w:pPr>
        <w:pStyle w:val="B10"/>
      </w:pPr>
      <w:r>
        <w:t xml:space="preserve">When UE supports </w:t>
      </w:r>
      <w:r>
        <w:rPr>
          <w:i/>
          <w:iCs/>
        </w:rPr>
        <w:t>concurrentMeasGap-r17</w:t>
      </w:r>
      <w:r>
        <w:t xml:space="preserve"> and is configured with concurrent </w:t>
      </w:r>
      <w:r>
        <w:rPr>
          <w:rFonts w:hint="eastAsia"/>
          <w:lang w:eastAsia="zh-CN"/>
        </w:rPr>
        <w:t xml:space="preserve">measurement </w:t>
      </w:r>
      <w:r>
        <w:t>gap</w:t>
      </w:r>
      <w:r>
        <w:rPr>
          <w:rFonts w:hint="eastAsia"/>
          <w:lang w:eastAsia="zh-CN"/>
        </w:rPr>
        <w:t>s</w:t>
      </w:r>
      <w:r>
        <w:t>,</w:t>
      </w:r>
    </w:p>
    <w:p w14:paraId="0E1A3284" w14:textId="77777777" w:rsidR="00EB7CA9" w:rsidRDefault="00EB7CA9" w:rsidP="00EB7CA9">
      <w:pPr>
        <w:pStyle w:val="B10"/>
        <w:rPr>
          <w:u w:val="single"/>
          <w:lang w:eastAsia="zh-CN"/>
        </w:rPr>
      </w:pPr>
      <w:r>
        <w:tab/>
        <w:t>K</w:t>
      </w:r>
      <w:r>
        <w:rPr>
          <w:vertAlign w:val="subscript"/>
        </w:rPr>
        <w:t>p</w:t>
      </w:r>
      <w:r>
        <w:t xml:space="preserve"> is</w:t>
      </w:r>
      <w:r>
        <w:rPr>
          <w:rFonts w:hint="eastAsia"/>
          <w:lang w:eastAsia="zh-CN"/>
        </w:rPr>
        <w:t xml:space="preserve"> </w:t>
      </w:r>
      <w:r>
        <w:t xml:space="preserve">the scaling factor for </w:t>
      </w:r>
      <w:r>
        <w:rPr>
          <w:lang w:eastAsia="zh-CN"/>
        </w:rPr>
        <w:t xml:space="preserve">an SSB frequency layer </w:t>
      </w:r>
      <w:r>
        <w:rPr>
          <w:rFonts w:hint="eastAsia"/>
          <w:lang w:eastAsia="zh-CN"/>
        </w:rPr>
        <w:t>to be measured without measurement gaps.</w:t>
      </w:r>
      <w:r>
        <w:rPr>
          <w:lang w:eastAsia="zh-CN"/>
        </w:rPr>
        <w:t xml:space="preserve">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rFonts w:hint="eastAsia"/>
          <w:bCs/>
          <w:lang w:eastAsia="zh-CN"/>
        </w:rPr>
        <w:t>,</w:t>
      </w:r>
      <w:r>
        <w:rPr>
          <w:bCs/>
          <w:lang w:eastAsia="zh-CN"/>
        </w:rPr>
        <w:t xml:space="preserve">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1E109E03" w14:textId="77777777" w:rsidR="00EB7CA9" w:rsidRDefault="00EB7CA9" w:rsidP="00EB7CA9">
      <w:pPr>
        <w:pStyle w:val="B10"/>
        <w:rPr>
          <w:lang w:eastAsia="zh-CN"/>
        </w:rPr>
      </w:pPr>
      <w:r>
        <w:rPr>
          <w:lang w:eastAsia="zh-CN"/>
        </w:rPr>
        <w:t>-</w:t>
      </w:r>
      <w:r>
        <w:rPr>
          <w:lang w:eastAsia="zh-CN"/>
        </w:rPr>
        <w:tab/>
        <w:t>For a window W of duration max(</w:t>
      </w:r>
      <w:r>
        <w:rPr>
          <w:rFonts w:hint="eastAsia"/>
          <w:lang w:eastAsia="zh-CN"/>
        </w:rPr>
        <w:t>SMTC period</w:t>
      </w:r>
      <w:r>
        <w:rPr>
          <w:vertAlign w:val="subscript"/>
          <w:lang w:eastAsia="zh-CN"/>
        </w:rPr>
        <w:t xml:space="preserve">,  </w:t>
      </w:r>
      <w:r>
        <w:rPr>
          <w:lang w:eastAsia="zh-CN"/>
        </w:rPr>
        <w:t xml:space="preserve">MGRP_max), where MGRP max is the maximum MGRP across all configured per-UE </w:t>
      </w:r>
      <w:r>
        <w:rPr>
          <w:rFonts w:hint="eastAsia"/>
          <w:lang w:eastAsia="zh-CN"/>
        </w:rPr>
        <w:t>measurement gap</w:t>
      </w:r>
      <w:r>
        <w:rPr>
          <w:lang w:eastAsia="zh-CN"/>
        </w:rPr>
        <w:t xml:space="preserve"> and</w:t>
      </w:r>
      <w:r>
        <w:rPr>
          <w:rFonts w:hint="eastAsia"/>
          <w:lang w:eastAsia="zh-CN"/>
        </w:rPr>
        <w:t>/or</w:t>
      </w:r>
      <w:r>
        <w:rPr>
          <w:lang w:eastAsia="zh-CN"/>
        </w:rPr>
        <w:t xml:space="preserve"> per-FR </w:t>
      </w:r>
      <w:r>
        <w:rPr>
          <w:rFonts w:hint="eastAsia"/>
          <w:lang w:eastAsia="zh-CN"/>
        </w:rPr>
        <w:t>measurement gap</w:t>
      </w:r>
      <w:r>
        <w:rPr>
          <w:lang w:eastAsia="zh-CN"/>
        </w:rPr>
        <w:t xml:space="preserve"> within the same FR as the SSB frequency layer, and starting </w:t>
      </w:r>
      <w:r>
        <w:rPr>
          <w:rFonts w:hint="eastAsia"/>
          <w:lang w:eastAsia="zh-CN"/>
        </w:rPr>
        <w:t>from</w:t>
      </w:r>
      <w:r>
        <w:rPr>
          <w:lang w:eastAsia="zh-CN"/>
        </w:rPr>
        <w:t xml:space="preserve"> the beginning of any SMTC occasion: </w:t>
      </w:r>
    </w:p>
    <w:p w14:paraId="7E8AAB6F" w14:textId="77777777" w:rsidR="00EB7CA9" w:rsidRDefault="00EB7CA9" w:rsidP="00EB7CA9">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SMTC occasions within the window, including </w:t>
      </w:r>
      <w:r>
        <w:rPr>
          <w:rFonts w:hint="eastAsia"/>
          <w:lang w:eastAsia="zh-CN"/>
        </w:rPr>
        <w:t>those overlapped</w:t>
      </w:r>
      <w:r>
        <w:rPr>
          <w:lang w:eastAsia="zh-CN"/>
        </w:rPr>
        <w:t xml:space="preserve"> with </w:t>
      </w:r>
      <w:r>
        <w:rPr>
          <w:rFonts w:hint="eastAsia"/>
          <w:lang w:eastAsia="zh-CN"/>
        </w:rPr>
        <w:t>measurement gap</w:t>
      </w:r>
      <w:r>
        <w:rPr>
          <w:lang w:eastAsia="zh-CN"/>
        </w:rPr>
        <w:t xml:space="preserve"> occasions within the window, and</w:t>
      </w:r>
    </w:p>
    <w:p w14:paraId="28DFB311" w14:textId="77777777" w:rsidR="00EB7CA9" w:rsidRDefault="00EB7CA9" w:rsidP="00EB7CA9">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not overlapped with any non-dropped MG occasion within the window W</w:t>
      </w:r>
      <w:r>
        <w:rPr>
          <w:rFonts w:hint="eastAsia"/>
          <w:lang w:eastAsia="zh-CN"/>
        </w:rPr>
        <w:t>,</w:t>
      </w:r>
      <w:r>
        <w:rPr>
          <w:lang w:eastAsia="zh-CN"/>
        </w:rPr>
        <w:t xml:space="preserve"> after accounting for </w:t>
      </w:r>
      <w:r>
        <w:rPr>
          <w:rFonts w:hint="eastAsia"/>
          <w:lang w:eastAsia="zh-CN"/>
        </w:rPr>
        <w:t>measurement gap</w:t>
      </w:r>
      <w:r>
        <w:rPr>
          <w:lang w:eastAsia="zh-CN"/>
        </w:rPr>
        <w:t xml:space="preserve"> collisions by applying the </w:t>
      </w:r>
      <w:r>
        <w:rPr>
          <w:rFonts w:hint="eastAsia"/>
          <w:lang w:eastAsia="zh-CN"/>
        </w:rPr>
        <w:t>measurement</w:t>
      </w:r>
      <w:r>
        <w:rPr>
          <w:lang w:eastAsia="zh-CN"/>
        </w:rPr>
        <w:t xml:space="preserve"> gap collision rule in section 9.1.8.3.</w:t>
      </w:r>
    </w:p>
    <w:p w14:paraId="28E562D4" w14:textId="77777777" w:rsidR="00EB7CA9" w:rsidRDefault="00EB7CA9" w:rsidP="00EB7CA9">
      <w:pPr>
        <w:pStyle w:val="B20"/>
        <w:rPr>
          <w:lang w:eastAsia="zh-CN"/>
        </w:rPr>
      </w:pPr>
      <w:r>
        <w:rPr>
          <w:lang w:eastAsia="zh-TW"/>
        </w:rPr>
        <w:tab/>
      </w:r>
      <w:r>
        <w:rPr>
          <w:rFonts w:hint="eastAsia"/>
          <w:lang w:eastAsia="zh-TW"/>
        </w:rPr>
        <w:t>K</w:t>
      </w:r>
      <w:r>
        <w:rPr>
          <w:vertAlign w:val="subscript"/>
          <w:lang w:eastAsia="zh-TW"/>
        </w:rPr>
        <w:t>p</w:t>
      </w:r>
      <w:r>
        <w:rPr>
          <w:lang w:eastAsia="zh-TW"/>
        </w:rPr>
        <w:t xml:space="preserve"> = 1 when </w:t>
      </w:r>
      <w:r>
        <w:rPr>
          <w:lang w:eastAsia="zh-CN"/>
        </w:rPr>
        <w:t>N</w:t>
      </w:r>
      <w:r>
        <w:rPr>
          <w:vertAlign w:val="subscript"/>
          <w:lang w:eastAsia="zh-CN"/>
        </w:rPr>
        <w:t>available</w:t>
      </w:r>
      <w:r>
        <w:rPr>
          <w:lang w:eastAsia="zh-TW"/>
        </w:rPr>
        <w:t xml:space="preserve"> = 0.</w:t>
      </w:r>
    </w:p>
    <w:p w14:paraId="030D15B8" w14:textId="77777777" w:rsidR="00EB7CA9" w:rsidRDefault="00EB7CA9" w:rsidP="00EB7CA9">
      <w:pPr>
        <w:ind w:left="568" w:hanging="284"/>
        <w:rPr>
          <w:lang w:eastAsia="zh-CN"/>
        </w:rPr>
      </w:pPr>
      <w:r>
        <w:t>-</w:t>
      </w:r>
      <w:r>
        <w:tab/>
        <w:t xml:space="preserve">Otherwise, when UE is not configured with </w:t>
      </w:r>
      <w:r>
        <w:rPr>
          <w:lang w:eastAsia="zh-CN"/>
        </w:rPr>
        <w:t>or UE does not support concurrent measurement gaps</w:t>
      </w:r>
      <w:r>
        <w:rPr>
          <w:rFonts w:hint="eastAsia"/>
          <w:lang w:eastAsia="zh-CN"/>
        </w:rPr>
        <w:t>:</w:t>
      </w:r>
    </w:p>
    <w:p w14:paraId="2806D7E3" w14:textId="77777777" w:rsidR="00EB7CA9" w:rsidRDefault="00EB7CA9" w:rsidP="00EB7CA9">
      <w:pPr>
        <w:ind w:left="568" w:hanging="284"/>
      </w:pPr>
      <w:r>
        <w:tab/>
        <w:t>When intra-frequency SMTC is fully non overlapping with measurement gaps or NCSG, or intra-frequency SMTC is fully overlapping with MGs or NCSG, Kp=1</w:t>
      </w:r>
    </w:p>
    <w:p w14:paraId="2994E11B" w14:textId="77777777" w:rsidR="00EB7CA9" w:rsidRDefault="00EB7CA9" w:rsidP="00EB7CA9">
      <w:pPr>
        <w:pStyle w:val="B10"/>
        <w:rPr>
          <w:vertAlign w:val="subscript"/>
        </w:rPr>
      </w:pPr>
      <w:r>
        <w:tab/>
        <w:t xml:space="preserve">When intra-frequency SMTC is partially overlapping with measurement gaps, Kp = </w:t>
      </w:r>
      <w:r>
        <w:rPr>
          <w:lang w:val="en-US"/>
        </w:rPr>
        <w:t xml:space="preserve">1/(1- (SMTC period /MGRP)), where SMTC period &lt; MGRP. </w:t>
      </w:r>
      <w:r>
        <w:t xml:space="preserve">When intra-frequency SMTC is partially overlapping with NCSG, Kp = </w:t>
      </w:r>
      <w:r>
        <w:rPr>
          <w:lang w:val="en-US"/>
        </w:rPr>
        <w:t>1/(1- (SMTC period /VIRP)), where SMTC period &lt; VIRP.</w:t>
      </w:r>
      <w:r>
        <w:rPr>
          <w:rFonts w:hint="eastAsia"/>
          <w:lang w:val="en-US" w:eastAsia="zh-CN"/>
        </w:rPr>
        <w:t xml:space="preserve"> </w:t>
      </w:r>
      <w:r>
        <w:t xml:space="preserve">For calculation of Kp, if the high layer signalling (TS 38.331 [2]) of </w:t>
      </w:r>
      <w:r>
        <w:rPr>
          <w:i/>
        </w:rPr>
        <w:t>smtc2</w:t>
      </w:r>
      <w:r>
        <w:t xml:space="preserve"> is configured, for cells indicated in the </w:t>
      </w:r>
      <w:r>
        <w:rPr>
          <w:i/>
        </w:rPr>
        <w:t>pci-List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r>
        <w:rPr>
          <w:lang w:val="en-US"/>
        </w:rPr>
        <w:tab/>
        <w:t xml:space="preserve">If the higher layer signaling in TS38.331 [2] </w:t>
      </w:r>
      <w:r>
        <w:t xml:space="preserve">signalling of </w:t>
      </w:r>
      <w:r>
        <w:rPr>
          <w:i/>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14:paraId="77D0F622" w14:textId="574A2030" w:rsidR="00EB7CA9" w:rsidRDefault="00EB7CA9" w:rsidP="00EB7CA9">
      <w:pPr>
        <w:rPr>
          <w:lang w:eastAsia="zh-CN"/>
        </w:rPr>
      </w:pPr>
      <w:r>
        <w:rPr>
          <w:lang w:eastAsia="zh-CN"/>
        </w:rPr>
        <w:t xml:space="preserve">For UE supporting [phase array antenna capability], </w:t>
      </w:r>
    </w:p>
    <w:p w14:paraId="267F7ECC" w14:textId="77777777" w:rsidR="00EB7CA9" w:rsidRDefault="00EB7CA9" w:rsidP="00EB7CA9">
      <w:pPr>
        <w:pStyle w:val="B20"/>
        <w:rPr>
          <w:lang w:val="en-US" w:eastAsia="zh-CN"/>
        </w:rPr>
      </w:pPr>
      <w:r>
        <w:rPr>
          <w:lang w:val="en-US"/>
        </w:rPr>
        <w:t>K</w:t>
      </w:r>
      <w:r>
        <w:rPr>
          <w:vertAlign w:val="subscript"/>
          <w:lang w:val="en-US"/>
        </w:rPr>
        <w:t>layer1_measurement</w:t>
      </w:r>
      <w:r>
        <w:rPr>
          <w:lang w:val="en-US"/>
        </w:rPr>
        <w:t xml:space="preserve">=1, </w:t>
      </w:r>
    </w:p>
    <w:p w14:paraId="0430291C" w14:textId="52D585A7" w:rsidR="00EB7CA9" w:rsidRDefault="00EB7CA9" w:rsidP="00EB7CA9">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46A5D836" w14:textId="2B9373FD" w:rsidR="00EB7CA9" w:rsidRDefault="00EB7CA9" w:rsidP="00EB7CA9">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sidRPr="005B2FD8">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63645C91" w14:textId="77777777" w:rsidR="00EB7CA9" w:rsidRDefault="00EB7CA9" w:rsidP="00EB7CA9">
      <w:pPr>
        <w:pStyle w:val="B30"/>
        <w:ind w:left="284" w:firstLine="284"/>
        <w:rPr>
          <w:lang w:val="en-US"/>
        </w:rPr>
      </w:pPr>
      <w:r>
        <w:rPr>
          <w:lang w:val="en-US"/>
        </w:rPr>
        <w:t>K</w:t>
      </w:r>
      <w:r>
        <w:rPr>
          <w:vertAlign w:val="subscript"/>
          <w:lang w:val="en-US"/>
        </w:rPr>
        <w:t>layer1_measurement</w:t>
      </w:r>
      <w:r>
        <w:rPr>
          <w:lang w:val="en-US"/>
        </w:rPr>
        <w:t>=1.5, otherwise.</w:t>
      </w:r>
    </w:p>
    <w:p w14:paraId="1C40156C" w14:textId="77777777" w:rsidR="00EB7CA9" w:rsidRDefault="00EB7CA9" w:rsidP="00EB7CA9">
      <w:pPr>
        <w:pStyle w:val="B30"/>
        <w:ind w:left="284" w:firstLine="284"/>
        <w:rPr>
          <w:lang w:val="en-US"/>
        </w:rPr>
      </w:pPr>
      <w:r>
        <w:rPr>
          <w:lang w:eastAsia="zh-CN"/>
        </w:rPr>
        <w:t>If the above-mentioned reference signal configured for L1-RSRP measurement is aperiodic CSI-RS resource, longer cell identification delay would be expected.</w:t>
      </w:r>
    </w:p>
    <w:p w14:paraId="6182958B" w14:textId="7301EAA3" w:rsidR="00EB7CA9" w:rsidRDefault="00EB7CA9" w:rsidP="005B2FD8">
      <w:pPr>
        <w:pStyle w:val="B30"/>
        <w:ind w:left="0" w:firstLine="0"/>
        <w:rPr>
          <w:lang w:val="en-US"/>
        </w:rPr>
      </w:pPr>
      <w:r>
        <w:rPr>
          <w:lang w:eastAsia="zh-CN"/>
        </w:rPr>
        <w:t xml:space="preserve">For UE not supporting [phase array antenna capability], </w:t>
      </w:r>
      <w:r>
        <w:rPr>
          <w:lang w:val="en-US"/>
        </w:rPr>
        <w:t>K</w:t>
      </w:r>
      <w:r>
        <w:rPr>
          <w:vertAlign w:val="subscript"/>
          <w:lang w:val="en-US"/>
        </w:rPr>
        <w:t>layer1_measurement</w:t>
      </w:r>
      <w:r>
        <w:rPr>
          <w:lang w:val="en-US"/>
        </w:rPr>
        <w:t>=1.</w:t>
      </w:r>
    </w:p>
    <w:p w14:paraId="1F6E69C8" w14:textId="52110BE3" w:rsidR="00EB7CA9" w:rsidRDefault="00EB7CA9" w:rsidP="005B2FD8">
      <w:pPr>
        <w:rPr>
          <w:vertAlign w:val="subscript"/>
          <w:lang w:eastAsia="zh-CN"/>
        </w:rPr>
      </w:pPr>
    </w:p>
    <w:p w14:paraId="69DCE908" w14:textId="77777777" w:rsidR="00EB7CA9" w:rsidRDefault="00EB7CA9" w:rsidP="00EB7CA9">
      <w:pPr>
        <w:pStyle w:val="TH"/>
      </w:pPr>
      <w:r>
        <w:t>Table 9.2</w:t>
      </w:r>
      <w:r>
        <w:rPr>
          <w:lang w:val="en-US" w:eastAsia="zh-CN"/>
        </w:rPr>
        <w:t>D</w:t>
      </w:r>
      <w:r>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B7CA9" w14:paraId="7DFDD1F1" w14:textId="77777777" w:rsidTr="00532BEF">
        <w:tc>
          <w:tcPr>
            <w:tcW w:w="4620" w:type="dxa"/>
            <w:tcBorders>
              <w:top w:val="single" w:sz="4" w:space="0" w:color="auto"/>
              <w:left w:val="single" w:sz="4" w:space="0" w:color="auto"/>
              <w:bottom w:val="single" w:sz="4" w:space="0" w:color="auto"/>
              <w:right w:val="single" w:sz="4" w:space="0" w:color="auto"/>
            </w:tcBorders>
          </w:tcPr>
          <w:p w14:paraId="5AE4CDC4" w14:textId="77777777" w:rsidR="00EB7CA9" w:rsidRDefault="00EB7CA9"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16B6CDB2" w14:textId="77777777" w:rsidR="00EB7CA9" w:rsidRDefault="00EB7CA9" w:rsidP="00532BEF">
            <w:pPr>
              <w:pStyle w:val="TAH"/>
            </w:pPr>
            <w:r>
              <w:t>T</w:t>
            </w:r>
            <w:r>
              <w:rPr>
                <w:vertAlign w:val="subscript"/>
              </w:rPr>
              <w:t>PSS/SSS_sync_intra</w:t>
            </w:r>
          </w:p>
        </w:tc>
      </w:tr>
      <w:tr w:rsidR="00EB7CA9" w14:paraId="09DA4595" w14:textId="77777777" w:rsidTr="00532BEF">
        <w:tc>
          <w:tcPr>
            <w:tcW w:w="4620" w:type="dxa"/>
            <w:tcBorders>
              <w:top w:val="single" w:sz="4" w:space="0" w:color="auto"/>
              <w:left w:val="single" w:sz="4" w:space="0" w:color="auto"/>
              <w:bottom w:val="single" w:sz="4" w:space="0" w:color="auto"/>
              <w:right w:val="single" w:sz="4" w:space="0" w:color="auto"/>
            </w:tcBorders>
          </w:tcPr>
          <w:p w14:paraId="0D6C182B" w14:textId="77777777" w:rsidR="00EB7CA9" w:rsidRDefault="00EB7CA9"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06E7E8CA" w14:textId="5EC31AAD" w:rsidR="00EB7CA9" w:rsidRDefault="00EB7CA9" w:rsidP="00532BEF">
            <w:pPr>
              <w:pStyle w:val="TAC"/>
            </w:pPr>
            <w:r>
              <w:t>max( 600ms, ceil(5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SMTC period )</w:t>
            </w:r>
            <w:r>
              <w:rPr>
                <w:vertAlign w:val="superscript"/>
              </w:rPr>
              <w:t>Note 1</w:t>
            </w:r>
            <w:r>
              <w:t xml:space="preserve"> x CSSF</w:t>
            </w:r>
            <w:r>
              <w:rPr>
                <w:vertAlign w:val="subscript"/>
              </w:rPr>
              <w:t>intra</w:t>
            </w:r>
          </w:p>
        </w:tc>
      </w:tr>
      <w:tr w:rsidR="00EB7CA9" w14:paraId="1F381CAC" w14:textId="77777777" w:rsidTr="00532BEF">
        <w:tc>
          <w:tcPr>
            <w:tcW w:w="4620" w:type="dxa"/>
            <w:tcBorders>
              <w:top w:val="single" w:sz="4" w:space="0" w:color="auto"/>
              <w:left w:val="single" w:sz="4" w:space="0" w:color="auto"/>
              <w:bottom w:val="single" w:sz="4" w:space="0" w:color="auto"/>
              <w:right w:val="single" w:sz="4" w:space="0" w:color="auto"/>
            </w:tcBorders>
          </w:tcPr>
          <w:p w14:paraId="15AC2173" w14:textId="77777777" w:rsidR="00EB7CA9" w:rsidRDefault="00EB7CA9"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78BF4B9" w14:textId="4EA0F250" w:rsidR="00EB7CA9" w:rsidRDefault="00EB7CA9" w:rsidP="00532BEF">
            <w:pPr>
              <w:pStyle w:val="TAC"/>
              <w:rPr>
                <w:b/>
              </w:rPr>
            </w:pPr>
            <w:r>
              <w:t>max( 600ms, ceil(</w:t>
            </w:r>
            <w:r>
              <w:rPr>
                <w:lang w:eastAsia="zh-CN"/>
              </w:rPr>
              <w:t xml:space="preserve">1.5 </w:t>
            </w:r>
            <w:r>
              <w:t>x 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EB7CA9" w14:paraId="433D6776" w14:textId="77777777" w:rsidTr="00532BEF">
        <w:tc>
          <w:tcPr>
            <w:tcW w:w="4620" w:type="dxa"/>
            <w:tcBorders>
              <w:top w:val="single" w:sz="4" w:space="0" w:color="auto"/>
              <w:left w:val="single" w:sz="4" w:space="0" w:color="auto"/>
              <w:bottom w:val="single" w:sz="4" w:space="0" w:color="auto"/>
              <w:right w:val="single" w:sz="4" w:space="0" w:color="auto"/>
            </w:tcBorders>
          </w:tcPr>
          <w:p w14:paraId="46B0C68E" w14:textId="77777777" w:rsidR="00EB7CA9" w:rsidRDefault="00EB7CA9" w:rsidP="00532BEF">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06BE07C9" w14:textId="0F7CBAFC" w:rsidR="00EB7CA9" w:rsidRDefault="00EB7CA9" w:rsidP="00532BEF">
            <w:pPr>
              <w:pStyle w:val="TAC"/>
              <w:rPr>
                <w:b/>
                <w:lang w:val="fr-FR"/>
              </w:rPr>
            </w:pPr>
            <w:r>
              <w:rPr>
                <w:lang w:val="fr-FR"/>
              </w:rPr>
              <w:t>ceil(5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EB7CA9" w14:paraId="7EFBA087" w14:textId="77777777" w:rsidTr="00532BEF">
        <w:tc>
          <w:tcPr>
            <w:tcW w:w="9241" w:type="dxa"/>
            <w:gridSpan w:val="2"/>
            <w:tcBorders>
              <w:top w:val="single" w:sz="4" w:space="0" w:color="auto"/>
              <w:left w:val="single" w:sz="4" w:space="0" w:color="auto"/>
              <w:bottom w:val="single" w:sz="4" w:space="0" w:color="auto"/>
              <w:right w:val="single" w:sz="4" w:space="0" w:color="auto"/>
            </w:tcBorders>
          </w:tcPr>
          <w:p w14:paraId="25B6F19C" w14:textId="77777777" w:rsidR="00EB7CA9" w:rsidRDefault="00EB7CA9" w:rsidP="00532BEF">
            <w:pPr>
              <w:pStyle w:val="TAN"/>
            </w:pPr>
            <w:r>
              <w:t>NOTE 1:</w:t>
            </w:r>
            <w:r>
              <w:tab/>
              <w:t>If different SMTC periodicities are configured for different cells, the SMTC period in the requirement is the one used by the cell being identified</w:t>
            </w:r>
          </w:p>
          <w:p w14:paraId="765FBC0B" w14:textId="00D0DFE3" w:rsidR="00EB7CA9" w:rsidRDefault="00EB7CA9" w:rsidP="00532BEF">
            <w:pPr>
              <w:pStyle w:val="TAN"/>
              <w:rPr>
                <w:lang w:eastAsia="zh-CN"/>
              </w:rPr>
            </w:pPr>
            <w:r>
              <w:t xml:space="preserve">NOTE </w:t>
            </w:r>
            <w:r>
              <w:rPr>
                <w:rFonts w:hint="eastAsia"/>
              </w:rPr>
              <w:t>2</w:t>
            </w:r>
            <w:r>
              <w:t>:</w:t>
            </w:r>
            <w:r>
              <w:tab/>
              <w:t>void</w:t>
            </w:r>
            <w:r>
              <w:rPr>
                <w:rFonts w:hint="eastAsia"/>
              </w:rPr>
              <w:t>.</w:t>
            </w:r>
          </w:p>
          <w:p w14:paraId="51BDF20C" w14:textId="23884624" w:rsidR="00EB7CA9" w:rsidRDefault="00EB7CA9" w:rsidP="00532BEF">
            <w:pPr>
              <w:pStyle w:val="TAN"/>
              <w:rPr>
                <w:rFonts w:eastAsia="DengXian"/>
                <w:lang w:eastAsia="zh-CN"/>
              </w:rPr>
            </w:pPr>
            <w:r>
              <w:t xml:space="preserve">NOTE </w:t>
            </w:r>
            <w:r>
              <w:rPr>
                <w:rFonts w:hint="eastAsia"/>
                <w:lang w:eastAsia="zh-CN"/>
              </w:rPr>
              <w:t>3</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information on ATG cells reference locations is provided, otherwise N1 = 4.</w:t>
            </w:r>
            <w:r>
              <w:rPr>
                <w:rFonts w:eastAsia="DengXian"/>
                <w:lang w:eastAsia="zh-CN"/>
              </w:rPr>
              <w:br/>
              <w:t>Otherwise, N1 = 1.</w:t>
            </w:r>
          </w:p>
        </w:tc>
      </w:tr>
    </w:tbl>
    <w:p w14:paraId="164A6A02" w14:textId="77777777" w:rsidR="00EB7CA9" w:rsidRDefault="00EB7CA9" w:rsidP="00EB7CA9">
      <w:pPr>
        <w:rPr>
          <w:lang w:eastAsia="zh-CN"/>
        </w:rPr>
      </w:pPr>
    </w:p>
    <w:p w14:paraId="3FD19815" w14:textId="77777777" w:rsidR="00EB7CA9" w:rsidRDefault="00EB7CA9" w:rsidP="00EB7CA9">
      <w:pPr>
        <w:pStyle w:val="TH"/>
      </w:pPr>
      <w:r>
        <w:t>Table 9.2</w:t>
      </w:r>
      <w:r>
        <w:rPr>
          <w:lang w:val="en-US" w:eastAsia="zh-CN"/>
        </w:rPr>
        <w:t>D</w:t>
      </w:r>
      <w:r>
        <w:t>.5.1-2: void</w:t>
      </w:r>
    </w:p>
    <w:p w14:paraId="32866171" w14:textId="77777777" w:rsidR="001465D9" w:rsidRDefault="001465D9" w:rsidP="001465D9"/>
    <w:p w14:paraId="66C430CC" w14:textId="77777777" w:rsidR="00EB7CA9" w:rsidRDefault="00EB7CA9" w:rsidP="00EB7CA9">
      <w:pPr>
        <w:pStyle w:val="TH"/>
      </w:pPr>
      <w:r>
        <w:t>Table 9.2</w:t>
      </w:r>
      <w:r>
        <w:rPr>
          <w:lang w:val="en-US" w:eastAsia="zh-CN"/>
        </w:rPr>
        <w:t>D</w:t>
      </w:r>
      <w:r>
        <w:t>.5.1-3: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B7CA9" w14:paraId="55B82EE6" w14:textId="77777777" w:rsidTr="00532BEF">
        <w:tc>
          <w:tcPr>
            <w:tcW w:w="4620" w:type="dxa"/>
            <w:tcBorders>
              <w:top w:val="single" w:sz="4" w:space="0" w:color="auto"/>
              <w:left w:val="single" w:sz="4" w:space="0" w:color="auto"/>
              <w:bottom w:val="single" w:sz="4" w:space="0" w:color="auto"/>
              <w:right w:val="single" w:sz="4" w:space="0" w:color="auto"/>
            </w:tcBorders>
          </w:tcPr>
          <w:p w14:paraId="0F90F3C7" w14:textId="77777777" w:rsidR="00EB7CA9" w:rsidRDefault="00EB7CA9"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46E4E1D3" w14:textId="77777777" w:rsidR="00EB7CA9" w:rsidRDefault="00EB7CA9" w:rsidP="00532BEF">
            <w:pPr>
              <w:pStyle w:val="TAH"/>
            </w:pPr>
            <w:r>
              <w:t>T</w:t>
            </w:r>
            <w:r>
              <w:rPr>
                <w:vertAlign w:val="subscript"/>
              </w:rPr>
              <w:t>SSB_time_index_intra</w:t>
            </w:r>
          </w:p>
        </w:tc>
      </w:tr>
      <w:tr w:rsidR="00EB7CA9" w14:paraId="492F2538" w14:textId="77777777" w:rsidTr="00532BEF">
        <w:tc>
          <w:tcPr>
            <w:tcW w:w="4620" w:type="dxa"/>
            <w:tcBorders>
              <w:top w:val="single" w:sz="4" w:space="0" w:color="auto"/>
              <w:left w:val="single" w:sz="4" w:space="0" w:color="auto"/>
              <w:bottom w:val="single" w:sz="4" w:space="0" w:color="auto"/>
              <w:right w:val="single" w:sz="4" w:space="0" w:color="auto"/>
            </w:tcBorders>
          </w:tcPr>
          <w:p w14:paraId="15EBFFD4" w14:textId="77777777" w:rsidR="00EB7CA9" w:rsidRDefault="00EB7CA9"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19C22C6E" w14:textId="3DF794B7" w:rsidR="00EB7CA9" w:rsidRDefault="00EB7CA9" w:rsidP="00532BEF">
            <w:pPr>
              <w:pStyle w:val="TAC"/>
            </w:pPr>
            <w:r>
              <w:t>max(120ms, ceil(3 x K</w:t>
            </w:r>
            <w:r>
              <w:rPr>
                <w:vertAlign w:val="subscript"/>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EB7CA9" w14:paraId="199A93F6" w14:textId="77777777" w:rsidTr="00532BEF">
        <w:tc>
          <w:tcPr>
            <w:tcW w:w="4620" w:type="dxa"/>
            <w:tcBorders>
              <w:top w:val="single" w:sz="4" w:space="0" w:color="auto"/>
              <w:left w:val="single" w:sz="4" w:space="0" w:color="auto"/>
              <w:bottom w:val="single" w:sz="4" w:space="0" w:color="auto"/>
              <w:right w:val="single" w:sz="4" w:space="0" w:color="auto"/>
            </w:tcBorders>
          </w:tcPr>
          <w:p w14:paraId="30B3A418" w14:textId="77777777" w:rsidR="00EB7CA9" w:rsidRDefault="00EB7CA9"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6AB02E2" w14:textId="6B8302B2" w:rsidR="00EB7CA9" w:rsidRDefault="00EB7CA9" w:rsidP="00532BEF">
            <w:pPr>
              <w:pStyle w:val="TAC"/>
              <w:rPr>
                <w:b/>
              </w:rPr>
            </w:pPr>
            <w:r>
              <w:t>max(120ms, ceil (</w:t>
            </w:r>
            <w:r>
              <w:rPr>
                <w:lang w:eastAsia="zh-CN"/>
              </w:rPr>
              <w:t>1.5</w:t>
            </w:r>
            <w:r>
              <w:t xml:space="preserve"> x 3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EB7CA9" w14:paraId="7C756340" w14:textId="77777777" w:rsidTr="00532BEF">
        <w:tc>
          <w:tcPr>
            <w:tcW w:w="4620" w:type="dxa"/>
            <w:tcBorders>
              <w:top w:val="single" w:sz="4" w:space="0" w:color="auto"/>
              <w:left w:val="single" w:sz="4" w:space="0" w:color="auto"/>
              <w:bottom w:val="single" w:sz="4" w:space="0" w:color="auto"/>
              <w:right w:val="single" w:sz="4" w:space="0" w:color="auto"/>
            </w:tcBorders>
          </w:tcPr>
          <w:p w14:paraId="5A2B0195" w14:textId="77777777" w:rsidR="00EB7CA9" w:rsidRDefault="00EB7CA9"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3EE89A54" w14:textId="1C0B4B5F" w:rsidR="00EB7CA9" w:rsidRDefault="00EB7CA9" w:rsidP="00532BEF">
            <w:pPr>
              <w:pStyle w:val="TAC"/>
              <w:rPr>
                <w:b/>
                <w:lang w:val="fr-FR"/>
              </w:rPr>
            </w:pPr>
            <w:r>
              <w:rPr>
                <w:lang w:val="fr-FR"/>
              </w:rPr>
              <w:t>Ceil(3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EB7CA9" w14:paraId="23B32434" w14:textId="77777777" w:rsidTr="00532BEF">
        <w:tc>
          <w:tcPr>
            <w:tcW w:w="9241" w:type="dxa"/>
            <w:gridSpan w:val="2"/>
            <w:tcBorders>
              <w:top w:val="single" w:sz="4" w:space="0" w:color="auto"/>
              <w:left w:val="single" w:sz="4" w:space="0" w:color="auto"/>
              <w:bottom w:val="single" w:sz="4" w:space="0" w:color="auto"/>
              <w:right w:val="single" w:sz="4" w:space="0" w:color="auto"/>
            </w:tcBorders>
          </w:tcPr>
          <w:p w14:paraId="3E6D8D2E" w14:textId="77777777" w:rsidR="00EB7CA9" w:rsidRDefault="00EB7CA9" w:rsidP="00532BEF">
            <w:pPr>
              <w:pStyle w:val="TAN"/>
            </w:pPr>
            <w:r>
              <w:rPr>
                <w:lang w:eastAsia="ko-KR"/>
              </w:rPr>
              <w:t>NOTE</w:t>
            </w:r>
            <w:r>
              <w:t xml:space="preserve"> 1:</w:t>
            </w:r>
            <w:r>
              <w:tab/>
              <w:t>If different SMTC periodicities are configured for different cells, the SMTC period in the requirement is the one used by the cell being identified</w:t>
            </w:r>
          </w:p>
          <w:p w14:paraId="0BCDEC2A" w14:textId="446A694E" w:rsidR="00EB7CA9" w:rsidRDefault="00EB7CA9" w:rsidP="00532BEF">
            <w:pPr>
              <w:pStyle w:val="TAN"/>
              <w:rPr>
                <w:lang w:eastAsia="zh-CN"/>
              </w:rPr>
            </w:pPr>
            <w:r>
              <w:t>NOTE 2:</w:t>
            </w:r>
            <w:r>
              <w:tab/>
              <w:t>void</w:t>
            </w:r>
          </w:p>
          <w:p w14:paraId="75E9C18D" w14:textId="19B39BA6" w:rsidR="00EB7CA9" w:rsidRDefault="00EB7CA9" w:rsidP="00532BEF">
            <w:pPr>
              <w:pStyle w:val="TAN"/>
              <w:rPr>
                <w:lang w:eastAsia="zh-CN"/>
              </w:rPr>
            </w:pPr>
            <w:r>
              <w:t xml:space="preserve">NOTE </w:t>
            </w:r>
            <w:r>
              <w:rPr>
                <w:rFonts w:hint="eastAsia"/>
                <w:lang w:eastAsia="zh-CN"/>
              </w:rPr>
              <w:t>3</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A809A9C" w14:textId="77777777" w:rsidR="00EB7CA9" w:rsidRDefault="00EB7CA9" w:rsidP="00EB7CA9">
      <w:pPr>
        <w:rPr>
          <w:lang w:eastAsia="zh-CN"/>
        </w:rPr>
      </w:pPr>
    </w:p>
    <w:p w14:paraId="5BBF8A3D" w14:textId="77777777" w:rsidR="007006F1" w:rsidRDefault="007006F1" w:rsidP="007006F1">
      <w:pPr>
        <w:pStyle w:val="Heading4"/>
      </w:pPr>
      <w:r>
        <w:t>9.2</w:t>
      </w:r>
      <w:r>
        <w:rPr>
          <w:lang w:val="en-US" w:eastAsia="zh-CN"/>
        </w:rPr>
        <w:t>D</w:t>
      </w:r>
      <w:r>
        <w:t>.5.2</w:t>
      </w:r>
      <w:r>
        <w:tab/>
        <w:t>Measurement period</w:t>
      </w:r>
    </w:p>
    <w:p w14:paraId="5E27270A" w14:textId="77777777" w:rsidR="007006F1" w:rsidRDefault="007006F1" w:rsidP="007006F1">
      <w:pPr>
        <w:rPr>
          <w:lang w:eastAsia="zh-CN"/>
        </w:rPr>
      </w:pPr>
      <w:r>
        <w:t>The measurement period for intra-frequency measurements without gaps is as shown in table 9.2</w:t>
      </w:r>
      <w:r>
        <w:rPr>
          <w:lang w:val="en-US" w:eastAsia="zh-CN"/>
        </w:rPr>
        <w:t>D</w:t>
      </w:r>
      <w:r>
        <w:t xml:space="preserve">.5.2-1. </w:t>
      </w:r>
    </w:p>
    <w:p w14:paraId="1F11A584" w14:textId="77777777" w:rsidR="007006F1" w:rsidRDefault="007006F1" w:rsidP="007006F1">
      <w:pPr>
        <w:rPr>
          <w:rFonts w:ascii="Arial" w:hAnsi="Arial"/>
          <w:b/>
          <w:sz w:val="18"/>
          <w:lang w:eastAsia="zh-CN"/>
        </w:rPr>
      </w:pPr>
      <w:r>
        <w:rPr>
          <w:lang w:val="en-US"/>
        </w:rPr>
        <w:t xml:space="preserve">If the higher layer signaling in TS38.331 [2] </w:t>
      </w:r>
      <w:r>
        <w:t xml:space="preserve">signalling of </w:t>
      </w:r>
      <w:r>
        <w:rPr>
          <w:i/>
        </w:rPr>
        <w:t>smtc2</w:t>
      </w:r>
      <w:r>
        <w:t xml:space="preserve"> is present and smtc1 is fully overlapping with measurement gaps and smtc2 is partially overlapping with measurement gaps, requirements are not specified for </w:t>
      </w:r>
      <w:r>
        <w:rPr>
          <w:sz w:val="18"/>
        </w:rPr>
        <w:t>T</w:t>
      </w:r>
      <w:r>
        <w:rPr>
          <w:sz w:val="18"/>
          <w:vertAlign w:val="subscript"/>
        </w:rPr>
        <w:t>SSB_measurement_period_intra</w:t>
      </w:r>
    </w:p>
    <w:p w14:paraId="03078E9A" w14:textId="77777777" w:rsidR="007006F1" w:rsidRDefault="007006F1" w:rsidP="007006F1">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1B09B036" w14:textId="77777777" w:rsidR="006212AE" w:rsidRDefault="006212AE" w:rsidP="006212AE">
      <w:pPr>
        <w:pStyle w:val="TH"/>
      </w:pPr>
      <w:r>
        <w:t>Table 9.2</w:t>
      </w:r>
      <w:r>
        <w:rPr>
          <w:lang w:val="en-US" w:eastAsia="zh-CN"/>
        </w:rPr>
        <w:t>D</w:t>
      </w:r>
      <w:r>
        <w:t>.5.2-1: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212AE" w14:paraId="0D0396F4" w14:textId="77777777" w:rsidTr="00532BEF">
        <w:tc>
          <w:tcPr>
            <w:tcW w:w="4620" w:type="dxa"/>
            <w:tcBorders>
              <w:top w:val="single" w:sz="4" w:space="0" w:color="auto"/>
              <w:left w:val="single" w:sz="4" w:space="0" w:color="auto"/>
              <w:bottom w:val="single" w:sz="4" w:space="0" w:color="auto"/>
              <w:right w:val="single" w:sz="4" w:space="0" w:color="auto"/>
            </w:tcBorders>
          </w:tcPr>
          <w:p w14:paraId="5DB9B6D2" w14:textId="77777777" w:rsidR="006212AE" w:rsidRDefault="006212AE"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38A780C3" w14:textId="77777777" w:rsidR="006212AE" w:rsidRDefault="006212AE" w:rsidP="00532BEF">
            <w:pPr>
              <w:pStyle w:val="TAH"/>
            </w:pPr>
            <w:r>
              <w:t>T</w:t>
            </w:r>
            <w:r>
              <w:rPr>
                <w:vertAlign w:val="subscript"/>
              </w:rPr>
              <w:t xml:space="preserve"> SSB_measurement_period_intra</w:t>
            </w:r>
            <w:r>
              <w:t xml:space="preserve">  </w:t>
            </w:r>
          </w:p>
        </w:tc>
      </w:tr>
      <w:tr w:rsidR="006212AE" w14:paraId="2B3EE48F" w14:textId="77777777" w:rsidTr="00532BEF">
        <w:tc>
          <w:tcPr>
            <w:tcW w:w="4620" w:type="dxa"/>
            <w:tcBorders>
              <w:top w:val="single" w:sz="4" w:space="0" w:color="auto"/>
              <w:left w:val="single" w:sz="4" w:space="0" w:color="auto"/>
              <w:bottom w:val="single" w:sz="4" w:space="0" w:color="auto"/>
              <w:right w:val="single" w:sz="4" w:space="0" w:color="auto"/>
            </w:tcBorders>
          </w:tcPr>
          <w:p w14:paraId="5DC2C782" w14:textId="77777777" w:rsidR="006212AE" w:rsidRDefault="006212AE"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146CC143" w14:textId="1A66E794" w:rsidR="006212AE" w:rsidRDefault="006212AE" w:rsidP="00532BEF">
            <w:pPr>
              <w:pStyle w:val="TAC"/>
            </w:pPr>
            <w:r>
              <w:t>max(200ms, ceil( 5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SMTC period)</w:t>
            </w:r>
            <w:r>
              <w:rPr>
                <w:vertAlign w:val="superscript"/>
              </w:rPr>
              <w:t>Note 1</w:t>
            </w:r>
            <w:r>
              <w:t xml:space="preserve"> x CSSF</w:t>
            </w:r>
            <w:r>
              <w:rPr>
                <w:vertAlign w:val="subscript"/>
              </w:rPr>
              <w:t>intra</w:t>
            </w:r>
          </w:p>
        </w:tc>
      </w:tr>
      <w:tr w:rsidR="006212AE" w14:paraId="1C5E840B" w14:textId="77777777" w:rsidTr="00532BEF">
        <w:tc>
          <w:tcPr>
            <w:tcW w:w="4620" w:type="dxa"/>
            <w:tcBorders>
              <w:top w:val="single" w:sz="4" w:space="0" w:color="auto"/>
              <w:left w:val="single" w:sz="4" w:space="0" w:color="auto"/>
              <w:bottom w:val="single" w:sz="4" w:space="0" w:color="auto"/>
              <w:right w:val="single" w:sz="4" w:space="0" w:color="auto"/>
            </w:tcBorders>
          </w:tcPr>
          <w:p w14:paraId="26D304CA" w14:textId="77777777" w:rsidR="006212AE" w:rsidRDefault="006212AE"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86B6DC3" w14:textId="78CEDC0C" w:rsidR="006212AE" w:rsidRDefault="006212AE" w:rsidP="00532BEF">
            <w:pPr>
              <w:pStyle w:val="TAC"/>
              <w:rPr>
                <w:b/>
              </w:rPr>
            </w:pPr>
            <w:r>
              <w:t>max(200ms, ceil(1.5x 5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6212AE" w14:paraId="31DECABD" w14:textId="77777777" w:rsidTr="00532BEF">
        <w:tc>
          <w:tcPr>
            <w:tcW w:w="4620" w:type="dxa"/>
            <w:tcBorders>
              <w:top w:val="single" w:sz="4" w:space="0" w:color="auto"/>
              <w:left w:val="single" w:sz="4" w:space="0" w:color="auto"/>
              <w:bottom w:val="single" w:sz="4" w:space="0" w:color="auto"/>
              <w:right w:val="single" w:sz="4" w:space="0" w:color="auto"/>
            </w:tcBorders>
          </w:tcPr>
          <w:p w14:paraId="70FC684B" w14:textId="77777777" w:rsidR="006212AE" w:rsidRDefault="006212AE"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1E39FE55" w14:textId="32DCBCE9" w:rsidR="006212AE" w:rsidRDefault="006212AE" w:rsidP="00532BEF">
            <w:pPr>
              <w:pStyle w:val="TAC"/>
              <w:rPr>
                <w:b/>
                <w:lang w:val="fr-FR"/>
              </w:rPr>
            </w:pPr>
            <w:r>
              <w:rPr>
                <w:lang w:val="fr-FR"/>
              </w:rPr>
              <w:t>ceil( 5 x K</w:t>
            </w:r>
            <w:r>
              <w:rPr>
                <w:vertAlign w:val="subscript"/>
                <w:lang w:val="fr-FR"/>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6212AE" w14:paraId="60141A87" w14:textId="77777777" w:rsidTr="00532BEF">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4B146F8E" w14:textId="77777777" w:rsidR="006212AE" w:rsidRDefault="006212AE" w:rsidP="00532BEF">
            <w:pPr>
              <w:pStyle w:val="TAN"/>
              <w:rPr>
                <w:lang w:eastAsia="zh-CN"/>
              </w:rPr>
            </w:pPr>
            <w:r>
              <w:t>NOTE 1:</w:t>
            </w:r>
            <w:r>
              <w:tab/>
              <w:t>If different SMTC periodicities are configured for different cells, the SMTC period in the requirement is the one used by the cell being identified</w:t>
            </w:r>
          </w:p>
          <w:p w14:paraId="6A086B95" w14:textId="50EDEC10" w:rsidR="006212AE" w:rsidRDefault="006212AE" w:rsidP="00532BEF">
            <w:pPr>
              <w:pStyle w:val="TAN"/>
              <w:rPr>
                <w:lang w:eastAsia="zh-CN"/>
              </w:rPr>
            </w:pPr>
            <w:r>
              <w:t xml:space="preserve">NOTE </w:t>
            </w:r>
            <w:r>
              <w:rPr>
                <w:rFonts w:hint="eastAsia"/>
                <w:lang w:eastAsia="zh-CN"/>
              </w:rPr>
              <w:t>2</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E4AA05B" w14:textId="77777777" w:rsidR="006212AE" w:rsidRDefault="006212AE" w:rsidP="006212AE">
      <w:pPr>
        <w:rPr>
          <w:lang w:eastAsia="zh-CN"/>
        </w:rPr>
      </w:pPr>
    </w:p>
    <w:p w14:paraId="25131F26" w14:textId="77777777" w:rsidR="007006F1" w:rsidRDefault="007006F1" w:rsidP="007006F1">
      <w:pPr>
        <w:pStyle w:val="Heading4"/>
      </w:pPr>
      <w:r>
        <w:t>9.2</w:t>
      </w:r>
      <w:r>
        <w:rPr>
          <w:lang w:val="en-US" w:eastAsia="zh-CN"/>
        </w:rPr>
        <w:t>D</w:t>
      </w:r>
      <w:r>
        <w:t>.5.3</w:t>
      </w:r>
      <w:r>
        <w:tab/>
        <w:t>Scheduling availability of UE during intra-frequency measurements</w:t>
      </w:r>
    </w:p>
    <w:p w14:paraId="699EB7DD" w14:textId="77777777" w:rsidR="007006F1" w:rsidRDefault="007006F1" w:rsidP="007006F1">
      <w:pPr>
        <w:rPr>
          <w:lang w:val="en-US"/>
        </w:rPr>
      </w:pPr>
      <w:r>
        <w:rPr>
          <w:lang w:eastAsia="zh-CN"/>
        </w:rPr>
        <w:t>UE shall be capable of measuring without measurement gaps when the SSB is completely contained in the active bandwidth part of the UE.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090088EF" w14:textId="77777777" w:rsidR="007006F1" w:rsidRDefault="007006F1" w:rsidP="007006F1">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w:t>
      </w:r>
      <w:r>
        <w:rPr>
          <w:lang w:val="en-US" w:eastAsia="zh-CN"/>
        </w:rPr>
        <w:t>D</w:t>
      </w:r>
      <w:r>
        <w:rPr>
          <w:rFonts w:hint="eastAsia"/>
          <w:lang w:val="en-US" w:eastAsia="zh-CN"/>
        </w:rPr>
        <w:t xml:space="preserve">.5.3 also apply when a Pre-MG is deactivated. </w:t>
      </w:r>
    </w:p>
    <w:p w14:paraId="7491DEA9" w14:textId="77777777" w:rsidR="007006F1" w:rsidRDefault="007006F1" w:rsidP="007006F1">
      <w:pPr>
        <w:pStyle w:val="Heading5"/>
      </w:pPr>
      <w:r>
        <w:t>9.2</w:t>
      </w:r>
      <w:r>
        <w:rPr>
          <w:lang w:val="en-US" w:eastAsia="zh-CN"/>
        </w:rPr>
        <w:t>D</w:t>
      </w:r>
      <w:r>
        <w:t>.5.3.1</w:t>
      </w:r>
      <w:r>
        <w:tab/>
        <w:t>Scheduling availability of UE performing measurements in TDD bands on FR1</w:t>
      </w:r>
    </w:p>
    <w:p w14:paraId="1B17EF2F" w14:textId="528607DD" w:rsidR="007006F1" w:rsidRDefault="006212AE" w:rsidP="007006F1">
      <w:r>
        <w:t>When the UE performs intra-frequency measurements in a TDD band, the following restrictions apply due to SS-RSRP or SS-SINR measurement</w:t>
      </w:r>
    </w:p>
    <w:p w14:paraId="003FA63C" w14:textId="77777777" w:rsidR="007006F1" w:rsidRDefault="007006F1" w:rsidP="007006F1">
      <w:pPr>
        <w:pStyle w:val="B10"/>
        <w:rPr>
          <w:i/>
          <w:lang w:eastAsia="zh-CN"/>
        </w:rPr>
      </w:pPr>
      <w:r>
        <w:rPr>
          <w:lang w:val="en-US"/>
        </w:rPr>
        <w:t>-</w:t>
      </w:r>
      <w:r>
        <w:rPr>
          <w:lang w:val="en-US"/>
        </w:rPr>
        <w:tab/>
        <w:t xml:space="preserve">The 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24D8FC34" w14:textId="77777777" w:rsidR="007006F1" w:rsidRDefault="007006F1" w:rsidP="007006F1">
      <w:r>
        <w:rPr>
          <w:rFonts w:hint="eastAsia"/>
        </w:rPr>
        <w:t>W</w:t>
      </w:r>
      <w:r>
        <w:t>hen the ATG UE with phase array antenna performs intra-frequency neighbouring cell measurements in TDD band, the following restrictions apply due to SS-RSRP or SS-SINR measurement:</w:t>
      </w:r>
    </w:p>
    <w:p w14:paraId="33501768" w14:textId="77777777" w:rsidR="007006F1" w:rsidRDefault="007006F1" w:rsidP="007006F1">
      <w:pPr>
        <w:pStyle w:val="B10"/>
        <w:rPr>
          <w:lang w:eastAsia="zh-CN"/>
        </w:rPr>
      </w:pPr>
      <w:r>
        <w:rPr>
          <w:lang w:val="en-US"/>
        </w:rPr>
        <w:t>-</w:t>
      </w:r>
      <w:r>
        <w:rPr>
          <w:lang w:val="en-US"/>
        </w:rPr>
        <w:tab/>
      </w:r>
      <w:r>
        <w:rPr>
          <w:lang w:eastAsia="zh-CN"/>
        </w:rPr>
        <w:t>If deriveSSB-IndexFromCell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smtc2 is configured, the SMTC periodicity follows smtc2; Otherwise SMTC periodicity follows smtc1.</w:t>
      </w:r>
    </w:p>
    <w:p w14:paraId="229EC1B5" w14:textId="77777777" w:rsidR="007006F1" w:rsidRDefault="007006F1" w:rsidP="007006F1">
      <w:pPr>
        <w:pStyle w:val="B10"/>
        <w:rPr>
          <w:lang w:val="en-US"/>
        </w:rPr>
      </w:pPr>
      <w:r>
        <w:rPr>
          <w:lang w:val="en-US"/>
        </w:rPr>
        <w:t>-</w:t>
      </w:r>
      <w:r>
        <w:rPr>
          <w:lang w:val="en-US"/>
        </w:rPr>
        <w:tab/>
        <w:t>If deriveSSB-IndexFromCell is not enabled, the UE is not expected to receive PDCCH/PDSCH/TRS/CSI-RS for CQI on all symbols within SMTC window duration. If the high layer in TS 38.331 [2] signalling of smtc2 is configured, the SMTC periodicity follows smtc2; Otherwise SMTC periodicity follows smtc1.</w:t>
      </w:r>
    </w:p>
    <w:p w14:paraId="3F79F6D3" w14:textId="7AE89242" w:rsidR="007006F1" w:rsidRDefault="0039392A" w:rsidP="007006F1">
      <w:r>
        <w:t xml:space="preserve">When the UE performs intra-frequency measurements in a TDD band, the following restrictions apply due to </w:t>
      </w:r>
      <w:r>
        <w:rPr>
          <w:lang w:val="en-US"/>
        </w:rPr>
        <w:t>SS-RSRQ</w:t>
      </w:r>
      <w:r>
        <w:t xml:space="preserve"> measurement</w:t>
      </w:r>
    </w:p>
    <w:p w14:paraId="44FECDBA" w14:textId="77777777" w:rsidR="007006F1" w:rsidRDefault="007006F1" w:rsidP="007006F1">
      <w:pPr>
        <w:pStyle w:val="B10"/>
        <w:rPr>
          <w:i/>
          <w:lang w:eastAsia="zh-CN"/>
        </w:rPr>
      </w:pPr>
      <w:r>
        <w:rPr>
          <w:lang w:val="en-US"/>
        </w:rPr>
        <w:t>-</w:t>
      </w:r>
      <w:r>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7E272093" w14:textId="77777777" w:rsidR="007006F1" w:rsidRDefault="007006F1" w:rsidP="007006F1">
      <w:r>
        <w:t>When the ATG UE with phase array antenna performs intra-frequency neighbouring cell measurements in TDD band, the following restrictions apply due to SS-RSRQ measurement:</w:t>
      </w:r>
    </w:p>
    <w:p w14:paraId="3E199699" w14:textId="77777777" w:rsidR="007006F1" w:rsidRDefault="007006F1" w:rsidP="007006F1">
      <w:pPr>
        <w:pStyle w:val="B10"/>
        <w:rPr>
          <w:lang w:eastAsia="zh-CN"/>
        </w:rPr>
      </w:pPr>
      <w:r>
        <w:rPr>
          <w:lang w:val="en-US"/>
        </w:rPr>
        <w:t>-</w:t>
      </w:r>
      <w:r>
        <w:rPr>
          <w:lang w:val="en-US"/>
        </w:rPr>
        <w:tab/>
        <w:t>If deriveSSB-IndexFromCell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smtc2 is configured in TS 38.331 [2], the SMTC periodicity follows smtc2; Otherwise the SMTC periodicity follows smtc1.</w:t>
      </w:r>
    </w:p>
    <w:p w14:paraId="76B33456" w14:textId="77777777" w:rsidR="007006F1" w:rsidRDefault="007006F1" w:rsidP="007006F1">
      <w:pPr>
        <w:pStyle w:val="B10"/>
        <w:rPr>
          <w:lang w:eastAsia="zh-CN"/>
        </w:rPr>
      </w:pPr>
      <w:r>
        <w:rPr>
          <w:lang w:val="en-US"/>
        </w:rPr>
        <w:t>-</w:t>
      </w:r>
      <w:r>
        <w:rPr>
          <w:lang w:val="en-US"/>
        </w:rPr>
        <w:tab/>
      </w:r>
      <w:r>
        <w:rPr>
          <w:lang w:eastAsia="zh-CN"/>
        </w:rPr>
        <w:t>If deriveSSB-IndexFromCell is not enabled, the UE is not expected to receive PDCCH/PDSCH/TRS/CSI-RS for CQI on all symbols within SMTC window duration. If the high layer in TS 38.331 [2] signalling of smtc2 is configured, the SMTC periodicity follows smtc2; Otherwise SMTC periodicity follows smtc1.</w:t>
      </w:r>
    </w:p>
    <w:p w14:paraId="53EBAF64" w14:textId="77777777" w:rsidR="007006F1" w:rsidRDefault="007006F1" w:rsidP="007006F1">
      <w:pPr>
        <w:pStyle w:val="Heading5"/>
      </w:pPr>
      <w:r>
        <w:t>9.2</w:t>
      </w:r>
      <w:r>
        <w:rPr>
          <w:lang w:val="en-US" w:eastAsia="zh-CN"/>
        </w:rPr>
        <w:t>D</w:t>
      </w:r>
      <w:r>
        <w:t>.5.3.2</w:t>
      </w:r>
      <w:r>
        <w:tab/>
        <w:t>Scheduling availability of UE performing measurements with a different subcarrier spacing than PDSCH/PDCCH on FR1</w:t>
      </w:r>
    </w:p>
    <w:p w14:paraId="13B47BC1" w14:textId="77777777" w:rsidR="007006F1" w:rsidRDefault="007006F1" w:rsidP="007006F1">
      <w:r>
        <w:t xml:space="preserve">For UE which do not support </w:t>
      </w:r>
      <w:r>
        <w:rPr>
          <w:i/>
        </w:rPr>
        <w:t xml:space="preserve">simultaneousRxDataSSB-DiffNumerology </w:t>
      </w:r>
      <w:r>
        <w:t>[14] the following restrictions apply due to SS-RSRP/RSRQ/SINR measurement</w:t>
      </w:r>
    </w:p>
    <w:p w14:paraId="0DFC4839" w14:textId="77777777" w:rsidR="007006F1" w:rsidRDefault="007006F1" w:rsidP="007006F1">
      <w:pPr>
        <w:pStyle w:val="B10"/>
        <w:rPr>
          <w:lang w:eastAsia="zh-CN"/>
        </w:rPr>
      </w:pPr>
      <w:r>
        <w:rPr>
          <w:lang w:val="en-US" w:eastAsia="zh-CN"/>
        </w:rPr>
        <w:t>-</w:t>
      </w:r>
      <w:r>
        <w:rPr>
          <w:lang w:val="en-US" w:eastAsia="zh-CN"/>
        </w:rPr>
        <w:tab/>
        <w:t xml:space="preserve">If </w:t>
      </w:r>
      <w:r>
        <w:rPr>
          <w:rFonts w:eastAsia="MS Mincho"/>
          <w:i/>
          <w:lang w:val="en-US" w:eastAsia="ja-JP"/>
        </w:rPr>
        <w:t>deriveSSB_IndexFromCell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226B7386" w14:textId="77777777" w:rsidR="007006F1" w:rsidRDefault="007006F1" w:rsidP="007006F1">
      <w:pPr>
        <w:pStyle w:val="B10"/>
        <w:rPr>
          <w:lang w:eastAsia="zh-CN"/>
        </w:rPr>
      </w:pPr>
      <w:r>
        <w:rPr>
          <w:lang w:val="en-US" w:eastAsia="zh-CN"/>
        </w:rPr>
        <w:t>-</w:t>
      </w:r>
      <w:r>
        <w:rPr>
          <w:lang w:val="en-US" w:eastAsia="zh-CN"/>
        </w:rPr>
        <w:tab/>
        <w:t xml:space="preserve">If </w:t>
      </w:r>
      <w:r>
        <w:rPr>
          <w:rFonts w:eastAsia="MS Mincho"/>
          <w:i/>
          <w:lang w:val="en-US" w:eastAsia="ja-JP"/>
        </w:rPr>
        <w:t>deriveSSB_IndexFromCell</w:t>
      </w:r>
      <w:r>
        <w:rPr>
          <w:lang w:val="en-US" w:eastAsia="zh-CN"/>
        </w:rPr>
        <w:t xml:space="preserve"> 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F3B93BB" w14:textId="77777777" w:rsidR="007006F1" w:rsidRDefault="007006F1" w:rsidP="007006F1">
      <w:pPr>
        <w:rPr>
          <w:lang w:val="en-US"/>
        </w:rPr>
      </w:pPr>
      <w:r>
        <w:rPr>
          <w:lang w:val="en-US"/>
        </w:rPr>
        <w:t>If the following conditions are met:</w:t>
      </w:r>
    </w:p>
    <w:p w14:paraId="7B9F1B50" w14:textId="77777777" w:rsidR="007006F1" w:rsidRDefault="007006F1" w:rsidP="007006F1">
      <w:pPr>
        <w:pStyle w:val="B10"/>
        <w:rPr>
          <w:lang w:eastAsia="ja-JP"/>
        </w:rPr>
      </w:pPr>
      <w:r>
        <w:rPr>
          <w:lang w:eastAsia="ja-JP"/>
        </w:rPr>
        <w:t>-</w:t>
      </w:r>
      <w:r>
        <w:rPr>
          <w:lang w:eastAsia="ja-JP"/>
        </w:rPr>
        <w:tab/>
        <w:t>The UE has been notified about system information update through paging,</w:t>
      </w:r>
    </w:p>
    <w:p w14:paraId="21E7B69D" w14:textId="77777777" w:rsidR="007006F1" w:rsidRDefault="007006F1" w:rsidP="007006F1">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7777777" w:rsidR="007006F1" w:rsidRDefault="007006F1" w:rsidP="007006F1">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3E6579A" w14:textId="77777777" w:rsidR="007006F1" w:rsidRDefault="007006F1" w:rsidP="007006F1">
      <w:pPr>
        <w:pStyle w:val="Heading3"/>
      </w:pPr>
      <w:r>
        <w:t>9.2</w:t>
      </w:r>
      <w:r>
        <w:rPr>
          <w:lang w:val="en-US" w:eastAsia="zh-CN"/>
        </w:rPr>
        <w:t>D</w:t>
      </w:r>
      <w:r>
        <w:t>.6</w:t>
      </w:r>
      <w:r>
        <w:tab/>
        <w:t>Intra-frequency measurements with measurement gaps</w:t>
      </w:r>
    </w:p>
    <w:p w14:paraId="46BBA21C" w14:textId="77777777" w:rsidR="007006F1" w:rsidRDefault="007006F1" w:rsidP="007006F1">
      <w:pPr>
        <w:pStyle w:val="Heading4"/>
      </w:pPr>
      <w:r>
        <w:t>9.2</w:t>
      </w:r>
      <w:r>
        <w:rPr>
          <w:lang w:val="en-US" w:eastAsia="zh-CN"/>
        </w:rPr>
        <w:t>D</w:t>
      </w:r>
      <w:r>
        <w:t>.6.1</w:t>
      </w:r>
      <w:r>
        <w:tab/>
        <w:t>Void</w:t>
      </w:r>
    </w:p>
    <w:p w14:paraId="2746ECFB" w14:textId="77777777" w:rsidR="007006F1" w:rsidRDefault="007006F1" w:rsidP="007006F1">
      <w:pPr>
        <w:pStyle w:val="Heading4"/>
      </w:pPr>
      <w:r>
        <w:t>9.2</w:t>
      </w:r>
      <w:r>
        <w:rPr>
          <w:lang w:val="en-US" w:eastAsia="zh-CN"/>
        </w:rPr>
        <w:t>D</w:t>
      </w:r>
      <w:r>
        <w:t>.6.2</w:t>
      </w:r>
      <w:r>
        <w:tab/>
        <w:t>Intra-frequency cell identification</w:t>
      </w:r>
    </w:p>
    <w:p w14:paraId="66FE26BB" w14:textId="77777777" w:rsidR="007006F1" w:rsidRDefault="007006F1" w:rsidP="007006F1">
      <w:pPr>
        <w:rPr>
          <w:rFonts w:eastAsia="SimSun" w:cs="v4.2.0"/>
          <w:lang w:eastAsia="zh-CN"/>
        </w:rPr>
      </w:pPr>
      <w:r>
        <w:rPr>
          <w:rFonts w:eastAsia="SimSun" w:cs="v4.2.0" w:hint="eastAsia"/>
          <w:lang w:eastAsia="zh-CN"/>
        </w:rPr>
        <w:t xml:space="preserve">When </w:t>
      </w:r>
      <w:r>
        <w:rPr>
          <w:rFonts w:eastAsia="SimSun" w:cs="v4.2.0"/>
          <w:lang w:eastAsia="zh-CN"/>
        </w:rPr>
        <w:t xml:space="preserve">a </w:t>
      </w:r>
      <w:r>
        <w:rPr>
          <w:rFonts w:eastAsia="SimSun" w:cs="v4.2.0" w:hint="eastAsia"/>
          <w:lang w:eastAsia="zh-CN"/>
        </w:rPr>
        <w:t xml:space="preserve">measurement gap is provided or </w:t>
      </w:r>
      <w:r>
        <w:rPr>
          <w:rFonts w:eastAsia="SimSun" w:cs="v4.2.0"/>
          <w:lang w:eastAsia="zh-CN"/>
        </w:rPr>
        <w:t xml:space="preserve">an </w:t>
      </w:r>
      <w:r>
        <w:rPr>
          <w:rFonts w:eastAsia="SimSun" w:cs="v4.2.0" w:hint="eastAsia"/>
          <w:lang w:eastAsia="zh-CN"/>
        </w:rPr>
        <w:t>activated Pre-MG is provided</w:t>
      </w:r>
      <w:r>
        <w:rPr>
          <w:rFonts w:eastAsia="SimSun" w:cs="v4.2.0"/>
          <w:lang w:eastAsia="zh-CN"/>
        </w:rPr>
        <w:t xml:space="preserve"> without any pre-MG status changed </w:t>
      </w:r>
      <w:r>
        <w:rPr>
          <w:rFonts w:eastAsia="SimSun"/>
          <w:lang w:val="en-US" w:eastAsia="zh-CN"/>
        </w:rPr>
        <w:t>during the measurement period</w:t>
      </w:r>
      <w:r>
        <w:rPr>
          <w:rFonts w:eastAsia="SimSun" w:cs="v4.2.0" w:hint="eastAsia"/>
          <w:lang w:eastAsia="zh-CN"/>
        </w:rPr>
        <w:t>, t</w:t>
      </w:r>
      <w:r>
        <w:rPr>
          <w:rFonts w:eastAsia="SimSun" w:cs="v4.2.0"/>
        </w:rPr>
        <w:t>he UE shall be able to identify a new detectable intra frequency cell within T</w:t>
      </w:r>
      <w:r>
        <w:rPr>
          <w:rFonts w:eastAsia="SimSun" w:cs="v4.2.0"/>
          <w:vertAlign w:val="subscript"/>
        </w:rPr>
        <w:t>identify_intra_without_index</w:t>
      </w:r>
      <w:r>
        <w:rPr>
          <w:rFonts w:eastAsia="SimSun" w:cs="v4.2.0"/>
        </w:rPr>
        <w:t xml:space="preserve"> if UE is not indicated to report SSB based RRM measurement result with the associated SSB index </w:t>
      </w:r>
      <w:r>
        <w:rPr>
          <w:rFonts w:eastAsia="SimSun"/>
        </w:rPr>
        <w:t>(</w:t>
      </w:r>
      <w:r>
        <w:rPr>
          <w:rFonts w:eastAsia="SimSun"/>
          <w:i/>
        </w:rPr>
        <w:t xml:space="preserve">reportQuantityRsIndexes </w:t>
      </w:r>
      <w:r>
        <w:rPr>
          <w:rFonts w:eastAsia="SimSun"/>
          <w:lang w:eastAsia="ko-KR"/>
        </w:rPr>
        <w:t>or</w:t>
      </w:r>
      <w:r>
        <w:rPr>
          <w:rFonts w:eastAsia="SimSun"/>
          <w:i/>
          <w:lang w:eastAsia="ko-KR"/>
        </w:rPr>
        <w:t xml:space="preserve"> maxNrofRSIndexesToReport </w:t>
      </w:r>
      <w:r>
        <w:rPr>
          <w:rFonts w:eastAsia="SimSun"/>
          <w:lang w:eastAsia="ko-KR"/>
        </w:rPr>
        <w:t xml:space="preserve">is not </w:t>
      </w:r>
      <w:r>
        <w:rPr>
          <w:rFonts w:eastAsia="SimSun"/>
        </w:rPr>
        <w:t>configured)</w:t>
      </w:r>
      <w:r>
        <w:rPr>
          <w:rFonts w:eastAsia="SimSun" w:cs="v4.2.0"/>
        </w:rPr>
        <w:t>, or the UE has been indicated that the neighbour cell is synchronous with the serving cell (</w:t>
      </w:r>
      <w:r>
        <w:rPr>
          <w:rFonts w:eastAsia="SimSun"/>
          <w:i/>
          <w:iCs/>
          <w:lang w:val="en-US"/>
        </w:rPr>
        <w:t>deriveSSB-IndexFromCell</w:t>
      </w:r>
      <w:r>
        <w:rPr>
          <w:rFonts w:eastAsia="SimSun" w:cs="v4.2.0"/>
        </w:rPr>
        <w:t xml:space="preserve"> is enabled). Otherwise UE shall be able to identify a new detectable intra frequency cell within T</w:t>
      </w:r>
      <w:r>
        <w:rPr>
          <w:rFonts w:eastAsia="SimSun" w:cs="v4.2.0"/>
          <w:vertAlign w:val="subscript"/>
        </w:rPr>
        <w:t>identify_intra_with_index.</w:t>
      </w:r>
      <w:r>
        <w:rPr>
          <w:rFonts w:eastAsia="SimSun"/>
          <w:lang w:eastAsia="zh-CN"/>
        </w:rPr>
        <w:t xml:space="preserve"> The UE shall be able to identify a new detectable intra frequency SS block of an already detected cell within</w:t>
      </w:r>
      <w:r>
        <w:rPr>
          <w:rFonts w:eastAsia="SimSun"/>
        </w:rPr>
        <w:t xml:space="preserve"> T</w:t>
      </w:r>
      <w:r>
        <w:rPr>
          <w:rFonts w:eastAsia="SimSun"/>
          <w:vertAlign w:val="subscript"/>
        </w:rPr>
        <w:t>identify_intra_without_index</w:t>
      </w:r>
      <w:r>
        <w:rPr>
          <w:rFonts w:eastAsia="SimSun"/>
          <w:vertAlign w:val="subscript"/>
          <w:lang w:eastAsia="zh-CN"/>
        </w:rPr>
        <w:t>.</w:t>
      </w:r>
    </w:p>
    <w:p w14:paraId="3F20D410" w14:textId="77777777" w:rsidR="007006F1" w:rsidRDefault="007006F1" w:rsidP="007006F1">
      <w:pPr>
        <w:pStyle w:val="EQ"/>
      </w:pPr>
      <w:r>
        <w:tab/>
        <w:t>T</w:t>
      </w:r>
      <w:r>
        <w:rPr>
          <w:vertAlign w:val="subscript"/>
        </w:rPr>
        <w:t xml:space="preserve">identify_intra_without_index </w:t>
      </w:r>
      <w:r>
        <w:t>= T</w:t>
      </w:r>
      <w:r>
        <w:rPr>
          <w:vertAlign w:val="subscript"/>
        </w:rPr>
        <w:t>PSS/SSS_sync_intra</w:t>
      </w:r>
      <w:r>
        <w:t xml:space="preserve"> + T</w:t>
      </w:r>
      <w:r>
        <w:rPr>
          <w:vertAlign w:val="subscript"/>
        </w:rPr>
        <w:t xml:space="preserve"> SSB_measurement_period_intra</w:t>
      </w:r>
      <w:r>
        <w:t xml:space="preserve">  ms</w:t>
      </w:r>
    </w:p>
    <w:p w14:paraId="69743484" w14:textId="77777777" w:rsidR="007006F1" w:rsidRDefault="007006F1" w:rsidP="007006F1">
      <w:pPr>
        <w:pStyle w:val="EQ"/>
        <w:rPr>
          <w:lang w:val="en-US"/>
        </w:rPr>
      </w:pPr>
      <w:r>
        <w:tab/>
        <w:t>T</w:t>
      </w:r>
      <w:r>
        <w:rPr>
          <w:vertAlign w:val="subscript"/>
        </w:rPr>
        <w:t xml:space="preserve">identify_intra_with_index </w:t>
      </w:r>
      <w:r>
        <w:t>= T</w:t>
      </w:r>
      <w:r>
        <w:rPr>
          <w:vertAlign w:val="subscript"/>
        </w:rPr>
        <w:t>PSS/SSS_sync_ntra</w:t>
      </w:r>
      <w:r>
        <w:t xml:space="preserve"> + T</w:t>
      </w:r>
      <w:r>
        <w:rPr>
          <w:vertAlign w:val="subscript"/>
        </w:rPr>
        <w:t xml:space="preserve"> SSB_measurement_period_intra </w:t>
      </w:r>
      <w:r>
        <w:t>+ T</w:t>
      </w:r>
      <w:r>
        <w:rPr>
          <w:vertAlign w:val="subscript"/>
        </w:rPr>
        <w:t xml:space="preserve">SSB_time_index_intra </w:t>
      </w:r>
      <w:r>
        <w:t>ms</w:t>
      </w:r>
    </w:p>
    <w:p w14:paraId="2A0F8977" w14:textId="77777777" w:rsidR="007006F1" w:rsidRDefault="007006F1" w:rsidP="007006F1">
      <w:pPr>
        <w:rPr>
          <w:lang w:val="en-US"/>
        </w:rPr>
      </w:pPr>
      <w:r>
        <w:rPr>
          <w:lang w:val="en-US"/>
        </w:rPr>
        <w:t>Where:</w:t>
      </w:r>
    </w:p>
    <w:p w14:paraId="31196815" w14:textId="77777777" w:rsidR="007006F1" w:rsidRDefault="007006F1" w:rsidP="007006F1">
      <w:pPr>
        <w:pStyle w:val="B10"/>
      </w:pPr>
      <w:r>
        <w:rPr>
          <w:lang w:val="en-US"/>
        </w:rPr>
        <w:t>-</w:t>
      </w:r>
      <w:r>
        <w:rPr>
          <w:lang w:val="en-US"/>
        </w:rPr>
        <w:tab/>
      </w:r>
      <w:r>
        <w:t>T</w:t>
      </w:r>
      <w:r>
        <w:rPr>
          <w:vertAlign w:val="subscript"/>
        </w:rPr>
        <w:t>PSS/SSS_sync_intra</w:t>
      </w:r>
      <w:r>
        <w:t>: it is the time period used in PSS/SSS detection given in table 9.2</w:t>
      </w:r>
      <w:r>
        <w:rPr>
          <w:lang w:val="en-US" w:eastAsia="zh-CN"/>
        </w:rPr>
        <w:t>D</w:t>
      </w:r>
      <w:r>
        <w:t>.6.2-1.</w:t>
      </w:r>
      <w:r>
        <w:rPr>
          <w:rFonts w:cs="v4.2.0"/>
          <w:lang w:eastAsia="zh-CN"/>
        </w:rPr>
        <w:t xml:space="preserve"> </w:t>
      </w:r>
    </w:p>
    <w:p w14:paraId="36BABCE7" w14:textId="77777777" w:rsidR="007006F1" w:rsidRDefault="007006F1" w:rsidP="007006F1">
      <w:pPr>
        <w:pStyle w:val="B10"/>
      </w:pPr>
      <w:r>
        <w:t>-</w:t>
      </w:r>
      <w:r>
        <w:tab/>
        <w:t>T</w:t>
      </w:r>
      <w:r>
        <w:rPr>
          <w:vertAlign w:val="subscript"/>
        </w:rPr>
        <w:t>SSB_time_index_intra</w:t>
      </w:r>
      <w:r>
        <w:t>: it is the time period used to acquire the index of the SSB being measured given in table 9.2</w:t>
      </w:r>
      <w:r>
        <w:rPr>
          <w:lang w:val="en-US" w:eastAsia="zh-CN"/>
        </w:rPr>
        <w:t>D</w:t>
      </w:r>
      <w:r>
        <w:t>.6.2-3.</w:t>
      </w:r>
    </w:p>
    <w:p w14:paraId="34EDCA80" w14:textId="77777777" w:rsidR="007006F1" w:rsidRDefault="007006F1" w:rsidP="007006F1">
      <w:pPr>
        <w:pStyle w:val="B10"/>
      </w:pPr>
      <w:r>
        <w:t>-</w:t>
      </w:r>
      <w:r>
        <w:tab/>
        <w:t>T</w:t>
      </w:r>
      <w:r>
        <w:rPr>
          <w:vertAlign w:val="subscript"/>
        </w:rPr>
        <w:t xml:space="preserve"> SSB_measurement_period_intra</w:t>
      </w:r>
      <w:r>
        <w:t>: equal to a measurement period of SSB based measurement given in table 9.2</w:t>
      </w:r>
      <w:r>
        <w:rPr>
          <w:lang w:val="en-US" w:eastAsia="zh-CN"/>
        </w:rPr>
        <w:t>D</w:t>
      </w:r>
      <w:r>
        <w:t>.6.3-1.</w:t>
      </w:r>
    </w:p>
    <w:p w14:paraId="217E6F83" w14:textId="77777777" w:rsidR="007006F1" w:rsidRDefault="007006F1" w:rsidP="007006F1">
      <w:pPr>
        <w:pStyle w:val="B10"/>
      </w:pPr>
      <w:r>
        <w:t>-</w:t>
      </w:r>
      <w:r>
        <w:tab/>
        <w:t>CSSF</w:t>
      </w:r>
      <w:r>
        <w:rPr>
          <w:vertAlign w:val="subscript"/>
        </w:rPr>
        <w:t>intra</w:t>
      </w:r>
      <w:r>
        <w:t>: it is a carrier specific scaling factor and is determined according to CSSF</w:t>
      </w:r>
      <w:r>
        <w:rPr>
          <w:vertAlign w:val="subscript"/>
        </w:rPr>
        <w:t xml:space="preserve">within_gap,i </w:t>
      </w:r>
      <w:r>
        <w:t>in clause 9.1</w:t>
      </w:r>
      <w:r>
        <w:rPr>
          <w:lang w:val="en-US" w:eastAsia="zh-CN"/>
        </w:rPr>
        <w:t>D</w:t>
      </w:r>
      <w:r>
        <w:t xml:space="preserve">.5.2 for measurement conducted within measurement gaps. </w:t>
      </w:r>
    </w:p>
    <w:p w14:paraId="0A88B45B" w14:textId="473FDA2C" w:rsidR="007006F1" w:rsidRDefault="00216350" w:rsidP="007006F1">
      <w:pPr>
        <w:pStyle w:val="B10"/>
        <w:rPr>
          <w:u w:val="single"/>
          <w:lang w:eastAsia="zh-CN"/>
        </w:rPr>
      </w:pPr>
      <w:r>
        <w:t>-</w:t>
      </w:r>
      <w:r>
        <w:tab/>
        <w:t>K</w:t>
      </w:r>
      <w:r>
        <w:rPr>
          <w:vertAlign w:val="subscript"/>
        </w:rPr>
        <w:t>gap</w:t>
      </w:r>
      <w:r>
        <w:t xml:space="preserve"> is the scaling factor for </w:t>
      </w:r>
      <w:r>
        <w:rPr>
          <w:lang w:eastAsia="zh-CN"/>
        </w:rPr>
        <w:t xml:space="preserve">a SSB frequency layer to be measured within </w:t>
      </w:r>
      <w:r>
        <w:rPr>
          <w:rFonts w:hint="eastAsia"/>
          <w:lang w:eastAsia="zh-CN"/>
        </w:rPr>
        <w:t>an</w:t>
      </w:r>
      <w:r>
        <w:rPr>
          <w:lang w:eastAsia="zh-CN"/>
        </w:rPr>
        <w:t xml:space="preserve"> associated measurement gap pattern</w:t>
      </w:r>
      <w:r>
        <w:rPr>
          <w:rFonts w:hint="eastAsia"/>
          <w:lang w:eastAsia="zh-CN"/>
        </w:rPr>
        <w:t>.</w:t>
      </w:r>
      <w:r>
        <w:rPr>
          <w:lang w:eastAsia="zh-CN"/>
        </w:rPr>
        <w:t xml:space="preserve"> </w:t>
      </w:r>
      <w:r>
        <w:rPr>
          <w:rFonts w:hint="eastAsia"/>
          <w:bCs/>
          <w:lang w:eastAsia="zh-CN"/>
        </w:rPr>
        <w:t>K</w:t>
      </w:r>
      <w:r>
        <w:rPr>
          <w:bCs/>
          <w:vertAlign w:val="subscript"/>
          <w:lang w:eastAsia="zh-CN"/>
        </w:rPr>
        <w:t>gap</w:t>
      </w:r>
      <w:r>
        <w:rPr>
          <w:rFonts w:hint="eastAsia"/>
          <w:bCs/>
          <w:lang w:eastAsia="zh-CN"/>
        </w:rPr>
        <w:t xml:space="preserve"> = 1</w:t>
      </w:r>
      <w:r>
        <w:rPr>
          <w:rFonts w:hint="eastAsia"/>
          <w:bCs/>
          <w:lang w:val="en-US" w:eastAsia="zh-CN"/>
        </w:rPr>
        <w:t>.</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Pr>
          <w:lang w:eastAsia="zh-CN"/>
        </w:rPr>
        <w:t>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97BD0A4" w14:textId="5B8CC9A1" w:rsidR="007006F1" w:rsidRDefault="007006F1" w:rsidP="00023FA6">
      <w:pPr>
        <w:pStyle w:val="B20"/>
        <w:rPr>
          <w:lang w:eastAsia="zh-CN"/>
        </w:rPr>
      </w:pPr>
      <w:r>
        <w:rPr>
          <w:lang w:eastAsia="zh-CN"/>
        </w:rPr>
        <w:t>-</w:t>
      </w:r>
      <w:r>
        <w:rPr>
          <w:lang w:eastAsia="zh-CN"/>
        </w:rPr>
        <w:tab/>
        <w:t>For a window W of duration max(</w:t>
      </w:r>
      <w:r>
        <w:rPr>
          <w:rFonts w:hint="eastAsia"/>
          <w:lang w:eastAsia="zh-CN"/>
        </w:rPr>
        <w:t>SMTC period</w:t>
      </w:r>
      <w:r>
        <w:rPr>
          <w:vertAlign w:val="subscript"/>
          <w:lang w:eastAsia="zh-CN"/>
        </w:rPr>
        <w:t xml:space="preserve">,  </w:t>
      </w:r>
      <w:r>
        <w:rPr>
          <w:lang w:eastAsia="zh-CN"/>
        </w:rPr>
        <w:t>MGRP_max), where MGRP</w:t>
      </w:r>
      <w:r w:rsidR="0088715F">
        <w:rPr>
          <w:lang w:eastAsia="zh-CN"/>
        </w:rPr>
        <w:t>_</w:t>
      </w:r>
      <w:r>
        <w:rPr>
          <w:lang w:eastAsia="zh-CN"/>
        </w:rPr>
        <w:t xml:space="preserve">max is the maximum MGRP across all configured per-UE </w:t>
      </w:r>
      <w:r>
        <w:rPr>
          <w:rFonts w:hint="eastAsia"/>
          <w:lang w:eastAsia="zh-CN"/>
        </w:rPr>
        <w:t>measurement gap</w:t>
      </w:r>
      <w:r>
        <w:rPr>
          <w:lang w:eastAsia="zh-CN"/>
        </w:rPr>
        <w:t xml:space="preserve"> and per-FR</w:t>
      </w:r>
      <w:r>
        <w:rPr>
          <w:rFonts w:hint="eastAsia"/>
          <w:lang w:eastAsia="zh-CN"/>
        </w:rPr>
        <w:t>1</w:t>
      </w:r>
      <w:r>
        <w:rPr>
          <w:lang w:eastAsia="zh-CN"/>
        </w:rPr>
        <w:t xml:space="preserve"> </w:t>
      </w:r>
      <w:r>
        <w:rPr>
          <w:rFonts w:hint="eastAsia"/>
          <w:lang w:eastAsia="zh-CN"/>
        </w:rPr>
        <w:t>measurement gap</w:t>
      </w:r>
      <w:r>
        <w:rPr>
          <w:lang w:eastAsia="zh-CN"/>
        </w:rPr>
        <w:t xml:space="preserve"> within the same FR as the SSB frequency layer, and starting </w:t>
      </w:r>
      <w:r>
        <w:rPr>
          <w:rFonts w:hint="eastAsia"/>
          <w:lang w:eastAsia="zh-CN"/>
        </w:rPr>
        <w:t>from</w:t>
      </w:r>
      <w:r>
        <w:rPr>
          <w:lang w:eastAsia="zh-CN"/>
        </w:rPr>
        <w:t xml:space="preserve"> the beginning of any SMTC occasion: </w:t>
      </w:r>
    </w:p>
    <w:p w14:paraId="5DFFE54A" w14:textId="77777777" w:rsidR="007006F1" w:rsidRDefault="007006F1" w:rsidP="00023FA6">
      <w:pPr>
        <w:pStyle w:val="B2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w:t>
      </w:r>
      <w:r>
        <w:rPr>
          <w:rFonts w:hint="eastAsia"/>
          <w:bCs/>
          <w:lang w:eastAsia="zh-CN"/>
        </w:rPr>
        <w:t xml:space="preserve"> W</w:t>
      </w:r>
      <w:r>
        <w:rPr>
          <w:bCs/>
          <w:lang w:eastAsia="zh-CN"/>
        </w:rPr>
        <w:t xml:space="preserve">, </w:t>
      </w:r>
      <w:r>
        <w:rPr>
          <w:lang w:eastAsia="zh-CN"/>
        </w:rPr>
        <w:t xml:space="preserve">including </w:t>
      </w:r>
      <w:r>
        <w:rPr>
          <w:rFonts w:hint="eastAsia"/>
          <w:bCs/>
          <w:lang w:eastAsia="zh-CN"/>
        </w:rPr>
        <w:t>those overlapped</w:t>
      </w:r>
      <w:r>
        <w:rPr>
          <w:lang w:eastAsia="zh-CN"/>
        </w:rPr>
        <w:t xml:space="preserve"> with </w:t>
      </w:r>
      <w:r>
        <w:rPr>
          <w:rFonts w:hint="eastAsia"/>
          <w:lang w:eastAsia="zh-CN"/>
        </w:rPr>
        <w:t xml:space="preserve">other </w:t>
      </w:r>
      <w:r>
        <w:rPr>
          <w:lang w:eastAsia="zh-CN"/>
        </w:rPr>
        <w:t>measurement gap occasions within the window</w:t>
      </w:r>
      <w:r>
        <w:rPr>
          <w:bCs/>
          <w:lang w:eastAsia="zh-CN"/>
        </w:rPr>
        <w:t>, and</w:t>
      </w:r>
    </w:p>
    <w:p w14:paraId="3D0C2D30" w14:textId="77777777" w:rsidR="007006F1" w:rsidRDefault="007006F1" w:rsidP="00023FA6">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covered by instances of the non-dropped associated measurement gap within the window W after accounting for </w:t>
      </w:r>
      <w:r>
        <w:rPr>
          <w:rFonts w:hint="eastAsia"/>
          <w:lang w:eastAsia="zh-CN"/>
        </w:rPr>
        <w:t>measurement gap</w:t>
      </w:r>
      <w:r>
        <w:rPr>
          <w:lang w:eastAsia="zh-CN"/>
        </w:rPr>
        <w:t xml:space="preserve"> collisions by applying the </w:t>
      </w:r>
      <w:r>
        <w:rPr>
          <w:rFonts w:hint="eastAsia"/>
          <w:lang w:eastAsia="zh-CN"/>
        </w:rPr>
        <w:t>measurement</w:t>
      </w:r>
      <w:r>
        <w:rPr>
          <w:lang w:eastAsia="zh-CN"/>
        </w:rPr>
        <w:t xml:space="preserve"> gap collision rule in section 9.1.8.3.</w:t>
      </w:r>
    </w:p>
    <w:p w14:paraId="59037080" w14:textId="62CFCB1B" w:rsidR="00023FA6" w:rsidRDefault="00023FA6" w:rsidP="00023FA6">
      <w:pPr>
        <w:pStyle w:val="B20"/>
        <w:rPr>
          <w:lang w:eastAsia="zh-CN"/>
        </w:rPr>
      </w:pPr>
      <w:r>
        <w:rPr>
          <w:lang w:eastAsia="zh-CN"/>
        </w:rPr>
        <w:t>When concurrent measurement gaps are configured, requirements in this clause do not apply if N</w:t>
      </w:r>
      <w:r>
        <w:rPr>
          <w:vertAlign w:val="subscript"/>
          <w:lang w:eastAsia="zh-CN"/>
        </w:rPr>
        <w:t>available</w:t>
      </w:r>
      <w:r>
        <w:rPr>
          <w:lang w:eastAsia="zh-CN"/>
        </w:rPr>
        <w:t xml:space="preserve"> =0.</w:t>
      </w:r>
    </w:p>
    <w:p w14:paraId="172E5418" w14:textId="77777777" w:rsidR="007006F1" w:rsidRDefault="007006F1" w:rsidP="007006F1">
      <w:r>
        <w:rPr>
          <w:lang w:val="en-US"/>
        </w:rPr>
        <w:t xml:space="preserve">If the higher layer signaling in TS 38.331 [2] </w:t>
      </w:r>
      <w:r>
        <w:t xml:space="preserve">of </w:t>
      </w:r>
      <w:r>
        <w:rPr>
          <w:i/>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14:paraId="675CE566" w14:textId="77777777" w:rsidR="007006F1" w:rsidRDefault="007006F1" w:rsidP="007006F1">
      <w:pPr>
        <w:pStyle w:val="TH"/>
      </w:pPr>
      <w:r>
        <w:t>Table 9.2</w:t>
      </w:r>
      <w:r>
        <w:rPr>
          <w:lang w:val="en-US" w:eastAsia="zh-CN"/>
        </w:rPr>
        <w:t>D</w:t>
      </w:r>
      <w:r>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006F1" w14:paraId="743705F5" w14:textId="77777777" w:rsidTr="00AD76D8">
        <w:tc>
          <w:tcPr>
            <w:tcW w:w="4620" w:type="dxa"/>
            <w:tcBorders>
              <w:top w:val="single" w:sz="4" w:space="0" w:color="auto"/>
              <w:left w:val="single" w:sz="4" w:space="0" w:color="auto"/>
              <w:bottom w:val="single" w:sz="4" w:space="0" w:color="auto"/>
              <w:right w:val="single" w:sz="4" w:space="0" w:color="auto"/>
            </w:tcBorders>
          </w:tcPr>
          <w:p w14:paraId="71D95B3C" w14:textId="77777777" w:rsidR="007006F1" w:rsidRDefault="007006F1"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3A8DFD31" w14:textId="77777777" w:rsidR="007006F1" w:rsidRDefault="007006F1" w:rsidP="00AD76D8">
            <w:pPr>
              <w:pStyle w:val="TAH"/>
            </w:pPr>
            <w:r>
              <w:t>T</w:t>
            </w:r>
            <w:r>
              <w:rPr>
                <w:vertAlign w:val="subscript"/>
              </w:rPr>
              <w:t>PSS/SSS_sync_intra</w:t>
            </w:r>
          </w:p>
        </w:tc>
      </w:tr>
      <w:tr w:rsidR="00023FA6" w14:paraId="3EFC28A8" w14:textId="77777777" w:rsidTr="00AD76D8">
        <w:tc>
          <w:tcPr>
            <w:tcW w:w="4620" w:type="dxa"/>
            <w:tcBorders>
              <w:top w:val="single" w:sz="4" w:space="0" w:color="auto"/>
              <w:left w:val="single" w:sz="4" w:space="0" w:color="auto"/>
              <w:bottom w:val="single" w:sz="4" w:space="0" w:color="auto"/>
              <w:right w:val="single" w:sz="4" w:space="0" w:color="auto"/>
            </w:tcBorders>
          </w:tcPr>
          <w:p w14:paraId="7DEC7AF1" w14:textId="77777777" w:rsidR="00023FA6" w:rsidRDefault="00023FA6" w:rsidP="00023FA6">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3561F7" w14:textId="34407270" w:rsidR="00023FA6" w:rsidRDefault="00023FA6" w:rsidP="00023FA6">
            <w:pPr>
              <w:pStyle w:val="TAC"/>
            </w:pPr>
            <w:r>
              <w:t xml:space="preserve">max(600ms, 5 x </w:t>
            </w:r>
            <w:r>
              <w:rPr>
                <w:rFonts w:hint="eastAsia"/>
                <w:lang w:eastAsia="zh-CN"/>
              </w:rPr>
              <w:t>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SMTC period)) x CSSF</w:t>
            </w:r>
            <w:r>
              <w:rPr>
                <w:vertAlign w:val="subscript"/>
              </w:rPr>
              <w:t>intra</w:t>
            </w:r>
          </w:p>
        </w:tc>
      </w:tr>
      <w:tr w:rsidR="00023FA6" w14:paraId="1E832077" w14:textId="77777777" w:rsidTr="00AD76D8">
        <w:tc>
          <w:tcPr>
            <w:tcW w:w="4620" w:type="dxa"/>
            <w:tcBorders>
              <w:top w:val="single" w:sz="4" w:space="0" w:color="auto"/>
              <w:left w:val="single" w:sz="4" w:space="0" w:color="auto"/>
              <w:bottom w:val="single" w:sz="4" w:space="0" w:color="auto"/>
              <w:right w:val="single" w:sz="4" w:space="0" w:color="auto"/>
            </w:tcBorders>
          </w:tcPr>
          <w:p w14:paraId="6AB08C78" w14:textId="77777777" w:rsidR="00023FA6" w:rsidRDefault="00023FA6" w:rsidP="00023FA6">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1209D6D3" w14:textId="10C01430" w:rsidR="00023FA6" w:rsidRDefault="00023FA6" w:rsidP="00023FA6">
            <w:pPr>
              <w:pStyle w:val="TAC"/>
              <w:rPr>
                <w:b/>
              </w:rPr>
            </w:pPr>
            <w:r>
              <w:t>max(600ms, ceil(</w:t>
            </w:r>
            <w:r>
              <w:rPr>
                <w:lang w:eastAsia="zh-CN"/>
              </w:rPr>
              <w:t xml:space="preserve">1.5 </w:t>
            </w:r>
            <w:r>
              <w:t xml:space="preserve">x 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SMTC period,DRX cycle)) x CSSF</w:t>
            </w:r>
            <w:r>
              <w:rPr>
                <w:vertAlign w:val="subscript"/>
              </w:rPr>
              <w:t>intra</w:t>
            </w:r>
          </w:p>
        </w:tc>
      </w:tr>
      <w:tr w:rsidR="00023FA6" w14:paraId="7985A072" w14:textId="77777777" w:rsidTr="00AD76D8">
        <w:tc>
          <w:tcPr>
            <w:tcW w:w="4620" w:type="dxa"/>
            <w:tcBorders>
              <w:top w:val="single" w:sz="4" w:space="0" w:color="auto"/>
              <w:left w:val="single" w:sz="4" w:space="0" w:color="auto"/>
              <w:bottom w:val="single" w:sz="4" w:space="0" w:color="auto"/>
              <w:right w:val="single" w:sz="4" w:space="0" w:color="auto"/>
            </w:tcBorders>
          </w:tcPr>
          <w:p w14:paraId="27813778" w14:textId="77777777" w:rsidR="00023FA6" w:rsidRDefault="00023FA6" w:rsidP="00023FA6">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2339BFF3" w14:textId="6A5DBE67" w:rsidR="00023FA6" w:rsidRDefault="00023FA6" w:rsidP="00023FA6">
            <w:pPr>
              <w:pStyle w:val="TAC"/>
              <w:rPr>
                <w:b/>
              </w:rPr>
            </w:pPr>
            <w:r>
              <w:t xml:space="preserve">Ceil( 5 x </w:t>
            </w:r>
            <w:r>
              <w:rPr>
                <w:rFonts w:hint="eastAsia"/>
                <w:lang w:eastAsia="zh-CN"/>
              </w:rPr>
              <w:t>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DRX cycle) x CSSF</w:t>
            </w:r>
            <w:r>
              <w:rPr>
                <w:vertAlign w:val="subscript"/>
              </w:rPr>
              <w:t>intra</w:t>
            </w:r>
          </w:p>
        </w:tc>
      </w:tr>
      <w:tr w:rsidR="007006F1" w14:paraId="5B0D193C" w14:textId="77777777" w:rsidTr="00AD76D8">
        <w:tc>
          <w:tcPr>
            <w:tcW w:w="9241" w:type="dxa"/>
            <w:gridSpan w:val="2"/>
            <w:tcBorders>
              <w:top w:val="single" w:sz="4" w:space="0" w:color="auto"/>
              <w:left w:val="single" w:sz="4" w:space="0" w:color="auto"/>
              <w:bottom w:val="single" w:sz="4" w:space="0" w:color="auto"/>
              <w:right w:val="single" w:sz="4" w:space="0" w:color="auto"/>
            </w:tcBorders>
          </w:tcPr>
          <w:p w14:paraId="6ACBAD80" w14:textId="475F6479" w:rsidR="00023FA6" w:rsidRDefault="00023FA6" w:rsidP="00023FA6">
            <w:pPr>
              <w:pStyle w:val="TAN"/>
            </w:pPr>
            <w:r>
              <w:t>NOTE 1:</w:t>
            </w:r>
            <w:r>
              <w:rPr>
                <w:rFonts w:cs="Arial"/>
                <w:lang w:eastAsia="ja-JP"/>
              </w:rPr>
              <w:tab/>
            </w:r>
            <w:r>
              <w:t>void.</w:t>
            </w:r>
          </w:p>
          <w:p w14:paraId="16692715" w14:textId="319E495A" w:rsidR="007006F1" w:rsidRDefault="00023FA6" w:rsidP="00023FA6">
            <w:pPr>
              <w:pStyle w:val="TAN"/>
              <w:rPr>
                <w:lang w:eastAsia="zh-CN"/>
              </w:rPr>
            </w:pPr>
            <w:r>
              <w:t xml:space="preserve">NOTE </w:t>
            </w:r>
            <w:r>
              <w:rPr>
                <w:rFonts w:hint="eastAsia"/>
                <w:lang w:eastAsia="zh-CN"/>
              </w:rPr>
              <w:t>2</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08DED03" w14:textId="77777777" w:rsidR="007006F1" w:rsidRDefault="007006F1" w:rsidP="007006F1"/>
    <w:p w14:paraId="59CFE266" w14:textId="3F360B02" w:rsidR="00023FA6" w:rsidRDefault="00185CAA" w:rsidP="00023FA6">
      <w:pPr>
        <w:pStyle w:val="TH"/>
      </w:pPr>
      <w:r>
        <w:t>T</w:t>
      </w:r>
      <w:r w:rsidR="00023FA6">
        <w:t>able 9.2</w:t>
      </w:r>
      <w:r w:rsidR="00023FA6">
        <w:rPr>
          <w:lang w:val="en-US" w:eastAsia="zh-CN"/>
        </w:rPr>
        <w:t>D</w:t>
      </w:r>
      <w:r w:rsidR="00023FA6">
        <w:t>.6.2-2: void</w:t>
      </w:r>
    </w:p>
    <w:p w14:paraId="2A0A0FF2" w14:textId="77777777" w:rsidR="00185CAA" w:rsidRDefault="00185CAA" w:rsidP="00185CAA"/>
    <w:p w14:paraId="172D5420" w14:textId="77777777" w:rsidR="00023FA6" w:rsidRDefault="00023FA6" w:rsidP="00023FA6">
      <w:pPr>
        <w:pStyle w:val="TH"/>
      </w:pPr>
      <w:r>
        <w:t>Table 9.2</w:t>
      </w:r>
      <w:r>
        <w:rPr>
          <w:lang w:val="en-US" w:eastAsia="zh-CN"/>
        </w:rPr>
        <w:t>D</w:t>
      </w:r>
      <w:r>
        <w:t>.6.2-3: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23FA6" w14:paraId="0CCA72EF" w14:textId="77777777" w:rsidTr="00532BEF">
        <w:tc>
          <w:tcPr>
            <w:tcW w:w="4620" w:type="dxa"/>
            <w:tcBorders>
              <w:top w:val="single" w:sz="4" w:space="0" w:color="auto"/>
              <w:left w:val="single" w:sz="4" w:space="0" w:color="auto"/>
              <w:bottom w:val="single" w:sz="4" w:space="0" w:color="auto"/>
              <w:right w:val="single" w:sz="4" w:space="0" w:color="auto"/>
            </w:tcBorders>
          </w:tcPr>
          <w:p w14:paraId="410106C6" w14:textId="77777777" w:rsidR="00023FA6" w:rsidRDefault="00023FA6"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5F6DA7C7" w14:textId="77777777" w:rsidR="00023FA6" w:rsidRDefault="00023FA6" w:rsidP="00532BEF">
            <w:pPr>
              <w:pStyle w:val="TAH"/>
            </w:pPr>
            <w:r>
              <w:t>T</w:t>
            </w:r>
            <w:r>
              <w:rPr>
                <w:vertAlign w:val="subscript"/>
              </w:rPr>
              <w:t>SSB_time_index_intra</w:t>
            </w:r>
          </w:p>
        </w:tc>
      </w:tr>
      <w:tr w:rsidR="00023FA6" w14:paraId="5AD1BA7D" w14:textId="77777777" w:rsidTr="00532BEF">
        <w:tc>
          <w:tcPr>
            <w:tcW w:w="4620" w:type="dxa"/>
            <w:tcBorders>
              <w:top w:val="single" w:sz="4" w:space="0" w:color="auto"/>
              <w:left w:val="single" w:sz="4" w:space="0" w:color="auto"/>
              <w:bottom w:val="single" w:sz="4" w:space="0" w:color="auto"/>
              <w:right w:val="single" w:sz="4" w:space="0" w:color="auto"/>
            </w:tcBorders>
          </w:tcPr>
          <w:p w14:paraId="4DA7F50B" w14:textId="77777777" w:rsidR="00023FA6" w:rsidRDefault="00023FA6"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F708601" w14:textId="25973D73" w:rsidR="00023FA6" w:rsidRDefault="00023FA6" w:rsidP="00532BEF">
            <w:pPr>
              <w:pStyle w:val="TAC"/>
            </w:pPr>
            <w:r>
              <w:t xml:space="preserve">max(120ms, ceil(3 x </w:t>
            </w:r>
            <w:r>
              <w:rPr>
                <w:rFonts w:hint="eastAsia"/>
                <w:lang w:eastAsia="zh-CN"/>
              </w:rPr>
              <w:t>K</w:t>
            </w:r>
            <w:r>
              <w:rPr>
                <w:rFonts w:hint="eastAsia"/>
                <w:vertAlign w:val="subscript"/>
                <w:lang w:eastAsia="zh-CN"/>
              </w:rPr>
              <w:t>gap</w:t>
            </w:r>
            <w:r>
              <w:rPr>
                <w:vertAlign w:val="subscript"/>
                <w:lang w:eastAsia="zh-CN"/>
              </w:rPr>
              <w:t xml:space="preserve"> </w:t>
            </w:r>
            <w:r>
              <w:t>x</w:t>
            </w:r>
            <w:r>
              <w:rPr>
                <w:rFonts w:hint="eastAsia"/>
                <w:lang w:eastAsia="zh-CN"/>
              </w:rPr>
              <w:t xml:space="preserve"> N1</w:t>
            </w:r>
            <w:r>
              <w:rPr>
                <w:vertAlign w:val="superscript"/>
              </w:rPr>
              <w:t xml:space="preserve"> Note </w:t>
            </w:r>
            <w:r>
              <w:rPr>
                <w:rFonts w:hint="eastAsia"/>
                <w:vertAlign w:val="superscript"/>
                <w:lang w:eastAsia="zh-CN"/>
              </w:rPr>
              <w:t>2</w:t>
            </w:r>
            <w:r>
              <w:t>) x max(MGRP, SMTC period)) x CSSF</w:t>
            </w:r>
            <w:r>
              <w:rPr>
                <w:vertAlign w:val="subscript"/>
              </w:rPr>
              <w:t>intra</w:t>
            </w:r>
          </w:p>
        </w:tc>
      </w:tr>
      <w:tr w:rsidR="00023FA6" w14:paraId="0E1DA3DF" w14:textId="77777777" w:rsidTr="00532BEF">
        <w:tc>
          <w:tcPr>
            <w:tcW w:w="4620" w:type="dxa"/>
            <w:tcBorders>
              <w:top w:val="single" w:sz="4" w:space="0" w:color="auto"/>
              <w:left w:val="single" w:sz="4" w:space="0" w:color="auto"/>
              <w:bottom w:val="single" w:sz="4" w:space="0" w:color="auto"/>
              <w:right w:val="single" w:sz="4" w:space="0" w:color="auto"/>
            </w:tcBorders>
          </w:tcPr>
          <w:p w14:paraId="3AEC3D5B" w14:textId="77777777" w:rsidR="00023FA6" w:rsidRDefault="00023FA6"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13FA8DC6" w14:textId="1A262E84" w:rsidR="00023FA6" w:rsidRDefault="00023FA6" w:rsidP="00532BEF">
            <w:pPr>
              <w:pStyle w:val="TAC"/>
              <w:rPr>
                <w:b/>
              </w:rPr>
            </w:pPr>
            <w:r>
              <w:t>max(120ms, ceil(</w:t>
            </w:r>
            <w:r>
              <w:rPr>
                <w:lang w:eastAsia="zh-CN"/>
              </w:rPr>
              <w:t xml:space="preserve">1.5 </w:t>
            </w:r>
            <w:r>
              <w:t xml:space="preserve">x 3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SMTC period,DRX cycle) x CSSF</w:t>
            </w:r>
            <w:r>
              <w:rPr>
                <w:vertAlign w:val="subscript"/>
              </w:rPr>
              <w:t>intra</w:t>
            </w:r>
            <w:r>
              <w:t>)</w:t>
            </w:r>
          </w:p>
        </w:tc>
      </w:tr>
      <w:tr w:rsidR="00023FA6" w14:paraId="322664A8" w14:textId="77777777" w:rsidTr="00532BEF">
        <w:tc>
          <w:tcPr>
            <w:tcW w:w="4620" w:type="dxa"/>
            <w:tcBorders>
              <w:top w:val="single" w:sz="4" w:space="0" w:color="auto"/>
              <w:left w:val="single" w:sz="4" w:space="0" w:color="auto"/>
              <w:bottom w:val="single" w:sz="4" w:space="0" w:color="auto"/>
              <w:right w:val="single" w:sz="4" w:space="0" w:color="auto"/>
            </w:tcBorders>
          </w:tcPr>
          <w:p w14:paraId="22246BAB" w14:textId="77777777" w:rsidR="00023FA6" w:rsidRDefault="00023FA6"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6A4347CD" w14:textId="45D32AE9" w:rsidR="00023FA6" w:rsidRDefault="00023FA6" w:rsidP="00532BEF">
            <w:pPr>
              <w:pStyle w:val="TAC"/>
              <w:rPr>
                <w:b/>
              </w:rPr>
            </w:pPr>
            <w:r>
              <w:t xml:space="preserve">Ceil(3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DRX cycle) x CSSF</w:t>
            </w:r>
            <w:r>
              <w:rPr>
                <w:vertAlign w:val="subscript"/>
              </w:rPr>
              <w:t>intra</w:t>
            </w:r>
          </w:p>
        </w:tc>
      </w:tr>
      <w:tr w:rsidR="00023FA6" w14:paraId="35FA4209" w14:textId="77777777" w:rsidTr="00532BEF">
        <w:tc>
          <w:tcPr>
            <w:tcW w:w="9241" w:type="dxa"/>
            <w:gridSpan w:val="2"/>
            <w:tcBorders>
              <w:top w:val="single" w:sz="4" w:space="0" w:color="auto"/>
              <w:left w:val="single" w:sz="4" w:space="0" w:color="auto"/>
              <w:bottom w:val="single" w:sz="4" w:space="0" w:color="auto"/>
              <w:right w:val="single" w:sz="4" w:space="0" w:color="auto"/>
            </w:tcBorders>
          </w:tcPr>
          <w:p w14:paraId="05F04B10" w14:textId="214895C1" w:rsidR="00023FA6" w:rsidRDefault="00023FA6" w:rsidP="00532BEF">
            <w:pPr>
              <w:pStyle w:val="TAN"/>
            </w:pPr>
            <w:r>
              <w:t xml:space="preserve">NOTE </w:t>
            </w:r>
            <w:r>
              <w:rPr>
                <w:rFonts w:eastAsia="Malgun Gothic"/>
                <w:lang w:eastAsia="zh-CN"/>
              </w:rPr>
              <w:t>1</w:t>
            </w:r>
            <w:r>
              <w:t>:</w:t>
            </w:r>
            <w:r>
              <w:rPr>
                <w:rFonts w:cs="Arial"/>
                <w:lang w:eastAsia="ja-JP"/>
              </w:rPr>
              <w:tab/>
            </w:r>
            <w:r>
              <w:t>void.</w:t>
            </w:r>
          </w:p>
          <w:p w14:paraId="6E7C69F8" w14:textId="78A5E11B" w:rsidR="00023FA6" w:rsidRDefault="00023FA6" w:rsidP="00532BEF">
            <w:pPr>
              <w:pStyle w:val="TAN"/>
              <w:rPr>
                <w:lang w:eastAsia="zh-CN"/>
              </w:rPr>
            </w:pPr>
            <w:r>
              <w:t xml:space="preserve">NOTE </w:t>
            </w:r>
            <w:r>
              <w:rPr>
                <w:rFonts w:hint="eastAsia"/>
                <w:lang w:eastAsia="zh-CN"/>
              </w:rPr>
              <w:t>2</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5CC41F52" w14:textId="77777777" w:rsidR="00023FA6" w:rsidRDefault="00023FA6" w:rsidP="00023FA6">
      <w:pPr>
        <w:rPr>
          <w:lang w:eastAsia="zh-CN"/>
        </w:rPr>
      </w:pPr>
    </w:p>
    <w:p w14:paraId="32F65DBA" w14:textId="77777777" w:rsidR="007006F1" w:rsidRDefault="007006F1" w:rsidP="007006F1">
      <w:pPr>
        <w:pStyle w:val="Heading4"/>
      </w:pPr>
      <w:r>
        <w:t>9.2</w:t>
      </w:r>
      <w:r>
        <w:rPr>
          <w:lang w:val="en-US" w:eastAsia="zh-CN"/>
        </w:rPr>
        <w:t>D</w:t>
      </w:r>
      <w:r>
        <w:t>.6.3</w:t>
      </w:r>
      <w:r>
        <w:tab/>
        <w:t>Intra</w:t>
      </w:r>
      <w:r>
        <w:rPr>
          <w:rFonts w:hint="eastAsia"/>
          <w:lang w:eastAsia="zh-CN"/>
        </w:rPr>
        <w:t>-</w:t>
      </w:r>
      <w:r>
        <w:t>frequency Measurement Period</w:t>
      </w:r>
    </w:p>
    <w:p w14:paraId="30767260" w14:textId="77777777" w:rsidR="007006F1" w:rsidRDefault="007006F1" w:rsidP="007006F1">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Pr>
          <w:lang w:val="en-US" w:eastAsia="zh-CN"/>
        </w:rPr>
        <w:t>during the measurement period</w:t>
      </w:r>
      <w:r>
        <w:rPr>
          <w:rFonts w:cs="v4.2.0" w:hint="eastAsia"/>
          <w:lang w:eastAsia="zh-CN"/>
        </w:rPr>
        <w:t>.</w:t>
      </w:r>
    </w:p>
    <w:p w14:paraId="4B0EA37E" w14:textId="77777777" w:rsidR="007006F1" w:rsidRDefault="007006F1" w:rsidP="007006F1">
      <w:r>
        <w:t>The measurement period for FR1 intrafrequency measurements with gaps is as shown in table 9.2</w:t>
      </w:r>
      <w:r>
        <w:rPr>
          <w:lang w:val="en-US" w:eastAsia="zh-CN"/>
        </w:rPr>
        <w:t>D</w:t>
      </w:r>
      <w:r>
        <w:t>.6.3-1.</w:t>
      </w:r>
    </w:p>
    <w:p w14:paraId="0BA2F1B8" w14:textId="77777777" w:rsidR="007006F1" w:rsidRDefault="007006F1" w:rsidP="007006F1">
      <w:pPr>
        <w:rPr>
          <w:rFonts w:eastAsia="?? ??"/>
        </w:rPr>
      </w:pPr>
      <w:r>
        <w:rPr>
          <w:rFonts w:hint="eastAsia"/>
          <w:lang w:eastAsia="zh-CN"/>
        </w:rPr>
        <w:t>L</w:t>
      </w:r>
      <w:r>
        <w:rPr>
          <w:rFonts w:eastAsia="?? ??"/>
        </w:rPr>
        <w:t>onger measurement period would be expected during the period T</w:t>
      </w:r>
      <w:r>
        <w:rPr>
          <w:rFonts w:eastAsia="?? ??"/>
          <w:vertAlign w:val="subscript"/>
        </w:rPr>
        <w:t>identify_CGI</w:t>
      </w:r>
      <w:r>
        <w:rPr>
          <w:rFonts w:eastAsia="?? ??"/>
        </w:rPr>
        <w:t xml:space="preserve"> when the UE is requested to decode an NR CGI.</w:t>
      </w:r>
    </w:p>
    <w:p w14:paraId="5D12F909" w14:textId="77777777" w:rsidR="00720469" w:rsidRDefault="00720469" w:rsidP="00720469">
      <w:pPr>
        <w:pStyle w:val="TH"/>
      </w:pPr>
      <w:r>
        <w:t>Table 9.2</w:t>
      </w:r>
      <w:r>
        <w:rPr>
          <w:lang w:val="en-US" w:eastAsia="zh-CN"/>
        </w:rPr>
        <w:t>D</w:t>
      </w:r>
      <w:r>
        <w:t>.6.3-1: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2"/>
        <w:gridCol w:w="4310"/>
      </w:tblGrid>
      <w:tr w:rsidR="00720469" w14:paraId="53B3FA5B" w14:textId="77777777" w:rsidTr="00532BEF">
        <w:tc>
          <w:tcPr>
            <w:tcW w:w="4212" w:type="dxa"/>
            <w:tcBorders>
              <w:top w:val="single" w:sz="4" w:space="0" w:color="auto"/>
              <w:left w:val="single" w:sz="4" w:space="0" w:color="auto"/>
              <w:bottom w:val="single" w:sz="4" w:space="0" w:color="auto"/>
              <w:right w:val="single" w:sz="4" w:space="0" w:color="auto"/>
            </w:tcBorders>
          </w:tcPr>
          <w:p w14:paraId="3BE8A5B6" w14:textId="77777777" w:rsidR="00720469" w:rsidRDefault="00720469" w:rsidP="00532BEF">
            <w:pPr>
              <w:pStyle w:val="TAH"/>
            </w:pPr>
            <w:r>
              <w:t>DRX cycle</w:t>
            </w:r>
          </w:p>
        </w:tc>
        <w:tc>
          <w:tcPr>
            <w:tcW w:w="4310" w:type="dxa"/>
            <w:tcBorders>
              <w:top w:val="single" w:sz="4" w:space="0" w:color="auto"/>
              <w:left w:val="single" w:sz="4" w:space="0" w:color="auto"/>
              <w:bottom w:val="single" w:sz="4" w:space="0" w:color="auto"/>
              <w:right w:val="single" w:sz="4" w:space="0" w:color="auto"/>
            </w:tcBorders>
          </w:tcPr>
          <w:p w14:paraId="672A0FFB" w14:textId="77777777" w:rsidR="00720469" w:rsidRDefault="00720469" w:rsidP="00532BEF">
            <w:pPr>
              <w:pStyle w:val="TAH"/>
            </w:pPr>
            <w:r>
              <w:t>T</w:t>
            </w:r>
            <w:r>
              <w:rPr>
                <w:vertAlign w:val="subscript"/>
              </w:rPr>
              <w:t xml:space="preserve"> SSB_measurement_period_intra</w:t>
            </w:r>
            <w:r>
              <w:t xml:space="preserve">  </w:t>
            </w:r>
          </w:p>
        </w:tc>
      </w:tr>
      <w:tr w:rsidR="00720469" w14:paraId="0173C9ED" w14:textId="77777777" w:rsidTr="00532BEF">
        <w:tc>
          <w:tcPr>
            <w:tcW w:w="4212" w:type="dxa"/>
            <w:tcBorders>
              <w:top w:val="single" w:sz="4" w:space="0" w:color="auto"/>
              <w:left w:val="single" w:sz="4" w:space="0" w:color="auto"/>
              <w:bottom w:val="single" w:sz="4" w:space="0" w:color="auto"/>
              <w:right w:val="single" w:sz="4" w:space="0" w:color="auto"/>
            </w:tcBorders>
          </w:tcPr>
          <w:p w14:paraId="3A985DA9" w14:textId="77777777" w:rsidR="00720469" w:rsidRDefault="00720469" w:rsidP="00532BEF">
            <w:pPr>
              <w:pStyle w:val="TAC"/>
            </w:pPr>
            <w:r>
              <w:t>No DRX</w:t>
            </w:r>
          </w:p>
        </w:tc>
        <w:tc>
          <w:tcPr>
            <w:tcW w:w="4310" w:type="dxa"/>
            <w:tcBorders>
              <w:top w:val="single" w:sz="4" w:space="0" w:color="auto"/>
              <w:left w:val="single" w:sz="4" w:space="0" w:color="auto"/>
              <w:bottom w:val="single" w:sz="4" w:space="0" w:color="auto"/>
              <w:right w:val="single" w:sz="4" w:space="0" w:color="auto"/>
            </w:tcBorders>
          </w:tcPr>
          <w:p w14:paraId="024DE5C1" w14:textId="77777777" w:rsidR="00720469" w:rsidRDefault="00720469" w:rsidP="00532BEF">
            <w:pPr>
              <w:pStyle w:val="TAC"/>
            </w:pPr>
            <w:r>
              <w:t xml:space="preserve">max(200ms, ceil(5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1</w:t>
            </w:r>
            <w:r>
              <w:t>)x max(MGRP, SMTC period)) x CSSF</w:t>
            </w:r>
            <w:r>
              <w:rPr>
                <w:vertAlign w:val="subscript"/>
              </w:rPr>
              <w:t>intra</w:t>
            </w:r>
          </w:p>
        </w:tc>
      </w:tr>
      <w:tr w:rsidR="00720469" w14:paraId="36C5A355" w14:textId="77777777" w:rsidTr="00532BEF">
        <w:tc>
          <w:tcPr>
            <w:tcW w:w="4212" w:type="dxa"/>
            <w:tcBorders>
              <w:top w:val="single" w:sz="4" w:space="0" w:color="auto"/>
              <w:left w:val="single" w:sz="4" w:space="0" w:color="auto"/>
              <w:bottom w:val="single" w:sz="4" w:space="0" w:color="auto"/>
              <w:right w:val="single" w:sz="4" w:space="0" w:color="auto"/>
            </w:tcBorders>
          </w:tcPr>
          <w:p w14:paraId="52162E0A" w14:textId="77777777" w:rsidR="00720469" w:rsidRDefault="00720469" w:rsidP="00532BEF">
            <w:pPr>
              <w:pStyle w:val="TAC"/>
            </w:pPr>
            <w:r>
              <w:t>DRX cycle</w:t>
            </w:r>
            <w:r>
              <w:rPr>
                <w:rFonts w:hint="eastAsia"/>
                <w:lang w:val="en-US"/>
              </w:rPr>
              <w:t>≤</w:t>
            </w:r>
            <w:r>
              <w:t xml:space="preserve"> 320ms</w:t>
            </w:r>
          </w:p>
        </w:tc>
        <w:tc>
          <w:tcPr>
            <w:tcW w:w="4310" w:type="dxa"/>
            <w:tcBorders>
              <w:top w:val="single" w:sz="4" w:space="0" w:color="auto"/>
              <w:left w:val="single" w:sz="4" w:space="0" w:color="auto"/>
              <w:bottom w:val="single" w:sz="4" w:space="0" w:color="auto"/>
              <w:right w:val="single" w:sz="4" w:space="0" w:color="auto"/>
            </w:tcBorders>
          </w:tcPr>
          <w:p w14:paraId="37F11529" w14:textId="77777777" w:rsidR="00720469" w:rsidRDefault="00720469" w:rsidP="00532BEF">
            <w:pPr>
              <w:pStyle w:val="TAC"/>
              <w:rPr>
                <w:b/>
              </w:rPr>
            </w:pPr>
            <w:r>
              <w:t xml:space="preserve">Max(200ms, ceil(1.5x 5 </w:t>
            </w:r>
            <w:r>
              <w:rPr>
                <w:rFonts w:hint="eastAsia"/>
                <w:lang w:eastAsia="zh-CN"/>
              </w:rPr>
              <w:t>x K</w:t>
            </w:r>
            <w:r>
              <w:rPr>
                <w:rFonts w:hint="eastAsia"/>
                <w:vertAlign w:val="subscript"/>
                <w:lang w:eastAsia="zh-CN"/>
              </w:rPr>
              <w:t>gap</w:t>
            </w:r>
            <w:r>
              <w:rPr>
                <w:lang w:eastAsia="zh-CN"/>
              </w:rPr>
              <w:t xml:space="preserve"> </w:t>
            </w:r>
            <w:r>
              <w:t>x</w:t>
            </w:r>
            <w:r>
              <w:rPr>
                <w:rFonts w:hint="eastAsia"/>
                <w:lang w:eastAsia="zh-CN"/>
              </w:rPr>
              <w:t xml:space="preserve"> N1</w:t>
            </w:r>
            <w:r>
              <w:rPr>
                <w:vertAlign w:val="superscript"/>
              </w:rPr>
              <w:t xml:space="preserve"> Note 1</w:t>
            </w:r>
            <w:r>
              <w:t>) x max(MGRP, SMTC period,DRX cycle))</w:t>
            </w:r>
            <w:r>
              <w:rPr>
                <w:vertAlign w:val="superscript"/>
              </w:rPr>
              <w:t xml:space="preserve"> </w:t>
            </w:r>
            <w:r>
              <w:t>x CSSF</w:t>
            </w:r>
            <w:r>
              <w:rPr>
                <w:vertAlign w:val="subscript"/>
              </w:rPr>
              <w:t>intra</w:t>
            </w:r>
          </w:p>
        </w:tc>
      </w:tr>
      <w:tr w:rsidR="00720469" w14:paraId="63174401" w14:textId="77777777" w:rsidTr="00532BEF">
        <w:tc>
          <w:tcPr>
            <w:tcW w:w="4212" w:type="dxa"/>
            <w:tcBorders>
              <w:top w:val="single" w:sz="4" w:space="0" w:color="auto"/>
              <w:left w:val="single" w:sz="4" w:space="0" w:color="auto"/>
              <w:bottom w:val="single" w:sz="4" w:space="0" w:color="auto"/>
              <w:right w:val="single" w:sz="4" w:space="0" w:color="auto"/>
            </w:tcBorders>
          </w:tcPr>
          <w:p w14:paraId="5717BAC3" w14:textId="77777777" w:rsidR="00720469" w:rsidRDefault="00720469" w:rsidP="00532BEF">
            <w:pPr>
              <w:pStyle w:val="TAC"/>
              <w:rPr>
                <w:b/>
              </w:rPr>
            </w:pPr>
            <w:r>
              <w:t>DRX cycle&gt;320ms</w:t>
            </w:r>
          </w:p>
        </w:tc>
        <w:tc>
          <w:tcPr>
            <w:tcW w:w="4310" w:type="dxa"/>
            <w:tcBorders>
              <w:top w:val="single" w:sz="4" w:space="0" w:color="auto"/>
              <w:left w:val="single" w:sz="4" w:space="0" w:color="auto"/>
              <w:bottom w:val="single" w:sz="4" w:space="0" w:color="auto"/>
              <w:right w:val="single" w:sz="4" w:space="0" w:color="auto"/>
            </w:tcBorders>
          </w:tcPr>
          <w:p w14:paraId="44649E3C" w14:textId="77777777" w:rsidR="00720469" w:rsidRDefault="00720469" w:rsidP="00532BEF">
            <w:pPr>
              <w:pStyle w:val="TAC"/>
              <w:rPr>
                <w:b/>
              </w:rPr>
            </w:pPr>
            <w:r>
              <w:t xml:space="preserve">Ceil(5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1</w:t>
            </w:r>
            <w:r>
              <w:t>) x max(MGRP, DRX cycle) x CSSF</w:t>
            </w:r>
            <w:r>
              <w:rPr>
                <w:vertAlign w:val="subscript"/>
              </w:rPr>
              <w:t>intra</w:t>
            </w:r>
          </w:p>
        </w:tc>
      </w:tr>
      <w:tr w:rsidR="00720469" w14:paraId="14937190" w14:textId="77777777" w:rsidTr="00532BEF">
        <w:tc>
          <w:tcPr>
            <w:tcW w:w="8522" w:type="dxa"/>
            <w:gridSpan w:val="2"/>
            <w:tcBorders>
              <w:top w:val="single" w:sz="4" w:space="0" w:color="auto"/>
              <w:left w:val="single" w:sz="4" w:space="0" w:color="auto"/>
              <w:bottom w:val="single" w:sz="4" w:space="0" w:color="auto"/>
              <w:right w:val="single" w:sz="4" w:space="0" w:color="auto"/>
            </w:tcBorders>
          </w:tcPr>
          <w:p w14:paraId="0E98BCE6" w14:textId="44B9A390" w:rsidR="00720469" w:rsidRDefault="00720469" w:rsidP="00532BEF">
            <w:pPr>
              <w:pStyle w:val="TAN"/>
            </w:pPr>
            <w:r>
              <w:t>NOTE 1:</w:t>
            </w:r>
            <w:r>
              <w:tab/>
              <w:t xml:space="preserve">For UE supporting [antenna arrays], N1 = </w:t>
            </w:r>
            <w:r>
              <w:rPr>
                <w:rFonts w:hint="eastAsia"/>
              </w:rPr>
              <w:t>3</w:t>
            </w:r>
            <w:r>
              <w:t xml:space="preserve"> when network assistance on ATG cells reference locations is provided, otherwise N1 = 4.</w:t>
            </w:r>
            <w:r>
              <w:br/>
              <w:t>Otherwise, N1 = 1.</w:t>
            </w:r>
          </w:p>
        </w:tc>
      </w:tr>
    </w:tbl>
    <w:p w14:paraId="77786904" w14:textId="77777777" w:rsidR="00720469" w:rsidRDefault="00720469" w:rsidP="00720469">
      <w:pPr>
        <w:rPr>
          <w:highlight w:val="yellow"/>
          <w:lang w:eastAsia="zh-CN"/>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FE1F4C" w:rsidRDefault="003F021F"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69F431BB" w14:textId="77777777" w:rsidR="00696B69" w:rsidRPr="009C5807" w:rsidRDefault="00696B69" w:rsidP="005B2FD8">
      <w:pPr>
        <w:pStyle w:val="B20"/>
        <w:rPr>
          <w:lang w:eastAsia="zh-CN"/>
        </w:rPr>
      </w:pPr>
      <w:r>
        <w:rPr>
          <w:lang w:eastAsia="zh-CN"/>
        </w:rPr>
        <w:t>-</w:t>
      </w:r>
      <w:r>
        <w:rPr>
          <w:lang w:eastAsia="zh-CN"/>
        </w:rP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r w:rsidRPr="009C5807">
        <w:rPr>
          <w:lang w:eastAsia="zh-CN"/>
        </w:rPr>
        <w:t>.</w:t>
      </w:r>
    </w:p>
    <w:p w14:paraId="6C5A9432" w14:textId="5824D588" w:rsidR="00696B69" w:rsidRDefault="00696B69" w:rsidP="00696B69">
      <w:pPr>
        <w:pStyle w:val="B20"/>
        <w:rPr>
          <w:lang w:eastAsia="zh-CN"/>
        </w:rPr>
      </w:pPr>
      <w:r>
        <w:rPr>
          <w:lang w:eastAsia="zh-CN"/>
        </w:rPr>
        <w:t>-</w:t>
      </w:r>
      <w:r>
        <w:rPr>
          <w:lang w:eastAsia="zh-CN"/>
        </w:rPr>
        <w:tab/>
      </w:r>
      <w:r w:rsidRPr="00D222A0">
        <w:rPr>
          <w:lang w:eastAsia="zh-CN"/>
        </w:rPr>
        <w:t>Note:</w:t>
      </w:r>
      <w:r>
        <w:rPr>
          <w:lang w:eastAsia="zh-CN"/>
        </w:rPr>
        <w:t xml:space="preserve"> </w:t>
      </w:r>
      <w:r w:rsidRPr="00D222A0">
        <w:rPr>
          <w:lang w:eastAsia="zh-CN"/>
        </w:rPr>
        <w:t xml:space="preserve">Non-CA capable UE is not expected to indicate support of </w:t>
      </w:r>
      <w:r w:rsidRPr="00D222A0">
        <w:rPr>
          <w:i/>
          <w:iCs/>
          <w:lang w:eastAsia="zh-CN"/>
        </w:rPr>
        <w:t>interFrequencyMeas-Nogap-r16</w:t>
      </w:r>
      <w:r w:rsidRPr="00D222A0">
        <w:rPr>
          <w:rFonts w:hint="eastAsia"/>
          <w:lang w:eastAsia="zh-CN"/>
        </w:rPr>
        <w:t xml:space="preserve"> [15]</w:t>
      </w:r>
      <w:r w:rsidRPr="00D222A0">
        <w:rPr>
          <w:lang w:eastAsia="zh-CN"/>
        </w:rPr>
        <w:t>.</w:t>
      </w:r>
    </w:p>
    <w:p w14:paraId="1E14B930" w14:textId="77777777" w:rsidR="00777DCF" w:rsidRDefault="00097BE5" w:rsidP="00FA6943">
      <w:pPr>
        <w:rPr>
          <w:lang w:val="en-US" w:eastAsia="zh-CN"/>
        </w:rPr>
      </w:pPr>
      <w:r>
        <w:rPr>
          <w:rFonts w:hint="eastAsia"/>
          <w:lang w:val="en-US" w:eastAsia="zh-CN"/>
        </w:rPr>
        <w:t xml:space="preserve">Besides the conditions listed above, </w:t>
      </w:r>
    </w:p>
    <w:p w14:paraId="4D47C080" w14:textId="6969AE72" w:rsidR="00FA6943" w:rsidRDefault="00777DCF" w:rsidP="00777DCF">
      <w:pPr>
        <w:pStyle w:val="B10"/>
        <w:rPr>
          <w:lang w:eastAsia="zh-CN"/>
        </w:rPr>
      </w:pPr>
      <w:r w:rsidRPr="00BC7DCA">
        <w:rPr>
          <w:lang w:eastAsia="zh-CN"/>
        </w:rPr>
        <w:t>-</w:t>
      </w:r>
      <w:r>
        <w:rPr>
          <w:lang w:eastAsia="zh-CN"/>
        </w:rPr>
        <w:tab/>
      </w:r>
      <w:r w:rsidR="00097BE5">
        <w:rPr>
          <w:rFonts w:hint="eastAsia"/>
          <w:lang w:val="en-US" w:eastAsia="zh-CN"/>
        </w:rPr>
        <w:t>f</w:t>
      </w:r>
      <w:r w:rsidR="00097BE5">
        <w:rPr>
          <w:lang w:eastAsia="zh-CN"/>
        </w:rPr>
        <w:t>or UE supporting</w:t>
      </w:r>
      <w:r w:rsidR="00097BE5">
        <w:t xml:space="preserve"> </w:t>
      </w:r>
      <w:r w:rsidR="00097BE5">
        <w:rPr>
          <w:i/>
          <w:lang w:eastAsia="zh-CN"/>
        </w:rPr>
        <w:t>nr-NeedForGapNCSG-reporting-r17</w:t>
      </w:r>
      <w:r w:rsidR="00097BE5">
        <w:rPr>
          <w:lang w:eastAsia="zh-CN"/>
        </w:rPr>
        <w:t xml:space="preserve"> and indicating </w:t>
      </w:r>
      <w:r w:rsidR="00097BE5">
        <w:rPr>
          <w:i/>
          <w:iCs/>
          <w:lang w:val="en-US" w:eastAsia="zh-CN"/>
        </w:rPr>
        <w:t>NeedForGapNCSG-InfoNR</w:t>
      </w:r>
      <w:r w:rsidR="00097BE5">
        <w:rPr>
          <w:lang w:eastAsia="zh-CN"/>
        </w:rPr>
        <w:t xml:space="preserve"> for inter-frequency measurement,</w:t>
      </w:r>
    </w:p>
    <w:p w14:paraId="54B0C1E5"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without gap if</w:t>
      </w:r>
    </w:p>
    <w:p w14:paraId="1C0B4E67" w14:textId="1F221B55"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3E2106">
        <w:rPr>
          <w:lang w:eastAsia="zh-CN"/>
        </w:rPr>
        <w:t xml:space="preserve"> via </w:t>
      </w:r>
      <w:r w:rsidRPr="003E2106">
        <w:rPr>
          <w:i/>
          <w:iCs/>
          <w:lang w:val="en-US" w:eastAsia="zh-CN"/>
        </w:rPr>
        <w:t>NeedForGapNCSG-InfoNR</w:t>
      </w:r>
      <w:r w:rsidRPr="003E2106">
        <w:rPr>
          <w:lang w:eastAsia="zh-CN"/>
        </w:rPr>
        <w:t xml:space="preserve"> f</w:t>
      </w:r>
      <w:r w:rsidRPr="00BC7DCA">
        <w:rPr>
          <w:lang w:eastAsia="zh-CN"/>
        </w:rPr>
        <w:t xml:space="preserve">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78CB8195" w14:textId="77777777" w:rsidR="00FA6943" w:rsidRDefault="00FA6943" w:rsidP="00777DCF">
      <w:pPr>
        <w:pStyle w:val="B30"/>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12C23B83" w14:textId="4071BFD5" w:rsidR="00696B69" w:rsidRDefault="00696B69" w:rsidP="00777DCF">
      <w:pPr>
        <w:pStyle w:val="B30"/>
        <w:rPr>
          <w:lang w:eastAsia="zh-CN"/>
        </w:rPr>
      </w:pPr>
      <w:r w:rsidRPr="00BA001F">
        <w:t>-</w:t>
      </w:r>
      <w:r w:rsidRPr="00BA001F">
        <w:tab/>
        <w:t xml:space="preserve">For </w:t>
      </w:r>
      <w:r w:rsidRPr="00BA001F">
        <w:rPr>
          <w:lang w:eastAsia="zh-CN"/>
        </w:rPr>
        <w:t>inter-frequency SSB based measurements without MG and NCSG</w:t>
      </w:r>
      <w:r w:rsidRPr="00BA001F">
        <w:t>, UE may cause scheduling restriction as specified in clause 9.3.9.4.</w:t>
      </w:r>
    </w:p>
    <w:p w14:paraId="099A8525"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NCSG if</w:t>
      </w:r>
      <w:r w:rsidDel="00B602FF">
        <w:rPr>
          <w:lang w:eastAsia="zh-CN"/>
        </w:rPr>
        <w:t xml:space="preserve"> </w:t>
      </w:r>
    </w:p>
    <w:p w14:paraId="07F29757" w14:textId="7A7F3E74"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w:t>
      </w:r>
      <w:r w:rsidRPr="003E2106">
        <w:rPr>
          <w:lang w:eastAsia="zh-CN"/>
        </w:rPr>
        <w:t xml:space="preserve">ia </w:t>
      </w:r>
      <w:r w:rsidRPr="003E2106">
        <w:rPr>
          <w:i/>
          <w:iCs/>
          <w:lang w:val="en-US" w:eastAsia="zh-CN"/>
        </w:rPr>
        <w:t>NeedForGapNCSG-InfoNR</w:t>
      </w:r>
      <w:r w:rsidRPr="003E2106">
        <w:rPr>
          <w:lang w:eastAsia="zh-CN"/>
        </w:rPr>
        <w:t xml:space="preserve"> for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00A48F3E" w14:textId="77777777" w:rsidR="00FA6943" w:rsidRDefault="00FA6943" w:rsidP="00777DCF">
      <w:pPr>
        <w:pStyle w:val="B30"/>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4F851137" w14:textId="3EF24B0A" w:rsidR="00696B69" w:rsidRDefault="00696B69" w:rsidP="00777DCF">
      <w:pPr>
        <w:pStyle w:val="B30"/>
        <w:rPr>
          <w:lang w:eastAsia="zh-CN"/>
        </w:rPr>
      </w:pPr>
      <w:r w:rsidRPr="00BA001F">
        <w:rPr>
          <w:lang w:eastAsia="zh-CN"/>
        </w:rPr>
        <w:t>-</w:t>
      </w:r>
      <w:r w:rsidRPr="00BA001F">
        <w:rPr>
          <w:lang w:eastAsia="zh-CN"/>
        </w:rPr>
        <w:tab/>
        <w:t>For inter-frequency SSB based measurements with NCSG, UE may cause scheduling restriction as specified in clause 9.3.10.3.</w:t>
      </w:r>
    </w:p>
    <w:p w14:paraId="4056AF8C"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gap if</w:t>
      </w:r>
    </w:p>
    <w:p w14:paraId="58997183" w14:textId="7E8BD947"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3E2106">
        <w:rPr>
          <w:lang w:eastAsia="zh-CN"/>
        </w:rPr>
        <w:t xml:space="preserve">gap’ via </w:t>
      </w:r>
      <w:r w:rsidRPr="003E2106">
        <w:rPr>
          <w:i/>
          <w:iCs/>
          <w:lang w:val="en-US" w:eastAsia="zh-CN"/>
        </w:rPr>
        <w:t>NeedForGapNCSG-InfoNR</w:t>
      </w:r>
      <w:r w:rsidRPr="003E2106">
        <w:rPr>
          <w:lang w:eastAsia="zh-CN"/>
        </w:rPr>
        <w:t xml:space="preserve"> fo</w:t>
      </w:r>
      <w:r w:rsidRPr="00BC7DCA">
        <w:rPr>
          <w:lang w:eastAsia="zh-CN"/>
        </w:rPr>
        <w:t xml:space="preserve">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11A49EC3" w14:textId="77777777" w:rsidR="00FA6943" w:rsidRDefault="00FA6943" w:rsidP="00777DCF">
      <w:pPr>
        <w:pStyle w:val="B3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314C78B3" w14:textId="77777777" w:rsidR="006273FC" w:rsidRDefault="006273FC" w:rsidP="00777DCF">
      <w:pPr>
        <w:pStyle w:val="B10"/>
        <w:rPr>
          <w:lang w:eastAsia="zh-CN"/>
        </w:rPr>
      </w:pPr>
      <w:r w:rsidRPr="00BC7DCA">
        <w:rPr>
          <w:lang w:eastAsia="zh-CN"/>
        </w:rPr>
        <w:t>-</w:t>
      </w:r>
      <w:r>
        <w:rPr>
          <w:lang w:eastAsia="zh-CN"/>
        </w:rPr>
        <w:tab/>
        <w:t>for UE supporting [</w:t>
      </w:r>
      <w:r>
        <w:rPr>
          <w:i/>
          <w:iCs/>
          <w:lang w:val="en-US" w:eastAsia="zh-CN"/>
        </w:rPr>
        <w:t>NeedForGap-InfoNR-R18</w:t>
      </w:r>
      <w:r>
        <w:rPr>
          <w:lang w:eastAsia="zh-CN"/>
        </w:rPr>
        <w:t xml:space="preserve">] for inter-frequency measurement, </w:t>
      </w:r>
    </w:p>
    <w:p w14:paraId="5DBF3F2C" w14:textId="77777777" w:rsidR="006273FC" w:rsidRDefault="006273FC" w:rsidP="00777DCF">
      <w:pPr>
        <w:pStyle w:val="B20"/>
        <w:rPr>
          <w:lang w:eastAsia="zh-CN"/>
        </w:rPr>
      </w:pPr>
      <w:r>
        <w:rPr>
          <w:lang w:eastAsia="zh-CN"/>
        </w:rPr>
        <w:t>-</w:t>
      </w:r>
      <w:r>
        <w:rPr>
          <w:lang w:eastAsia="zh-CN"/>
        </w:rPr>
        <w:tab/>
        <w:t>An inter-frequency SSB measurement is defined as measurement without gap if</w:t>
      </w:r>
    </w:p>
    <w:p w14:paraId="0CE75427" w14:textId="77777777" w:rsidR="006273FC" w:rsidRDefault="006273FC" w:rsidP="00777DCF">
      <w:pPr>
        <w:pStyle w:val="B30"/>
        <w:rPr>
          <w:lang w:eastAsia="zh-CN"/>
        </w:rPr>
      </w:pPr>
      <w:r>
        <w:rPr>
          <w:lang w:eastAsia="zh-CN"/>
        </w:rPr>
        <w:t>-</w:t>
      </w:r>
      <w:r>
        <w:rPr>
          <w:lang w:eastAsia="zh-CN"/>
        </w:rPr>
        <w:tab/>
        <w:t xml:space="preserve">the UE indicates ‘no-gap’ via </w:t>
      </w:r>
      <w:r>
        <w:rPr>
          <w:i/>
          <w:iCs/>
          <w:lang w:val="en-US" w:eastAsia="zh-CN"/>
        </w:rPr>
        <w:t>NeedForGap-InfoNR</w:t>
      </w:r>
      <w:r>
        <w:rPr>
          <w:lang w:eastAsia="zh-CN"/>
        </w:rPr>
        <w:t xml:space="preserve"> and the UE indicates ‘[</w:t>
      </w:r>
      <w:r>
        <w:rPr>
          <w:i/>
          <w:iCs/>
        </w:rPr>
        <w:t>nogap-nointerruption</w:t>
      </w:r>
      <w:r>
        <w:t>]</w:t>
      </w:r>
      <w:r>
        <w:rPr>
          <w:lang w:eastAsia="zh-CN"/>
        </w:rPr>
        <w:t>’ or [</w:t>
      </w:r>
      <w:r>
        <w:rPr>
          <w:i/>
          <w:iCs/>
          <w:lang w:eastAsia="zh-CN"/>
        </w:rPr>
        <w:t>nogap-intrruption</w:t>
      </w:r>
      <w:r>
        <w:rPr>
          <w:lang w:eastAsia="zh-CN"/>
        </w:rPr>
        <w:t>] via [</w:t>
      </w:r>
      <w:r>
        <w:rPr>
          <w:i/>
          <w:iCs/>
          <w:lang w:val="en-US" w:eastAsia="zh-CN"/>
        </w:rPr>
        <w:t>NeedForGap-InfoNR-R18]</w:t>
      </w:r>
      <w:r>
        <w:rPr>
          <w:lang w:eastAsia="zh-CN"/>
        </w:rPr>
        <w:t xml:space="preserve"> for the inter-frequency measurement</w:t>
      </w:r>
    </w:p>
    <w:p w14:paraId="2194157E" w14:textId="77777777" w:rsidR="006273FC" w:rsidRDefault="006273FC" w:rsidP="00777DCF">
      <w:pPr>
        <w:pStyle w:val="B30"/>
        <w:rPr>
          <w:lang w:eastAsia="zh-CN"/>
        </w:rPr>
      </w:pPr>
      <w:r>
        <w:rPr>
          <w:lang w:eastAsia="zh-CN"/>
        </w:rPr>
        <w:t>-</w:t>
      </w:r>
      <w:r>
        <w:rPr>
          <w:lang w:eastAsia="zh-CN"/>
        </w:rPr>
        <w:tab/>
        <w:t>the SSB is not completely contained in the active BWP of the UE</w:t>
      </w:r>
    </w:p>
    <w:p w14:paraId="49093487" w14:textId="7AF06A64" w:rsidR="006273FC" w:rsidRDefault="00777DCF" w:rsidP="00777DCF">
      <w:pPr>
        <w:pStyle w:val="B30"/>
        <w:rPr>
          <w:lang w:eastAsia="zh-CN"/>
        </w:rPr>
      </w:pPr>
      <w:r>
        <w:rPr>
          <w:lang w:eastAsia="zh-CN"/>
        </w:rPr>
        <w:tab/>
      </w:r>
      <w:r w:rsidR="006273FC">
        <w:rPr>
          <w:rFonts w:hint="eastAsia"/>
          <w:lang w:eastAsia="zh-CN"/>
        </w:rPr>
        <w:t>When</w:t>
      </w:r>
      <w:r w:rsidR="006273FC">
        <w:rPr>
          <w:lang w:eastAsia="zh-CN"/>
        </w:rPr>
        <w:t xml:space="preserve"> UE indicate [no-gap-with-interruption], the interruption requirement during inter-frequency measurement without gap is defined in [clause 8.2.2.2.X]</w:t>
      </w:r>
      <w:r w:rsidR="006273FC">
        <w:rPr>
          <w:rFonts w:hint="eastAsia"/>
          <w:lang w:eastAsia="zh-CN"/>
        </w:rPr>
        <w:t>.</w:t>
      </w:r>
      <w:r w:rsidR="006273FC">
        <w:rPr>
          <w:lang w:eastAsia="zh-CN"/>
        </w:rPr>
        <w:t xml:space="preserve"> No interruption is allowed for UE during inter-frequency measurement without gap when</w:t>
      </w:r>
    </w:p>
    <w:p w14:paraId="0130E9E7" w14:textId="77777777" w:rsidR="006273FC" w:rsidRDefault="006273FC" w:rsidP="00777DCF">
      <w:pPr>
        <w:pStyle w:val="B4"/>
        <w:rPr>
          <w:lang w:eastAsia="zh-CN"/>
        </w:rPr>
      </w:pPr>
      <w:r>
        <w:rPr>
          <w:lang w:eastAsia="zh-CN"/>
        </w:rPr>
        <w:t>-</w:t>
      </w:r>
      <w:r>
        <w:rPr>
          <w:lang w:eastAsia="zh-CN"/>
        </w:rPr>
        <w:tab/>
        <w:t>the UE indicates [no-gap-no-interruption], or</w:t>
      </w:r>
    </w:p>
    <w:p w14:paraId="4C89E1A3" w14:textId="77777777" w:rsidR="006273FC" w:rsidRDefault="006273FC" w:rsidP="00777DCF">
      <w:pPr>
        <w:pStyle w:val="B4"/>
        <w:rPr>
          <w:lang w:eastAsia="zh-CN"/>
        </w:rPr>
      </w:pPr>
      <w:r w:rsidRPr="00BE05E1">
        <w:rPr>
          <w:lang w:eastAsia="zh-CN"/>
        </w:rPr>
        <w:t xml:space="preserve">- </w:t>
      </w:r>
      <w:r w:rsidRPr="00BE05E1">
        <w:rPr>
          <w:lang w:eastAsia="zh-CN"/>
        </w:rPr>
        <w:tab/>
        <w:t xml:space="preserve">inter-frequency SMTC </w:t>
      </w:r>
      <w:r w:rsidRPr="00437608">
        <w:rPr>
          <w:lang w:eastAsia="zh-CN"/>
        </w:rPr>
        <w:t>is partially or fully overlapping with measurement gaps for UE indicating [no-gap-with-interruption</w:t>
      </w:r>
      <w:r>
        <w:rPr>
          <w:lang w:eastAsia="zh-CN"/>
        </w:rPr>
        <w:t>, or</w:t>
      </w:r>
    </w:p>
    <w:p w14:paraId="60A21630" w14:textId="77777777" w:rsidR="006273FC" w:rsidRDefault="006273FC" w:rsidP="00777DCF">
      <w:pPr>
        <w:pStyle w:val="B4"/>
        <w:rPr>
          <w:lang w:eastAsia="zh-CN"/>
        </w:rPr>
      </w:pPr>
      <w:r>
        <w:rPr>
          <w:lang w:eastAsia="zh-CN"/>
        </w:rPr>
        <w:t>-</w:t>
      </w:r>
      <w:r>
        <w:rPr>
          <w:lang w:eastAsia="zh-CN"/>
        </w:rPr>
        <w:tab/>
        <w:t>the SSB is completely contained in the active BWP of the UE.</w:t>
      </w:r>
    </w:p>
    <w:p w14:paraId="453A0AED" w14:textId="742E6E91" w:rsidR="006273FC" w:rsidRDefault="00777DCF" w:rsidP="00777DCF">
      <w:pPr>
        <w:pStyle w:val="B30"/>
        <w:rPr>
          <w:lang w:eastAsia="zh-CN"/>
        </w:rPr>
      </w:pPr>
      <w:r>
        <w:rPr>
          <w:lang w:eastAsia="zh-CN"/>
        </w:rPr>
        <w:tab/>
      </w:r>
      <w:r w:rsidR="006273FC" w:rsidRPr="00B1273A">
        <w:rPr>
          <w:lang w:eastAsia="zh-CN"/>
        </w:rPr>
        <w:t>During inter-frequency SSB based measurements wit</w:t>
      </w:r>
      <w:r w:rsidR="006273FC">
        <w:rPr>
          <w:lang w:eastAsia="zh-CN"/>
        </w:rPr>
        <w:t>hout gap</w:t>
      </w:r>
      <w:r w:rsidR="006273FC" w:rsidRPr="00B1273A">
        <w:rPr>
          <w:lang w:eastAsia="zh-CN"/>
        </w:rPr>
        <w:t xml:space="preserve">, UE may cause scheduling restriction as specified in clause </w:t>
      </w:r>
      <w:r w:rsidR="006273FC">
        <w:rPr>
          <w:lang w:eastAsia="zh-CN"/>
        </w:rPr>
        <w:t>9.3.9.4</w:t>
      </w:r>
      <w:r w:rsidR="006273FC" w:rsidRPr="00B1273A">
        <w:rPr>
          <w:lang w:eastAsia="zh-CN"/>
        </w:rPr>
        <w:t>.</w:t>
      </w:r>
    </w:p>
    <w:p w14:paraId="5EC1F79E" w14:textId="77777777" w:rsidR="006273FC" w:rsidRDefault="006273FC" w:rsidP="006273FC">
      <w:pPr>
        <w:pStyle w:val="B20"/>
        <w:ind w:left="0" w:firstLine="284"/>
        <w:rPr>
          <w:lang w:eastAsia="zh-CN"/>
        </w:rPr>
      </w:pPr>
      <w:r>
        <w:rPr>
          <w:lang w:eastAsia="zh-CN"/>
        </w:rPr>
        <w:t>-</w:t>
      </w:r>
      <w:r>
        <w:rPr>
          <w:lang w:eastAsia="zh-CN"/>
        </w:rPr>
        <w:tab/>
      </w:r>
      <w:r>
        <w:rPr>
          <w:rFonts w:hint="eastAsia"/>
          <w:lang w:eastAsia="zh-CN"/>
        </w:rPr>
        <w:t>A</w:t>
      </w:r>
      <w:r>
        <w:rPr>
          <w:lang w:eastAsia="zh-CN"/>
        </w:rPr>
        <w:t>n inter-frequency SSB measurement is defined as measurement with gap if</w:t>
      </w:r>
    </w:p>
    <w:p w14:paraId="585B3EF3" w14:textId="52455A37" w:rsidR="006273FC" w:rsidRDefault="006273FC" w:rsidP="00777DCF">
      <w:pPr>
        <w:pStyle w:val="B30"/>
        <w:rPr>
          <w:rFonts w:eastAsia="Malgun Gothic"/>
        </w:rPr>
      </w:pPr>
      <w:r>
        <w:rPr>
          <w:lang w:eastAsia="zh-CN"/>
        </w:rPr>
        <w:t>-</w:t>
      </w:r>
      <w:r>
        <w:rPr>
          <w:lang w:eastAsia="zh-CN"/>
        </w:rPr>
        <w:tab/>
        <w:t xml:space="preserve">the UE indicates ‘gap’ via </w:t>
      </w:r>
      <w:r>
        <w:rPr>
          <w:i/>
          <w:iCs/>
          <w:lang w:val="en-US" w:eastAsia="zh-CN"/>
        </w:rPr>
        <w:t xml:space="preserve">NeedForGap-InfoNR </w:t>
      </w:r>
      <w:r>
        <w:rPr>
          <w:lang w:eastAsia="zh-CN"/>
        </w:rPr>
        <w:t>for the inter-frequency measurement.</w:t>
      </w:r>
    </w:p>
    <w:p w14:paraId="63557069" w14:textId="1DE79566"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lang w:eastAsia="zh-CN"/>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Default="005C79C7" w:rsidP="00565C8A">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77A22E8A" w14:textId="23E06BC1" w:rsidR="00673676" w:rsidRDefault="00673676" w:rsidP="00565C8A">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B904394" w14:textId="77777777" w:rsidR="00582346" w:rsidRDefault="00582346" w:rsidP="00582346">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687D8D48" w14:textId="77777777" w:rsidR="00582346" w:rsidRDefault="00582346" w:rsidP="00582346">
      <w:pPr>
        <w:pStyle w:val="B10"/>
        <w:ind w:left="567"/>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t>.</w:t>
      </w:r>
    </w:p>
    <w:p w14:paraId="33A20190" w14:textId="77777777" w:rsidR="00582346" w:rsidRDefault="00582346" w:rsidP="00582346">
      <w:pPr>
        <w:pStyle w:val="B10"/>
        <w:ind w:left="567"/>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t>, when</w:t>
      </w:r>
    </w:p>
    <w:p w14:paraId="6922B532" w14:textId="77777777" w:rsidR="00582346" w:rsidRDefault="00582346" w:rsidP="00582346">
      <w:pPr>
        <w:pStyle w:val="B20"/>
        <w:ind w:left="850"/>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measurement gaps</w:t>
      </w:r>
      <w:r>
        <w:rPr>
          <w:lang w:eastAsia="zh-CN"/>
        </w:rPr>
        <w:t>, or</w:t>
      </w:r>
    </w:p>
    <w:p w14:paraId="738E2EBB" w14:textId="77777777" w:rsidR="00582346" w:rsidRDefault="00582346" w:rsidP="00582346">
      <w:pPr>
        <w:pStyle w:val="B20"/>
        <w:ind w:left="850"/>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30A3A788" w14:textId="77777777" w:rsidR="00582346" w:rsidRDefault="00582346" w:rsidP="00582346">
      <w:pPr>
        <w:pStyle w:val="B20"/>
        <w:ind w:left="850"/>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measurement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34122E05" w14:textId="77777777" w:rsidR="00D97C16" w:rsidRDefault="00D97C16" w:rsidP="00D97C16">
      <w:pPr>
        <w:pStyle w:val="B10"/>
        <w:ind w:left="567"/>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Pr>
          <w:lang w:eastAsia="zh-CN"/>
        </w:rPr>
        <w:t>[</w:t>
      </w:r>
      <w:r>
        <w:rPr>
          <w:i/>
          <w:iCs/>
          <w:lang w:eastAsia="zh-CN"/>
        </w:rPr>
        <w:t>NeedForInterruptionNR-r18</w:t>
      </w:r>
      <w:r>
        <w:rPr>
          <w:lang w:eastAsia="zh-CN"/>
        </w:rPr>
        <w:t>]</w:t>
      </w:r>
      <w:r>
        <w:t>, when</w:t>
      </w:r>
    </w:p>
    <w:p w14:paraId="387C34E8" w14:textId="77777777" w:rsidR="00D97C16" w:rsidRDefault="00D97C16" w:rsidP="00D97C16">
      <w:pPr>
        <w:pStyle w:val="B20"/>
        <w:ind w:left="850"/>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rsidRPr="003E72CB">
        <w:t xml:space="preserve">or </w:t>
      </w:r>
      <w:r w:rsidRPr="003E72CB">
        <w:rPr>
          <w:lang w:eastAsia="zh-CN"/>
        </w:rPr>
        <w:t xml:space="preserve">associated measurement gap in </w:t>
      </w:r>
      <w:r w:rsidRPr="003E72CB">
        <w:t>concurrent measurement gaps</w:t>
      </w:r>
      <w:r>
        <w:t xml:space="preserve"> for </w:t>
      </w:r>
      <w:r>
        <w:rPr>
          <w:lang w:eastAsia="zh-CN"/>
        </w:rPr>
        <w:t xml:space="preserve">the UE indicates ‘no-gap’ via </w:t>
      </w:r>
      <w:r>
        <w:rPr>
          <w:i/>
          <w:iCs/>
          <w:lang w:val="en-US" w:eastAsia="zh-CN"/>
        </w:rPr>
        <w:t>NeedForGap-InfoNR</w:t>
      </w:r>
      <w:r>
        <w:rPr>
          <w:lang w:eastAsia="zh-CN"/>
        </w:rPr>
        <w:t xml:space="preserve"> for the inter-frequency measurement and [no-gap-with-interruption] or [no-gap-no-interruption], or</w:t>
      </w:r>
    </w:p>
    <w:p w14:paraId="327ED9A0" w14:textId="10067FE0" w:rsidR="00D97C16" w:rsidRDefault="00D97C16" w:rsidP="00D97C16">
      <w:pPr>
        <w:pStyle w:val="B20"/>
        <w:ind w:left="850"/>
      </w:pPr>
      <w:r>
        <w:rPr>
          <w:lang w:eastAsia="zh-CN"/>
        </w:rPr>
        <w:t>-</w:t>
      </w:r>
      <w:r w:rsidRPr="009C5807">
        <w:tab/>
      </w:r>
      <w:r>
        <w:rPr>
          <w:lang w:eastAsia="zh-CN"/>
        </w:rPr>
        <w:t>part</w:t>
      </w:r>
      <w:r w:rsidRPr="009C5807">
        <w:rPr>
          <w:rFonts w:hint="eastAsia"/>
          <w:lang w:eastAsia="zh-CN"/>
        </w:rPr>
        <w:t xml:space="preserve">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rsidRPr="003E72CB">
        <w:t xml:space="preserve">or </w:t>
      </w:r>
      <w:r w:rsidRPr="003E72CB">
        <w:rPr>
          <w:lang w:eastAsia="zh-CN"/>
        </w:rPr>
        <w:t xml:space="preserve">associated measurement gap in </w:t>
      </w:r>
      <w:r w:rsidRPr="003E72CB">
        <w:t>concurrent measurement gaps</w:t>
      </w:r>
      <w:r>
        <w:t xml:space="preserve"> for </w:t>
      </w:r>
      <w:r>
        <w:rPr>
          <w:lang w:eastAsia="zh-CN"/>
        </w:rPr>
        <w:t xml:space="preserve">the UE indicates ‘no-gap’ via </w:t>
      </w:r>
      <w:r>
        <w:rPr>
          <w:i/>
          <w:iCs/>
          <w:lang w:val="en-US" w:eastAsia="zh-CN"/>
        </w:rPr>
        <w:t>NeedForGap-InfoNR</w:t>
      </w:r>
      <w:r>
        <w:rPr>
          <w:lang w:eastAsia="zh-CN"/>
        </w:rPr>
        <w:t xml:space="preserve"> for the inter-frequency measurement.</w:t>
      </w:r>
    </w:p>
    <w:p w14:paraId="115EDFF4" w14:textId="77777777" w:rsidR="00582346" w:rsidRDefault="00582346" w:rsidP="00582346">
      <w:r w:rsidRPr="00893231">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7FC25B6B" w14:textId="77777777" w:rsidR="00582346" w:rsidRDefault="00582346" w:rsidP="00582346">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when none of the SMTC occasions of this inter-frequency measurement object are overlapped by the measurement gap</w:t>
      </w:r>
      <w:r w:rsidRPr="00082566">
        <w:t xml:space="preserve"> </w:t>
      </w:r>
      <w:r>
        <w:t xml:space="preserve">or </w:t>
      </w:r>
      <w:r>
        <w:rPr>
          <w:lang w:eastAsia="zh-CN"/>
        </w:rPr>
        <w:t xml:space="preserve">the union of </w:t>
      </w:r>
      <w:r>
        <w:t>concurrent measurement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5E3A1885" w14:textId="77777777" w:rsidR="00582346" w:rsidRDefault="00582346" w:rsidP="00582346">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when part of the SMTC occasions of this inter-frequency measurement object are overlapped by the measurement gap</w:t>
      </w:r>
      <w:r w:rsidRPr="00082566">
        <w:rPr>
          <w:lang w:eastAsia="zh-CN"/>
        </w:rPr>
        <w:t xml:space="preserve"> </w:t>
      </w:r>
      <w:r>
        <w:rPr>
          <w:lang w:eastAsia="zh-CN"/>
        </w:rPr>
        <w:t>or the union of concurrent measurement gaps, if</w:t>
      </w:r>
      <w:r w:rsidRPr="00BA7938">
        <w:rPr>
          <w:lang w:eastAsia="zh-CN"/>
        </w:rPr>
        <w:t xml:space="preserve"> </w:t>
      </w:r>
      <w:r>
        <w:rPr>
          <w:lang w:eastAsia="zh-CN"/>
        </w:rPr>
        <w:t xml:space="preserve">UE supports </w:t>
      </w:r>
      <w:r w:rsidRPr="0025409A">
        <w:rPr>
          <w:i/>
          <w:iCs/>
          <w:lang w:eastAsia="zh-CN"/>
        </w:rPr>
        <w:t>interFrequencyMeas-NoGap-r16</w:t>
      </w:r>
      <w:r w:rsidRPr="003D5E7D">
        <w:rPr>
          <w:lang w:eastAsia="zh-CN"/>
        </w:rPr>
        <w:t xml:space="preserve"> and </w:t>
      </w:r>
      <w:r>
        <w:rPr>
          <w:lang w:eastAsia="zh-CN"/>
        </w:rPr>
        <w:t xml:space="preserve">the flag </w:t>
      </w:r>
      <w:r w:rsidRPr="0025409A">
        <w:rPr>
          <w:i/>
          <w:iCs/>
          <w:lang w:eastAsia="zh-CN"/>
        </w:rPr>
        <w:t>interFrequencyConfig-NoGap-r16</w:t>
      </w:r>
      <w:r w:rsidRPr="003D5E7D">
        <w:rPr>
          <w:lang w:eastAsia="zh-CN"/>
        </w:rPr>
        <w:t xml:space="preserve"> is configured by the Network</w:t>
      </w:r>
      <w:r>
        <w:rPr>
          <w:lang w:eastAsia="zh-CN"/>
        </w:rPr>
        <w:t>.</w:t>
      </w:r>
    </w:p>
    <w:p w14:paraId="09D824F2" w14:textId="264A4D67" w:rsidR="00D97C16" w:rsidRDefault="00D97C16" w:rsidP="00D97C16">
      <w:pPr>
        <w:pStyle w:val="B10"/>
        <w:ind w:left="567"/>
      </w:pPr>
      <w:r>
        <w:rPr>
          <w:lang w:eastAsia="zh-CN"/>
        </w:rPr>
        <w:t>-</w:t>
      </w:r>
      <w:r w:rsidR="00093F92">
        <w:tab/>
      </w:r>
      <w:r>
        <w:t xml:space="preserve">for UE capable of </w:t>
      </w:r>
      <w:r>
        <w:rPr>
          <w:lang w:eastAsia="zh-CN"/>
        </w:rPr>
        <w:t>[</w:t>
      </w:r>
      <w:r>
        <w:rPr>
          <w:i/>
          <w:iCs/>
          <w:lang w:eastAsia="zh-CN"/>
        </w:rPr>
        <w:t>NeedForInterruptionNR-r18</w:t>
      </w:r>
      <w:r>
        <w:rPr>
          <w:lang w:eastAsia="zh-CN"/>
        </w:rPr>
        <w:t>]</w:t>
      </w:r>
      <w:r>
        <w:t>, when</w:t>
      </w:r>
    </w:p>
    <w:p w14:paraId="440E137B" w14:textId="77777777" w:rsidR="00D97C16" w:rsidRDefault="00D97C16" w:rsidP="005B2FD8">
      <w:pPr>
        <w:pStyle w:val="B30"/>
        <w:ind w:left="852"/>
        <w:rPr>
          <w:lang w:eastAsia="zh-CN"/>
        </w:rPr>
      </w:pPr>
      <w:r>
        <w:rPr>
          <w:lang w:eastAsia="zh-CN"/>
        </w:rPr>
        <w:t>-</w:t>
      </w:r>
      <w:r w:rsidRPr="009C5807">
        <w:tab/>
      </w:r>
      <w:r>
        <w:rPr>
          <w:rFonts w:hint="eastAsia"/>
          <w:lang w:eastAsia="zh-CN"/>
        </w:rPr>
        <w:t>none of the SMTC occasions of this inter-frequency measurement object are overlapped by the measurement gap</w:t>
      </w:r>
      <w:r w:rsidRPr="00082566">
        <w:t xml:space="preserve"> </w:t>
      </w:r>
      <w:r w:rsidRPr="003E72CB">
        <w:t xml:space="preserve">or </w:t>
      </w:r>
      <w:r w:rsidRPr="003E72CB">
        <w:rPr>
          <w:lang w:eastAsia="zh-CN"/>
        </w:rPr>
        <w:t xml:space="preserve">the union of </w:t>
      </w:r>
      <w:r w:rsidRPr="003E72CB">
        <w:t>concurrent measurement gaps</w:t>
      </w:r>
      <w:r>
        <w:rPr>
          <w:lang w:eastAsia="zh-CN"/>
        </w:rPr>
        <w:t xml:space="preserve"> </w:t>
      </w:r>
      <w:r>
        <w:t xml:space="preserve">for </w:t>
      </w:r>
      <w:r>
        <w:rPr>
          <w:lang w:eastAsia="zh-CN"/>
        </w:rPr>
        <w:t xml:space="preserve">the UE indicates ‘no-gap’ via </w:t>
      </w:r>
      <w:r>
        <w:rPr>
          <w:i/>
          <w:iCs/>
          <w:lang w:val="en-US" w:eastAsia="zh-CN"/>
        </w:rPr>
        <w:t>NeedForGap-InfoNR</w:t>
      </w:r>
      <w:r>
        <w:rPr>
          <w:lang w:eastAsia="zh-CN"/>
        </w:rPr>
        <w:t xml:space="preserve"> for the inter-frequency measurement and [no-gap-with-interruption] or [no-gap-no-interruption].</w:t>
      </w:r>
    </w:p>
    <w:p w14:paraId="55725507" w14:textId="6B0E3F08" w:rsidR="00D97C16" w:rsidRDefault="00D97C16" w:rsidP="005F71AC">
      <w:pPr>
        <w:pStyle w:val="B20"/>
        <w:rPr>
          <w:lang w:eastAsia="zh-CN"/>
        </w:rPr>
      </w:pPr>
      <w:r>
        <w:rPr>
          <w:lang w:eastAsia="zh-CN"/>
        </w:rPr>
        <w:t>-</w:t>
      </w:r>
      <w:r>
        <w:rPr>
          <w:lang w:eastAsia="zh-CN"/>
        </w:rPr>
        <w:tab/>
      </w:r>
      <w:r w:rsidRPr="009C5807">
        <w:rPr>
          <w:rFonts w:hint="eastAsia"/>
          <w:lang w:eastAsia="zh-CN"/>
        </w:rPr>
        <w:t>part of the SMTC occasions of this inter-frequency measurement object are overlapped by the measurement gap</w:t>
      </w:r>
      <w:r w:rsidRPr="00082566">
        <w:rPr>
          <w:lang w:eastAsia="zh-CN"/>
        </w:rPr>
        <w:t xml:space="preserve"> </w:t>
      </w:r>
      <w:r w:rsidRPr="003E72CB">
        <w:rPr>
          <w:lang w:eastAsia="zh-CN"/>
        </w:rPr>
        <w:t>or the union of concurrent measurement gaps</w:t>
      </w:r>
      <w:r>
        <w:rPr>
          <w:lang w:eastAsia="zh-CN"/>
        </w:rPr>
        <w:t xml:space="preserve">, </w:t>
      </w:r>
      <w:r>
        <w:t xml:space="preserve">for </w:t>
      </w:r>
      <w:r>
        <w:rPr>
          <w:lang w:eastAsia="zh-CN"/>
        </w:rPr>
        <w:t xml:space="preserve">the UE indicates ‘no-gap’ via </w:t>
      </w:r>
      <w:r>
        <w:rPr>
          <w:i/>
          <w:iCs/>
          <w:lang w:val="en-US" w:eastAsia="zh-CN"/>
        </w:rPr>
        <w:t>NeedForGap-InfoNR</w:t>
      </w:r>
      <w:r>
        <w:rPr>
          <w:lang w:eastAsia="zh-CN"/>
        </w:rPr>
        <w:t xml:space="preserve"> for the inter-frequency measurement.</w:t>
      </w:r>
    </w:p>
    <w:p w14:paraId="75CBA1DF" w14:textId="77777777" w:rsidR="00582346" w:rsidRDefault="00582346" w:rsidP="00582346">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200DD602" w14:textId="77777777" w:rsidR="00582346" w:rsidRDefault="00582346" w:rsidP="00582346">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DD7D714" w14:textId="77777777" w:rsidR="00582346" w:rsidRDefault="00582346" w:rsidP="00582346">
      <w:pPr>
        <w:pStyle w:val="B10"/>
      </w:pPr>
      <w:r w:rsidRPr="003362AA">
        <w:t>-</w:t>
      </w:r>
      <w:r w:rsidRPr="003362AA">
        <w:tab/>
        <w:t xml:space="preserve">SSB-based </w:t>
      </w:r>
      <w:r>
        <w:t>inter</w:t>
      </w:r>
      <w:r w:rsidRPr="003362AA">
        <w:t>-frequency measurement object</w:t>
      </w:r>
      <w:r w:rsidRPr="0079135E">
        <w:t xml:space="preserve"> </w:t>
      </w:r>
      <w:r>
        <w:t>with NCSG.</w:t>
      </w:r>
    </w:p>
    <w:p w14:paraId="29AB0E3E" w14:textId="77777777" w:rsidR="00582346" w:rsidRPr="009C5807" w:rsidRDefault="00582346" w:rsidP="00565C8A"/>
    <w:p w14:paraId="105F7D4F" w14:textId="4865C85A" w:rsidR="00565C8A" w:rsidRPr="009C5807" w:rsidRDefault="00967CF8" w:rsidP="00967CF8">
      <w:pPr>
        <w:pStyle w:val="Heading3"/>
      </w:pPr>
      <w:bookmarkStart w:id="54" w:name="_Toc5952703"/>
      <w:r w:rsidRPr="009C5807">
        <w:t>9.3.2</w:t>
      </w:r>
      <w:r w:rsidR="00565C8A" w:rsidRPr="009C5807">
        <w:tab/>
        <w:t>Requirements applicability</w:t>
      </w:r>
      <w:bookmarkEnd w:id="54"/>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55" w:name="_Toc5952704"/>
      <w:r w:rsidRPr="009C5807">
        <w:t>9.3.2.1</w:t>
      </w:r>
      <w:r w:rsidR="00565C8A" w:rsidRPr="009C5807">
        <w:tab/>
        <w:t>Void</w:t>
      </w:r>
      <w:bookmarkEnd w:id="55"/>
    </w:p>
    <w:p w14:paraId="3A8E1AE1" w14:textId="5E25E074" w:rsidR="00565C8A" w:rsidRPr="009C5807" w:rsidRDefault="00967CF8" w:rsidP="00967CF8">
      <w:pPr>
        <w:pStyle w:val="Heading4"/>
      </w:pPr>
      <w:bookmarkStart w:id="56" w:name="_Toc5952705"/>
      <w:r w:rsidRPr="009C5807">
        <w:t>9.3.2.2</w:t>
      </w:r>
      <w:r w:rsidR="00565C8A" w:rsidRPr="009C5807">
        <w:tab/>
        <w:t>Void</w:t>
      </w:r>
      <w:bookmarkEnd w:id="56"/>
    </w:p>
    <w:p w14:paraId="78AA0B5E" w14:textId="014C4941" w:rsidR="00565C8A" w:rsidRPr="009C5807" w:rsidRDefault="00967CF8" w:rsidP="00967CF8">
      <w:pPr>
        <w:pStyle w:val="Heading3"/>
      </w:pPr>
      <w:bookmarkStart w:id="57" w:name="_Toc5952706"/>
      <w:r w:rsidRPr="009C5807">
        <w:t>9.3.3</w:t>
      </w:r>
      <w:r w:rsidR="00565C8A" w:rsidRPr="009C5807">
        <w:tab/>
        <w:t>Number of cells and number of SSB</w:t>
      </w:r>
      <w:bookmarkEnd w:id="57"/>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8" w:name="_Hlk2700093"/>
      <w:bookmarkStart w:id="59" w:name="_Toc5952714"/>
      <w:r w:rsidRPr="009C5807">
        <w:t>9.3.4</w:t>
      </w:r>
      <w:r w:rsidRPr="009C5807">
        <w:tab/>
        <w:t xml:space="preserve">Inter-frequency </w:t>
      </w:r>
      <w:bookmarkStart w:id="60" w:name="_Hlk45205855"/>
      <w:r w:rsidR="00131175" w:rsidRPr="009C5807">
        <w:rPr>
          <w:rFonts w:hint="eastAsia"/>
          <w:lang w:eastAsia="zh-CN"/>
        </w:rPr>
        <w:t>measurement with measurement gaps</w:t>
      </w:r>
      <w:bookmarkEnd w:id="60"/>
    </w:p>
    <w:p w14:paraId="7ADA0F88" w14:textId="6DDDA116" w:rsidR="00565C8A" w:rsidRPr="009C5807" w:rsidRDefault="00F8644F"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eastAsia="zh-CN"/>
        </w:rPr>
        <w:t>deriveSSB-IndexFromCellInter</w:t>
      </w:r>
      <w:r>
        <w:rPr>
          <w:rFonts w:eastAsia="SimSun"/>
          <w:i/>
          <w:iCs/>
          <w:lang w:val="en-US" w:eastAsia="zh-CN"/>
        </w:rPr>
        <w:t>-r17</w:t>
      </w:r>
      <w:r>
        <w:rPr>
          <w:rFonts w:eastAsia="SimSun"/>
          <w:lang w:val="en-US" w:eastAsia="zh-CN"/>
        </w:rPr>
        <w:t xml:space="preserve"> is configured </w:t>
      </w:r>
      <w:r w:rsidRPr="00A1264C">
        <w:rPr>
          <w:rFonts w:eastAsia="SimSun"/>
          <w:lang w:val="en-US" w:eastAsia="zh-CN"/>
        </w:rPr>
        <w:t xml:space="preserve">for the FR1 and FR2-1 target frequency layers and </w:t>
      </w:r>
      <w:r w:rsidRPr="00CA2969">
        <w:rPr>
          <w:rFonts w:eastAsia="SimSun"/>
          <w:lang w:val="en-US" w:eastAsia="zh-CN"/>
        </w:rPr>
        <w:t xml:space="preserve">and UE supporting </w:t>
      </w:r>
      <w:r w:rsidRPr="00860DF2">
        <w:rPr>
          <w:rFonts w:eastAsia="SimSun"/>
          <w:i/>
          <w:iCs/>
          <w:lang w:val="en-US" w:eastAsia="zh-CN"/>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5C0C8C25" w14:textId="26955C07" w:rsidR="00BD518F" w:rsidRPr="005E1F53" w:rsidRDefault="00BD518F" w:rsidP="00BD518F">
      <w:pPr>
        <w:ind w:left="568" w:hanging="284"/>
        <w:rPr>
          <w:rFonts w:eastAsia="Malgun Gothic" w:cs="v4.2.0"/>
          <w:lang w:eastAsia="zh-CN"/>
        </w:rPr>
      </w:pPr>
      <w:r w:rsidRPr="005E1F53">
        <w:rPr>
          <w:rFonts w:eastAsia="Malgun Gothic"/>
          <w:lang w:val="en-US"/>
        </w:rPr>
        <w:tab/>
      </w:r>
      <w:r w:rsidRPr="005E1F53">
        <w:rPr>
          <w:rFonts w:eastAsia="Malgun Gothic"/>
        </w:rPr>
        <w:t>T</w:t>
      </w:r>
      <w:r w:rsidRPr="005E1F53">
        <w:rPr>
          <w:rFonts w:eastAsia="Malgun Gothic"/>
          <w:vertAlign w:val="subscript"/>
        </w:rPr>
        <w:t>PSS/SSS_sync_inter</w:t>
      </w:r>
      <w:r w:rsidRPr="005E1F53">
        <w:rPr>
          <w:rFonts w:eastAsia="Malgun Gothic"/>
        </w:rPr>
        <w:t>: it is the time period used in PSS/SSS detection given in table 9.3.4-1, table 9.3.4-2, table 9.3.4-5</w:t>
      </w:r>
      <w:r w:rsidRPr="005E1F53">
        <w:rPr>
          <w:rFonts w:eastAsia="DengXian" w:cs="v4.2.0"/>
          <w:lang w:eastAsia="zh-CN"/>
        </w:rPr>
        <w:t xml:space="preserve"> when</w:t>
      </w:r>
      <w:r w:rsidRPr="005E1F53">
        <w:rPr>
          <w:rFonts w:eastAsia="Malgun Gothic" w:cs="v4.2.0"/>
          <w:lang w:eastAsia="zh-CN"/>
        </w:rPr>
        <w:t xml:space="preserve"> </w:t>
      </w:r>
      <w:r w:rsidRPr="005E1F53">
        <w:rPr>
          <w:rFonts w:eastAsia="Malgun Gothic"/>
          <w:i/>
          <w:iCs/>
        </w:rPr>
        <w:t>highSpeedMeasInterFreq-r17</w:t>
      </w:r>
      <w:r w:rsidRPr="005E1F53">
        <w:rPr>
          <w:rFonts w:ascii="Arial" w:eastAsia="DengXian" w:hAnsi="Arial"/>
          <w:sz w:val="18"/>
          <w:lang w:eastAsia="zh-CN"/>
        </w:rPr>
        <w:t xml:space="preserve"> </w:t>
      </w:r>
      <w:r w:rsidRPr="005E1F53">
        <w:rPr>
          <w:rFonts w:eastAsia="Malgun Gothic"/>
        </w:rPr>
        <w:t>is configured</w:t>
      </w:r>
      <w:r w:rsidRPr="005E1F53">
        <w:rPr>
          <w:rFonts w:ascii="Arial" w:eastAsia="Malgun Gothic" w:hAnsi="Arial"/>
          <w:sz w:val="18"/>
        </w:rPr>
        <w:t xml:space="preserve"> </w:t>
      </w:r>
      <w:r w:rsidRPr="005E1F53">
        <w:rPr>
          <w:rFonts w:eastAsia="Malgun Gothic"/>
        </w:rPr>
        <w:t xml:space="preserve">and UE supports </w:t>
      </w:r>
      <w:r w:rsidRPr="005E1F53">
        <w:rPr>
          <w:rFonts w:eastAsia="Malgun Gothic" w:cs="v4.2.0"/>
          <w:lang w:eastAsia="zh-CN"/>
        </w:rPr>
        <w:t>measurementEnhancementInterFreq-r17 and table 9.3.4-</w:t>
      </w:r>
      <w:r>
        <w:rPr>
          <w:rFonts w:eastAsia="Malgun Gothic" w:cs="v4.2.0"/>
          <w:lang w:eastAsia="zh-CN"/>
        </w:rPr>
        <w:t>9</w:t>
      </w:r>
      <w:r w:rsidRPr="005E1F53">
        <w:rPr>
          <w:rFonts w:eastAsia="Malgun Gothic" w:cs="v4.2.0"/>
          <w:lang w:eastAsia="zh-CN"/>
        </w:rPr>
        <w:t xml:space="preserve"> when </w:t>
      </w:r>
      <w:r w:rsidRPr="005E1F53">
        <w:rPr>
          <w:rFonts w:eastAsia="Malgun Gothic"/>
          <w:i/>
          <w:iCs/>
        </w:rPr>
        <w:t xml:space="preserve">highSpeedMeasFlagFR2-r17 </w:t>
      </w:r>
      <w:r w:rsidRPr="005E1F53">
        <w:rPr>
          <w:rFonts w:eastAsia="Malgun Gothic" w:cs="v4.2.0"/>
          <w:lang w:eastAsia="zh-CN"/>
        </w:rPr>
        <w:t>is configured and UE supports [</w:t>
      </w:r>
      <w:r w:rsidRPr="005E1F53">
        <w:rPr>
          <w:rFonts w:eastAsia="Malgun Gothic"/>
          <w:i/>
          <w:iCs/>
        </w:rPr>
        <w:t>measurementEnhancementCAInterFreqFR2-r18</w:t>
      </w:r>
      <w:r w:rsidRPr="005E1F53">
        <w:rPr>
          <w:rFonts w:eastAsia="Malgun Gothic" w:cs="v4.2.0"/>
          <w:lang w:eastAsia="zh-CN"/>
        </w:rPr>
        <w:t>]. When the SCG is deactivated,</w:t>
      </w:r>
      <w:r w:rsidRPr="005E1F53" w:rsidDel="00E91617">
        <w:rPr>
          <w:rFonts w:eastAsia="Malgun Gothic" w:cs="v4.2.0"/>
          <w:lang w:eastAsia="zh-CN"/>
        </w:rPr>
        <w:t xml:space="preserve"> </w:t>
      </w:r>
      <w:r w:rsidRPr="005E1F53">
        <w:rPr>
          <w:rFonts w:eastAsia="Malgun Gothic" w:cs="v4.2.0"/>
          <w:lang w:eastAsia="zh-CN"/>
        </w:rPr>
        <w:t>table 9.3.4-7 applies for an inter-frequency carrier configured by SCG and not configured by MCG and</w:t>
      </w:r>
      <w:r w:rsidRPr="005E1F53">
        <w:rPr>
          <w:rFonts w:eastAsia="Malgun Gothic"/>
          <w:sz w:val="18"/>
        </w:rPr>
        <w:t xml:space="preserve"> </w:t>
      </w:r>
      <w:r w:rsidRPr="005E1F53">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68695330" w14:textId="77777777" w:rsidR="00BD518F" w:rsidRPr="00462633" w:rsidRDefault="00BD518F" w:rsidP="00BD518F">
      <w:pPr>
        <w:ind w:left="851" w:hanging="284"/>
        <w:rPr>
          <w:rFonts w:eastAsia="PMingLiU"/>
          <w:lang w:val="en-US" w:eastAsia="zh-TW"/>
        </w:rPr>
      </w:pPr>
      <w:r w:rsidRPr="005E1F53">
        <w:t>-</w:t>
      </w:r>
      <w:r w:rsidRPr="005E1F53">
        <w:tab/>
        <w:t xml:space="preserve">For UE supporting power class 6 and </w:t>
      </w:r>
      <w:r w:rsidRPr="005E1F53">
        <w:rPr>
          <w:rFonts w:eastAsia="Malgun Gothic" w:cs="v4.2.0"/>
          <w:lang w:eastAsia="zh-CN"/>
        </w:rPr>
        <w:t>[</w:t>
      </w:r>
      <w:r w:rsidRPr="005E1F53">
        <w:rPr>
          <w:rFonts w:eastAsia="Malgun Gothic"/>
          <w:i/>
          <w:iCs/>
        </w:rPr>
        <w:t>measurementEnhancementCAInterFreqFR2-r18</w:t>
      </w:r>
      <w:r w:rsidRPr="005E1F53">
        <w:rPr>
          <w:rFonts w:eastAsia="Malgun Gothic" w:cs="v4.2.0"/>
          <w:lang w:eastAsia="zh-CN"/>
        </w:rPr>
        <w:t>]</w:t>
      </w:r>
      <w:r w:rsidRPr="005E1F53">
        <w:t xml:space="preserve"> with </w:t>
      </w:r>
      <w:r w:rsidRPr="005E1F53">
        <w:rPr>
          <w:rFonts w:eastAsia="Malgun Gothic"/>
          <w:i/>
          <w:iCs/>
        </w:rPr>
        <w:t xml:space="preserve">highSpeedMeasFlagFR2-r17 </w:t>
      </w:r>
      <w:r w:rsidRPr="005E1F53">
        <w:t>configured</w:t>
      </w:r>
      <w:r w:rsidRPr="005E1F53">
        <w:rPr>
          <w:rFonts w:eastAsia="PMingLiU"/>
          <w:lang w:eastAsia="zh-TW"/>
        </w:rPr>
        <w:t xml:space="preserve">, if SMTC &lt;= 40ms, </w:t>
      </w:r>
      <w:r w:rsidRPr="005E1F53">
        <w:t>T</w:t>
      </w:r>
      <w:r w:rsidRPr="005E1F53">
        <w:rPr>
          <w:vertAlign w:val="subscript"/>
        </w:rPr>
        <w:t>PSS/SSS_sync_inter</w:t>
      </w:r>
      <w:r w:rsidRPr="005E1F53">
        <w:rPr>
          <w:rFonts w:eastAsia="PMingLiU"/>
          <w:lang w:eastAsia="zh-TW"/>
        </w:rPr>
        <w:t xml:space="preserve"> is given in Table 9.3.4-</w:t>
      </w:r>
      <w:r>
        <w:rPr>
          <w:rFonts w:eastAsia="PMingLiU"/>
          <w:lang w:eastAsia="zh-TW"/>
        </w:rPr>
        <w:t>9</w:t>
      </w:r>
      <w:r w:rsidRPr="005E1F53">
        <w:rPr>
          <w:rFonts w:eastAsia="PMingLiU"/>
          <w:lang w:eastAsia="zh-TW"/>
        </w:rPr>
        <w:t xml:space="preserve">; otherwise, </w:t>
      </w:r>
      <w:r w:rsidRPr="005E1F53">
        <w:t>T</w:t>
      </w:r>
      <w:r w:rsidRPr="005E1F53">
        <w:rPr>
          <w:vertAlign w:val="subscript"/>
        </w:rPr>
        <w:t>PSS/SSS_sync_inter</w:t>
      </w:r>
      <w:r w:rsidRPr="005E1F53">
        <w:rPr>
          <w:rFonts w:eastAsia="PMingLiU"/>
          <w:lang w:eastAsia="zh-TW"/>
        </w:rPr>
        <w:t xml:space="preserve"> is given in Table 9.3.4-2.</w:t>
      </w:r>
    </w:p>
    <w:p w14:paraId="2BA939EC" w14:textId="2F8698ED" w:rsidR="00BD518F" w:rsidRPr="005E1F53" w:rsidRDefault="00BD518F" w:rsidP="00BD518F">
      <w:pPr>
        <w:ind w:left="568" w:hanging="284"/>
        <w:rPr>
          <w:rFonts w:eastAsia="Malgun Gothic" w:cs="v4.2.0"/>
          <w:lang w:eastAsia="zh-CN"/>
        </w:rPr>
      </w:pPr>
      <w:r w:rsidRPr="005E1F53">
        <w:rPr>
          <w:rFonts w:eastAsia="Malgun Gothic"/>
        </w:rPr>
        <w:tab/>
        <w:t>T</w:t>
      </w:r>
      <w:r w:rsidRPr="005E1F53">
        <w:rPr>
          <w:rFonts w:eastAsia="Malgun Gothic"/>
          <w:vertAlign w:val="subscript"/>
        </w:rPr>
        <w:t>SSB_time_index_inter</w:t>
      </w:r>
      <w:r w:rsidRPr="005E1F53">
        <w:rPr>
          <w:rFonts w:eastAsia="Malgun Gothic"/>
        </w:rPr>
        <w:t xml:space="preserve">: it is the time period used to acquire the index of the SSB being measured given in table 9.3.4-3,table 9.3.4-6 </w:t>
      </w:r>
      <w:r w:rsidRPr="005E1F53">
        <w:rPr>
          <w:rFonts w:eastAsia="DengXian" w:cs="v4.2.0"/>
          <w:lang w:eastAsia="zh-CN"/>
        </w:rPr>
        <w:t>when</w:t>
      </w:r>
      <w:r w:rsidRPr="005E1F53">
        <w:rPr>
          <w:rFonts w:eastAsia="Malgun Gothic" w:cs="v4.2.0"/>
          <w:lang w:eastAsia="zh-CN"/>
        </w:rPr>
        <w:t xml:space="preserve"> </w:t>
      </w:r>
      <w:r w:rsidRPr="005E1F53">
        <w:rPr>
          <w:rFonts w:eastAsia="Malgun Gothic"/>
          <w:i/>
          <w:iCs/>
        </w:rPr>
        <w:t>highSpeedMeasInterFreq</w:t>
      </w:r>
      <w:r w:rsidRPr="005E1F53">
        <w:rPr>
          <w:rFonts w:eastAsia="Malgun Gothic"/>
        </w:rPr>
        <w:t xml:space="preserve"> is configured and UE supports </w:t>
      </w:r>
      <w:r w:rsidRPr="005E1F53">
        <w:rPr>
          <w:rFonts w:eastAsia="Malgun Gothic" w:cs="v4.2.0"/>
          <w:lang w:eastAsia="zh-CN"/>
        </w:rPr>
        <w:t xml:space="preserve">measurementEnhancementInterFreq-r17, and table 9.3.4-10 when </w:t>
      </w:r>
      <w:r w:rsidRPr="005E1F53">
        <w:rPr>
          <w:rFonts w:eastAsia="Malgun Gothic"/>
          <w:i/>
          <w:iCs/>
        </w:rPr>
        <w:t>highSpeedMeasFlagFR2-r17</w:t>
      </w:r>
      <w:r w:rsidRPr="005E1F53">
        <w:rPr>
          <w:rFonts w:eastAsia="Malgun Gothic" w:cs="v4.2.0"/>
          <w:lang w:eastAsia="zh-CN"/>
        </w:rPr>
        <w:t xml:space="preserve"> is configured and UE supports [</w:t>
      </w:r>
      <w:r w:rsidRPr="005E1F53">
        <w:rPr>
          <w:rFonts w:eastAsia="Malgun Gothic"/>
          <w:i/>
          <w:iCs/>
        </w:rPr>
        <w:t>measurementEnhancementCAInterFreqFR2-r18</w:t>
      </w:r>
      <w:r w:rsidRPr="005E1F53">
        <w:rPr>
          <w:rFonts w:eastAsia="Malgun Gothic" w:cs="v4.2.0"/>
          <w:lang w:eastAsia="zh-CN"/>
        </w:rPr>
        <w:t>]. When the SCG is deactivated, table 9.3.4-8 applies for an inter-frequency carrier</w:t>
      </w:r>
      <w:r w:rsidRPr="005E1F53" w:rsidDel="00F05E25">
        <w:rPr>
          <w:rFonts w:eastAsia="Malgun Gothic" w:cs="v4.2.0"/>
          <w:lang w:eastAsia="zh-CN"/>
        </w:rPr>
        <w:t xml:space="preserve"> </w:t>
      </w:r>
      <w:r w:rsidRPr="005E1F53">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161FD247" w14:textId="77777777" w:rsidR="00BD518F" w:rsidRPr="00462633" w:rsidRDefault="00BD518F" w:rsidP="00BD518F">
      <w:pPr>
        <w:ind w:left="851" w:hanging="284"/>
        <w:rPr>
          <w:rFonts w:eastAsia="PMingLiU"/>
          <w:lang w:val="en-US" w:eastAsia="zh-TW"/>
        </w:rPr>
      </w:pPr>
      <w:r w:rsidRPr="005E1F53">
        <w:t>-</w:t>
      </w:r>
      <w:r w:rsidRPr="005E1F53">
        <w:tab/>
        <w:t xml:space="preserve">For UE supporting power class 6 and </w:t>
      </w:r>
      <w:r w:rsidRPr="005E1F53">
        <w:rPr>
          <w:rFonts w:eastAsia="Malgun Gothic" w:cs="v4.2.0"/>
          <w:lang w:eastAsia="zh-CN"/>
        </w:rPr>
        <w:t>[</w:t>
      </w:r>
      <w:r w:rsidRPr="005E1F53">
        <w:rPr>
          <w:rFonts w:eastAsia="Malgun Gothic"/>
          <w:i/>
          <w:iCs/>
        </w:rPr>
        <w:t>highSpeedFR2</w:t>
      </w:r>
      <w:r w:rsidRPr="005E1F53">
        <w:rPr>
          <w:rFonts w:eastAsia="Malgun Gothic" w:cs="v4.2.0"/>
          <w:i/>
          <w:iCs/>
          <w:lang w:eastAsia="zh-CN"/>
        </w:rPr>
        <w:t>measurementEnhancementInterFreq-r18</w:t>
      </w:r>
      <w:r w:rsidRPr="005E1F53">
        <w:rPr>
          <w:rFonts w:eastAsia="Malgun Gothic" w:cs="v4.2.0"/>
          <w:lang w:eastAsia="zh-CN"/>
        </w:rPr>
        <w:t>]</w:t>
      </w:r>
      <w:r w:rsidRPr="005E1F53">
        <w:t xml:space="preserve"> with </w:t>
      </w:r>
      <w:r w:rsidRPr="005E1F53">
        <w:rPr>
          <w:rFonts w:eastAsia="Malgun Gothic"/>
          <w:i/>
          <w:iCs/>
        </w:rPr>
        <w:t xml:space="preserve">highSpeedMeasFlagFR2-r17 </w:t>
      </w:r>
      <w:r w:rsidRPr="005E1F53">
        <w:t>configured</w:t>
      </w:r>
      <w:r w:rsidRPr="005E1F53">
        <w:rPr>
          <w:rFonts w:eastAsia="PMingLiU"/>
          <w:lang w:eastAsia="zh-TW"/>
        </w:rPr>
        <w:t xml:space="preserve">, if SMTC &lt;= 40ms, </w:t>
      </w:r>
      <w:r w:rsidRPr="005E1F53">
        <w:rPr>
          <w:rFonts w:eastAsia="Malgun Gothic"/>
        </w:rPr>
        <w:t>T</w:t>
      </w:r>
      <w:r w:rsidRPr="005E1F53">
        <w:rPr>
          <w:rFonts w:eastAsia="Malgun Gothic"/>
          <w:vertAlign w:val="subscript"/>
        </w:rPr>
        <w:t>SSB_measurement_period_inter</w:t>
      </w:r>
      <w:r w:rsidRPr="005E1F53">
        <w:rPr>
          <w:rFonts w:eastAsia="PMingLiU"/>
          <w:lang w:eastAsia="zh-TW"/>
        </w:rPr>
        <w:t xml:space="preserve"> is given in Table 9.3.</w:t>
      </w:r>
      <w:r>
        <w:rPr>
          <w:rFonts w:eastAsia="PMingLiU"/>
          <w:lang w:eastAsia="zh-TW"/>
        </w:rPr>
        <w:t>5</w:t>
      </w:r>
      <w:r w:rsidRPr="005E1F53">
        <w:rPr>
          <w:rFonts w:eastAsia="PMingLiU"/>
          <w:lang w:eastAsia="zh-TW"/>
        </w:rPr>
        <w:t>-</w:t>
      </w:r>
      <w:r>
        <w:rPr>
          <w:rFonts w:eastAsia="PMingLiU"/>
          <w:lang w:eastAsia="zh-TW"/>
        </w:rPr>
        <w:t>5</w:t>
      </w:r>
      <w:r w:rsidRPr="005E1F53">
        <w:rPr>
          <w:rFonts w:eastAsia="PMingLiU"/>
          <w:lang w:eastAsia="zh-TW"/>
        </w:rPr>
        <w:t xml:space="preserve">; otherwise, </w:t>
      </w:r>
      <w:r w:rsidRPr="005E1F53">
        <w:rPr>
          <w:rFonts w:eastAsia="Malgun Gothic"/>
        </w:rPr>
        <w:t>T</w:t>
      </w:r>
      <w:r w:rsidRPr="005E1F53">
        <w:rPr>
          <w:rFonts w:eastAsia="Malgun Gothic"/>
          <w:vertAlign w:val="subscript"/>
        </w:rPr>
        <w:t>SSB_measurement_period_inter</w:t>
      </w:r>
      <w:r w:rsidRPr="005E1F53">
        <w:rPr>
          <w:rFonts w:eastAsia="PMingLiU"/>
          <w:lang w:eastAsia="zh-TW"/>
        </w:rPr>
        <w:t xml:space="preserve"> is given in Table 9.3.5-2.</w:t>
      </w:r>
    </w:p>
    <w:p w14:paraId="5DD2A277" w14:textId="3FEECFF0" w:rsidR="00BD518F" w:rsidRPr="005E1F53" w:rsidRDefault="00BD518F" w:rsidP="00BD518F">
      <w:pPr>
        <w:ind w:left="568" w:hanging="284"/>
        <w:rPr>
          <w:rFonts w:eastAsia="Malgun Gothic" w:cs="v4.2.0"/>
          <w:lang w:eastAsia="zh-CN"/>
        </w:rPr>
      </w:pPr>
      <w:r w:rsidRPr="005E1F53">
        <w:rPr>
          <w:rFonts w:eastAsia="Malgun Gothic"/>
        </w:rPr>
        <w:tab/>
        <w:t>T</w:t>
      </w:r>
      <w:r w:rsidRPr="005E1F53">
        <w:rPr>
          <w:rFonts w:eastAsia="Malgun Gothic"/>
          <w:vertAlign w:val="subscript"/>
        </w:rPr>
        <w:t>SSB_measurement_period_inter</w:t>
      </w:r>
      <w:r w:rsidRPr="005E1F53">
        <w:rPr>
          <w:rFonts w:eastAsia="Malgun Gothic"/>
        </w:rPr>
        <w:t>: equal to a measurement period of SSB based measurement given in table 9.3.5-1, table 9.3.5-2, table 9.3.5-3</w:t>
      </w:r>
      <w:r w:rsidRPr="005E1F53">
        <w:rPr>
          <w:rFonts w:eastAsia="DengXian" w:cs="v4.2.0"/>
          <w:lang w:eastAsia="zh-CN"/>
        </w:rPr>
        <w:t xml:space="preserve"> when</w:t>
      </w:r>
      <w:r w:rsidRPr="005E1F53">
        <w:rPr>
          <w:rFonts w:eastAsia="Malgun Gothic" w:cs="v4.2.0"/>
          <w:lang w:eastAsia="zh-CN"/>
        </w:rPr>
        <w:t xml:space="preserve"> </w:t>
      </w:r>
      <w:r w:rsidRPr="005E1F53">
        <w:rPr>
          <w:rFonts w:eastAsia="Malgun Gothic"/>
          <w:i/>
          <w:iCs/>
        </w:rPr>
        <w:t>highSpeedMeasInterFreq</w:t>
      </w:r>
      <w:r w:rsidRPr="005E1F53">
        <w:rPr>
          <w:rFonts w:ascii="Arial" w:eastAsia="DengXian" w:hAnsi="Arial"/>
          <w:sz w:val="18"/>
          <w:lang w:eastAsia="zh-CN"/>
        </w:rPr>
        <w:t xml:space="preserve"> </w:t>
      </w:r>
      <w:r w:rsidRPr="005E1F53">
        <w:rPr>
          <w:rFonts w:eastAsia="Malgun Gothic"/>
        </w:rPr>
        <w:t>is configured</w:t>
      </w:r>
      <w:r w:rsidRPr="005E1F53">
        <w:rPr>
          <w:rFonts w:ascii="Arial" w:eastAsia="Malgun Gothic" w:hAnsi="Arial"/>
          <w:sz w:val="18"/>
        </w:rPr>
        <w:t xml:space="preserve"> </w:t>
      </w:r>
      <w:r w:rsidRPr="005E1F53">
        <w:rPr>
          <w:rFonts w:eastAsia="Malgun Gothic"/>
        </w:rPr>
        <w:t xml:space="preserve">and UE supports </w:t>
      </w:r>
      <w:r w:rsidRPr="005E1F53">
        <w:rPr>
          <w:rFonts w:eastAsia="Malgun Gothic" w:cs="v4.2.0"/>
          <w:lang w:eastAsia="zh-CN"/>
        </w:rPr>
        <w:t xml:space="preserve">measurementEnhancementInterFreq-r17, and in table 9.3.5-5 when </w:t>
      </w:r>
      <w:r w:rsidRPr="005E1F53">
        <w:rPr>
          <w:rFonts w:eastAsia="Malgun Gothic"/>
          <w:i/>
          <w:iCs/>
        </w:rPr>
        <w:t xml:space="preserve">highSpeedMeasFlagFR2-r17 </w:t>
      </w:r>
      <w:r w:rsidRPr="005E1F53">
        <w:rPr>
          <w:rFonts w:eastAsia="Malgun Gothic" w:cs="v4.2.0"/>
          <w:lang w:eastAsia="zh-CN"/>
        </w:rPr>
        <w:t>is configured and UE supports [</w:t>
      </w:r>
      <w:r w:rsidRPr="005E1F53">
        <w:rPr>
          <w:rFonts w:eastAsia="Malgun Gothic"/>
          <w:i/>
          <w:iCs/>
        </w:rPr>
        <w:t>measurementEnhancementCAInterFreqFR2-r18</w:t>
      </w:r>
      <w:r w:rsidRPr="005E1F53">
        <w:rPr>
          <w:rFonts w:eastAsia="Malgun Gothic" w:cs="v4.2.0"/>
          <w:lang w:eastAsia="zh-CN"/>
        </w:rPr>
        <w:t>]</w:t>
      </w:r>
      <w:r w:rsidRPr="005E1F53">
        <w:rPr>
          <w:rFonts w:asciiTheme="minorEastAsia" w:hAnsiTheme="minorEastAsia" w:cs="v4.2.0" w:hint="eastAsia"/>
          <w:lang w:eastAsia="zh-CN"/>
        </w:rPr>
        <w:t>.</w:t>
      </w:r>
      <w:r w:rsidRPr="005E1F53">
        <w:rPr>
          <w:rFonts w:eastAsia="Malgun Gothic" w:cs="v4.2.0"/>
          <w:lang w:eastAsia="zh-CN"/>
        </w:rPr>
        <w:t xml:space="preserve"> When the SCG is deactivated, table 9.3.5-4 applies for an inter-frequency carrier</w:t>
      </w:r>
      <w:r w:rsidRPr="005E1F53" w:rsidDel="00F05E25">
        <w:rPr>
          <w:rFonts w:eastAsia="Malgun Gothic" w:cs="v4.2.0"/>
          <w:lang w:eastAsia="zh-CN"/>
        </w:rPr>
        <w:t xml:space="preserve"> </w:t>
      </w:r>
      <w:r w:rsidRPr="005E1F53">
        <w:rPr>
          <w:rFonts w:eastAsia="Malgun Gothic" w:cs="v4.2.0"/>
          <w:lang w:eastAsia="zh-CN"/>
        </w:rPr>
        <w:t xml:space="preserve"> configured by SCG and not configured by MCG and table 9.3.5-2 applies for an inter-frequency carrier configured by both SCG and MCG. Regardless of whether the SCG is activated or deactivated, table 9.3.5-2 applies for an inter-frequency carrier configured only by MCG.</w:t>
      </w:r>
    </w:p>
    <w:p w14:paraId="3A92F154" w14:textId="77777777" w:rsidR="00BD518F" w:rsidRDefault="00BD518F" w:rsidP="00BD518F">
      <w:pPr>
        <w:pStyle w:val="B10"/>
        <w:rPr>
          <w:rFonts w:eastAsia="PMingLiU"/>
          <w:lang w:eastAsia="zh-TW"/>
        </w:rPr>
      </w:pPr>
      <w:r w:rsidRPr="005E1F53">
        <w:t>-</w:t>
      </w:r>
      <w:r w:rsidRPr="005E1F53">
        <w:tab/>
        <w:t xml:space="preserve">For UE supporting power class 6 and </w:t>
      </w:r>
      <w:r w:rsidRPr="005E1F53">
        <w:rPr>
          <w:rFonts w:eastAsia="Malgun Gothic" w:cs="v4.2.0"/>
          <w:lang w:eastAsia="zh-CN"/>
        </w:rPr>
        <w:t>[</w:t>
      </w:r>
      <w:r w:rsidRPr="005E1F53">
        <w:rPr>
          <w:rFonts w:eastAsia="Malgun Gothic"/>
          <w:i/>
          <w:iCs/>
        </w:rPr>
        <w:t>measurementEnhancementCAInterFreqFR2-r18</w:t>
      </w:r>
      <w:r w:rsidRPr="005E1F53">
        <w:rPr>
          <w:rFonts w:eastAsia="Malgun Gothic" w:cs="v4.2.0"/>
          <w:lang w:eastAsia="zh-CN"/>
        </w:rPr>
        <w:t>]</w:t>
      </w:r>
      <w:r w:rsidRPr="005E1F53">
        <w:t xml:space="preserve"> with </w:t>
      </w:r>
      <w:r w:rsidRPr="005E1F53">
        <w:rPr>
          <w:rFonts w:eastAsia="Malgun Gothic"/>
          <w:i/>
          <w:iCs/>
        </w:rPr>
        <w:t>highSpeedMeasFlagFR2-r17</w:t>
      </w:r>
      <w:r w:rsidRPr="005E1F53">
        <w:rPr>
          <w:rFonts w:eastAsia="Malgun Gothic" w:cs="v4.2.0"/>
          <w:lang w:eastAsia="zh-CN"/>
        </w:rPr>
        <w:t xml:space="preserve"> </w:t>
      </w:r>
      <w:r w:rsidRPr="005E1F53">
        <w:t>configured</w:t>
      </w:r>
      <w:r w:rsidRPr="005E1F53">
        <w:rPr>
          <w:rFonts w:eastAsia="PMingLiU"/>
          <w:lang w:eastAsia="zh-TW"/>
        </w:rPr>
        <w:t xml:space="preserve">, </w:t>
      </w:r>
      <w:r w:rsidRPr="005E1F53">
        <w:rPr>
          <w:rFonts w:eastAsia="Malgun Gothic"/>
        </w:rPr>
        <w:t>T</w:t>
      </w:r>
      <w:r w:rsidRPr="005E1F53">
        <w:rPr>
          <w:rFonts w:eastAsia="Malgun Gothic"/>
          <w:vertAlign w:val="subscript"/>
        </w:rPr>
        <w:t>SSB_measurement_period_inter</w:t>
      </w:r>
      <w:r w:rsidRPr="005E1F53">
        <w:rPr>
          <w:rFonts w:eastAsia="PMingLiU"/>
          <w:lang w:eastAsia="zh-TW"/>
        </w:rPr>
        <w:t xml:space="preserve"> is given in Table 9.3.5-5; otherwise, </w:t>
      </w:r>
      <w:r w:rsidRPr="005E1F53">
        <w:rPr>
          <w:rFonts w:eastAsia="Malgun Gothic"/>
        </w:rPr>
        <w:t>T</w:t>
      </w:r>
      <w:r w:rsidRPr="005E1F53">
        <w:rPr>
          <w:rFonts w:eastAsia="Malgun Gothic"/>
          <w:vertAlign w:val="subscript"/>
        </w:rPr>
        <w:t>SSB_measurement_period_inter</w:t>
      </w:r>
      <w:r w:rsidRPr="005E1F53">
        <w:rPr>
          <w:rFonts w:eastAsia="PMingLiU"/>
          <w:lang w:eastAsia="zh-TW"/>
        </w:rPr>
        <w:t xml:space="preserve"> is given in Table 9.3.5-2.</w:t>
      </w:r>
    </w:p>
    <w:p w14:paraId="7E49BDCD" w14:textId="40F9648B" w:rsidR="00514F78" w:rsidRPr="00FC20A1" w:rsidRDefault="008D4FE8" w:rsidP="00BD518F">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4C9D3342" w:rsidR="009476A2" w:rsidRPr="009C5807" w:rsidRDefault="008D4FE8" w:rsidP="00514F78">
      <w:pPr>
        <w:pStyle w:val="B10"/>
        <w:rPr>
          <w:lang w:eastAsia="zh-CN"/>
        </w:rPr>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8"/>
    </w:p>
    <w:p w14:paraId="4C8C35EB" w14:textId="17B4EE8E" w:rsidR="004555D5" w:rsidRPr="00510531" w:rsidRDefault="00480208" w:rsidP="004555D5">
      <w:pPr>
        <w:pStyle w:val="B10"/>
        <w:rPr>
          <w:u w:val="single"/>
          <w:lang w:eastAsia="zh-CN"/>
        </w:rPr>
      </w:pPr>
      <w:r>
        <w:tab/>
      </w:r>
      <w:r w:rsidRPr="007518D4">
        <w:t>K</w:t>
      </w:r>
      <w:r w:rsidRPr="00C61456">
        <w:rPr>
          <w:vertAlign w:val="subscript"/>
        </w:rPr>
        <w:t>gap</w:t>
      </w:r>
      <w:r w:rsidRPr="007518D4">
        <w:t xml:space="preserve"> is </w:t>
      </w:r>
      <w:r>
        <w:t>a</w:t>
      </w:r>
      <w:r w:rsidRPr="007518D4">
        <w:t xml:space="preserve"> scaling factor for </w:t>
      </w:r>
      <w:r w:rsidRPr="007518D4">
        <w:rPr>
          <w:lang w:eastAsia="zh-CN"/>
        </w:rPr>
        <w:t xml:space="preserve">a SSB frequency layer to be measured </w:t>
      </w:r>
      <w:r w:rsidRPr="0047772D">
        <w:rPr>
          <w:lang w:eastAsia="zh-CN"/>
        </w:rPr>
        <w:t xml:space="preserve">within </w:t>
      </w:r>
      <w:r>
        <w:rPr>
          <w:lang w:eastAsia="zh-CN"/>
        </w:rPr>
        <w:t>an</w:t>
      </w:r>
      <w:r w:rsidRPr="0047772D">
        <w:rPr>
          <w:lang w:eastAsia="zh-CN"/>
        </w:rPr>
        <w:t xml:space="preserve"> associated measurement gap pattern</w:t>
      </w:r>
      <w:r>
        <w:rPr>
          <w:lang w:eastAsia="zh-CN"/>
        </w:rPr>
        <w:t xml:space="preserve">.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measurement GAPs</w:t>
      </w:r>
      <w:r w:rsidR="004940FA">
        <w:rPr>
          <w:bCs/>
          <w:lang w:eastAsia="zh-CN"/>
        </w:rPr>
        <w:t xml:space="preserve"> or MUSIM gaps</w:t>
      </w:r>
      <w:r>
        <w:rPr>
          <w:bCs/>
          <w:lang w:eastAsia="zh-CN"/>
        </w:rPr>
        <w:t>. Otherwise,</w:t>
      </w:r>
      <w:r>
        <w:rPr>
          <w:lang w:eastAsia="zh-CN"/>
        </w:rPr>
        <w:t xml:space="preserve"> 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73E7407F" w14:textId="33C4DFA6" w:rsidR="00480208" w:rsidRDefault="00480208" w:rsidP="00480208">
      <w:pPr>
        <w:pStyle w:val="B20"/>
        <w:rPr>
          <w:lang w:eastAsia="zh-CN"/>
        </w:rPr>
      </w:pPr>
      <w:r>
        <w:rPr>
          <w:lang w:eastAsia="zh-CN"/>
        </w:rPr>
        <w:t>-</w:t>
      </w:r>
      <w:r>
        <w:rPr>
          <w:lang w:eastAsia="zh-CN"/>
        </w:rPr>
        <w:tab/>
        <w:t>For a window W of duration max(</w:t>
      </w:r>
      <w:r>
        <w:t>SMTC period</w:t>
      </w:r>
      <w:r>
        <w:rPr>
          <w:vertAlign w:val="subscript"/>
          <w:lang w:eastAsia="zh-CN"/>
        </w:rPr>
        <w:t xml:space="preserve">,  </w:t>
      </w:r>
      <w:r>
        <w:rPr>
          <w:lang w:eastAsia="zh-CN"/>
        </w:rPr>
        <w:t>xRP_max), where xRP_max is the maximum xRP across all configured per-UE measurement GAPs</w:t>
      </w:r>
      <w:r w:rsidR="004940FA">
        <w:rPr>
          <w:lang w:eastAsia="zh-CN"/>
        </w:rPr>
        <w:t xml:space="preserve">, periodic MUSIM gaps, </w:t>
      </w:r>
      <w:r>
        <w:rPr>
          <w:lang w:eastAsia="zh-CN"/>
        </w:rPr>
        <w:t xml:space="preserve">and/or per-FR measurement GAPs within the same FR, and starting from the beginning of any SMTC occasion: </w:t>
      </w:r>
    </w:p>
    <w:p w14:paraId="09A24F50" w14:textId="22C4ACBD" w:rsidR="00480208" w:rsidRDefault="004940FA" w:rsidP="00480208">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 </w:t>
      </w:r>
      <w:r>
        <w:rPr>
          <w:bCs/>
          <w:lang w:eastAsia="zh-CN"/>
        </w:rPr>
        <w:t xml:space="preserve">within the window W, </w:t>
      </w:r>
      <w:r>
        <w:rPr>
          <w:lang w:eastAsia="zh-CN"/>
        </w:rPr>
        <w:t xml:space="preserve">including those </w:t>
      </w:r>
      <w:r>
        <w:rPr>
          <w:bCs/>
          <w:lang w:eastAsia="zh-CN"/>
        </w:rPr>
        <w:t>overlapped</w:t>
      </w:r>
      <w:r>
        <w:rPr>
          <w:lang w:eastAsia="zh-CN"/>
        </w:rPr>
        <w:t xml:space="preserve"> with other measurement </w:t>
      </w:r>
      <w:r w:rsidR="00935778">
        <w:rPr>
          <w:lang w:eastAsia="zh-CN"/>
        </w:rPr>
        <w:t>GAP</w:t>
      </w:r>
      <w:r>
        <w:rPr>
          <w:lang w:eastAsia="zh-CN"/>
        </w:rPr>
        <w:t xml:space="preserve"> and MUSIM gap occasions within the window</w:t>
      </w:r>
      <w:r>
        <w:rPr>
          <w:bCs/>
          <w:lang w:eastAsia="zh-CN"/>
        </w:rPr>
        <w:t>, and</w:t>
      </w:r>
    </w:p>
    <w:p w14:paraId="32C95740" w14:textId="66C8CF70" w:rsidR="00480208" w:rsidRDefault="00480208" w:rsidP="00480208">
      <w:pPr>
        <w:pStyle w:val="B3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covered by instances of the non-dropped associated measurement gap within the window W, after accounting for </w:t>
      </w:r>
      <w:r w:rsidR="004940FA">
        <w:rPr>
          <w:bCs/>
          <w:lang w:eastAsia="zh-CN"/>
        </w:rPr>
        <w:t xml:space="preserve">measurement GAP </w:t>
      </w:r>
      <w:r w:rsidR="004940FA">
        <w:rPr>
          <w:lang w:eastAsia="zh-CN"/>
        </w:rPr>
        <w:t xml:space="preserve">and MUSIM gap </w:t>
      </w:r>
      <w:r>
        <w:rPr>
          <w:lang w:eastAsia="zh-CN"/>
        </w:rPr>
        <w:t>collisions by applying the</w:t>
      </w:r>
      <w:r w:rsidR="00075D79">
        <w:rPr>
          <w:bCs/>
          <w:lang w:eastAsia="zh-CN"/>
        </w:rPr>
        <w:t xml:space="preserve"> collision rules for the</w:t>
      </w:r>
      <w:r>
        <w:rPr>
          <w:lang w:eastAsia="zh-CN"/>
        </w:rPr>
        <w:t xml:space="preserve"> GAP</w:t>
      </w:r>
      <w:r w:rsidR="0020040F">
        <w:rPr>
          <w:lang w:eastAsia="zh-CN"/>
        </w:rPr>
        <w:t xml:space="preserve"> and MUSIM gap</w:t>
      </w:r>
      <w:r>
        <w:rPr>
          <w:lang w:eastAsia="zh-CN"/>
        </w:rPr>
        <w:t xml:space="preserve"> in section 9.1.8.3</w:t>
      </w:r>
      <w:r w:rsidR="004940FA" w:rsidRPr="004940FA">
        <w:rPr>
          <w:lang w:eastAsia="zh-CN"/>
        </w:rPr>
        <w:t xml:space="preserve"> </w:t>
      </w:r>
      <w:r w:rsidR="004940FA">
        <w:rPr>
          <w:lang w:eastAsia="zh-CN"/>
        </w:rPr>
        <w:t xml:space="preserve">and </w:t>
      </w:r>
      <w:r w:rsidR="004940FA">
        <w:t>9.1.10.5, respectively</w:t>
      </w:r>
      <w:r>
        <w:rPr>
          <w:lang w:eastAsia="zh-CN"/>
        </w:rPr>
        <w:t>.</w:t>
      </w:r>
    </w:p>
    <w:p w14:paraId="3FBD0FB2" w14:textId="71250C03" w:rsidR="004555D5" w:rsidRPr="00344BF5" w:rsidRDefault="00480208" w:rsidP="00480208">
      <w:pPr>
        <w:pStyle w:val="B30"/>
        <w:rPr>
          <w:lang w:eastAsia="zh-CN"/>
        </w:rPr>
      </w:pPr>
      <w:r>
        <w:rPr>
          <w:bCs/>
          <w:lang w:eastAsia="zh-CN"/>
        </w:rPr>
        <w:t>-</w:t>
      </w:r>
      <w:r>
        <w:rPr>
          <w:bCs/>
          <w:lang w:eastAsia="zh-CN"/>
        </w:rPr>
        <w:tab/>
        <w:t>xRP = MGRP when configured GAP is activated Pre-MG or MG, and xRP = VIRP when configured GAP is NCSG.</w:t>
      </w:r>
    </w:p>
    <w:p w14:paraId="4E2B4EF2" w14:textId="418DE0C8" w:rsidR="008E7C7A" w:rsidRDefault="00480208" w:rsidP="004555D5">
      <w:pPr>
        <w:pStyle w:val="B10"/>
        <w:rPr>
          <w:lang w:eastAsia="zh-CN"/>
        </w:rPr>
      </w:pPr>
      <w:r>
        <w:tab/>
        <w:t>K</w:t>
      </w:r>
      <w:r>
        <w:rPr>
          <w:vertAlign w:val="subscript"/>
        </w:rPr>
        <w:t>gap</w:t>
      </w:r>
      <w:r>
        <w:rPr>
          <w:bCs/>
          <w:lang w:eastAsia="zh-CN"/>
        </w:rPr>
        <w:t xml:space="preserve"> is only applicable for UE supporting </w:t>
      </w:r>
      <w:r>
        <w:rPr>
          <w:iCs/>
          <w:lang w:eastAsia="zh-CN"/>
        </w:rPr>
        <w:t>concurrent measurement GAPs</w:t>
      </w:r>
      <w:r>
        <w:rPr>
          <w:bCs/>
          <w:lang w:eastAsia="zh-CN"/>
        </w:rPr>
        <w:t xml:space="preserve">. </w:t>
      </w:r>
      <w:r>
        <w:rPr>
          <w:lang w:eastAsia="zh-CN"/>
        </w:rPr>
        <w:t>When concurrent measurement GAPs are configured, requirements in this clause do not apply if N</w:t>
      </w:r>
      <w:r>
        <w:rPr>
          <w:vertAlign w:val="subscript"/>
          <w:lang w:eastAsia="zh-CN"/>
        </w:rPr>
        <w:t>available</w:t>
      </w:r>
      <w:r>
        <w:rPr>
          <w:lang w:eastAsia="zh-CN"/>
        </w:rPr>
        <w:t xml:space="preserve"> =0.</w:t>
      </w:r>
    </w:p>
    <w:p w14:paraId="70D69A0E" w14:textId="77777777" w:rsidR="0020040F" w:rsidRDefault="0020040F" w:rsidP="0020040F">
      <w:pPr>
        <w:pStyle w:val="B20"/>
        <w:ind w:left="568" w:firstLine="0"/>
        <w:rPr>
          <w:lang w:eastAsia="zh-CN"/>
        </w:rPr>
      </w:pPr>
      <w:r>
        <w:rPr>
          <w:lang w:eastAsia="zh-TW"/>
        </w:rPr>
        <w:t xml:space="preserve">When UE supports </w:t>
      </w:r>
      <w:r>
        <w:t>[</w:t>
      </w:r>
      <w:r w:rsidRPr="00E146A5">
        <w:rPr>
          <w:bCs/>
          <w:i/>
        </w:rPr>
        <w:t>musim-GapPreference-</w:t>
      </w:r>
      <w:r>
        <w:rPr>
          <w:bCs/>
          <w:i/>
        </w:rPr>
        <w:t>r17</w:t>
      </w:r>
      <w:r>
        <w:t xml:space="preserve">] and if </w:t>
      </w:r>
      <w:r>
        <w:rPr>
          <w:lang w:eastAsia="zh-TW"/>
        </w:rPr>
        <w:t>the configured aperiodic MUSIM gap collides with the measurement gap associated with the target frequency layer</w:t>
      </w:r>
      <w:r>
        <w:t>,</w:t>
      </w:r>
      <w:r w:rsidRPr="00AA35AE">
        <w:t xml:space="preserve"> </w:t>
      </w:r>
      <w:r>
        <w:t>where MUSIM</w:t>
      </w:r>
      <w:r w:rsidRPr="00AA35AE">
        <w:t xml:space="preserve"> gap collision rule in</w:t>
      </w:r>
      <w:r>
        <w:rPr>
          <w:lang w:eastAsia="zh-TW"/>
        </w:rPr>
        <w:t xml:space="preserve"> </w:t>
      </w:r>
      <w:r>
        <w:rPr>
          <w:lang w:eastAsia="zh-CN"/>
        </w:rPr>
        <w:t xml:space="preserve">section </w:t>
      </w:r>
      <w:r>
        <w:t>9.1.10.x3 is applied,</w:t>
      </w:r>
      <w:r>
        <w:rPr>
          <w:lang w:eastAsia="zh-TW"/>
        </w:rPr>
        <w:t xml:space="preserve"> longer cell identification period for the target inter-frequency is expected.</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5807" w:rsidRDefault="00782B27" w:rsidP="00782B27">
            <w:pPr>
              <w:pStyle w:val="TAC"/>
              <w:rPr>
                <w:b/>
              </w:rPr>
            </w:pPr>
            <w:r>
              <w:t>Ceil(</w:t>
            </w:r>
            <w:r w:rsidRPr="009C5807">
              <w:t xml:space="preserve">8 </w:t>
            </w:r>
            <w:r>
              <w:t xml:space="preserve">*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550A13D0" w:rsidR="008E7C7A" w:rsidRPr="009C5807" w:rsidRDefault="00480208" w:rsidP="008E7C7A">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the measurement gap associated with the target frequency layer to be measured if concurrent measurement gaps are configured.</w:t>
            </w:r>
          </w:p>
        </w:tc>
      </w:tr>
    </w:tbl>
    <w:p w14:paraId="67A04528" w14:textId="77777777" w:rsidR="00565C8A" w:rsidRPr="009C5807" w:rsidRDefault="00565C8A" w:rsidP="00565C8A">
      <w:pPr>
        <w:rPr>
          <w:lang w:eastAsia="zh-CN"/>
        </w:rPr>
      </w:pPr>
    </w:p>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lang w:eastAsia="zh-CN"/>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1322BE04" w14:textId="77777777" w:rsidR="00480208" w:rsidRDefault="00480208" w:rsidP="00480208">
            <w:pPr>
              <w:pStyle w:val="TAN"/>
            </w:pPr>
            <w:r>
              <w:t>NOTE 1:</w:t>
            </w:r>
            <w:r>
              <w:tab/>
              <w:t>DRX or non DRX requirements apply according to the conditions described in clause 3.6.1</w:t>
            </w:r>
          </w:p>
          <w:p w14:paraId="36E06D74" w14:textId="77777777" w:rsidR="00480208" w:rsidRDefault="00480208" w:rsidP="00480208">
            <w:pPr>
              <w:pStyle w:val="TAN"/>
            </w:pPr>
            <w:r>
              <w:t>NOTE 2:</w:t>
            </w:r>
            <w:r>
              <w:tab/>
              <w:t>In EN-DC operation, the parameters, timers and scheduling requests referred to in clause 3.6.1 are for the secondary cell group. The DRX cycle is the DRX cycle of the secondary cell group.</w:t>
            </w:r>
          </w:p>
          <w:p w14:paraId="5081AB76" w14:textId="7717E6DD" w:rsidR="00B9628B" w:rsidRDefault="00480208" w:rsidP="00480208">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5807" w:rsidRDefault="00782B27" w:rsidP="00782B27">
            <w:pPr>
              <w:pStyle w:val="TAC"/>
              <w:rPr>
                <w:b/>
              </w:rPr>
            </w:pP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08580EA6" w14:textId="77777777" w:rsidTr="00867D3A">
        <w:tc>
          <w:tcPr>
            <w:tcW w:w="9241" w:type="dxa"/>
            <w:gridSpan w:val="2"/>
            <w:shd w:val="clear" w:color="auto" w:fill="auto"/>
          </w:tcPr>
          <w:p w14:paraId="54E34D21" w14:textId="77777777" w:rsidR="00480208" w:rsidRDefault="00480208" w:rsidP="00480208">
            <w:pPr>
              <w:pStyle w:val="TAN"/>
            </w:pPr>
            <w:r>
              <w:t>NOTE 1:</w:t>
            </w:r>
            <w:r>
              <w:tab/>
              <w:t>DRX or non DRX requirements apply according to the conditions described in clause 3.6.1</w:t>
            </w:r>
          </w:p>
          <w:p w14:paraId="2F12C0A2" w14:textId="77777777" w:rsidR="00480208" w:rsidRDefault="00480208" w:rsidP="00480208">
            <w:pPr>
              <w:pStyle w:val="TAN"/>
            </w:pPr>
            <w:r>
              <w:t>NOTE 2:</w:t>
            </w:r>
            <w:r>
              <w:tab/>
              <w:t>In EN-DC operation, the parameters, timers and scheduling requests referred to in clause 3.6.1 are for the secondary cell group. The DRX cycle is the DRX cycle of the secondary cell group.</w:t>
            </w:r>
          </w:p>
          <w:p w14:paraId="793F316D" w14:textId="4C5ABFD4" w:rsidR="00FC6CA6" w:rsidRPr="009C5807" w:rsidRDefault="00480208" w:rsidP="00480208">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the measurement gap associated with the target frequency layer to be measured if concurrent measurement </w:t>
            </w:r>
            <w:r>
              <w:rPr>
                <w:lang w:eastAsia="zh-CN"/>
              </w:rPr>
              <w:t>GAPs</w:t>
            </w:r>
            <w:r>
              <w:t xml:space="preserve">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73883FEE" w14:textId="77777777" w:rsidR="00480208" w:rsidRDefault="00480208" w:rsidP="00480208">
            <w:pPr>
              <w:pStyle w:val="TAN"/>
            </w:pPr>
            <w:r>
              <w:t>NOTE 1:</w:t>
            </w:r>
            <w:r>
              <w:tab/>
              <w:t>DRX or non DRX requirements apply according to the conditions described in clause 3.6.1</w:t>
            </w:r>
          </w:p>
          <w:p w14:paraId="4D097D2E" w14:textId="77777777" w:rsidR="00480208" w:rsidRDefault="00480208" w:rsidP="00480208">
            <w:pPr>
              <w:pStyle w:val="TAN"/>
            </w:pPr>
            <w:r>
              <w:t>NOTE 2:</w:t>
            </w:r>
            <w:r>
              <w:tab/>
              <w:t>In EN-DC operation, the parameters, timers and scheduling requests referred to in clause 3.6.1 are for the secondary cell group. The DRX cycle is the DRX cycle of the secondary cell group.</w:t>
            </w:r>
          </w:p>
          <w:p w14:paraId="07DE2627" w14:textId="2995E1AC" w:rsidR="00FC6CA6" w:rsidRPr="009C5807" w:rsidRDefault="00480208" w:rsidP="00480208">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rPr>
                <w:lang w:eastAsia="zh-CN"/>
              </w:rPr>
            </w:pPr>
            <w:r w:rsidRPr="00DD2133">
              <w:rPr>
                <w:lang w:eastAsia="zh-CN"/>
              </w:rPr>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lang w:eastAsia="zh-CN"/>
              </w:rPr>
            </w:pPr>
            <w:r w:rsidRPr="00DD2133">
              <w:rPr>
                <w:lang w:eastAsia="sv-SE"/>
              </w:rPr>
              <w:t>ma</w:t>
            </w:r>
            <w:r w:rsidRPr="00DD2133">
              <w:rPr>
                <w:lang w:eastAsia="zh-CN"/>
              </w:rPr>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lang w:eastAsia="zh-CN"/>
              </w:rPr>
              <w:t>er</w:t>
            </w:r>
          </w:p>
          <w:p w14:paraId="591218B0" w14:textId="77777777" w:rsidR="005F1F6D" w:rsidRPr="00DD2133" w:rsidRDefault="005F1F6D" w:rsidP="00ED4E9A">
            <w:pPr>
              <w:pStyle w:val="TAC"/>
              <w:rPr>
                <w:b/>
                <w:lang w:eastAsia="zh-CN"/>
              </w:rPr>
            </w:pPr>
            <w:r w:rsidRPr="00DD2133">
              <w:rPr>
                <w:lang w:eastAsia="zh-CN"/>
              </w:rPr>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lang w:eastAsia="zh-C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DD2133" w:rsidRDefault="005F1F6D" w:rsidP="00ED4E9A">
            <w:pPr>
              <w:pStyle w:val="TAC"/>
              <w:rPr>
                <w:vertAlign w:val="subscript"/>
                <w:lang w:eastAsia="zh-CN"/>
              </w:rPr>
            </w:pPr>
            <w:r w:rsidRPr="00DD2133">
              <w:rPr>
                <w:lang w:eastAsia="sv-SE"/>
              </w:rPr>
              <w:t>ceil(N3) x DRX cycle x CSSF</w:t>
            </w:r>
            <w:r w:rsidRPr="00DD2133">
              <w:rPr>
                <w:vertAlign w:val="subscript"/>
                <w:lang w:eastAsia="sv-SE"/>
              </w:rPr>
              <w:t>int</w:t>
            </w:r>
            <w:r w:rsidRPr="00DD2133">
              <w:rPr>
                <w:vertAlign w:val="subscript"/>
                <w:lang w:eastAsia="zh-CN"/>
              </w:rPr>
              <w:t>er</w:t>
            </w:r>
          </w:p>
          <w:p w14:paraId="2FA4A066" w14:textId="77777777" w:rsidR="005F1F6D" w:rsidRPr="00DD2133" w:rsidRDefault="005F1F6D" w:rsidP="00ED4E9A">
            <w:pPr>
              <w:pStyle w:val="TAC"/>
              <w:rPr>
                <w:vertAlign w:val="subscript"/>
                <w:lang w:eastAsia="zh-CN"/>
              </w:rPr>
            </w:pPr>
            <w:r w:rsidRPr="00DD2133">
              <w:rPr>
                <w:lang w:eastAsia="zh-CN"/>
              </w:rPr>
              <w:t>N3 = 7 x M2</w:t>
            </w:r>
          </w:p>
        </w:tc>
      </w:tr>
      <w:tr w:rsidR="005F1F6D" w:rsidRPr="00DD2133"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DD2133" w:rsidRDefault="005F1F6D" w:rsidP="00ED4E9A">
            <w:pPr>
              <w:pStyle w:val="TAC"/>
              <w:rPr>
                <w:vertAlign w:val="subscript"/>
                <w:lang w:eastAsia="zh-CN"/>
              </w:rPr>
            </w:pPr>
            <w:r w:rsidRPr="00DD2133">
              <w:rPr>
                <w:lang w:eastAsia="sv-SE"/>
              </w:rPr>
              <w:t>N4 x DRX cycle x CSSF</w:t>
            </w:r>
            <w:r w:rsidRPr="00DD2133">
              <w:rPr>
                <w:vertAlign w:val="subscript"/>
                <w:lang w:eastAsia="sv-SE"/>
              </w:rPr>
              <w:t>int</w:t>
            </w:r>
            <w:r w:rsidRPr="00DD2133">
              <w:rPr>
                <w:vertAlign w:val="subscript"/>
                <w:lang w:eastAsia="zh-CN"/>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eastAsia="zh-CN"/>
              </w:rPr>
            </w:pPr>
            <w:r w:rsidRPr="00DD2133">
              <w:rPr>
                <w:lang w:eastAsia="zh-CN"/>
              </w:rPr>
              <w:t>Condition</w:t>
            </w:r>
            <w:r w:rsidRPr="00DD2133">
              <w:rPr>
                <w:vertAlign w:val="superscript"/>
                <w:lang w:eastAsia="zh-CN"/>
              </w:rPr>
              <w:t xml:space="preserve"> NOTE1,2</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eastAsia="zh-CN"/>
              </w:rPr>
            </w:pPr>
            <w:r w:rsidRPr="00DD2133">
              <w:rPr>
                <w:lang w:eastAsia="zh-CN"/>
              </w:rPr>
              <w:t>T</w:t>
            </w:r>
            <w:r w:rsidRPr="00DD2133">
              <w:rPr>
                <w:vertAlign w:val="subscript"/>
                <w:lang w:eastAsia="zh-CN"/>
              </w:rPr>
              <w:t>SSB_time_index_inter</w:t>
            </w:r>
          </w:p>
        </w:tc>
      </w:tr>
      <w:tr w:rsidR="00DD2133" w:rsidRPr="00DD2133" w14:paraId="78D18998"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eastAsia="zh-CN"/>
              </w:rPr>
            </w:pPr>
            <w:r w:rsidRPr="00DD2133">
              <w:rPr>
                <w:lang w:eastAsia="zh-CN"/>
              </w:rPr>
              <w:t>No DRX</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eastAsia="zh-CN"/>
              </w:rPr>
            </w:pPr>
            <w:r w:rsidRPr="00DD2133">
              <w:rPr>
                <w:lang w:eastAsia="zh-CN"/>
              </w:rPr>
              <w:t xml:space="preserve">Max(120ms, 3 </w:t>
            </w:r>
            <w:r w:rsidRPr="00DD2133">
              <w:rPr>
                <w:rFonts w:hint="eastAsia"/>
                <w:lang w:eastAsia="zh-CN"/>
              </w:rPr>
              <w:sym w:font="Symbol" w:char="F0B4"/>
            </w:r>
            <w:r w:rsidRPr="00DD2133">
              <w:rPr>
                <w:lang w:eastAsia="zh-CN"/>
              </w:rPr>
              <w:t xml:space="preserve"> Max(MGRP, SMTC period))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14D02B7E"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eastAsia="zh-CN"/>
              </w:rPr>
            </w:pPr>
            <w:r w:rsidRPr="00DD2133">
              <w:rPr>
                <w:lang w:eastAsia="zh-CN"/>
              </w:rPr>
              <w:t>DRX cycle ≤ 320ms</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eastAsia="zh-CN"/>
              </w:rPr>
            </w:pPr>
            <w:r w:rsidRPr="00DD2133">
              <w:rPr>
                <w:lang w:eastAsia="zh-CN"/>
              </w:rPr>
              <w:t xml:space="preserve">Max(120ms, Ceil(3 </w:t>
            </w:r>
            <w:r w:rsidRPr="00DD2133">
              <w:rPr>
                <w:rFonts w:hint="eastAsia"/>
                <w:lang w:eastAsia="zh-CN"/>
              </w:rPr>
              <w:sym w:font="Symbol" w:char="F0B4"/>
            </w:r>
            <w:r w:rsidRPr="00DD2133">
              <w:rPr>
                <w:lang w:eastAsia="zh-CN"/>
              </w:rPr>
              <w:t xml:space="preserve"> M2</w:t>
            </w:r>
            <w:r w:rsidRPr="00DD2133">
              <w:rPr>
                <w:vertAlign w:val="superscript"/>
              </w:rPr>
              <w:t xml:space="preserve"> NOTE3</w:t>
            </w:r>
            <w:r w:rsidRPr="00DD2133">
              <w:rPr>
                <w:lang w:eastAsia="zh-CN"/>
              </w:rPr>
              <w:t xml:space="preserve">) </w:t>
            </w:r>
            <w:r w:rsidRPr="00DD2133">
              <w:rPr>
                <w:rFonts w:hint="eastAsia"/>
                <w:lang w:eastAsia="zh-CN"/>
              </w:rPr>
              <w:sym w:font="Symbol" w:char="F0B4"/>
            </w:r>
            <w:r w:rsidRPr="00DD2133">
              <w:rPr>
                <w:lang w:eastAsia="zh-CN"/>
              </w:rPr>
              <w:t xml:space="preserve"> Max(MGRP, SMTC period,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27DF3737"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eastAsia="zh-CN"/>
              </w:rPr>
            </w:pPr>
            <w:r w:rsidRPr="00DD2133">
              <w:rPr>
                <w:lang w:eastAsia="zh-CN"/>
              </w:rPr>
              <w:t>DRX cycle &gt; 320ms</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eastAsia="zh-CN"/>
              </w:rPr>
            </w:pPr>
            <w:r w:rsidRPr="00DD2133">
              <w:rPr>
                <w:lang w:eastAsia="zh-CN"/>
              </w:rPr>
              <w:t xml:space="preserve">3 </w:t>
            </w:r>
            <w:r w:rsidRPr="00DD2133">
              <w:rPr>
                <w:rFonts w:hint="eastAsia"/>
                <w:lang w:eastAsia="zh-CN"/>
              </w:rPr>
              <w:sym w:font="Symbol" w:char="F0B4"/>
            </w:r>
            <w:r w:rsidRPr="00DD2133">
              <w:rPr>
                <w:lang w:eastAsia="zh-CN"/>
              </w:rPr>
              <w:t xml:space="preserve">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63C59710" w14:textId="77777777" w:rsidTr="004642E2">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eastAsia="zh-CN"/>
              </w:rPr>
            </w:pPr>
            <w:r w:rsidRPr="00DD2133">
              <w:t>NOTE 3: M2 = 1.5 if SMTC periodicity &gt; 40 ms, otherwise M2=1.</w:t>
            </w:r>
          </w:p>
        </w:tc>
      </w:tr>
    </w:tbl>
    <w:p w14:paraId="34770B7F" w14:textId="6B13A857" w:rsidR="00DD2133" w:rsidRDefault="00DD2133" w:rsidP="00565C8A"/>
    <w:p w14:paraId="7676CA28" w14:textId="77777777" w:rsidR="002A250D" w:rsidRPr="00912B47" w:rsidRDefault="002A250D" w:rsidP="002A250D">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7AC3C46B" w14:textId="77777777" w:rsidTr="00BD518E">
        <w:tc>
          <w:tcPr>
            <w:tcW w:w="2122" w:type="dxa"/>
            <w:shd w:val="clear" w:color="auto" w:fill="auto"/>
          </w:tcPr>
          <w:p w14:paraId="463646BC"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2B446AD9" w14:textId="77777777" w:rsidR="002A250D" w:rsidRPr="009C5807" w:rsidRDefault="002A250D" w:rsidP="002A250D">
            <w:pPr>
              <w:pStyle w:val="TAH"/>
            </w:pPr>
            <w:r w:rsidRPr="009C5807">
              <w:t>T</w:t>
            </w:r>
            <w:r w:rsidRPr="009C5807">
              <w:rPr>
                <w:vertAlign w:val="subscript"/>
              </w:rPr>
              <w:t>PSS/SSS_sync_inter</w:t>
            </w:r>
          </w:p>
        </w:tc>
      </w:tr>
      <w:tr w:rsidR="002A250D" w:rsidRPr="009C5807" w14:paraId="25EBC264" w14:textId="77777777" w:rsidTr="00BD518E">
        <w:tc>
          <w:tcPr>
            <w:tcW w:w="2122" w:type="dxa"/>
            <w:shd w:val="clear" w:color="auto" w:fill="auto"/>
          </w:tcPr>
          <w:p w14:paraId="435348EA" w14:textId="77777777" w:rsidR="002A250D" w:rsidRPr="009C5807" w:rsidRDefault="002A250D" w:rsidP="00BD518E">
            <w:pPr>
              <w:pStyle w:val="TAC"/>
            </w:pPr>
            <w:r w:rsidRPr="009C5807">
              <w:t>No DRX</w:t>
            </w:r>
          </w:p>
        </w:tc>
        <w:tc>
          <w:tcPr>
            <w:tcW w:w="7119" w:type="dxa"/>
            <w:shd w:val="clear" w:color="auto" w:fill="auto"/>
          </w:tcPr>
          <w:p w14:paraId="6D20FF37" w14:textId="77777777" w:rsidR="002A250D" w:rsidRPr="009C5807" w:rsidRDefault="002A250D" w:rsidP="00BD518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5DED962E" w14:textId="77777777" w:rsidTr="00BD518E">
        <w:tc>
          <w:tcPr>
            <w:tcW w:w="2122" w:type="dxa"/>
            <w:shd w:val="clear" w:color="auto" w:fill="auto"/>
          </w:tcPr>
          <w:p w14:paraId="608D2EE6"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4D0CB7" w14:textId="77777777" w:rsidR="002A250D" w:rsidRPr="009C5807" w:rsidRDefault="002A250D" w:rsidP="00BD518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5DECB66D" w14:textId="77777777" w:rsidTr="00BD518E">
        <w:tc>
          <w:tcPr>
            <w:tcW w:w="2122" w:type="dxa"/>
            <w:shd w:val="clear" w:color="auto" w:fill="auto"/>
          </w:tcPr>
          <w:p w14:paraId="7EA74A68" w14:textId="77777777" w:rsidR="002A250D" w:rsidRPr="009C5807" w:rsidRDefault="002A250D" w:rsidP="00BD518E">
            <w:pPr>
              <w:pStyle w:val="TAC"/>
              <w:rPr>
                <w:b/>
              </w:rPr>
            </w:pPr>
            <w:r w:rsidRPr="009C5807">
              <w:t>DRX cycle &gt; 320ms</w:t>
            </w:r>
          </w:p>
        </w:tc>
        <w:tc>
          <w:tcPr>
            <w:tcW w:w="7119" w:type="dxa"/>
            <w:shd w:val="clear" w:color="auto" w:fill="auto"/>
          </w:tcPr>
          <w:p w14:paraId="72DE86F7"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3887862A" w14:textId="77777777" w:rsidTr="00BD518E">
        <w:tc>
          <w:tcPr>
            <w:tcW w:w="9241" w:type="dxa"/>
            <w:gridSpan w:val="2"/>
            <w:shd w:val="clear" w:color="auto" w:fill="auto"/>
          </w:tcPr>
          <w:p w14:paraId="6376C9BC" w14:textId="77777777" w:rsidR="00480208" w:rsidRDefault="00480208" w:rsidP="00480208">
            <w:pPr>
              <w:pStyle w:val="TAN"/>
            </w:pPr>
            <w:r>
              <w:t>NOTE 1:</w:t>
            </w:r>
            <w:r>
              <w:tab/>
              <w:t>DRX or non DRX requirements apply according to the conditions described in clause 3.6.1. The DRX cycle is the DRX cycle of the secondary cell group.</w:t>
            </w:r>
          </w:p>
          <w:p w14:paraId="5F262D4D" w14:textId="77777777" w:rsidR="00480208" w:rsidRDefault="00480208" w:rsidP="00480208">
            <w:pPr>
              <w:pStyle w:val="TAN"/>
            </w:pPr>
            <w:r>
              <w:t>NOTE 2:</w:t>
            </w:r>
            <w:r>
              <w:tab/>
              <w:t xml:space="preserve">In EN-DC operation, the parameters, timers and scheduling requests referred to in clause 3.6.1 are for the secondary cell group. </w:t>
            </w:r>
          </w:p>
          <w:p w14:paraId="26F5A354" w14:textId="21F92949" w:rsidR="002A250D" w:rsidRPr="009C5807" w:rsidRDefault="00480208" w:rsidP="00480208">
            <w:pPr>
              <w:pStyle w:val="TAN"/>
              <w:rPr>
                <w:i/>
              </w:rPr>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the measurement gap associated with the target frequency layer to be measured if concurrent measurement gaps are configured.</w:t>
            </w:r>
          </w:p>
        </w:tc>
      </w:tr>
    </w:tbl>
    <w:p w14:paraId="4232B906" w14:textId="77777777" w:rsidR="002A250D" w:rsidRPr="009C5807" w:rsidRDefault="002A250D" w:rsidP="002A250D"/>
    <w:p w14:paraId="2EF0E4C3" w14:textId="77777777" w:rsidR="002A250D" w:rsidRPr="00912B47" w:rsidRDefault="002A250D" w:rsidP="002A250D">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63BCF0B2" w14:textId="77777777" w:rsidTr="00BD518E">
        <w:tc>
          <w:tcPr>
            <w:tcW w:w="2122" w:type="dxa"/>
            <w:shd w:val="clear" w:color="auto" w:fill="auto"/>
          </w:tcPr>
          <w:p w14:paraId="6A84CE8D"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03F4DC88" w14:textId="77777777" w:rsidR="002A250D" w:rsidRPr="009C5807" w:rsidRDefault="002A250D" w:rsidP="002A250D">
            <w:pPr>
              <w:pStyle w:val="TAH"/>
            </w:pPr>
            <w:r w:rsidRPr="009C5807">
              <w:t>T</w:t>
            </w:r>
            <w:r w:rsidRPr="009C5807">
              <w:rPr>
                <w:vertAlign w:val="subscript"/>
              </w:rPr>
              <w:t>SSB_time_index_inter</w:t>
            </w:r>
          </w:p>
        </w:tc>
      </w:tr>
      <w:tr w:rsidR="002A250D" w:rsidRPr="009C5807" w14:paraId="7B712437" w14:textId="77777777" w:rsidTr="00BD518E">
        <w:tc>
          <w:tcPr>
            <w:tcW w:w="2122" w:type="dxa"/>
            <w:shd w:val="clear" w:color="auto" w:fill="auto"/>
          </w:tcPr>
          <w:p w14:paraId="626ACBB5" w14:textId="77777777" w:rsidR="002A250D" w:rsidRPr="009C5807" w:rsidRDefault="002A250D" w:rsidP="00BD518E">
            <w:pPr>
              <w:pStyle w:val="TAC"/>
            </w:pPr>
            <w:r w:rsidRPr="009C5807">
              <w:t>No DRX</w:t>
            </w:r>
          </w:p>
        </w:tc>
        <w:tc>
          <w:tcPr>
            <w:tcW w:w="7119" w:type="dxa"/>
            <w:shd w:val="clear" w:color="auto" w:fill="auto"/>
          </w:tcPr>
          <w:p w14:paraId="3615BFF0" w14:textId="77777777" w:rsidR="002A250D" w:rsidRPr="009C5807" w:rsidRDefault="002A250D" w:rsidP="00BD518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2DEA7CD3" w14:textId="77777777" w:rsidTr="00BD518E">
        <w:tc>
          <w:tcPr>
            <w:tcW w:w="2122" w:type="dxa"/>
            <w:shd w:val="clear" w:color="auto" w:fill="auto"/>
          </w:tcPr>
          <w:p w14:paraId="3E873D81"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54F4A83" w14:textId="77777777" w:rsidR="002A250D" w:rsidRPr="009C5807" w:rsidRDefault="002A250D" w:rsidP="00BD518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645043B5" w14:textId="77777777" w:rsidTr="00BD518E">
        <w:tc>
          <w:tcPr>
            <w:tcW w:w="2122" w:type="dxa"/>
            <w:shd w:val="clear" w:color="auto" w:fill="auto"/>
          </w:tcPr>
          <w:p w14:paraId="17C38073" w14:textId="77777777" w:rsidR="002A250D" w:rsidRPr="009C5807" w:rsidRDefault="002A250D" w:rsidP="00BD518E">
            <w:pPr>
              <w:pStyle w:val="TAC"/>
              <w:rPr>
                <w:b/>
              </w:rPr>
            </w:pPr>
            <w:r w:rsidRPr="009C5807">
              <w:t>DRX cycle &gt; 320ms</w:t>
            </w:r>
          </w:p>
        </w:tc>
        <w:tc>
          <w:tcPr>
            <w:tcW w:w="7119" w:type="dxa"/>
            <w:shd w:val="clear" w:color="auto" w:fill="auto"/>
          </w:tcPr>
          <w:p w14:paraId="42236E6E"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20A9B015" w14:textId="77777777" w:rsidTr="00BD518E">
        <w:tc>
          <w:tcPr>
            <w:tcW w:w="9241" w:type="dxa"/>
            <w:gridSpan w:val="2"/>
            <w:shd w:val="clear" w:color="auto" w:fill="auto"/>
          </w:tcPr>
          <w:p w14:paraId="2DB74CD7" w14:textId="77777777" w:rsidR="00480208" w:rsidRDefault="00480208" w:rsidP="00480208">
            <w:pPr>
              <w:pStyle w:val="TAN"/>
            </w:pPr>
            <w:r>
              <w:t>NOTE 1:</w:t>
            </w:r>
            <w:r>
              <w:tab/>
              <w:t xml:space="preserve">DRX or non DRX requirements apply according to the conditions described in clause 3.6.1. </w:t>
            </w:r>
          </w:p>
          <w:p w14:paraId="6C0B8DDF" w14:textId="77777777" w:rsidR="00480208" w:rsidRDefault="00480208" w:rsidP="00480208">
            <w:pPr>
              <w:pStyle w:val="TAN"/>
            </w:pPr>
            <w:r>
              <w:t>NOTE 2:</w:t>
            </w:r>
            <w:r>
              <w:tab/>
              <w:t>In EN-DC operation, the parameters, timers and scheduling requests referred to in clause 3.6.1 are for the secondary cell group. The DRX cycle is the DRX cycle of the secondary cell group.</w:t>
            </w:r>
          </w:p>
          <w:p w14:paraId="38BC08C8" w14:textId="414D96D0" w:rsidR="002A250D" w:rsidRPr="009C5807" w:rsidRDefault="00480208" w:rsidP="00480208">
            <w:pPr>
              <w:pStyle w:val="TAN"/>
            </w:pPr>
            <w:r>
              <w:t>NOTE 3:</w:t>
            </w:r>
            <w:r>
              <w:tab/>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the measurement gap associated with the target frequency layer to be measured if concurrent measurement gaps are configured.</w:t>
            </w:r>
          </w:p>
        </w:tc>
      </w:tr>
    </w:tbl>
    <w:p w14:paraId="4238F290" w14:textId="77777777" w:rsidR="00EC6374" w:rsidRDefault="00EC6374" w:rsidP="00EC6374">
      <w:bookmarkStart w:id="61" w:name="_Toc5952708"/>
    </w:p>
    <w:p w14:paraId="53481B7F" w14:textId="77777777" w:rsidR="00EC6374" w:rsidRPr="005E1F53" w:rsidRDefault="00EC6374" w:rsidP="00EC6374">
      <w:pPr>
        <w:pStyle w:val="TH"/>
        <w:rPr>
          <w:lang w:eastAsia="zh-CN"/>
        </w:rPr>
      </w:pPr>
      <w:r w:rsidRPr="005E1F53">
        <w:t xml:space="preserve">Table 9.3.4-9: Time period for PSS/SSS detection when </w:t>
      </w:r>
      <w:r w:rsidRPr="005E1F53">
        <w:rPr>
          <w:rFonts w:eastAsia="Malgun Gothic"/>
          <w:i/>
          <w:iCs/>
        </w:rPr>
        <w:t>highSpeedMeasFlagFR2-r17</w:t>
      </w:r>
      <w:r w:rsidRPr="005E1F53">
        <w:rPr>
          <w:rFonts w:eastAsia="Malgun Gothic" w:cs="v4.2.0"/>
          <w:lang w:eastAsia="zh-CN"/>
        </w:rPr>
        <w:t xml:space="preserve"> </w:t>
      </w:r>
      <w:r w:rsidRPr="005E1F53">
        <w:t>is configured, (FR2-1)</w:t>
      </w:r>
      <w:r w:rsidRPr="005E1F53">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6374" w:rsidRPr="005E1F53" w14:paraId="090609DB"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1053B1E1" w14:textId="77777777" w:rsidR="00EC6374" w:rsidRPr="005E1F53" w:rsidRDefault="00EC6374" w:rsidP="00EC6374">
            <w:pPr>
              <w:pStyle w:val="TAH"/>
            </w:pPr>
            <w:r w:rsidRPr="005E1F53">
              <w:t>DRX cycle</w:t>
            </w:r>
          </w:p>
        </w:tc>
        <w:tc>
          <w:tcPr>
            <w:tcW w:w="4621" w:type="dxa"/>
            <w:tcBorders>
              <w:top w:val="single" w:sz="4" w:space="0" w:color="auto"/>
              <w:left w:val="single" w:sz="4" w:space="0" w:color="auto"/>
              <w:bottom w:val="single" w:sz="4" w:space="0" w:color="auto"/>
              <w:right w:val="single" w:sz="4" w:space="0" w:color="auto"/>
            </w:tcBorders>
            <w:hideMark/>
          </w:tcPr>
          <w:p w14:paraId="75DBB6F0" w14:textId="77777777" w:rsidR="00EC6374" w:rsidRPr="00462633" w:rsidRDefault="00EC6374" w:rsidP="00EC6374">
            <w:pPr>
              <w:pStyle w:val="TAH"/>
            </w:pPr>
            <w:r w:rsidRPr="005E1F53">
              <w:t>T</w:t>
            </w:r>
            <w:r w:rsidRPr="005E1F53">
              <w:rPr>
                <w:vertAlign w:val="subscript"/>
              </w:rPr>
              <w:t>PSS/SSS_sync_inter</w:t>
            </w:r>
          </w:p>
        </w:tc>
      </w:tr>
      <w:tr w:rsidR="00EC6374" w:rsidRPr="005E1F53" w14:paraId="07CBF139"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47B4C2FE" w14:textId="77777777" w:rsidR="00EC6374" w:rsidRPr="005E1F53" w:rsidRDefault="00EC6374" w:rsidP="00EC6374">
            <w:pPr>
              <w:pStyle w:val="TAC"/>
            </w:pPr>
            <w:r w:rsidRPr="005E1F53">
              <w:t>No DRX</w:t>
            </w:r>
          </w:p>
        </w:tc>
        <w:tc>
          <w:tcPr>
            <w:tcW w:w="4621" w:type="dxa"/>
            <w:tcBorders>
              <w:top w:val="single" w:sz="4" w:space="0" w:color="auto"/>
              <w:left w:val="single" w:sz="4" w:space="0" w:color="auto"/>
              <w:bottom w:val="single" w:sz="4" w:space="0" w:color="auto"/>
              <w:right w:val="single" w:sz="4" w:space="0" w:color="auto"/>
            </w:tcBorders>
            <w:hideMark/>
          </w:tcPr>
          <w:p w14:paraId="7CA95918" w14:textId="77777777" w:rsidR="00EC6374" w:rsidRPr="00462633" w:rsidRDefault="00EC6374" w:rsidP="00EC6374">
            <w:pPr>
              <w:pStyle w:val="TAC"/>
            </w:pPr>
            <w:r w:rsidRPr="005E1F53">
              <w:t>max(600ms, M1</w:t>
            </w:r>
            <w:r w:rsidRPr="005E1F53">
              <w:rPr>
                <w:vertAlign w:val="superscript"/>
              </w:rPr>
              <w:t xml:space="preserve">Note 3 </w:t>
            </w:r>
            <w:r w:rsidRPr="005E1F53">
              <w:rPr>
                <w:lang w:eastAsia="zh-CN"/>
              </w:rPr>
              <w:t>x K</w:t>
            </w:r>
            <w:r w:rsidRPr="005E1F53">
              <w:rPr>
                <w:vertAlign w:val="subscript"/>
                <w:lang w:eastAsia="zh-CN"/>
              </w:rPr>
              <w:t>gap</w:t>
            </w:r>
            <w:r w:rsidRPr="005E1F53">
              <w:t xml:space="preserve"> x max(MGRP, SMTC period)) x CSSF</w:t>
            </w:r>
            <w:r w:rsidRPr="005E1F53">
              <w:rPr>
                <w:vertAlign w:val="subscript"/>
              </w:rPr>
              <w:t>inter</w:t>
            </w:r>
          </w:p>
        </w:tc>
      </w:tr>
      <w:tr w:rsidR="00EC6374" w:rsidRPr="005E1F53" w14:paraId="77F17405"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35F1C2CB" w14:textId="77777777" w:rsidR="00EC6374" w:rsidRPr="005E1F53" w:rsidRDefault="00EC6374" w:rsidP="00EC6374">
            <w:pPr>
              <w:pStyle w:val="TAC"/>
            </w:pPr>
            <w:r w:rsidRPr="005E1F53">
              <w:t>DRX cycle</w:t>
            </w:r>
            <w:r w:rsidRPr="005E1F53">
              <w:rPr>
                <w:rFonts w:cs="Arial"/>
              </w:rPr>
              <w:t>≤</w:t>
            </w:r>
            <w:r w:rsidRPr="005E1F53">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16CAAA3C" w14:textId="77777777" w:rsidR="00EC6374" w:rsidRPr="00462633" w:rsidRDefault="00EC6374" w:rsidP="00EC6374">
            <w:pPr>
              <w:pStyle w:val="TAC"/>
            </w:pPr>
            <w:r w:rsidRPr="005E1F53">
              <w:t>max(600ms, ceil(M1</w:t>
            </w:r>
            <w:r w:rsidRPr="005E1F53">
              <w:rPr>
                <w:vertAlign w:val="superscript"/>
              </w:rPr>
              <w:t>Note 3</w:t>
            </w:r>
            <w:r w:rsidRPr="005E1F53">
              <w:t xml:space="preserve"> x </w:t>
            </w:r>
            <w:r w:rsidRPr="005E1F53">
              <w:rPr>
                <w:lang w:eastAsia="zh-CN"/>
              </w:rPr>
              <w:t>K</w:t>
            </w:r>
            <w:r w:rsidRPr="005E1F53">
              <w:rPr>
                <w:vertAlign w:val="subscript"/>
                <w:lang w:eastAsia="zh-CN"/>
              </w:rPr>
              <w:t>gap</w:t>
            </w:r>
            <w:r w:rsidRPr="005E1F53">
              <w:t>) x max(MGRP, SMTC period, DRX cycle))</w:t>
            </w:r>
            <w:r w:rsidRPr="005E1F53">
              <w:rPr>
                <w:vertAlign w:val="superscript"/>
              </w:rPr>
              <w:t xml:space="preserve"> </w:t>
            </w:r>
            <w:r w:rsidRPr="005E1F53">
              <w:t>x CSSF</w:t>
            </w:r>
            <w:r w:rsidRPr="005E1F53">
              <w:rPr>
                <w:vertAlign w:val="subscript"/>
              </w:rPr>
              <w:t>inter</w:t>
            </w:r>
          </w:p>
        </w:tc>
      </w:tr>
      <w:tr w:rsidR="00EC6374" w:rsidRPr="005E1F53" w14:paraId="3BA04DFF"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04FCD4D0" w14:textId="77777777" w:rsidR="00EC6374" w:rsidRPr="005E1F53" w:rsidRDefault="00EC6374" w:rsidP="00EC6374">
            <w:pPr>
              <w:pStyle w:val="TAC"/>
            </w:pPr>
            <w:r w:rsidRPr="005E1F53">
              <w:t>80ms&lt; DRX cycle</w:t>
            </w:r>
            <w:r w:rsidRPr="005E1F53">
              <w:rPr>
                <w:lang w:val="en-US"/>
              </w:rPr>
              <w:t>≤</w:t>
            </w:r>
            <w:r w:rsidRPr="005E1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7CDFBD" w14:textId="77777777" w:rsidR="00EC6374" w:rsidRPr="00462633" w:rsidRDefault="00EC6374" w:rsidP="00EC6374">
            <w:pPr>
              <w:pStyle w:val="TAC"/>
              <w:rPr>
                <w:b/>
              </w:rPr>
            </w:pPr>
            <w:r w:rsidRPr="005E1F53">
              <w:t>max(600ms, ceil(M</w:t>
            </w:r>
            <w:r w:rsidRPr="005E1F53">
              <w:rPr>
                <w:vertAlign w:val="subscript"/>
              </w:rPr>
              <w:t xml:space="preserve">pss/sss_sync_with_gaps  </w:t>
            </w:r>
            <w:r w:rsidRPr="005E1F53">
              <w:rPr>
                <w:lang w:eastAsia="zh-CN"/>
              </w:rPr>
              <w:t>x K</w:t>
            </w:r>
            <w:r w:rsidRPr="005E1F53">
              <w:rPr>
                <w:vertAlign w:val="subscript"/>
                <w:lang w:eastAsia="zh-CN"/>
              </w:rPr>
              <w:t>gap</w:t>
            </w:r>
            <w:r w:rsidRPr="005E1F53">
              <w:t>) x max(MGRP, SMTC period, DRX cycle))</w:t>
            </w:r>
            <w:r w:rsidRPr="005E1F53">
              <w:rPr>
                <w:vertAlign w:val="superscript"/>
              </w:rPr>
              <w:t xml:space="preserve"> </w:t>
            </w:r>
            <w:r w:rsidRPr="005E1F53">
              <w:t>x CSSF</w:t>
            </w:r>
            <w:r w:rsidRPr="005E1F53">
              <w:rPr>
                <w:vertAlign w:val="subscript"/>
              </w:rPr>
              <w:t>inter</w:t>
            </w:r>
          </w:p>
        </w:tc>
      </w:tr>
      <w:tr w:rsidR="00EC6374" w:rsidRPr="005E1F53" w14:paraId="66CA7F68"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0FDCFEB0" w14:textId="77777777" w:rsidR="00EC6374" w:rsidRPr="005E1F53" w:rsidRDefault="00EC6374" w:rsidP="00EC6374">
            <w:pPr>
              <w:pStyle w:val="TAC"/>
              <w:rPr>
                <w:b/>
              </w:rPr>
            </w:pPr>
            <w:r w:rsidRPr="005E1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C23719E" w14:textId="77777777" w:rsidR="00EC6374" w:rsidRPr="00462633" w:rsidRDefault="00EC6374" w:rsidP="00EC6374">
            <w:pPr>
              <w:pStyle w:val="TAC"/>
              <w:rPr>
                <w:b/>
              </w:rPr>
            </w:pPr>
            <w:r w:rsidRPr="005E1F53">
              <w:t>Ceil( M</w:t>
            </w:r>
            <w:r w:rsidRPr="005E1F53">
              <w:rPr>
                <w:vertAlign w:val="subscript"/>
              </w:rPr>
              <w:t>pss/sss_sync_with_gaps</w:t>
            </w:r>
            <w:r w:rsidRPr="005E1F53">
              <w:t xml:space="preserve"> </w:t>
            </w:r>
            <w:r w:rsidRPr="005E1F53">
              <w:rPr>
                <w:lang w:eastAsia="zh-CN"/>
              </w:rPr>
              <w:t>x K</w:t>
            </w:r>
            <w:r w:rsidRPr="005E1F53">
              <w:rPr>
                <w:vertAlign w:val="subscript"/>
                <w:lang w:eastAsia="zh-CN"/>
              </w:rPr>
              <w:t>gap</w:t>
            </w:r>
            <w:r w:rsidRPr="005E1F53">
              <w:t xml:space="preserve"> ) x max(MGRP, DRX cycle) x CSSF</w:t>
            </w:r>
            <w:r w:rsidRPr="005E1F53">
              <w:rPr>
                <w:vertAlign w:val="subscript"/>
              </w:rPr>
              <w:t>inter</w:t>
            </w:r>
          </w:p>
        </w:tc>
      </w:tr>
      <w:tr w:rsidR="00EC6374" w:rsidRPr="005E1F53" w14:paraId="38D20A6C" w14:textId="77777777" w:rsidTr="000718B7">
        <w:tc>
          <w:tcPr>
            <w:tcW w:w="9241" w:type="dxa"/>
            <w:gridSpan w:val="2"/>
            <w:tcBorders>
              <w:top w:val="single" w:sz="4" w:space="0" w:color="auto"/>
              <w:left w:val="single" w:sz="4" w:space="0" w:color="auto"/>
              <w:bottom w:val="single" w:sz="4" w:space="0" w:color="auto"/>
              <w:right w:val="single" w:sz="4" w:space="0" w:color="auto"/>
            </w:tcBorders>
            <w:hideMark/>
          </w:tcPr>
          <w:p w14:paraId="5F63842F" w14:textId="77777777" w:rsidR="00480208" w:rsidRPr="005E1F53" w:rsidRDefault="00480208" w:rsidP="00480208">
            <w:pPr>
              <w:pStyle w:val="TAN"/>
            </w:pPr>
            <w:r w:rsidRPr="005E1F53">
              <w:t>NOTE 1:</w:t>
            </w:r>
            <w:r w:rsidRPr="005E1F53">
              <w:tab/>
              <w:t>DRX or non DRX requirements apply according to the conditions described in clause 3.6.1</w:t>
            </w:r>
          </w:p>
          <w:p w14:paraId="07D2D7A5" w14:textId="26A59FB9" w:rsidR="00480208" w:rsidRPr="005E1F53" w:rsidRDefault="00480208" w:rsidP="00480208">
            <w:pPr>
              <w:pStyle w:val="TAN"/>
            </w:pPr>
            <w:r w:rsidRPr="005E1F53">
              <w:t>NOTE 2:</w:t>
            </w:r>
            <w:r w:rsidRPr="005E1F53">
              <w:tab/>
            </w:r>
            <w:r>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the measurement gap associated with the target frequency layer to be measured if concurrent measurement gaps are configured</w:t>
            </w:r>
            <w:r w:rsidRPr="005E1F53">
              <w:t>.</w:t>
            </w:r>
          </w:p>
          <w:p w14:paraId="1159B06D" w14:textId="3EA77CE1" w:rsidR="00EC6374" w:rsidRPr="005E1F53" w:rsidRDefault="00480208" w:rsidP="00480208">
            <w:pPr>
              <w:pStyle w:val="TAN"/>
            </w:pPr>
            <w:r w:rsidRPr="005E1F53">
              <w:t>NOTE 3:</w:t>
            </w:r>
            <w:r w:rsidRPr="005E1F53">
              <w:tab/>
              <w:t xml:space="preserve">For UE supporting power class 6 and </w:t>
            </w:r>
            <w:r w:rsidRPr="005E1F53">
              <w:rPr>
                <w:rFonts w:eastAsia="Malgun Gothic" w:cs="v4.2.0"/>
                <w:lang w:eastAsia="zh-CN"/>
              </w:rPr>
              <w:t>[</w:t>
            </w:r>
            <w:r w:rsidRPr="005E1F53">
              <w:rPr>
                <w:rFonts w:eastAsia="Malgun Gothic"/>
                <w:i/>
                <w:iCs/>
              </w:rPr>
              <w:t>measurementEnhancementCAInterFreqFR2-r18</w:t>
            </w:r>
            <w:r w:rsidRPr="005E1F53">
              <w:rPr>
                <w:rFonts w:eastAsia="Malgun Gothic" w:cs="v4.2.0"/>
                <w:lang w:eastAsia="zh-CN"/>
              </w:rPr>
              <w:t>]</w:t>
            </w:r>
            <w:r w:rsidRPr="005E1F53">
              <w:t>, M1</w:t>
            </w:r>
            <w:r w:rsidRPr="005E1F53">
              <w:rPr>
                <w:vertAlign w:val="subscript"/>
              </w:rPr>
              <w:t xml:space="preserve"> </w:t>
            </w:r>
            <w:r w:rsidRPr="005E1F53">
              <w:t xml:space="preserve">= 6 if </w:t>
            </w:r>
            <w:r w:rsidRPr="005E1F53">
              <w:rPr>
                <w:i/>
                <w:iCs/>
              </w:rPr>
              <w:t>highSpeedMeasFlagFR2-r17</w:t>
            </w:r>
            <w:r w:rsidRPr="005E1F53">
              <w:t xml:space="preserve"> = set1 or M1</w:t>
            </w:r>
            <w:r w:rsidRPr="005E1F53">
              <w:rPr>
                <w:vertAlign w:val="subscript"/>
              </w:rPr>
              <w:t xml:space="preserve"> </w:t>
            </w:r>
            <w:r w:rsidRPr="005E1F53">
              <w:t xml:space="preserve">= 18 if </w:t>
            </w:r>
            <w:r w:rsidRPr="005E1F53">
              <w:rPr>
                <w:i/>
                <w:iCs/>
              </w:rPr>
              <w:t>highSpeedMeasFlagFR2-r17</w:t>
            </w:r>
            <w:r w:rsidRPr="005E1F53">
              <w:t xml:space="preserve"> = set2</w:t>
            </w:r>
          </w:p>
        </w:tc>
      </w:tr>
    </w:tbl>
    <w:p w14:paraId="6CE691A2" w14:textId="77777777" w:rsidR="00EC6374" w:rsidRPr="005E1F53" w:rsidRDefault="00EC6374" w:rsidP="00EC6374"/>
    <w:p w14:paraId="646DE571" w14:textId="77777777" w:rsidR="00EC6374" w:rsidRPr="005E1F53" w:rsidRDefault="00EC6374" w:rsidP="00EC6374">
      <w:pPr>
        <w:pStyle w:val="TH"/>
      </w:pPr>
      <w:r w:rsidRPr="005E1F53">
        <w:t xml:space="preserve">Table 9.3.4-10: Time period for time index detection when when </w:t>
      </w:r>
      <w:r w:rsidRPr="005E1F53">
        <w:rPr>
          <w:rFonts w:eastAsia="Malgun Gothic"/>
          <w:i/>
          <w:iCs/>
        </w:rPr>
        <w:t>highSpeedMeasFlagFR2-r17</w:t>
      </w:r>
      <w:r w:rsidRPr="005E1F53">
        <w:rPr>
          <w:rFonts w:eastAsia="Malgun Gothic" w:cs="v4.2.0"/>
          <w:lang w:eastAsia="zh-CN"/>
        </w:rPr>
        <w:t xml:space="preserve"> </w:t>
      </w:r>
      <w:r w:rsidRPr="005E1F53">
        <w:t>is configured (Frequency range FR2-1)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6374" w:rsidRPr="005E1F53" w14:paraId="7F66D855" w14:textId="77777777" w:rsidTr="000718B7">
        <w:tc>
          <w:tcPr>
            <w:tcW w:w="2122" w:type="dxa"/>
            <w:shd w:val="clear" w:color="auto" w:fill="auto"/>
          </w:tcPr>
          <w:p w14:paraId="670807F9" w14:textId="77777777" w:rsidR="00EC6374" w:rsidRPr="005E1F53" w:rsidRDefault="00EC6374" w:rsidP="00EC6374">
            <w:pPr>
              <w:pStyle w:val="TAH"/>
            </w:pPr>
            <w:r w:rsidRPr="005E1F53">
              <w:t>Condition</w:t>
            </w:r>
            <w:r w:rsidRPr="005E1F53">
              <w:rPr>
                <w:vertAlign w:val="superscript"/>
              </w:rPr>
              <w:t xml:space="preserve"> NOTE1,2</w:t>
            </w:r>
          </w:p>
        </w:tc>
        <w:tc>
          <w:tcPr>
            <w:tcW w:w="7119" w:type="dxa"/>
            <w:shd w:val="clear" w:color="auto" w:fill="auto"/>
          </w:tcPr>
          <w:p w14:paraId="3A26D930" w14:textId="77777777" w:rsidR="00EC6374" w:rsidRPr="005E1F53" w:rsidRDefault="00EC6374" w:rsidP="00EC6374">
            <w:pPr>
              <w:pStyle w:val="TAH"/>
            </w:pPr>
            <w:r w:rsidRPr="005E1F53">
              <w:t>T</w:t>
            </w:r>
            <w:r w:rsidRPr="005E1F53">
              <w:rPr>
                <w:vertAlign w:val="subscript"/>
              </w:rPr>
              <w:t>SSB_time_index_inter</w:t>
            </w:r>
          </w:p>
        </w:tc>
      </w:tr>
      <w:tr w:rsidR="00EC6374" w:rsidRPr="005E1F53" w14:paraId="0352DF7F" w14:textId="77777777" w:rsidTr="000718B7">
        <w:tc>
          <w:tcPr>
            <w:tcW w:w="2122" w:type="dxa"/>
            <w:shd w:val="clear" w:color="auto" w:fill="auto"/>
          </w:tcPr>
          <w:p w14:paraId="2786232D" w14:textId="77777777" w:rsidR="00EC6374" w:rsidRPr="005E1F53" w:rsidRDefault="00EC6374" w:rsidP="00EC6374">
            <w:pPr>
              <w:pStyle w:val="TAC"/>
            </w:pPr>
            <w:r w:rsidRPr="005E1F53">
              <w:t>No DRX</w:t>
            </w:r>
          </w:p>
        </w:tc>
        <w:tc>
          <w:tcPr>
            <w:tcW w:w="7119" w:type="dxa"/>
            <w:shd w:val="clear" w:color="auto" w:fill="auto"/>
          </w:tcPr>
          <w:p w14:paraId="60003735" w14:textId="77777777" w:rsidR="00EC6374" w:rsidRPr="005E1F53" w:rsidRDefault="00EC6374" w:rsidP="00EC6374">
            <w:pPr>
              <w:pStyle w:val="TAC"/>
            </w:pPr>
            <w:r w:rsidRPr="005E1F53">
              <w:t>Max(200ms, Ceil(K</w:t>
            </w:r>
            <w:r w:rsidRPr="005E1F53">
              <w:rPr>
                <w:vertAlign w:val="subscript"/>
              </w:rPr>
              <w:t>gap</w:t>
            </w:r>
            <w:r w:rsidRPr="005E1F53" w:rsidDel="00782020">
              <w:t xml:space="preserve"> </w:t>
            </w:r>
            <w:r w:rsidRPr="005E1F53">
              <w:rPr>
                <w:rFonts w:cs="Arial"/>
                <w:szCs w:val="18"/>
              </w:rPr>
              <w:sym w:font="Symbol" w:char="F0B4"/>
            </w:r>
            <w:r w:rsidRPr="005E1F53">
              <w:rPr>
                <w:rFonts w:cs="Arial"/>
                <w:szCs w:val="18"/>
              </w:rPr>
              <w:t xml:space="preserve"> </w:t>
            </w:r>
            <w:r w:rsidRPr="005E1F53">
              <w:t>, M1</w:t>
            </w:r>
            <w:r w:rsidRPr="005E1F53">
              <w:rPr>
                <w:vertAlign w:val="superscript"/>
              </w:rPr>
              <w:t>Note 3</w:t>
            </w:r>
            <w:r w:rsidRPr="005E1F53">
              <w:t>)</w:t>
            </w:r>
            <w:r w:rsidRPr="005E1F53">
              <w:rPr>
                <w:vertAlign w:val="subscript"/>
              </w:rPr>
              <w:t xml:space="preserve"> </w:t>
            </w:r>
            <w:r w:rsidRPr="005E1F53">
              <w:rPr>
                <w:rFonts w:cs="Arial"/>
                <w:szCs w:val="18"/>
              </w:rPr>
              <w:sym w:font="Symbol" w:char="F0B4"/>
            </w:r>
            <w:r w:rsidRPr="005E1F53">
              <w:t xml:space="preserve"> Max(MGRP, SMTC period)) </w:t>
            </w:r>
            <w:r w:rsidRPr="005E1F53">
              <w:rPr>
                <w:rFonts w:cs="Arial"/>
                <w:szCs w:val="18"/>
              </w:rPr>
              <w:sym w:font="Symbol" w:char="F0B4"/>
            </w:r>
            <w:r w:rsidRPr="005E1F53">
              <w:t xml:space="preserve"> CSSF</w:t>
            </w:r>
            <w:r w:rsidRPr="005E1F53">
              <w:rPr>
                <w:vertAlign w:val="subscript"/>
              </w:rPr>
              <w:t>inter</w:t>
            </w:r>
          </w:p>
        </w:tc>
      </w:tr>
      <w:tr w:rsidR="00EC6374" w:rsidRPr="005E1F53" w14:paraId="556425CF" w14:textId="77777777" w:rsidTr="000718B7">
        <w:tc>
          <w:tcPr>
            <w:tcW w:w="2122" w:type="dxa"/>
            <w:shd w:val="clear" w:color="auto" w:fill="auto"/>
          </w:tcPr>
          <w:p w14:paraId="1D54CC8D" w14:textId="77777777" w:rsidR="00EC6374" w:rsidRPr="005E1F53" w:rsidRDefault="00EC6374" w:rsidP="00EC6374">
            <w:pPr>
              <w:pStyle w:val="TAC"/>
            </w:pPr>
            <w:r w:rsidRPr="005E1F53">
              <w:t>DRX cycle</w:t>
            </w:r>
            <w:r w:rsidRPr="005E1F53">
              <w:rPr>
                <w:rFonts w:cs="Arial"/>
              </w:rPr>
              <w:t>≤</w:t>
            </w:r>
            <w:r w:rsidRPr="005E1F53">
              <w:t xml:space="preserve"> 80ms</w:t>
            </w:r>
          </w:p>
        </w:tc>
        <w:tc>
          <w:tcPr>
            <w:tcW w:w="7119" w:type="dxa"/>
            <w:shd w:val="clear" w:color="auto" w:fill="auto"/>
          </w:tcPr>
          <w:p w14:paraId="593806A7" w14:textId="77777777" w:rsidR="00EC6374" w:rsidRPr="005E1F53" w:rsidRDefault="00EC6374" w:rsidP="00EC6374">
            <w:pPr>
              <w:pStyle w:val="TAC"/>
            </w:pPr>
            <w:r w:rsidRPr="005E1F53">
              <w:t>Max(200ms, Ceil(1.5 * K</w:t>
            </w:r>
            <w:r w:rsidRPr="005E1F53">
              <w:rPr>
                <w:vertAlign w:val="subscript"/>
              </w:rPr>
              <w:t>gap</w:t>
            </w:r>
            <w:r w:rsidRPr="005E1F53" w:rsidDel="00782020">
              <w:t xml:space="preserve"> </w:t>
            </w:r>
            <w:r w:rsidRPr="005E1F53">
              <w:rPr>
                <w:rFonts w:cs="Arial"/>
                <w:szCs w:val="18"/>
              </w:rPr>
              <w:sym w:font="Symbol" w:char="F0B4"/>
            </w:r>
            <w:r w:rsidRPr="005E1F53">
              <w:t xml:space="preserve"> M1</w:t>
            </w:r>
            <w:r w:rsidRPr="005E1F53">
              <w:rPr>
                <w:vertAlign w:val="superscript"/>
              </w:rPr>
              <w:t>Note 3</w:t>
            </w:r>
            <w:r w:rsidRPr="005E1F53">
              <w:t xml:space="preserve">) </w:t>
            </w:r>
            <w:r w:rsidRPr="005E1F53">
              <w:rPr>
                <w:rFonts w:cs="Arial"/>
                <w:szCs w:val="18"/>
              </w:rPr>
              <w:sym w:font="Symbol" w:char="F0B4"/>
            </w:r>
            <w:r w:rsidRPr="005E1F53">
              <w:t xml:space="preserve"> Max(MGRP, SMTC period, DRX cycle)) </w:t>
            </w:r>
            <w:r w:rsidRPr="005E1F53">
              <w:rPr>
                <w:rFonts w:cs="Arial"/>
                <w:szCs w:val="18"/>
              </w:rPr>
              <w:sym w:font="Symbol" w:char="F0B4"/>
            </w:r>
            <w:r w:rsidRPr="005E1F53">
              <w:t xml:space="preserve"> CSSF</w:t>
            </w:r>
            <w:r w:rsidRPr="005E1F53">
              <w:rPr>
                <w:vertAlign w:val="subscript"/>
              </w:rPr>
              <w:t>inter</w:t>
            </w:r>
          </w:p>
        </w:tc>
      </w:tr>
      <w:tr w:rsidR="00EC6374" w:rsidRPr="005E1F53" w14:paraId="3B528333" w14:textId="77777777" w:rsidTr="000718B7">
        <w:tc>
          <w:tcPr>
            <w:tcW w:w="2122" w:type="dxa"/>
            <w:shd w:val="clear" w:color="auto" w:fill="auto"/>
          </w:tcPr>
          <w:p w14:paraId="7E0B5AAD" w14:textId="77777777" w:rsidR="00EC6374" w:rsidRPr="005E1F53" w:rsidRDefault="00EC6374" w:rsidP="00EC6374">
            <w:pPr>
              <w:pStyle w:val="TAC"/>
            </w:pPr>
            <w:r w:rsidRPr="005E1F53">
              <w:t>80ms&lt; DRX cycle</w:t>
            </w:r>
            <w:r w:rsidRPr="005E1F53">
              <w:rPr>
                <w:lang w:val="en-US"/>
              </w:rPr>
              <w:t>≤</w:t>
            </w:r>
            <w:r w:rsidRPr="005E1F53">
              <w:t xml:space="preserve"> 320ms</w:t>
            </w:r>
          </w:p>
        </w:tc>
        <w:tc>
          <w:tcPr>
            <w:tcW w:w="7119" w:type="dxa"/>
            <w:shd w:val="clear" w:color="auto" w:fill="auto"/>
          </w:tcPr>
          <w:p w14:paraId="14A28EF1" w14:textId="77777777" w:rsidR="00EC6374" w:rsidRPr="005E1F53" w:rsidRDefault="00EC6374" w:rsidP="00EC6374">
            <w:pPr>
              <w:pStyle w:val="TAC"/>
              <w:rPr>
                <w:b/>
              </w:rPr>
            </w:pPr>
            <w:r w:rsidRPr="005E1F53">
              <w:t>Max(200ms, Ceil(1.5 * K</w:t>
            </w:r>
            <w:r w:rsidRPr="005E1F53">
              <w:rPr>
                <w:vertAlign w:val="subscript"/>
              </w:rPr>
              <w:t>gap</w:t>
            </w:r>
            <w:r w:rsidRPr="005E1F53" w:rsidDel="00782020">
              <w:t xml:space="preserve"> </w:t>
            </w:r>
            <w:r w:rsidRPr="005E1F53">
              <w:rPr>
                <w:rFonts w:cs="Arial"/>
                <w:szCs w:val="18"/>
              </w:rPr>
              <w:sym w:font="Symbol" w:char="F0B4"/>
            </w:r>
            <w:r w:rsidRPr="005E1F53">
              <w:t xml:space="preserve"> M</w:t>
            </w:r>
            <w:r w:rsidRPr="005E1F53">
              <w:rPr>
                <w:vertAlign w:val="subscript"/>
              </w:rPr>
              <w:t>SSB_index_inter</w:t>
            </w:r>
            <w:r w:rsidRPr="005E1F53">
              <w:t xml:space="preserve">) </w:t>
            </w:r>
            <w:r w:rsidRPr="005E1F53">
              <w:rPr>
                <w:rFonts w:cs="Arial"/>
                <w:szCs w:val="18"/>
              </w:rPr>
              <w:sym w:font="Symbol" w:char="F0B4"/>
            </w:r>
            <w:r w:rsidRPr="005E1F53">
              <w:t xml:space="preserve"> Max(MGRP, SMTC period, DRX cycle)) </w:t>
            </w:r>
            <w:r w:rsidRPr="005E1F53">
              <w:rPr>
                <w:rFonts w:cs="Arial"/>
                <w:szCs w:val="18"/>
              </w:rPr>
              <w:sym w:font="Symbol" w:char="F0B4"/>
            </w:r>
            <w:r w:rsidRPr="005E1F53">
              <w:t xml:space="preserve"> CSSF</w:t>
            </w:r>
            <w:r w:rsidRPr="005E1F53">
              <w:rPr>
                <w:vertAlign w:val="subscript"/>
              </w:rPr>
              <w:t>inter</w:t>
            </w:r>
          </w:p>
        </w:tc>
      </w:tr>
      <w:tr w:rsidR="00EC6374" w:rsidRPr="005E1F53" w14:paraId="762182F9" w14:textId="77777777" w:rsidTr="000718B7">
        <w:tc>
          <w:tcPr>
            <w:tcW w:w="2122" w:type="dxa"/>
            <w:shd w:val="clear" w:color="auto" w:fill="auto"/>
          </w:tcPr>
          <w:p w14:paraId="67801896" w14:textId="77777777" w:rsidR="00EC6374" w:rsidRPr="005E1F53" w:rsidRDefault="00EC6374" w:rsidP="00EC6374">
            <w:pPr>
              <w:pStyle w:val="TAC"/>
              <w:rPr>
                <w:b/>
              </w:rPr>
            </w:pPr>
            <w:r w:rsidRPr="005E1F53">
              <w:t>DRX cycle &gt; 320ms</w:t>
            </w:r>
          </w:p>
        </w:tc>
        <w:tc>
          <w:tcPr>
            <w:tcW w:w="7119" w:type="dxa"/>
            <w:shd w:val="clear" w:color="auto" w:fill="auto"/>
          </w:tcPr>
          <w:p w14:paraId="383C2343" w14:textId="77777777" w:rsidR="00EC6374" w:rsidRPr="005E1F53" w:rsidRDefault="00EC6374" w:rsidP="00EC6374">
            <w:pPr>
              <w:pStyle w:val="TAC"/>
              <w:rPr>
                <w:b/>
              </w:rPr>
            </w:pPr>
            <w:r w:rsidRPr="005E1F53">
              <w:t>Ceil(K</w:t>
            </w:r>
            <w:r w:rsidRPr="005E1F53">
              <w:rPr>
                <w:vertAlign w:val="subscript"/>
              </w:rPr>
              <w:t>gap</w:t>
            </w:r>
            <w:r w:rsidRPr="005E1F53" w:rsidDel="00782020">
              <w:t xml:space="preserve"> </w:t>
            </w:r>
            <w:r w:rsidRPr="005E1F53">
              <w:rPr>
                <w:rFonts w:cs="Arial"/>
                <w:szCs w:val="18"/>
              </w:rPr>
              <w:sym w:font="Symbol" w:char="F0B4"/>
            </w:r>
            <w:r w:rsidRPr="005E1F53">
              <w:t>M</w:t>
            </w:r>
            <w:r w:rsidRPr="005E1F53">
              <w:rPr>
                <w:vertAlign w:val="subscript"/>
              </w:rPr>
              <w:t>SSB_index_inter</w:t>
            </w:r>
            <w:r w:rsidRPr="005E1F53">
              <w:t xml:space="preserve">) </w:t>
            </w:r>
            <w:r w:rsidRPr="005E1F53">
              <w:rPr>
                <w:rFonts w:cs="Arial"/>
                <w:szCs w:val="18"/>
              </w:rPr>
              <w:sym w:font="Symbol" w:char="F0B4"/>
            </w:r>
            <w:r w:rsidRPr="005E1F53">
              <w:t xml:space="preserve"> DRX cycle </w:t>
            </w:r>
            <w:r w:rsidRPr="005E1F53">
              <w:rPr>
                <w:rFonts w:cs="Arial"/>
                <w:szCs w:val="18"/>
              </w:rPr>
              <w:sym w:font="Symbol" w:char="F0B4"/>
            </w:r>
            <w:r w:rsidRPr="005E1F53">
              <w:t xml:space="preserve"> CSSF</w:t>
            </w:r>
            <w:r w:rsidRPr="005E1F53">
              <w:rPr>
                <w:vertAlign w:val="subscript"/>
              </w:rPr>
              <w:t>inter</w:t>
            </w:r>
          </w:p>
        </w:tc>
      </w:tr>
      <w:tr w:rsidR="00EC6374" w:rsidRPr="005E1F53" w14:paraId="754D0EE6" w14:textId="77777777" w:rsidTr="000718B7">
        <w:tc>
          <w:tcPr>
            <w:tcW w:w="9241" w:type="dxa"/>
            <w:gridSpan w:val="2"/>
            <w:shd w:val="clear" w:color="auto" w:fill="auto"/>
          </w:tcPr>
          <w:p w14:paraId="35D2A7B7" w14:textId="77777777" w:rsidR="00480208" w:rsidRPr="005E1F53" w:rsidRDefault="00480208" w:rsidP="00480208">
            <w:pPr>
              <w:pStyle w:val="TAN"/>
            </w:pPr>
            <w:r w:rsidRPr="005E1F53">
              <w:t>NOTE 1:</w:t>
            </w:r>
            <w:r w:rsidRPr="005E1F53">
              <w:tab/>
              <w:t>DRX or non DRX requirements apply according to the conditions described in clause 3.6.1</w:t>
            </w:r>
          </w:p>
          <w:p w14:paraId="6D78DE0F" w14:textId="2C3FB72B" w:rsidR="00480208" w:rsidRPr="005E1F53" w:rsidRDefault="00480208" w:rsidP="00480208">
            <w:pPr>
              <w:pStyle w:val="TAN"/>
            </w:pPr>
            <w:r w:rsidRPr="005E1F53">
              <w:t>NOTE 2:</w:t>
            </w:r>
            <w:r w:rsidRPr="005E1F53">
              <w:tab/>
            </w:r>
            <w:r>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the measurement gap associated with the target frequency layer to be measured if concurrent measurement gaps are configured</w:t>
            </w:r>
            <w:r w:rsidRPr="005E1F53">
              <w:t>.</w:t>
            </w:r>
          </w:p>
          <w:p w14:paraId="4BB4E1F3" w14:textId="50EBE9B2" w:rsidR="00EC6374" w:rsidRPr="005E1F53" w:rsidRDefault="00480208" w:rsidP="00480208">
            <w:pPr>
              <w:pStyle w:val="TAN"/>
            </w:pPr>
            <w:r w:rsidRPr="005E1F53">
              <w:t>NOTE 3:</w:t>
            </w:r>
            <w:r w:rsidRPr="005E1F53">
              <w:tab/>
              <w:t xml:space="preserve">For UE supporting power class 6 and </w:t>
            </w:r>
            <w:r w:rsidRPr="005E1F53">
              <w:rPr>
                <w:rFonts w:eastAsia="Malgun Gothic" w:cs="v4.2.0"/>
                <w:lang w:eastAsia="zh-CN"/>
              </w:rPr>
              <w:t>[</w:t>
            </w:r>
            <w:r w:rsidRPr="005E1F53">
              <w:rPr>
                <w:rFonts w:eastAsia="Malgun Gothic"/>
                <w:i/>
                <w:iCs/>
              </w:rPr>
              <w:t>measurementEnhancementCAInterFreqFR2-r18</w:t>
            </w:r>
            <w:r w:rsidRPr="005E1F53">
              <w:rPr>
                <w:rFonts w:eastAsia="Malgun Gothic" w:cs="v4.2.0"/>
                <w:lang w:eastAsia="zh-CN"/>
              </w:rPr>
              <w:t>]</w:t>
            </w:r>
            <w:r w:rsidRPr="005E1F53">
              <w:t>, M1</w:t>
            </w:r>
            <w:r w:rsidRPr="005E1F53">
              <w:rPr>
                <w:vertAlign w:val="subscript"/>
              </w:rPr>
              <w:t xml:space="preserve"> </w:t>
            </w:r>
            <w:r w:rsidRPr="005E1F53">
              <w:t xml:space="preserve">= 6 if </w:t>
            </w:r>
            <w:r w:rsidRPr="005E1F53">
              <w:rPr>
                <w:i/>
                <w:iCs/>
              </w:rPr>
              <w:t>highSpeedMeasFlagFR2-r17</w:t>
            </w:r>
            <w:r w:rsidRPr="005E1F53">
              <w:t xml:space="preserve"> = set1 or M1</w:t>
            </w:r>
            <w:r w:rsidRPr="005E1F53">
              <w:rPr>
                <w:vertAlign w:val="subscript"/>
              </w:rPr>
              <w:t xml:space="preserve"> </w:t>
            </w:r>
            <w:r w:rsidRPr="005E1F53">
              <w:t xml:space="preserve">= 18 if </w:t>
            </w:r>
            <w:r w:rsidRPr="005E1F53">
              <w:rPr>
                <w:i/>
                <w:iCs/>
              </w:rPr>
              <w:t>highSpeedMeasFlagFR2-r17</w:t>
            </w:r>
            <w:r w:rsidRPr="005E1F53">
              <w:t xml:space="preserve"> = set2</w:t>
            </w:r>
          </w:p>
        </w:tc>
      </w:tr>
    </w:tbl>
    <w:p w14:paraId="2C314BDB" w14:textId="77777777" w:rsidR="00EC6374" w:rsidRDefault="00EC6374" w:rsidP="00EC6374"/>
    <w:p w14:paraId="31DB5269" w14:textId="77777777" w:rsidR="00590418" w:rsidRPr="009C5807" w:rsidRDefault="00590418" w:rsidP="00590418">
      <w:pPr>
        <w:pStyle w:val="TH"/>
      </w:pPr>
      <w:r w:rsidRPr="009C5807">
        <w:t>Table 9.3.4-</w:t>
      </w:r>
      <w:r>
        <w:t>11</w:t>
      </w:r>
      <w:r w:rsidRPr="009C5807">
        <w:t>: Time period for time index detection (Frequency range FR1)</w:t>
      </w:r>
      <w:r>
        <w:t xml:space="preserve"> [</w:t>
      </w:r>
      <w:r w:rsidRPr="00A508C5">
        <w:t xml:space="preserve">for a </w:t>
      </w:r>
      <w:r>
        <w:t>target</w:t>
      </w:r>
      <w:r w:rsidRPr="00A508C5">
        <w:t xml:space="preserve"> cell with </w:t>
      </w:r>
      <w:r>
        <w:t>12 or 15 PRB SSB]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90418" w:rsidRPr="009C5807" w14:paraId="4BB291C0" w14:textId="77777777" w:rsidTr="008F1C70">
        <w:tc>
          <w:tcPr>
            <w:tcW w:w="2122" w:type="dxa"/>
            <w:shd w:val="clear" w:color="auto" w:fill="auto"/>
          </w:tcPr>
          <w:p w14:paraId="45F5448F" w14:textId="77777777" w:rsidR="00590418" w:rsidRPr="009C5807" w:rsidRDefault="00590418" w:rsidP="008F1C70">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w:t>
            </w:r>
          </w:p>
        </w:tc>
        <w:tc>
          <w:tcPr>
            <w:tcW w:w="7119" w:type="dxa"/>
            <w:shd w:val="clear" w:color="auto" w:fill="auto"/>
          </w:tcPr>
          <w:p w14:paraId="6D54078D" w14:textId="77777777" w:rsidR="00590418" w:rsidRPr="009C5807" w:rsidRDefault="00590418" w:rsidP="008F1C70">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590418" w:rsidRPr="009C5807" w14:paraId="795DA36F" w14:textId="77777777" w:rsidTr="008F1C70">
        <w:tc>
          <w:tcPr>
            <w:tcW w:w="2122" w:type="dxa"/>
            <w:shd w:val="clear" w:color="auto" w:fill="auto"/>
          </w:tcPr>
          <w:p w14:paraId="1C8E5163" w14:textId="77777777" w:rsidR="00590418" w:rsidRPr="009C5807" w:rsidRDefault="00590418" w:rsidP="008F1C70">
            <w:pPr>
              <w:pStyle w:val="TAC"/>
            </w:pPr>
            <w:r w:rsidRPr="009C5807">
              <w:t>No DRX</w:t>
            </w:r>
          </w:p>
        </w:tc>
        <w:tc>
          <w:tcPr>
            <w:tcW w:w="7119" w:type="dxa"/>
            <w:shd w:val="clear" w:color="auto" w:fill="auto"/>
          </w:tcPr>
          <w:p w14:paraId="1AD50641" w14:textId="77777777" w:rsidR="00590418" w:rsidRPr="009C5807" w:rsidRDefault="00590418" w:rsidP="008F1C70">
            <w:pPr>
              <w:pStyle w:val="TAC"/>
            </w:pPr>
            <w:r w:rsidRPr="009C5807">
              <w:t xml:space="preserve">Max(120ms, </w:t>
            </w:r>
            <w:r>
              <w:t>Ceil([6]</w:t>
            </w:r>
            <w:r w:rsidRPr="009C5807">
              <w:t xml:space="preserve"> </w:t>
            </w:r>
            <w:r>
              <w:t xml:space="preserve">* </w:t>
            </w:r>
            <w:r w:rsidRPr="007518D4">
              <w:t>K</w:t>
            </w:r>
            <w:r w:rsidRPr="00C61456">
              <w:rPr>
                <w:vertAlign w:val="subscript"/>
              </w:rPr>
              <w:t>gap</w:t>
            </w:r>
            <w:r>
              <w:t>)</w:t>
            </w:r>
            <w:r w:rsidRPr="009C5807">
              <w:rPr>
                <w:rFonts w:ascii="Symbol" w:eastAsia="Symbol" w:hAnsi="Symbol" w:cs="Symbo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ascii="Symbol" w:eastAsia="Symbol" w:hAnsi="Symbol" w:cs="Symbol"/>
                <w:szCs w:val="18"/>
              </w:rPr>
              <w:sym w:font="Symbol" w:char="F0B4"/>
            </w:r>
            <w:r w:rsidRPr="009C5807">
              <w:t xml:space="preserve"> CSSF</w:t>
            </w:r>
            <w:r w:rsidRPr="009C5807">
              <w:rPr>
                <w:vertAlign w:val="subscript"/>
              </w:rPr>
              <w:t>inter</w:t>
            </w:r>
          </w:p>
        </w:tc>
      </w:tr>
      <w:tr w:rsidR="00590418" w:rsidRPr="009C5807" w14:paraId="4C8A7ACF" w14:textId="77777777" w:rsidTr="008F1C70">
        <w:tc>
          <w:tcPr>
            <w:tcW w:w="2122" w:type="dxa"/>
            <w:shd w:val="clear" w:color="auto" w:fill="auto"/>
          </w:tcPr>
          <w:p w14:paraId="1853BF87" w14:textId="77777777" w:rsidR="00590418" w:rsidRPr="009C5807" w:rsidRDefault="00590418" w:rsidP="008F1C70">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FE76E97" w14:textId="77777777" w:rsidR="00590418" w:rsidRPr="009C5807" w:rsidRDefault="00590418" w:rsidP="008F1C70">
            <w:pPr>
              <w:pStyle w:val="TAC"/>
              <w:rPr>
                <w:b/>
              </w:rPr>
            </w:pPr>
            <w:r w:rsidRPr="009C5807">
              <w:t>Max(120ms, Ceil(</w:t>
            </w:r>
            <w:r>
              <w:t>[6]</w:t>
            </w:r>
            <w:r w:rsidRPr="009C5807">
              <w:t xml:space="preserve">  </w:t>
            </w:r>
            <w:r w:rsidRPr="009C5807">
              <w:rPr>
                <w:rFonts w:ascii="Symbol" w:eastAsia="Symbol" w:hAnsi="Symbol" w:cs="Symbo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ascii="Symbol" w:eastAsia="Symbol" w:hAnsi="Symbol" w:cs="Symbol"/>
                <w:szCs w:val="18"/>
              </w:rPr>
              <w:sym w:font="Symbol" w:char="F0B4"/>
            </w:r>
            <w:r w:rsidRPr="009C5807">
              <w:t xml:space="preserve"> Max(MGRP, SMTC period, DRX cycle)) </w:t>
            </w:r>
            <w:r w:rsidRPr="009C5807">
              <w:rPr>
                <w:rFonts w:ascii="Symbol" w:eastAsia="Symbol" w:hAnsi="Symbol" w:cs="Symbol"/>
                <w:szCs w:val="18"/>
              </w:rPr>
              <w:sym w:font="Symbol" w:char="F0B4"/>
            </w:r>
            <w:r w:rsidRPr="009C5807">
              <w:t xml:space="preserve"> CSSF</w:t>
            </w:r>
            <w:r w:rsidRPr="009C5807">
              <w:rPr>
                <w:vertAlign w:val="subscript"/>
              </w:rPr>
              <w:t>inter</w:t>
            </w:r>
          </w:p>
        </w:tc>
      </w:tr>
      <w:tr w:rsidR="00590418" w:rsidRPr="009C5807" w14:paraId="74E0CA72" w14:textId="77777777" w:rsidTr="008F1C70">
        <w:tc>
          <w:tcPr>
            <w:tcW w:w="2122" w:type="dxa"/>
            <w:shd w:val="clear" w:color="auto" w:fill="auto"/>
          </w:tcPr>
          <w:p w14:paraId="77963CE0" w14:textId="77777777" w:rsidR="00590418" w:rsidRPr="009C5807" w:rsidRDefault="00590418" w:rsidP="008F1C70">
            <w:pPr>
              <w:pStyle w:val="TAC"/>
              <w:rPr>
                <w:b/>
              </w:rPr>
            </w:pPr>
            <w:r w:rsidRPr="009C5807">
              <w:t>DRX cycle &gt; 320ms</w:t>
            </w:r>
          </w:p>
        </w:tc>
        <w:tc>
          <w:tcPr>
            <w:tcW w:w="7119" w:type="dxa"/>
            <w:shd w:val="clear" w:color="auto" w:fill="auto"/>
          </w:tcPr>
          <w:p w14:paraId="59AA49DF" w14:textId="77777777" w:rsidR="00590418" w:rsidRPr="009C5807" w:rsidRDefault="00590418" w:rsidP="008F1C70">
            <w:pPr>
              <w:pStyle w:val="TAC"/>
              <w:rPr>
                <w:b/>
              </w:rPr>
            </w:pPr>
            <w:r>
              <w:t xml:space="preserve">Ceil([6]* </w:t>
            </w:r>
            <w:r w:rsidRPr="007518D4">
              <w:t>K</w:t>
            </w:r>
            <w:r w:rsidRPr="00C61456">
              <w:rPr>
                <w:vertAlign w:val="subscript"/>
              </w:rPr>
              <w:t>gap</w:t>
            </w:r>
            <w:r>
              <w:t>)</w:t>
            </w:r>
            <w:r w:rsidRPr="009C5807">
              <w:rPr>
                <w:rFonts w:ascii="Symbol" w:eastAsia="Symbol" w:hAnsi="Symbol" w:cs="Symbol"/>
                <w:szCs w:val="18"/>
              </w:rPr>
              <w:sym w:font="Symbol" w:char="F0B4"/>
            </w:r>
            <w:r w:rsidRPr="009C5807">
              <w:t xml:space="preserve"> DRX cycle </w:t>
            </w:r>
            <w:r w:rsidRPr="009C5807">
              <w:rPr>
                <w:rFonts w:ascii="Symbol" w:eastAsia="Symbol" w:hAnsi="Symbol" w:cs="Symbol"/>
                <w:szCs w:val="18"/>
              </w:rPr>
              <w:sym w:font="Symbol" w:char="F0B4"/>
            </w:r>
            <w:r w:rsidRPr="009C5807">
              <w:t xml:space="preserve"> CSSF</w:t>
            </w:r>
            <w:r w:rsidRPr="009C5807">
              <w:rPr>
                <w:vertAlign w:val="subscript"/>
              </w:rPr>
              <w:t>inter</w:t>
            </w:r>
          </w:p>
        </w:tc>
      </w:tr>
      <w:tr w:rsidR="00590418" w:rsidRPr="009C5807" w14:paraId="6D59BE4B" w14:textId="77777777" w:rsidTr="008F1C70">
        <w:tc>
          <w:tcPr>
            <w:tcW w:w="9241" w:type="dxa"/>
            <w:gridSpan w:val="2"/>
            <w:shd w:val="clear" w:color="auto" w:fill="auto"/>
          </w:tcPr>
          <w:p w14:paraId="6EC380D4" w14:textId="77777777" w:rsidR="00590418" w:rsidRPr="009C5807" w:rsidRDefault="00590418" w:rsidP="008F1C70">
            <w:pPr>
              <w:pStyle w:val="TAN"/>
            </w:pPr>
            <w:r w:rsidRPr="009C5807">
              <w:t>NOTE 1:</w:t>
            </w:r>
            <w:r>
              <w:tab/>
            </w:r>
            <w:r w:rsidRPr="009C5807">
              <w:t>DRX or non DRX requirements apply according to the conditions described in clause 3.6.1</w:t>
            </w:r>
          </w:p>
          <w:p w14:paraId="5D324A50" w14:textId="77777777" w:rsidR="00590418" w:rsidRPr="009C5807" w:rsidRDefault="00590418" w:rsidP="008F1C70">
            <w:pPr>
              <w:pStyle w:val="TAN"/>
              <w:ind w:left="0" w:firstLine="0"/>
            </w:pPr>
            <w:r w:rsidRPr="008F2286">
              <w:t xml:space="preserve">NOTE </w:t>
            </w:r>
            <w:r>
              <w:t>2</w:t>
            </w:r>
            <w:r w:rsidRPr="008F2286">
              <w:t>:</w:t>
            </w:r>
            <w:r w:rsidRPr="008F2286">
              <w:tab/>
            </w:r>
            <w:r>
              <w:t xml:space="preserve">FFS </w:t>
            </w:r>
            <w:r w:rsidRPr="008F2286">
              <w:rPr>
                <w:rFonts w:hint="eastAsia"/>
              </w:rPr>
              <w:t>When</w:t>
            </w:r>
            <w:r w:rsidRPr="008F2286">
              <w:t xml:space="preserve"> </w:t>
            </w:r>
            <w:r w:rsidRPr="001F63CF">
              <w:rPr>
                <w:rFonts w:eastAsia="Malgun Gothic"/>
                <w:i/>
                <w:iCs/>
              </w:rPr>
              <w:t>highSpeedMeasInterFreq-r17</w:t>
            </w:r>
          </w:p>
        </w:tc>
      </w:tr>
    </w:tbl>
    <w:p w14:paraId="3F0E8AD6" w14:textId="77777777" w:rsidR="00590418" w:rsidRDefault="00590418" w:rsidP="00EC6374"/>
    <w:p w14:paraId="22F84515" w14:textId="16D9F281" w:rsidR="00565C8A" w:rsidRPr="009C5807" w:rsidRDefault="00967CF8" w:rsidP="00967CF8">
      <w:pPr>
        <w:pStyle w:val="Heading4"/>
      </w:pPr>
      <w:r w:rsidRPr="009C5807">
        <w:t>9.3.4.1</w:t>
      </w:r>
      <w:r w:rsidR="00565C8A" w:rsidRPr="009C5807">
        <w:tab/>
        <w:t>Void</w:t>
      </w:r>
      <w:bookmarkEnd w:id="61"/>
    </w:p>
    <w:p w14:paraId="20AA8E4A" w14:textId="3AEC1FB3" w:rsidR="00131175" w:rsidRPr="009C5807" w:rsidRDefault="00967CF8" w:rsidP="00131175">
      <w:pPr>
        <w:pStyle w:val="Heading4"/>
      </w:pPr>
      <w:bookmarkStart w:id="62" w:name="_Toc5952709"/>
      <w:r w:rsidRPr="009C5807">
        <w:t>9.3.4.2</w:t>
      </w:r>
      <w:r w:rsidR="00565C8A" w:rsidRPr="009C5807">
        <w:tab/>
        <w:t>Void</w:t>
      </w:r>
      <w:bookmarkEnd w:id="62"/>
    </w:p>
    <w:p w14:paraId="333D3C8D" w14:textId="61A65695" w:rsidR="0030528F" w:rsidRPr="009C5807" w:rsidRDefault="0030528F" w:rsidP="0030528F">
      <w:pPr>
        <w:pStyle w:val="Heading3"/>
      </w:pPr>
      <w:r w:rsidRPr="009C5807">
        <w:t>9.3.5</w:t>
      </w:r>
      <w:r w:rsidRPr="009C5807">
        <w:tab/>
        <w:t>Inter-frequency measurements</w:t>
      </w:r>
    </w:p>
    <w:p w14:paraId="24CAD864" w14:textId="5EC6E80F" w:rsidR="00D2123B" w:rsidRPr="006F5580" w:rsidRDefault="002A250D"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lang w:eastAsia="zh-CN"/>
        </w:rPr>
        <w:t>When</w:t>
      </w:r>
      <w:r w:rsidRPr="006F5580">
        <w:rPr>
          <w:rFonts w:eastAsia="Malgun Gothic" w:cs="v4.2.0"/>
          <w:lang w:eastAsia="zh-CN"/>
        </w:rPr>
        <w:t xml:space="preserve"> </w:t>
      </w:r>
      <w:r>
        <w:rPr>
          <w:rFonts w:eastAsia="Malgun Gothic"/>
          <w:i/>
          <w:iCs/>
        </w:rPr>
        <w:t>highSpeedMeasInterFreq-r17</w:t>
      </w:r>
      <w:r w:rsidRPr="006F5580">
        <w:rPr>
          <w:rFonts w:ascii="Arial" w:eastAsia="DengXian" w:hAnsi="Arial"/>
          <w:sz w:val="18"/>
          <w:lang w:eastAsia="zh-CN"/>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lang w:eastAsia="zh-CN"/>
        </w:rPr>
        <w:t xml:space="preserve"> </w:t>
      </w:r>
      <w:r w:rsidRPr="00A53930">
        <w:rPr>
          <w:rFonts w:eastAsia="Malgun Gothic" w:cs="v4.2.0"/>
          <w:i/>
          <w:lang w:eastAsia="zh-CN"/>
        </w:rPr>
        <w:t>measurementEnhancementInterFreq-r17</w:t>
      </w:r>
      <w:r w:rsidRPr="006F5580">
        <w:rPr>
          <w:rFonts w:eastAsia="Malgun Gothic" w:cs="v4.2.0"/>
          <w:lang w:eastAsia="zh-CN"/>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9.3.5-3</w:t>
      </w:r>
      <w:r w:rsidRPr="006F5580">
        <w:rPr>
          <w:rFonts w:eastAsia="Malgun Gothic" w:cs="v4.2.0"/>
          <w:lang w:eastAsia="zh-CN"/>
        </w:rPr>
        <w:t>.</w:t>
      </w:r>
      <w:r>
        <w:rPr>
          <w:rFonts w:eastAsia="Malgun Gothic" w:cs="v4.2.0"/>
          <w:lang w:eastAsia="zh-CN"/>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w:t>
      </w:r>
      <w:r>
        <w:rPr>
          <w:rFonts w:eastAsia="Malgun Gothic"/>
        </w:rPr>
        <w:t xml:space="preserve">4 applies </w:t>
      </w:r>
      <w:r>
        <w:rPr>
          <w:rFonts w:eastAsia="Malgun Gothic" w:cs="v4.2.0"/>
          <w:lang w:eastAsia="zh-CN"/>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5807" w:rsidRDefault="00782B27" w:rsidP="00782B27">
            <w:pPr>
              <w:pStyle w:val="TAC"/>
              <w:rPr>
                <w:b/>
              </w:rPr>
            </w:pP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7B26D25F" w14:textId="77777777" w:rsidTr="00867D3A">
        <w:trPr>
          <w:trHeight w:val="70"/>
        </w:trPr>
        <w:tc>
          <w:tcPr>
            <w:tcW w:w="9241" w:type="dxa"/>
            <w:gridSpan w:val="2"/>
            <w:shd w:val="clear" w:color="auto" w:fill="auto"/>
          </w:tcPr>
          <w:p w14:paraId="44331977" w14:textId="77777777" w:rsidR="00480208" w:rsidRPr="009C5807" w:rsidRDefault="00480208" w:rsidP="00480208">
            <w:pPr>
              <w:pStyle w:val="TAN"/>
            </w:pPr>
            <w:r w:rsidRPr="009C5807">
              <w:t>NOTE 1:</w:t>
            </w:r>
            <w:r>
              <w:tab/>
            </w:r>
            <w:r w:rsidRPr="009C5807">
              <w:t>DRX or non DRX requirements apply according to the conditions described in clause 3.6.1</w:t>
            </w:r>
          </w:p>
          <w:p w14:paraId="7764B71B" w14:textId="77777777" w:rsidR="00480208" w:rsidRDefault="00480208" w:rsidP="00480208">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24201A6A" w:rsidR="009C05CF" w:rsidRPr="009C5807" w:rsidRDefault="00480208" w:rsidP="00480208">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the measurement gap associated with the target frequency layer to be measured if concurrent measurement </w:t>
            </w:r>
            <w:r>
              <w:rPr>
                <w:lang w:eastAsia="zh-CN"/>
              </w:rPr>
              <w:t>GAPs</w:t>
            </w:r>
            <w:r>
              <w:t xml:space="preserve">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5BB0CC17" w14:textId="77777777" w:rsidR="00480208" w:rsidRDefault="00480208" w:rsidP="00480208">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288490CC" w:rsidR="009C05CF" w:rsidRPr="009C5807" w:rsidRDefault="00480208" w:rsidP="00480208">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the measurement gap associated with the target frequency layer to be measured if concurrent measurement </w:t>
            </w:r>
            <w:r>
              <w:rPr>
                <w:lang w:eastAsia="zh-CN"/>
              </w:rPr>
              <w:t>GAPs</w:t>
            </w:r>
            <w:r>
              <w:t xml:space="preserve">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lang w:eastAsia="zh-CN"/>
              </w:rPr>
            </w:pPr>
            <w:r w:rsidRPr="006F5580">
              <w:rPr>
                <w:lang w:eastAsia="sv-SE"/>
              </w:rPr>
              <w:t>ma</w:t>
            </w:r>
            <w:r w:rsidRPr="006F5580">
              <w:rPr>
                <w:lang w:eastAsia="zh-CN"/>
              </w:rPr>
              <w:t>x</w:t>
            </w:r>
            <w:r w:rsidRPr="006F5580">
              <w:rPr>
                <w:lang w:eastAsia="sv-SE"/>
              </w:rPr>
              <w:t>(200ms, ceil(</w:t>
            </w:r>
            <w:r w:rsidRPr="006F5580">
              <w:rPr>
                <w:lang w:eastAsia="zh-CN"/>
              </w:rPr>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lang w:eastAsia="zh-CN"/>
              </w:rPr>
              <w:t>er</w:t>
            </w:r>
          </w:p>
        </w:tc>
      </w:tr>
      <w:tr w:rsidR="006F5580" w:rsidRPr="006F5580"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lang w:eastAsia="zh-C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6F5580" w:rsidRDefault="006F5580" w:rsidP="009C05CF">
            <w:pPr>
              <w:pStyle w:val="TAC"/>
              <w:rPr>
                <w:vertAlign w:val="subscript"/>
                <w:lang w:eastAsia="zh-CN"/>
              </w:rPr>
            </w:pPr>
            <w:r w:rsidRPr="006F5580">
              <w:rPr>
                <w:lang w:eastAsia="sv-SE"/>
              </w:rPr>
              <w:t>ceil(</w:t>
            </w:r>
            <w:r w:rsidRPr="006F5580">
              <w:rPr>
                <w:lang w:eastAsia="zh-CN"/>
              </w:rPr>
              <w:t>7 x M2</w:t>
            </w:r>
            <w:r w:rsidRPr="006F5580">
              <w:rPr>
                <w:vertAlign w:val="superscript"/>
              </w:rPr>
              <w:t xml:space="preserve"> NOTE3</w:t>
            </w:r>
            <w:r w:rsidRPr="006F5580">
              <w:rPr>
                <w:lang w:eastAsia="sv-SE"/>
              </w:rPr>
              <w:t>) x DRX cycle x CSSF</w:t>
            </w:r>
            <w:r w:rsidRPr="006F5580">
              <w:rPr>
                <w:vertAlign w:val="subscript"/>
                <w:lang w:eastAsia="sv-SE"/>
              </w:rPr>
              <w:t>int</w:t>
            </w:r>
            <w:r w:rsidRPr="006F5580">
              <w:rPr>
                <w:vertAlign w:val="subscript"/>
                <w:lang w:eastAsia="zh-CN"/>
              </w:rPr>
              <w:t>er</w:t>
            </w:r>
          </w:p>
        </w:tc>
      </w:tr>
      <w:tr w:rsidR="006F5580" w:rsidRPr="006F5580"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6F5580" w:rsidRDefault="006F5580" w:rsidP="009C05CF">
            <w:pPr>
              <w:pStyle w:val="TAC"/>
              <w:rPr>
                <w:vertAlign w:val="subscript"/>
                <w:lang w:eastAsia="zh-CN"/>
              </w:rPr>
            </w:pPr>
            <w:r w:rsidRPr="006F5580">
              <w:rPr>
                <w:bCs/>
                <w:lang w:eastAsia="zh-CN"/>
              </w:rPr>
              <w:t xml:space="preserve">4 </w:t>
            </w:r>
            <w:r w:rsidRPr="006F5580">
              <w:rPr>
                <w:lang w:eastAsia="zh-CN"/>
              </w:rPr>
              <w:t>x M2</w:t>
            </w:r>
            <w:r w:rsidRPr="006F5580">
              <w:rPr>
                <w:vertAlign w:val="superscript"/>
              </w:rPr>
              <w:t xml:space="preserve"> NOTE3</w:t>
            </w:r>
            <w:r w:rsidRPr="006F5580">
              <w:rPr>
                <w:lang w:eastAsia="sv-SE"/>
              </w:rPr>
              <w:t xml:space="preserve"> x DRX cycle x CSSF</w:t>
            </w:r>
            <w:r w:rsidRPr="006F5580">
              <w:rPr>
                <w:vertAlign w:val="subscript"/>
                <w:lang w:eastAsia="sv-SE"/>
              </w:rPr>
              <w:t>int</w:t>
            </w:r>
            <w:r w:rsidRPr="006F5580">
              <w:rPr>
                <w:vertAlign w:val="subscript"/>
                <w:lang w:eastAsia="zh-CN"/>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lang w:eastAsia="zh-CN"/>
              </w:rPr>
            </w:pPr>
            <w:r w:rsidRPr="006F5580">
              <w:rPr>
                <w:rFonts w:eastAsia="DengXian"/>
                <w:lang w:eastAsia="zh-CN"/>
              </w:rPr>
              <w:t>NOTE 3:</w:t>
            </w:r>
            <w:r w:rsidR="009C05CF" w:rsidRPr="006F5580">
              <w:tab/>
            </w:r>
            <w:r w:rsidRPr="006F5580">
              <w:rPr>
                <w:snapToGrid w:val="0"/>
                <w:lang w:eastAsia="zh-CN"/>
              </w:rPr>
              <w:t xml:space="preserve">M2 = 1.5 if SMTC periodicity &gt; </w:t>
            </w:r>
            <w:r w:rsidRPr="006F5580">
              <w:rPr>
                <w:rFonts w:eastAsia="DengXian"/>
                <w:snapToGrid w:val="0"/>
                <w:lang w:eastAsia="zh-CN"/>
              </w:rPr>
              <w:t>4</w:t>
            </w:r>
            <w:r w:rsidRPr="006F5580">
              <w:rPr>
                <w:snapToGrid w:val="0"/>
                <w:lang w:eastAsia="zh-CN"/>
              </w:rPr>
              <w:t>0 ms</w:t>
            </w:r>
            <w:r w:rsidRPr="006F5580">
              <w:rPr>
                <w:rFonts w:eastAsia="DengXian"/>
                <w:snapToGrid w:val="0"/>
                <w:lang w:eastAsia="zh-CN"/>
              </w:rPr>
              <w:t>,</w:t>
            </w:r>
            <w:r w:rsidRPr="006F5580">
              <w:rPr>
                <w:snapToGrid w:val="0"/>
                <w:lang w:eastAsia="zh-CN"/>
              </w:rPr>
              <w:t xml:space="preserve"> otherwise M2=1</w:t>
            </w:r>
          </w:p>
        </w:tc>
      </w:tr>
    </w:tbl>
    <w:p w14:paraId="0F1D9572" w14:textId="4F61FD90" w:rsidR="006F5580" w:rsidRDefault="006F5580" w:rsidP="006F5580">
      <w:pPr>
        <w:rPr>
          <w:rFonts w:eastAsia="Malgun Gothic"/>
        </w:rPr>
      </w:pPr>
    </w:p>
    <w:p w14:paraId="5A0091D1" w14:textId="77777777" w:rsidR="002A250D" w:rsidRPr="00912B47" w:rsidRDefault="002A250D" w:rsidP="002A250D">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6B6DA4C8" w14:textId="77777777" w:rsidTr="00BD518E">
        <w:tc>
          <w:tcPr>
            <w:tcW w:w="2122" w:type="dxa"/>
            <w:shd w:val="clear" w:color="auto" w:fill="auto"/>
          </w:tcPr>
          <w:p w14:paraId="62E6DE3C"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4DE87F6F" w14:textId="77777777" w:rsidR="002A250D" w:rsidRPr="009C5807" w:rsidRDefault="002A250D" w:rsidP="002A250D">
            <w:pPr>
              <w:pStyle w:val="TAH"/>
            </w:pPr>
            <w:r w:rsidRPr="009C5807">
              <w:t>T</w:t>
            </w:r>
            <w:r w:rsidRPr="009C5807">
              <w:rPr>
                <w:vertAlign w:val="subscript"/>
              </w:rPr>
              <w:t xml:space="preserve"> SSB_measurement_period_inter</w:t>
            </w:r>
          </w:p>
        </w:tc>
      </w:tr>
      <w:tr w:rsidR="002A250D" w:rsidRPr="009C5807" w14:paraId="32A68680" w14:textId="77777777" w:rsidTr="00BD518E">
        <w:tc>
          <w:tcPr>
            <w:tcW w:w="2122" w:type="dxa"/>
            <w:shd w:val="clear" w:color="auto" w:fill="auto"/>
          </w:tcPr>
          <w:p w14:paraId="6857763A" w14:textId="77777777" w:rsidR="002A250D" w:rsidRPr="009C5807" w:rsidRDefault="002A250D" w:rsidP="00BD518E">
            <w:pPr>
              <w:pStyle w:val="TAC"/>
            </w:pPr>
            <w:r w:rsidRPr="009C5807">
              <w:t>No DRX</w:t>
            </w:r>
          </w:p>
        </w:tc>
        <w:tc>
          <w:tcPr>
            <w:tcW w:w="7119" w:type="dxa"/>
            <w:shd w:val="clear" w:color="auto" w:fill="auto"/>
          </w:tcPr>
          <w:p w14:paraId="7E5F8CB9" w14:textId="77777777" w:rsidR="002A250D" w:rsidRPr="009C5807" w:rsidRDefault="002A250D" w:rsidP="00BD518E">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7960D64C" w14:textId="77777777" w:rsidTr="00BD518E">
        <w:tc>
          <w:tcPr>
            <w:tcW w:w="2122" w:type="dxa"/>
            <w:shd w:val="clear" w:color="auto" w:fill="auto"/>
          </w:tcPr>
          <w:p w14:paraId="3982A88E"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4891112" w14:textId="77777777" w:rsidR="002A250D" w:rsidRPr="009C5807" w:rsidRDefault="002A250D" w:rsidP="00BD518E">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15E890C4" w14:textId="77777777" w:rsidTr="00BD518E">
        <w:tc>
          <w:tcPr>
            <w:tcW w:w="2122" w:type="dxa"/>
            <w:shd w:val="clear" w:color="auto" w:fill="auto"/>
          </w:tcPr>
          <w:p w14:paraId="130A1DFE" w14:textId="77777777" w:rsidR="002A250D" w:rsidRPr="009C5807" w:rsidRDefault="002A250D" w:rsidP="00BD518E">
            <w:pPr>
              <w:pStyle w:val="TAC"/>
              <w:rPr>
                <w:b/>
              </w:rPr>
            </w:pPr>
            <w:r w:rsidRPr="009C5807">
              <w:t>DRX cycle &gt; 320ms</w:t>
            </w:r>
          </w:p>
        </w:tc>
        <w:tc>
          <w:tcPr>
            <w:tcW w:w="7119" w:type="dxa"/>
            <w:shd w:val="clear" w:color="auto" w:fill="auto"/>
          </w:tcPr>
          <w:p w14:paraId="062D60D5"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0F370DAF" w14:textId="77777777" w:rsidTr="00BD518E">
        <w:trPr>
          <w:trHeight w:val="70"/>
        </w:trPr>
        <w:tc>
          <w:tcPr>
            <w:tcW w:w="9241" w:type="dxa"/>
            <w:gridSpan w:val="2"/>
            <w:shd w:val="clear" w:color="auto" w:fill="auto"/>
          </w:tcPr>
          <w:p w14:paraId="79B5DEDD" w14:textId="77777777" w:rsidR="00480208" w:rsidRPr="009C5807" w:rsidRDefault="00480208" w:rsidP="00480208">
            <w:pPr>
              <w:pStyle w:val="TAN"/>
            </w:pPr>
            <w:r w:rsidRPr="009C5807">
              <w:t>NOTE 1:</w:t>
            </w:r>
            <w:r>
              <w:tab/>
            </w:r>
            <w:r w:rsidRPr="009C5807">
              <w:t>DRX or non DRX requirements apply according to the conditions described in clause 3.6.1</w:t>
            </w:r>
            <w:r>
              <w:t>.</w:t>
            </w:r>
          </w:p>
          <w:p w14:paraId="5133C922" w14:textId="77777777" w:rsidR="00480208" w:rsidRDefault="00480208" w:rsidP="00480208">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D92AE57" w14:textId="63F8D954" w:rsidR="002A250D" w:rsidRPr="009C5807" w:rsidRDefault="00480208" w:rsidP="00480208">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the measurement gap associated with the target frequency layer to be measured if concurrent measurement </w:t>
            </w:r>
            <w:r>
              <w:rPr>
                <w:lang w:eastAsia="zh-CN"/>
              </w:rPr>
              <w:t>GAPs</w:t>
            </w:r>
            <w:r>
              <w:t xml:space="preserve"> are configured.</w:t>
            </w:r>
          </w:p>
        </w:tc>
      </w:tr>
    </w:tbl>
    <w:p w14:paraId="4E14B064" w14:textId="77777777" w:rsidR="002A250D" w:rsidRPr="00BB2069" w:rsidRDefault="002A250D" w:rsidP="002A250D">
      <w:pPr>
        <w:rPr>
          <w:rFonts w:eastAsia="Malgun Gothic"/>
        </w:rPr>
      </w:pPr>
    </w:p>
    <w:p w14:paraId="15DEBC68" w14:textId="77777777" w:rsidR="00B93F0C" w:rsidRDefault="00B93F0C" w:rsidP="00B93F0C">
      <w:pPr>
        <w:pStyle w:val="TH"/>
        <w:rPr>
          <w:lang w:eastAsia="zh-CN"/>
        </w:rPr>
      </w:pPr>
      <w:r>
        <w:t xml:space="preserve">Table </w:t>
      </w:r>
      <w:r w:rsidRPr="009C5807">
        <w:t>9.3.5-</w:t>
      </w:r>
      <w:r>
        <w:t xml:space="preserve">5: Measurement period for inter-frequency measurements with gaps when </w:t>
      </w:r>
      <w:r w:rsidRPr="00484F1D">
        <w:rPr>
          <w:rFonts w:eastAsia="Malgun Gothic"/>
          <w:i/>
          <w:iCs/>
        </w:rPr>
        <w:t>highSpeedMeasFlagFR2-r17</w:t>
      </w:r>
      <w:r>
        <w:rPr>
          <w:rFonts w:eastAsia="Malgun Gothic"/>
          <w:i/>
          <w:iCs/>
        </w:rPr>
        <w:t xml:space="preserve"> </w:t>
      </w:r>
      <w:r>
        <w:t>is configured (FR2-1)</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93F0C" w14:paraId="399ABD74"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1CEEA73E" w14:textId="77777777" w:rsidR="00B93F0C" w:rsidRDefault="00B93F0C" w:rsidP="000718B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A92B79D" w14:textId="77777777" w:rsidR="00B93F0C" w:rsidRDefault="00B93F0C" w:rsidP="000718B7">
            <w:pPr>
              <w:pStyle w:val="TAH"/>
            </w:pPr>
            <w:r w:rsidRPr="009C5807">
              <w:t>T</w:t>
            </w:r>
            <w:r w:rsidRPr="009C5807">
              <w:rPr>
                <w:vertAlign w:val="subscript"/>
              </w:rPr>
              <w:t xml:space="preserve"> SSB_measurement_period_inter</w:t>
            </w:r>
          </w:p>
        </w:tc>
      </w:tr>
      <w:tr w:rsidR="00B93F0C" w14:paraId="709354A7"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0062E68F" w14:textId="77777777" w:rsidR="00B93F0C" w:rsidRDefault="00B93F0C" w:rsidP="000718B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33A023" w14:textId="77777777" w:rsidR="00B93F0C" w:rsidRPr="00676D5E" w:rsidRDefault="00B93F0C" w:rsidP="000718B7">
            <w:pPr>
              <w:pStyle w:val="TAC"/>
            </w:pPr>
            <w:r>
              <w:t>max(400ms, ceil(M1</w:t>
            </w:r>
            <w:r>
              <w:rPr>
                <w:vertAlign w:val="superscript"/>
              </w:rPr>
              <w:t xml:space="preserve">Note 3  </w:t>
            </w:r>
            <w:r>
              <w:rPr>
                <w:lang w:eastAsia="zh-CN"/>
              </w:rPr>
              <w:t>x K</w:t>
            </w:r>
            <w:r>
              <w:rPr>
                <w:vertAlign w:val="subscript"/>
                <w:lang w:eastAsia="zh-CN"/>
              </w:rPr>
              <w:t>gap</w:t>
            </w:r>
            <w:r>
              <w:t xml:space="preserve"> ) x max(MGRP, SMTC period)) x CSSF</w:t>
            </w:r>
            <w:r>
              <w:rPr>
                <w:vertAlign w:val="subscript"/>
              </w:rPr>
              <w:t>inter</w:t>
            </w:r>
          </w:p>
        </w:tc>
      </w:tr>
      <w:tr w:rsidR="00B93F0C" w14:paraId="5BE20D4A"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5F236F25" w14:textId="77777777" w:rsidR="00B93F0C" w:rsidRDefault="00B93F0C" w:rsidP="000718B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6D6BCE9B" w14:textId="77777777" w:rsidR="00B93F0C" w:rsidRDefault="00B93F0C" w:rsidP="000718B7">
            <w:pPr>
              <w:pStyle w:val="TAC"/>
            </w:pPr>
            <w:r>
              <w:t>max(400ms, ceil(M1</w:t>
            </w:r>
            <w:r>
              <w:rPr>
                <w:vertAlign w:val="superscript"/>
              </w:rPr>
              <w:t xml:space="preserve">Note 3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inter</w:t>
            </w:r>
          </w:p>
        </w:tc>
      </w:tr>
      <w:tr w:rsidR="00B93F0C" w14:paraId="70A56D70"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0A24A8D4" w14:textId="77777777" w:rsidR="00B93F0C" w:rsidRDefault="00B93F0C" w:rsidP="000718B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B6D716E" w14:textId="77777777" w:rsidR="00B93F0C" w:rsidRDefault="00B93F0C" w:rsidP="000718B7">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inter</w:t>
            </w:r>
          </w:p>
        </w:tc>
      </w:tr>
      <w:tr w:rsidR="00B93F0C" w14:paraId="1DE3CE66"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156451C8" w14:textId="77777777" w:rsidR="00B93F0C" w:rsidRDefault="00B93F0C" w:rsidP="000718B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4A2354E" w14:textId="77777777" w:rsidR="00B93F0C" w:rsidRDefault="00B93F0C" w:rsidP="000718B7">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inter</w:t>
            </w:r>
          </w:p>
        </w:tc>
      </w:tr>
      <w:tr w:rsidR="00B93F0C" w14:paraId="7F307660" w14:textId="77777777" w:rsidTr="000718B7">
        <w:tc>
          <w:tcPr>
            <w:tcW w:w="9241" w:type="dxa"/>
            <w:gridSpan w:val="2"/>
            <w:tcBorders>
              <w:top w:val="single" w:sz="4" w:space="0" w:color="auto"/>
              <w:left w:val="single" w:sz="4" w:space="0" w:color="auto"/>
              <w:bottom w:val="single" w:sz="4" w:space="0" w:color="auto"/>
              <w:right w:val="single" w:sz="4" w:space="0" w:color="auto"/>
            </w:tcBorders>
            <w:hideMark/>
          </w:tcPr>
          <w:p w14:paraId="3BEFFD70" w14:textId="77777777" w:rsidR="00480208" w:rsidRPr="009C5807" w:rsidRDefault="00480208" w:rsidP="00480208">
            <w:pPr>
              <w:pStyle w:val="TAN"/>
            </w:pPr>
            <w:r w:rsidRPr="009C5807">
              <w:t>NOTE 1:</w:t>
            </w:r>
            <w:r>
              <w:tab/>
            </w:r>
            <w:r w:rsidRPr="009C5807">
              <w:t>DRX or non DRX requirements apply according to the conditions described in clause 3.6.1</w:t>
            </w:r>
          </w:p>
          <w:p w14:paraId="00DA72CE" w14:textId="379FF8FF" w:rsidR="00480208" w:rsidRPr="00320CAB" w:rsidRDefault="00480208" w:rsidP="00480208">
            <w:pPr>
              <w:pStyle w:val="TAN"/>
            </w:pPr>
            <w:r>
              <w:t>NOTE 2:</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the measurement gap associated with the target frequency layer to be measured if concurrent measurement </w:t>
            </w:r>
            <w:r>
              <w:rPr>
                <w:lang w:eastAsia="zh-CN"/>
              </w:rPr>
              <w:t>GAPs</w:t>
            </w:r>
            <w:r>
              <w:t xml:space="preserve"> are configured.</w:t>
            </w:r>
          </w:p>
          <w:p w14:paraId="0243D434" w14:textId="5772F664" w:rsidR="00B93F0C" w:rsidRDefault="00480208" w:rsidP="00480208">
            <w:pPr>
              <w:pStyle w:val="TAN"/>
            </w:pPr>
            <w:r w:rsidRPr="00320CAB">
              <w:t xml:space="preserve">NOTE </w:t>
            </w:r>
            <w:r>
              <w:t>3</w:t>
            </w:r>
            <w:r w:rsidRPr="00320CAB">
              <w:t>:</w:t>
            </w:r>
            <w:r w:rsidRPr="00320CAB">
              <w:tab/>
              <w:t>For UE supporting power class 6</w:t>
            </w:r>
            <w:r>
              <w:t xml:space="preserve"> and </w:t>
            </w:r>
            <w:r>
              <w:rPr>
                <w:rFonts w:eastAsia="Malgun Gothic" w:cs="v4.2.0"/>
                <w:lang w:eastAsia="zh-CN"/>
              </w:rPr>
              <w:t>[</w:t>
            </w:r>
            <w:r w:rsidRPr="00402361">
              <w:rPr>
                <w:rFonts w:eastAsia="Malgun Gothic"/>
                <w:i/>
                <w:iCs/>
              </w:rPr>
              <w:t>measurementEnhancementCAInterFreqFR2-r18</w:t>
            </w:r>
            <w:r>
              <w:rPr>
                <w:rFonts w:eastAsia="Malgun Gothic" w:cs="v4.2.0"/>
                <w:lang w:eastAsia="zh-CN"/>
              </w:rPr>
              <w:t>]</w:t>
            </w:r>
            <w:r w:rsidRPr="00320CAB">
              <w:t>,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tc>
      </w:tr>
    </w:tbl>
    <w:p w14:paraId="7D49519A" w14:textId="00CC8E6A" w:rsidR="002A250D" w:rsidRDefault="002A250D" w:rsidP="006F5580">
      <w:pPr>
        <w:rPr>
          <w:rFonts w:eastAsia="Malgun Gothic"/>
        </w:rPr>
      </w:pPr>
    </w:p>
    <w:p w14:paraId="1A41101C" w14:textId="761380FA" w:rsidR="00565C8A" w:rsidRPr="009C5807" w:rsidRDefault="00967CF8" w:rsidP="00967CF8">
      <w:pPr>
        <w:pStyle w:val="Heading4"/>
      </w:pPr>
      <w:bookmarkStart w:id="63" w:name="_Toc5952711"/>
      <w:r w:rsidRPr="009C5807">
        <w:t>9.3.5.1</w:t>
      </w:r>
      <w:r w:rsidR="00565C8A" w:rsidRPr="009C5807">
        <w:tab/>
        <w:t>Void</w:t>
      </w:r>
      <w:bookmarkEnd w:id="63"/>
    </w:p>
    <w:p w14:paraId="4D13BC3E" w14:textId="441BDEBC" w:rsidR="00565C8A" w:rsidRPr="009C5807" w:rsidRDefault="00967CF8" w:rsidP="00967CF8">
      <w:pPr>
        <w:pStyle w:val="Heading4"/>
      </w:pPr>
      <w:bookmarkStart w:id="64" w:name="_Toc5952712"/>
      <w:r w:rsidRPr="009C5807">
        <w:t>9.3.5.2</w:t>
      </w:r>
      <w:r w:rsidR="00565C8A" w:rsidRPr="009C5807">
        <w:tab/>
        <w:t>Void</w:t>
      </w:r>
      <w:bookmarkEnd w:id="64"/>
    </w:p>
    <w:p w14:paraId="09296799" w14:textId="07196444" w:rsidR="00565C8A" w:rsidRPr="009C5807" w:rsidRDefault="00967CF8" w:rsidP="00967CF8">
      <w:pPr>
        <w:pStyle w:val="Heading4"/>
      </w:pPr>
      <w:bookmarkStart w:id="65" w:name="_Toc5952713"/>
      <w:r w:rsidRPr="009C5807">
        <w:t>9.3.5.3</w:t>
      </w:r>
      <w:r w:rsidR="00565C8A" w:rsidRPr="009C5807">
        <w:tab/>
        <w:t>Void</w:t>
      </w:r>
      <w:bookmarkEnd w:id="65"/>
    </w:p>
    <w:bookmarkEnd w:id="59"/>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6"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66"/>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67" w:name="_Hlk45207065"/>
      <w:bookmarkStart w:id="68" w:name="_Toc520237532"/>
      <w:bookmarkEnd w:id="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6B205536" w14:textId="0D7055BA" w:rsidR="00973BCB" w:rsidRDefault="00F8644F" w:rsidP="006C2D35">
      <w:pPr>
        <w:rPr>
          <w:lang w:eastAsia="zh-CN"/>
        </w:rPr>
      </w:pPr>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eastAsia="zh-CN"/>
        </w:rPr>
        <w:t>deriveSSB-IndexFromCellInter-r17</w:t>
      </w:r>
      <w:r w:rsidRPr="00174BAF">
        <w:rPr>
          <w:rFonts w:eastAsia="SimSun"/>
          <w:lang w:val="en-US" w:eastAsia="zh-CN"/>
        </w:rPr>
        <w:t xml:space="preserve"> is configured for the FR1 and FR2-1 target frequency layers and and UE supporting </w:t>
      </w:r>
      <w:r w:rsidRPr="008C5BFA">
        <w:rPr>
          <w:rFonts w:eastAsia="SimSun"/>
          <w:i/>
          <w:iCs/>
          <w:lang w:val="en-US" w:eastAsia="zh-CN"/>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rPr>
          <w:lang w:eastAsia="zh-CN"/>
        </w:rPr>
        <w:t>. The UE shall be able to identify a new detectable inter frequency SS block of an already detected cell within</w:t>
      </w:r>
      <w:r w:rsidRPr="00174BAF">
        <w:t xml:space="preserve"> T</w:t>
      </w:r>
      <w:r w:rsidRPr="00174BAF">
        <w:rPr>
          <w:vertAlign w:val="subscript"/>
        </w:rPr>
        <w:t>identify_inter_without_index</w:t>
      </w:r>
      <w:r w:rsidRPr="00174BAF">
        <w:rPr>
          <w:lang w:eastAsia="zh-CN"/>
        </w:rPr>
        <w:t>.</w:t>
      </w:r>
    </w:p>
    <w:p w14:paraId="4A532BC2" w14:textId="2D179076" w:rsidR="000013F0" w:rsidRDefault="000013F0">
      <w:pPr>
        <w:pStyle w:val="B10"/>
      </w:pPr>
      <w:r>
        <w:t>-</w:t>
      </w:r>
      <w:r>
        <w:tab/>
        <w:t xml:space="preserve">For inter-frequency SSB based measurements without measurement gaps in active BWP, </w:t>
      </w:r>
      <w:r>
        <w:rPr>
          <w:lang w:eastAsia="zh-CN"/>
        </w:rPr>
        <w:t>i</w:t>
      </w:r>
      <w:r w:rsidRPr="00174BAF">
        <w:rPr>
          <w:lang w:eastAsia="zh-CN"/>
        </w:rPr>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2E5E8042" w:rsidR="009718F0" w:rsidRPr="009C5807" w:rsidRDefault="00F92B34" w:rsidP="009718F0">
      <w:pPr>
        <w:pStyle w:val="B10"/>
      </w:pPr>
      <w:r w:rsidRPr="009C5807">
        <w:rPr>
          <w:lang w:val="en-US"/>
        </w:rPr>
        <w:tab/>
      </w:r>
      <w:r w:rsidRPr="009C5807">
        <w:t>T</w:t>
      </w:r>
      <w:r w:rsidRPr="009C5807">
        <w:rPr>
          <w:vertAlign w:val="subscript"/>
        </w:rPr>
        <w:t>PSS/SSS_sync_inter</w:t>
      </w:r>
      <w:r w:rsidRPr="009C5807">
        <w:t xml:space="preserve">: it is the time period used in PSS/SSS detection </w:t>
      </w:r>
    </w:p>
    <w:p w14:paraId="20AD9219" w14:textId="77777777" w:rsidR="00F92B34" w:rsidRDefault="00F92B34" w:rsidP="00F92B34">
      <w:pPr>
        <w:pStyle w:val="B20"/>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UE supports interFrequencyMeas-Nogap-r16</w:t>
      </w:r>
      <w:r>
        <w:rPr>
          <w:rFonts w:hint="eastAsia"/>
          <w:lang w:val="en-US" w:eastAsia="zh-CN"/>
        </w:rPr>
        <w:t xml:space="preserve">, </w:t>
      </w:r>
      <w:r>
        <w:t xml:space="preserve"> T</w:t>
      </w:r>
      <w:r>
        <w:rPr>
          <w:vertAlign w:val="subscript"/>
        </w:rPr>
        <w:t>PSS/SSS_sync_inter</w:t>
      </w:r>
      <w:r>
        <w:rPr>
          <w:lang w:eastAsia="zh-TW"/>
        </w:rPr>
        <w:t xml:space="preserve"> is</w:t>
      </w:r>
      <w:r>
        <w:rPr>
          <w:rFonts w:hint="eastAsia"/>
          <w:lang w:val="en-US" w:eastAsia="zh-CN"/>
        </w:rPr>
        <w:t xml:space="preserve"> </w:t>
      </w:r>
      <w:r>
        <w:t>given in table 9.3.9.1-1 and table 9.3.9.1-2.</w:t>
      </w:r>
    </w:p>
    <w:p w14:paraId="3DCA9D14" w14:textId="7A6B290F" w:rsidR="00F92B34" w:rsidRDefault="00F92B34" w:rsidP="00F92B34">
      <w:pPr>
        <w:pStyle w:val="B20"/>
      </w:pPr>
      <w:r>
        <w:t>-</w:t>
      </w:r>
      <w:r>
        <w:tab/>
        <w:t>For UE indicating [nogap-nointerurption], T</w:t>
      </w:r>
      <w:r>
        <w:rPr>
          <w:vertAlign w:val="subscript"/>
        </w:rPr>
        <w:t>PSS/SSS_sync_inter</w:t>
      </w:r>
      <w:r>
        <w:rPr>
          <w:lang w:eastAsia="zh-TW"/>
        </w:rPr>
        <w:t xml:space="preserve"> is given in Table </w:t>
      </w:r>
      <w:r>
        <w:t xml:space="preserve">9.3.9.1-1 </w:t>
      </w:r>
      <w:r>
        <w:rPr>
          <w:lang w:val="en-US" w:eastAsia="zh-CN"/>
        </w:rPr>
        <w:t>for FR1 and</w:t>
      </w:r>
      <w:r>
        <w:rPr>
          <w:lang w:val="en-US" w:eastAsia="zh-TW"/>
        </w:rPr>
        <w:t xml:space="preserve"> </w:t>
      </w:r>
      <w:r>
        <w:t xml:space="preserve">Table 9.3.9.1-2 </w:t>
      </w:r>
      <w:r>
        <w:rPr>
          <w:lang w:val="en-US" w:eastAsia="zh-CN"/>
        </w:rPr>
        <w:t>for FR2</w:t>
      </w:r>
    </w:p>
    <w:p w14:paraId="3BF77E1A" w14:textId="20F8D37F" w:rsidR="00F92B34" w:rsidRDefault="00F92B34" w:rsidP="00F92B34">
      <w:pPr>
        <w:pStyle w:val="B20"/>
      </w:pPr>
      <w:r>
        <w:rPr>
          <w:lang w:val="en-US" w:eastAsia="zh-CN"/>
        </w:rPr>
        <w:t>-</w:t>
      </w:r>
      <w:r>
        <w:rPr>
          <w:lang w:val="en-US" w:eastAsia="zh-CN"/>
        </w:rPr>
        <w:tab/>
        <w:t xml:space="preserve">For UE </w:t>
      </w:r>
      <w:r>
        <w:rPr>
          <w:lang w:eastAsia="zh-CN"/>
        </w:rPr>
        <w:t>indicat</w:t>
      </w:r>
      <w:r>
        <w:rPr>
          <w:lang w:val="en-US" w:eastAsia="zh-CN"/>
        </w:rPr>
        <w:t xml:space="preserve">ing [nogap-interruption], </w:t>
      </w:r>
      <w:r>
        <w:t>T</w:t>
      </w:r>
      <w:r>
        <w:rPr>
          <w:vertAlign w:val="subscript"/>
        </w:rPr>
        <w:t>PSS/SSS_sync_inter</w:t>
      </w:r>
      <w:r>
        <w:rPr>
          <w:lang w:eastAsia="zh-TW"/>
        </w:rPr>
        <w:t xml:space="preserve"> is given in Table 9.3.9.1-</w:t>
      </w:r>
      <w:r>
        <w:rPr>
          <w:lang w:val="en-US" w:eastAsia="zh-CN"/>
        </w:rPr>
        <w:t xml:space="preserve">1a for FR1 and </w:t>
      </w:r>
      <w:r>
        <w:rPr>
          <w:lang w:eastAsia="zh-TW"/>
        </w:rPr>
        <w:t>Table 9.3.9.1-</w:t>
      </w:r>
      <w:r>
        <w:rPr>
          <w:lang w:val="en-US" w:eastAsia="zh-CN"/>
        </w:rPr>
        <w:t>2a for FR2.</w:t>
      </w:r>
    </w:p>
    <w:p w14:paraId="63C734BF" w14:textId="33D1B990" w:rsidR="009718F0" w:rsidRDefault="00F92B34" w:rsidP="009718F0">
      <w:pPr>
        <w:pStyle w:val="B10"/>
      </w:pPr>
      <w:r>
        <w:t>-</w:t>
      </w:r>
      <w:r>
        <w:tab/>
      </w:r>
      <w:r w:rsidRPr="009C5807">
        <w:t>T</w:t>
      </w:r>
      <w:r w:rsidRPr="009C5807">
        <w:rPr>
          <w:vertAlign w:val="subscript"/>
        </w:rPr>
        <w:t>SSB_time_index_inter</w:t>
      </w:r>
      <w:r w:rsidRPr="009C5807">
        <w:t xml:space="preserve">: it is the time period used to acquire the index of the SSB being measured </w:t>
      </w:r>
    </w:p>
    <w:p w14:paraId="0E93FCA6" w14:textId="77777777" w:rsidR="00F92B34" w:rsidRDefault="00F92B34" w:rsidP="00F92B34">
      <w:pPr>
        <w:pStyle w:val="B20"/>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UE supports interFrequencyMeas-Nogap-r16</w:t>
      </w:r>
      <w:r>
        <w:rPr>
          <w:rFonts w:hint="eastAsia"/>
          <w:lang w:val="en-US" w:eastAsia="zh-CN"/>
        </w:rPr>
        <w:t xml:space="preserve">, </w:t>
      </w:r>
      <w:r>
        <w:rPr>
          <w:rFonts w:hint="eastAsia"/>
        </w:rPr>
        <w:t xml:space="preserve"> T</w:t>
      </w:r>
      <w:r>
        <w:rPr>
          <w:rFonts w:hint="eastAsia"/>
          <w:vertAlign w:val="subscript"/>
        </w:rPr>
        <w:t>SSB_time_index_inter</w:t>
      </w:r>
      <w:r>
        <w:rPr>
          <w:rFonts w:hint="eastAsia"/>
          <w:lang w:eastAsia="zh-TW"/>
        </w:rPr>
        <w:t xml:space="preserve"> is</w:t>
      </w:r>
      <w:r>
        <w:rPr>
          <w:rFonts w:hint="eastAsia"/>
          <w:lang w:val="en-US" w:eastAsia="zh-CN"/>
        </w:rPr>
        <w:t xml:space="preserve"> </w:t>
      </w:r>
      <w:r>
        <w:rPr>
          <w:rFonts w:hint="eastAsia"/>
        </w:rPr>
        <w:t>given in table 9.3.9.1-3 and table 9.3.9.1-4.</w:t>
      </w:r>
    </w:p>
    <w:p w14:paraId="5E50264C" w14:textId="77777777" w:rsidR="00F92B34" w:rsidRDefault="00F92B34" w:rsidP="00F92B34">
      <w:pPr>
        <w:pStyle w:val="B20"/>
      </w:pPr>
      <w:r>
        <w:t>-</w:t>
      </w:r>
      <w:r>
        <w:tab/>
        <w:t>For UE indicating [nogap-nointerurption], T</w:t>
      </w:r>
      <w:r>
        <w:rPr>
          <w:vertAlign w:val="subscript"/>
        </w:rPr>
        <w:t>SSB_time_index_inter</w:t>
      </w:r>
      <w:r>
        <w:t xml:space="preserve"> </w:t>
      </w:r>
      <w:r>
        <w:rPr>
          <w:lang w:eastAsia="zh-TW"/>
        </w:rPr>
        <w:t xml:space="preserve">is given in Table </w:t>
      </w:r>
      <w:r>
        <w:t xml:space="preserve">9.3.9.1-3 </w:t>
      </w:r>
      <w:r>
        <w:rPr>
          <w:lang w:val="en-US" w:eastAsia="zh-CN"/>
        </w:rPr>
        <w:t>for FR1 and</w:t>
      </w:r>
      <w:r>
        <w:rPr>
          <w:lang w:eastAsia="zh-TW"/>
        </w:rPr>
        <w:t xml:space="preserve"> Table</w:t>
      </w:r>
      <w:r>
        <w:t xml:space="preserve"> 9.3.9.1-4 </w:t>
      </w:r>
      <w:r>
        <w:rPr>
          <w:lang w:val="en-US" w:eastAsia="zh-CN"/>
        </w:rPr>
        <w:t>for FR2</w:t>
      </w:r>
    </w:p>
    <w:p w14:paraId="068A9C1F" w14:textId="43DA2214" w:rsidR="00F92B34" w:rsidRPr="009C5807" w:rsidRDefault="00F92B34" w:rsidP="00F92B34">
      <w:pPr>
        <w:pStyle w:val="B20"/>
      </w:pPr>
      <w:r>
        <w:rPr>
          <w:lang w:val="en-US" w:eastAsia="zh-CN"/>
        </w:rPr>
        <w:t>-</w:t>
      </w:r>
      <w:r>
        <w:rPr>
          <w:lang w:val="en-US" w:eastAsia="zh-CN"/>
        </w:rPr>
        <w:tab/>
        <w:t xml:space="preserve">For UE </w:t>
      </w:r>
      <w:r>
        <w:rPr>
          <w:lang w:eastAsia="zh-CN"/>
        </w:rPr>
        <w:t>indicat</w:t>
      </w:r>
      <w:r>
        <w:rPr>
          <w:lang w:val="en-US" w:eastAsia="zh-CN"/>
        </w:rPr>
        <w:t xml:space="preserve">ing [nogap-interruption], </w:t>
      </w:r>
      <w:r>
        <w:t>T</w:t>
      </w:r>
      <w:r>
        <w:rPr>
          <w:vertAlign w:val="subscript"/>
        </w:rPr>
        <w:t>SSB_time_index_inter</w:t>
      </w:r>
      <w:r>
        <w:t xml:space="preserve"> </w:t>
      </w:r>
      <w:r>
        <w:rPr>
          <w:lang w:eastAsia="zh-TW"/>
        </w:rPr>
        <w:t>is given in Table 9.3.9.1-</w:t>
      </w:r>
      <w:r>
        <w:rPr>
          <w:lang w:val="en-US" w:eastAsia="zh-CN"/>
        </w:rPr>
        <w:t xml:space="preserve">3a for FR1 and </w:t>
      </w:r>
      <w:r>
        <w:rPr>
          <w:lang w:eastAsia="zh-TW"/>
        </w:rPr>
        <w:t>Table 9.3.9.1-</w:t>
      </w:r>
      <w:r>
        <w:rPr>
          <w:lang w:val="en-US" w:eastAsia="zh-CN"/>
        </w:rPr>
        <w:t>4a for FR2.</w:t>
      </w:r>
    </w:p>
    <w:p w14:paraId="79C347F6" w14:textId="20BF672A" w:rsidR="00F92B34" w:rsidRDefault="00F92B34" w:rsidP="00F92B34">
      <w:pPr>
        <w:pStyle w:val="B10"/>
        <w:rPr>
          <w:rFonts w:eastAsia="Malgun Gothic"/>
        </w:rPr>
      </w:pPr>
      <w:r>
        <w:rPr>
          <w:rFonts w:eastAsia="Malgun Gothic"/>
        </w:rPr>
        <w:t>-</w:t>
      </w: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xml:space="preserve">: equal to a measurement period of SSB based measurement </w:t>
      </w:r>
    </w:p>
    <w:p w14:paraId="28B5E0F6" w14:textId="23201481" w:rsidR="00AE5ACB" w:rsidRDefault="00F92B34" w:rsidP="00F92B34">
      <w:pPr>
        <w:pStyle w:val="B20"/>
        <w:rPr>
          <w:rFonts w:eastAsia="Malgun Gothic"/>
        </w:rPr>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UE supports interFrequencyMeas-Nogap-r16</w:t>
      </w:r>
      <w:r>
        <w:rPr>
          <w:rFonts w:hint="eastAsia"/>
          <w:lang w:val="en-US" w:eastAsia="zh-CN"/>
        </w:rPr>
        <w:t xml:space="preserve">, </w:t>
      </w:r>
      <w:r>
        <w:rPr>
          <w:rFonts w:hint="eastAsia"/>
        </w:rPr>
        <w:t xml:space="preserve"> T</w:t>
      </w:r>
      <w:r>
        <w:t xml:space="preserve"> </w:t>
      </w:r>
      <w:r>
        <w:rPr>
          <w:vertAlign w:val="subscript"/>
        </w:rPr>
        <w:t>SSB_measurement_period_inter</w:t>
      </w:r>
      <w:r>
        <w:rPr>
          <w:rFonts w:hint="eastAsia"/>
          <w:lang w:eastAsia="zh-TW"/>
        </w:rPr>
        <w:t xml:space="preserve"> is</w:t>
      </w:r>
      <w:r>
        <w:rPr>
          <w:rFonts w:hint="eastAsia"/>
          <w:lang w:val="en-US" w:eastAsia="zh-CN"/>
        </w:rPr>
        <w:t xml:space="preserve"> </w:t>
      </w:r>
      <w:r w:rsidRPr="00174BAF">
        <w:rPr>
          <w:rFonts w:eastAsia="Malgun Gothic"/>
        </w:rPr>
        <w:t>given in table 9.3.9.2-1, table 9.3.9.2-2</w:t>
      </w:r>
      <w:r>
        <w:rPr>
          <w:rFonts w:eastAsia="Malgun Gothic"/>
        </w:rPr>
        <w:t>,</w:t>
      </w:r>
      <w:r w:rsidRPr="00174BAF">
        <w:rPr>
          <w:rFonts w:eastAsia="Malgun Gothic"/>
        </w:rPr>
        <w:t xml:space="preserve">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r>
        <w:rPr>
          <w:rFonts w:eastAsia="Malgun Gothic"/>
        </w:rPr>
        <w:t xml:space="preserve">, and </w:t>
      </w:r>
      <w:r>
        <w:rPr>
          <w:rFonts w:eastAsia="Malgun Gothic" w:cs="v4.2.0"/>
          <w:lang w:eastAsia="zh-CN"/>
        </w:rPr>
        <w:t xml:space="preserve">table 9.3.9.2-4 when </w:t>
      </w:r>
      <w:r>
        <w:rPr>
          <w:i/>
          <w:iCs/>
        </w:rPr>
        <w:t>highSpeedMeasFlagFR2-r17</w:t>
      </w:r>
      <w:r>
        <w:rPr>
          <w:rFonts w:eastAsia="Malgun Gothic" w:cs="v4.2.0"/>
          <w:lang w:eastAsia="zh-CN"/>
        </w:rPr>
        <w:t xml:space="preserve"> is configured and UE supports [</w:t>
      </w:r>
      <w:r w:rsidRPr="00402361">
        <w:rPr>
          <w:rFonts w:eastAsia="Malgun Gothic"/>
          <w:i/>
          <w:iCs/>
        </w:rPr>
        <w:t>measurementEnhancementCAInterFreqFR2-r18</w:t>
      </w:r>
      <w:r>
        <w:rPr>
          <w:rFonts w:eastAsia="Malgun Gothic" w:cs="v4.2.0"/>
          <w:lang w:eastAsia="zh-CN"/>
        </w:rPr>
        <w:t>]</w:t>
      </w:r>
      <w:r w:rsidRPr="00174BAF">
        <w:rPr>
          <w:rFonts w:eastAsia="Malgun Gothic"/>
        </w:rPr>
        <w:t>.</w:t>
      </w:r>
    </w:p>
    <w:p w14:paraId="5903DC3F" w14:textId="77777777" w:rsidR="00F92B34" w:rsidRDefault="00F92B34" w:rsidP="00F92B34">
      <w:pPr>
        <w:pStyle w:val="B20"/>
      </w:pPr>
      <w:r>
        <w:t>-</w:t>
      </w:r>
      <w:r>
        <w:tab/>
        <w:t xml:space="preserve">For UE indicating [nogap-nointerurption], </w:t>
      </w:r>
      <w:r>
        <w:rPr>
          <w:rFonts w:eastAsia="Malgun Gothic"/>
        </w:rPr>
        <w:t>T</w:t>
      </w:r>
      <w:r>
        <w:rPr>
          <w:rFonts w:eastAsia="Malgun Gothic"/>
          <w:vertAlign w:val="subscript"/>
        </w:rPr>
        <w:t xml:space="preserve"> SSB_measurement_period_inter</w:t>
      </w:r>
      <w:r>
        <w:rPr>
          <w:lang w:eastAsia="zh-TW"/>
        </w:rPr>
        <w:t xml:space="preserve"> is given in Table </w:t>
      </w:r>
      <w:r>
        <w:t xml:space="preserve">9.3.9.2-1 </w:t>
      </w:r>
      <w:r>
        <w:rPr>
          <w:lang w:val="en-US" w:eastAsia="zh-CN"/>
        </w:rPr>
        <w:t xml:space="preserve">for FR1, </w:t>
      </w:r>
      <w:r>
        <w:t xml:space="preserve">table </w:t>
      </w:r>
      <w:r>
        <w:rPr>
          <w:rFonts w:eastAsia="Malgun Gothic"/>
        </w:rPr>
        <w:t xml:space="preserve">9.3.9.2-2 </w:t>
      </w:r>
      <w:r>
        <w:rPr>
          <w:lang w:val="en-US" w:eastAsia="zh-CN"/>
        </w:rPr>
        <w:t xml:space="preserve">for FR2, and </w:t>
      </w:r>
      <w:r>
        <w:rPr>
          <w:rFonts w:eastAsia="Malgun Gothic"/>
        </w:rPr>
        <w:t xml:space="preserve">table 9.3.9.2-3 when </w:t>
      </w:r>
      <w:r>
        <w:rPr>
          <w:rFonts w:eastAsia="Malgun Gothic"/>
          <w:i/>
          <w:iCs/>
        </w:rPr>
        <w:t>highSpeedMeasInterFreq-r17</w:t>
      </w:r>
      <w:r>
        <w:rPr>
          <w:rFonts w:eastAsia="Malgun Gothic"/>
        </w:rPr>
        <w:t xml:space="preserve"> is configured and UE supports measurementEnhancementInterFreq-r17.</w:t>
      </w:r>
    </w:p>
    <w:p w14:paraId="29FFE513" w14:textId="04254EA2" w:rsidR="00F92B34" w:rsidRDefault="00F92B34" w:rsidP="00F92B34">
      <w:pPr>
        <w:pStyle w:val="B20"/>
        <w:rPr>
          <w:rFonts w:eastAsia="Malgun Gothic"/>
        </w:rPr>
      </w:pPr>
      <w:r>
        <w:rPr>
          <w:lang w:val="en-US" w:eastAsia="zh-CN"/>
        </w:rPr>
        <w:t>-</w:t>
      </w:r>
      <w:r>
        <w:rPr>
          <w:lang w:val="en-US" w:eastAsia="zh-CN"/>
        </w:rPr>
        <w:tab/>
        <w:t xml:space="preserve">For UE </w:t>
      </w:r>
      <w:r>
        <w:rPr>
          <w:lang w:eastAsia="zh-CN"/>
        </w:rPr>
        <w:t>indicat</w:t>
      </w:r>
      <w:r>
        <w:rPr>
          <w:lang w:val="en-US" w:eastAsia="zh-CN"/>
        </w:rPr>
        <w:t xml:space="preserve">ing [nogap-interruption], </w:t>
      </w:r>
      <w:r>
        <w:rPr>
          <w:rFonts w:eastAsia="Malgun Gothic"/>
        </w:rPr>
        <w:t>T</w:t>
      </w:r>
      <w:r>
        <w:rPr>
          <w:rFonts w:eastAsia="Malgun Gothic"/>
          <w:vertAlign w:val="subscript"/>
        </w:rPr>
        <w:t xml:space="preserve"> SSB_measurement_period_inter</w:t>
      </w:r>
      <w:r>
        <w:rPr>
          <w:lang w:eastAsia="zh-TW"/>
        </w:rPr>
        <w:t xml:space="preserve"> is given in Table </w:t>
      </w:r>
      <w:r>
        <w:rPr>
          <w:rFonts w:eastAsia="Malgun Gothic"/>
        </w:rPr>
        <w:t>9.3.9.2-1a</w:t>
      </w:r>
      <w:r>
        <w:rPr>
          <w:lang w:val="en-US" w:eastAsia="zh-CN"/>
        </w:rPr>
        <w:t xml:space="preserve"> for FR1 and </w:t>
      </w:r>
      <w:r>
        <w:rPr>
          <w:lang w:eastAsia="zh-TW"/>
        </w:rPr>
        <w:t xml:space="preserve">table </w:t>
      </w:r>
      <w:r>
        <w:rPr>
          <w:rFonts w:eastAsia="Malgun Gothic"/>
        </w:rPr>
        <w:t>9.3.9.2-2a</w:t>
      </w:r>
      <w:r>
        <w:rPr>
          <w:lang w:val="en-US" w:eastAsia="zh-CN"/>
        </w:rPr>
        <w:t xml:space="preserve"> for FR2, and </w:t>
      </w:r>
      <w:r>
        <w:rPr>
          <w:rFonts w:eastAsia="Malgun Gothic"/>
        </w:rPr>
        <w:t xml:space="preserve">table 9.3.9.2-3b when </w:t>
      </w:r>
      <w:r>
        <w:rPr>
          <w:rFonts w:eastAsia="Malgun Gothic"/>
          <w:i/>
          <w:iCs/>
        </w:rPr>
        <w:t>highSpeedMeasInterFreq-r17</w:t>
      </w:r>
      <w:r>
        <w:rPr>
          <w:rFonts w:eastAsia="Malgun Gothic"/>
        </w:rPr>
        <w:t xml:space="preserve"> is configured and UE supports measurementEnhancementInterFreq-r17.</w:t>
      </w:r>
    </w:p>
    <w:p w14:paraId="044C3EDB" w14:textId="77777777" w:rsidR="00AE5ACB" w:rsidRDefault="00AE5ACB" w:rsidP="00F92B34">
      <w:pPr>
        <w:pStyle w:val="B10"/>
        <w:rPr>
          <w:rFonts w:eastAsia="PMingLiU"/>
          <w:lang w:eastAsia="zh-TW"/>
        </w:rPr>
      </w:pPr>
      <w:r w:rsidRPr="00320CAB">
        <w:t>-</w:t>
      </w:r>
      <w:r w:rsidRPr="00320CAB">
        <w:tab/>
        <w:t>For UE supporting power class 6</w:t>
      </w:r>
      <w:r>
        <w:t xml:space="preserve"> and </w:t>
      </w:r>
      <w:r>
        <w:rPr>
          <w:rFonts w:eastAsia="Malgun Gothic" w:cs="v4.2.0"/>
          <w:lang w:eastAsia="zh-CN"/>
        </w:rPr>
        <w:t>[</w:t>
      </w:r>
      <w:r w:rsidRPr="00402361">
        <w:rPr>
          <w:rFonts w:eastAsia="Malgun Gothic"/>
          <w:i/>
          <w:iCs/>
        </w:rPr>
        <w:t>measurementEnhancementCAInterFreqFR2-r18</w:t>
      </w:r>
      <w:r>
        <w:rPr>
          <w:rFonts w:eastAsia="Malgun Gothic" w:cs="v4.2.0"/>
          <w:lang w:eastAsia="zh-CN"/>
        </w:rPr>
        <w:t>]</w:t>
      </w:r>
      <w:r w:rsidRPr="00320CAB">
        <w:t xml:space="preserve"> with </w:t>
      </w:r>
      <w:r>
        <w:rPr>
          <w:i/>
          <w:iCs/>
        </w:rPr>
        <w:t>highSpeedMeasFlagFR2-r17</w:t>
      </w:r>
      <w:r>
        <w:rPr>
          <w:rFonts w:eastAsia="Malgun Gothic" w:cs="v4.2.0"/>
          <w:lang w:eastAsia="zh-CN"/>
        </w:rPr>
        <w:t xml:space="preserve"> </w:t>
      </w:r>
      <w:r w:rsidRPr="00320CAB">
        <w:t>configured</w:t>
      </w:r>
      <w:r w:rsidRPr="00320CAB">
        <w:rPr>
          <w:rFonts w:eastAsia="PMingLiU"/>
          <w:lang w:eastAsia="zh-TW"/>
        </w:rPr>
        <w:t xml:space="preserve">, if SMTC &lt;= 40ms, </w:t>
      </w:r>
      <w:r w:rsidRPr="00DD2133">
        <w:rPr>
          <w:rFonts w:eastAsia="Malgun Gothic"/>
        </w:rPr>
        <w:t>T</w:t>
      </w:r>
      <w:r w:rsidRPr="00DD2133">
        <w:rPr>
          <w:rFonts w:eastAsia="Malgun Gothic"/>
          <w:vertAlign w:val="subscript"/>
        </w:rPr>
        <w:t>SSB_measurement_period_inter</w:t>
      </w:r>
      <w:r w:rsidRPr="00320CAB">
        <w:rPr>
          <w:rFonts w:eastAsia="PMingLiU"/>
          <w:lang w:eastAsia="zh-TW"/>
        </w:rPr>
        <w:t xml:space="preserve"> is given in Table </w:t>
      </w:r>
      <w:r>
        <w:rPr>
          <w:rFonts w:eastAsia="Malgun Gothic" w:cs="v4.2.0"/>
          <w:lang w:eastAsia="zh-CN"/>
        </w:rPr>
        <w:t>9.3.9.2-x</w:t>
      </w:r>
      <w:r w:rsidRPr="00320CAB">
        <w:rPr>
          <w:rFonts w:eastAsia="PMingLiU"/>
          <w:lang w:eastAsia="zh-TW"/>
        </w:rPr>
        <w:t xml:space="preserve">; otherwise, </w:t>
      </w:r>
      <w:r w:rsidRPr="00DD2133">
        <w:rPr>
          <w:rFonts w:eastAsia="Malgun Gothic"/>
        </w:rPr>
        <w:t>T</w:t>
      </w:r>
      <w:r w:rsidRPr="00DD2133">
        <w:rPr>
          <w:rFonts w:eastAsia="Malgun Gothic"/>
          <w:vertAlign w:val="subscript"/>
        </w:rPr>
        <w:t>SSB_measurement_period_inter</w:t>
      </w:r>
      <w:r w:rsidRPr="00320CAB">
        <w:rPr>
          <w:rFonts w:eastAsia="PMingLiU"/>
          <w:lang w:eastAsia="zh-TW"/>
        </w:rPr>
        <w:t xml:space="preserve"> is given in </w:t>
      </w:r>
      <w:r w:rsidRPr="00420FDC">
        <w:rPr>
          <w:rFonts w:eastAsia="PMingLiU"/>
          <w:lang w:eastAsia="zh-TW"/>
        </w:rPr>
        <w:t xml:space="preserve">Table </w:t>
      </w:r>
      <w:r w:rsidRPr="00174BAF">
        <w:rPr>
          <w:rFonts w:eastAsia="Malgun Gothic"/>
        </w:rPr>
        <w:t>9.3.9.2-2</w:t>
      </w:r>
      <w:r w:rsidRPr="00320CAB">
        <w:rPr>
          <w:rFonts w:eastAsia="PMingLiU"/>
          <w:lang w:eastAsia="zh-TW"/>
        </w:rPr>
        <w:t>.</w:t>
      </w:r>
    </w:p>
    <w:p w14:paraId="57E514DA" w14:textId="44E488DB" w:rsidR="009718F0" w:rsidRDefault="0002165C" w:rsidP="00AE5ACB">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t>GAP</w:t>
      </w:r>
      <w:r w:rsidRPr="009C5807">
        <w:t xml:space="preserve">, i.e. when </w:t>
      </w:r>
      <w:r w:rsidRPr="009C5807">
        <w:rPr>
          <w:rFonts w:hint="eastAsia"/>
          <w:lang w:eastAsia="zh-CN"/>
        </w:rPr>
        <w:t>interfrequency</w:t>
      </w:r>
      <w:r w:rsidRPr="009C5807">
        <w:t xml:space="preserve"> SMTC is fully non overlapping or partially overlapping with </w:t>
      </w:r>
      <w:r>
        <w:t>GAP</w:t>
      </w:r>
      <w:r w:rsidRPr="009C5807">
        <w:t>s.</w:t>
      </w:r>
    </w:p>
    <w:p w14:paraId="45E51DF3" w14:textId="7203F54F" w:rsidR="00F92B34" w:rsidRDefault="00F92B34" w:rsidP="00F92B34">
      <w:pPr>
        <w:pStyle w:val="B20"/>
      </w:pPr>
      <w:r w:rsidRPr="00F92B34">
        <w:t>-</w:t>
      </w:r>
      <w:r w:rsidRPr="00F92B34">
        <w:tab/>
        <w:t>when inter-frequency SMTC is fully non overlapping or partially overlapping with measurement gaps for UE indicating [nogap-nointerruption] or</w:t>
      </w:r>
    </w:p>
    <w:p w14:paraId="1130FE80" w14:textId="054868B2" w:rsidR="00F92B34" w:rsidRDefault="00F92B34" w:rsidP="00F92B34">
      <w:pPr>
        <w:pStyle w:val="B20"/>
      </w:pPr>
      <w:r>
        <w:t>-</w:t>
      </w:r>
      <w:r>
        <w:tab/>
        <w:t>when inter-frequency SMTC is fully non overlapping with measurement gaps for UE indicating [no gap with interruption],</w:t>
      </w:r>
    </w:p>
    <w:p w14:paraId="2F4580F6" w14:textId="18711B56" w:rsidR="00973BCB" w:rsidRDefault="00973BCB" w:rsidP="00973BCB">
      <w:r>
        <w:t>For inter-frequency SSB based measurements without measurement gaps in active BWP</w:t>
      </w:r>
    </w:p>
    <w:p w14:paraId="3565AF04" w14:textId="77777777" w:rsidR="00973BCB" w:rsidRPr="00174BAF" w:rsidRDefault="00973BCB" w:rsidP="00A0078F">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4AD3B17E" w14:textId="18F7FA9B" w:rsidR="009718F0" w:rsidRPr="009C5807" w:rsidRDefault="00973BCB" w:rsidP="00973BCB">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1C4D43B2" w14:textId="77777777" w:rsidR="00973BCB" w:rsidRDefault="00973BCB" w:rsidP="00A0078F">
      <w:pPr>
        <w:pStyle w:val="B10"/>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5B2ABBC9" w14:textId="117C93B4" w:rsidR="00973BCB" w:rsidRDefault="00F92B34" w:rsidP="00F30519">
      <w:pPr>
        <w:rPr>
          <w:lang w:eastAsia="zh-CN"/>
        </w:rPr>
      </w:pPr>
      <w:r>
        <w:rPr>
          <w:lang w:eastAsia="zh-CN"/>
        </w:rPr>
        <w:t xml:space="preserve">If </w:t>
      </w:r>
      <w:r w:rsidRPr="00323399">
        <w:rPr>
          <w:lang w:eastAsia="zh-CN"/>
        </w:rPr>
        <w:t xml:space="preserve">the UE indicates ‘nogap-noncsg’ via </w:t>
      </w:r>
      <w:r w:rsidRPr="00323399">
        <w:rPr>
          <w:i/>
          <w:lang w:eastAsia="zh-CN"/>
        </w:rPr>
        <w:t>NeedForGapNCSG-InfoNR</w:t>
      </w:r>
      <w:r w:rsidRPr="00323399">
        <w:rPr>
          <w:lang w:eastAsia="zh-CN"/>
        </w:rPr>
        <w:t xml:space="preserve"> for the inter-frequency measurement</w:t>
      </w:r>
      <w:r>
        <w:rPr>
          <w:lang w:eastAsia="zh-CN"/>
        </w:rPr>
        <w:t xml:space="preserve"> or the UE indicates either [</w:t>
      </w:r>
      <w:r>
        <w:rPr>
          <w:i/>
          <w:iCs/>
          <w:lang w:eastAsia="zh-CN"/>
        </w:rPr>
        <w:t>nogap-intrruption</w:t>
      </w:r>
      <w:r>
        <w:rPr>
          <w:lang w:eastAsia="zh-CN"/>
        </w:rPr>
        <w:t>] or [nogap-nointerruption] via [</w:t>
      </w:r>
      <w:r>
        <w:rPr>
          <w:i/>
          <w:iCs/>
          <w:lang w:val="en-US" w:eastAsia="zh-CN"/>
        </w:rPr>
        <w:t>NeedForGap-InfoNR-R18]</w:t>
      </w:r>
      <w:r>
        <w:rPr>
          <w:lang w:eastAsia="zh-CN"/>
        </w:rPr>
        <w:t>,</w:t>
      </w:r>
    </w:p>
    <w:p w14:paraId="1172F53D" w14:textId="77777777" w:rsidR="00973BCB" w:rsidRPr="00FC20A1" w:rsidRDefault="00973BCB" w:rsidP="00973BCB">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0236CD7A" w14:textId="77777777" w:rsidR="00973BCB" w:rsidRPr="00FC20A1" w:rsidRDefault="00973BCB" w:rsidP="00973BCB">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208FDAF" w14:textId="77777777" w:rsidR="00F30519" w:rsidRDefault="000013F0" w:rsidP="005D1C8B">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p>
    <w:p w14:paraId="0E2FB7E0" w14:textId="0AF755B4" w:rsidR="00782B27" w:rsidRPr="0084207A" w:rsidRDefault="00F30519" w:rsidP="00F30519">
      <w:r>
        <w:t xml:space="preserve">When UE supports </w:t>
      </w:r>
      <w:r>
        <w:rPr>
          <w:i/>
          <w:iCs/>
        </w:rPr>
        <w:t>concurrentMeasGap-r17</w:t>
      </w:r>
      <w:r>
        <w:t xml:space="preserve"> </w:t>
      </w:r>
      <w:r w:rsidR="00843236">
        <w:t xml:space="preserve">or </w:t>
      </w:r>
      <w:r w:rsidR="00843236" w:rsidRPr="00170F34">
        <w:rPr>
          <w:i/>
        </w:rPr>
        <w:t>musim-GapPreference-r17</w:t>
      </w:r>
      <w:r w:rsidR="00843236">
        <w:t xml:space="preserve"> or both </w:t>
      </w:r>
      <w:r w:rsidR="00843236" w:rsidRPr="0084207A">
        <w:t xml:space="preserve">concurrent measurement </w:t>
      </w:r>
      <w:r w:rsidR="00843236">
        <w:t>GAP</w:t>
      </w:r>
      <w:r w:rsidR="00843236" w:rsidRPr="0084207A">
        <w:t xml:space="preserve"> </w:t>
      </w:r>
      <w:r w:rsidR="00843236">
        <w:t>and</w:t>
      </w:r>
      <w:r w:rsidR="00843236" w:rsidRPr="00170F34">
        <w:t xml:space="preserve"> </w:t>
      </w:r>
      <w:r w:rsidR="00843236" w:rsidRPr="00170F34">
        <w:rPr>
          <w:i/>
        </w:rPr>
        <w:t>musim-GapPreference-r17</w:t>
      </w:r>
      <w:r w:rsidR="00843236">
        <w:t xml:space="preserve"> </w:t>
      </w:r>
      <w:r>
        <w:t xml:space="preserve">and </w:t>
      </w:r>
      <w:r w:rsidR="00602336">
        <w:t xml:space="preserve">the UE </w:t>
      </w:r>
      <w:r>
        <w:t xml:space="preserve">is configured with concurrent </w:t>
      </w:r>
      <w:r>
        <w:rPr>
          <w:lang w:eastAsia="zh-CN"/>
        </w:rPr>
        <w:t>measurement GAPs</w:t>
      </w:r>
      <w:r w:rsidR="00602336">
        <w:t xml:space="preserve"> </w:t>
      </w:r>
      <w:r w:rsidR="00602336">
        <w:rPr>
          <w:lang w:eastAsia="zh-CN"/>
        </w:rPr>
        <w:t xml:space="preserve">or periodic MUSIM gaps or both </w:t>
      </w:r>
      <w:r w:rsidR="00602336" w:rsidRPr="008B40E7">
        <w:t xml:space="preserve">concurrent gaps </w:t>
      </w:r>
      <w:r w:rsidR="00602336">
        <w:rPr>
          <w:lang w:eastAsia="zh-CN"/>
        </w:rPr>
        <w:t>and periodic MUSIM gaps</w:t>
      </w:r>
      <w:r w:rsidR="00602336">
        <w:t>,</w:t>
      </w:r>
    </w:p>
    <w:p w14:paraId="57ADCC4A" w14:textId="4D9F8DCA" w:rsidR="00782B27" w:rsidRPr="000078D2" w:rsidRDefault="00F30519" w:rsidP="005D1C8B">
      <w:pPr>
        <w:rPr>
          <w:u w:val="single"/>
          <w:lang w:eastAsia="zh-CN"/>
        </w:rPr>
      </w:pPr>
      <w:r>
        <w:t>K</w:t>
      </w:r>
      <w:r>
        <w:rPr>
          <w:vertAlign w:val="subscript"/>
        </w:rPr>
        <w:t>p</w:t>
      </w:r>
      <w:r>
        <w:t xml:space="preserve"> is a scaling factor for </w:t>
      </w:r>
      <w:r>
        <w:rPr>
          <w:lang w:eastAsia="zh-CN"/>
        </w:rPr>
        <w:t>an SSB frequency layer to be measured without GAP.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248FC4E0" w14:textId="68BF109F" w:rsidR="00AD6777" w:rsidRPr="00312D83" w:rsidRDefault="00F30519" w:rsidP="00AD6777">
      <w:pPr>
        <w:pStyle w:val="B20"/>
        <w:rPr>
          <w:lang w:eastAsia="zh-CN"/>
        </w:rPr>
      </w:pPr>
      <w:r>
        <w:rPr>
          <w:lang w:eastAsia="zh-CN"/>
        </w:rPr>
        <w:tab/>
        <w:t>For a window W of duration max(</w:t>
      </w:r>
      <w:r>
        <w:t>SMTC period</w:t>
      </w:r>
      <w:r>
        <w:rPr>
          <w:vertAlign w:val="subscript"/>
          <w:lang w:eastAsia="zh-CN"/>
        </w:rPr>
        <w:t xml:space="preserve">,  </w:t>
      </w:r>
      <w:r>
        <w:rPr>
          <w:lang w:eastAsia="zh-CN"/>
        </w:rPr>
        <w:t>xRP_max), where xRP</w:t>
      </w:r>
      <w:r w:rsidR="00195F6B">
        <w:rPr>
          <w:lang w:eastAsia="zh-CN"/>
        </w:rPr>
        <w:t>_</w:t>
      </w:r>
      <w:r>
        <w:rPr>
          <w:lang w:eastAsia="zh-CN"/>
        </w:rPr>
        <w:t>max is the maximum xRP across all configured per-UE GAPs</w:t>
      </w:r>
      <w:r w:rsidR="00FF5955">
        <w:rPr>
          <w:lang w:eastAsia="zh-CN"/>
        </w:rPr>
        <w:t>, periodic MUSIM gaps,</w:t>
      </w:r>
      <w:r>
        <w:rPr>
          <w:lang w:eastAsia="zh-CN"/>
        </w:rPr>
        <w:t xml:space="preserve"> and per-FR GAPs within the same FR as the SSB frequency layer, and starting at the beginning of any SMTC occasion:</w:t>
      </w:r>
    </w:p>
    <w:p w14:paraId="3A8084D7" w14:textId="04ED82C6" w:rsidR="00AD6777" w:rsidRPr="00312D83" w:rsidRDefault="00F30519" w:rsidP="00AD6777">
      <w:pPr>
        <w:pStyle w:val="B30"/>
        <w:rPr>
          <w:lang w:eastAsia="zh-CN"/>
        </w:rPr>
      </w:pPr>
      <w:r>
        <w:rPr>
          <w:lang w:eastAsia="zh-CN"/>
        </w:rPr>
        <w:tab/>
        <w:t>N</w:t>
      </w:r>
      <w:r>
        <w:rPr>
          <w:vertAlign w:val="subscript"/>
          <w:lang w:eastAsia="zh-CN"/>
        </w:rPr>
        <w:t>total</w:t>
      </w:r>
      <w:r>
        <w:rPr>
          <w:lang w:eastAsia="zh-CN"/>
        </w:rPr>
        <w:t xml:space="preserve"> is the total number of SMTC occasions within the window, including those overlapped with GAP </w:t>
      </w:r>
      <w:r w:rsidR="00FF5955">
        <w:rPr>
          <w:lang w:eastAsia="zh-CN"/>
        </w:rPr>
        <w:t xml:space="preserve">and MUSIM gap </w:t>
      </w:r>
      <w:r>
        <w:rPr>
          <w:lang w:eastAsia="zh-CN"/>
        </w:rPr>
        <w:t>occasions within the window, and</w:t>
      </w:r>
    </w:p>
    <w:p w14:paraId="6F75002C" w14:textId="7AE7673E" w:rsidR="00AD6777" w:rsidRDefault="00F30519" w:rsidP="00AD6777">
      <w:pPr>
        <w:pStyle w:val="B30"/>
        <w:rPr>
          <w:lang w:eastAsia="zh-CN"/>
        </w:rPr>
      </w:pPr>
      <w:r>
        <w:rPr>
          <w:lang w:eastAsia="zh-CN"/>
        </w:rPr>
        <w:tab/>
        <w:t>N</w:t>
      </w:r>
      <w:r>
        <w:rPr>
          <w:vertAlign w:val="subscript"/>
          <w:lang w:eastAsia="zh-CN"/>
        </w:rPr>
        <w:t>available</w:t>
      </w:r>
      <w:r>
        <w:rPr>
          <w:lang w:eastAsia="zh-CN"/>
        </w:rPr>
        <w:t xml:space="preserve"> is the number of SMTC occasions that are not overlapped with any non-dropped GAP </w:t>
      </w:r>
      <w:r w:rsidR="00FF5955">
        <w:rPr>
          <w:lang w:eastAsia="zh-CN"/>
        </w:rPr>
        <w:t xml:space="preserve">or non-dropped MUSIM gap </w:t>
      </w:r>
      <w:r>
        <w:rPr>
          <w:lang w:eastAsia="zh-CN"/>
        </w:rPr>
        <w:t>occasion</w:t>
      </w:r>
      <w:r w:rsidR="00FF5955">
        <w:rPr>
          <w:lang w:eastAsia="zh-CN"/>
        </w:rPr>
        <w:t>s</w:t>
      </w:r>
      <w:r>
        <w:rPr>
          <w:lang w:eastAsia="zh-CN"/>
        </w:rPr>
        <w:t xml:space="preserve"> within the window W, after accounting for GAP </w:t>
      </w:r>
      <w:r w:rsidR="00FF5955">
        <w:rPr>
          <w:lang w:eastAsia="zh-CN"/>
        </w:rPr>
        <w:t xml:space="preserve">and MUSIM gap </w:t>
      </w:r>
      <w:r>
        <w:rPr>
          <w:lang w:eastAsia="zh-CN"/>
        </w:rPr>
        <w:t xml:space="preserve">collisions by applying the </w:t>
      </w:r>
      <w:r w:rsidR="00C954EF">
        <w:rPr>
          <w:lang w:eastAsia="zh-CN"/>
        </w:rPr>
        <w:t xml:space="preserve">collision rules for the measurement GAP and MUSIM gap in section 9.1.8.3 and </w:t>
      </w:r>
      <w:r w:rsidR="00C954EF">
        <w:t>9.1.10.x3, respectively.</w:t>
      </w:r>
    </w:p>
    <w:p w14:paraId="1B775D94" w14:textId="71EE738F" w:rsidR="00F30519" w:rsidRDefault="00F30519" w:rsidP="00AD6777">
      <w:pPr>
        <w:pStyle w:val="B30"/>
        <w:rPr>
          <w:lang w:eastAsia="zh-CN"/>
        </w:rPr>
      </w:pPr>
      <w:r>
        <w:rPr>
          <w:bCs/>
          <w:lang w:eastAsia="zh-CN"/>
        </w:rPr>
        <w:t>-</w:t>
      </w:r>
      <w:r>
        <w:rPr>
          <w:bCs/>
          <w:lang w:eastAsia="zh-CN"/>
        </w:rPr>
        <w:tab/>
        <w:t>xRP = MGRP when configured GAP is activated Pre-MG or MG, and xRP = VIRP when configured GAP is NCSG.</w:t>
      </w:r>
    </w:p>
    <w:p w14:paraId="7694908A" w14:textId="77777777" w:rsidR="00AD6777" w:rsidRDefault="00AD6777" w:rsidP="00AD6777">
      <w:pPr>
        <w:pStyle w:val="B20"/>
        <w:rPr>
          <w:lang w:eastAsia="zh-CN"/>
        </w:rPr>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rPr>
          <w:lang w:eastAsia="zh-CN"/>
        </w:rPr>
        <w:t>N</w:t>
      </w:r>
      <w:r w:rsidRPr="00312D83">
        <w:rPr>
          <w:vertAlign w:val="subscript"/>
          <w:lang w:eastAsia="zh-CN"/>
        </w:rPr>
        <w:t>available</w:t>
      </w:r>
      <w:r>
        <w:rPr>
          <w:lang w:eastAsia="zh-TW"/>
        </w:rPr>
        <w:t xml:space="preserve"> = 0.</w:t>
      </w:r>
    </w:p>
    <w:p w14:paraId="11855F69" w14:textId="77777777" w:rsidR="00FF5955" w:rsidRDefault="00FF5955" w:rsidP="00FF5955">
      <w:pPr>
        <w:pStyle w:val="B20"/>
        <w:rPr>
          <w:lang w:eastAsia="zh-CN"/>
        </w:rPr>
      </w:pPr>
      <w:r>
        <w:rPr>
          <w:lang w:eastAsia="zh-CN"/>
        </w:rPr>
        <w:tab/>
      </w:r>
      <w:r>
        <w:rPr>
          <w:lang w:eastAsia="zh-TW"/>
        </w:rPr>
        <w:t xml:space="preserve">Requirements in this clause do not apply when </w:t>
      </w:r>
      <w:r>
        <w:rPr>
          <w:lang w:eastAsia="zh-CN"/>
        </w:rPr>
        <w:t>N</w:t>
      </w:r>
      <w:r>
        <w:rPr>
          <w:vertAlign w:val="subscript"/>
          <w:lang w:eastAsia="zh-CN"/>
        </w:rPr>
        <w:t>available</w:t>
      </w:r>
      <w:r>
        <w:rPr>
          <w:lang w:eastAsia="zh-TW"/>
        </w:rPr>
        <w:t xml:space="preserve"> = 0 due to </w:t>
      </w:r>
      <w:r w:rsidRPr="00925E91">
        <w:rPr>
          <w:lang w:eastAsia="zh-TW"/>
        </w:rPr>
        <w:t xml:space="preserve">fully </w:t>
      </w:r>
      <w:r>
        <w:t xml:space="preserve">overlapping </w:t>
      </w:r>
      <w:r>
        <w:rPr>
          <w:lang w:eastAsia="zh-TW"/>
        </w:rPr>
        <w:t xml:space="preserve">between </w:t>
      </w:r>
      <w:r>
        <w:t xml:space="preserve">SMTC </w:t>
      </w:r>
      <w:r>
        <w:rPr>
          <w:lang w:eastAsia="zh-CN"/>
        </w:rPr>
        <w:t xml:space="preserve">occasions </w:t>
      </w:r>
      <w:r>
        <w:t>and</w:t>
      </w:r>
      <w:r w:rsidRPr="00925E91">
        <w:rPr>
          <w:lang w:eastAsia="zh-TW"/>
        </w:rPr>
        <w:t xml:space="preserve"> </w:t>
      </w:r>
      <w:r>
        <w:rPr>
          <w:lang w:eastAsia="zh-TW"/>
        </w:rPr>
        <w:t>MUSIM</w:t>
      </w:r>
      <w:r w:rsidRPr="00925E91">
        <w:rPr>
          <w:lang w:eastAsia="zh-TW"/>
        </w:rPr>
        <w:t xml:space="preserve"> gap</w:t>
      </w:r>
      <w:r>
        <w:rPr>
          <w:lang w:eastAsia="zh-TW"/>
        </w:rPr>
        <w:t xml:space="preserve"> occasions </w:t>
      </w:r>
      <w:r>
        <w:rPr>
          <w:lang w:eastAsia="zh-CN"/>
        </w:rPr>
        <w:t>within the window W.</w:t>
      </w:r>
    </w:p>
    <w:p w14:paraId="44A9E954" w14:textId="77777777" w:rsidR="00FF5955" w:rsidRPr="00206A09" w:rsidRDefault="00FF5955" w:rsidP="00FF5955">
      <w:pPr>
        <w:pStyle w:val="B10"/>
        <w:ind w:hanging="1"/>
        <w:rPr>
          <w:lang w:eastAsia="zh-CN"/>
        </w:rPr>
      </w:pPr>
      <w:r w:rsidRPr="00464E2F">
        <w:rPr>
          <w:rFonts w:hint="eastAsia"/>
          <w:lang w:eastAsia="zh-CN"/>
        </w:rPr>
        <w:t>E</w:t>
      </w:r>
      <w:r w:rsidRPr="00464E2F">
        <w:rPr>
          <w:lang w:eastAsia="zh-CN"/>
        </w:rPr>
        <w:t>ditor Note</w:t>
      </w:r>
      <w:r>
        <w:rPr>
          <w:lang w:eastAsia="zh-CN"/>
        </w:rPr>
        <w:t>:</w:t>
      </w:r>
      <w:r w:rsidRPr="00206A09">
        <w:rPr>
          <w:lang w:eastAsia="zh-CN"/>
        </w:rPr>
        <w:t xml:space="preserve"> FSS for the case </w:t>
      </w:r>
      <w:r w:rsidRPr="00206A09">
        <w:rPr>
          <w:lang w:eastAsia="zh-TW"/>
        </w:rPr>
        <w:t xml:space="preserve">when </w:t>
      </w:r>
      <w:r w:rsidRPr="00206A09">
        <w:rPr>
          <w:lang w:eastAsia="zh-CN"/>
        </w:rPr>
        <w:t>N</w:t>
      </w:r>
      <w:r w:rsidRPr="00206A09">
        <w:rPr>
          <w:vertAlign w:val="subscript"/>
          <w:lang w:eastAsia="zh-CN"/>
        </w:rPr>
        <w:t>available</w:t>
      </w:r>
      <w:r w:rsidRPr="00206A09">
        <w:rPr>
          <w:lang w:eastAsia="zh-TW"/>
        </w:rPr>
        <w:t xml:space="preserve"> = 0 due to fully </w:t>
      </w:r>
      <w:r w:rsidRPr="00206A09">
        <w:t xml:space="preserve">overlapping </w:t>
      </w:r>
      <w:r w:rsidRPr="00206A09">
        <w:rPr>
          <w:lang w:eastAsia="zh-TW"/>
        </w:rPr>
        <w:t xml:space="preserve">between </w:t>
      </w:r>
      <w:r w:rsidRPr="00206A09">
        <w:t xml:space="preserve">SMTC </w:t>
      </w:r>
      <w:r w:rsidRPr="00206A09">
        <w:rPr>
          <w:lang w:eastAsia="zh-CN"/>
        </w:rPr>
        <w:t xml:space="preserve">occasions </w:t>
      </w:r>
      <w:r w:rsidRPr="00206A09">
        <w:t>and</w:t>
      </w:r>
      <w:r w:rsidRPr="00206A09">
        <w:rPr>
          <w:lang w:eastAsia="zh-TW"/>
        </w:rPr>
        <w:t xml:space="preserve"> the union of MUSIM gap and measurement gap occasions </w:t>
      </w:r>
      <w:r w:rsidRPr="00206A09">
        <w:rPr>
          <w:lang w:eastAsia="zh-CN"/>
        </w:rPr>
        <w:t>within the window W.</w:t>
      </w:r>
    </w:p>
    <w:p w14:paraId="649FBC0F" w14:textId="45691F78" w:rsidR="00FF5955" w:rsidRDefault="00FF5955" w:rsidP="00FF5955">
      <w:pPr>
        <w:pStyle w:val="B10"/>
        <w:ind w:hanging="1"/>
      </w:pPr>
      <w:r>
        <w:t>When UE supports [</w:t>
      </w:r>
      <w:r w:rsidRPr="00E146A5">
        <w:rPr>
          <w:bCs/>
          <w:i/>
        </w:rPr>
        <w:t>musim-GapPreference-</w:t>
      </w:r>
      <w:r>
        <w:rPr>
          <w:bCs/>
          <w:i/>
        </w:rPr>
        <w:t>r17</w:t>
      </w:r>
      <w:r w:rsidRPr="007D69E1">
        <w:rPr>
          <w:i/>
          <w:iCs/>
        </w:rPr>
        <w:t xml:space="preserve">] </w:t>
      </w:r>
      <w:r>
        <w:t>and the SMTC occasions of the target frequency layer is fully or partially overlapping with the configured aperiodic MUSIM gap, longer cell identification period for the target frequency layer is expected.</w:t>
      </w:r>
    </w:p>
    <w:p w14:paraId="5548D830" w14:textId="1A709D9A" w:rsidR="00601D41" w:rsidRPr="00697D90" w:rsidRDefault="00F30519" w:rsidP="00601D41">
      <w:pPr>
        <w:rPr>
          <w:rFonts w:eastAsia="SimSun"/>
          <w:lang w:eastAsia="zh-CN"/>
        </w:rPr>
      </w:pPr>
      <w:r>
        <w:t xml:space="preserve">Otherwise, when UE is not configured with </w:t>
      </w:r>
      <w:r>
        <w:rPr>
          <w:lang w:eastAsia="zh-CN"/>
        </w:rPr>
        <w:t>or UE does not support concurrent measurement GAPs</w:t>
      </w:r>
      <w:r w:rsidR="00FF5955">
        <w:rPr>
          <w:lang w:eastAsia="zh-CN"/>
        </w:rPr>
        <w:t xml:space="preserve"> and the UE is not configured with MUSIM gaps</w:t>
      </w:r>
      <w:r>
        <w:rPr>
          <w:lang w:eastAsia="zh-CN"/>
        </w:rPr>
        <w:t>:</w:t>
      </w:r>
    </w:p>
    <w:p w14:paraId="0EE6B9CB" w14:textId="77777777" w:rsidR="00973BCB" w:rsidRPr="00174BAF" w:rsidRDefault="00973BCB" w:rsidP="00973BCB">
      <w:pPr>
        <w:ind w:left="568" w:hanging="284"/>
        <w:rPr>
          <w:lang w:eastAsia="zh-CN"/>
        </w:rPr>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lang w:eastAsia="zh-CN"/>
        </w:rPr>
        <w:t>.</w:t>
      </w:r>
    </w:p>
    <w:p w14:paraId="00DDF59F" w14:textId="36831D0D" w:rsidR="009718F0" w:rsidRDefault="00973BCB" w:rsidP="00973BCB">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0D204C77" w:rsidR="006C2D35" w:rsidRPr="008C6DE4" w:rsidRDefault="005D1C8B" w:rsidP="006C2D35">
      <w:pPr>
        <w:pStyle w:val="B20"/>
        <w:rPr>
          <w:lang w:val="en-US"/>
        </w:rPr>
      </w:pPr>
      <w:r>
        <w:rPr>
          <w:lang w:val="en-US"/>
        </w:rPr>
        <w:t>-</w:t>
      </w:r>
      <w:r w:rsidR="00F97F32" w:rsidRPr="008C6DE4">
        <w:rPr>
          <w:lang w:val="en-US"/>
        </w:rPr>
        <w:tab/>
        <w:t xml:space="preserve">if all of the reference signals configured for RLM, BFD, CBD or L1-RSRP for beam reporting </w:t>
      </w:r>
      <w:r w:rsidR="00F97F32">
        <w:rPr>
          <w:lang w:val="en-US"/>
        </w:rPr>
        <w:t>on any FR2 serving frequency in the same band</w:t>
      </w:r>
      <w:r w:rsidR="00F97F32" w:rsidRPr="008C6DE4">
        <w:rPr>
          <w:lang w:val="en-US"/>
        </w:rPr>
        <w:t xml:space="preserve"> outside measurement gap are not fully overlapped by </w:t>
      </w:r>
      <w:r w:rsidR="00F97F32">
        <w:rPr>
          <w:rFonts w:hint="eastAsia"/>
          <w:lang w:val="en-US" w:eastAsia="zh-CN"/>
        </w:rPr>
        <w:t>inte</w:t>
      </w:r>
      <w:r w:rsidR="00F97F32">
        <w:rPr>
          <w:lang w:val="en-US"/>
        </w:rPr>
        <w:t xml:space="preserve">r-frequency </w:t>
      </w:r>
      <w:r w:rsidR="00F97F32" w:rsidRPr="008C6DE4">
        <w:rPr>
          <w:lang w:val="en-US"/>
        </w:rPr>
        <w:t>SMTC occasions, or</w:t>
      </w:r>
    </w:p>
    <w:p w14:paraId="4D0FDF86" w14:textId="3DD4B545"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eastAsia="zh-CN"/>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rPr>
                <w:lang w:eastAsia="zh-CN"/>
              </w:rPr>
            </w:pPr>
            <w:r w:rsidRPr="008F2286">
              <w:t>T</w:t>
            </w:r>
            <w:r w:rsidRPr="008F2286">
              <w:rPr>
                <w:vertAlign w:val="subscript"/>
              </w:rPr>
              <w:t>PSS/SSS_sync_int</w:t>
            </w:r>
            <w:r w:rsidRPr="008F2286">
              <w:rPr>
                <w:rFonts w:hint="eastAsia"/>
                <w:vertAlign w:val="subscript"/>
                <w:lang w:eastAsia="zh-CN"/>
              </w:rPr>
              <w:t>er</w:t>
            </w:r>
          </w:p>
        </w:tc>
      </w:tr>
      <w:tr w:rsidR="00973BCB"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973BCB" w:rsidRPr="008F2286" w:rsidRDefault="00973BCB" w:rsidP="00973BCB">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5EFE3AA9" w:rsidR="00973BCB" w:rsidRPr="008F2286" w:rsidRDefault="00973BCB" w:rsidP="00973BCB">
            <w:pPr>
              <w:pStyle w:val="TAC"/>
              <w:rPr>
                <w:lang w:eastAsia="zh-CN"/>
              </w:rPr>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5A1D5569" w:rsidR="00973BCB" w:rsidRPr="008F2286" w:rsidRDefault="00973BCB" w:rsidP="00973BCB">
            <w:pPr>
              <w:pStyle w:val="TAC"/>
              <w:rPr>
                <w:b/>
                <w:lang w:eastAsia="zh-CN"/>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973BCB" w:rsidRPr="008F2286" w:rsidRDefault="00973BCB" w:rsidP="00973BCB">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32628C30" w:rsidR="00973BCB" w:rsidRPr="008F2286" w:rsidRDefault="00973BCB" w:rsidP="00973BCB">
            <w:pPr>
              <w:pStyle w:val="TAC"/>
              <w:rPr>
                <w:b/>
                <w:lang w:val="fr-FR" w:eastAsia="zh-CN"/>
              </w:rPr>
            </w:pPr>
            <w:r w:rsidRPr="00174BAF">
              <w:rPr>
                <w:lang w:val="fr-FR"/>
              </w:rPr>
              <w:t>ceil(</w:t>
            </w:r>
            <w:r w:rsidRPr="00174BAF">
              <w:rPr>
                <w:lang w:val="en-US"/>
              </w:rPr>
              <w:t>M</w:t>
            </w:r>
            <w:r w:rsidRPr="00174BAF">
              <w:rPr>
                <w:vertAlign w:val="subscript"/>
                <w:lang w:val="en-US"/>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lang w:eastAsia="zh-CN"/>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Default="0073441B" w:rsidP="0073441B"/>
    <w:p w14:paraId="6B7D2E5E" w14:textId="77777777" w:rsidR="00F30519" w:rsidRDefault="00F30519" w:rsidP="00F30519">
      <w:pPr>
        <w:pStyle w:val="TH"/>
      </w:pPr>
      <w:r>
        <w:t xml:space="preserve">Table 9.3.9.1-1a: Time period for PSS/SSS detection, </w:t>
      </w:r>
      <w:r>
        <w:rPr>
          <w:rFonts w:eastAsia="Malgun Gothic"/>
        </w:rPr>
        <w:t xml:space="preserve">when UE indicate </w:t>
      </w:r>
      <w:r w:rsidRPr="005B2FD8">
        <w:rPr>
          <w:rFonts w:eastAsia="Malgun Gothic"/>
          <w:i/>
          <w:iCs/>
        </w:rPr>
        <w:t>[nogap-interruption]</w:t>
      </w:r>
      <w:r>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6637"/>
      </w:tblGrid>
      <w:tr w:rsidR="00F30519" w14:paraId="25C879CA"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C68ACA8" w14:textId="77777777" w:rsidR="00F30519" w:rsidRDefault="00F30519" w:rsidP="00A14489">
            <w:pPr>
              <w:pStyle w:val="TAH"/>
              <w:rPr>
                <w:lang w:val="en-US"/>
              </w:rPr>
            </w:pPr>
            <w:r>
              <w:rPr>
                <w:lang w:val="en-US"/>
              </w:rPr>
              <w:t>DRX cycle</w:t>
            </w:r>
          </w:p>
        </w:tc>
        <w:tc>
          <w:tcPr>
            <w:tcW w:w="6637" w:type="dxa"/>
            <w:tcBorders>
              <w:top w:val="single" w:sz="4" w:space="0" w:color="auto"/>
              <w:left w:val="single" w:sz="4" w:space="0" w:color="auto"/>
              <w:bottom w:val="single" w:sz="4" w:space="0" w:color="auto"/>
              <w:right w:val="single" w:sz="4" w:space="0" w:color="auto"/>
            </w:tcBorders>
            <w:hideMark/>
          </w:tcPr>
          <w:p w14:paraId="16B48113" w14:textId="77777777" w:rsidR="00F30519" w:rsidRDefault="00F30519" w:rsidP="00A14489">
            <w:pPr>
              <w:pStyle w:val="TAH"/>
              <w:rPr>
                <w:lang w:val="en-US" w:eastAsia="zh-CN"/>
              </w:rPr>
            </w:pPr>
            <w:r>
              <w:rPr>
                <w:lang w:val="en-US"/>
              </w:rPr>
              <w:t>T</w:t>
            </w:r>
            <w:r>
              <w:rPr>
                <w:vertAlign w:val="subscript"/>
                <w:lang w:val="en-US"/>
              </w:rPr>
              <w:t>PSS/SSS_sync_int</w:t>
            </w:r>
            <w:r>
              <w:rPr>
                <w:vertAlign w:val="subscript"/>
                <w:lang w:val="en-US" w:eastAsia="zh-CN"/>
              </w:rPr>
              <w:t>er</w:t>
            </w:r>
          </w:p>
        </w:tc>
      </w:tr>
      <w:tr w:rsidR="00F30519" w14:paraId="5EA6AEE6"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16F50397" w14:textId="77777777" w:rsidR="00F30519" w:rsidRDefault="00F30519" w:rsidP="00A14489">
            <w:pPr>
              <w:pStyle w:val="TAC"/>
              <w:rPr>
                <w:lang w:val="en-US"/>
              </w:rPr>
            </w:pPr>
            <w:r>
              <w:rPr>
                <w:lang w:val="en-US"/>
              </w:rPr>
              <w:t>No DRX</w:t>
            </w:r>
          </w:p>
        </w:tc>
        <w:tc>
          <w:tcPr>
            <w:tcW w:w="6637" w:type="dxa"/>
            <w:tcBorders>
              <w:top w:val="single" w:sz="4" w:space="0" w:color="auto"/>
              <w:left w:val="single" w:sz="4" w:space="0" w:color="auto"/>
              <w:bottom w:val="single" w:sz="4" w:space="0" w:color="auto"/>
              <w:right w:val="single" w:sz="4" w:space="0" w:color="auto"/>
            </w:tcBorders>
            <w:hideMark/>
          </w:tcPr>
          <w:p w14:paraId="50977D17" w14:textId="40B3ECF0" w:rsidR="00F30519" w:rsidRDefault="00F30519" w:rsidP="00A14489">
            <w:pPr>
              <w:pStyle w:val="TAC"/>
              <w:rPr>
                <w:lang w:val="en-US" w:eastAsia="zh-CN"/>
              </w:rPr>
            </w:pPr>
            <w:r>
              <w:rPr>
                <w:lang w:val="en-US"/>
              </w:rPr>
              <w:t>max( 600ms, M</w:t>
            </w:r>
            <w:r>
              <w:rPr>
                <w:vertAlign w:val="subscript"/>
                <w:lang w:val="en-US"/>
              </w:rPr>
              <w:t>pss/sss_sync_inter</w:t>
            </w:r>
            <w:r>
              <w:rPr>
                <w:lang w:val="en-US"/>
              </w:rPr>
              <w:t xml:space="preserve"> x max(</w:t>
            </w:r>
            <w:r>
              <w:rPr>
                <w:iCs/>
                <w:lang w:val="en-US" w:eastAsia="zh-CN"/>
              </w:rPr>
              <w:t>80ms</w:t>
            </w:r>
            <w:r>
              <w:rPr>
                <w:lang w:val="en-US"/>
              </w:rPr>
              <w:t>, SMTC period) )</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0829848C"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B909BB3"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6637" w:type="dxa"/>
            <w:tcBorders>
              <w:top w:val="single" w:sz="4" w:space="0" w:color="auto"/>
              <w:left w:val="single" w:sz="4" w:space="0" w:color="auto"/>
              <w:bottom w:val="single" w:sz="4" w:space="0" w:color="auto"/>
              <w:right w:val="single" w:sz="4" w:space="0" w:color="auto"/>
            </w:tcBorders>
            <w:hideMark/>
          </w:tcPr>
          <w:p w14:paraId="35B1FC51" w14:textId="6E6A7894" w:rsidR="00F30519" w:rsidRDefault="00F30519" w:rsidP="00A14489">
            <w:pPr>
              <w:pStyle w:val="TAC"/>
              <w:rPr>
                <w:b/>
                <w:lang w:val="en-US" w:eastAsia="zh-CN"/>
              </w:rPr>
            </w:pPr>
            <w:r>
              <w:rPr>
                <w:lang w:val="en-US"/>
              </w:rPr>
              <w:t>max( 600ms, ceil(M2 x M</w:t>
            </w:r>
            <w:r>
              <w:rPr>
                <w:vertAlign w:val="subscript"/>
                <w:lang w:val="en-US"/>
              </w:rPr>
              <w:t>pss/sss_sync_inter</w:t>
            </w:r>
            <w:r>
              <w:rPr>
                <w:lang w:val="en-US"/>
              </w:rPr>
              <w:t>) x max(</w:t>
            </w:r>
            <w:r>
              <w:rPr>
                <w:iCs/>
                <w:lang w:val="en-US" w:eastAsia="zh-CN"/>
              </w:rPr>
              <w:t>80ms</w:t>
            </w:r>
            <w:r>
              <w:rPr>
                <w:vertAlign w:val="subscript"/>
                <w:lang w:val="en-US"/>
              </w:rPr>
              <w:t xml:space="preserve">, </w:t>
            </w:r>
            <w:r>
              <w:rPr>
                <w:lang w:val="en-US"/>
              </w:rPr>
              <w:t>SMTC period,DRX cycle)) x CSSF</w:t>
            </w:r>
            <w:r>
              <w:rPr>
                <w:vertAlign w:val="subscript"/>
                <w:lang w:val="en-US"/>
              </w:rPr>
              <w:t>int</w:t>
            </w:r>
            <w:r>
              <w:rPr>
                <w:vertAlign w:val="subscript"/>
                <w:lang w:val="en-US" w:eastAsia="zh-CN"/>
              </w:rPr>
              <w:t>er</w:t>
            </w:r>
          </w:p>
        </w:tc>
      </w:tr>
      <w:tr w:rsidR="00F30519" w14:paraId="757E4D27"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BCEAF86" w14:textId="77777777" w:rsidR="00F30519" w:rsidRDefault="00F30519" w:rsidP="00A14489">
            <w:pPr>
              <w:pStyle w:val="TAC"/>
              <w:rPr>
                <w:lang w:val="en-US"/>
              </w:rPr>
            </w:pPr>
            <w:r>
              <w:rPr>
                <w:lang w:val="en-US"/>
              </w:rPr>
              <w:t>[DRX cycle&gt;320ms]</w:t>
            </w:r>
          </w:p>
        </w:tc>
        <w:tc>
          <w:tcPr>
            <w:tcW w:w="6637" w:type="dxa"/>
            <w:tcBorders>
              <w:top w:val="single" w:sz="4" w:space="0" w:color="auto"/>
              <w:left w:val="single" w:sz="4" w:space="0" w:color="auto"/>
              <w:bottom w:val="single" w:sz="4" w:space="0" w:color="auto"/>
              <w:right w:val="single" w:sz="4" w:space="0" w:color="auto"/>
            </w:tcBorders>
            <w:hideMark/>
          </w:tcPr>
          <w:p w14:paraId="03307828" w14:textId="5159A484" w:rsidR="00F30519" w:rsidRDefault="00F30519" w:rsidP="00A14489">
            <w:pPr>
              <w:pStyle w:val="TAC"/>
              <w:rPr>
                <w:b/>
                <w:lang w:val="fr-FR" w:eastAsia="zh-CN"/>
              </w:rPr>
            </w:pPr>
            <w:r>
              <w:rPr>
                <w:lang w:val="en-US"/>
              </w:rPr>
              <w:t>M</w:t>
            </w:r>
            <w:r>
              <w:rPr>
                <w:vertAlign w:val="subscript"/>
                <w:lang w:val="en-US"/>
              </w:rPr>
              <w:t>pss/sss_sync_inter</w:t>
            </w:r>
            <w:r>
              <w:rPr>
                <w:lang w:val="fr-FR"/>
              </w:rPr>
              <w:t xml:space="preserve"> x </w:t>
            </w:r>
            <w:r>
              <w:rPr>
                <w:lang w:val="en-US"/>
              </w:rPr>
              <w:t>DRX cycle</w:t>
            </w:r>
            <w:r>
              <w:rPr>
                <w:lang w:val="fr-FR"/>
              </w:rPr>
              <w:t xml:space="preserve"> x CSSF</w:t>
            </w:r>
            <w:r>
              <w:rPr>
                <w:vertAlign w:val="subscript"/>
                <w:lang w:val="fr-FR"/>
              </w:rPr>
              <w:t>int</w:t>
            </w:r>
            <w:r>
              <w:rPr>
                <w:vertAlign w:val="subscript"/>
                <w:lang w:val="fr-FR" w:eastAsia="zh-CN"/>
              </w:rPr>
              <w:t>er</w:t>
            </w:r>
          </w:p>
        </w:tc>
      </w:tr>
      <w:tr w:rsidR="00F30519" w14:paraId="10904428" w14:textId="77777777" w:rsidTr="00A14489">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0962BAF9"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2BAB98EE" w14:textId="77777777" w:rsidR="00F30519" w:rsidRDefault="00F30519" w:rsidP="00A14489">
            <w:pPr>
              <w:pStyle w:val="TAN"/>
              <w:rPr>
                <w:bCs/>
                <w:lang w:val="en-US" w:eastAsia="zh-CN"/>
              </w:rPr>
            </w:pPr>
            <w:r>
              <w:rPr>
                <w:lang w:val="en-US"/>
              </w:rPr>
              <w:t>NOTE 2:</w:t>
            </w:r>
            <w:r>
              <w:rPr>
                <w:lang w:val="en-US"/>
              </w:rPr>
              <w:tab/>
              <w:t>Void</w:t>
            </w:r>
          </w:p>
          <w:p w14:paraId="7116BE52" w14:textId="77777777" w:rsidR="00F30519" w:rsidRDefault="00F30519" w:rsidP="00A14489">
            <w:pPr>
              <w:pStyle w:val="TAN"/>
              <w:rPr>
                <w:lang w:val="en-US"/>
              </w:rPr>
            </w:pPr>
            <w:r>
              <w:rPr>
                <w:lang w:val="en-US"/>
              </w:rPr>
              <w:t>NOTE 3:</w:t>
            </w:r>
            <w:r>
              <w:rPr>
                <w:lang w:val="en-US"/>
              </w:rPr>
              <w:tab/>
              <w:t xml:space="preserve">When </w:t>
            </w:r>
            <w:r>
              <w:rPr>
                <w:rFonts w:eastAsia="Malgun Gothic"/>
                <w:i/>
                <w:iCs/>
                <w:lang w:val="en-US"/>
              </w:rPr>
              <w:t>highSpeedMeasInterFreq-r17</w:t>
            </w:r>
            <w:r>
              <w:rPr>
                <w:rFonts w:eastAsia="DengXian"/>
                <w:lang w:val="en-US" w:eastAsia="zh-CN"/>
              </w:rPr>
              <w:t xml:space="preserve"> is</w:t>
            </w:r>
            <w:r>
              <w:rPr>
                <w:lang w:val="en-US"/>
              </w:rPr>
              <w:t xml:space="preserve"> not configured, M2 = 1.5; When </w:t>
            </w:r>
            <w:r>
              <w:rPr>
                <w:rFonts w:eastAsia="Malgun Gothic"/>
                <w:i/>
                <w:iCs/>
                <w:lang w:val="en-US"/>
              </w:rPr>
              <w:t>highSpeedMeasInterFreq-r17</w:t>
            </w:r>
            <w:r>
              <w:rPr>
                <w:rFonts w:eastAsia="DengXian"/>
                <w:lang w:val="en-US" w:eastAsia="zh-CN"/>
              </w:rPr>
              <w:t xml:space="preserve"> is</w:t>
            </w:r>
            <w:r>
              <w:rPr>
                <w:lang w:val="en-US"/>
              </w:rPr>
              <w:t xml:space="preserve"> configured, M2 = 1.5 if SMTC periodicity &gt; 40 ms; otherwise M2 = 1</w:t>
            </w:r>
          </w:p>
        </w:tc>
      </w:tr>
    </w:tbl>
    <w:p w14:paraId="09936975" w14:textId="77777777" w:rsidR="00F30519" w:rsidRPr="009C5807" w:rsidRDefault="00F30519" w:rsidP="00F30519"/>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Default="009718F0" w:rsidP="009718F0">
      <w:pPr>
        <w:rPr>
          <w:lang w:eastAsia="zh-CN"/>
        </w:rPr>
      </w:pPr>
    </w:p>
    <w:p w14:paraId="74E2262E" w14:textId="77777777" w:rsidR="00F30519" w:rsidRDefault="00F30519" w:rsidP="00F30519">
      <w:pPr>
        <w:pStyle w:val="TH"/>
      </w:pPr>
      <w:r>
        <w:t xml:space="preserve">Table 9.3.9.1-2a: Time period for PSS/SSS detection, </w:t>
      </w:r>
      <w:r>
        <w:rPr>
          <w:rFonts w:eastAsia="Malgun Gothic"/>
        </w:rPr>
        <w:t>when UE indicate [nogap-interruption]</w:t>
      </w:r>
      <w: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356"/>
      </w:tblGrid>
      <w:tr w:rsidR="00F30519" w14:paraId="10D90EE8"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77777777" w:rsidR="00F30519" w:rsidRDefault="00F30519" w:rsidP="00A14489">
            <w:pPr>
              <w:pStyle w:val="TAH"/>
              <w:rPr>
                <w:lang w:val="en-US"/>
              </w:rPr>
            </w:pPr>
            <w:r>
              <w:rPr>
                <w:lang w:val="en-US"/>
              </w:rPr>
              <w:t>DRX 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Default="00F30519" w:rsidP="00A14489">
            <w:pPr>
              <w:pStyle w:val="TAH"/>
              <w:rPr>
                <w:lang w:val="en-US" w:eastAsia="zh-CN"/>
              </w:rPr>
            </w:pPr>
            <w:r>
              <w:rPr>
                <w:lang w:val="en-US"/>
              </w:rPr>
              <w:t>T</w:t>
            </w:r>
            <w:r>
              <w:rPr>
                <w:vertAlign w:val="subscript"/>
                <w:lang w:val="en-US"/>
              </w:rPr>
              <w:t>PSS/SSS_sync_int</w:t>
            </w:r>
            <w:r>
              <w:rPr>
                <w:vertAlign w:val="subscript"/>
                <w:lang w:val="en-US" w:eastAsia="zh-CN"/>
              </w:rPr>
              <w:t>er</w:t>
            </w:r>
          </w:p>
        </w:tc>
      </w:tr>
      <w:tr w:rsidR="00F30519" w14:paraId="01579B4B"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77777777" w:rsidR="00F30519" w:rsidRDefault="00F30519" w:rsidP="00A14489">
            <w:pPr>
              <w:pStyle w:val="TAC"/>
              <w:rPr>
                <w:lang w:val="en-US"/>
              </w:rPr>
            </w:pPr>
            <w:r>
              <w:rPr>
                <w:lang w:val="en-US"/>
              </w:rPr>
              <w:t>No 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37F3244A" w:rsidR="00F30519" w:rsidRDefault="00F30519" w:rsidP="00A14489">
            <w:pPr>
              <w:pStyle w:val="TAC"/>
              <w:rPr>
                <w:lang w:val="en-US"/>
              </w:rPr>
            </w:pPr>
            <w:r>
              <w:rPr>
                <w:lang w:val="en-US"/>
              </w:rPr>
              <w:t>max(600ms, ceil(M</w:t>
            </w:r>
            <w:r>
              <w:rPr>
                <w:vertAlign w:val="subscript"/>
                <w:lang w:val="en-US"/>
              </w:rPr>
              <w:t>pss/sss_sync_inter</w:t>
            </w:r>
            <w:r>
              <w:rPr>
                <w:lang w:val="en-US"/>
              </w:rPr>
              <w:t xml:space="preserve">  x K</w:t>
            </w:r>
            <w:r>
              <w:rPr>
                <w:vertAlign w:val="subscript"/>
                <w:lang w:val="en-US"/>
              </w:rPr>
              <w:t>layer1_measurement</w:t>
            </w:r>
            <w:r>
              <w:rPr>
                <w:lang w:val="en-US"/>
              </w:rPr>
              <w:t>)</w:t>
            </w:r>
            <w:r>
              <w:rPr>
                <w:vertAlign w:val="subscript"/>
                <w:lang w:val="en-US"/>
              </w:rPr>
              <w:t xml:space="preserve">  </w:t>
            </w:r>
            <w:r>
              <w:rPr>
                <w:lang w:val="en-US"/>
              </w:rPr>
              <w:t>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65DE84CF" w14:textId="77777777" w:rsidTr="005B2FD8">
        <w:trPr>
          <w:trHeight w:val="245"/>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725F7FDC" w:rsidR="00F30519" w:rsidRDefault="00F30519" w:rsidP="00A14489">
            <w:pPr>
              <w:pStyle w:val="TAC"/>
              <w:rPr>
                <w:b/>
                <w:lang w:val="en-US" w:eastAsia="zh-CN"/>
              </w:rPr>
            </w:pPr>
            <w:r>
              <w:rPr>
                <w:lang w:val="en-US"/>
              </w:rPr>
              <w:t>max(600ms, ceil(1.5 x M</w:t>
            </w:r>
            <w:r>
              <w:rPr>
                <w:vertAlign w:val="subscript"/>
                <w:lang w:val="en-US"/>
              </w:rPr>
              <w:t>pss/sss_sync_inter</w:t>
            </w:r>
            <w:r>
              <w:rPr>
                <w:lang w:val="en-US"/>
              </w:rPr>
              <w:t xml:space="preserve">  x K</w:t>
            </w:r>
            <w:r>
              <w:rPr>
                <w:vertAlign w:val="subscript"/>
                <w:lang w:val="en-US"/>
              </w:rPr>
              <w:t>layer1_measurement</w:t>
            </w:r>
            <w:r>
              <w:rPr>
                <w:lang w:val="en-US"/>
              </w:rPr>
              <w:t>)</w:t>
            </w:r>
            <w:r>
              <w:rPr>
                <w:vertAlign w:val="subscript"/>
                <w:lang w:val="en-US"/>
              </w:rPr>
              <w:t xml:space="preserve"> </w:t>
            </w:r>
            <w:r>
              <w:rPr>
                <w:lang w:val="en-US"/>
              </w:rPr>
              <w:t>x [max(</w:t>
            </w:r>
            <w:r>
              <w:rPr>
                <w:iCs/>
                <w:lang w:val="en-US" w:eastAsia="zh-CN"/>
              </w:rPr>
              <w:t>80ms</w:t>
            </w:r>
            <w:r>
              <w:rPr>
                <w:vertAlign w:val="subscript"/>
                <w:lang w:val="en-US"/>
              </w:rPr>
              <w:t>,</w:t>
            </w:r>
            <w:r>
              <w:rPr>
                <w:vertAlign w:val="superscript"/>
                <w:lang w:val="en-US"/>
              </w:rPr>
              <w:t xml:space="preserve"> </w:t>
            </w:r>
            <w:r>
              <w:rPr>
                <w:lang w:val="en-US"/>
              </w:rPr>
              <w:t>SMTC period, DRX cycle)]) x CSSF</w:t>
            </w:r>
            <w:r>
              <w:rPr>
                <w:vertAlign w:val="subscript"/>
                <w:lang w:val="en-US"/>
              </w:rPr>
              <w:t>int</w:t>
            </w:r>
            <w:r>
              <w:rPr>
                <w:vertAlign w:val="subscript"/>
                <w:lang w:val="en-US" w:eastAsia="zh-CN"/>
              </w:rPr>
              <w:t>er</w:t>
            </w:r>
          </w:p>
        </w:tc>
      </w:tr>
      <w:tr w:rsidR="00F30519" w14:paraId="713FB32D"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7777777" w:rsidR="00F30519" w:rsidRDefault="00F30519" w:rsidP="00A14489">
            <w:pPr>
              <w:pStyle w:val="TAC"/>
              <w:rPr>
                <w:b/>
                <w:lang w:val="en-US"/>
              </w:rPr>
            </w:pPr>
            <w:r>
              <w:rPr>
                <w:lang w:val="en-US"/>
              </w:rPr>
              <w:t>DRX cycle&gt;320ms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4410877C" w:rsidR="00F30519" w:rsidRDefault="00F30519" w:rsidP="00A14489">
            <w:pPr>
              <w:pStyle w:val="TAC"/>
              <w:rPr>
                <w:b/>
                <w:lang w:val="en-US"/>
              </w:rPr>
            </w:pPr>
            <w:r>
              <w:rPr>
                <w:lang w:val="en-US"/>
              </w:rPr>
              <w:t>ceil(M</w:t>
            </w:r>
            <w:r>
              <w:rPr>
                <w:vertAlign w:val="subscript"/>
                <w:lang w:val="en-US"/>
              </w:rPr>
              <w:t>pss/sss_sync_inter</w:t>
            </w:r>
            <w:r>
              <w:rPr>
                <w:lang w:val="en-US"/>
              </w:rPr>
              <w:t xml:space="preserve">  x K</w:t>
            </w:r>
            <w:r>
              <w:rPr>
                <w:vertAlign w:val="subscript"/>
                <w:lang w:val="en-US"/>
              </w:rPr>
              <w:t>layer1_measurement</w:t>
            </w:r>
            <w:r>
              <w:rPr>
                <w:lang w:val="en-US"/>
              </w:rPr>
              <w:t xml:space="preserve">) </w:t>
            </w:r>
            <w:r>
              <w:rPr>
                <w:vertAlign w:val="subscript"/>
                <w:lang w:val="en-US"/>
              </w:rPr>
              <w:t xml:space="preserve"> </w:t>
            </w:r>
            <w:r>
              <w:rPr>
                <w:lang w:val="en-US"/>
              </w:rPr>
              <w:t>x [DRX cycle x] CSSF</w:t>
            </w:r>
            <w:r>
              <w:rPr>
                <w:vertAlign w:val="subscript"/>
                <w:lang w:val="en-US"/>
              </w:rPr>
              <w:t>int</w:t>
            </w:r>
            <w:r>
              <w:rPr>
                <w:vertAlign w:val="subscript"/>
                <w:lang w:val="en-US" w:eastAsia="zh-CN"/>
              </w:rPr>
              <w:t>er</w:t>
            </w:r>
          </w:p>
        </w:tc>
      </w:tr>
      <w:tr w:rsidR="00F30519" w14:paraId="1B8DDBAB" w14:textId="77777777" w:rsidTr="00A14489">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5D36D4C8" w14:textId="77777777" w:rsidR="00F30519" w:rsidRDefault="00F30519" w:rsidP="00A14489">
            <w:pPr>
              <w:pStyle w:val="TAN"/>
              <w:rPr>
                <w:lang w:val="en-US"/>
              </w:rPr>
            </w:pPr>
            <w:r>
              <w:rPr>
                <w:lang w:val="en-US"/>
              </w:rPr>
              <w:t>NOTE 2:</w:t>
            </w:r>
            <w:r>
              <w:rPr>
                <w:lang w:val="en-US"/>
              </w:rPr>
              <w:tab/>
              <w:t>Void</w:t>
            </w:r>
          </w:p>
        </w:tc>
      </w:tr>
    </w:tbl>
    <w:p w14:paraId="2C30EEE3" w14:textId="77777777" w:rsidR="00F30519" w:rsidRPr="009C5807" w:rsidRDefault="00F30519" w:rsidP="00F30519">
      <w:pPr>
        <w:rPr>
          <w:lang w:eastAsia="zh-CN"/>
        </w:rPr>
      </w:pPr>
    </w:p>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973BCB"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973BCB" w:rsidRPr="008F2286" w:rsidRDefault="00973BCB" w:rsidP="00973BCB">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09A8EEA0" w:rsidR="00973BCB" w:rsidRPr="008F2286" w:rsidRDefault="00973BCB" w:rsidP="00973BCB">
            <w:pPr>
              <w:pStyle w:val="TAC"/>
              <w:rPr>
                <w:lang w:eastAsia="zh-CN"/>
              </w:rPr>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30D713CB" w:rsidR="00973BCB" w:rsidRPr="008F2286" w:rsidRDefault="00973BCB" w:rsidP="00973BCB">
            <w:pPr>
              <w:pStyle w:val="TAC"/>
              <w:rPr>
                <w:b/>
                <w:lang w:eastAsia="zh-CN"/>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973BCB" w:rsidRPr="008F2286" w:rsidRDefault="00973BCB" w:rsidP="00973BCB">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461F17E8" w:rsidR="00973BCB" w:rsidRPr="008F2286" w:rsidRDefault="00973BCB" w:rsidP="00973BCB">
            <w:pPr>
              <w:pStyle w:val="TAC"/>
              <w:rPr>
                <w:b/>
                <w:lang w:val="fr-FR" w:eastAsia="zh-CN"/>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lang w:eastAsia="zh-CN"/>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9532D5" w14:textId="77777777" w:rsidR="00F30519" w:rsidRDefault="00F30519" w:rsidP="00F30519">
      <w:pPr>
        <w:pStyle w:val="TH"/>
      </w:pPr>
      <w:r>
        <w:t xml:space="preserve">Table 9.3.9.1-3a: Time period for time index detection, </w:t>
      </w:r>
      <w:r>
        <w:rPr>
          <w:rFonts w:eastAsia="Malgun Gothic"/>
        </w:rPr>
        <w:t>when UE indicate [nogap-interruption]</w:t>
      </w:r>
      <w: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356"/>
      </w:tblGrid>
      <w:tr w:rsidR="00F30519" w14:paraId="6DE3FFFF"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77777777" w:rsidR="00F30519" w:rsidRDefault="00F30519" w:rsidP="00A14489">
            <w:pPr>
              <w:pStyle w:val="TAH"/>
              <w:rPr>
                <w:lang w:val="en-US"/>
              </w:rPr>
            </w:pPr>
            <w:r>
              <w:rPr>
                <w:lang w:val="en-US"/>
              </w:rPr>
              <w:t>DRX 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Default="00F30519" w:rsidP="00A14489">
            <w:pPr>
              <w:pStyle w:val="TAH"/>
              <w:rPr>
                <w:lang w:val="en-US"/>
              </w:rPr>
            </w:pPr>
            <w:r>
              <w:rPr>
                <w:lang w:val="en-US"/>
              </w:rPr>
              <w:t>T</w:t>
            </w:r>
            <w:r>
              <w:rPr>
                <w:vertAlign w:val="subscript"/>
                <w:lang w:val="en-US"/>
              </w:rPr>
              <w:t>SSB_time_index_inter</w:t>
            </w:r>
          </w:p>
        </w:tc>
      </w:tr>
      <w:tr w:rsidR="00F30519" w14:paraId="6100E72A"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77777777" w:rsidR="00F30519" w:rsidRDefault="00F30519" w:rsidP="00A14489">
            <w:pPr>
              <w:pStyle w:val="TAC"/>
              <w:rPr>
                <w:lang w:val="en-US"/>
              </w:rPr>
            </w:pPr>
            <w:r>
              <w:rPr>
                <w:lang w:val="en-US"/>
              </w:rPr>
              <w:t>No 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1944C61B" w:rsidR="00F30519" w:rsidRDefault="00F30519" w:rsidP="00A14489">
            <w:pPr>
              <w:pStyle w:val="TAC"/>
              <w:rPr>
                <w:lang w:val="en-US" w:eastAsia="zh-CN"/>
              </w:rPr>
            </w:pPr>
            <w:r>
              <w:rPr>
                <w:lang w:val="en-US"/>
              </w:rPr>
              <w:t>max(120ms, M</w:t>
            </w:r>
            <w:r>
              <w:rPr>
                <w:vertAlign w:val="subscript"/>
                <w:lang w:val="en-US"/>
              </w:rPr>
              <w:t xml:space="preserve">SSB_index_inter </w:t>
            </w:r>
            <w:r>
              <w:rPr>
                <w:lang w:val="en-US"/>
              </w:rPr>
              <w:t>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14654889"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473292F9" w:rsidR="00F30519" w:rsidRDefault="00F30519" w:rsidP="00A14489">
            <w:pPr>
              <w:pStyle w:val="TAC"/>
              <w:rPr>
                <w:b/>
                <w:lang w:val="en-US" w:eastAsia="zh-CN"/>
              </w:rPr>
            </w:pPr>
            <w:r>
              <w:rPr>
                <w:lang w:val="en-US"/>
              </w:rPr>
              <w:t>max(120ms, ceil (M2 x M</w:t>
            </w:r>
            <w:r>
              <w:rPr>
                <w:vertAlign w:val="subscript"/>
                <w:lang w:val="en-US"/>
              </w:rPr>
              <w:t>SSB_index_inter</w:t>
            </w:r>
            <w:r>
              <w:rPr>
                <w:lang w:val="en-US"/>
              </w:rPr>
              <w:t>) x [max(</w:t>
            </w:r>
            <w:r>
              <w:rPr>
                <w:iCs/>
                <w:lang w:val="en-US" w:eastAsia="zh-CN"/>
              </w:rPr>
              <w:t>80ms</w:t>
            </w:r>
            <w:r>
              <w:rPr>
                <w:vertAlign w:val="subscript"/>
                <w:lang w:val="en-US"/>
              </w:rPr>
              <w:t xml:space="preserve">, </w:t>
            </w:r>
            <w:r>
              <w:rPr>
                <w:lang w:val="en-US"/>
              </w:rPr>
              <w:t>SMTC period, DRX cycle)]) x CSSF</w:t>
            </w:r>
            <w:r>
              <w:rPr>
                <w:vertAlign w:val="subscript"/>
                <w:lang w:val="en-US"/>
              </w:rPr>
              <w:t>int</w:t>
            </w:r>
            <w:r>
              <w:rPr>
                <w:vertAlign w:val="subscript"/>
                <w:lang w:val="en-US" w:eastAsia="zh-CN"/>
              </w:rPr>
              <w:t>er</w:t>
            </w:r>
          </w:p>
        </w:tc>
      </w:tr>
      <w:tr w:rsidR="00F30519" w14:paraId="29E69F38"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77777777" w:rsidR="00F30519" w:rsidRDefault="00F30519" w:rsidP="00A14489">
            <w:pPr>
              <w:pStyle w:val="TAC"/>
              <w:rPr>
                <w:b/>
                <w:lang w:val="en-US"/>
              </w:rPr>
            </w:pPr>
            <w:r>
              <w:rPr>
                <w:lang w:val="en-US"/>
              </w:rPr>
              <w:t>DRX cycle&gt;320ms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731395B1" w:rsidR="00F30519" w:rsidRDefault="00F30519" w:rsidP="00A14489">
            <w:pPr>
              <w:pStyle w:val="TAC"/>
              <w:rPr>
                <w:b/>
                <w:lang w:val="fr-FR" w:eastAsia="zh-CN"/>
              </w:rPr>
            </w:pPr>
            <w:r>
              <w:rPr>
                <w:lang w:val="en-US"/>
              </w:rPr>
              <w:t>M</w:t>
            </w:r>
            <w:r>
              <w:rPr>
                <w:vertAlign w:val="subscript"/>
                <w:lang w:val="en-US"/>
              </w:rPr>
              <w:t>SSB_index_inter</w:t>
            </w:r>
            <w:r>
              <w:rPr>
                <w:lang w:val="fr-FR"/>
              </w:rPr>
              <w:t xml:space="preserve"> x </w:t>
            </w:r>
            <w:r>
              <w:rPr>
                <w:iCs/>
                <w:lang w:val="en-US" w:eastAsia="zh-CN"/>
              </w:rPr>
              <w:t>DRX cycle</w:t>
            </w:r>
            <w:r>
              <w:rPr>
                <w:lang w:val="fr-FR"/>
              </w:rPr>
              <w:t xml:space="preserve"> x CSSF</w:t>
            </w:r>
            <w:r>
              <w:rPr>
                <w:vertAlign w:val="subscript"/>
                <w:lang w:val="fr-FR"/>
              </w:rPr>
              <w:t>int</w:t>
            </w:r>
            <w:r>
              <w:rPr>
                <w:vertAlign w:val="subscript"/>
                <w:lang w:val="fr-FR" w:eastAsia="zh-CN"/>
              </w:rPr>
              <w:t>er</w:t>
            </w:r>
          </w:p>
        </w:tc>
      </w:tr>
      <w:tr w:rsidR="00F30519" w14:paraId="6D30FBEE" w14:textId="77777777" w:rsidTr="00A14489">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7777777" w:rsidR="00F30519" w:rsidRDefault="00F30519" w:rsidP="00A14489">
            <w:pPr>
              <w:pStyle w:val="TAN"/>
              <w:rPr>
                <w:lang w:val="en-US"/>
              </w:rPr>
            </w:pPr>
            <w:r>
              <w:rPr>
                <w:lang w:val="en-US" w:eastAsia="ko-KR"/>
              </w:rPr>
              <w:t>NOTE</w:t>
            </w:r>
            <w:r>
              <w:rPr>
                <w:lang w:val="en-US"/>
              </w:rPr>
              <w:t xml:space="preserve"> 1:</w:t>
            </w:r>
            <w:r>
              <w:rPr>
                <w:lang w:val="en-US"/>
              </w:rPr>
              <w:tab/>
              <w:t>If different SMTC periodicities are configured for different cells, the SMTC period in the requirement is the one used by the cell being identified</w:t>
            </w:r>
          </w:p>
          <w:p w14:paraId="62B4A269" w14:textId="77777777" w:rsidR="00F30519" w:rsidRDefault="00F30519" w:rsidP="00A14489">
            <w:pPr>
              <w:pStyle w:val="TAN"/>
              <w:rPr>
                <w:bCs/>
                <w:lang w:val="en-US" w:eastAsia="zh-CN"/>
              </w:rPr>
            </w:pPr>
            <w:r>
              <w:rPr>
                <w:lang w:val="en-US"/>
              </w:rPr>
              <w:t>NOTE 2:</w:t>
            </w:r>
            <w:r>
              <w:rPr>
                <w:lang w:val="en-US"/>
              </w:rPr>
              <w:tab/>
              <w:t>Void</w:t>
            </w:r>
          </w:p>
          <w:p w14:paraId="46C7771A" w14:textId="77777777" w:rsidR="00F30519" w:rsidRDefault="00F30519" w:rsidP="00A14489">
            <w:pPr>
              <w:pStyle w:val="TAN"/>
              <w:rPr>
                <w:lang w:val="en-US"/>
              </w:rPr>
            </w:pPr>
            <w:r>
              <w:rPr>
                <w:lang w:val="en-US"/>
              </w:rPr>
              <w:t>NOTE 3:</w:t>
            </w:r>
            <w:r>
              <w:rPr>
                <w:lang w:val="en-US"/>
              </w:rPr>
              <w:tab/>
              <w:t xml:space="preserve">When </w:t>
            </w:r>
            <w:r>
              <w:rPr>
                <w:rFonts w:eastAsia="Malgun Gothic"/>
                <w:i/>
                <w:iCs/>
                <w:lang w:val="en-US"/>
              </w:rPr>
              <w:t>highSpeedMeasInterFreq-r17</w:t>
            </w:r>
            <w:r>
              <w:rPr>
                <w:lang w:val="en-US"/>
              </w:rPr>
              <w:t xml:space="preserve"> </w:t>
            </w:r>
            <w:r>
              <w:rPr>
                <w:rFonts w:eastAsia="DengXian"/>
                <w:lang w:val="en-US" w:eastAsia="zh-CN"/>
              </w:rPr>
              <w:t>is</w:t>
            </w:r>
            <w:r>
              <w:rPr>
                <w:lang w:val="en-US"/>
              </w:rPr>
              <w:t xml:space="preserve"> not configured, M2 = 1.5; When </w:t>
            </w:r>
            <w:r>
              <w:rPr>
                <w:rFonts w:eastAsia="Malgun Gothic"/>
                <w:i/>
                <w:iCs/>
                <w:lang w:val="en-US"/>
              </w:rPr>
              <w:t>highSpeedMeasInterFreq-r17</w:t>
            </w:r>
            <w:r>
              <w:rPr>
                <w:lang w:val="en-US"/>
              </w:rPr>
              <w:t xml:space="preserve"> </w:t>
            </w:r>
            <w:r>
              <w:rPr>
                <w:rFonts w:eastAsia="DengXian"/>
                <w:lang w:val="en-US" w:eastAsia="zh-CN"/>
              </w:rPr>
              <w:t>is</w:t>
            </w:r>
            <w:r>
              <w:rPr>
                <w:lang w:val="en-US"/>
              </w:rPr>
              <w:t xml:space="preserve"> configured, M2 = 1.5 if SMTC periodicity &gt; 40 ms; otherwise M2 = 1</w:t>
            </w:r>
          </w:p>
        </w:tc>
      </w:tr>
    </w:tbl>
    <w:p w14:paraId="0B3DD15A" w14:textId="77777777" w:rsidR="00F30519" w:rsidRDefault="00F30519" w:rsidP="00F30519">
      <w:pPr>
        <w:rPr>
          <w:noProof/>
        </w:rPr>
      </w:pPr>
    </w:p>
    <w:p w14:paraId="36C0C479" w14:textId="79416FD3" w:rsidR="008D4FE8" w:rsidRPr="009C5807" w:rsidRDefault="008D4FE8" w:rsidP="008D4FE8">
      <w:pPr>
        <w:pStyle w:val="TH"/>
      </w:pPr>
      <w:r w:rsidRPr="009C5807">
        <w:t>Table 9.3.</w:t>
      </w:r>
      <w:r>
        <w:t>9.1</w:t>
      </w:r>
      <w:r w:rsidRPr="009C5807">
        <w:t xml:space="preserve">-4: </w:t>
      </w:r>
      <w:r w:rsidR="00873C27" w:rsidRPr="00F46D35">
        <w:t>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082331">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73C27" w:rsidRPr="009C5807" w14:paraId="6865274E" w14:textId="77777777" w:rsidTr="007F722E">
        <w:tc>
          <w:tcPr>
            <w:tcW w:w="9241" w:type="dxa"/>
            <w:gridSpan w:val="2"/>
            <w:shd w:val="clear" w:color="auto" w:fill="auto"/>
          </w:tcPr>
          <w:p w14:paraId="6F0980E8" w14:textId="77777777" w:rsidR="00873C27" w:rsidRPr="00F46D35" w:rsidRDefault="00873C27" w:rsidP="00873C27">
            <w:pPr>
              <w:pStyle w:val="TAN"/>
            </w:pPr>
            <w:r w:rsidRPr="00F46D35">
              <w:t>NOTE 1:</w:t>
            </w:r>
            <w:r w:rsidRPr="00F46D35">
              <w:tab/>
              <w:t>DRX or non DRX requirements apply according to the conditions described in clause 3.6.1</w:t>
            </w:r>
          </w:p>
          <w:p w14:paraId="5419447C" w14:textId="5E6BFAD8" w:rsidR="00873C27" w:rsidRPr="008D4FE8" w:rsidRDefault="00873C27" w:rsidP="00873C27">
            <w:pPr>
              <w:pStyle w:val="TAN"/>
              <w:rPr>
                <w:bCs/>
                <w:lang w:eastAsia="zh-CN"/>
              </w:rPr>
            </w:pPr>
            <w:r w:rsidRPr="00F46D35">
              <w:t>NOTE 2:</w:t>
            </w:r>
            <w:r w:rsidRPr="00F46D35">
              <w:tab/>
              <w:t>Kp</w:t>
            </w:r>
            <w:r w:rsidRPr="00F46D35">
              <w:rPr>
                <w:bCs/>
                <w:lang w:eastAsia="zh-CN"/>
              </w:rPr>
              <w:t xml:space="preserve"> is applicable for UE supporting </w:t>
            </w:r>
            <w:r>
              <w:t xml:space="preserve"> </w:t>
            </w:r>
            <w:r w:rsidRPr="00996522">
              <w:rPr>
                <w:bCs/>
                <w:i/>
                <w:iCs/>
                <w:lang w:eastAsia="zh-CN"/>
              </w:rPr>
              <w:t>concurrentMeasGap-r17</w:t>
            </w:r>
          </w:p>
        </w:tc>
      </w:tr>
    </w:tbl>
    <w:p w14:paraId="20D630AE" w14:textId="77777777" w:rsidR="00F30519" w:rsidRDefault="00F30519" w:rsidP="00F30519"/>
    <w:p w14:paraId="439D8F5E" w14:textId="51628BC7" w:rsidR="00F30519" w:rsidRDefault="00F30519" w:rsidP="00F30519">
      <w:pPr>
        <w:pStyle w:val="TH"/>
      </w:pPr>
      <w:r>
        <w:t xml:space="preserve">Table 9.3.9.1-4a: Time period for time index detection, </w:t>
      </w:r>
      <w:r>
        <w:rPr>
          <w:rFonts w:eastAsia="Malgun Gothic"/>
        </w:rPr>
        <w:t>when UE indicate [nogap-interruption]</w:t>
      </w:r>
      <w: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30519" w14:paraId="5AB56003"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0E91D701" w14:textId="77777777" w:rsidR="00F30519" w:rsidRDefault="00F30519" w:rsidP="00A14489">
            <w:pPr>
              <w:keepNext/>
              <w:keepLines/>
              <w:spacing w:after="0"/>
              <w:jc w:val="center"/>
              <w:rPr>
                <w:rFonts w:ascii="Arial" w:hAnsi="Arial"/>
                <w:b/>
                <w:sz w:val="18"/>
                <w:lang w:val="en-US"/>
              </w:rPr>
            </w:pPr>
            <w:r>
              <w:rPr>
                <w:rFonts w:ascii="Arial" w:hAnsi="Arial"/>
                <w:b/>
                <w:sz w:val="18"/>
                <w:lang w:val="en-US"/>
              </w:rPr>
              <w:t>Condition</w:t>
            </w:r>
            <w:r>
              <w:rPr>
                <w:rFonts w:ascii="Arial" w:hAnsi="Arial"/>
                <w:b/>
                <w:sz w:val="18"/>
                <w:vertAlign w:val="superscript"/>
                <w:lang w:val="en-US"/>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Default="00F30519" w:rsidP="00A14489">
            <w:pPr>
              <w:keepNext/>
              <w:keepLines/>
              <w:spacing w:after="0"/>
              <w:jc w:val="center"/>
              <w:rPr>
                <w:rFonts w:ascii="Arial" w:hAnsi="Arial"/>
                <w:b/>
                <w:sz w:val="18"/>
                <w:lang w:val="en-US"/>
              </w:rPr>
            </w:pPr>
            <w:r>
              <w:rPr>
                <w:rFonts w:ascii="Arial" w:hAnsi="Arial"/>
                <w:b/>
                <w:sz w:val="18"/>
                <w:lang w:val="en-US"/>
              </w:rPr>
              <w:t>T</w:t>
            </w:r>
            <w:r>
              <w:rPr>
                <w:rFonts w:ascii="Arial" w:hAnsi="Arial"/>
                <w:b/>
                <w:sz w:val="18"/>
                <w:vertAlign w:val="subscript"/>
                <w:lang w:val="en-US"/>
              </w:rPr>
              <w:t>SSB_time_index_inter</w:t>
            </w:r>
          </w:p>
        </w:tc>
      </w:tr>
      <w:tr w:rsidR="00F30519" w14:paraId="42291446"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7B313218" w14:textId="77777777" w:rsidR="00F30519" w:rsidRDefault="00F30519" w:rsidP="00A14489">
            <w:pPr>
              <w:pStyle w:val="TAC"/>
              <w:rPr>
                <w:lang w:val="en-US"/>
              </w:rPr>
            </w:pPr>
            <w:r>
              <w:rPr>
                <w:lang w:val="en-US"/>
              </w:rPr>
              <w:t>No 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2635E76B" w:rsidR="00F30519" w:rsidRDefault="00F30519" w:rsidP="00A14489">
            <w:pPr>
              <w:pStyle w:val="TAC"/>
              <w:rPr>
                <w:lang w:val="en-US"/>
              </w:rPr>
            </w:pPr>
            <w:r>
              <w:rPr>
                <w:lang w:val="en-US"/>
              </w:rPr>
              <w:t>Max(200ms, M</w:t>
            </w:r>
            <w:r>
              <w:rPr>
                <w:vertAlign w:val="subscript"/>
                <w:lang w:val="en-US"/>
              </w:rPr>
              <w:t>SSB_index_inter</w:t>
            </w:r>
            <w:r>
              <w:rPr>
                <w:lang w:val="en-US"/>
              </w:rPr>
              <w:t xml:space="preserve"> </w:t>
            </w:r>
            <w:r>
              <w:rPr>
                <w:rFonts w:cs="Arial"/>
                <w:szCs w:val="18"/>
                <w:lang w:val="en-US"/>
              </w:rPr>
              <w:sym w:font="Symbol" w:char="F0B4"/>
            </w:r>
            <w:r>
              <w:rPr>
                <w:lang w:val="en-US"/>
              </w:rPr>
              <w:t xml:space="preserve"> max(</w:t>
            </w:r>
            <w:r>
              <w:rPr>
                <w:iCs/>
                <w:lang w:val="en-US" w:eastAsia="zh-CN"/>
              </w:rPr>
              <w:t>80ms</w:t>
            </w:r>
            <w:r>
              <w:rPr>
                <w:vertAlign w:val="subscript"/>
                <w:lang w:val="en-US"/>
              </w:rPr>
              <w:t xml:space="preserve">, </w:t>
            </w:r>
            <w:r>
              <w:rPr>
                <w:lang w:val="en-US"/>
              </w:rPr>
              <w:t xml:space="preserve">SMTC period)) </w:t>
            </w:r>
            <w:r>
              <w:rPr>
                <w:rFonts w:cs="Arial"/>
                <w:szCs w:val="18"/>
                <w:lang w:val="en-US"/>
              </w:rPr>
              <w:sym w:font="Symbol" w:char="F0B4"/>
            </w:r>
            <w:r>
              <w:rPr>
                <w:lang w:val="en-US"/>
              </w:rPr>
              <w:t xml:space="preserve"> CSSF</w:t>
            </w:r>
            <w:r>
              <w:rPr>
                <w:vertAlign w:val="subscript"/>
                <w:lang w:val="en-US"/>
              </w:rPr>
              <w:t>inter</w:t>
            </w:r>
          </w:p>
        </w:tc>
      </w:tr>
      <w:tr w:rsidR="00F30519" w14:paraId="0581AE17"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3CFB8A1C" w14:textId="77777777" w:rsidR="00F30519" w:rsidRDefault="00F30519" w:rsidP="00A14489">
            <w:pPr>
              <w:pStyle w:val="TAC"/>
              <w:rPr>
                <w:lang w:val="en-US"/>
              </w:rPr>
            </w:pPr>
            <w:r>
              <w:rPr>
                <w:lang w:val="en-US"/>
              </w:rPr>
              <w:t xml:space="preserve">DRX cycle </w:t>
            </w:r>
            <w:r>
              <w:rPr>
                <w:rFonts w:hint="eastAsia"/>
                <w:lang w:val="en-US"/>
              </w:rPr>
              <w:t>≤</w:t>
            </w:r>
            <w:r>
              <w:rPr>
                <w:lang w:val="en-US"/>
              </w:rP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60A86C77" w:rsidR="00F30519" w:rsidRDefault="00F30519" w:rsidP="00A14489">
            <w:pPr>
              <w:pStyle w:val="TAC"/>
              <w:rPr>
                <w:b/>
                <w:lang w:val="en-US"/>
              </w:rPr>
            </w:pPr>
            <w:r>
              <w:rPr>
                <w:lang w:val="en-US"/>
              </w:rPr>
              <w:t>Max(200ms, Ceil(1.5</w:t>
            </w:r>
            <w:r>
              <w:rPr>
                <w:rFonts w:cs="Arial"/>
                <w:szCs w:val="18"/>
                <w:lang w:val="en-US"/>
              </w:rPr>
              <w:t xml:space="preserve"> </w:t>
            </w:r>
            <w:r>
              <w:rPr>
                <w:rFonts w:cs="Arial"/>
                <w:szCs w:val="18"/>
                <w:lang w:val="en-US"/>
              </w:rPr>
              <w:sym w:font="Symbol" w:char="F0B4"/>
            </w:r>
            <w:r>
              <w:rPr>
                <w:lang w:val="en-US"/>
              </w:rPr>
              <w:t xml:space="preserve"> M</w:t>
            </w:r>
            <w:r>
              <w:rPr>
                <w:vertAlign w:val="subscript"/>
                <w:lang w:val="en-US"/>
              </w:rPr>
              <w:t>SSB_index_inter</w:t>
            </w:r>
            <w:r>
              <w:rPr>
                <w:lang w:val="en-US"/>
              </w:rPr>
              <w:t xml:space="preserve">) </w:t>
            </w:r>
            <w:r>
              <w:rPr>
                <w:rFonts w:cs="Arial"/>
                <w:szCs w:val="18"/>
                <w:lang w:val="en-US"/>
              </w:rPr>
              <w:sym w:font="Symbol" w:char="F0B4"/>
            </w:r>
            <w:r>
              <w:rPr>
                <w:lang w:val="en-US"/>
              </w:rPr>
              <w:t xml:space="preserve"> Max(</w:t>
            </w:r>
            <w:r>
              <w:rPr>
                <w:iCs/>
                <w:lang w:val="en-US" w:eastAsia="zh-CN"/>
              </w:rPr>
              <w:t>80ms</w:t>
            </w:r>
            <w:r>
              <w:rPr>
                <w:vertAlign w:val="subscript"/>
                <w:lang w:val="en-US"/>
              </w:rPr>
              <w:t xml:space="preserve">, </w:t>
            </w:r>
            <w:r>
              <w:rPr>
                <w:lang w:val="en-US"/>
              </w:rPr>
              <w:t xml:space="preserve">SMTC period, DRX cycle)) </w:t>
            </w:r>
            <w:r>
              <w:rPr>
                <w:rFonts w:cs="Arial"/>
                <w:szCs w:val="18"/>
                <w:lang w:val="en-US"/>
              </w:rPr>
              <w:sym w:font="Symbol" w:char="F0B4"/>
            </w:r>
            <w:r>
              <w:rPr>
                <w:lang w:val="en-US"/>
              </w:rPr>
              <w:t xml:space="preserve"> CSSF</w:t>
            </w:r>
            <w:r>
              <w:rPr>
                <w:vertAlign w:val="subscript"/>
                <w:lang w:val="en-US"/>
              </w:rPr>
              <w:t>inter</w:t>
            </w:r>
          </w:p>
        </w:tc>
      </w:tr>
      <w:tr w:rsidR="00F30519" w14:paraId="62BD864F" w14:textId="77777777" w:rsidTr="00A14489">
        <w:tc>
          <w:tcPr>
            <w:tcW w:w="2122" w:type="dxa"/>
            <w:tcBorders>
              <w:top w:val="single" w:sz="4" w:space="0" w:color="auto"/>
              <w:left w:val="single" w:sz="4" w:space="0" w:color="auto"/>
              <w:bottom w:val="single" w:sz="4" w:space="0" w:color="auto"/>
              <w:right w:val="single" w:sz="4" w:space="0" w:color="auto"/>
            </w:tcBorders>
            <w:hideMark/>
          </w:tcPr>
          <w:p w14:paraId="5B006D83" w14:textId="77777777" w:rsidR="00F30519" w:rsidRDefault="00F30519" w:rsidP="00A14489">
            <w:pPr>
              <w:pStyle w:val="TAC"/>
              <w:rPr>
                <w:b/>
                <w:lang w:val="en-US"/>
              </w:rPr>
            </w:pPr>
            <w:r>
              <w:rPr>
                <w:lang w:val="en-US"/>
              </w:rP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7FC32084" w:rsidR="00F30519" w:rsidRDefault="00F30519" w:rsidP="00A14489">
            <w:pPr>
              <w:pStyle w:val="TAC"/>
              <w:rPr>
                <w:b/>
                <w:lang w:val="en-US"/>
              </w:rPr>
            </w:pPr>
            <w:r>
              <w:rPr>
                <w:lang w:val="en-US"/>
              </w:rPr>
              <w:t>M</w:t>
            </w:r>
            <w:r>
              <w:rPr>
                <w:vertAlign w:val="subscript"/>
                <w:lang w:val="en-US"/>
              </w:rPr>
              <w:t>SSB_index_inter</w:t>
            </w:r>
            <w:r>
              <w:rPr>
                <w:lang w:val="en-US"/>
              </w:rPr>
              <w:t xml:space="preserve">  </w:t>
            </w:r>
            <w:r>
              <w:rPr>
                <w:rFonts w:cs="Arial"/>
                <w:szCs w:val="18"/>
                <w:lang w:val="en-US"/>
              </w:rPr>
              <w:sym w:font="Symbol" w:char="F0B4"/>
            </w:r>
            <w:r>
              <w:rPr>
                <w:lang w:val="en-US"/>
              </w:rPr>
              <w:t xml:space="preserve"> </w:t>
            </w:r>
            <w:r>
              <w:rPr>
                <w:iCs/>
                <w:lang w:val="en-US" w:eastAsia="zh-CN"/>
              </w:rPr>
              <w:t>DRX cycle</w:t>
            </w:r>
            <w:r>
              <w:rPr>
                <w:rFonts w:cs="Arial"/>
                <w:szCs w:val="18"/>
                <w:lang w:val="en-US"/>
              </w:rPr>
              <w:t xml:space="preserve"> </w:t>
            </w:r>
            <w:r>
              <w:rPr>
                <w:rFonts w:cs="Arial"/>
                <w:szCs w:val="18"/>
                <w:lang w:val="en-US"/>
              </w:rPr>
              <w:sym w:font="Symbol" w:char="F0B4"/>
            </w:r>
            <w:r>
              <w:rPr>
                <w:lang w:val="en-US"/>
              </w:rPr>
              <w:t xml:space="preserve"> CSSF</w:t>
            </w:r>
            <w:r>
              <w:rPr>
                <w:vertAlign w:val="subscript"/>
                <w:lang w:val="en-US"/>
              </w:rPr>
              <w:t>inter</w:t>
            </w:r>
          </w:p>
        </w:tc>
      </w:tr>
      <w:tr w:rsidR="00F30519" w14:paraId="1E2D131E" w14:textId="77777777" w:rsidTr="00A14489">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77777777" w:rsidR="00F30519" w:rsidRDefault="00F30519" w:rsidP="00A14489">
            <w:pPr>
              <w:pStyle w:val="TAN"/>
              <w:rPr>
                <w:lang w:val="en-US"/>
              </w:rPr>
            </w:pPr>
            <w:r>
              <w:rPr>
                <w:lang w:val="en-US"/>
              </w:rPr>
              <w:t>NOTE 1:</w:t>
            </w:r>
            <w:r>
              <w:rPr>
                <w:lang w:val="en-US"/>
              </w:rPr>
              <w:tab/>
              <w:t>DRX or non DRX requirements apply according to the conditions described in clause 3.6.1</w:t>
            </w:r>
          </w:p>
          <w:p w14:paraId="09F885AE" w14:textId="77777777" w:rsidR="00F30519" w:rsidRDefault="00F30519" w:rsidP="00A14489">
            <w:pPr>
              <w:pStyle w:val="TAN"/>
              <w:rPr>
                <w:bCs/>
                <w:lang w:val="en-US" w:eastAsia="zh-CN"/>
              </w:rPr>
            </w:pPr>
            <w:r>
              <w:rPr>
                <w:lang w:val="en-US"/>
              </w:rPr>
              <w:t>NOTE 2:</w:t>
            </w:r>
            <w:r>
              <w:rPr>
                <w:lang w:val="en-US"/>
              </w:rPr>
              <w:tab/>
              <w:t>Kp</w:t>
            </w:r>
            <w:r>
              <w:rPr>
                <w:bCs/>
                <w:lang w:val="en-US" w:eastAsia="zh-CN"/>
              </w:rPr>
              <w:t xml:space="preserve"> is applicable for UE supporting [concurrent gaps]</w:t>
            </w:r>
          </w:p>
        </w:tc>
      </w:tr>
    </w:tbl>
    <w:p w14:paraId="2CD0EFD7" w14:textId="77777777" w:rsidR="00F30519" w:rsidRDefault="00F30519" w:rsidP="00F30519"/>
    <w:p w14:paraId="566C5D78" w14:textId="77777777" w:rsidR="00067AE9" w:rsidRPr="008F2286" w:rsidRDefault="00067AE9" w:rsidP="00067AE9">
      <w:pPr>
        <w:pStyle w:val="TH"/>
      </w:pPr>
      <w:r w:rsidRPr="008F2286">
        <w:t>Table 9.3.9.1-</w:t>
      </w:r>
      <w:r>
        <w:t>5</w:t>
      </w:r>
      <w:r w:rsidRPr="008F2286">
        <w:t>: Time period for time index detection (FR1)</w:t>
      </w:r>
      <w:r>
        <w:t xml:space="preserve"> [</w:t>
      </w:r>
      <w:r w:rsidRPr="00A508C5">
        <w:t xml:space="preserve">for a </w:t>
      </w:r>
      <w:r>
        <w:t>target</w:t>
      </w:r>
      <w:r w:rsidRPr="00A508C5">
        <w:t xml:space="preserve"> cell with </w:t>
      </w:r>
      <w:r>
        <w:t>12 or 15 PRB SSB]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67AE9" w:rsidRPr="008F2286" w14:paraId="1A0D23DF"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164A9C7D" w14:textId="77777777" w:rsidR="00067AE9" w:rsidRPr="008F2286" w:rsidRDefault="00067AE9" w:rsidP="008F1C70">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47621D5C" w14:textId="77777777" w:rsidR="00067AE9" w:rsidRPr="008F2286" w:rsidRDefault="00067AE9" w:rsidP="008F1C70">
            <w:pPr>
              <w:pStyle w:val="TAH"/>
            </w:pPr>
            <w:r w:rsidRPr="008F2286">
              <w:t>T</w:t>
            </w:r>
            <w:r w:rsidRPr="008F2286">
              <w:rPr>
                <w:vertAlign w:val="subscript"/>
              </w:rPr>
              <w:t>SSB_time_index_inter</w:t>
            </w:r>
          </w:p>
        </w:tc>
      </w:tr>
      <w:tr w:rsidR="00067AE9" w:rsidRPr="008F2286" w14:paraId="50D95A33"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0525E680" w14:textId="77777777" w:rsidR="00067AE9" w:rsidRPr="008F2286" w:rsidRDefault="00067AE9" w:rsidP="008F1C7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1A0870BA" w14:textId="77777777" w:rsidR="00067AE9" w:rsidRPr="008F2286" w:rsidRDefault="00067AE9" w:rsidP="008F1C70">
            <w:pPr>
              <w:pStyle w:val="TAC"/>
              <w:rPr>
                <w:lang w:eastAsia="zh-CN"/>
              </w:rPr>
            </w:pPr>
            <w:r w:rsidRPr="008F2286">
              <w:t xml:space="preserve">max(120ms, ceil( </w:t>
            </w:r>
            <w:r w:rsidRPr="000D6733">
              <w:t>[</w:t>
            </w:r>
            <w:r>
              <w:t>6</w:t>
            </w:r>
            <w:r w:rsidRPr="000D6733">
              <w:t>]</w:t>
            </w:r>
            <w:r>
              <w:t xml:space="preserve"> x </w:t>
            </w:r>
            <w:r w:rsidRPr="008F2286">
              <w:t>K</w:t>
            </w:r>
            <w:r w:rsidRPr="008F2286">
              <w:rPr>
                <w:vertAlign w:val="subscript"/>
              </w:rPr>
              <w:t xml:space="preserve">p </w:t>
            </w:r>
            <w:r w:rsidRPr="008F2286">
              <w:t>)</w:t>
            </w:r>
            <w:r w:rsidRPr="008F2286">
              <w:rPr>
                <w:vertAlign w:val="subscript"/>
              </w:rPr>
              <w:t xml:space="preserve"> </w:t>
            </w:r>
            <w:r w:rsidRPr="008F2286">
              <w:t>x SMTC period)</w:t>
            </w:r>
            <w:r w:rsidRPr="008F2286">
              <w:rPr>
                <w:vertAlign w:val="superscript"/>
              </w:rPr>
              <w:t>Note 1</w:t>
            </w:r>
            <w:r w:rsidRPr="008F2286">
              <w:t xml:space="preserve"> x CSSF</w:t>
            </w:r>
            <w:r w:rsidRPr="008F2286">
              <w:rPr>
                <w:vertAlign w:val="subscript"/>
              </w:rPr>
              <w:t>int</w:t>
            </w:r>
            <w:r w:rsidRPr="008F2286">
              <w:rPr>
                <w:rFonts w:hint="eastAsia"/>
                <w:vertAlign w:val="subscript"/>
                <w:lang w:eastAsia="zh-CN"/>
              </w:rPr>
              <w:t>er</w:t>
            </w:r>
          </w:p>
        </w:tc>
      </w:tr>
      <w:tr w:rsidR="00067AE9" w:rsidRPr="008F2286" w14:paraId="74CDB97D"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3D662D12" w14:textId="77777777" w:rsidR="00067AE9" w:rsidRPr="008F2286" w:rsidRDefault="00067AE9" w:rsidP="008F1C7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DBDD83" w14:textId="77777777" w:rsidR="00067AE9" w:rsidRPr="008F2286" w:rsidRDefault="00067AE9" w:rsidP="008F1C70">
            <w:pPr>
              <w:pStyle w:val="TAC"/>
              <w:rPr>
                <w:b/>
                <w:lang w:eastAsia="zh-CN"/>
              </w:rPr>
            </w:pPr>
            <w:r w:rsidRPr="008F2286">
              <w:t xml:space="preserve">max(120ms, ceil (M2 x </w:t>
            </w:r>
            <w:r w:rsidRPr="00E77909">
              <w:t>[</w:t>
            </w:r>
            <w:r>
              <w:t>6</w:t>
            </w:r>
            <w:r w:rsidRPr="00E77909">
              <w:t xml:space="preserve">] </w:t>
            </w:r>
            <w:r w:rsidRPr="008F2286">
              <w:t>x K</w:t>
            </w:r>
            <w:r w:rsidRPr="008F2286">
              <w:rPr>
                <w:vertAlign w:val="subscript"/>
              </w:rPr>
              <w:t>p</w:t>
            </w:r>
            <w:r w:rsidRPr="008F2286">
              <w:t>) x max(SMTC period,DRX cycle)) x CSSF</w:t>
            </w:r>
            <w:r w:rsidRPr="008F2286">
              <w:rPr>
                <w:vertAlign w:val="subscript"/>
              </w:rPr>
              <w:t>int</w:t>
            </w:r>
            <w:r w:rsidRPr="008F2286">
              <w:rPr>
                <w:rFonts w:hint="eastAsia"/>
                <w:vertAlign w:val="subscript"/>
                <w:lang w:eastAsia="zh-CN"/>
              </w:rPr>
              <w:t>er</w:t>
            </w:r>
          </w:p>
        </w:tc>
      </w:tr>
      <w:tr w:rsidR="00067AE9" w:rsidRPr="008F2286" w14:paraId="0CCC4426" w14:textId="77777777" w:rsidTr="008F1C70">
        <w:trPr>
          <w:jc w:val="center"/>
        </w:trPr>
        <w:tc>
          <w:tcPr>
            <w:tcW w:w="4620" w:type="dxa"/>
            <w:tcBorders>
              <w:top w:val="single" w:sz="4" w:space="0" w:color="auto"/>
              <w:left w:val="single" w:sz="4" w:space="0" w:color="auto"/>
              <w:bottom w:val="single" w:sz="4" w:space="0" w:color="auto"/>
              <w:right w:val="single" w:sz="4" w:space="0" w:color="auto"/>
            </w:tcBorders>
            <w:hideMark/>
          </w:tcPr>
          <w:p w14:paraId="1351D484" w14:textId="77777777" w:rsidR="00067AE9" w:rsidRPr="008F2286" w:rsidRDefault="00067AE9" w:rsidP="008F1C7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5529934" w14:textId="77777777" w:rsidR="00067AE9" w:rsidRPr="008F2286" w:rsidRDefault="00067AE9" w:rsidP="008F1C70">
            <w:pPr>
              <w:pStyle w:val="TAC"/>
              <w:rPr>
                <w:b/>
                <w:lang w:val="fr-FR" w:eastAsia="zh-CN"/>
              </w:rPr>
            </w:pPr>
            <w:r w:rsidRPr="008F2286">
              <w:rPr>
                <w:lang w:val="fr-FR"/>
              </w:rPr>
              <w:t>Ceil(</w:t>
            </w:r>
            <w:r>
              <w:rPr>
                <w:lang w:val="fr-FR"/>
              </w:rPr>
              <w:t xml:space="preserve"> [6</w:t>
            </w:r>
            <w:r w:rsidRPr="00E578EE">
              <w:rPr>
                <w:lang w:val="fr-FR"/>
              </w:rPr>
              <w:t>]</w:t>
            </w:r>
            <w:r w:rsidRPr="008F2286">
              <w:rPr>
                <w:lang w:val="fr-FR"/>
              </w:rPr>
              <w:t xml:space="preserve"> </w:t>
            </w:r>
            <w:r>
              <w:rPr>
                <w:lang w:val="fr-FR"/>
              </w:rPr>
              <w:t xml:space="preserve">x </w:t>
            </w:r>
            <w:r w:rsidRPr="008F2286">
              <w:rPr>
                <w:lang w:val="fr-FR"/>
              </w:rPr>
              <w:t>K</w:t>
            </w:r>
            <w:r w:rsidRPr="008F2286">
              <w:rPr>
                <w:vertAlign w:val="subscript"/>
                <w:lang w:val="fr-FR"/>
              </w:rPr>
              <w:t>p</w:t>
            </w:r>
            <w:r w:rsidRPr="008F2286">
              <w:rPr>
                <w:lang w:val="fr-FR"/>
              </w:rPr>
              <w:t>) x DRX cycle x CSSF</w:t>
            </w:r>
            <w:r w:rsidRPr="008F2286">
              <w:rPr>
                <w:vertAlign w:val="subscript"/>
                <w:lang w:val="fr-FR"/>
              </w:rPr>
              <w:t>int</w:t>
            </w:r>
            <w:r w:rsidRPr="008F2286">
              <w:rPr>
                <w:vertAlign w:val="subscript"/>
                <w:lang w:val="fr-FR" w:eastAsia="zh-CN"/>
              </w:rPr>
              <w:t>er</w:t>
            </w:r>
          </w:p>
        </w:tc>
      </w:tr>
      <w:tr w:rsidR="00067AE9" w:rsidRPr="009C5807" w14:paraId="46D50070" w14:textId="77777777" w:rsidTr="008F1C7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5F1AA2" w14:textId="77777777" w:rsidR="00067AE9" w:rsidRPr="008F2286" w:rsidRDefault="00067AE9" w:rsidP="008F1C70">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428D6E80" w14:textId="77777777" w:rsidR="00067AE9" w:rsidRPr="009C5807" w:rsidRDefault="00067AE9" w:rsidP="008F1C70">
            <w:pPr>
              <w:pStyle w:val="TAN"/>
            </w:pPr>
            <w:r w:rsidRPr="008F2286">
              <w:t xml:space="preserve">NOTE </w:t>
            </w:r>
            <w:r>
              <w:t>2</w:t>
            </w:r>
            <w:r w:rsidRPr="008F2286">
              <w:t>:</w:t>
            </w:r>
            <w:r w:rsidRPr="008F2286">
              <w:tab/>
            </w:r>
            <w:r>
              <w:t xml:space="preserve">FFS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1251391" w14:textId="77777777" w:rsidR="00067AE9" w:rsidRDefault="00067AE9" w:rsidP="00F30519"/>
    <w:p w14:paraId="7EA6CB97" w14:textId="443E3077"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lang w:eastAsia="zh-CN"/>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lang w:eastAsia="zh-CN"/>
        </w:rPr>
        <w:t xml:space="preserve"> is configured and UE supports [</w:t>
      </w:r>
      <w:r>
        <w:rPr>
          <w:rFonts w:eastAsia="DengXian"/>
          <w:lang w:eastAsia="zh-CN"/>
        </w:rPr>
        <w:t>measurementEnhancementInterFreq-r17</w:t>
      </w:r>
      <w:r w:rsidRPr="002E6EE8">
        <w:rPr>
          <w:rFonts w:eastAsia="DengXian"/>
          <w:lang w:eastAsia="zh-C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lang w:eastAsia="zh-CN"/>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973BCB"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3BCB" w:rsidRPr="009C5807" w:rsidRDefault="00973BCB" w:rsidP="00973BCB">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31E4EBDC" w:rsidR="00973BCB" w:rsidRPr="009C5807" w:rsidRDefault="00973BCB" w:rsidP="00973BCB">
            <w:pPr>
              <w:pStyle w:val="TAC"/>
              <w:rPr>
                <w:lang w:eastAsia="zh-CN"/>
              </w:rPr>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3BCB" w:rsidRPr="009C5807" w:rsidRDefault="00973BCB" w:rsidP="00973BCB">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363922D3" w:rsidR="00973BCB" w:rsidRPr="009C5807" w:rsidRDefault="00973BCB" w:rsidP="00973BCB">
            <w:pPr>
              <w:pStyle w:val="TAC"/>
              <w:rPr>
                <w:b/>
                <w:lang w:eastAsia="zh-CN"/>
              </w:rPr>
            </w:pPr>
            <w:r w:rsidRPr="00174BAF">
              <w:t>ma</w:t>
            </w:r>
            <w:r w:rsidRPr="00174BAF">
              <w:rPr>
                <w:rFonts w:hint="eastAsia"/>
                <w:lang w:eastAsia="zh-CN"/>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3BCB" w:rsidRPr="009C5807" w:rsidRDefault="00973BCB" w:rsidP="00973BCB">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48F9D291" w:rsidR="00973BCB" w:rsidRPr="007C55F6" w:rsidRDefault="00973BCB" w:rsidP="00973BCB">
            <w:pPr>
              <w:pStyle w:val="TAC"/>
              <w:rPr>
                <w:b/>
                <w:lang w:val="fr-FR" w:eastAsia="zh-CN"/>
              </w:rPr>
            </w:pPr>
            <w:r w:rsidRPr="00174BAF">
              <w:rPr>
                <w:lang w:val="fr-FR"/>
              </w:rPr>
              <w:t>ceil(</w:t>
            </w:r>
            <w:r>
              <w:rPr>
                <w:lang w:val="fr-FR"/>
              </w:rPr>
              <w:t xml:space="preserve">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rPr>
                <w:lang w:val="fr-FR"/>
              </w:rPr>
              <w:t xml:space="preserve"> x K</w:t>
            </w:r>
            <w:r w:rsidRPr="00174BAF">
              <w:rPr>
                <w:vertAlign w:val="subscript"/>
                <w:lang w:val="fr-FR"/>
              </w:rPr>
              <w:t xml:space="preserve">p </w:t>
            </w:r>
            <w:r w:rsidRPr="00174BAF">
              <w:rPr>
                <w:lang w:val="fr-FR"/>
              </w:rPr>
              <w:t>) x DRX cycle x CSSF</w:t>
            </w:r>
            <w:r w:rsidRPr="00174BAF">
              <w:rPr>
                <w:vertAlign w:val="subscript"/>
                <w:lang w:val="fr-FR"/>
              </w:rPr>
              <w:t>int</w:t>
            </w:r>
            <w:r w:rsidRPr="00174BAF">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Default="009718F0" w:rsidP="009718F0">
      <w:pPr>
        <w:rPr>
          <w:b/>
          <w:lang w:eastAsia="zh-CN"/>
        </w:rPr>
      </w:pPr>
    </w:p>
    <w:p w14:paraId="2A573ED7" w14:textId="77777777" w:rsidR="00F30519" w:rsidRDefault="00F30519" w:rsidP="00F30519">
      <w:pPr>
        <w:pStyle w:val="TH"/>
        <w:rPr>
          <w:rFonts w:eastAsia="Malgun Gothic"/>
        </w:rPr>
      </w:pPr>
      <w:r>
        <w:rPr>
          <w:rFonts w:eastAsia="Malgun Gothic"/>
        </w:rPr>
        <w:t>Table 9.3.9.2-1a: Measurement period for inter-frequency measurements without gaps when UE indicate [nogap-interruption]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6726"/>
      </w:tblGrid>
      <w:tr w:rsidR="00F30519" w14:paraId="5DF7D8FD"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77777777" w:rsidR="00F30519" w:rsidRDefault="00F30519" w:rsidP="00A14489">
            <w:pPr>
              <w:pStyle w:val="TAH"/>
              <w:rPr>
                <w:rFonts w:eastAsiaTheme="minorEastAsia"/>
                <w:lang w:val="en-US"/>
              </w:rPr>
            </w:pPr>
            <w:r>
              <w:rPr>
                <w:lang w:val="en-US"/>
              </w:rPr>
              <w:t>DRX 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7777777" w:rsidR="00F30519" w:rsidRDefault="00F30519" w:rsidP="00A14489">
            <w:pPr>
              <w:pStyle w:val="TAH"/>
              <w:rPr>
                <w:lang w:val="en-US"/>
              </w:rPr>
            </w:pPr>
            <w:r>
              <w:rPr>
                <w:lang w:val="en-US"/>
              </w:rPr>
              <w:t>T</w:t>
            </w:r>
            <w:r>
              <w:rPr>
                <w:vertAlign w:val="subscript"/>
                <w:lang w:val="en-US"/>
              </w:rPr>
              <w:t xml:space="preserve"> SSB_measurement_period_inter</w:t>
            </w:r>
            <w:r>
              <w:rPr>
                <w:lang w:val="en-US"/>
              </w:rPr>
              <w:t xml:space="preserve">  </w:t>
            </w:r>
          </w:p>
        </w:tc>
      </w:tr>
      <w:tr w:rsidR="00F30519" w14:paraId="0B555AA7"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77777777" w:rsidR="00F30519" w:rsidRDefault="00F30519" w:rsidP="00A14489">
            <w:pPr>
              <w:pStyle w:val="TAC"/>
              <w:rPr>
                <w:lang w:val="en-US"/>
              </w:rPr>
            </w:pPr>
            <w:r>
              <w:rPr>
                <w:lang w:val="en-US"/>
              </w:rPr>
              <w:t>No 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51143291" w:rsidR="00F30519" w:rsidRDefault="00F30519" w:rsidP="00A14489">
            <w:pPr>
              <w:pStyle w:val="TAC"/>
              <w:rPr>
                <w:lang w:val="en-US" w:eastAsia="zh-CN"/>
              </w:rPr>
            </w:pPr>
            <w:r>
              <w:rPr>
                <w:lang w:val="en-US"/>
              </w:rPr>
              <w:t xml:space="preserve">max(200ms,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en-US"/>
              </w:rPr>
              <w:t xml:space="preserve"> 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1927A1BC"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77777777" w:rsidR="00F30519" w:rsidRDefault="00F30519" w:rsidP="00A14489">
            <w:pPr>
              <w:pStyle w:val="TAC"/>
              <w:rPr>
                <w:lang w:val="en-US"/>
              </w:rPr>
            </w:pPr>
            <w:r>
              <w:rPr>
                <w:lang w:val="en-US"/>
              </w:rPr>
              <w:t>DRX cycle</w:t>
            </w:r>
            <w:r>
              <w:rPr>
                <w:rFonts w:hint="eastAsia"/>
                <w:lang w:val="en-US"/>
              </w:rPr>
              <w:t>≤</w:t>
            </w:r>
            <w:r>
              <w:rPr>
                <w:lang w:val="en-US"/>
              </w:rPr>
              <w:t xml:space="preserve"> 320ms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788A5E54" w:rsidR="00F30519" w:rsidRDefault="00F30519" w:rsidP="00A14489">
            <w:pPr>
              <w:pStyle w:val="TAC"/>
              <w:rPr>
                <w:b/>
                <w:lang w:val="en-US" w:eastAsia="zh-CN"/>
              </w:rPr>
            </w:pPr>
            <w:r>
              <w:rPr>
                <w:lang w:val="en-US"/>
              </w:rPr>
              <w:t>ma</w:t>
            </w:r>
            <w:r>
              <w:rPr>
                <w:lang w:val="en-US" w:eastAsia="zh-CN"/>
              </w:rPr>
              <w:t>x</w:t>
            </w:r>
            <w:r>
              <w:rPr>
                <w:lang w:val="en-US"/>
              </w:rPr>
              <w:t xml:space="preserve">(200ms, ceil(1.5x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en-US"/>
              </w:rPr>
              <w:t>) x max(</w:t>
            </w:r>
            <w:r>
              <w:rPr>
                <w:iCs/>
                <w:lang w:val="en-US" w:eastAsia="zh-CN"/>
              </w:rPr>
              <w:t>80ms</w:t>
            </w:r>
            <w:r>
              <w:rPr>
                <w:vertAlign w:val="subscript"/>
                <w:lang w:val="en-US"/>
              </w:rPr>
              <w:t>,</w:t>
            </w:r>
            <w:r>
              <w:rPr>
                <w:lang w:val="en-US"/>
              </w:rPr>
              <w:t xml:space="preserve"> SMTC period, DRX cycle)) x CSSF</w:t>
            </w:r>
            <w:r>
              <w:rPr>
                <w:vertAlign w:val="subscript"/>
                <w:lang w:val="en-US"/>
              </w:rPr>
              <w:t>int</w:t>
            </w:r>
            <w:r>
              <w:rPr>
                <w:vertAlign w:val="subscript"/>
                <w:lang w:val="en-US" w:eastAsia="zh-CN"/>
              </w:rPr>
              <w:t>er</w:t>
            </w:r>
          </w:p>
        </w:tc>
      </w:tr>
      <w:tr w:rsidR="00F30519" w14:paraId="2FE34B5A"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77777777" w:rsidR="00F30519" w:rsidRDefault="00F30519" w:rsidP="00A14489">
            <w:pPr>
              <w:pStyle w:val="TAC"/>
              <w:rPr>
                <w:b/>
                <w:lang w:val="en-US"/>
              </w:rPr>
            </w:pPr>
            <w:r>
              <w:rPr>
                <w:lang w:val="en-US"/>
              </w:rPr>
              <w:t>DRX cycle&gt;320ms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7092C08" w:rsidR="00F30519" w:rsidRDefault="00F30519" w:rsidP="00A14489">
            <w:pPr>
              <w:pStyle w:val="TAC"/>
              <w:rPr>
                <w:b/>
                <w:lang w:val="fr-FR" w:eastAsia="zh-CN"/>
              </w:rPr>
            </w:pPr>
            <w:r>
              <w:rPr>
                <w:lang w:val="fr-FR"/>
              </w:rPr>
              <w:t xml:space="preserve">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fr-FR"/>
              </w:rPr>
              <w:t xml:space="preserve">  x </w:t>
            </w:r>
            <w:r>
              <w:rPr>
                <w:lang w:val="en-US"/>
              </w:rPr>
              <w:t>DRX cycle</w:t>
            </w:r>
            <w:r>
              <w:rPr>
                <w:lang w:val="fr-FR"/>
              </w:rPr>
              <w:t xml:space="preserve"> x CSSF</w:t>
            </w:r>
            <w:r>
              <w:rPr>
                <w:vertAlign w:val="subscript"/>
                <w:lang w:val="fr-FR"/>
              </w:rPr>
              <w:t>int</w:t>
            </w:r>
            <w:r>
              <w:rPr>
                <w:vertAlign w:val="subscript"/>
                <w:lang w:val="fr-FR" w:eastAsia="zh-CN"/>
              </w:rPr>
              <w:t>er</w:t>
            </w:r>
          </w:p>
        </w:tc>
      </w:tr>
      <w:tr w:rsidR="00F30519" w14:paraId="380F48AB" w14:textId="77777777" w:rsidTr="00A14489">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tc>
      </w:tr>
    </w:tbl>
    <w:p w14:paraId="3D639A78" w14:textId="77777777" w:rsidR="00F30519" w:rsidRPr="009C5807" w:rsidRDefault="00F30519" w:rsidP="00F30519">
      <w:pPr>
        <w:rPr>
          <w:b/>
          <w:lang w:eastAsia="zh-CN"/>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lang w:eastAsia="zh-CN"/>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lang w:eastAsia="zh-CN"/>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Default="002E6EE8" w:rsidP="002E6EE8">
      <w:pPr>
        <w:rPr>
          <w:rFonts w:eastAsia="Malgun Gothic"/>
          <w:lang w:eastAsia="zh-CN"/>
        </w:rPr>
      </w:pPr>
    </w:p>
    <w:p w14:paraId="3B5E3300" w14:textId="77777777" w:rsidR="00F30519" w:rsidRDefault="00F30519" w:rsidP="00F30519">
      <w:pPr>
        <w:pStyle w:val="TH"/>
        <w:rPr>
          <w:rFonts w:eastAsia="Malgun Gothic"/>
        </w:rPr>
      </w:pPr>
      <w:r>
        <w:rPr>
          <w:rFonts w:eastAsia="Malgun Gothic"/>
        </w:rPr>
        <w:t>Table 9.3.9.2-2a: Measurement period for inter-frequency measurements without gaps when UE indicate [nogap-interruption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6726"/>
      </w:tblGrid>
      <w:tr w:rsidR="00F30519" w14:paraId="58D6C50E"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27D75DD8" w14:textId="77777777" w:rsidR="00F30519" w:rsidRDefault="00F30519" w:rsidP="00A14489">
            <w:pPr>
              <w:keepNext/>
              <w:keepLines/>
              <w:spacing w:after="0"/>
              <w:jc w:val="center"/>
              <w:rPr>
                <w:rFonts w:ascii="Arial" w:eastAsia="Malgun Gothic" w:hAnsi="Arial"/>
                <w:b/>
                <w:sz w:val="18"/>
                <w:lang w:val="en-US"/>
              </w:rPr>
            </w:pPr>
            <w:r>
              <w:rPr>
                <w:rFonts w:ascii="Arial" w:eastAsia="Malgun Gothic" w:hAnsi="Arial"/>
                <w:b/>
                <w:sz w:val="18"/>
                <w:lang w:val="en-US"/>
              </w:rPr>
              <w:t>DRX cycle</w:t>
            </w:r>
          </w:p>
        </w:tc>
        <w:tc>
          <w:tcPr>
            <w:tcW w:w="6726" w:type="dxa"/>
            <w:tcBorders>
              <w:top w:val="single" w:sz="4" w:space="0" w:color="auto"/>
              <w:left w:val="single" w:sz="4" w:space="0" w:color="auto"/>
              <w:bottom w:val="single" w:sz="4" w:space="0" w:color="auto"/>
              <w:right w:val="single" w:sz="4" w:space="0" w:color="auto"/>
            </w:tcBorders>
            <w:hideMark/>
          </w:tcPr>
          <w:p w14:paraId="0C37EEF4" w14:textId="77777777" w:rsidR="00F30519" w:rsidRDefault="00F30519" w:rsidP="00A14489">
            <w:pPr>
              <w:keepNext/>
              <w:keepLines/>
              <w:spacing w:after="0"/>
              <w:jc w:val="center"/>
              <w:rPr>
                <w:rFonts w:ascii="Arial" w:eastAsia="Malgun Gothic" w:hAnsi="Arial"/>
                <w:b/>
                <w:sz w:val="18"/>
                <w:lang w:val="en-US"/>
              </w:rPr>
            </w:pPr>
            <w:r>
              <w:rPr>
                <w:rFonts w:ascii="Arial" w:eastAsia="Malgun Gothic" w:hAnsi="Arial"/>
                <w:b/>
                <w:sz w:val="18"/>
                <w:lang w:val="en-US"/>
              </w:rPr>
              <w:t>T</w:t>
            </w:r>
            <w:r>
              <w:rPr>
                <w:rFonts w:ascii="Arial" w:eastAsia="Malgun Gothic" w:hAnsi="Arial"/>
                <w:b/>
                <w:sz w:val="18"/>
                <w:vertAlign w:val="subscript"/>
                <w:lang w:val="en-US"/>
              </w:rPr>
              <w:t xml:space="preserve"> SSB_measurement_period_inter</w:t>
            </w:r>
            <w:r>
              <w:rPr>
                <w:rFonts w:ascii="Arial" w:eastAsia="Malgun Gothic" w:hAnsi="Arial"/>
                <w:b/>
                <w:sz w:val="18"/>
                <w:lang w:val="en-US"/>
              </w:rPr>
              <w:t xml:space="preserve">  </w:t>
            </w:r>
          </w:p>
        </w:tc>
      </w:tr>
      <w:tr w:rsidR="00F30519" w14:paraId="04060BCB"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42528FB0" w14:textId="77777777" w:rsidR="00F30519" w:rsidRDefault="00F30519" w:rsidP="00A14489">
            <w:pPr>
              <w:keepNext/>
              <w:keepLines/>
              <w:spacing w:after="0"/>
              <w:jc w:val="center"/>
              <w:rPr>
                <w:rFonts w:ascii="Arial" w:eastAsia="Malgun Gothic" w:hAnsi="Arial"/>
                <w:sz w:val="18"/>
                <w:lang w:val="en-US"/>
              </w:rPr>
            </w:pPr>
            <w:r>
              <w:rPr>
                <w:rFonts w:ascii="Arial" w:eastAsia="Malgun Gothic" w:hAnsi="Arial"/>
                <w:sz w:val="18"/>
                <w:lang w:val="en-US"/>
              </w:rPr>
              <w:t>No DRX</w:t>
            </w:r>
          </w:p>
        </w:tc>
        <w:tc>
          <w:tcPr>
            <w:tcW w:w="6726" w:type="dxa"/>
            <w:tcBorders>
              <w:top w:val="single" w:sz="4" w:space="0" w:color="auto"/>
              <w:left w:val="single" w:sz="4" w:space="0" w:color="auto"/>
              <w:bottom w:val="single" w:sz="4" w:space="0" w:color="auto"/>
              <w:right w:val="single" w:sz="4" w:space="0" w:color="auto"/>
            </w:tcBorders>
            <w:hideMark/>
          </w:tcPr>
          <w:p w14:paraId="745F3876" w14:textId="473209B2" w:rsidR="00F30519" w:rsidRDefault="00F30519" w:rsidP="00A14489">
            <w:pPr>
              <w:keepNext/>
              <w:keepLines/>
              <w:spacing w:after="0"/>
              <w:jc w:val="center"/>
              <w:rPr>
                <w:rFonts w:ascii="Arial" w:eastAsia="Malgun Gothic" w:hAnsi="Arial"/>
                <w:sz w:val="18"/>
                <w:lang w:val="en-US" w:eastAsia="zh-CN"/>
              </w:rPr>
            </w:pPr>
            <w:r>
              <w:rPr>
                <w:rFonts w:ascii="Arial" w:eastAsia="Malgun Gothic" w:hAnsi="Arial"/>
                <w:sz w:val="18"/>
                <w:lang w:val="en-US"/>
              </w:rPr>
              <w:t>max(400ms, ceil(M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max(</w:t>
            </w:r>
            <w:r w:rsidRPr="005B2FD8">
              <w:rPr>
                <w:rFonts w:ascii="Arial" w:eastAsia="Malgun Gothic" w:hAnsi="Arial"/>
                <w:sz w:val="18"/>
                <w:lang w:val="en-US" w:eastAsia="en-US"/>
              </w:rPr>
              <w:t>80ms</w:t>
            </w:r>
            <w:r w:rsidRPr="005B2FD8">
              <w:rPr>
                <w:rFonts w:ascii="Arial" w:eastAsia="Malgun Gothic" w:hAnsi="Arial"/>
                <w:sz w:val="18"/>
                <w:lang w:val="en-US"/>
              </w:rPr>
              <w:t>,</w:t>
            </w:r>
            <w:r>
              <w:rPr>
                <w:rFonts w:ascii="Arial" w:eastAsia="Malgun Gothic" w:hAnsi="Arial"/>
                <w:sz w:val="18"/>
                <w:lang w:val="en-US"/>
              </w:rPr>
              <w:t xml:space="preserve"> SMTC period))</w:t>
            </w:r>
            <w:r>
              <w:rPr>
                <w:rFonts w:ascii="Arial" w:eastAsia="Malgun Gothic" w:hAnsi="Arial"/>
                <w:sz w:val="18"/>
                <w:vertAlign w:val="superscript"/>
                <w:lang w:val="en-US"/>
              </w:rPr>
              <w:t>Note 1</w:t>
            </w:r>
            <w:r>
              <w:rPr>
                <w:rFonts w:ascii="Arial" w:eastAsia="Malgun Gothic" w:hAnsi="Arial"/>
                <w:sz w:val="18"/>
                <w:lang w:val="en-US"/>
              </w:rPr>
              <w:t xml:space="preserv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p>
        </w:tc>
      </w:tr>
      <w:tr w:rsidR="00F30519" w14:paraId="77FBFFA7"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76FF2736" w14:textId="77777777" w:rsidR="00F30519" w:rsidRDefault="00F30519" w:rsidP="00A14489">
            <w:pPr>
              <w:keepNext/>
              <w:keepLines/>
              <w:spacing w:after="0"/>
              <w:jc w:val="center"/>
              <w:rPr>
                <w:rFonts w:ascii="Arial" w:eastAsia="Malgun Gothic" w:hAnsi="Arial"/>
                <w:sz w:val="18"/>
                <w:lang w:val="en-US"/>
              </w:rPr>
            </w:pPr>
            <w:r>
              <w:rPr>
                <w:rFonts w:ascii="Arial" w:eastAsia="Malgun Gothic" w:hAnsi="Arial"/>
                <w:sz w:val="18"/>
                <w:lang w:val="en-US"/>
              </w:rPr>
              <w:t>DRX cycle</w:t>
            </w:r>
            <w:r>
              <w:rPr>
                <w:rFonts w:ascii="Arial" w:eastAsia="Malgun Gothic" w:hAnsi="Arial" w:hint="eastAsia"/>
                <w:sz w:val="18"/>
                <w:lang w:val="en-US"/>
              </w:rPr>
              <w:t>≤</w:t>
            </w:r>
            <w:r>
              <w:rPr>
                <w:rFonts w:ascii="Arial" w:eastAsia="Malgun Gothic" w:hAnsi="Arial"/>
                <w:sz w:val="18"/>
                <w:lang w:val="en-US"/>
              </w:rPr>
              <w:t xml:space="preserve"> 320ms</w:t>
            </w:r>
          </w:p>
        </w:tc>
        <w:tc>
          <w:tcPr>
            <w:tcW w:w="6726" w:type="dxa"/>
            <w:tcBorders>
              <w:top w:val="single" w:sz="4" w:space="0" w:color="auto"/>
              <w:left w:val="single" w:sz="4" w:space="0" w:color="auto"/>
              <w:bottom w:val="single" w:sz="4" w:space="0" w:color="auto"/>
              <w:right w:val="single" w:sz="4" w:space="0" w:color="auto"/>
            </w:tcBorders>
            <w:hideMark/>
          </w:tcPr>
          <w:p w14:paraId="359032DC" w14:textId="68A22852" w:rsidR="00F30519" w:rsidRDefault="00F30519" w:rsidP="00A14489">
            <w:pPr>
              <w:keepNext/>
              <w:keepLines/>
              <w:spacing w:after="0"/>
              <w:jc w:val="center"/>
              <w:rPr>
                <w:rFonts w:ascii="Arial" w:eastAsia="Malgun Gothic" w:hAnsi="Arial"/>
                <w:b/>
                <w:sz w:val="18"/>
                <w:lang w:val="en-US"/>
              </w:rPr>
            </w:pPr>
            <w:r>
              <w:rPr>
                <w:rFonts w:ascii="Arial" w:eastAsia="Malgun Gothic" w:hAnsi="Arial"/>
                <w:sz w:val="18"/>
                <w:lang w:val="en-US"/>
              </w:rPr>
              <w:t>max(400ms, ceil(1.5x 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max(80ms, SMTC period, DRX cycle))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r>
              <w:rPr>
                <w:rFonts w:ascii="Arial" w:eastAsia="Malgun Gothic" w:hAnsi="Arial"/>
                <w:sz w:val="18"/>
                <w:lang w:val="en-US"/>
              </w:rPr>
              <w:t xml:space="preserve"> </w:t>
            </w:r>
          </w:p>
        </w:tc>
      </w:tr>
      <w:tr w:rsidR="00F30519" w14:paraId="5C0888B1"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198BB2CA" w14:textId="77777777" w:rsidR="00F30519" w:rsidRDefault="00F30519" w:rsidP="00A14489">
            <w:pPr>
              <w:keepNext/>
              <w:keepLines/>
              <w:spacing w:after="0"/>
              <w:jc w:val="center"/>
              <w:rPr>
                <w:rFonts w:ascii="Arial" w:eastAsia="Malgun Gothic" w:hAnsi="Arial"/>
                <w:b/>
                <w:sz w:val="18"/>
                <w:lang w:val="en-US"/>
              </w:rPr>
            </w:pPr>
            <w:r>
              <w:rPr>
                <w:rFonts w:ascii="Arial" w:eastAsia="Malgun Gothic" w:hAnsi="Arial"/>
                <w:sz w:val="18"/>
                <w:lang w:val="en-US"/>
              </w:rPr>
              <w:t>DRX cycle&gt;320ms</w:t>
            </w:r>
          </w:p>
        </w:tc>
        <w:tc>
          <w:tcPr>
            <w:tcW w:w="6726" w:type="dxa"/>
            <w:tcBorders>
              <w:top w:val="single" w:sz="4" w:space="0" w:color="auto"/>
              <w:left w:val="single" w:sz="4" w:space="0" w:color="auto"/>
              <w:bottom w:val="single" w:sz="4" w:space="0" w:color="auto"/>
              <w:right w:val="single" w:sz="4" w:space="0" w:color="auto"/>
            </w:tcBorders>
            <w:hideMark/>
          </w:tcPr>
          <w:p w14:paraId="1F56B272" w14:textId="7C53551B" w:rsidR="00F30519" w:rsidRDefault="00F30519" w:rsidP="00A14489">
            <w:pPr>
              <w:keepNext/>
              <w:keepLines/>
              <w:spacing w:after="0"/>
              <w:jc w:val="center"/>
              <w:rPr>
                <w:rFonts w:ascii="Arial" w:eastAsia="Malgun Gothic" w:hAnsi="Arial"/>
                <w:b/>
                <w:sz w:val="18"/>
                <w:lang w:val="en-US" w:eastAsia="zh-CN"/>
              </w:rPr>
            </w:pPr>
            <w:r>
              <w:rPr>
                <w:rFonts w:ascii="Arial" w:eastAsia="Malgun Gothic" w:hAnsi="Arial"/>
                <w:sz w:val="18"/>
                <w:lang w:val="en-US"/>
              </w:rPr>
              <w:t>ceil(M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DRX cycle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p>
        </w:tc>
      </w:tr>
      <w:tr w:rsidR="00F30519" w14:paraId="5B6F7412" w14:textId="77777777" w:rsidTr="00A14489">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77777777" w:rsidR="00F30519" w:rsidRDefault="00F30519" w:rsidP="00A14489">
            <w:pPr>
              <w:keepNext/>
              <w:keepLines/>
              <w:spacing w:after="0"/>
              <w:ind w:left="851" w:hanging="851"/>
              <w:rPr>
                <w:rFonts w:ascii="Arial" w:eastAsia="CG Times (WN)" w:hAnsi="Arial"/>
                <w:sz w:val="18"/>
                <w:lang w:val="en-US" w:eastAsia="zh-CN"/>
              </w:rPr>
            </w:pPr>
            <w:r>
              <w:rPr>
                <w:rFonts w:ascii="Arial" w:eastAsia="CG Times (WN)" w:hAnsi="Arial"/>
                <w:sz w:val="18"/>
                <w:lang w:val="en-US" w:eastAsia="zh-CN"/>
              </w:rPr>
              <w:t>NOTE 1:</w:t>
            </w:r>
            <w:r>
              <w:rPr>
                <w:rFonts w:ascii="Arial" w:eastAsia="CG Times (WN)" w:hAnsi="Arial"/>
                <w:sz w:val="18"/>
                <w:lang w:val="en-US" w:eastAsia="zh-CN"/>
              </w:rPr>
              <w:tab/>
              <w:t>If different SMTC periodicities are configured for different cells, the SMTC period in the requirement is the one used by the cell being identified</w:t>
            </w:r>
          </w:p>
        </w:tc>
      </w:tr>
    </w:tbl>
    <w:p w14:paraId="5DC4C50F" w14:textId="77777777" w:rsidR="00F30519" w:rsidRPr="002E6EE8" w:rsidRDefault="00F30519" w:rsidP="00F30519">
      <w:pPr>
        <w:rPr>
          <w:rFonts w:eastAsia="Malgun Gothic"/>
          <w:lang w:eastAsia="zh-CN"/>
        </w:rPr>
      </w:pPr>
    </w:p>
    <w:p w14:paraId="21674204" w14:textId="2E80BF8C" w:rsidR="00D02901" w:rsidRPr="002E6EE8" w:rsidRDefault="00D02901" w:rsidP="002A5AB8">
      <w:pPr>
        <w:pStyle w:val="TH"/>
        <w:rPr>
          <w:rFonts w:eastAsia="Malgun Gothic"/>
        </w:rPr>
      </w:pPr>
      <w:r w:rsidRPr="002E6EE8">
        <w:rPr>
          <w:rFonts w:eastAsia="Malgun Gothic"/>
        </w:rPr>
        <w:t xml:space="preserve">Table 9.3.9.2-3: </w:t>
      </w:r>
      <w:r w:rsidR="00973BCB" w:rsidRPr="00174BAF">
        <w:rPr>
          <w:rFonts w:eastAsia="Malgun Gothic"/>
        </w:rPr>
        <w:t xml:space="preserve">Measurement period for inter-frequency measurements without gaps </w:t>
      </w:r>
      <w:r w:rsidR="00973BCB">
        <w:rPr>
          <w:rFonts w:eastAsia="Malgun Gothic"/>
        </w:rPr>
        <w:t>in the active BWP</w:t>
      </w:r>
      <w:r w:rsidR="00973BCB" w:rsidRPr="00174BAF">
        <w:rPr>
          <w:rFonts w:eastAsia="Malgun Gothic"/>
        </w:rPr>
        <w:t xml:space="preserve"> when highSpeedMeasInterFreq-r17</w:t>
      </w:r>
      <w:r w:rsidR="00973BCB" w:rsidRPr="00174BAF" w:rsidDel="00315545">
        <w:rPr>
          <w:rFonts w:eastAsia="Malgun Gothic"/>
        </w:rPr>
        <w:t xml:space="preserve"> </w:t>
      </w:r>
      <w:r w:rsidR="00973BCB"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lang w:eastAsia="zh-CN"/>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lang w:eastAsia="zh-CN"/>
              </w:rPr>
              <w:t>5</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lang w:eastAsia="zh-CN"/>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lang w:eastAsia="zh-CN"/>
              </w:rPr>
              <w:t>4</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2E6EE8">
              <w:rPr>
                <w:rFonts w:ascii="Arial" w:eastAsia="Malgun Gothic" w:hAnsi="Arial"/>
                <w:sz w:val="18"/>
                <w:lang w:val="fr-FR"/>
              </w:rPr>
              <w:t xml:space="preserve"> x CSSF</w:t>
            </w:r>
            <w:r w:rsidRPr="002E6EE8">
              <w:rPr>
                <w:rFonts w:ascii="Arial" w:eastAsia="Malgun Gothic" w:hAnsi="Arial"/>
                <w:sz w:val="18"/>
                <w:vertAlign w:val="subscript"/>
                <w:lang w:val="fr-FR"/>
              </w:rPr>
              <w:t>inter</w:t>
            </w:r>
          </w:p>
        </w:tc>
      </w:tr>
      <w:tr w:rsidR="002E6EE8" w:rsidRPr="002E6EE8"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eastAsia="zh-CN"/>
              </w:rPr>
            </w:pPr>
            <w:r w:rsidRPr="002E6EE8">
              <w:rPr>
                <w:rFonts w:ascii="Arial" w:eastAsia="Malgun Gothic" w:hAnsi="Arial"/>
                <w:sz w:val="18"/>
                <w:lang w:val="fr-FR"/>
              </w:rPr>
              <w:t xml:space="preserve">ceil( </w:t>
            </w:r>
            <w:r w:rsidRPr="002E6EE8">
              <w:rPr>
                <w:rFonts w:ascii="Arial" w:eastAsia="DengXian" w:hAnsi="Arial"/>
                <w:sz w:val="18"/>
                <w:lang w:val="fr-FR" w:eastAsia="zh-CN"/>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lang w:eastAsia="zh-CN"/>
              </w:rPr>
            </w:pPr>
            <w:r w:rsidRPr="002E6EE8">
              <w:rPr>
                <w:rFonts w:ascii="Arial" w:eastAsia="CG Times (WN)" w:hAnsi="Arial"/>
                <w:sz w:val="18"/>
                <w:lang w:eastAsia="x-none"/>
              </w:rPr>
              <w:t xml:space="preserve">NOTE </w:t>
            </w:r>
            <w:r w:rsidRPr="002E6EE8">
              <w:rPr>
                <w:rFonts w:ascii="Arial" w:eastAsia="DengXian" w:hAnsi="Arial" w:hint="eastAsia"/>
                <w:sz w:val="18"/>
                <w:lang w:eastAsia="zh-CN"/>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lang w:eastAsia="zh-CN"/>
              </w:rPr>
              <w:t xml:space="preserve">M2 = 1.5 if SMTC </w:t>
            </w:r>
            <w:r w:rsidRPr="002E6EE8">
              <w:rPr>
                <w:rFonts w:ascii="Arial" w:eastAsia="CG Times (WN)" w:hAnsi="Arial" w:hint="eastAsia"/>
                <w:snapToGrid w:val="0"/>
                <w:sz w:val="18"/>
                <w:lang w:eastAsia="zh-CN"/>
              </w:rPr>
              <w:t>period</w:t>
            </w:r>
            <w:r w:rsidRPr="002E6EE8">
              <w:rPr>
                <w:rFonts w:ascii="Arial" w:eastAsia="CG Times (WN)" w:hAnsi="Arial"/>
                <w:snapToGrid w:val="0"/>
                <w:sz w:val="18"/>
                <w:lang w:eastAsia="zh-CN"/>
              </w:rPr>
              <w:t xml:space="preserve"> &gt; </w:t>
            </w:r>
            <w:r w:rsidRPr="002E6EE8">
              <w:rPr>
                <w:rFonts w:ascii="Arial" w:eastAsia="DengXian" w:hAnsi="Arial" w:hint="eastAsia"/>
                <w:snapToGrid w:val="0"/>
                <w:sz w:val="18"/>
                <w:lang w:eastAsia="zh-CN"/>
              </w:rPr>
              <w:t>4</w:t>
            </w:r>
            <w:r w:rsidRPr="002E6EE8">
              <w:rPr>
                <w:rFonts w:ascii="Arial" w:eastAsia="CG Times (WN)" w:hAnsi="Arial"/>
                <w:snapToGrid w:val="0"/>
                <w:sz w:val="18"/>
                <w:lang w:eastAsia="zh-CN"/>
              </w:rPr>
              <w:t>0 ms</w:t>
            </w:r>
            <w:r w:rsidRPr="002E6EE8">
              <w:rPr>
                <w:rFonts w:ascii="Arial" w:eastAsia="DengXian" w:hAnsi="Arial" w:hint="eastAsia"/>
                <w:snapToGrid w:val="0"/>
                <w:sz w:val="18"/>
                <w:lang w:eastAsia="zh-CN"/>
              </w:rPr>
              <w:t>,</w:t>
            </w:r>
            <w:r w:rsidRPr="002E6EE8">
              <w:rPr>
                <w:rFonts w:ascii="Arial" w:eastAsia="CG Times (WN)" w:hAnsi="Arial"/>
                <w:snapToGrid w:val="0"/>
                <w:sz w:val="18"/>
                <w:lang w:eastAsia="zh-CN"/>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lang w:eastAsia="zh-CN"/>
              </w:rPr>
              <w:t xml:space="preserve">Y=3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&lt;= 40ms, Y=5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&gt; 40ms</w:t>
            </w:r>
          </w:p>
        </w:tc>
      </w:tr>
    </w:tbl>
    <w:p w14:paraId="20B6C88A" w14:textId="652ECCD1" w:rsidR="002E6EE8" w:rsidRDefault="002E6EE8" w:rsidP="002E6EE8">
      <w:pPr>
        <w:rPr>
          <w:rFonts w:eastAsia="Malgun Gothic"/>
        </w:rPr>
      </w:pPr>
    </w:p>
    <w:p w14:paraId="5BDF16B4" w14:textId="77777777" w:rsidR="00973BCB" w:rsidRDefault="00973BCB" w:rsidP="00973BCB">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973BCB" w:rsidRPr="00BD6A5A" w14:paraId="756C59D4"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876E29E" w14:textId="77777777" w:rsidR="00973BCB" w:rsidRPr="00BD6A5A" w:rsidRDefault="00973BCB" w:rsidP="00973BCB">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3E0781B" w14:textId="77777777" w:rsidR="00973BCB" w:rsidRPr="00BD6A5A" w:rsidRDefault="00973BCB" w:rsidP="00973BCB">
            <w:pPr>
              <w:pStyle w:val="TAH"/>
              <w:rPr>
                <w:lang w:eastAsia="sv-SE"/>
              </w:rPr>
            </w:pPr>
            <w:r w:rsidRPr="00BD6A5A">
              <w:rPr>
                <w:lang w:eastAsia="sv-SE"/>
              </w:rPr>
              <w:t>T</w:t>
            </w:r>
            <w:r w:rsidRPr="00BD6A5A">
              <w:rPr>
                <w:vertAlign w:val="subscript"/>
                <w:lang w:eastAsia="sv-SE"/>
              </w:rPr>
              <w:t xml:space="preserve"> SSB_measurement_period_inter</w:t>
            </w:r>
          </w:p>
        </w:tc>
      </w:tr>
      <w:tr w:rsidR="00973BCB" w:rsidRPr="00BD6A5A" w14:paraId="12C99EEC"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8BF18CB" w14:textId="77777777" w:rsidR="00973BCB" w:rsidRPr="00BD6A5A" w:rsidRDefault="00973BCB" w:rsidP="00973BCB">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6270A79" w14:textId="77777777" w:rsidR="00973BCB" w:rsidRPr="00BD6A5A" w:rsidRDefault="00973BCB" w:rsidP="00973BCB">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973BCB" w:rsidRPr="00BD6A5A" w14:paraId="080163A1"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BE28AD7" w14:textId="77777777" w:rsidR="00973BCB" w:rsidRPr="00BD6A5A" w:rsidRDefault="00973BCB" w:rsidP="00973BCB">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1CF54268" w14:textId="77777777" w:rsidR="00973BCB" w:rsidRPr="00BD6A5A" w:rsidRDefault="00973BCB" w:rsidP="00973BCB">
            <w:pPr>
              <w:pStyle w:val="TAC"/>
              <w:rPr>
                <w:vertAlign w:val="subscript"/>
                <w:lang w:eastAsia="zh-CN"/>
              </w:rPr>
            </w:pPr>
            <w:r w:rsidRPr="00BD6A5A">
              <w:rPr>
                <w:lang w:eastAsia="sv-SE"/>
              </w:rPr>
              <w:t>ma</w:t>
            </w:r>
            <w:r w:rsidRPr="00BD6A5A">
              <w:rPr>
                <w:lang w:eastAsia="zh-CN"/>
              </w:rPr>
              <w:t>x</w:t>
            </w:r>
            <w:r w:rsidRPr="00BD6A5A">
              <w:rPr>
                <w:lang w:eastAsia="sv-SE"/>
              </w:rPr>
              <w:t>(200ms, ceil(</w:t>
            </w:r>
            <w:r w:rsidRPr="00BD6A5A">
              <w:rPr>
                <w:lang w:eastAsia="zh-CN"/>
              </w:rPr>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lang w:eastAsia="zh-CN"/>
              </w:rPr>
              <w:t>er</w:t>
            </w:r>
          </w:p>
        </w:tc>
      </w:tr>
      <w:tr w:rsidR="00973BCB" w:rsidRPr="00BD6A5A" w14:paraId="12EC737D" w14:textId="77777777" w:rsidTr="00C934D0">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3857D4C8" w14:textId="77777777" w:rsidR="00973BCB" w:rsidRPr="00BD6A5A" w:rsidRDefault="00973BCB" w:rsidP="00973BCB">
            <w:pPr>
              <w:pStyle w:val="TAC"/>
            </w:pPr>
            <w:r w:rsidRPr="00BD6A5A">
              <w:rPr>
                <w:rFonts w:eastAsia="DengXian"/>
                <w:lang w:eastAsia="zh-C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1C8AC677" w14:textId="77777777" w:rsidR="00973BCB" w:rsidRPr="00BD6A5A" w:rsidRDefault="00973BCB" w:rsidP="00973BCB">
            <w:pPr>
              <w:pStyle w:val="TAC"/>
              <w:rPr>
                <w:vertAlign w:val="subscript"/>
                <w:lang w:eastAsia="zh-CN"/>
              </w:rPr>
            </w:pPr>
            <w:r w:rsidRPr="00BD6A5A">
              <w:rPr>
                <w:lang w:eastAsia="sv-SE"/>
              </w:rPr>
              <w:t>ceil(</w:t>
            </w:r>
            <w:r w:rsidRPr="00BD6A5A">
              <w:rPr>
                <w:lang w:eastAsia="zh-CN"/>
              </w:rPr>
              <w:t>7 x M2</w:t>
            </w:r>
            <w:r w:rsidRPr="00BD6A5A">
              <w:rPr>
                <w:vertAlign w:val="superscript"/>
              </w:rPr>
              <w:t xml:space="preserve"> NOTE3</w:t>
            </w:r>
            <w:r w:rsidRPr="00BD6A5A">
              <w:rPr>
                <w:lang w:eastAsia="sv-SE"/>
              </w:rPr>
              <w:t>) x DRX cycle x CSSF</w:t>
            </w:r>
            <w:r w:rsidRPr="00BD6A5A">
              <w:rPr>
                <w:vertAlign w:val="subscript"/>
                <w:lang w:eastAsia="sv-SE"/>
              </w:rPr>
              <w:t>int</w:t>
            </w:r>
            <w:r w:rsidRPr="00BD6A5A">
              <w:rPr>
                <w:vertAlign w:val="subscript"/>
                <w:lang w:eastAsia="zh-CN"/>
              </w:rPr>
              <w:t>er</w:t>
            </w:r>
          </w:p>
        </w:tc>
      </w:tr>
      <w:tr w:rsidR="00973BCB" w:rsidRPr="00BD6A5A" w14:paraId="36E67C6B"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41734FD" w14:textId="77777777" w:rsidR="00973BCB" w:rsidRPr="00BD6A5A" w:rsidRDefault="00973BCB" w:rsidP="00973BCB">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595898B0" w14:textId="77777777" w:rsidR="00973BCB" w:rsidRPr="00BD6A5A" w:rsidRDefault="00973BCB" w:rsidP="00973BCB">
            <w:pPr>
              <w:pStyle w:val="TAC"/>
              <w:rPr>
                <w:vertAlign w:val="subscript"/>
                <w:lang w:eastAsia="zh-CN"/>
              </w:rPr>
            </w:pPr>
            <w:r w:rsidRPr="00BD6A5A">
              <w:rPr>
                <w:bCs/>
                <w:lang w:eastAsia="zh-CN"/>
              </w:rPr>
              <w:t xml:space="preserve">4 </w:t>
            </w:r>
            <w:r w:rsidRPr="00BD6A5A">
              <w:rPr>
                <w:lang w:eastAsia="zh-CN"/>
              </w:rPr>
              <w:t>x M2</w:t>
            </w:r>
            <w:r w:rsidRPr="00BD6A5A">
              <w:rPr>
                <w:vertAlign w:val="superscript"/>
              </w:rPr>
              <w:t xml:space="preserve"> NOTE3</w:t>
            </w:r>
            <w:r w:rsidRPr="00BD6A5A">
              <w:rPr>
                <w:lang w:eastAsia="sv-SE"/>
              </w:rPr>
              <w:t xml:space="preserve"> x DRX cycle x CSSF</w:t>
            </w:r>
            <w:r w:rsidRPr="00BD6A5A">
              <w:rPr>
                <w:vertAlign w:val="subscript"/>
                <w:lang w:eastAsia="sv-SE"/>
              </w:rPr>
              <w:t>int</w:t>
            </w:r>
            <w:r w:rsidRPr="00BD6A5A">
              <w:rPr>
                <w:vertAlign w:val="subscript"/>
                <w:lang w:eastAsia="zh-CN"/>
              </w:rPr>
              <w:t>er</w:t>
            </w:r>
          </w:p>
        </w:tc>
      </w:tr>
      <w:tr w:rsidR="00973BCB" w:rsidRPr="00BD6A5A" w14:paraId="1BD5B990" w14:textId="77777777" w:rsidTr="00C934D0">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77777777" w:rsidR="00973BCB" w:rsidRPr="00BD6A5A" w:rsidRDefault="00973BCB" w:rsidP="00973BCB">
            <w:pPr>
              <w:pStyle w:val="TAN"/>
            </w:pPr>
            <w:r w:rsidRPr="00BD6A5A">
              <w:t>NOTE 1:</w:t>
            </w:r>
            <w:r w:rsidRPr="00BD6A5A">
              <w:tab/>
              <w:t>If different SMTC periodicities are configured for different cells, the SMTC period in the requirement is the one used by the cell being identified</w:t>
            </w:r>
          </w:p>
          <w:p w14:paraId="044B8999" w14:textId="77777777" w:rsidR="00973BCB" w:rsidRPr="00BD6A5A" w:rsidRDefault="00973BCB" w:rsidP="00973BCB">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60EA6947" w14:textId="77777777" w:rsidR="00973BCB" w:rsidRPr="00BD6A5A" w:rsidRDefault="00973BCB" w:rsidP="00973BCB">
            <w:pPr>
              <w:pStyle w:val="TAN"/>
              <w:rPr>
                <w:snapToGrid w:val="0"/>
                <w:lang w:eastAsia="zh-CN"/>
              </w:rPr>
            </w:pPr>
            <w:r w:rsidRPr="00BD6A5A">
              <w:rPr>
                <w:rFonts w:eastAsia="DengXian"/>
                <w:lang w:eastAsia="zh-CN"/>
              </w:rPr>
              <w:t>NOTE 3:</w:t>
            </w:r>
            <w:r w:rsidRPr="00BD6A5A">
              <w:tab/>
            </w:r>
            <w:r w:rsidRPr="00BD6A5A">
              <w:rPr>
                <w:snapToGrid w:val="0"/>
                <w:lang w:eastAsia="zh-CN"/>
              </w:rPr>
              <w:t xml:space="preserve">M2 = 1.5 if SMTC periodicity &gt; </w:t>
            </w:r>
            <w:r w:rsidRPr="00BD6A5A">
              <w:rPr>
                <w:rFonts w:eastAsia="DengXian"/>
                <w:snapToGrid w:val="0"/>
                <w:lang w:eastAsia="zh-CN"/>
              </w:rPr>
              <w:t>4</w:t>
            </w:r>
            <w:r w:rsidRPr="00BD6A5A">
              <w:rPr>
                <w:snapToGrid w:val="0"/>
                <w:lang w:eastAsia="zh-CN"/>
              </w:rPr>
              <w:t>0 ms</w:t>
            </w:r>
            <w:r w:rsidRPr="00BD6A5A">
              <w:rPr>
                <w:rFonts w:eastAsia="DengXian"/>
                <w:snapToGrid w:val="0"/>
                <w:lang w:eastAsia="zh-CN"/>
              </w:rPr>
              <w:t>,</w:t>
            </w:r>
            <w:r w:rsidRPr="00BD6A5A">
              <w:rPr>
                <w:snapToGrid w:val="0"/>
                <w:lang w:eastAsia="zh-CN"/>
              </w:rPr>
              <w:t xml:space="preserve"> otherwise M2=1</w:t>
            </w:r>
          </w:p>
        </w:tc>
      </w:tr>
    </w:tbl>
    <w:p w14:paraId="03D9F6D6" w14:textId="77777777" w:rsidR="00973BCB" w:rsidRDefault="00973BCB" w:rsidP="002E6EE8">
      <w:pPr>
        <w:rPr>
          <w:rFonts w:eastAsia="Malgun Gothic"/>
        </w:rPr>
      </w:pPr>
    </w:p>
    <w:p w14:paraId="62914165" w14:textId="77777777" w:rsidR="00F30519" w:rsidRDefault="00F30519" w:rsidP="00F30519">
      <w:pPr>
        <w:pStyle w:val="TH"/>
        <w:rPr>
          <w:rFonts w:eastAsia="Malgun Gothic"/>
        </w:rPr>
      </w:pPr>
      <w:r>
        <w:rPr>
          <w:rFonts w:eastAsia="Malgun Gothic"/>
        </w:rPr>
        <w:t>Table 9.3.9.2-3b: Measurement period for inter-frequency measurements without gaps when highSpeedMeasInterFreq-r17 is configured (FR1), when UE indicate [nogap-interruption]</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F30519" w14:paraId="3DF356D2"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7986B64D" w14:textId="77777777" w:rsidR="00F30519" w:rsidRDefault="00F30519" w:rsidP="00A14489">
            <w:pPr>
              <w:pStyle w:val="TAH"/>
              <w:rPr>
                <w:rFonts w:eastAsiaTheme="minorEastAsia"/>
                <w:lang w:val="en-US" w:eastAsia="zh-CN"/>
              </w:rPr>
            </w:pPr>
            <w:r>
              <w:rPr>
                <w:lang w:val="en-US"/>
              </w:rPr>
              <w:t>Condition</w:t>
            </w:r>
            <w:r>
              <w:rPr>
                <w:vertAlign w:val="superscript"/>
                <w:lang w:val="en-US"/>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77777777" w:rsidR="00F30519" w:rsidRDefault="00F30519" w:rsidP="00A14489">
            <w:pPr>
              <w:pStyle w:val="TAH"/>
              <w:rPr>
                <w:lang w:val="en-US" w:eastAsia="sv-SE"/>
              </w:rPr>
            </w:pPr>
            <w:r>
              <w:rPr>
                <w:lang w:val="en-US" w:eastAsia="sv-SE"/>
              </w:rPr>
              <w:t>T</w:t>
            </w:r>
            <w:r>
              <w:rPr>
                <w:vertAlign w:val="subscript"/>
                <w:lang w:val="en-US" w:eastAsia="sv-SE"/>
              </w:rPr>
              <w:t xml:space="preserve"> SSB_measurement_period_inter</w:t>
            </w:r>
          </w:p>
        </w:tc>
      </w:tr>
      <w:tr w:rsidR="00F30519" w14:paraId="3A24F464"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3B5688DC" w14:textId="77777777" w:rsidR="00F30519" w:rsidRDefault="00F30519" w:rsidP="00A14489">
            <w:pPr>
              <w:pStyle w:val="TAC"/>
              <w:rPr>
                <w:lang w:val="en-US" w:eastAsia="sv-SE"/>
              </w:rPr>
            </w:pPr>
            <w:r>
              <w:rPr>
                <w:lang w:val="en-US"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77777777" w:rsidR="00F30519" w:rsidRDefault="00F30519" w:rsidP="00A14489">
            <w:pPr>
              <w:pStyle w:val="TAC"/>
              <w:rPr>
                <w:vertAlign w:val="subscript"/>
                <w:lang w:val="en-US" w:eastAsia="sv-SE"/>
              </w:rPr>
            </w:pPr>
            <w:r>
              <w:rPr>
                <w:lang w:val="en-US" w:eastAsia="sv-SE"/>
              </w:rPr>
              <w:t xml:space="preserve">max(200ms, 7 </w:t>
            </w:r>
            <w:r>
              <w:rPr>
                <w:lang w:val="en-US" w:eastAsia="sv-SE"/>
              </w:rPr>
              <w:sym w:font="Symbol" w:char="F0B4"/>
            </w:r>
            <w:r>
              <w:rPr>
                <w:lang w:val="en-US" w:eastAsia="sv-SE"/>
              </w:rPr>
              <w:t xml:space="preserve"> Max(</w:t>
            </w:r>
            <w:r>
              <w:rPr>
                <w:rFonts w:eastAsia="Malgun Gothic"/>
                <w:lang w:val="en-US"/>
              </w:rPr>
              <w:t>80ms,</w:t>
            </w:r>
            <w:r>
              <w:rPr>
                <w:lang w:val="en-US" w:eastAsia="sv-SE"/>
              </w:rPr>
              <w:t xml:space="preserve"> SMTC period</w:t>
            </w:r>
            <w:r>
              <w:rPr>
                <w:lang w:val="en-US" w:eastAsia="zh-TW"/>
              </w:rPr>
              <w:t>)</w:t>
            </w:r>
            <w:r>
              <w:rPr>
                <w:lang w:val="en-US" w:eastAsia="sv-SE"/>
              </w:rPr>
              <w:t xml:space="preserve">) </w:t>
            </w:r>
            <w:r>
              <w:rPr>
                <w:lang w:val="en-US" w:eastAsia="sv-SE"/>
              </w:rPr>
              <w:sym w:font="Symbol" w:char="F0B4"/>
            </w:r>
            <w:r>
              <w:rPr>
                <w:lang w:val="en-US" w:eastAsia="sv-SE"/>
              </w:rPr>
              <w:t xml:space="preserve"> CSSF</w:t>
            </w:r>
            <w:r>
              <w:rPr>
                <w:vertAlign w:val="subscript"/>
                <w:lang w:val="en-US" w:eastAsia="sv-SE"/>
              </w:rPr>
              <w:t>inter</w:t>
            </w:r>
          </w:p>
        </w:tc>
      </w:tr>
      <w:tr w:rsidR="00F30519" w14:paraId="4A78BDED"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36C07094" w14:textId="77777777" w:rsidR="00F30519" w:rsidRDefault="00F30519" w:rsidP="00A14489">
            <w:pPr>
              <w:pStyle w:val="TAC"/>
              <w:rPr>
                <w:lang w:val="en-US" w:eastAsia="sv-SE"/>
              </w:rPr>
            </w:pPr>
            <w:r>
              <w:rPr>
                <w:lang w:val="en-US" w:eastAsia="sv-SE"/>
              </w:rPr>
              <w:t>DRX cycle ≤ 160ms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77777777" w:rsidR="00F30519" w:rsidRDefault="00F30519" w:rsidP="00A14489">
            <w:pPr>
              <w:pStyle w:val="TAC"/>
              <w:rPr>
                <w:vertAlign w:val="subscript"/>
                <w:lang w:val="en-US" w:eastAsia="zh-CN"/>
              </w:rPr>
            </w:pPr>
            <w:r>
              <w:rPr>
                <w:lang w:val="en-US" w:eastAsia="sv-SE"/>
              </w:rPr>
              <w:t>ma</w:t>
            </w:r>
            <w:r>
              <w:rPr>
                <w:lang w:val="en-US" w:eastAsia="zh-CN"/>
              </w:rPr>
              <w:t>x</w:t>
            </w:r>
            <w:r>
              <w:rPr>
                <w:lang w:val="en-US" w:eastAsia="sv-SE"/>
              </w:rPr>
              <w:t>(200ms, ceil(</w:t>
            </w:r>
            <w:r>
              <w:rPr>
                <w:lang w:val="en-US" w:eastAsia="zh-CN"/>
              </w:rPr>
              <w:t>7 x M2</w:t>
            </w:r>
            <w:r>
              <w:rPr>
                <w:vertAlign w:val="superscript"/>
                <w:lang w:val="en-US"/>
              </w:rPr>
              <w:t xml:space="preserve"> NOTE3</w:t>
            </w:r>
            <w:r>
              <w:rPr>
                <w:lang w:val="en-US" w:eastAsia="sv-SE"/>
              </w:rPr>
              <w:t>) x max(</w:t>
            </w:r>
            <w:r>
              <w:rPr>
                <w:rFonts w:eastAsia="Malgun Gothic"/>
                <w:lang w:val="en-US"/>
              </w:rPr>
              <w:t xml:space="preserve">80ms, </w:t>
            </w:r>
            <w:r>
              <w:rPr>
                <w:lang w:val="en-US" w:eastAsia="sv-SE"/>
              </w:rPr>
              <w:t>SMTC period, DRX cycle)) x CSSF</w:t>
            </w:r>
            <w:r>
              <w:rPr>
                <w:vertAlign w:val="subscript"/>
                <w:lang w:val="en-US" w:eastAsia="sv-SE"/>
              </w:rPr>
              <w:t>int</w:t>
            </w:r>
            <w:r>
              <w:rPr>
                <w:vertAlign w:val="subscript"/>
                <w:lang w:val="en-US" w:eastAsia="zh-CN"/>
              </w:rPr>
              <w:t>er</w:t>
            </w:r>
          </w:p>
        </w:tc>
      </w:tr>
      <w:tr w:rsidR="00F30519" w14:paraId="1B3F7513" w14:textId="77777777" w:rsidTr="00A14489">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151B18EC" w14:textId="77777777" w:rsidR="00F30519" w:rsidRDefault="00F30519" w:rsidP="00A14489">
            <w:pPr>
              <w:pStyle w:val="TAC"/>
              <w:rPr>
                <w:lang w:val="en-US"/>
              </w:rPr>
            </w:pPr>
            <w:r>
              <w:rPr>
                <w:rFonts w:eastAsia="DengXian"/>
                <w:lang w:val="en-US" w:eastAsia="zh-CN"/>
              </w:rPr>
              <w:t xml:space="preserve">160ms &lt; </w:t>
            </w:r>
            <w:r>
              <w:rPr>
                <w:lang w:val="en-US" w:eastAsia="sv-SE"/>
              </w:rPr>
              <w:t>DRX cycle ≤ 320ms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77777777" w:rsidR="00F30519" w:rsidRDefault="00F30519" w:rsidP="00A14489">
            <w:pPr>
              <w:pStyle w:val="TAC"/>
              <w:rPr>
                <w:vertAlign w:val="subscript"/>
                <w:lang w:val="en-US" w:eastAsia="zh-CN"/>
              </w:rPr>
            </w:pPr>
            <w:r>
              <w:rPr>
                <w:lang w:val="en-US" w:eastAsia="sv-SE"/>
              </w:rPr>
              <w:t>ceil(</w:t>
            </w:r>
            <w:r>
              <w:rPr>
                <w:lang w:val="en-US" w:eastAsia="zh-CN"/>
              </w:rPr>
              <w:t>7 x M2</w:t>
            </w:r>
            <w:r>
              <w:rPr>
                <w:vertAlign w:val="superscript"/>
                <w:lang w:val="en-US"/>
              </w:rPr>
              <w:t xml:space="preserve"> NOTE3</w:t>
            </w:r>
            <w:r>
              <w:rPr>
                <w:lang w:val="en-US" w:eastAsia="sv-SE"/>
              </w:rPr>
              <w:t>) x DRX cycle x CSSF</w:t>
            </w:r>
            <w:r>
              <w:rPr>
                <w:vertAlign w:val="subscript"/>
                <w:lang w:val="en-US" w:eastAsia="sv-SE"/>
              </w:rPr>
              <w:t>int</w:t>
            </w:r>
            <w:r>
              <w:rPr>
                <w:vertAlign w:val="subscript"/>
                <w:lang w:val="en-US" w:eastAsia="zh-CN"/>
              </w:rPr>
              <w:t>er</w:t>
            </w:r>
          </w:p>
        </w:tc>
      </w:tr>
      <w:tr w:rsidR="00F30519" w14:paraId="47785AD0" w14:textId="77777777" w:rsidTr="00A14489">
        <w:trPr>
          <w:jc w:val="right"/>
        </w:trPr>
        <w:tc>
          <w:tcPr>
            <w:tcW w:w="3175" w:type="dxa"/>
            <w:tcBorders>
              <w:top w:val="single" w:sz="4" w:space="0" w:color="auto"/>
              <w:left w:val="single" w:sz="4" w:space="0" w:color="auto"/>
              <w:bottom w:val="single" w:sz="4" w:space="0" w:color="auto"/>
              <w:right w:val="single" w:sz="4" w:space="0" w:color="auto"/>
            </w:tcBorders>
            <w:hideMark/>
          </w:tcPr>
          <w:p w14:paraId="6C7B0EF3" w14:textId="77777777" w:rsidR="00F30519" w:rsidRDefault="00F30519" w:rsidP="00A14489">
            <w:pPr>
              <w:pStyle w:val="TAC"/>
              <w:rPr>
                <w:b/>
                <w:lang w:val="en-US" w:eastAsia="sv-SE"/>
              </w:rPr>
            </w:pPr>
            <w:r>
              <w:rPr>
                <w:lang w:val="en-US"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77777777" w:rsidR="00F30519" w:rsidRDefault="00F30519" w:rsidP="00A14489">
            <w:pPr>
              <w:pStyle w:val="TAC"/>
              <w:rPr>
                <w:vertAlign w:val="subscript"/>
                <w:lang w:val="en-US" w:eastAsia="zh-CN"/>
              </w:rPr>
            </w:pPr>
            <w:r>
              <w:rPr>
                <w:bCs/>
                <w:lang w:val="en-US" w:eastAsia="zh-CN"/>
              </w:rPr>
              <w:t xml:space="preserve">4 </w:t>
            </w:r>
            <w:r>
              <w:rPr>
                <w:lang w:val="en-US" w:eastAsia="zh-CN"/>
              </w:rPr>
              <w:t>x M2</w:t>
            </w:r>
            <w:r>
              <w:rPr>
                <w:vertAlign w:val="superscript"/>
                <w:lang w:val="en-US"/>
              </w:rPr>
              <w:t xml:space="preserve"> NOTE3</w:t>
            </w:r>
            <w:r>
              <w:rPr>
                <w:lang w:val="en-US" w:eastAsia="sv-SE"/>
              </w:rPr>
              <w:t xml:space="preserve"> x DRX cycle x CSSF</w:t>
            </w:r>
            <w:r>
              <w:rPr>
                <w:vertAlign w:val="subscript"/>
                <w:lang w:val="en-US" w:eastAsia="sv-SE"/>
              </w:rPr>
              <w:t>int</w:t>
            </w:r>
            <w:r>
              <w:rPr>
                <w:vertAlign w:val="subscript"/>
                <w:lang w:val="en-US" w:eastAsia="zh-CN"/>
              </w:rPr>
              <w:t>er</w:t>
            </w:r>
          </w:p>
        </w:tc>
      </w:tr>
      <w:tr w:rsidR="00F30519" w14:paraId="1D72A134" w14:textId="77777777" w:rsidTr="00A14489">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77777777" w:rsidR="00F30519" w:rsidRDefault="00F30519" w:rsidP="00A14489">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21445688" w14:textId="77777777" w:rsidR="00F30519" w:rsidRDefault="00F30519" w:rsidP="00A14489">
            <w:pPr>
              <w:pStyle w:val="TAN"/>
              <w:rPr>
                <w:lang w:val="en-US"/>
              </w:rPr>
            </w:pPr>
            <w:r>
              <w:rPr>
                <w:lang w:val="en-US"/>
              </w:rPr>
              <w:t>NOTE 2:</w:t>
            </w:r>
            <w:r>
              <w:rPr>
                <w:lang w:val="en-US"/>
              </w:rPr>
              <w:tab/>
              <w:t>In EN-DC operation, the parameters, timers and scheduling requests referred to in clause 3.6.1 are for the secondary cell group. The DRX cycle is the DRX cycle of the secondary cell group.</w:t>
            </w:r>
          </w:p>
          <w:p w14:paraId="55B8611E" w14:textId="77777777" w:rsidR="00F30519" w:rsidRDefault="00F30519" w:rsidP="00A14489">
            <w:pPr>
              <w:pStyle w:val="TAN"/>
              <w:rPr>
                <w:snapToGrid w:val="0"/>
                <w:lang w:val="en-US" w:eastAsia="zh-CN"/>
              </w:rPr>
            </w:pPr>
            <w:r>
              <w:rPr>
                <w:rFonts w:eastAsia="DengXian"/>
                <w:lang w:val="en-US" w:eastAsia="zh-CN"/>
              </w:rPr>
              <w:t>NOTE 3:</w:t>
            </w:r>
            <w:r>
              <w:rPr>
                <w:lang w:val="en-US"/>
              </w:rPr>
              <w:tab/>
            </w:r>
            <w:r>
              <w:rPr>
                <w:snapToGrid w:val="0"/>
                <w:lang w:val="en-US" w:eastAsia="zh-CN"/>
              </w:rPr>
              <w:t xml:space="preserve">M2 = 1.5 if SMTC periodicity &gt; </w:t>
            </w:r>
            <w:r>
              <w:rPr>
                <w:rFonts w:eastAsia="DengXian"/>
                <w:snapToGrid w:val="0"/>
                <w:lang w:val="en-US" w:eastAsia="zh-CN"/>
              </w:rPr>
              <w:t>4</w:t>
            </w:r>
            <w:r>
              <w:rPr>
                <w:snapToGrid w:val="0"/>
                <w:lang w:val="en-US" w:eastAsia="zh-CN"/>
              </w:rPr>
              <w:t>0 ms</w:t>
            </w:r>
            <w:r>
              <w:rPr>
                <w:rFonts w:eastAsia="DengXian"/>
                <w:snapToGrid w:val="0"/>
                <w:lang w:val="en-US" w:eastAsia="zh-CN"/>
              </w:rPr>
              <w:t>,</w:t>
            </w:r>
            <w:r>
              <w:rPr>
                <w:snapToGrid w:val="0"/>
                <w:lang w:val="en-US" w:eastAsia="zh-CN"/>
              </w:rPr>
              <w:t xml:space="preserve"> otherwise M2=1</w:t>
            </w:r>
          </w:p>
        </w:tc>
      </w:tr>
    </w:tbl>
    <w:p w14:paraId="519F118B" w14:textId="77777777" w:rsidR="00F30519" w:rsidRDefault="00F30519" w:rsidP="00F30519">
      <w:pPr>
        <w:rPr>
          <w:rFonts w:eastAsia="Malgun Gothic"/>
        </w:rPr>
      </w:pPr>
    </w:p>
    <w:p w14:paraId="4F7EF09D" w14:textId="77777777" w:rsidR="000D0D6E" w:rsidRDefault="000D0D6E" w:rsidP="000D0D6E">
      <w:pPr>
        <w:pStyle w:val="TH"/>
      </w:pPr>
      <w:r>
        <w:t xml:space="preserve">Table </w:t>
      </w:r>
      <w:r w:rsidRPr="00174BAF">
        <w:rPr>
          <w:rFonts w:eastAsia="Malgun Gothic"/>
        </w:rPr>
        <w:t>9.3.9.2-</w:t>
      </w:r>
      <w:r>
        <w:rPr>
          <w:rFonts w:eastAsia="Malgun Gothic"/>
        </w:rPr>
        <w:t>4</w:t>
      </w:r>
      <w:r>
        <w:t xml:space="preserve">: Measurement period for inter-frequency measurements without gaps when </w:t>
      </w:r>
      <w:r>
        <w:rPr>
          <w:i/>
          <w:iCs/>
        </w:rPr>
        <w:t>highSpeedMeasFlagFR2-r17</w:t>
      </w:r>
      <w:r>
        <w:rPr>
          <w:rFonts w:eastAsia="Malgun Gothic" w:cs="v4.2.0"/>
          <w:lang w:eastAsia="zh-CN"/>
        </w:rPr>
        <w:t xml:space="preserve"> </w:t>
      </w:r>
      <w:r>
        <w:t>is configured (FR2-1)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D0D6E" w14:paraId="05797BDA"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53E199B7" w14:textId="77777777" w:rsidR="000D0D6E" w:rsidRDefault="000D0D6E" w:rsidP="000718B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0D2E3CA" w14:textId="77777777" w:rsidR="000D0D6E" w:rsidRDefault="000D0D6E" w:rsidP="000718B7">
            <w:pPr>
              <w:pStyle w:val="TAH"/>
            </w:pPr>
            <w:r>
              <w:t>T</w:t>
            </w:r>
            <w:r>
              <w:rPr>
                <w:vertAlign w:val="subscript"/>
              </w:rPr>
              <w:t xml:space="preserve"> SSB_measurement_period_inter</w:t>
            </w:r>
            <w:r>
              <w:t xml:space="preserve">  </w:t>
            </w:r>
          </w:p>
        </w:tc>
      </w:tr>
      <w:tr w:rsidR="000D0D6E" w14:paraId="62F66B56"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209107E7" w14:textId="77777777" w:rsidR="000D0D6E" w:rsidRDefault="000D0D6E" w:rsidP="000718B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6E8FB1C" w14:textId="77777777" w:rsidR="000D0D6E" w:rsidRPr="00D10F47" w:rsidRDefault="000D0D6E" w:rsidP="000718B7">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inter</w:t>
            </w:r>
          </w:p>
        </w:tc>
      </w:tr>
      <w:tr w:rsidR="000D0D6E" w14:paraId="39D5CD72"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2280C059" w14:textId="77777777" w:rsidR="000D0D6E" w:rsidRDefault="000D0D6E" w:rsidP="000718B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5FE4B5" w14:textId="77777777" w:rsidR="000D0D6E" w:rsidRPr="00D10F47" w:rsidRDefault="000D0D6E" w:rsidP="000718B7">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inter</w:t>
            </w:r>
          </w:p>
        </w:tc>
      </w:tr>
      <w:tr w:rsidR="000D0D6E" w14:paraId="0DA85F2B"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5A375226" w14:textId="77777777" w:rsidR="000D0D6E" w:rsidRDefault="000D0D6E" w:rsidP="000718B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7575D70" w14:textId="77777777" w:rsidR="000D0D6E" w:rsidRDefault="000D0D6E" w:rsidP="000718B7">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inter</w:t>
            </w:r>
            <w:r>
              <w:t xml:space="preserve"> </w:t>
            </w:r>
          </w:p>
        </w:tc>
      </w:tr>
      <w:tr w:rsidR="000D0D6E" w14:paraId="028E1BC9" w14:textId="77777777" w:rsidTr="000718B7">
        <w:tc>
          <w:tcPr>
            <w:tcW w:w="4620" w:type="dxa"/>
            <w:tcBorders>
              <w:top w:val="single" w:sz="4" w:space="0" w:color="auto"/>
              <w:left w:val="single" w:sz="4" w:space="0" w:color="auto"/>
              <w:bottom w:val="single" w:sz="4" w:space="0" w:color="auto"/>
              <w:right w:val="single" w:sz="4" w:space="0" w:color="auto"/>
            </w:tcBorders>
            <w:hideMark/>
          </w:tcPr>
          <w:p w14:paraId="0F57A10F" w14:textId="77777777" w:rsidR="000D0D6E" w:rsidRDefault="000D0D6E" w:rsidP="000718B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FCA64E9" w14:textId="77777777" w:rsidR="000D0D6E" w:rsidRPr="00D10F47" w:rsidRDefault="000D0D6E" w:rsidP="000718B7">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inter</w:t>
            </w:r>
          </w:p>
        </w:tc>
      </w:tr>
      <w:tr w:rsidR="000D0D6E" w14:paraId="756675F2" w14:textId="77777777" w:rsidTr="000718B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0CC9908" w14:textId="77777777" w:rsidR="000D0D6E" w:rsidRDefault="000D0D6E" w:rsidP="000718B7">
            <w:pPr>
              <w:pStyle w:val="TAN"/>
            </w:pPr>
            <w:r>
              <w:t>NOTE 1:</w:t>
            </w:r>
            <w:r>
              <w:tab/>
              <w:t>If different SMTC periodicities are configured for different cells, the SMTC period in the requirement is the one used by the cell being identified</w:t>
            </w:r>
          </w:p>
          <w:p w14:paraId="6417856C" w14:textId="77777777" w:rsidR="000D0D6E" w:rsidRDefault="000D0D6E" w:rsidP="000718B7">
            <w:pPr>
              <w:pStyle w:val="TAN"/>
            </w:pPr>
            <w:r>
              <w:t>NOTE 2:</w:t>
            </w:r>
            <w:r>
              <w:tab/>
              <w:t xml:space="preserve">For UE supporting power class 6 and </w:t>
            </w:r>
            <w:r>
              <w:rPr>
                <w:rFonts w:eastAsia="Malgun Gothic" w:cs="v4.2.0"/>
                <w:lang w:eastAsia="zh-CN"/>
              </w:rPr>
              <w:t>[</w:t>
            </w:r>
            <w:r w:rsidRPr="00402361">
              <w:rPr>
                <w:rFonts w:eastAsia="Malgun Gothic"/>
                <w:i/>
                <w:iCs/>
              </w:rPr>
              <w:t>measurementEnhancementCAInterFreqFR2-r18</w:t>
            </w:r>
            <w:r>
              <w:rPr>
                <w:rFonts w:eastAsia="Malgun Gothic" w:cs="v4.2.0"/>
                <w:lang w:eastAsia="zh-CN"/>
              </w:rPr>
              <w:t>]</w:t>
            </w:r>
            <w:r>
              <w:t>,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tc>
      </w:tr>
    </w:tbl>
    <w:p w14:paraId="20515503" w14:textId="77777777" w:rsidR="000D0D6E" w:rsidRDefault="000D0D6E" w:rsidP="002E6EE8">
      <w:pPr>
        <w:rPr>
          <w:rFonts w:eastAsia="Malgun Gothic"/>
        </w:rPr>
      </w:pPr>
    </w:p>
    <w:p w14:paraId="608C6691" w14:textId="3CCB47D4" w:rsidR="009718F0" w:rsidRPr="009C5807" w:rsidRDefault="009718F0" w:rsidP="009718F0">
      <w:pPr>
        <w:pStyle w:val="Heading4"/>
      </w:pPr>
      <w:r w:rsidRPr="009C5807">
        <w:t>9.3.9.3</w:t>
      </w:r>
      <w:r w:rsidRPr="009C5807">
        <w:rPr>
          <w:lang w:eastAsia="zh-CN"/>
        </w:rPr>
        <w:tab/>
      </w:r>
      <w:r w:rsidR="00696B69" w:rsidRPr="009C5807">
        <w:t>Scheduling availability of UE during int</w:t>
      </w:r>
      <w:r w:rsidR="00696B69" w:rsidRPr="009C5807">
        <w:rPr>
          <w:rFonts w:hint="eastAsia"/>
          <w:lang w:eastAsia="zh-CN"/>
        </w:rPr>
        <w:t>er</w:t>
      </w:r>
      <w:r w:rsidR="00696B69" w:rsidRPr="009C5807">
        <w:t>-frequency measurements</w:t>
      </w:r>
      <w:r w:rsidR="00696B69">
        <w:t xml:space="preserve"> </w:t>
      </w:r>
      <w:r w:rsidR="00696B69" w:rsidRPr="00BA001F">
        <w:t>when the SSB is completely contained in the active BWP of the UE</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70B5A354" w:rsidR="009718F0" w:rsidRPr="009C5807" w:rsidRDefault="00C954EF" w:rsidP="00C954EF">
      <w:pPr>
        <w:rPr>
          <w:lang w:eastAsia="zh-CN"/>
        </w:rPr>
      </w:pPr>
      <w:r>
        <w:rPr>
          <w:lang w:val="en-US" w:eastAsia="zh-CN"/>
        </w:rPr>
        <w:t>[For UE supporting MUSIM gaps, when MUSIM gaps are configured, the requirements in 9.3.9.3 are also applied to</w:t>
      </w:r>
      <w:r>
        <w:rPr>
          <w:lang w:eastAsia="zh-CN"/>
        </w:rPr>
        <w:t xml:space="preserve"> the slots that are not interrupted according to requirements in clause 9.1.10.x3</w:t>
      </w:r>
      <w:r>
        <w:rPr>
          <w:lang w:val="en-US" w:eastAsia="zh-CN"/>
        </w:rPr>
        <w:t xml:space="preserve">.y2 and </w:t>
      </w:r>
      <w:r>
        <w:rPr>
          <w:lang w:eastAsia="zh-CN"/>
        </w:rPr>
        <w:t>9.1.10.x3</w:t>
      </w:r>
      <w:r>
        <w:rPr>
          <w:lang w:val="en-US" w:eastAsia="zh-CN"/>
        </w:rPr>
        <w:t>.y3.]</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Default="00D67E82" w:rsidP="009718F0">
      <w:r w:rsidRPr="00991D81">
        <w:t xml:space="preserve">When TDD intra-band carrier aggregation is performed, the scheduling restrictions due to one serving cell also apply to all other serving cells in the same band </w:t>
      </w:r>
      <w:r w:rsidRPr="00991D81">
        <w:rPr>
          <w:lang w:val="en-US"/>
        </w:rPr>
        <w:t>on the symbols</w:t>
      </w:r>
      <w:r w:rsidRPr="00991D81">
        <w:t xml:space="preserve"> that fully or partially overlap with aforementioned restricted symbols.</w:t>
      </w:r>
    </w:p>
    <w:p w14:paraId="447D14F4" w14:textId="23F4D5B6" w:rsidR="00BD3EBE" w:rsidRPr="009C5807" w:rsidRDefault="00864B79" w:rsidP="009718F0">
      <w:pPr>
        <w:rPr>
          <w:lang w:eastAsia="zh-CN"/>
        </w:rPr>
      </w:pPr>
      <w:r>
        <w:rPr>
          <w:lang w:val="en-US" w:eastAsia="zh-CN"/>
        </w:rPr>
        <w:t>When intra-band non-contiguous carrier aggregation is configured for a UE indicating [</w:t>
      </w:r>
      <w:r>
        <w:rPr>
          <w:rFonts w:cs="Arial"/>
          <w:i/>
          <w:iCs/>
        </w:rPr>
        <w:t>intraBandNR-CA-non-collocated-r18</w:t>
      </w:r>
      <w:r>
        <w:rPr>
          <w:lang w:val="en-US" w:eastAsia="zh-CN"/>
        </w:rPr>
        <w:t xml:space="preserve">] and if </w:t>
      </w:r>
      <w:r w:rsidRPr="005B2FD8">
        <w:rPr>
          <w:color w:val="000000" w:themeColor="text1"/>
        </w:rPr>
        <w:t>[</w:t>
      </w:r>
      <w:r w:rsidRPr="005B2FD8">
        <w:rPr>
          <w:rFonts w:eastAsia="Calibri"/>
          <w:bCs/>
          <w:i/>
          <w:color w:val="000000" w:themeColor="text1"/>
          <w:lang w:eastAsia="sv-SE"/>
        </w:rPr>
        <w:t>nonCollocatedTypeNR-CA-r18</w:t>
      </w:r>
      <w:r w:rsidRPr="005B2FD8">
        <w:rPr>
          <w:color w:val="000000" w:themeColor="text1"/>
        </w:rPr>
        <w:t>]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due to one serving cell should also apply to all other serving cells in the same band </w:t>
      </w:r>
      <w:r>
        <w:rPr>
          <w:lang w:val="en-US"/>
        </w:rPr>
        <w:t>on the symbols</w:t>
      </w:r>
      <w:r>
        <w:t xml:space="preserve"> that fully or partially overlap with aforementioned restricted symbols if </w:t>
      </w:r>
      <w:r>
        <w:rPr>
          <w:color w:val="000000" w:themeColor="text1"/>
        </w:rPr>
        <w:t>[</w:t>
      </w:r>
      <w:r>
        <w:rPr>
          <w:rFonts w:eastAsia="Calibri"/>
          <w:bCs/>
          <w:i/>
          <w:color w:val="000000" w:themeColor="text1"/>
          <w:lang w:eastAsia="sv-SE"/>
        </w:rPr>
        <w:t>nonCollocatedTypeNR-CA-r18</w:t>
      </w:r>
      <w:r>
        <w:rPr>
          <w:color w:val="000000" w:themeColor="text1"/>
        </w:rPr>
        <w:t>] is provided</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Default="002743B5" w:rsidP="002743B5">
      <w:pPr>
        <w:pStyle w:val="B10"/>
        <w:rPr>
          <w:lang w:val="en-US"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w:t>
      </w:r>
      <w:r w:rsidRPr="005B25DA">
        <w:rPr>
          <w:lang w:val="en-US"/>
        </w:rPr>
        <w:t xml:space="preserve">UE is not expected to </w:t>
      </w:r>
      <w:r w:rsidRPr="009C5807">
        <w:rPr>
          <w:lang w:val="en-US" w:eastAsia="zh-CN"/>
        </w:rPr>
        <w:t xml:space="preserve">transmit PUCCH/PUSCH/SRS </w:t>
      </w:r>
      <w:r>
        <w:rPr>
          <w:lang w:val="en-US" w:eastAsia="zh-CN"/>
        </w:rPr>
        <w:t xml:space="preserve">or </w:t>
      </w:r>
      <w:r w:rsidRPr="005B25DA">
        <w:rPr>
          <w:lang w:val="en-US"/>
        </w:rPr>
        <w:t>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7F4B0543" w14:textId="38BE9038" w:rsidR="009E265C" w:rsidRPr="005B25DA" w:rsidRDefault="009E265C" w:rsidP="009E265C">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SSB symbols to be measured on MO </w:t>
      </w:r>
      <w:r w:rsidRPr="00FC4260">
        <w:rPr>
          <w:lang w:val="en-US" w:eastAsia="zh-CN"/>
        </w:rPr>
        <w:t>i</w:t>
      </w:r>
      <w:r w:rsidRPr="005B25DA">
        <w:rPr>
          <w:lang w:val="en-US" w:eastAsia="zh-CN"/>
        </w:rPr>
        <w:t xml:space="preserve">,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before each consecutive SSB symbols to be measured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after each consecutive SSB symbols to be measured within SMTC window duration, if </w:t>
      </w:r>
      <w:r w:rsidRPr="00FC4260">
        <w:rPr>
          <w:lang w:val="en-US" w:eastAsia="zh-CN"/>
        </w:rPr>
        <w:t>deriveSSB-IndexFromCellInter-r17</w:t>
      </w:r>
      <w:r w:rsidRPr="005B25DA">
        <w:rPr>
          <w:lang w:val="en-US" w:eastAsia="zh-CN"/>
        </w:rPr>
        <w:t xml:space="preserve"> is enabled for MO </w:t>
      </w:r>
      <w:r w:rsidRPr="00FC4260">
        <w:rPr>
          <w:lang w:val="en-US" w:eastAsia="zh-CN"/>
        </w:rPr>
        <w:t>i</w:t>
      </w:r>
      <w:r>
        <w:rPr>
          <w:lang w:val="en-US" w:eastAsia="zh-CN"/>
        </w:rPr>
        <w:t xml:space="preserve"> and </w:t>
      </w:r>
      <w:r w:rsidRPr="00CA2969">
        <w:rPr>
          <w:rFonts w:eastAsia="SimSun"/>
          <w:lang w:val="en-US" w:eastAsia="zh-CN"/>
        </w:rPr>
        <w:t xml:space="preserve">UE supporting </w:t>
      </w:r>
      <w:r w:rsidRPr="008C5BFA">
        <w:rPr>
          <w:rFonts w:eastAsia="SimSun"/>
          <w:i/>
          <w:iCs/>
          <w:lang w:val="en-US" w:eastAsia="zh-CN"/>
        </w:rPr>
        <w:t>deriveSSB-IndexFromCellInterNon-NCSG-r17</w:t>
      </w:r>
      <w:r w:rsidRPr="005B25DA">
        <w:rPr>
          <w:lang w:val="en-US" w:eastAsia="zh-CN"/>
        </w:rPr>
        <w:t>.</w:t>
      </w:r>
      <w:r>
        <w:rPr>
          <w:lang w:val="en-US" w:eastAsia="zh-CN"/>
        </w:rPr>
        <w:t xml:space="preserve"> </w:t>
      </w:r>
      <w:r w:rsidRPr="00FC4260">
        <w:rPr>
          <w:rFonts w:ascii="Cambria Math" w:hAnsi="Cambria Math" w:cs="Cambria Math"/>
          <w:lang w:val="en-US" w:eastAsia="zh-CN"/>
        </w:rPr>
        <w:t>△</w:t>
      </w:r>
      <w:r w:rsidRPr="00FC4260">
        <w:rPr>
          <w:lang w:val="en-US" w:eastAsia="zh-CN"/>
        </w:rPr>
        <w:t>t is defined as the minimum integer number of symbols with total duration no smaller than the tolerance specified in clause 7.9</w:t>
      </w:r>
      <w:r>
        <w:rPr>
          <w:lang w:val="en-US" w:eastAsia="zh-CN"/>
        </w:rPr>
        <w:t>, or</w:t>
      </w:r>
    </w:p>
    <w:p w14:paraId="5613F944" w14:textId="3C6BA759" w:rsidR="009718F0" w:rsidRPr="009C5807" w:rsidRDefault="009E265C" w:rsidP="009E265C">
      <w:pPr>
        <w:pStyle w:val="B20"/>
        <w:rPr>
          <w:lang w:eastAsia="zh-CN"/>
        </w:rPr>
      </w:pPr>
      <w:r>
        <w:rPr>
          <w:lang w:val="en-US" w:eastAsia="zh-CN"/>
        </w:rPr>
        <w:t>-</w:t>
      </w:r>
      <w:r>
        <w:rPr>
          <w:lang w:val="en-US" w:eastAsia="zh-CN"/>
        </w:rPr>
        <w:tab/>
      </w:r>
      <w:r w:rsidRPr="005B25DA">
        <w:rPr>
          <w:lang w:val="en-US" w:eastAsia="zh-CN"/>
        </w:rPr>
        <w:t xml:space="preserve">serving cell symbols fully or partially overlap with SMTC window for MO </w:t>
      </w:r>
      <w:r w:rsidRPr="00FC4260">
        <w:rPr>
          <w:lang w:val="en-US" w:eastAsia="zh-CN"/>
        </w:rPr>
        <w:t>i</w:t>
      </w:r>
      <w:r w:rsidRPr="005B25DA">
        <w:rPr>
          <w:lang w:val="en-US" w:eastAsia="zh-CN"/>
        </w:rPr>
        <w:t xml:space="preserve"> and on 1 serving cell symbol before and after the SMTC window, if </w:t>
      </w:r>
      <w:r w:rsidRPr="00FC4260">
        <w:rPr>
          <w:lang w:val="en-US" w:eastAsia="zh-CN"/>
        </w:rPr>
        <w:t>deriveSSB-IndexFromCellInter-r17</w:t>
      </w:r>
      <w:r w:rsidRPr="005B25DA">
        <w:rPr>
          <w:lang w:val="en-US" w:eastAsia="zh-CN"/>
        </w:rPr>
        <w:t xml:space="preserve"> is not enabled for MO </w:t>
      </w:r>
      <w:r w:rsidRPr="00FC4260">
        <w:rPr>
          <w:lang w:val="en-US" w:eastAsia="zh-CN"/>
        </w:rPr>
        <w:t xml:space="preserve">i, </w:t>
      </w:r>
      <w:r w:rsidRPr="005B25DA">
        <w:rPr>
          <w:lang w:val="en-US" w:eastAsia="zh-CN"/>
        </w:rPr>
        <w:t xml:space="preserve">or </w:t>
      </w:r>
      <w:r w:rsidRPr="00CA2969">
        <w:rPr>
          <w:rFonts w:eastAsia="SimSun"/>
          <w:lang w:val="en-US" w:eastAsia="zh-CN"/>
        </w:rPr>
        <w:t xml:space="preserve">UE supporting </w:t>
      </w:r>
      <w:r w:rsidRPr="00401532">
        <w:rPr>
          <w:rFonts w:eastAsia="SimSun"/>
          <w:i/>
          <w:iCs/>
          <w:lang w:val="en-US" w:eastAsia="zh-CN"/>
        </w:rPr>
        <w:t>deriveSSB-IndexFromCellInterNon-NCSG-r17</w:t>
      </w:r>
      <w:r w:rsidRPr="005B25DA">
        <w:rPr>
          <w:lang w:val="en-US" w:eastAsia="zh-CN"/>
        </w:rPr>
        <w:t>,</w:t>
      </w:r>
    </w:p>
    <w:p w14:paraId="574E975E" w14:textId="148DA394" w:rsidR="009718F0" w:rsidRDefault="00187729" w:rsidP="009718F0">
      <w:pPr>
        <w:rPr>
          <w:lang w:val="en-US"/>
        </w:rPr>
      </w:pPr>
      <w:r w:rsidRPr="005D21F6">
        <w:rPr>
          <w:lang w:val="en-US"/>
        </w:rPr>
        <w:t>When intra</w:t>
      </w:r>
      <w:r w:rsidRPr="005D21F6">
        <w:rPr>
          <w:rFonts w:eastAsia="MS Mincho"/>
          <w:lang w:val="en-US" w:eastAsia="ja-JP"/>
        </w:rPr>
        <w:t>-</w:t>
      </w:r>
      <w:r w:rsidRPr="005D21F6">
        <w:rPr>
          <w:lang w:val="en-US"/>
        </w:rPr>
        <w:t>band carrier aggregation is perfo</w:t>
      </w:r>
      <w:r w:rsidRPr="005D21F6">
        <w:rPr>
          <w:rFonts w:eastAsia="MS Mincho"/>
          <w:lang w:val="en-US" w:eastAsia="ja-JP"/>
        </w:rPr>
        <w:t>r</w:t>
      </w:r>
      <w:r w:rsidRPr="005D21F6">
        <w:rPr>
          <w:lang w:val="en-US"/>
        </w:rPr>
        <w:t>med, the scheduling restrictions due to a given serving cell also apply to all other serving cells in the same band on the symbols</w:t>
      </w:r>
      <w:r w:rsidRPr="005D21F6">
        <w:t xml:space="preserve"> that fully or partially overlap with aforementioned restricted symbols</w:t>
      </w:r>
      <w:r w:rsidRPr="005D21F6">
        <w:rPr>
          <w:lang w:val="en-US"/>
        </w:rPr>
        <w:t>.</w:t>
      </w:r>
    </w:p>
    <w:p w14:paraId="0B9A27BD" w14:textId="02B765FC" w:rsidR="00BD3EBE" w:rsidRPr="009C5807" w:rsidRDefault="00864B79" w:rsidP="009718F0">
      <w:pPr>
        <w:rPr>
          <w:lang w:val="en-US"/>
        </w:rPr>
      </w:pPr>
      <w:r>
        <w:rPr>
          <w:lang w:val="en-US" w:eastAsia="zh-CN"/>
        </w:rPr>
        <w:t>When intra-band non-contiguous carrier aggregation is configured for a UE indicating [</w:t>
      </w:r>
      <w:r>
        <w:rPr>
          <w:rFonts w:cs="Arial"/>
          <w:i/>
          <w:iCs/>
        </w:rPr>
        <w:t>intraBandNR-CA-non-collocated-r18</w:t>
      </w:r>
      <w:r>
        <w:rPr>
          <w:lang w:val="en-US" w:eastAsia="zh-CN"/>
        </w:rPr>
        <w:t xml:space="preserve">] and if </w:t>
      </w:r>
      <w:r w:rsidRPr="005B2FD8">
        <w:rPr>
          <w:color w:val="000000" w:themeColor="text1"/>
        </w:rPr>
        <w:t>[</w:t>
      </w:r>
      <w:r w:rsidRPr="005B2FD8">
        <w:rPr>
          <w:rFonts w:eastAsia="Calibri"/>
          <w:bCs/>
          <w:i/>
          <w:color w:val="000000" w:themeColor="text1"/>
          <w:lang w:eastAsia="sv-SE"/>
        </w:rPr>
        <w:t>nonCollocatedTypeNR-CA-r18</w:t>
      </w:r>
      <w:r w:rsidRPr="005B2FD8">
        <w:rPr>
          <w:color w:val="000000" w:themeColor="text1"/>
        </w:rPr>
        <w:t>]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should also apply to all other serving cells in the same band on the symbols</w:t>
      </w:r>
      <w:r>
        <w:t xml:space="preserve"> that fully or partially overlap with aforementioned restricted symbols</w:t>
      </w:r>
      <w:r>
        <w:rPr>
          <w:lang w:val="en-US"/>
        </w:rPr>
        <w:t xml:space="preserve"> if [</w:t>
      </w:r>
      <w:r>
        <w:rPr>
          <w:rFonts w:eastAsia="Calibri"/>
          <w:bCs/>
          <w:i/>
          <w:color w:val="000000" w:themeColor="text1"/>
          <w:lang w:eastAsia="sv-SE"/>
        </w:rPr>
        <w:t>nonCollocatedTypeNR-CA-r18</w:t>
      </w:r>
      <w:r>
        <w:rPr>
          <w:color w:val="000000" w:themeColor="text1"/>
        </w:rPr>
        <w:t>] is provided.</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18C90F41" w:rsidR="009718F0" w:rsidRPr="009C5807" w:rsidRDefault="00187729" w:rsidP="009718F0">
      <w:pPr>
        <w:rPr>
          <w:rFonts w:eastAsia="MS Mincho"/>
          <w:lang w:val="en-US" w:eastAsia="ja-JP"/>
        </w:rPr>
      </w:pPr>
      <w:r w:rsidRPr="00053688">
        <w:rPr>
          <w:lang w:val="en-US"/>
        </w:rPr>
        <w:t>When intra</w:t>
      </w:r>
      <w:r w:rsidRPr="00053688">
        <w:rPr>
          <w:rFonts w:eastAsia="MS Mincho"/>
          <w:lang w:val="en-US" w:eastAsia="ja-JP"/>
        </w:rPr>
        <w:t>-</w:t>
      </w:r>
      <w:r w:rsidRPr="00053688">
        <w:rPr>
          <w:lang w:val="en-US"/>
        </w:rPr>
        <w:t>band carrier aggregation is perfo</w:t>
      </w:r>
      <w:r w:rsidRPr="00053688">
        <w:rPr>
          <w:rFonts w:eastAsia="MS Mincho"/>
          <w:lang w:val="en-US" w:eastAsia="ja-JP"/>
        </w:rPr>
        <w:t>r</w:t>
      </w:r>
      <w:r w:rsidRPr="00053688">
        <w:rPr>
          <w:lang w:val="en-US"/>
        </w:rPr>
        <w:t>med, the scheduling restrictions due to a given serving cell also apply to all other serving cells in the same band on the symbols</w:t>
      </w:r>
      <w:r w:rsidRPr="00053688">
        <w:t xml:space="preserve"> that fully or partially overlap with aforementioned restricted symbols</w:t>
      </w:r>
      <w:r w:rsidRPr="00053688">
        <w:rPr>
          <w:lang w:val="en-US"/>
        </w:rPr>
        <w:t>.</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1ACA4E68" w14:textId="77777777" w:rsidR="00696B69" w:rsidRPr="009C5807" w:rsidRDefault="00696B69" w:rsidP="00696B69">
      <w:pPr>
        <w:pStyle w:val="Heading4"/>
      </w:pPr>
      <w:r w:rsidRPr="009C5807">
        <w:t>9.3.9.</w:t>
      </w:r>
      <w:r>
        <w:t>4</w:t>
      </w:r>
      <w:r w:rsidRPr="009C5807">
        <w:rPr>
          <w:lang w:eastAsia="zh-CN"/>
        </w:rPr>
        <w:tab/>
      </w:r>
      <w:r w:rsidRPr="009C5807">
        <w:t>Scheduling availability of UE during int</w:t>
      </w:r>
      <w:r w:rsidRPr="009C5807">
        <w:rPr>
          <w:rFonts w:hint="eastAsia"/>
          <w:lang w:eastAsia="zh-CN"/>
        </w:rPr>
        <w:t>er</w:t>
      </w:r>
      <w:r w:rsidRPr="009C5807">
        <w:t>-frequency measurements</w:t>
      </w:r>
      <w:r>
        <w:t xml:space="preserve"> </w:t>
      </w:r>
      <w:r w:rsidRPr="00C273F5">
        <w:t xml:space="preserve">when the SSB is </w:t>
      </w:r>
      <w:r>
        <w:t xml:space="preserve">not </w:t>
      </w:r>
      <w:r w:rsidRPr="00C273F5">
        <w:t>completely contained in the active BWP of the UE</w:t>
      </w:r>
    </w:p>
    <w:p w14:paraId="5E2EAC25" w14:textId="50D0373B" w:rsidR="00696B69" w:rsidRPr="00AC5D90" w:rsidRDefault="00696B69" w:rsidP="00696B69">
      <w:pPr>
        <w:rPr>
          <w:lang w:val="en-US"/>
        </w:rPr>
      </w:pPr>
      <w:r w:rsidRPr="00AC5D90">
        <w:t>If</w:t>
      </w:r>
      <w:r w:rsidRPr="00AC5D90">
        <w:rPr>
          <w:lang w:eastAsia="zh-CN"/>
        </w:rPr>
        <w:t xml:space="preserve">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00195F6B" w:rsidRPr="00AC5D90">
        <w:rPr>
          <w:lang w:eastAsia="zh-TW"/>
        </w:rPr>
        <w:t xml:space="preserve">, </w:t>
      </w:r>
      <w:r w:rsidR="00195F6B">
        <w:rPr>
          <w:lang w:eastAsia="zh-TW"/>
        </w:rPr>
        <w:t xml:space="preserve">or if </w:t>
      </w:r>
      <w:r w:rsidR="00195F6B">
        <w:rPr>
          <w:lang w:eastAsia="zh-CN"/>
        </w:rPr>
        <w:t>UE supports [</w:t>
      </w:r>
      <w:r w:rsidR="00195F6B">
        <w:rPr>
          <w:i/>
          <w:iCs/>
          <w:lang w:eastAsia="zh-CN"/>
        </w:rPr>
        <w:t>NeedForInterruptionNR-r18</w:t>
      </w:r>
      <w:r w:rsidR="00195F6B">
        <w:rPr>
          <w:lang w:eastAsia="zh-CN"/>
        </w:rPr>
        <w:t>]</w:t>
      </w:r>
      <w:r w:rsidR="00195F6B">
        <w:rPr>
          <w:lang w:eastAsia="zh-TW"/>
        </w:rPr>
        <w:t xml:space="preserve"> and indicates </w:t>
      </w:r>
      <w:r w:rsidR="00195F6B" w:rsidRPr="005B2FD8">
        <w:rPr>
          <w:i/>
          <w:iCs/>
          <w:lang w:eastAsia="zh-TW"/>
        </w:rPr>
        <w:t>nogap</w:t>
      </w:r>
      <w:r w:rsidR="00195F6B">
        <w:rPr>
          <w:lang w:eastAsia="zh-TW"/>
        </w:rPr>
        <w:t xml:space="preserve"> in </w:t>
      </w:r>
      <w:r w:rsidR="00195F6B" w:rsidRPr="005B2FD8">
        <w:rPr>
          <w:i/>
          <w:iCs/>
          <w:lang w:eastAsia="zh-TW"/>
        </w:rPr>
        <w:t>NeedforGap-InfoNR</w:t>
      </w:r>
      <w:r w:rsidR="00195F6B">
        <w:rPr>
          <w:lang w:eastAsia="zh-TW"/>
        </w:rPr>
        <w:t xml:space="preserve"> and further indicates [</w:t>
      </w:r>
      <w:r w:rsidR="00195F6B" w:rsidRPr="005B2FD8">
        <w:rPr>
          <w:i/>
          <w:iCs/>
          <w:lang w:eastAsia="zh-TW"/>
        </w:rPr>
        <w:t>no-gap-no-interruption</w:t>
      </w:r>
      <w:r w:rsidR="00195F6B">
        <w:rPr>
          <w:i/>
          <w:iCs/>
          <w:lang w:eastAsia="zh-TW"/>
        </w:rPr>
        <w:t>]</w:t>
      </w:r>
      <w:r w:rsidR="00195F6B">
        <w:rPr>
          <w:lang w:eastAsia="zh-TW"/>
        </w:rPr>
        <w:t xml:space="preserve"> or [</w:t>
      </w:r>
      <w:r w:rsidR="00195F6B" w:rsidRPr="005B2FD8">
        <w:rPr>
          <w:i/>
          <w:iCs/>
          <w:lang w:eastAsia="zh-TW"/>
        </w:rPr>
        <w:t>no-gap-with-interruiton</w:t>
      </w:r>
      <w:r w:rsidR="00195F6B">
        <w:rPr>
          <w:i/>
          <w:iCs/>
          <w:lang w:eastAsia="zh-TW"/>
        </w:rPr>
        <w:t>]</w:t>
      </w:r>
      <w:r w:rsidR="00195F6B">
        <w:rPr>
          <w:lang w:eastAsia="zh-TW"/>
        </w:rPr>
        <w:t xml:space="preserve"> via </w:t>
      </w:r>
      <w:r w:rsidR="00195F6B">
        <w:rPr>
          <w:lang w:eastAsia="zh-CN"/>
        </w:rPr>
        <w:t>[</w:t>
      </w:r>
      <w:r w:rsidR="00195F6B">
        <w:rPr>
          <w:i/>
          <w:iCs/>
          <w:lang w:eastAsia="zh-CN"/>
        </w:rPr>
        <w:t>NeedForInterruptionNR-r18</w:t>
      </w:r>
      <w:r w:rsidR="00195F6B">
        <w:rPr>
          <w:i/>
          <w:iCs/>
          <w:lang w:val="en-US" w:eastAsia="zh-CN"/>
        </w:rPr>
        <w:t>]</w:t>
      </w:r>
      <w:r w:rsidR="00195F6B">
        <w:rPr>
          <w:lang w:eastAsia="zh-CN"/>
        </w:rPr>
        <w:t xml:space="preserve"> for inter-frequency measurement</w:t>
      </w:r>
      <w:r w:rsidR="00195F6B">
        <w:rPr>
          <w:i/>
          <w:iCs/>
          <w:lang w:val="en-US" w:eastAsia="zh-CN"/>
        </w:rPr>
        <w:t xml:space="preserve">, </w:t>
      </w:r>
      <w:r w:rsidRPr="00AC5D90">
        <w:rPr>
          <w:lang w:eastAsia="zh-CN"/>
        </w:rPr>
        <w:t>UE</w:t>
      </w:r>
      <w:r w:rsidRPr="00AC5D90">
        <w:rPr>
          <w:rFonts w:cs="v4.2.0"/>
        </w:rPr>
        <w:t xml:space="preserve"> </w:t>
      </w:r>
      <w:r w:rsidRPr="00AC5D90">
        <w:rPr>
          <w:lang w:eastAsia="zh-CN"/>
        </w:rPr>
        <w:t>is required to be capable of measuring without measurement gaps when the SSB is not completely contained in the active bandwidth part of the UE. When</w:t>
      </w:r>
      <w:r w:rsidRPr="00AC5D90">
        <w:t xml:space="preserve"> any of the </w:t>
      </w:r>
      <w:r w:rsidRPr="00AC5D90">
        <w:rPr>
          <w:lang w:eastAsia="zh-CN"/>
        </w:rPr>
        <w:t>conditions in the following clauses is met</w:t>
      </w:r>
      <w:r w:rsidRPr="00AC5D90">
        <w: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eastAsia="zh-CN"/>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3F8EE268" w14:textId="77777777" w:rsidR="00696B69" w:rsidRPr="00AC5D90" w:rsidRDefault="00696B69" w:rsidP="00696B69">
      <w:pPr>
        <w:rPr>
          <w:lang w:val="en-US"/>
        </w:rPr>
      </w:pPr>
      <w:r w:rsidRPr="00AC5D90">
        <w:rPr>
          <w:lang w:val="en-US"/>
        </w:rPr>
        <w:t xml:space="preserve">The requirements in clause </w:t>
      </w:r>
      <w:r w:rsidRPr="00AC5D90">
        <w:t>9.</w:t>
      </w:r>
      <w:r w:rsidRPr="00AC5D90">
        <w:rPr>
          <w:lang w:eastAsia="zh-CN"/>
        </w:rPr>
        <w:t>3</w:t>
      </w:r>
      <w:r w:rsidRPr="00AC5D90">
        <w:t>.</w:t>
      </w:r>
      <w:r w:rsidRPr="00AC5D90">
        <w:rPr>
          <w:lang w:eastAsia="zh-CN"/>
        </w:rPr>
        <w:t xml:space="preserve">9.4 based on </w:t>
      </w:r>
      <w:r w:rsidRPr="00AC5D90">
        <w:rPr>
          <w:i/>
          <w:lang w:eastAsia="zh-CN"/>
        </w:rPr>
        <w:t>deriveSSB-IndexFromCell-inter</w:t>
      </w:r>
      <w:r w:rsidRPr="00AC5D90">
        <w:rPr>
          <w:lang w:eastAsia="zh-CN"/>
        </w:rPr>
        <w:t xml:space="preserve"> apply provided that UE </w:t>
      </w:r>
      <w:r w:rsidRPr="00AC5D90">
        <w:t>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9.3.9.4</w:t>
      </w:r>
      <w:r w:rsidRPr="00AC5D90">
        <w:rPr>
          <w:lang w:eastAsia="zh-CN"/>
        </w:rPr>
        <w:t xml:space="preserve">.3 apply assuming </w:t>
      </w:r>
      <w:r w:rsidRPr="00AC5D90">
        <w:rPr>
          <w:i/>
          <w:lang w:eastAsia="zh-CN"/>
        </w:rPr>
        <w:t>deriveSSB-IndexFromCell-inter</w:t>
      </w:r>
      <w:r w:rsidRPr="00AC5D90">
        <w:rPr>
          <w:lang w:eastAsia="zh-CN"/>
        </w:rPr>
        <w:t xml:space="preserve"> is not enabled.</w:t>
      </w:r>
      <w:r w:rsidRPr="00AC5D90">
        <w:rPr>
          <w:lang w:val="en-US"/>
        </w:rPr>
        <w:t xml:space="preserve"> </w:t>
      </w:r>
    </w:p>
    <w:p w14:paraId="2C2DCAC4" w14:textId="77777777" w:rsidR="00696B69" w:rsidRPr="00AC5D90" w:rsidRDefault="00696B69" w:rsidP="00696B69">
      <w:pPr>
        <w:pStyle w:val="Heading5"/>
      </w:pPr>
      <w:r w:rsidRPr="00AC5D90">
        <w:t>9.3.9.4.1</w:t>
      </w:r>
      <w:r w:rsidRPr="00AC5D90">
        <w:tab/>
        <w:t>Scheduling availability of UE performing measurements in TDD bands on FR1</w:t>
      </w:r>
    </w:p>
    <w:p w14:paraId="73C8950C" w14:textId="77777777" w:rsidR="00696B69" w:rsidRPr="00BA001F" w:rsidRDefault="00696B69" w:rsidP="00696B69">
      <w:pPr>
        <w:rPr>
          <w:lang w:eastAsia="zh-CN"/>
        </w:rPr>
      </w:pPr>
      <w:r w:rsidRPr="00AC5D90">
        <w:t>When the UE performs inter-frequency measurements without MG and NCSG in a TDD band, the following restrictions apply due to SS-RSRP or SS-SINR measurement when (1)</w:t>
      </w:r>
      <w:r w:rsidRPr="00AC5D90">
        <w:rPr>
          <w:lang w:eastAsia="zh-CN"/>
        </w:rPr>
        <w:t xml:space="preserve"> </w:t>
      </w:r>
      <w:r w:rsidRPr="00AC5D90">
        <w:rPr>
          <w:i/>
          <w:iCs/>
          <w:lang w:eastAsia="zh-CN"/>
        </w:rPr>
        <w:t>simultaneousRxTxInterBandCA</w:t>
      </w:r>
      <w:r w:rsidRPr="00AC5D90">
        <w:t xml:space="preserve"> is not supported for the target measurement band and the serving cell’s band, or (2) </w:t>
      </w:r>
      <w:r w:rsidRPr="00AC5D90">
        <w:rPr>
          <w:lang w:eastAsia="zh-CN"/>
        </w:rPr>
        <w:t>target measurement and the serving cell are on the same band</w:t>
      </w:r>
    </w:p>
    <w:p w14:paraId="710AD103" w14:textId="77777777" w:rsidR="00696B69" w:rsidRPr="008F7586" w:rsidRDefault="00696B69" w:rsidP="00696B6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7015068" w14:textId="77777777" w:rsidR="00696B69" w:rsidRPr="005B25DA" w:rsidRDefault="00696B69" w:rsidP="00696B6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8768A6A" w14:textId="77777777" w:rsidR="00696B69" w:rsidRPr="00B36511" w:rsidRDefault="00696B69" w:rsidP="00696B6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16A8B5D0" w14:textId="77777777" w:rsidR="00696B69" w:rsidRPr="00AC5D90" w:rsidRDefault="00696B69" w:rsidP="00696B6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w:t>
      </w:r>
      <w:r w:rsidRPr="00AC5D90">
        <w:rPr>
          <w:lang w:eastAsia="zh-CN"/>
        </w:rPr>
        <w:t xml:space="preserve"> </w:t>
      </w:r>
      <w:r w:rsidRPr="00AC5D90">
        <w:rPr>
          <w:i/>
          <w:iCs/>
          <w:lang w:eastAsia="zh-CN"/>
        </w:rPr>
        <w:t>simultaneousRxTxInterBandCA</w:t>
      </w:r>
      <w:r w:rsidRPr="00AC5D90">
        <w:t xml:space="preserve"> is not supported for the target measurement band and the serving cell band</w:t>
      </w:r>
    </w:p>
    <w:p w14:paraId="6153B3F8" w14:textId="77777777" w:rsidR="00696B69" w:rsidRPr="00AC5D90" w:rsidRDefault="00696B69" w:rsidP="00696B6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632C0EE7"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C449DA5" w14:textId="77777777" w:rsidR="00696B69" w:rsidRPr="00AC5D90" w:rsidRDefault="00696B69" w:rsidP="00696B6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5F6081BB" w14:textId="77777777" w:rsidR="00696B69" w:rsidRPr="00AC5D90" w:rsidRDefault="00696B69" w:rsidP="00696B69">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145DC505" w14:textId="77777777" w:rsidR="00696B69" w:rsidRPr="00AC5D90" w:rsidRDefault="00696B69" w:rsidP="00696B69">
      <w:r w:rsidRPr="00AC5D90">
        <w:t xml:space="preserve">When TDD intra-band carrier aggregation or TDD inter-band carrier aggregation without </w:t>
      </w:r>
      <w:r w:rsidRPr="00AC5D90">
        <w:rPr>
          <w:i/>
          <w:iCs/>
          <w:lang w:eastAsia="zh-CN"/>
        </w:rPr>
        <w:t xml:space="preserve">simultaneousRxTxInterBandCA </w:t>
      </w:r>
      <w:r w:rsidRPr="00AC5D90">
        <w:rPr>
          <w:lang w:eastAsia="zh-CN"/>
        </w:rPr>
        <w:t>support</w:t>
      </w:r>
      <w:r w:rsidRPr="00AC5D90">
        <w:t xml:space="preserve"> is performed, the scheduling restrictions due to a given serving cell also apply to all other serving cells </w:t>
      </w:r>
      <w:r w:rsidRPr="00AC5D90">
        <w:rPr>
          <w:lang w:val="en-US"/>
        </w:rPr>
        <w:t>on the symbols</w:t>
      </w:r>
      <w:r w:rsidRPr="00AC5D90">
        <w:t xml:space="preserve"> that fully or partially overlap with the aforementioned restricted symbols. </w:t>
      </w:r>
    </w:p>
    <w:p w14:paraId="6C5BFB60" w14:textId="77777777" w:rsidR="00696B69" w:rsidRPr="00AC5D90" w:rsidRDefault="00696B69" w:rsidP="00696B69">
      <w:pPr>
        <w:rPr>
          <w:lang w:eastAsia="zh-CN"/>
        </w:rPr>
      </w:pPr>
      <w:r w:rsidRPr="00AC5D90">
        <w:t xml:space="preserve">When the UE performs inter-frequency measurements without MG and NCSG in a TDD band and </w:t>
      </w:r>
      <w:r w:rsidRPr="00AC5D90">
        <w:rPr>
          <w:i/>
          <w:iCs/>
          <w:lang w:eastAsia="zh-CN"/>
        </w:rPr>
        <w:t>simultaneousRxTxInterBandCA</w:t>
      </w:r>
      <w:r w:rsidRPr="00AC5D90">
        <w:t xml:space="preserve"> is supported for the target measurement band and a serving cell’ band</w:t>
      </w:r>
      <w:r w:rsidRPr="00AC5D90">
        <w:rPr>
          <w:lang w:eastAsia="zh-CN"/>
        </w:rPr>
        <w:t>, no scheduling restriction applies to the serving cell.</w:t>
      </w:r>
    </w:p>
    <w:p w14:paraId="1FC7724F" w14:textId="77777777" w:rsidR="00696B69" w:rsidRPr="00AC5D90" w:rsidRDefault="00696B69" w:rsidP="00696B69">
      <w:pPr>
        <w:pStyle w:val="Heading5"/>
      </w:pPr>
      <w:r w:rsidRPr="00AC5D90">
        <w:t>9.3.9.4.2</w:t>
      </w:r>
      <w:r w:rsidRPr="00AC5D90">
        <w:tab/>
        <w:t>Scheduling availability of UE performing measurements with a different subcarrier spacing than PDSCH/PDCCH on FR1</w:t>
      </w:r>
    </w:p>
    <w:p w14:paraId="417911D9" w14:textId="77777777" w:rsidR="00696B69" w:rsidRPr="00AC5D90" w:rsidRDefault="00696B69" w:rsidP="00696B69">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p>
    <w:p w14:paraId="5CAE80CE" w14:textId="77777777" w:rsidR="00696B69" w:rsidRPr="00AC5D90" w:rsidRDefault="00696B69" w:rsidP="00696B69">
      <w:pPr>
        <w:rPr>
          <w:rFonts w:eastAsia="SimSun"/>
        </w:rPr>
      </w:pPr>
      <w:r w:rsidRPr="00AC5D90">
        <w:rPr>
          <w:lang w:eastAsia="zh-TW"/>
        </w:rPr>
        <w:t>Editor’s note: FFS when target frequency layer to be measured is on the different band but with overlapped spectrum with UE’s serving cell(s)</w:t>
      </w:r>
    </w:p>
    <w:p w14:paraId="2D9049E9" w14:textId="77777777" w:rsidR="00696B69" w:rsidRPr="00AC5D90" w:rsidRDefault="00696B69" w:rsidP="00696B69">
      <w:pPr>
        <w:pStyle w:val="B10"/>
        <w:rPr>
          <w:lang w:val="en-US"/>
        </w:rPr>
      </w:pPr>
      <w:r w:rsidRPr="00AC5D90">
        <w:rPr>
          <w:lang w:val="en-US"/>
        </w:rPr>
        <w:t>-</w:t>
      </w:r>
      <w:r w:rsidRPr="00AC5D90">
        <w:rPr>
          <w:lang w:val="en-US"/>
        </w:rPr>
        <w:tab/>
        <w:t>The UE is not expected to receive PDCCH/PDSCH</w:t>
      </w:r>
      <w:r w:rsidRPr="00AC5D90">
        <w:rPr>
          <w:lang w:val="en-US" w:eastAsia="zh-CN"/>
        </w:rPr>
        <w:t>/TRS/CSI-RS for CQI</w:t>
      </w:r>
      <w:r w:rsidRPr="00AC5D90">
        <w:rPr>
          <w:lang w:val="en-US"/>
        </w:rPr>
        <w:t xml:space="preserve">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137038C7"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533EE88F"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2F6C8D9E" w14:textId="77777777" w:rsidR="00696B69" w:rsidRPr="00AC5D90" w:rsidRDefault="00696B69" w:rsidP="00696B69">
      <w:pPr>
        <w:pStyle w:val="B10"/>
        <w:rPr>
          <w:lang w:eastAsia="zh-CN"/>
        </w:rPr>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7281ADCD" w14:textId="77777777" w:rsidR="00696B69" w:rsidRDefault="00696B69" w:rsidP="00696B69">
      <w:pPr>
        <w:rPr>
          <w:rFonts w:eastAsia="MS Mincho"/>
          <w:lang w:val="en-US" w:eastAsia="ja-JP"/>
        </w:rPr>
      </w:pPr>
      <w:r w:rsidRPr="00AC5D90">
        <w:rPr>
          <w:lang w:val="en-US"/>
        </w:rPr>
        <w:t>When intra</w:t>
      </w:r>
      <w:r w:rsidRPr="00AC5D90">
        <w:rPr>
          <w:rFonts w:eastAsia="MS Mincho"/>
          <w:lang w:val="en-US" w:eastAsia="ja-JP"/>
        </w:rPr>
        <w:t>-</w:t>
      </w:r>
      <w:r w:rsidRPr="00AC5D90">
        <w:rPr>
          <w:lang w:val="en-US"/>
        </w:rPr>
        <w:t>band carrier aggregation is perfo</w:t>
      </w:r>
      <w:r w:rsidRPr="00AC5D90">
        <w:rPr>
          <w:rFonts w:eastAsia="MS Mincho"/>
          <w:lang w:val="en-US" w:eastAsia="ja-JP"/>
        </w:rPr>
        <w:t>r</w:t>
      </w:r>
      <w:r w:rsidRPr="00AC5D90">
        <w:rPr>
          <w:lang w:val="en-US"/>
        </w:rPr>
        <w:t>med, the scheduling restrictions due to a given serving cell should also apply to all other serving cells in the same band on the symbols</w:t>
      </w:r>
      <w:r w:rsidRPr="00AC5D90">
        <w:t xml:space="preserve"> that fully or partially overlap with the aforementioned restricted symbols</w:t>
      </w:r>
      <w:r w:rsidRPr="00AC5D90">
        <w:rPr>
          <w:lang w:val="en-US"/>
        </w:rPr>
        <w:t>.</w:t>
      </w:r>
    </w:p>
    <w:p w14:paraId="2F7AC4AB" w14:textId="77777777" w:rsidR="00696B69" w:rsidRDefault="00696B69" w:rsidP="00696B69">
      <w:pPr>
        <w:pStyle w:val="Heading5"/>
      </w:pPr>
      <w:r w:rsidRPr="00AC5D90">
        <w:t>9.3.9.4.3</w:t>
      </w:r>
      <w:r w:rsidRPr="009C5807">
        <w:tab/>
        <w:t>Scheduling availability of UE performing measurements on FR2</w:t>
      </w:r>
    </w:p>
    <w:p w14:paraId="13D792FD" w14:textId="77777777" w:rsidR="00696B69" w:rsidRPr="00B36511" w:rsidRDefault="00696B69" w:rsidP="00696B69">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w:t>
      </w:r>
      <w:r w:rsidRPr="00BA001F">
        <w:t xml:space="preserve">or (2) </w:t>
      </w:r>
      <w:r w:rsidRPr="00BA001F">
        <w:rPr>
          <w:lang w:eastAsia="zh-CN"/>
        </w:rPr>
        <w:t xml:space="preserve">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502EB698" w14:textId="77777777" w:rsidR="00696B69" w:rsidRPr="00B36511" w:rsidRDefault="00696B69" w:rsidP="00696B69">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2B1FD863"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FBD0868"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1F871B3"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032E9382" w14:textId="77777777" w:rsidR="00696B69" w:rsidRPr="00B36511" w:rsidRDefault="00696B69" w:rsidP="00696B69">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2CDD8D89"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4A8B9A29"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68A5FC1F" w14:textId="77777777" w:rsidR="00696B69" w:rsidRPr="00FD66B1" w:rsidRDefault="00696B69" w:rsidP="00696B69">
      <w:pPr>
        <w:rPr>
          <w:rFonts w:eastAsia="SimSun"/>
        </w:rPr>
      </w:pPr>
      <w:r w:rsidRPr="00FD66B1">
        <w:rPr>
          <w:rFonts w:eastAsia="SimSun"/>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rPr>
        <w:t xml:space="preserve">target measurement band and serving cell’s band(s) </w:t>
      </w:r>
      <w:r w:rsidRPr="00FD66B1">
        <w:rPr>
          <w:rFonts w:eastAsia="SimSun" w:hint="eastAsia"/>
          <w:lang w:eastAsia="zh-CN"/>
        </w:rPr>
        <w:t>but</w:t>
      </w:r>
      <w:r w:rsidRPr="00FD66B1">
        <w:rPr>
          <w:rFonts w:eastAsia="SimSun"/>
        </w:rPr>
        <w:t xml:space="preserve"> supports </w:t>
      </w:r>
      <w:r w:rsidRPr="00FD66B1">
        <w:rPr>
          <w:rFonts w:eastAsia="SimSun"/>
          <w:i/>
          <w:iCs/>
          <w:lang w:eastAsia="zh-CN"/>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42C61A50" w14:textId="77777777" w:rsidR="00696B69" w:rsidRPr="008F7586" w:rsidRDefault="00696B69" w:rsidP="00696B69">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4EC3BDD" w14:textId="77777777" w:rsidR="00696B69" w:rsidRPr="008F7586" w:rsidRDefault="00696B69" w:rsidP="00696B6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35C16E18" w14:textId="77777777" w:rsidR="00696B69" w:rsidRPr="00B36511" w:rsidRDefault="00696B69" w:rsidP="00696B6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8A95C45"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74459CD4" w14:textId="77777777" w:rsidR="00696B69" w:rsidRPr="005B25DA" w:rsidRDefault="00696B69" w:rsidP="00696B69">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D9E6215"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30259D37" w14:textId="77777777" w:rsidR="00696B69" w:rsidRPr="00B36511" w:rsidRDefault="00696B69" w:rsidP="00696B6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2E0D1BCD" w14:textId="77777777" w:rsidR="00696B69" w:rsidRPr="00B36511" w:rsidRDefault="00696B69" w:rsidP="00696B69">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F052A0" w14:textId="77777777" w:rsidR="00696B69" w:rsidRPr="005B25DA" w:rsidRDefault="00696B69" w:rsidP="00696B6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699EA514"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62FF21F" w14:textId="77777777" w:rsidR="00696B69" w:rsidRPr="00B36511" w:rsidRDefault="00696B69" w:rsidP="00696B6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8683A6B"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1960CB0" w14:textId="77777777" w:rsidR="00696B69" w:rsidRPr="005B25DA" w:rsidRDefault="00696B69" w:rsidP="00696B6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471927C"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140D4AA8" w14:textId="77777777" w:rsidR="00696B69" w:rsidRPr="005B25DA" w:rsidRDefault="00696B69" w:rsidP="00696B6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5CF5DDEE" w14:textId="77777777" w:rsidR="00696B69" w:rsidRPr="00B36511" w:rsidRDefault="00696B69" w:rsidP="00696B6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5F4FD790" w14:textId="77777777" w:rsidR="00696B69" w:rsidRPr="00B36511" w:rsidRDefault="00696B69" w:rsidP="00696B69">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150DA2EE" w14:textId="77777777" w:rsidR="00696B69" w:rsidRPr="00B36511" w:rsidRDefault="00696B69" w:rsidP="00696B69">
      <w:pPr>
        <w:rPr>
          <w:lang w:eastAsia="ja-JP"/>
        </w:rPr>
      </w:pPr>
      <w:r w:rsidRPr="00B36511">
        <w:rPr>
          <w:lang w:eastAsia="ja-JP"/>
        </w:rPr>
        <w:t>If following conditions are met:</w:t>
      </w:r>
    </w:p>
    <w:p w14:paraId="4730425A" w14:textId="77777777" w:rsidR="00696B69" w:rsidRPr="00B36511" w:rsidRDefault="00696B69" w:rsidP="00696B6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16E51E3" w14:textId="77777777" w:rsidR="00696B69" w:rsidRPr="00B36511" w:rsidRDefault="00696B69" w:rsidP="00696B6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2048271E" w14:textId="77777777" w:rsidR="00696B69" w:rsidRPr="00B36511" w:rsidRDefault="00696B69" w:rsidP="00696B69">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0B115F7A" w14:textId="77777777" w:rsidR="00696B69" w:rsidRPr="009C5807" w:rsidRDefault="00696B69" w:rsidP="00696B69">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348879ED" w14:textId="77777777" w:rsidR="00696B69" w:rsidRDefault="00696B69" w:rsidP="00696B69"/>
    <w:p w14:paraId="72BA522F" w14:textId="77777777" w:rsidR="00696B69" w:rsidRPr="009C5807" w:rsidRDefault="00696B69" w:rsidP="00696B69">
      <w:pPr>
        <w:pStyle w:val="Heading5"/>
      </w:pPr>
      <w:r w:rsidRPr="00AC5D90">
        <w:t>9.3.9.4.4</w:t>
      </w:r>
      <w:r w:rsidRPr="009C5807">
        <w:tab/>
        <w:t>Scheduling availability of UE performing measurements on FR1 or FR2 in case of FR1-FR2 inter-band CA</w:t>
      </w:r>
    </w:p>
    <w:p w14:paraId="70EFD426" w14:textId="77777777" w:rsidR="00696B69" w:rsidRPr="009C5807" w:rsidRDefault="00696B69" w:rsidP="00696B6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3BAAB868" w14:textId="77777777" w:rsidR="00696B69" w:rsidRPr="00772E15" w:rsidRDefault="00696B69" w:rsidP="00696B6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rPr>
          <w:lang w:eastAsia="zh-CN"/>
        </w:rPr>
      </w:pPr>
      <w:r w:rsidRPr="009C5807">
        <w:t>9.3.</w:t>
      </w:r>
      <w:r>
        <w:rPr>
          <w:lang w:eastAsia="zh-CN"/>
        </w:rPr>
        <w:t>10</w:t>
      </w:r>
      <w:r w:rsidRPr="009C5807">
        <w:tab/>
        <w:t xml:space="preserve">Inter-frequency </w:t>
      </w:r>
      <w:r w:rsidRPr="009C5807">
        <w:rPr>
          <w:rFonts w:hint="eastAsia"/>
          <w:lang w:eastAsia="zh-CN"/>
        </w:rPr>
        <w:t xml:space="preserve">measurement with </w:t>
      </w:r>
      <w:r>
        <w:rPr>
          <w:rFonts w:hint="eastAsia"/>
          <w:lang w:eastAsia="zh-CN"/>
        </w:rPr>
        <w:t>NCSG</w:t>
      </w:r>
    </w:p>
    <w:p w14:paraId="49EDA2EB" w14:textId="77777777" w:rsidR="002B545F" w:rsidRPr="0006789A" w:rsidRDefault="002B545F" w:rsidP="002B545F">
      <w:pPr>
        <w:pStyle w:val="Heading4"/>
        <w:rPr>
          <w:lang w:eastAsia="zh-CN"/>
        </w:rPr>
      </w:pPr>
      <w:r w:rsidRPr="009C5807">
        <w:t>9.</w:t>
      </w:r>
      <w:r>
        <w:rPr>
          <w:rFonts w:hint="eastAsia"/>
          <w:lang w:eastAsia="zh-CN"/>
        </w:rPr>
        <w:t>3</w:t>
      </w:r>
      <w:r w:rsidRPr="009C5807">
        <w:t>.</w:t>
      </w:r>
      <w:r>
        <w:rPr>
          <w:lang w:eastAsia="zh-CN"/>
        </w:rPr>
        <w:t>10</w:t>
      </w:r>
      <w:r w:rsidRPr="009C5807">
        <w:t>.</w:t>
      </w:r>
      <w:r>
        <w:rPr>
          <w:rFonts w:hint="eastAsia"/>
          <w:lang w:eastAsia="zh-CN"/>
        </w:rPr>
        <w:t>1</w:t>
      </w:r>
      <w:r w:rsidRPr="009C5807">
        <w:tab/>
        <w:t>Int</w:t>
      </w:r>
      <w:r>
        <w:rPr>
          <w:rFonts w:hint="eastAsia"/>
          <w:lang w:eastAsia="zh-CN"/>
        </w:rPr>
        <w:t>er</w:t>
      </w:r>
      <w:r w:rsidRPr="009C5807">
        <w:t>-frequency cell identification</w:t>
      </w:r>
    </w:p>
    <w:p w14:paraId="599D4D93" w14:textId="77777777" w:rsidR="00FD3454" w:rsidRPr="009C5807" w:rsidRDefault="00FD3454" w:rsidP="00FD345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lang w:eastAsia="zh-CN"/>
        </w:rPr>
        <w:t>10.1</w:t>
      </w:r>
      <w:r w:rsidRPr="009C5807">
        <w:t xml:space="preserve">-1 and table </w:t>
      </w:r>
      <w:r>
        <w:t>9.3.10</w:t>
      </w:r>
      <w:r>
        <w:rPr>
          <w:rFonts w:hint="eastAsia"/>
          <w:lang w:eastAsia="zh-CN"/>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lang w:eastAsia="zh-CN"/>
        </w:rPr>
        <w:t>.1</w:t>
      </w:r>
      <w:r w:rsidRPr="009C5807">
        <w:t xml:space="preserve">-3 and table </w:t>
      </w:r>
      <w:r>
        <w:t>9.3.10</w:t>
      </w:r>
      <w:r>
        <w:rPr>
          <w:rFonts w:hint="eastAsia"/>
          <w:lang w:eastAsia="zh-CN"/>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lang w:eastAsia="zh-CN"/>
        </w:rPr>
        <w:t>10.2</w:t>
      </w:r>
      <w:r w:rsidRPr="009C5807">
        <w:t>-</w:t>
      </w:r>
      <w:r>
        <w:rPr>
          <w:rFonts w:hint="eastAsia"/>
          <w:lang w:eastAsia="zh-CN"/>
        </w:rPr>
        <w:t>1</w:t>
      </w:r>
      <w:r w:rsidRPr="009C5807">
        <w:t xml:space="preserve"> and </w:t>
      </w:r>
      <w:r>
        <w:rPr>
          <w:rFonts w:hint="eastAsia"/>
          <w:lang w:eastAsia="zh-CN"/>
        </w:rPr>
        <w:t xml:space="preserve">table </w:t>
      </w:r>
      <w:r w:rsidRPr="009C5807">
        <w:t>9.3.</w:t>
      </w:r>
      <w:r>
        <w:rPr>
          <w:rFonts w:hint="eastAsia"/>
          <w:lang w:eastAsia="zh-CN"/>
        </w:rPr>
        <w:t>10.2</w:t>
      </w:r>
      <w:r>
        <w:t>-</w:t>
      </w:r>
      <w:r>
        <w:rPr>
          <w:rFonts w:hint="eastAsia"/>
          <w:lang w:eastAsia="zh-CN"/>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rPr>
          <w:lang w:eastAsia="zh-CN"/>
        </w:rPr>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Default="002B545F" w:rsidP="00EB10F6">
      <w:pPr>
        <w:pStyle w:val="B10"/>
      </w:pPr>
      <w:r w:rsidRPr="009C5807">
        <w:tab/>
        <w:t>CSSF</w:t>
      </w:r>
      <w:r w:rsidRPr="009C5807">
        <w:rPr>
          <w:vertAlign w:val="subscript"/>
        </w:rPr>
        <w:t>inter</w:t>
      </w:r>
      <w:r w:rsidRPr="009C5807">
        <w:t xml:space="preserve">: it is a carrier specific scaling factor and is determined </w:t>
      </w:r>
      <w:r>
        <w:rPr>
          <w:rFonts w:hint="eastAsia"/>
          <w:lang w:eastAsia="zh-CN"/>
        </w:rPr>
        <w:t xml:space="preserve">according to </w:t>
      </w:r>
      <w:r>
        <w:t>CSSF</w:t>
      </w:r>
      <w:r w:rsidRPr="002344B9">
        <w:rPr>
          <w:vertAlign w:val="subscript"/>
        </w:rPr>
        <w:t>within_ncsg,i</w:t>
      </w:r>
      <w:r>
        <w:t xml:space="preserve"> </w:t>
      </w:r>
      <w:r w:rsidRPr="009C5807">
        <w:t>in clause 9.1.5.</w:t>
      </w:r>
      <w:r>
        <w:rPr>
          <w:rFonts w:hint="eastAsia"/>
          <w:lang w:eastAsia="zh-CN"/>
        </w:rPr>
        <w:t>x</w:t>
      </w:r>
      <w:r w:rsidRPr="009C5807">
        <w:t xml:space="preserve"> for measurement conducted within </w:t>
      </w:r>
      <w:r>
        <w:rPr>
          <w:rFonts w:hint="eastAsia"/>
          <w:lang w:eastAsia="zh-CN"/>
        </w:rPr>
        <w:t>NCSG</w:t>
      </w:r>
      <w:r w:rsidRPr="009C5807">
        <w:t>.</w:t>
      </w:r>
    </w:p>
    <w:p w14:paraId="2ED61025" w14:textId="63207664" w:rsidR="00EB10F6" w:rsidRDefault="00EB10F6" w:rsidP="00EB10F6">
      <w:pPr>
        <w:pStyle w:val="B10"/>
        <w:rPr>
          <w:u w:val="single"/>
          <w:lang w:eastAsia="zh-CN"/>
        </w:rPr>
      </w:pPr>
      <w:r>
        <w:t>-</w:t>
      </w:r>
      <w:r>
        <w:tab/>
        <w:t>K</w:t>
      </w:r>
      <w:r>
        <w:rPr>
          <w:vertAlign w:val="subscript"/>
          <w:lang w:eastAsia="zh-CN"/>
        </w:rPr>
        <w:t>NCSG</w:t>
      </w:r>
      <w:r>
        <w:t xml:space="preserve"> is the scaling factor for </w:t>
      </w:r>
      <w:r>
        <w:rPr>
          <w:lang w:eastAsia="zh-CN"/>
        </w:rPr>
        <w:t xml:space="preserve">a SSB frequency layer to be measured within an associated NCSG pattern. </w:t>
      </w:r>
      <w:r>
        <w:t>K</w:t>
      </w:r>
      <w:r>
        <w:rPr>
          <w:vertAlign w:val="subscript"/>
          <w:lang w:eastAsia="zh-CN"/>
        </w:rPr>
        <w:t>NCSG</w:t>
      </w:r>
      <w:r>
        <w:rPr>
          <w:bCs/>
          <w:lang w:eastAsia="zh-CN"/>
        </w:rPr>
        <w:t xml:space="preserve"> = 1 </w:t>
      </w:r>
      <w:r>
        <w:rPr>
          <w:lang w:eastAsia="zh-CN"/>
        </w:rPr>
        <w:t xml:space="preserve">when the UE is not </w:t>
      </w:r>
      <w:r>
        <w:rPr>
          <w:bCs/>
          <w:lang w:eastAsia="zh-CN"/>
        </w:rPr>
        <w:t xml:space="preserve">configured with concurrent measurement GAPs. Otherwise, </w:t>
      </w:r>
      <w:r>
        <w:t>K</w:t>
      </w:r>
      <w:r>
        <w:rPr>
          <w:vertAlign w:val="subscript"/>
          <w:lang w:eastAsia="zh-CN"/>
        </w:rPr>
        <w:t>NCSG</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653630A2" w14:textId="0F4A934D" w:rsidR="00EB10F6" w:rsidRDefault="00EB10F6" w:rsidP="00EB10F6">
      <w:pPr>
        <w:pStyle w:val="B20"/>
        <w:rPr>
          <w:lang w:eastAsia="zh-CN"/>
        </w:rPr>
      </w:pPr>
      <w:r>
        <w:rPr>
          <w:lang w:eastAsia="zh-CN"/>
        </w:rPr>
        <w:t>-</w:t>
      </w:r>
      <w:r>
        <w:rPr>
          <w:lang w:eastAsia="zh-CN"/>
        </w:rPr>
        <w:tab/>
        <w:t>For a window W of duration max(SMTC period</w:t>
      </w:r>
      <w:r>
        <w:rPr>
          <w:vertAlign w:val="subscript"/>
          <w:lang w:eastAsia="zh-CN"/>
        </w:rPr>
        <w:t xml:space="preserve">,  </w:t>
      </w:r>
      <w:r>
        <w:rPr>
          <w:lang w:eastAsia="zh-CN"/>
        </w:rPr>
        <w:t>xRP_max), where xRP</w:t>
      </w:r>
      <w:r w:rsidR="00195F6B">
        <w:rPr>
          <w:lang w:eastAsia="zh-CN"/>
        </w:rPr>
        <w:t>_</w:t>
      </w:r>
      <w:r>
        <w:rPr>
          <w:lang w:eastAsia="zh-CN"/>
        </w:rPr>
        <w:t xml:space="preserve">max is the maximum xRP across all configured per-UE measurement GAPs and per-FR measurement GAPs within the same FR as the SSB frequency layer, and starting from the beginning of any SMTC occasion: </w:t>
      </w:r>
    </w:p>
    <w:p w14:paraId="6AF4A4D8" w14:textId="03D2B524" w:rsidR="00EB10F6" w:rsidRDefault="00EB10F6" w:rsidP="00EB10F6">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NCSG</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occasions within the window</w:t>
      </w:r>
      <w:r>
        <w:rPr>
          <w:bCs/>
          <w:lang w:eastAsia="zh-CN"/>
        </w:rPr>
        <w:t>, and</w:t>
      </w:r>
    </w:p>
    <w:p w14:paraId="4664E52F" w14:textId="624DA85B" w:rsidR="00EB10F6" w:rsidRDefault="00EB10F6" w:rsidP="00EB10F6">
      <w:pPr>
        <w:pStyle w:val="B30"/>
        <w:rPr>
          <w:bCs/>
          <w:lang w:eastAsia="zh-CN"/>
        </w:rPr>
      </w:pPr>
      <w:r>
        <w:rPr>
          <w:bCs/>
          <w:lang w:eastAsia="zh-CN"/>
        </w:rPr>
        <w:t>-</w:t>
      </w: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NCSG</w:t>
      </w:r>
      <w:r>
        <w:rPr>
          <w:bCs/>
          <w:lang w:eastAsia="zh-CN"/>
        </w:rPr>
        <w:t xml:space="preserve"> within the window W after accounting for GAP collisions by applying the GAP collision rule in section 9.1.8.3.</w:t>
      </w:r>
    </w:p>
    <w:p w14:paraId="27B91983" w14:textId="5EDA9E72" w:rsidR="00EB10F6" w:rsidRDefault="00EB10F6" w:rsidP="00EB10F6">
      <w:pPr>
        <w:pStyle w:val="B30"/>
        <w:rPr>
          <w:bCs/>
          <w:lang w:eastAsia="zh-CN"/>
        </w:rPr>
      </w:pPr>
      <w:r>
        <w:rPr>
          <w:bCs/>
          <w:lang w:eastAsia="zh-CN"/>
        </w:rPr>
        <w:t>-</w:t>
      </w:r>
      <w:r>
        <w:rPr>
          <w:bCs/>
          <w:lang w:eastAsia="zh-CN"/>
        </w:rPr>
        <w:tab/>
        <w:t xml:space="preserve">xRP = MGRP when configured GAP is activated Pre-MG or MG, and xRP = VIRP when configured GAP is NCSG. </w:t>
      </w:r>
    </w:p>
    <w:p w14:paraId="441E5E5A" w14:textId="6F539204" w:rsidR="00EB10F6" w:rsidRDefault="00EB10F6" w:rsidP="00EB10F6">
      <w:pPr>
        <w:pStyle w:val="B10"/>
        <w:rPr>
          <w:rFonts w:eastAsiaTheme="minorEastAsia" w:cs="v4.2.0"/>
          <w:lang w:eastAsia="zh-CN"/>
        </w:rPr>
      </w:pPr>
      <w:r>
        <w:rPr>
          <w:lang w:eastAsia="zh-CN"/>
        </w:rPr>
        <w:t>-</w:t>
      </w:r>
      <w:r>
        <w:rPr>
          <w:lang w:eastAsia="zh-CN"/>
        </w:rPr>
        <w:tab/>
        <w:t>When concurrent measurement GAPs are configured, requirements in this clause do not apply if N</w:t>
      </w:r>
      <w:r>
        <w:rPr>
          <w:vertAlign w:val="subscript"/>
          <w:lang w:eastAsia="zh-CN"/>
        </w:rPr>
        <w:t>available</w:t>
      </w:r>
      <w:r>
        <w:rPr>
          <w:lang w:eastAsia="zh-CN"/>
        </w:rPr>
        <w:t xml:space="preserve"> =0.</w:t>
      </w:r>
    </w:p>
    <w:p w14:paraId="5F54E991" w14:textId="77777777" w:rsidR="00EB10F6" w:rsidRPr="0097546A" w:rsidRDefault="00EB10F6" w:rsidP="002B545F">
      <w:pPr>
        <w:tabs>
          <w:tab w:val="left" w:pos="567"/>
        </w:tabs>
        <w:rPr>
          <w:rFonts w:cs="v4.2.0"/>
          <w:lang w:eastAsia="zh-CN"/>
        </w:rPr>
      </w:pP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lang w:eastAsia="zh-CN"/>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B10F6" w:rsidRPr="009C5807" w14:paraId="6097762C" w14:textId="77777777" w:rsidTr="00777D2D">
        <w:tc>
          <w:tcPr>
            <w:tcW w:w="2122" w:type="dxa"/>
            <w:shd w:val="clear" w:color="auto" w:fill="auto"/>
          </w:tcPr>
          <w:p w14:paraId="5868B37B" w14:textId="77777777" w:rsidR="00EB10F6" w:rsidRPr="009C5807" w:rsidRDefault="00EB10F6" w:rsidP="00EB10F6">
            <w:pPr>
              <w:pStyle w:val="TAC"/>
            </w:pPr>
            <w:r w:rsidRPr="009C5807">
              <w:t>No DRX</w:t>
            </w:r>
          </w:p>
        </w:tc>
        <w:tc>
          <w:tcPr>
            <w:tcW w:w="7119" w:type="dxa"/>
            <w:shd w:val="clear" w:color="auto" w:fill="auto"/>
          </w:tcPr>
          <w:p w14:paraId="43BA63E7" w14:textId="289EC219" w:rsidR="00EB10F6" w:rsidRPr="009C5807" w:rsidRDefault="00EB10F6" w:rsidP="00EB10F6">
            <w:pPr>
              <w:pStyle w:val="TAC"/>
            </w:pPr>
            <w:r w:rsidRPr="009C5807">
              <w:t xml:space="preserve"> Max(600ms, 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3012F977" w14:textId="77777777" w:rsidTr="00777D2D">
        <w:tc>
          <w:tcPr>
            <w:tcW w:w="2122" w:type="dxa"/>
            <w:shd w:val="clear" w:color="auto" w:fill="auto"/>
          </w:tcPr>
          <w:p w14:paraId="2D9D6D59"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3E34BE94" w:rsidR="00EB10F6" w:rsidRPr="009C5807" w:rsidRDefault="00EB10F6" w:rsidP="00EB10F6">
            <w:pPr>
              <w:pStyle w:val="TAC"/>
              <w:rPr>
                <w:b/>
              </w:rPr>
            </w:pPr>
            <w:r w:rsidRPr="009C5807">
              <w:t>Max(600ms, Ceil(8*1.5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606AC87B" w14:textId="77777777" w:rsidTr="00777D2D">
        <w:tc>
          <w:tcPr>
            <w:tcW w:w="2122" w:type="dxa"/>
            <w:shd w:val="clear" w:color="auto" w:fill="auto"/>
          </w:tcPr>
          <w:p w14:paraId="62F9129C" w14:textId="77777777" w:rsidR="00EB10F6" w:rsidRPr="009C5807" w:rsidRDefault="00EB10F6" w:rsidP="00EB10F6">
            <w:pPr>
              <w:pStyle w:val="TAC"/>
              <w:rPr>
                <w:b/>
              </w:rPr>
            </w:pPr>
            <w:r w:rsidRPr="009C5807">
              <w:t>DRX cycle &gt; 320ms</w:t>
            </w:r>
            <w:r w:rsidRPr="009C5807" w:rsidDel="00C24B54">
              <w:rPr>
                <w:b/>
              </w:rPr>
              <w:t xml:space="preserve"> </w:t>
            </w:r>
          </w:p>
        </w:tc>
        <w:tc>
          <w:tcPr>
            <w:tcW w:w="7119" w:type="dxa"/>
            <w:shd w:val="clear" w:color="auto" w:fill="auto"/>
          </w:tcPr>
          <w:p w14:paraId="084BD659" w14:textId="354031D7" w:rsidR="00EB10F6" w:rsidRPr="009C5807" w:rsidRDefault="00EB10F6" w:rsidP="00EB10F6">
            <w:pPr>
              <w:pStyle w:val="TAC"/>
              <w:rPr>
                <w:b/>
              </w:rPr>
            </w:pPr>
            <w:r w:rsidRPr="009C5807">
              <w:t xml:space="preserve">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Pr>
        <w:rPr>
          <w:lang w:eastAsia="zh-CN"/>
        </w:rPr>
      </w:pPr>
    </w:p>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lang w:eastAsia="zh-CN"/>
        </w:rPr>
        <w:t xml:space="preserve">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B10F6" w:rsidRPr="009C5807" w14:paraId="7D45C2CF" w14:textId="77777777" w:rsidTr="00777D2D">
        <w:tc>
          <w:tcPr>
            <w:tcW w:w="2122" w:type="dxa"/>
            <w:shd w:val="clear" w:color="auto" w:fill="auto"/>
          </w:tcPr>
          <w:p w14:paraId="69F05D48" w14:textId="77777777" w:rsidR="00EB10F6" w:rsidRPr="009C5807" w:rsidRDefault="00EB10F6" w:rsidP="00EB10F6">
            <w:pPr>
              <w:pStyle w:val="TAC"/>
            </w:pPr>
            <w:r w:rsidRPr="009C5807">
              <w:t>No DRX</w:t>
            </w:r>
          </w:p>
        </w:tc>
        <w:tc>
          <w:tcPr>
            <w:tcW w:w="7119" w:type="dxa"/>
            <w:shd w:val="clear" w:color="auto" w:fill="auto"/>
          </w:tcPr>
          <w:p w14:paraId="45378067" w14:textId="55BE0AA7" w:rsidR="00EB10F6" w:rsidRPr="009C5807" w:rsidRDefault="00EB10F6" w:rsidP="00EB10F6">
            <w:pPr>
              <w:pStyle w:val="TAC"/>
            </w:pPr>
            <w:r w:rsidRPr="009C5807">
              <w:t>Max(600ms, M</w:t>
            </w:r>
            <w:r w:rsidRPr="009C5807">
              <w:rPr>
                <w:vertAlign w:val="subscript"/>
              </w:rPr>
              <w:t>pss/sss_sync_inter</w:t>
            </w:r>
            <w:r w:rsidRPr="009C5807" w:rsidDel="002277DB">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2B88C887" w14:textId="77777777" w:rsidTr="00777D2D">
        <w:tc>
          <w:tcPr>
            <w:tcW w:w="2122" w:type="dxa"/>
            <w:shd w:val="clear" w:color="auto" w:fill="auto"/>
          </w:tcPr>
          <w:p w14:paraId="784F85C4"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2C502BAF" w:rsidR="00EB10F6" w:rsidRPr="009C5807" w:rsidRDefault="00EB10F6" w:rsidP="00EB10F6">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6CC7129C" w14:textId="77777777" w:rsidTr="00777D2D">
        <w:tc>
          <w:tcPr>
            <w:tcW w:w="2122" w:type="dxa"/>
            <w:shd w:val="clear" w:color="auto" w:fill="auto"/>
          </w:tcPr>
          <w:p w14:paraId="3981B1B8" w14:textId="77777777" w:rsidR="00EB10F6" w:rsidRPr="009C5807" w:rsidRDefault="00EB10F6" w:rsidP="00EB10F6">
            <w:pPr>
              <w:pStyle w:val="TAC"/>
              <w:rPr>
                <w:b/>
              </w:rPr>
            </w:pPr>
            <w:r w:rsidRPr="009C5807">
              <w:t>DRX cycle &gt; 320ms</w:t>
            </w:r>
          </w:p>
        </w:tc>
        <w:tc>
          <w:tcPr>
            <w:tcW w:w="7119" w:type="dxa"/>
            <w:shd w:val="clear" w:color="auto" w:fill="auto"/>
          </w:tcPr>
          <w:p w14:paraId="3F8BAF0B" w14:textId="549DA082" w:rsidR="00EB10F6" w:rsidRPr="009C5807" w:rsidRDefault="00EB10F6" w:rsidP="00EB10F6">
            <w:pPr>
              <w:pStyle w:val="TAC"/>
              <w:rPr>
                <w:b/>
              </w:rPr>
            </w:pPr>
            <w:r w:rsidRPr="009C5807">
              <w:t>M</w:t>
            </w:r>
            <w:r w:rsidRPr="009C5807">
              <w:rPr>
                <w:vertAlign w:val="subscript"/>
              </w:rPr>
              <w:t>pss/sss_sync_inter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w:t>
      </w:r>
      <w:r>
        <w:rPr>
          <w:rFonts w:ascii="Arial" w:hAnsi="Arial" w:hint="eastAsia"/>
          <w:b/>
          <w:lang w:eastAsia="zh-CN"/>
        </w:rPr>
        <w:t>1</w:t>
      </w:r>
      <w:r w:rsidRPr="009C5807">
        <w:rPr>
          <w:rFonts w:ascii="Arial" w:hAnsi="Arial"/>
          <w:b/>
        </w:rPr>
        <w:t xml:space="preserve">-3: Time period for time index detection </w:t>
      </w:r>
      <w:r>
        <w:rPr>
          <w:rFonts w:ascii="Arial" w:hAnsi="Arial" w:hint="eastAsia"/>
          <w:b/>
          <w:lang w:eastAsia="zh-CN"/>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EB10F6" w:rsidRPr="009C5807" w14:paraId="3FF273C4" w14:textId="77777777" w:rsidTr="00777D2D">
        <w:tc>
          <w:tcPr>
            <w:tcW w:w="2122" w:type="dxa"/>
            <w:shd w:val="clear" w:color="auto" w:fill="auto"/>
          </w:tcPr>
          <w:p w14:paraId="6C4EAD8E" w14:textId="77777777" w:rsidR="00EB10F6" w:rsidRPr="009C5807" w:rsidRDefault="00EB10F6" w:rsidP="00EB10F6">
            <w:pPr>
              <w:pStyle w:val="TAC"/>
            </w:pPr>
            <w:r w:rsidRPr="009C5807">
              <w:t>No DRX</w:t>
            </w:r>
          </w:p>
        </w:tc>
        <w:tc>
          <w:tcPr>
            <w:tcW w:w="7119" w:type="dxa"/>
            <w:shd w:val="clear" w:color="auto" w:fill="auto"/>
          </w:tcPr>
          <w:p w14:paraId="216522BD" w14:textId="5952DAE5" w:rsidR="00EB10F6" w:rsidRPr="009C5807" w:rsidRDefault="00EB10F6" w:rsidP="00EB10F6">
            <w:pPr>
              <w:pStyle w:val="TAC"/>
            </w:pPr>
            <w:r w:rsidRPr="009C5807">
              <w:t xml:space="preserve">Max(120ms, 3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31F78969" w14:textId="77777777" w:rsidTr="00777D2D">
        <w:tc>
          <w:tcPr>
            <w:tcW w:w="2122" w:type="dxa"/>
            <w:shd w:val="clear" w:color="auto" w:fill="auto"/>
          </w:tcPr>
          <w:p w14:paraId="53500E81"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6F3E45D1" w:rsidR="00EB10F6" w:rsidRPr="009C5807" w:rsidRDefault="00EB10F6" w:rsidP="00EB10F6">
            <w:pPr>
              <w:pStyle w:val="TAC"/>
              <w:rPr>
                <w:b/>
              </w:rPr>
            </w:pPr>
            <w:r w:rsidRPr="009C5807">
              <w:t xml:space="preserve">Max(120ms, Ceil(3 </w:t>
            </w:r>
            <w:r w:rsidRPr="009C5807">
              <w:rPr>
                <w:rFonts w:cs="Arial"/>
                <w:szCs w:val="18"/>
              </w:rPr>
              <w:sym w:font="Symbol" w:char="F0B4"/>
            </w:r>
            <w:r w:rsidRPr="009C5807">
              <w:t xml:space="preserve"> 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26068422" w14:textId="77777777" w:rsidTr="00777D2D">
        <w:tc>
          <w:tcPr>
            <w:tcW w:w="2122" w:type="dxa"/>
            <w:shd w:val="clear" w:color="auto" w:fill="auto"/>
          </w:tcPr>
          <w:p w14:paraId="005F4AF4" w14:textId="77777777" w:rsidR="00EB10F6" w:rsidRPr="009C5807" w:rsidRDefault="00EB10F6" w:rsidP="00EB10F6">
            <w:pPr>
              <w:pStyle w:val="TAC"/>
              <w:rPr>
                <w:b/>
              </w:rPr>
            </w:pPr>
            <w:r w:rsidRPr="009C5807">
              <w:t>DRX cycle &gt; 320ms</w:t>
            </w:r>
          </w:p>
        </w:tc>
        <w:tc>
          <w:tcPr>
            <w:tcW w:w="7119" w:type="dxa"/>
            <w:shd w:val="clear" w:color="auto" w:fill="auto"/>
          </w:tcPr>
          <w:p w14:paraId="62CB22E5" w14:textId="578C18FF" w:rsidR="00EB10F6" w:rsidRPr="009C5807" w:rsidRDefault="00EB10F6" w:rsidP="00EB10F6">
            <w:pPr>
              <w:pStyle w:val="TAC"/>
              <w:rPr>
                <w:b/>
              </w:rPr>
            </w:pPr>
            <w:r w:rsidRPr="009C5807">
              <w:t xml:space="preserve">3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rPr>
          <w:lang w:eastAsia="zh-CN"/>
        </w:rPr>
        <w:t>10</w:t>
      </w:r>
      <w:r>
        <w:rPr>
          <w:rFonts w:ascii="Arial" w:hAnsi="Arial" w:hint="eastAsia"/>
          <w:b/>
        </w:rPr>
        <w:t>.1</w:t>
      </w:r>
      <w:r w:rsidRPr="009C5807">
        <w:rPr>
          <w:rFonts w:ascii="Arial" w:hAnsi="Arial"/>
          <w:b/>
        </w:rPr>
        <w:t xml:space="preserve">-4: Time period for time index detection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EB10F6" w:rsidRPr="009C5807" w14:paraId="4DAB16F4" w14:textId="77777777" w:rsidTr="00777D2D">
        <w:tc>
          <w:tcPr>
            <w:tcW w:w="2122" w:type="dxa"/>
            <w:shd w:val="clear" w:color="auto" w:fill="auto"/>
          </w:tcPr>
          <w:p w14:paraId="7B00CD0F" w14:textId="77777777" w:rsidR="00EB10F6" w:rsidRPr="009C5807" w:rsidRDefault="00EB10F6" w:rsidP="00EB10F6">
            <w:pPr>
              <w:pStyle w:val="TAC"/>
            </w:pPr>
            <w:r w:rsidRPr="009C5807">
              <w:t>No DRX</w:t>
            </w:r>
          </w:p>
        </w:tc>
        <w:tc>
          <w:tcPr>
            <w:tcW w:w="7119" w:type="dxa"/>
            <w:shd w:val="clear" w:color="auto" w:fill="auto"/>
          </w:tcPr>
          <w:p w14:paraId="68C7A252" w14:textId="577E84C6" w:rsidR="00EB10F6" w:rsidRPr="009C5807" w:rsidRDefault="00EB10F6" w:rsidP="00EB10F6">
            <w:pPr>
              <w:pStyle w:val="TAC"/>
            </w:pPr>
            <w:r w:rsidRPr="009C5807">
              <w:t>Max(200ms, M</w:t>
            </w:r>
            <w:r w:rsidRPr="009C5807">
              <w:rPr>
                <w:vertAlign w:val="subscript"/>
              </w:rPr>
              <w:t xml:space="preserve">SSB_index_inter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631EDC47" w14:textId="77777777" w:rsidTr="00777D2D">
        <w:tc>
          <w:tcPr>
            <w:tcW w:w="2122" w:type="dxa"/>
            <w:shd w:val="clear" w:color="auto" w:fill="auto"/>
          </w:tcPr>
          <w:p w14:paraId="379C6F73"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6123F537" w:rsidR="00EB10F6" w:rsidRPr="009C5807" w:rsidRDefault="00EB10F6" w:rsidP="00EB10F6">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41A3512D" w14:textId="77777777" w:rsidTr="00777D2D">
        <w:tc>
          <w:tcPr>
            <w:tcW w:w="2122" w:type="dxa"/>
            <w:shd w:val="clear" w:color="auto" w:fill="auto"/>
          </w:tcPr>
          <w:p w14:paraId="31F580DC" w14:textId="77777777" w:rsidR="00EB10F6" w:rsidRPr="009C5807" w:rsidRDefault="00EB10F6" w:rsidP="00EB10F6">
            <w:pPr>
              <w:pStyle w:val="TAC"/>
              <w:rPr>
                <w:b/>
              </w:rPr>
            </w:pPr>
            <w:r w:rsidRPr="009C5807">
              <w:t>DRX cycle &gt; 320ms</w:t>
            </w:r>
          </w:p>
        </w:tc>
        <w:tc>
          <w:tcPr>
            <w:tcW w:w="7119" w:type="dxa"/>
            <w:shd w:val="clear" w:color="auto" w:fill="auto"/>
          </w:tcPr>
          <w:p w14:paraId="325D556F" w14:textId="3458488B" w:rsidR="00EB10F6" w:rsidRPr="009C5807" w:rsidRDefault="00EB10F6" w:rsidP="00EB10F6">
            <w:pPr>
              <w:pStyle w:val="TAC"/>
              <w:rPr>
                <w:b/>
              </w:rPr>
            </w:pPr>
            <w:r w:rsidRPr="009C5807">
              <w:t>M</w:t>
            </w:r>
            <w:r w:rsidRPr="009C5807">
              <w:rPr>
                <w:vertAlign w:val="subscript"/>
              </w:rPr>
              <w:t>SSB_index_inter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Pr>
        <w:rPr>
          <w:lang w:eastAsia="zh-CN"/>
        </w:rPr>
      </w:pPr>
    </w:p>
    <w:p w14:paraId="56A63BEE" w14:textId="77777777" w:rsidR="002B545F" w:rsidRDefault="002B545F" w:rsidP="002B545F">
      <w:pPr>
        <w:pStyle w:val="Heading4"/>
        <w:rPr>
          <w:lang w:eastAsia="zh-CN"/>
        </w:rPr>
      </w:pPr>
      <w:r w:rsidRPr="009C5807">
        <w:t>9.</w:t>
      </w:r>
      <w:r>
        <w:rPr>
          <w:rFonts w:hint="eastAsia"/>
          <w:lang w:eastAsia="zh-CN"/>
        </w:rPr>
        <w:t>3</w:t>
      </w:r>
      <w:r>
        <w:t>.10</w:t>
      </w:r>
      <w:r w:rsidRPr="009C5807">
        <w:t>.</w:t>
      </w:r>
      <w:r>
        <w:rPr>
          <w:rFonts w:hint="eastAsia"/>
          <w:lang w:eastAsia="zh-CN"/>
        </w:rPr>
        <w:t>2</w:t>
      </w:r>
      <w:r w:rsidRPr="009C5807">
        <w:tab/>
      </w:r>
      <w:r>
        <w:rPr>
          <w:rFonts w:hint="eastAsia"/>
          <w:lang w:eastAsia="zh-CN"/>
        </w:rPr>
        <w:t>Measurement period</w:t>
      </w:r>
    </w:p>
    <w:p w14:paraId="42560894" w14:textId="77777777" w:rsidR="002B545F" w:rsidRDefault="002B545F" w:rsidP="002B545F">
      <w:pPr>
        <w:tabs>
          <w:tab w:val="left" w:pos="567"/>
        </w:tabs>
        <w:rPr>
          <w:rFonts w:cs="v4.2.0"/>
          <w:lang w:eastAsia="zh-CN"/>
        </w:rPr>
      </w:pPr>
      <w:r w:rsidRPr="009C5807">
        <w:rPr>
          <w:rFonts w:cs="v4.2.0"/>
        </w:rPr>
        <w:t xml:space="preserve">When </w:t>
      </w:r>
      <w:r>
        <w:rPr>
          <w:rFonts w:cs="v4.2.0" w:hint="eastAsia"/>
          <w:lang w:eastAsia="zh-CN"/>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rPr>
          <w:lang w:eastAsia="zh-CN"/>
        </w:rPr>
        <w:t>10</w:t>
      </w:r>
      <w:r>
        <w:rPr>
          <w:rFonts w:hint="eastAsia"/>
          <w:lang w:eastAsia="zh-CN"/>
        </w:rPr>
        <w:t>.2</w:t>
      </w:r>
      <w:r w:rsidRPr="009C5807">
        <w:t>-</w:t>
      </w:r>
      <w:r>
        <w:rPr>
          <w:rFonts w:hint="eastAsia"/>
          <w:lang w:eastAsia="zh-CN"/>
        </w:rPr>
        <w:t>1</w:t>
      </w:r>
      <w:r w:rsidRPr="009C5807">
        <w:t xml:space="preserve"> and 9.3.</w:t>
      </w:r>
      <w:r>
        <w:rPr>
          <w:lang w:eastAsia="zh-CN"/>
        </w:rPr>
        <w:t>10</w:t>
      </w:r>
      <w:r>
        <w:rPr>
          <w:rFonts w:hint="eastAsia"/>
          <w:lang w:eastAsia="zh-CN"/>
        </w:rPr>
        <w:t>.2</w:t>
      </w:r>
      <w:r>
        <w:t>-</w:t>
      </w:r>
      <w:r>
        <w:rPr>
          <w:rFonts w:hint="eastAsia"/>
          <w:lang w:eastAsia="zh-CN"/>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3E0E57" w:rsidRPr="009C5807" w14:paraId="51E25B3B" w14:textId="77777777" w:rsidTr="00777D2D">
        <w:tc>
          <w:tcPr>
            <w:tcW w:w="2122" w:type="dxa"/>
            <w:shd w:val="clear" w:color="auto" w:fill="auto"/>
          </w:tcPr>
          <w:p w14:paraId="4D38D6E8" w14:textId="77777777" w:rsidR="003E0E57" w:rsidRPr="009C5807" w:rsidRDefault="003E0E57" w:rsidP="003E0E57">
            <w:pPr>
              <w:pStyle w:val="TAC"/>
            </w:pPr>
            <w:r w:rsidRPr="009C5807">
              <w:t>No DRX</w:t>
            </w:r>
          </w:p>
        </w:tc>
        <w:tc>
          <w:tcPr>
            <w:tcW w:w="7119" w:type="dxa"/>
            <w:shd w:val="clear" w:color="auto" w:fill="auto"/>
          </w:tcPr>
          <w:p w14:paraId="18997320" w14:textId="3C8B380C" w:rsidR="003E0E57" w:rsidRPr="009C5807" w:rsidRDefault="003E0E57" w:rsidP="003E0E57">
            <w:pPr>
              <w:pStyle w:val="TAC"/>
            </w:pPr>
            <w:r w:rsidRPr="009C5807">
              <w:t xml:space="preserve">Max(200ms, 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3E0E57" w:rsidRPr="009C5807" w14:paraId="57DB435D" w14:textId="77777777" w:rsidTr="00777D2D">
        <w:tc>
          <w:tcPr>
            <w:tcW w:w="2122" w:type="dxa"/>
            <w:shd w:val="clear" w:color="auto" w:fill="auto"/>
          </w:tcPr>
          <w:p w14:paraId="73D2C0A5" w14:textId="77777777" w:rsidR="003E0E57" w:rsidRPr="009C5807" w:rsidRDefault="003E0E57" w:rsidP="003E0E5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3541A13E" w:rsidR="003E0E57" w:rsidRPr="009C5807" w:rsidRDefault="003E0E57" w:rsidP="003E0E5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3E0E57" w:rsidRPr="009C5807" w14:paraId="2DD16670" w14:textId="77777777" w:rsidTr="00777D2D">
        <w:tc>
          <w:tcPr>
            <w:tcW w:w="2122" w:type="dxa"/>
            <w:shd w:val="clear" w:color="auto" w:fill="auto"/>
          </w:tcPr>
          <w:p w14:paraId="11B41DEE" w14:textId="77777777" w:rsidR="003E0E57" w:rsidRPr="009C5807" w:rsidRDefault="003E0E57" w:rsidP="003E0E57">
            <w:pPr>
              <w:pStyle w:val="TAC"/>
              <w:rPr>
                <w:b/>
              </w:rPr>
            </w:pPr>
            <w:r w:rsidRPr="009C5807">
              <w:t>DRX cycle &gt; 320ms</w:t>
            </w:r>
          </w:p>
        </w:tc>
        <w:tc>
          <w:tcPr>
            <w:tcW w:w="7119" w:type="dxa"/>
            <w:shd w:val="clear" w:color="auto" w:fill="auto"/>
          </w:tcPr>
          <w:p w14:paraId="45ECF074" w14:textId="1FE7D2B1" w:rsidR="003E0E57" w:rsidRPr="009C5807" w:rsidRDefault="003E0E57" w:rsidP="003E0E57">
            <w:pPr>
              <w:pStyle w:val="TAC"/>
              <w:rPr>
                <w:b/>
              </w:rPr>
            </w:pPr>
            <w:r w:rsidRPr="009C5807">
              <w:t xml:space="preserve">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3E0E57" w:rsidRPr="009C5807" w14:paraId="6B5FCDB7" w14:textId="77777777" w:rsidTr="00777D2D">
        <w:tc>
          <w:tcPr>
            <w:tcW w:w="2122" w:type="dxa"/>
            <w:shd w:val="clear" w:color="auto" w:fill="auto"/>
          </w:tcPr>
          <w:p w14:paraId="7DDF4155" w14:textId="77777777" w:rsidR="003E0E57" w:rsidRPr="009C5807" w:rsidRDefault="003E0E57" w:rsidP="003E0E57">
            <w:pPr>
              <w:pStyle w:val="TAC"/>
            </w:pPr>
            <w:r w:rsidRPr="009C5807">
              <w:t>No DRX</w:t>
            </w:r>
          </w:p>
        </w:tc>
        <w:tc>
          <w:tcPr>
            <w:tcW w:w="7119" w:type="dxa"/>
            <w:shd w:val="clear" w:color="auto" w:fill="auto"/>
          </w:tcPr>
          <w:p w14:paraId="78DA579B" w14:textId="28851149" w:rsidR="003E0E57" w:rsidRPr="009C5807" w:rsidRDefault="003E0E57" w:rsidP="003E0E57">
            <w:pPr>
              <w:pStyle w:val="TAC"/>
            </w:pPr>
            <w:r w:rsidRPr="009C5807">
              <w:t>Max(400ms, M</w:t>
            </w:r>
            <w:r w:rsidRPr="009C5807">
              <w:rPr>
                <w:vertAlign w:val="subscript"/>
              </w:rPr>
              <w:t xml:space="preserve">meas_period_inter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3E0E57" w:rsidRPr="009C5807" w14:paraId="041C73D6" w14:textId="77777777" w:rsidTr="00777D2D">
        <w:tc>
          <w:tcPr>
            <w:tcW w:w="2122" w:type="dxa"/>
            <w:shd w:val="clear" w:color="auto" w:fill="auto"/>
          </w:tcPr>
          <w:p w14:paraId="5563E1C9" w14:textId="77777777" w:rsidR="003E0E57" w:rsidRPr="009C5807" w:rsidRDefault="003E0E57" w:rsidP="003E0E5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34303F38" w:rsidR="003E0E57" w:rsidRPr="009C5807" w:rsidRDefault="003E0E57" w:rsidP="003E0E57">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3E0E57" w:rsidRPr="009C5807" w14:paraId="01DE3009" w14:textId="77777777" w:rsidTr="00777D2D">
        <w:tc>
          <w:tcPr>
            <w:tcW w:w="2122" w:type="dxa"/>
            <w:shd w:val="clear" w:color="auto" w:fill="auto"/>
          </w:tcPr>
          <w:p w14:paraId="52948F84" w14:textId="77777777" w:rsidR="003E0E57" w:rsidRPr="009C5807" w:rsidRDefault="003E0E57" w:rsidP="003E0E57">
            <w:pPr>
              <w:pStyle w:val="TAC"/>
              <w:rPr>
                <w:b/>
              </w:rPr>
            </w:pPr>
            <w:r w:rsidRPr="009C5807">
              <w:t>DRX cycle &gt; 320ms</w:t>
            </w:r>
          </w:p>
        </w:tc>
        <w:tc>
          <w:tcPr>
            <w:tcW w:w="7119" w:type="dxa"/>
            <w:shd w:val="clear" w:color="auto" w:fill="auto"/>
          </w:tcPr>
          <w:p w14:paraId="28528C54" w14:textId="333E4FEB" w:rsidR="003E0E57" w:rsidRPr="009C5807" w:rsidRDefault="003E0E57" w:rsidP="003E0E57">
            <w:pPr>
              <w:pStyle w:val="TAC"/>
              <w:rPr>
                <w:b/>
              </w:rPr>
            </w:pPr>
            <w:r w:rsidRPr="009C5807">
              <w:t>M</w:t>
            </w:r>
            <w:r w:rsidRPr="009C5807">
              <w:rPr>
                <w:vertAlign w:val="subscript"/>
              </w:rPr>
              <w:t>meas_period_inter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Pr>
        <w:rPr>
          <w:lang w:eastAsia="zh-CN"/>
        </w:rPr>
      </w:pPr>
    </w:p>
    <w:p w14:paraId="3087AB0D" w14:textId="77777777" w:rsidR="002B545F" w:rsidRDefault="002B545F" w:rsidP="002B545F">
      <w:pPr>
        <w:pStyle w:val="Heading4"/>
        <w:rPr>
          <w:noProof/>
        </w:rPr>
      </w:pPr>
      <w:r w:rsidRPr="009C5807">
        <w:t>9.</w:t>
      </w:r>
      <w:r>
        <w:rPr>
          <w:rFonts w:hint="eastAsia"/>
          <w:lang w:eastAsia="zh-CN"/>
        </w:rPr>
        <w:t>3</w:t>
      </w:r>
      <w:r w:rsidRPr="009C5807">
        <w:t>.</w:t>
      </w:r>
      <w:r>
        <w:rPr>
          <w:lang w:eastAsia="zh-CN"/>
        </w:rPr>
        <w:t>10</w:t>
      </w:r>
      <w:r w:rsidRPr="009C5807">
        <w:t>.</w:t>
      </w:r>
      <w:r>
        <w:rPr>
          <w:rFonts w:hint="eastAsia"/>
          <w:lang w:eastAsia="zh-CN"/>
        </w:rPr>
        <w:t>3</w:t>
      </w:r>
      <w:r w:rsidRPr="009C5807">
        <w:tab/>
      </w:r>
      <w:r>
        <w:rPr>
          <w:noProof/>
        </w:rPr>
        <w:t>Scheduling availability during inter-frequency measurement with NCSG</w:t>
      </w:r>
    </w:p>
    <w:p w14:paraId="0295CC3B" w14:textId="77777777" w:rsidR="005D1C8B" w:rsidRPr="00B36511" w:rsidRDefault="005D1C8B" w:rsidP="005D1C8B">
      <w:pPr>
        <w:rPr>
          <w:lang w:val="en-US"/>
        </w:rPr>
      </w:pPr>
      <w:r w:rsidRPr="00B36511">
        <w:rPr>
          <w:lang w:eastAsia="zh-CN"/>
        </w:rPr>
        <w:t>When</w:t>
      </w:r>
      <w:r w:rsidRPr="00B36511">
        <w:t xml:space="preserve"> any of the </w:t>
      </w:r>
      <w:r w:rsidRPr="00B36511">
        <w:rPr>
          <w:lang w:eastAsia="zh-CN"/>
        </w:rPr>
        <w:t>conditions in the following clauses is met</w:t>
      </w:r>
      <w:r w:rsidRPr="00B36511">
        <w: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eastAsia="zh-CN"/>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47C89573" w14:textId="05FB0115" w:rsidR="005D1C8B" w:rsidRDefault="005D1C8B" w:rsidP="005D1C8B">
      <w:pPr>
        <w:rPr>
          <w:lang w:val="en-US"/>
        </w:rPr>
      </w:pPr>
      <w:r>
        <w:rPr>
          <w:lang w:val="en-US"/>
        </w:rPr>
        <w:t xml:space="preserve">The 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based on </w:t>
      </w:r>
      <w:r w:rsidRPr="00641131">
        <w:rPr>
          <w:i/>
          <w:lang w:eastAsia="zh-CN"/>
        </w:rPr>
        <w:t>deriveSSB-IndexFromCell-inter</w:t>
      </w:r>
      <w:r>
        <w:rPr>
          <w:lang w:eastAsia="zh-CN"/>
        </w:rPr>
        <w:t xml:space="preserve"> apply provided that UE </w:t>
      </w:r>
      <w:r>
        <w:t xml:space="preserve">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apply assuming </w:t>
      </w:r>
      <w:r w:rsidRPr="00641131">
        <w:rPr>
          <w:i/>
          <w:lang w:eastAsia="zh-CN"/>
        </w:rPr>
        <w:t>deriveSSB-IndexFromCell-inter</w:t>
      </w:r>
      <w:r>
        <w:rPr>
          <w:lang w:eastAsia="zh-CN"/>
        </w:rPr>
        <w:t xml:space="preserve"> is not enabled.</w:t>
      </w:r>
      <w:r w:rsidRPr="005B25DA">
        <w:rPr>
          <w:lang w:val="en-US"/>
        </w:rPr>
        <w:t xml:space="preserve"> </w:t>
      </w:r>
    </w:p>
    <w:p w14:paraId="155F7E5B" w14:textId="6901BBFD" w:rsidR="002B545F" w:rsidRPr="005B25DA" w:rsidRDefault="002B545F" w:rsidP="002B545F">
      <w:pPr>
        <w:rPr>
          <w:i/>
          <w:iCs/>
          <w:lang w:val="en-US"/>
        </w:rPr>
      </w:pPr>
    </w:p>
    <w:p w14:paraId="0B7F28D3"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.1</w:t>
      </w:r>
      <w:r w:rsidRPr="009C5807">
        <w:tab/>
        <w:t>Scheduling availability of UE performing measurements in TDD bands on FR1</w:t>
      </w:r>
    </w:p>
    <w:p w14:paraId="284DF03C" w14:textId="77777777" w:rsidR="002B545F" w:rsidRPr="00B36511" w:rsidRDefault="002B545F" w:rsidP="002B545F">
      <w:pPr>
        <w:rPr>
          <w:lang w:eastAsia="zh-CN"/>
        </w:rPr>
      </w:pPr>
      <w:r w:rsidRPr="00B36511">
        <w:t>When the UE performs inter-frequency measurements with NCSG in a TDD band, the following restrictions apply due to SS-RSRP or SS-SINR measurement when (1)</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cell’s band, or (2) </w:t>
      </w:r>
      <w:r w:rsidRPr="00B36511">
        <w:rPr>
          <w:lang w:eastAsia="zh-CN"/>
        </w:rPr>
        <w:t>target measurement and the serving cell are on the same band</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0958C596" w14:textId="68C00007" w:rsidR="00B610A6" w:rsidRPr="005B25DA" w:rsidRDefault="00B610A6" w:rsidP="00B610A6">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01C38478"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32AA6EC" w14:textId="44BDB3A1"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171300F" w:rsidR="002B545F" w:rsidRPr="00B36511" w:rsidRDefault="00B610A6" w:rsidP="00B610A6">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6FC5BBD4" w14:textId="77777777" w:rsidR="002B545F" w:rsidRPr="00B36511" w:rsidRDefault="002B545F" w:rsidP="002B545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0FC3B68B" w14:textId="745AE3B6" w:rsidR="002B545F" w:rsidRDefault="00187729" w:rsidP="002B545F">
      <w:r w:rsidRPr="004563D8">
        <w:t xml:space="preserve">When TDD intra-band carrier aggregation or TDD inter-band carrier aggregation without </w:t>
      </w:r>
      <w:r w:rsidRPr="004563D8">
        <w:rPr>
          <w:i/>
          <w:iCs/>
          <w:lang w:eastAsia="zh-CN"/>
        </w:rPr>
        <w:t xml:space="preserve">simultaneousRxTxInterBandCA </w:t>
      </w:r>
      <w:r w:rsidRPr="004563D8">
        <w:rPr>
          <w:lang w:eastAsia="zh-CN"/>
        </w:rPr>
        <w:t>support</w:t>
      </w:r>
      <w:r w:rsidRPr="004563D8">
        <w:t xml:space="preserve"> is performed, the scheduling restrictions due to a given serving cell also apply to all other serving cells </w:t>
      </w:r>
      <w:r w:rsidRPr="004563D8">
        <w:rPr>
          <w:lang w:val="en-US"/>
        </w:rPr>
        <w:t>on the symbols</w:t>
      </w:r>
      <w:r w:rsidRPr="004563D8">
        <w:t xml:space="preserve"> that fully or partially overlap with the aforementioned restricted symbols.</w:t>
      </w:r>
    </w:p>
    <w:p w14:paraId="654F9E62" w14:textId="6F6AC52C" w:rsidR="00BD3EBE" w:rsidRPr="00B36511" w:rsidRDefault="00964075" w:rsidP="002B545F">
      <w:r>
        <w:rPr>
          <w:lang w:val="en-US" w:eastAsia="zh-CN"/>
        </w:rPr>
        <w:t>When intra-band non-contiguous carrier aggregation is configured for a UE indicating [</w:t>
      </w:r>
      <w:r>
        <w:rPr>
          <w:rFonts w:cs="Arial"/>
          <w:i/>
          <w:iCs/>
        </w:rPr>
        <w:t>intraBandNR-CA-non-collocated-r18</w:t>
      </w:r>
      <w:r>
        <w:rPr>
          <w:lang w:val="en-US" w:eastAsia="zh-CN"/>
        </w:rPr>
        <w:t>]</w:t>
      </w:r>
      <w:r>
        <w:rPr>
          <w:rFonts w:cs="v4.2.0"/>
        </w:rPr>
        <w:t xml:space="preserve"> and if </w:t>
      </w:r>
      <w:r w:rsidRPr="005B2FD8">
        <w:rPr>
          <w:color w:val="000000" w:themeColor="text1"/>
        </w:rPr>
        <w:t>[</w:t>
      </w:r>
      <w:r w:rsidRPr="005B2FD8">
        <w:rPr>
          <w:rFonts w:eastAsia="Calibri"/>
          <w:bCs/>
          <w:i/>
          <w:color w:val="000000" w:themeColor="text1"/>
          <w:lang w:eastAsia="sv-SE"/>
        </w:rPr>
        <w:t>nonCollocatedTypeNR-CA-r18</w:t>
      </w:r>
      <w:r w:rsidRPr="005B2FD8">
        <w:rPr>
          <w:color w:val="000000" w:themeColor="text1"/>
        </w:rPr>
        <w:t>]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due to a given serving cell should also apply to all other serving cells </w:t>
      </w:r>
      <w:r>
        <w:rPr>
          <w:lang w:val="en-US"/>
        </w:rPr>
        <w:t>on the symbols</w:t>
      </w:r>
      <w:r>
        <w:t xml:space="preserve"> that fully or partially overlap with the aforementioned restricted symbols if </w:t>
      </w:r>
      <w:r>
        <w:rPr>
          <w:color w:val="000000" w:themeColor="text1"/>
        </w:rPr>
        <w:t>[</w:t>
      </w:r>
      <w:r>
        <w:rPr>
          <w:rFonts w:eastAsia="Calibri"/>
          <w:bCs/>
          <w:i/>
          <w:color w:val="000000" w:themeColor="text1"/>
          <w:lang w:eastAsia="sv-SE"/>
        </w:rPr>
        <w:t>nonCollocatedTypeNR-CA-r18</w:t>
      </w:r>
      <w:r>
        <w:rPr>
          <w:color w:val="000000" w:themeColor="text1"/>
        </w:rPr>
        <w:t>] is provided.</w:t>
      </w:r>
    </w:p>
    <w:p w14:paraId="623EB628" w14:textId="77777777" w:rsidR="002B545F" w:rsidRPr="00B36511" w:rsidRDefault="002B545F" w:rsidP="002B545F">
      <w:pPr>
        <w:rPr>
          <w:lang w:eastAsia="zh-CN"/>
        </w:rPr>
      </w:pPr>
      <w:r w:rsidRPr="00B36511">
        <w:t xml:space="preserve">When the UE performs inter-frequency measurements with NCSG in a TDD band and </w:t>
      </w:r>
      <w:r w:rsidRPr="00B36511">
        <w:rPr>
          <w:i/>
          <w:iCs/>
          <w:lang w:eastAsia="zh-CN"/>
        </w:rPr>
        <w:t>simultaneousRxTxInterBandCA</w:t>
      </w:r>
      <w:r w:rsidRPr="00B36511">
        <w:t xml:space="preserve"> is supported for the target measurement band and a serving cell’ band</w:t>
      </w:r>
      <w:r w:rsidRPr="00B36511">
        <w:rPr>
          <w:lang w:eastAsia="zh-CN"/>
        </w:rPr>
        <w:t>, no scheduling restriction applies to the serving cell.</w:t>
      </w:r>
    </w:p>
    <w:p w14:paraId="76BE0AC2"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.2</w:t>
      </w:r>
      <w:r w:rsidRPr="009C5807">
        <w:tab/>
        <w:t>Scheduling availability of UE performing measurements with a different subcarrier spacing than PDSCH/PDCCH on FR1</w:t>
      </w:r>
    </w:p>
    <w:p w14:paraId="0BEE986B" w14:textId="0FDD5ACA" w:rsidR="00FA6943" w:rsidRPr="00923850" w:rsidRDefault="00FA6943" w:rsidP="00FA6943">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p>
    <w:p w14:paraId="381903A8" w14:textId="5B59F71E" w:rsidR="00BC17E0" w:rsidRPr="00BC17E0" w:rsidRDefault="00FA6943" w:rsidP="00FA6943">
      <w:pPr>
        <w:overflowPunct/>
        <w:autoSpaceDE/>
        <w:autoSpaceDN/>
        <w:adjustRightInd/>
        <w:textAlignment w:val="auto"/>
        <w:rPr>
          <w:rFonts w:eastAsia="SimSun"/>
          <w:lang w:eastAsia="en-US"/>
        </w:rPr>
      </w:pPr>
      <w:r w:rsidRPr="00923850">
        <w:rPr>
          <w:lang w:eastAsia="zh-TW"/>
        </w:rPr>
        <w:t>Editor’s note: FFS when target frequency layer to be measured is on the different band but with overlapped spectrum with UE’s serving cell(s)</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8DE1A7" w14:textId="21B51552"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AFF9D4B"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rPr>
          <w:lang w:eastAsia="zh-CN"/>
        </w:rPr>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B56691A" w14:textId="77777777" w:rsidR="002B545F" w:rsidRDefault="002B545F" w:rsidP="002B545F">
      <w:pPr>
        <w:rPr>
          <w:rFonts w:eastAsia="MS Mincho"/>
          <w:lang w:val="en-US" w:eastAsia="ja-JP"/>
        </w:rPr>
      </w:pPr>
      <w:r w:rsidRPr="00B36511">
        <w:rPr>
          <w:lang w:val="en-US"/>
        </w:rPr>
        <w:t>When intra</w:t>
      </w:r>
      <w:r w:rsidRPr="00B36511">
        <w:rPr>
          <w:rFonts w:eastAsia="MS Mincho"/>
          <w:lang w:val="en-US" w:eastAsia="ja-JP"/>
        </w:rPr>
        <w:t>-</w:t>
      </w:r>
      <w:r w:rsidRPr="00B36511">
        <w:rPr>
          <w:lang w:val="en-US"/>
        </w:rPr>
        <w:t>band carrier aggregation is perfo</w:t>
      </w:r>
      <w:r w:rsidRPr="00B36511">
        <w:rPr>
          <w:rFonts w:eastAsia="MS Mincho"/>
          <w:lang w:val="en-US" w:eastAsia="ja-JP"/>
        </w:rPr>
        <w:t>r</w:t>
      </w:r>
      <w:r w:rsidRPr="00B36511">
        <w:rPr>
          <w:lang w:val="en-US"/>
        </w:rPr>
        <w:t>med, the scheduling restrictions due to a given serving cell should also apply to all other serving cells in the same band on the symbols</w:t>
      </w:r>
      <w:r w:rsidRPr="00B36511">
        <w:t xml:space="preserve"> that fully or partially overlap with the aforementioned restricted symbols</w:t>
      </w:r>
      <w:r w:rsidRPr="00B36511">
        <w:rPr>
          <w:lang w:val="en-US"/>
        </w:rPr>
        <w:t>.</w:t>
      </w:r>
    </w:p>
    <w:p w14:paraId="0D0AB5AF" w14:textId="6E1B29EF" w:rsidR="002B545F" w:rsidRPr="00B36511" w:rsidRDefault="00964075" w:rsidP="002B545F">
      <w:pPr>
        <w:rPr>
          <w:lang w:val="en-US"/>
        </w:rPr>
      </w:pPr>
      <w:r>
        <w:rPr>
          <w:lang w:val="en-US" w:eastAsia="zh-CN"/>
        </w:rPr>
        <w:t>When intra-band non-contiguous carrier aggregation is configured for a UE indicating [</w:t>
      </w:r>
      <w:r>
        <w:rPr>
          <w:rFonts w:cs="Arial"/>
          <w:i/>
          <w:iCs/>
        </w:rPr>
        <w:t>intraBandNR-CA-non-collocated-r18</w:t>
      </w:r>
      <w:r>
        <w:rPr>
          <w:lang w:val="en-US" w:eastAsia="zh-CN"/>
        </w:rPr>
        <w:t xml:space="preserve">] and </w:t>
      </w:r>
      <w:r>
        <w:rPr>
          <w:rFonts w:cs="v4.2.0"/>
        </w:rPr>
        <w:t xml:space="preserve">if </w:t>
      </w:r>
      <w:r w:rsidRPr="005B2FD8">
        <w:rPr>
          <w:color w:val="000000" w:themeColor="text1"/>
        </w:rPr>
        <w:t>[</w:t>
      </w:r>
      <w:r w:rsidRPr="005B2FD8">
        <w:rPr>
          <w:rFonts w:eastAsia="Calibri"/>
          <w:bCs/>
          <w:i/>
          <w:color w:val="000000" w:themeColor="text1"/>
          <w:lang w:eastAsia="sv-SE"/>
        </w:rPr>
        <w:t>nonCollocatedTypeNR-CA-r18</w:t>
      </w:r>
      <w:r w:rsidRPr="005B2FD8">
        <w:rPr>
          <w:color w:val="000000" w:themeColor="text1"/>
        </w:rPr>
        <w:t>]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should also apply to all other serving cells in the same band on the symbols</w:t>
      </w:r>
      <w:r>
        <w:t xml:space="preserve"> that fully or partially overlap with the aforementioned restricted symbols</w:t>
      </w:r>
      <w:r>
        <w:rPr>
          <w:lang w:val="en-US"/>
        </w:rPr>
        <w:t xml:space="preserve"> if </w:t>
      </w:r>
      <w:r>
        <w:rPr>
          <w:color w:val="000000" w:themeColor="text1"/>
        </w:rPr>
        <w:t>[</w:t>
      </w:r>
      <w:r>
        <w:rPr>
          <w:rFonts w:eastAsia="Calibri"/>
          <w:bCs/>
          <w:i/>
          <w:color w:val="000000" w:themeColor="text1"/>
          <w:lang w:eastAsia="sv-SE"/>
        </w:rPr>
        <w:t>nonCollocatedTypeNR-CA-r18</w:t>
      </w:r>
      <w:r>
        <w:rPr>
          <w:color w:val="000000" w:themeColor="text1"/>
        </w:rPr>
        <w:t>] is provided.</w:t>
      </w:r>
    </w:p>
    <w:p w14:paraId="6EE8A6A1" w14:textId="77777777" w:rsidR="002B545F" w:rsidRDefault="002B545F" w:rsidP="002B545F">
      <w:pPr>
        <w:pStyle w:val="Heading5"/>
      </w:pPr>
      <w:r w:rsidRPr="009C5807">
        <w:t>9.</w:t>
      </w:r>
      <w:r>
        <w:t>3</w:t>
      </w:r>
      <w:r w:rsidRPr="009C5807">
        <w:t>.</w:t>
      </w:r>
      <w:r>
        <w:rPr>
          <w:lang w:eastAsia="zh-CN"/>
        </w:rP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or (2) </w:t>
      </w:r>
      <w:r w:rsidRPr="00B36511">
        <w:rPr>
          <w:lang w:eastAsia="zh-CN"/>
        </w:rPr>
        <w:t xml:space="preserve">target measurement and a serving cell are on the same band, </w:t>
      </w:r>
      <w:r w:rsidRPr="00B36511">
        <w:t>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FAB34AD" w14:textId="7B420A0E" w:rsidR="00B610A6"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27FC604B" w:rsidR="002B545F"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195D92F" w14:textId="1806F06B" w:rsidR="00A468A4"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48A6FAE1" w:rsidR="002B545F"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lang w:eastAsia="en-US"/>
        </w:rPr>
      </w:pPr>
      <w:r w:rsidRPr="00FD66B1">
        <w:rPr>
          <w:rFonts w:eastAsia="SimSun"/>
          <w:lang w:eastAsia="en-US"/>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lang w:eastAsia="en-US"/>
        </w:rPr>
        <w:t xml:space="preserve">target measurement band and serving cell’s band(s) </w:t>
      </w:r>
      <w:r w:rsidRPr="00FD66B1">
        <w:rPr>
          <w:rFonts w:eastAsia="SimSun" w:hint="eastAsia"/>
          <w:lang w:eastAsia="zh-CN"/>
        </w:rPr>
        <w:t>but</w:t>
      </w:r>
      <w:r w:rsidRPr="00FD66B1">
        <w:rPr>
          <w:rFonts w:eastAsia="SimSun"/>
          <w:lang w:eastAsia="en-US"/>
        </w:rPr>
        <w:t xml:space="preserve"> supports </w:t>
      </w:r>
      <w:r w:rsidRPr="00FD66B1">
        <w:rPr>
          <w:rFonts w:eastAsia="SimSun"/>
          <w:i/>
          <w:iCs/>
          <w:lang w:eastAsia="zh-CN"/>
        </w:rPr>
        <w:t>simultaneousRxTxInterBandCA</w:t>
      </w:r>
      <w:r w:rsidRPr="00FD66B1">
        <w:rPr>
          <w:rFonts w:eastAsia="SimSun"/>
          <w:lang w:eastAsia="en-US"/>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F169E9C" w14:textId="48F35CFC" w:rsidR="003A2A2A" w:rsidRPr="008F7586" w:rsidRDefault="003A2A2A" w:rsidP="003A2A2A">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14A999B4" w:rsidR="002B545F" w:rsidRPr="00B36511" w:rsidRDefault="003A2A2A" w:rsidP="003A2A2A">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9DB2190" w14:textId="497A3BA6" w:rsidR="003A2A2A" w:rsidRPr="005B25DA" w:rsidRDefault="003A2A2A" w:rsidP="003A2A2A">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0340D542" w:rsidR="002B545F" w:rsidRPr="00B36511" w:rsidRDefault="003A2A2A" w:rsidP="003A2A2A">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C6BF6A5" w14:textId="6941F441"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2244530F" w:rsidR="002B545F" w:rsidRPr="00B36511" w:rsidRDefault="007124A2" w:rsidP="007124A2">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2736470" w14:textId="32333114"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32E1B409" w:rsidR="002B545F" w:rsidRPr="005B25DA" w:rsidRDefault="007124A2" w:rsidP="007124A2">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F1708F" w14:textId="77777777" w:rsidR="002B545F" w:rsidRPr="00B36511" w:rsidRDefault="002B545F" w:rsidP="002B545F">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E780F35" w14:textId="77777777" w:rsidR="002B545F" w:rsidRPr="009C5807" w:rsidRDefault="002B545F" w:rsidP="002B545F">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.4</w:t>
      </w:r>
      <w:r w:rsidRPr="009C5807">
        <w:tab/>
        <w:t>Scheduling availability of UE performing measurements on FR1 or FR2 in case of FR1-FR2 inter-band CA</w:t>
      </w:r>
    </w:p>
    <w:p w14:paraId="7763C47A" w14:textId="2324A6E5" w:rsidR="001A0C59" w:rsidRPr="009C5807" w:rsidRDefault="001A0C59" w:rsidP="001A0C5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5023566A" w:rsidR="002B545F" w:rsidRPr="00772E15" w:rsidRDefault="001A0C59" w:rsidP="001A0C5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pPr>
        <w:rPr>
          <w:lang w:eastAsia="zh-CN"/>
        </w:rPr>
      </w:pPr>
      <w:r w:rsidRPr="001254C4">
        <w:rPr>
          <w:lang w:eastAsia="zh-CN"/>
        </w:rPr>
        <w:t>When the int</w:t>
      </w:r>
      <w:r>
        <w:rPr>
          <w:lang w:eastAsia="zh-CN"/>
        </w:rPr>
        <w: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w:t>
      </w:r>
      <w:r>
        <w:rPr>
          <w:lang w:eastAsia="zh-CN"/>
        </w:rPr>
        <w:t>3</w:t>
      </w:r>
      <w:r w:rsidRPr="001254C4">
        <w:rPr>
          <w:lang w:eastAsia="zh-CN"/>
        </w:rPr>
        <w:t>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3</w:t>
      </w:r>
      <w:r w:rsidRPr="001254C4">
        <w:rPr>
          <w:lang w:eastAsia="zh-CN"/>
        </w:rPr>
        <w:t xml:space="preserve"> shall apply.</w:t>
      </w:r>
    </w:p>
    <w:p w14:paraId="7A02D87A" w14:textId="36A0DDF1"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082331">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6A3B5592" w:rsidR="008D4FE8" w:rsidRDefault="008D4FE8" w:rsidP="00082331">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014EC026" w:rsidR="008D4FE8" w:rsidRPr="00D00A32" w:rsidRDefault="008D4FE8" w:rsidP="00082331">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rPr>
                <w:lang w:eastAsia="zh-CN"/>
              </w:rPr>
              <w:t>Cei</w:t>
            </w:r>
            <w:r>
              <w:t>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Pr>
        <w:rPr>
          <w:lang w:eastAsia="zh-CN"/>
        </w:rPr>
      </w:pP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9"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9"/>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41DF273F" w14:textId="77777777" w:rsidR="00911998" w:rsidRDefault="00911998" w:rsidP="00911998">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8F16877" w14:textId="77777777" w:rsidR="00911998" w:rsidRPr="0040337E" w:rsidRDefault="00911998" w:rsidP="00911998">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58A71843" w:rsidR="00590989" w:rsidRPr="0040337E" w:rsidRDefault="00911998" w:rsidP="00911998">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6A37B467" w14:textId="445F8C8E" w:rsidR="00E67E5C" w:rsidRPr="00CE4353" w:rsidRDefault="00E67E5C" w:rsidP="00E67E5C">
      <w:r w:rsidRPr="00CE4353">
        <w:t xml:space="preserve">If the UE requires </w:t>
      </w:r>
      <w:r w:rsidRPr="00CE4353">
        <w:rPr>
          <w:lang w:eastAsia="zh-CN"/>
        </w:rPr>
        <w:t>measurement gap</w:t>
      </w:r>
      <w:r w:rsidRPr="00CE4353">
        <w:t xml:space="preserve">s to perform inter-frequency measurements, a single measurement gap pattern is used for all concurrent inter-frequency measurements, including inter-frequency RSSI measurements. The RSSI measurement duration and the measurement gap </w:t>
      </w:r>
      <w:r>
        <w:t>shall</w:t>
      </w:r>
      <w:r w:rsidRPr="00CE4353">
        <w:t xml:space="preserve"> be aligned, and the following additional condition </w:t>
      </w:r>
      <w:r>
        <w:t>shall</w:t>
      </w:r>
      <w:r w:rsidRPr="00CE4353">
        <w:t xml:space="preserve"> be fulfilled:</w:t>
      </w:r>
    </w:p>
    <w:p w14:paraId="6300FCF7" w14:textId="209FF6E9" w:rsidR="00CA278C" w:rsidRDefault="00E67E5C" w:rsidP="00E67E5C">
      <w:pPr>
        <w:pStyle w:val="B10"/>
        <w:rPr>
          <w:lang w:eastAsia="zh-CN"/>
        </w:rPr>
      </w:pPr>
      <w:r w:rsidRPr="00CE4353">
        <w:rPr>
          <w:lang w:eastAsia="zh-CN"/>
        </w:rPr>
        <w:t>-</w:t>
      </w:r>
      <w:r w:rsidRPr="00CE4353">
        <w:rPr>
          <w:lang w:eastAsia="zh-CN"/>
        </w:rPr>
        <w:tab/>
        <w:t xml:space="preserve">Entire RSSI measurement duration </w:t>
      </w:r>
      <w:r>
        <w:rPr>
          <w:lang w:eastAsia="zh-CN"/>
        </w:rPr>
        <w:t>is</w:t>
      </w:r>
      <w:r w:rsidRPr="00CE4353">
        <w:rPr>
          <w:lang w:eastAsia="zh-CN"/>
        </w:rP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DB94D8" w14:textId="4CF103F8" w:rsidR="00ED6D55" w:rsidRPr="00CE4353" w:rsidRDefault="00ED6D55" w:rsidP="00ED6D55">
      <w:r w:rsidRPr="00CE4353">
        <w:t xml:space="preserve">If the UE requires </w:t>
      </w:r>
      <w:r w:rsidRPr="00CE4353">
        <w:rPr>
          <w:lang w:eastAsia="zh-CN"/>
        </w:rPr>
        <w:t>measurement gap</w:t>
      </w:r>
      <w:r w:rsidRPr="00CE4353">
        <w:t xml:space="preserve">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t>shall</w:t>
      </w:r>
      <w:r w:rsidRPr="00CE4353">
        <w:t xml:space="preserve"> be aligned, and the following additional condition </w:t>
      </w:r>
      <w:r>
        <w:t>shall</w:t>
      </w:r>
      <w:r w:rsidRPr="00CE4353">
        <w:t xml:space="preserve"> be fulfilled:</w:t>
      </w:r>
    </w:p>
    <w:p w14:paraId="064D55A4" w14:textId="55321516" w:rsidR="00CA278C" w:rsidRDefault="00ED6D55" w:rsidP="00ED6D55">
      <w:pPr>
        <w:pStyle w:val="B10"/>
        <w:rPr>
          <w:lang w:eastAsia="zh-CN"/>
        </w:rPr>
      </w:pPr>
      <w:r w:rsidRPr="00CE4353">
        <w:rPr>
          <w:lang w:eastAsia="zh-CN"/>
        </w:rPr>
        <w:t>-</w:t>
      </w:r>
      <w:r w:rsidRPr="00CE4353">
        <w:rPr>
          <w:lang w:eastAsia="zh-CN"/>
        </w:rPr>
        <w:tab/>
        <w:t xml:space="preserve">Entire RSSI measurement duration </w:t>
      </w:r>
      <w:r>
        <w:rPr>
          <w:lang w:eastAsia="zh-CN"/>
        </w:rPr>
        <w:t>is</w:t>
      </w:r>
      <w:r w:rsidRPr="00CE4353">
        <w:rPr>
          <w:lang w:eastAsia="zh-CN"/>
        </w:rPr>
        <w:t xml:space="preserve"> contained in the measurement gap.</w:t>
      </w:r>
    </w:p>
    <w:bookmarkEnd w:id="67"/>
    <w:p w14:paraId="3A50969C" w14:textId="7A1BCDA9" w:rsidR="001F52A2" w:rsidRDefault="001F52A2" w:rsidP="001F52A2">
      <w:pPr>
        <w:rPr>
          <w:lang w:eastAsia="zh-CN"/>
        </w:rPr>
      </w:pPr>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rPr>
          <w:lang w:eastAsia="zh-CN"/>
        </w:rPr>
      </w:pPr>
      <w:r w:rsidRPr="00A07E20">
        <w:t>-</w:t>
      </w:r>
      <w:r w:rsidRPr="00A07E20">
        <w:tab/>
      </w:r>
      <w:r w:rsidRPr="00A07E20">
        <w:rPr>
          <w:rFonts w:hint="eastAsia"/>
          <w:lang w:eastAsia="zh-CN"/>
        </w:rPr>
        <w:t xml:space="preserve">the UE supports </w:t>
      </w:r>
      <w:r w:rsidRPr="00A07E20">
        <w:rPr>
          <w:i/>
          <w:iCs/>
          <w:lang w:eastAsia="zh-CN"/>
        </w:rPr>
        <w:t>interFrequencyMeas-Nogap-r16</w:t>
      </w:r>
      <w:r w:rsidRPr="00A07E20">
        <w:rPr>
          <w:rFonts w:hint="eastAsia"/>
          <w:lang w:eastAsia="zh-CN"/>
        </w:rPr>
        <w:t xml:space="preserve"> [15], and</w:t>
      </w:r>
    </w:p>
    <w:p w14:paraId="74AECE1E" w14:textId="77777777" w:rsidR="00B32F4B" w:rsidRPr="00A07E20" w:rsidRDefault="00B32F4B" w:rsidP="00B32F4B">
      <w:pPr>
        <w:pStyle w:val="B10"/>
        <w:rPr>
          <w:lang w:eastAsia="zh-CN"/>
        </w:rPr>
      </w:pPr>
      <w:r w:rsidRPr="00A07E20">
        <w:t>-</w:t>
      </w:r>
      <w:r w:rsidRPr="00A07E20">
        <w:tab/>
        <w:t>the SSB is completely contained in the active BWP of the UE</w:t>
      </w:r>
      <w:r w:rsidRPr="00A07E20">
        <w:rPr>
          <w:rFonts w:hint="eastAsia"/>
          <w:lang w:eastAsia="zh-CN"/>
        </w:rPr>
        <w:t>.</w:t>
      </w:r>
    </w:p>
    <w:p w14:paraId="712638DA" w14:textId="61EAE20D" w:rsidR="00B32F4B" w:rsidRPr="00A07E20" w:rsidRDefault="008D3302" w:rsidP="00B32F4B">
      <w:pPr>
        <w:rPr>
          <w:lang w:eastAsia="zh-CN"/>
        </w:rPr>
      </w:pPr>
      <w:r w:rsidRPr="00A07E20">
        <w:t>For inter-frequency SSB based measurements without measurement gaps, UE may cause scheduling restriction as specified in clause 9.3B.7.3</w:t>
      </w:r>
      <w:r w:rsidRPr="00A07E20">
        <w:rPr>
          <w:lang w:eastAsia="zh-CN"/>
        </w:rPr>
        <w:t>.</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lang w:eastAsia="zh-CN"/>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53883A1D" w14:textId="0F73B5E9" w:rsidR="00553C55" w:rsidRPr="00A07E20" w:rsidRDefault="00553C55" w:rsidP="00553C55">
      <w:pPr>
        <w:pStyle w:val="B20"/>
      </w:pPr>
      <w:r w:rsidRPr="00A07E20">
        <w:t>-</w:t>
      </w:r>
      <w:r w:rsidRPr="00A07E20">
        <w:tab/>
        <w:t xml:space="preserve">SS-RSRP related side conditions given in clauses </w:t>
      </w:r>
      <w:r w:rsidRPr="00DB707E">
        <w:rPr>
          <w:lang w:val="en-US" w:eastAsia="ko-KR"/>
        </w:rPr>
        <w:t>10.1A.4</w:t>
      </w:r>
      <w:r w:rsidRPr="00A07E20">
        <w:rPr>
          <w:rFonts w:cs="v4.2.0"/>
        </w:rPr>
        <w:t xml:space="preserve"> </w:t>
      </w:r>
      <w:r w:rsidRPr="00A07E20">
        <w:t>for FR1 for a corresponding Band,</w:t>
      </w:r>
    </w:p>
    <w:p w14:paraId="2C2A4400" w14:textId="28BE9DBE" w:rsidR="00553C55" w:rsidRPr="00A07E20" w:rsidRDefault="00553C55" w:rsidP="00553C55">
      <w:pPr>
        <w:pStyle w:val="B20"/>
      </w:pPr>
      <w:r w:rsidRPr="00A07E20">
        <w:t>-</w:t>
      </w:r>
      <w:r w:rsidRPr="00A07E20">
        <w:tab/>
        <w:t xml:space="preserve">SS-RSRQ related side conditions given in clauses </w:t>
      </w:r>
      <w:r w:rsidRPr="00DB707E">
        <w:rPr>
          <w:lang w:val="en-US"/>
        </w:rPr>
        <w:t>10.1A.8</w:t>
      </w:r>
      <w:r w:rsidRPr="00A07E20">
        <w:rPr>
          <w:rFonts w:cs="v4.2.0"/>
        </w:rPr>
        <w:t xml:space="preserve"> </w:t>
      </w:r>
      <w:r w:rsidRPr="00A07E20">
        <w:t>for FR1 for a corresponding Band,</w:t>
      </w:r>
    </w:p>
    <w:p w14:paraId="6C7F8931" w14:textId="33B64B61" w:rsidR="00553C55" w:rsidRPr="00A07E20" w:rsidRDefault="00553C55" w:rsidP="00553C55">
      <w:pPr>
        <w:pStyle w:val="B20"/>
      </w:pPr>
      <w:r w:rsidRPr="00A07E20">
        <w:t>-</w:t>
      </w:r>
      <w:r w:rsidRPr="00A07E20">
        <w:tab/>
        <w:t xml:space="preserve">SS-SINR related side conditions given in clauses </w:t>
      </w:r>
      <w:r w:rsidRPr="00DB707E">
        <w:rPr>
          <w:lang w:val="en-US" w:eastAsia="ko-KR"/>
        </w:rPr>
        <w:t>10.1A.12</w:t>
      </w:r>
      <w:r w:rsidRPr="00A07E20">
        <w:rPr>
          <w:rFonts w:cs="v4.2.0"/>
        </w:rPr>
        <w:t xml:space="preserve"> </w:t>
      </w:r>
      <w:r w:rsidRPr="00A07E20">
        <w:t>for FR1, respectively, for a corresponding Band,</w:t>
      </w:r>
    </w:p>
    <w:p w14:paraId="496C1F26" w14:textId="73769B68" w:rsidR="00B32F4B" w:rsidRPr="00A07E20" w:rsidRDefault="00553C55" w:rsidP="00553C55">
      <w:pPr>
        <w:pStyle w:val="B20"/>
        <w:rPr>
          <w:rFonts w:cs="v4.2.0"/>
        </w:rPr>
      </w:pPr>
      <w:r w:rsidRPr="00A07E20">
        <w:t>-</w:t>
      </w:r>
      <w:r w:rsidRPr="00A07E20">
        <w:tab/>
        <w:t xml:space="preserve">SSB_RP and SSB </w:t>
      </w:r>
      <w:r w:rsidRPr="00A07E20">
        <w:rPr>
          <w:lang w:val="en-US"/>
        </w:rPr>
        <w:t>Ês/Iot</w:t>
      </w:r>
      <w:r w:rsidRPr="00A07E20">
        <w:t xml:space="preserve"> according to Annex </w:t>
      </w:r>
      <w:r w:rsidRPr="00DB707E">
        <w:t>B.2.</w:t>
      </w:r>
      <w:r>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lang w:eastAsia="zh-CN"/>
        </w:rPr>
        <w:t>measurement with measurement gaps</w:t>
      </w:r>
    </w:p>
    <w:p w14:paraId="354533A2" w14:textId="77777777" w:rsidR="00B32F4B" w:rsidRPr="00A07E20" w:rsidRDefault="00B32F4B" w:rsidP="00B32F4B">
      <w:pPr>
        <w:tabs>
          <w:tab w:val="left" w:pos="567"/>
        </w:tabs>
        <w:rPr>
          <w:vertAlign w:val="subscript"/>
          <w:lang w:eastAsia="zh-CN"/>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vertAlign w:val="subscript"/>
          <w:lang w:eastAsia="zh-CN"/>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1B1278CA" w14:textId="77777777" w:rsidR="00B32F4B" w:rsidRPr="00A07E20" w:rsidRDefault="00B32F4B" w:rsidP="00B32F4B">
      <w:r w:rsidRPr="00A07E20">
        <w:t>Where:</w:t>
      </w:r>
    </w:p>
    <w:p w14:paraId="25A9639C" w14:textId="2834D673" w:rsidR="00AA3650" w:rsidRPr="00A07E20" w:rsidRDefault="00AA3650" w:rsidP="00AA3650">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E5F23A6" w14:textId="0E13C263" w:rsidR="00AA3650" w:rsidRPr="00A07E20" w:rsidRDefault="00AA3650" w:rsidP="00AA3650">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31B2EB24" w14:textId="271503D1" w:rsidR="00B32F4B" w:rsidRPr="00A07E20" w:rsidRDefault="00AA3650" w:rsidP="00AA3650">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15774F25" w14:textId="77777777" w:rsidR="00B32F4B" w:rsidRPr="00A07E20" w:rsidRDefault="00B32F4B" w:rsidP="00B32F4B">
      <w:pPr>
        <w:pStyle w:val="B10"/>
      </w:pPr>
      <w:r w:rsidRPr="00A07E20">
        <w:t>For 2 Rx RedCap UE:</w:t>
      </w:r>
    </w:p>
    <w:p w14:paraId="373E6177" w14:textId="5439A6B7" w:rsidR="000469DE" w:rsidRPr="00A07E20" w:rsidRDefault="000469DE" w:rsidP="00996522">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6F2DF1C3" w14:textId="4A2908AC" w:rsidR="000469DE" w:rsidRPr="00A07E20" w:rsidRDefault="000469DE" w:rsidP="00996522">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3133D3EA" w14:textId="42084A19" w:rsidR="006D361E" w:rsidRPr="00A07E20" w:rsidRDefault="000469DE" w:rsidP="000469DE">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0B6ED9D" w14:textId="530F71A1" w:rsidR="00B32F4B" w:rsidRDefault="000469DE" w:rsidP="006D361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4D0071C4" w14:textId="77777777" w:rsidR="000469DE" w:rsidRPr="00A07E20" w:rsidRDefault="000469DE" w:rsidP="000469D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Pr>
        <w:rPr>
          <w:lang w:eastAsia="zh-CN"/>
        </w:rPr>
      </w:pPr>
    </w:p>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Pr>
        <w:rPr>
          <w:lang w:eastAsia="zh-CN"/>
        </w:rPr>
      </w:pPr>
    </w:p>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331DD9" w:rsidRPr="00A07E20" w14:paraId="093794B5" w14:textId="77777777" w:rsidTr="003E229A">
        <w:tc>
          <w:tcPr>
            <w:tcW w:w="2122" w:type="dxa"/>
            <w:shd w:val="clear" w:color="auto" w:fill="auto"/>
          </w:tcPr>
          <w:p w14:paraId="33F1357D" w14:textId="77777777" w:rsidR="00331DD9" w:rsidRPr="00A07E20" w:rsidRDefault="00331DD9" w:rsidP="00331DD9">
            <w:pPr>
              <w:pStyle w:val="TAC"/>
            </w:pPr>
            <w:r w:rsidRPr="00A07E20">
              <w:t>No DRX</w:t>
            </w:r>
          </w:p>
        </w:tc>
        <w:tc>
          <w:tcPr>
            <w:tcW w:w="7119" w:type="dxa"/>
            <w:shd w:val="clear" w:color="auto" w:fill="auto"/>
          </w:tcPr>
          <w:p w14:paraId="479DBBB9" w14:textId="63EE62AB" w:rsidR="00331DD9" w:rsidRPr="00A07E20" w:rsidRDefault="00331DD9" w:rsidP="00331DD9">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331DD9" w:rsidRPr="00A07E20" w14:paraId="56FA2853" w14:textId="77777777" w:rsidTr="003E229A">
        <w:tc>
          <w:tcPr>
            <w:tcW w:w="2122" w:type="dxa"/>
            <w:shd w:val="clear" w:color="auto" w:fill="auto"/>
          </w:tcPr>
          <w:p w14:paraId="345097D5" w14:textId="77777777" w:rsidR="00331DD9" w:rsidRPr="00A07E20" w:rsidRDefault="00331DD9" w:rsidP="00331DD9">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41BA89A0" w:rsidR="00331DD9" w:rsidRPr="00A07E20" w:rsidRDefault="00331DD9" w:rsidP="00331DD9">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331DD9" w:rsidRPr="00A07E20" w14:paraId="035361E2" w14:textId="77777777" w:rsidTr="003E229A">
        <w:tc>
          <w:tcPr>
            <w:tcW w:w="2122" w:type="dxa"/>
            <w:shd w:val="clear" w:color="auto" w:fill="auto"/>
          </w:tcPr>
          <w:p w14:paraId="55E9C960" w14:textId="77777777" w:rsidR="00331DD9" w:rsidRPr="00A07E20" w:rsidRDefault="00331DD9" w:rsidP="00331DD9">
            <w:pPr>
              <w:pStyle w:val="TAC"/>
              <w:rPr>
                <w:b/>
              </w:rPr>
            </w:pPr>
            <w:r w:rsidRPr="00A07E20">
              <w:t>DRX cycle &gt; 320ms</w:t>
            </w:r>
          </w:p>
        </w:tc>
        <w:tc>
          <w:tcPr>
            <w:tcW w:w="7119" w:type="dxa"/>
            <w:shd w:val="clear" w:color="auto" w:fill="auto"/>
          </w:tcPr>
          <w:p w14:paraId="04DF3DD2" w14:textId="76A1E2DE" w:rsidR="00331DD9" w:rsidRPr="00A07E20" w:rsidRDefault="00331DD9" w:rsidP="00331DD9">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4157D743" w14:textId="2AC4B624" w:rsidR="00B32F4B" w:rsidRPr="00A07E20" w:rsidRDefault="002315EF" w:rsidP="00B32F4B">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260E1D30" w14:textId="734BA892" w:rsidR="00B32F4B" w:rsidRPr="00A07E20" w:rsidRDefault="00D610C7"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068274BC" w14:textId="77777777" w:rsidR="00B32F4B" w:rsidRPr="00A07E20" w:rsidRDefault="00B32F4B" w:rsidP="00B32F4B">
      <w:pPr>
        <w:pStyle w:val="Heading4"/>
      </w:pPr>
      <w:r w:rsidRPr="00A07E20">
        <w:t>9.3B.6.2</w:t>
      </w:r>
      <w:r w:rsidRPr="00A07E20">
        <w:tab/>
        <w:t>Event-triggered Periodic Reporting</w:t>
      </w:r>
    </w:p>
    <w:p w14:paraId="55C50FE9"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A07E20" w:rsidRDefault="00D610C7"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896B3A0" w14:textId="1EF76049" w:rsidR="00B32F4B" w:rsidRPr="00A07E20" w:rsidRDefault="00D610C7" w:rsidP="00B32F4B">
      <w:pPr>
        <w:tabs>
          <w:tab w:val="left" w:pos="567"/>
        </w:tabs>
        <w:rPr>
          <w:iCs/>
        </w:rPr>
      </w:pPr>
      <w:r w:rsidRPr="00A07E20">
        <w:rPr>
          <w:iCs/>
        </w:rPr>
        <w:t>The first report in event triggered periodic measurement reporting shall meet the requirements specified in clause 9.3B.6.3.</w:t>
      </w:r>
    </w:p>
    <w:p w14:paraId="6875BF50" w14:textId="77777777" w:rsidR="00B32F4B" w:rsidRPr="00A07E20" w:rsidRDefault="00B32F4B" w:rsidP="00B32F4B">
      <w:pPr>
        <w:pStyle w:val="Heading4"/>
      </w:pPr>
      <w:r w:rsidRPr="00A07E20">
        <w:t>9.3B.6.3</w:t>
      </w:r>
      <w:r w:rsidRPr="00A07E20">
        <w:tab/>
        <w:t>Event-triggered Reporting</w:t>
      </w:r>
    </w:p>
    <w:p w14:paraId="08395721"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A07E20" w:rsidRDefault="00181595"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lang w:eastAsia="zh-CN"/>
        </w:rPr>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4EA8215F" w14:textId="6E05AF91" w:rsidR="00B32F4B" w:rsidRDefault="00E33364" w:rsidP="00B32F4B">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of TS 38.211 [3]. When L3 filtering is used, an additional delay can be expected.</w:t>
      </w:r>
    </w:p>
    <w:p w14:paraId="23151C0B" w14:textId="77777777" w:rsidR="00B32F4B" w:rsidRPr="00A07E20" w:rsidRDefault="00B32F4B" w:rsidP="00B32F4B"/>
    <w:p w14:paraId="7BE1A65D" w14:textId="77777777" w:rsidR="00B32F4B" w:rsidRPr="00A07E20" w:rsidRDefault="00B32F4B" w:rsidP="00B32F4B">
      <w:pPr>
        <w:pStyle w:val="Heading3"/>
        <w:rPr>
          <w:lang w:eastAsia="zh-CN"/>
        </w:rPr>
      </w:pPr>
      <w:r w:rsidRPr="00A07E20">
        <w:rPr>
          <w:rFonts w:hint="eastAsia"/>
          <w:lang w:eastAsia="zh-CN"/>
        </w:rPr>
        <w:t>9.3</w:t>
      </w:r>
      <w:r w:rsidRPr="00A07E20">
        <w:rPr>
          <w:lang w:eastAsia="zh-CN"/>
        </w:rPr>
        <w:t>B</w:t>
      </w:r>
      <w:r w:rsidRPr="00A07E20">
        <w:rPr>
          <w:rFonts w:hint="eastAsia"/>
          <w:lang w:eastAsia="zh-CN"/>
        </w:rPr>
        <w:t>.</w:t>
      </w:r>
      <w:r w:rsidRPr="00A07E20">
        <w:rPr>
          <w:lang w:eastAsia="zh-CN"/>
        </w:rPr>
        <w:t>7</w:t>
      </w:r>
      <w:r w:rsidRPr="00A07E20">
        <w:rPr>
          <w:lang w:eastAsia="zh-CN"/>
        </w:rPr>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lang w:eastAsia="zh-CN"/>
        </w:rPr>
        <w:t>Inter</w:t>
      </w:r>
      <w:r w:rsidRPr="00A07E20">
        <w:rPr>
          <w:lang w:eastAsia="zh-CN"/>
        </w:rPr>
        <w:t xml:space="preserve"> </w:t>
      </w:r>
      <w:r w:rsidRPr="00A07E20">
        <w:rPr>
          <w:rFonts w:hint="eastAsia"/>
          <w:lang w:eastAsia="zh-CN"/>
        </w:rPr>
        <w:t>frequency C</w:t>
      </w:r>
      <w:r w:rsidRPr="00A07E20">
        <w:rPr>
          <w:rFonts w:hint="eastAsia"/>
        </w:rPr>
        <w:t>ell identification</w:t>
      </w:r>
    </w:p>
    <w:p w14:paraId="267743F5" w14:textId="77777777" w:rsidR="00B32F4B" w:rsidRPr="00A07E20" w:rsidRDefault="00B32F4B" w:rsidP="00B32F4B">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lang w:eastAsia="zh-CN"/>
        </w:rPr>
        <w:t xml:space="preserve">. It is assumed that when UE performs inter-frequency measurements without measurement gaps in a TDD bands on FR1 and FR2, </w:t>
      </w:r>
      <w:r w:rsidRPr="00A07E20">
        <w:t>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3968437B" w14:textId="77777777" w:rsidR="00B32F4B" w:rsidRPr="00A07E20" w:rsidRDefault="00B32F4B" w:rsidP="00B32F4B">
      <w:r w:rsidRPr="00A07E20">
        <w:t>Where:</w:t>
      </w:r>
    </w:p>
    <w:p w14:paraId="6F01A61A" w14:textId="6B2D3034" w:rsidR="00665ED8" w:rsidRPr="00A07E20" w:rsidRDefault="00665ED8" w:rsidP="00665ED8">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2D4E18AD" w14:textId="3F9F35B3" w:rsidR="00665ED8" w:rsidRPr="00A07E20" w:rsidRDefault="00665ED8" w:rsidP="00665ED8">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2815679C" w14:textId="59DBE2C7" w:rsidR="00665ED8" w:rsidRPr="00A07E20" w:rsidRDefault="00665ED8" w:rsidP="00665ED8">
      <w:pPr>
        <w:pStyle w:val="B10"/>
        <w:rPr>
          <w:lang w:eastAsia="zh-CN"/>
        </w:rPr>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739B4755" w14:textId="6397C275" w:rsidR="00B32F4B" w:rsidRPr="00A07E20" w:rsidRDefault="00665ED8" w:rsidP="00665ED8">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lang w:eastAsia="zh-CN"/>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lang w:eastAsia="zh-CN"/>
        </w:rPr>
        <w:t>interfrequency</w:t>
      </w:r>
      <w:r w:rsidRPr="00A07E20">
        <w:t xml:space="preserve"> SMTC is fully overlapping with measurement gaps.</w:t>
      </w:r>
    </w:p>
    <w:p w14:paraId="1D7730F9" w14:textId="5539CA26" w:rsidR="00665ED8" w:rsidRPr="00A07E20" w:rsidRDefault="00665ED8" w:rsidP="00665ED8">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009E9402" w14:textId="41749C99" w:rsidR="00665ED8" w:rsidRPr="00A07E20" w:rsidRDefault="00665ED8" w:rsidP="00665ED8">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94509B4" w14:textId="1013F780" w:rsidR="00B32F4B" w:rsidRPr="00A07E20" w:rsidRDefault="00665ED8" w:rsidP="00665ED8">
      <w:pPr>
        <w:pStyle w:val="B10"/>
        <w:rPr>
          <w:lang w:eastAsia="zh-CN"/>
        </w:rPr>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w:t>
      </w:r>
    </w:p>
    <w:p w14:paraId="3DCA81FB" w14:textId="690A9DDF" w:rsidR="00665ED8" w:rsidRPr="00A07E20" w:rsidRDefault="00665ED8" w:rsidP="00665ED8">
      <w:pPr>
        <w:pStyle w:val="B10"/>
        <w:rPr>
          <w:lang w:eastAsia="zh-CN"/>
        </w:rPr>
      </w:pPr>
      <w:r w:rsidRPr="00A07E20">
        <w:t>When inter</w:t>
      </w:r>
      <w:r>
        <w:t>-</w:t>
      </w:r>
      <w:r w:rsidRPr="00A07E20">
        <w:t>frequency SMTC is fully non overlapping with measurement gaps or inter</w:t>
      </w:r>
      <w:r>
        <w:t>-</w:t>
      </w:r>
      <w:r w:rsidRPr="00A07E20">
        <w:t>frequency SMTC is fully overlapping with MGs, K</w:t>
      </w:r>
      <w:r w:rsidRPr="00996522">
        <w:rPr>
          <w:vertAlign w:val="subscript"/>
        </w:rPr>
        <w:t>p</w:t>
      </w:r>
      <w:r w:rsidRPr="00A07E20">
        <w:t>=1</w:t>
      </w:r>
      <w:r w:rsidRPr="00A07E20">
        <w:rPr>
          <w:rFonts w:hint="eastAsia"/>
          <w:lang w:eastAsia="zh-CN"/>
        </w:rPr>
        <w:t>.</w:t>
      </w:r>
    </w:p>
    <w:p w14:paraId="19BDC9D4" w14:textId="50E155DA" w:rsidR="00B32F4B" w:rsidRPr="00A07E20" w:rsidRDefault="00665ED8" w:rsidP="00665ED8">
      <w:pPr>
        <w:pStyle w:val="B10"/>
      </w:pPr>
      <w:r w:rsidRPr="00A07E20">
        <w:t>When inter</w:t>
      </w:r>
      <w:r>
        <w:t>-</w:t>
      </w:r>
      <w:r w:rsidRPr="00A07E20">
        <w:t>frequency SMTC is partially overlapping with measurement gaps, K</w:t>
      </w:r>
      <w:r w:rsidRPr="00996522">
        <w:rPr>
          <w:vertAlign w:val="subscript"/>
        </w:rPr>
        <w:t>p</w:t>
      </w:r>
      <w:r w:rsidRPr="00A07E20">
        <w:t xml:space="preserve"> = 1/(1- (SMTC period /MGRP)), where SMTC period &lt; MGRP.</w:t>
      </w:r>
    </w:p>
    <w:p w14:paraId="20F496AB" w14:textId="77777777" w:rsidR="00B32F4B" w:rsidRPr="00A07E20" w:rsidRDefault="00B32F4B" w:rsidP="00B32F4B">
      <w:pPr>
        <w:pStyle w:val="B10"/>
        <w:rPr>
          <w:lang w:val="en-US" w:eastAsia="zh-CN"/>
        </w:rPr>
      </w:pPr>
      <w:r w:rsidRPr="00A07E20">
        <w:rPr>
          <w:lang w:val="en-US"/>
        </w:rPr>
        <w:t>For FR2</w:t>
      </w:r>
      <w:r w:rsidRPr="00A07E20">
        <w:rPr>
          <w:lang w:val="en-US" w:eastAsia="zh-CN"/>
        </w:rPr>
        <w:t>,</w:t>
      </w:r>
    </w:p>
    <w:p w14:paraId="6244F0FD" w14:textId="6FA75EEA" w:rsidR="00B32F4B" w:rsidRPr="00A07E20" w:rsidRDefault="007770A6" w:rsidP="007770A6">
      <w:pPr>
        <w:pStyle w:val="B20"/>
        <w:rPr>
          <w:lang w:val="en-US" w:eastAsia="zh-CN"/>
        </w:rPr>
      </w:pPr>
      <w:r w:rsidRPr="00A07E20">
        <w:rPr>
          <w:lang w:val="en-US"/>
        </w:rPr>
        <w:t>K</w:t>
      </w:r>
      <w:r w:rsidRPr="00A07E20">
        <w:rPr>
          <w:vertAlign w:val="subscript"/>
          <w:lang w:val="en-US"/>
        </w:rPr>
        <w:t>layer1_measurement</w:t>
      </w:r>
      <w:r w:rsidRPr="00A07E20">
        <w:rPr>
          <w:lang w:val="en-US"/>
        </w:rPr>
        <w:t xml:space="preserve"> =1,</w:t>
      </w:r>
    </w:p>
    <w:p w14:paraId="3088C639" w14:textId="77777777" w:rsidR="007770A6" w:rsidRPr="00A07E20" w:rsidRDefault="007770A6" w:rsidP="00996522">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28016331" w14:textId="0A294D74" w:rsidR="00B32F4B" w:rsidRPr="00A07E20" w:rsidRDefault="007770A6" w:rsidP="007770A6">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5847208C" w14:textId="02F1253B" w:rsidR="00B32F4B" w:rsidRPr="00A07E20" w:rsidRDefault="007770A6" w:rsidP="007770A6">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BB87B38" w14:textId="782E0366" w:rsidR="00B32F4B" w:rsidRPr="00A07E20" w:rsidRDefault="007770A6" w:rsidP="007770A6">
      <w:pPr>
        <w:pStyle w:val="B20"/>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rPr>
                <w:lang w:eastAsia="zh-CN"/>
              </w:rPr>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lang w:eastAsia="zh-CN"/>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lang w:eastAsia="zh-CN"/>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lang w:eastAsia="zh-CN"/>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Pr>
        <w:rPr>
          <w:lang w:eastAsia="zh-CN"/>
        </w:rPr>
      </w:pPr>
    </w:p>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vertAlign w:val="subscript"/>
                <w:lang w:val="sv-SE" w:eastAsia="zh-CN"/>
              </w:rPr>
              <w:t>er</w:t>
            </w:r>
            <w:r w:rsidRPr="00A07E20">
              <w:rPr>
                <w:vertAlign w:val="subscript"/>
                <w:lang w:val="sv-SE"/>
              </w:rPr>
              <w:t>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rPr>
                <w:lang w:eastAsia="zh-CN"/>
              </w:rPr>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lang w:eastAsia="zh-CN"/>
              </w:rPr>
            </w:pPr>
            <w:r w:rsidRPr="00A07E20">
              <w:t>max( 600ms, ceil(1.5x 7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lang w:eastAsia="zh-CN"/>
              </w:rPr>
            </w:pPr>
            <w:r w:rsidRPr="00A07E20">
              <w:t>ceil(7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Pr>
        <w:rPr>
          <w:lang w:eastAsia="zh-CN"/>
        </w:rPr>
      </w:pPr>
    </w:p>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rPr>
                <w:lang w:eastAsia="zh-CN"/>
              </w:rPr>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lang w:eastAsia="zh-CN"/>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lang w:eastAsia="zh-CN"/>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Pr>
        <w:rPr>
          <w:lang w:eastAsia="zh-CN"/>
        </w:rPr>
      </w:pPr>
    </w:p>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331DD9"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331DD9" w:rsidRPr="00A07E20" w:rsidRDefault="00331DD9" w:rsidP="00331DD9">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F002ED8" w:rsidR="00331DD9" w:rsidRPr="00A07E20" w:rsidRDefault="00331DD9" w:rsidP="00331DD9">
            <w:pPr>
              <w:pStyle w:val="TAC"/>
              <w:rPr>
                <w:lang w:eastAsia="zh-CN"/>
              </w:rPr>
            </w:pPr>
            <w:r w:rsidRPr="00A07E20">
              <w:t>max(160ms, ceil(6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331DD9" w:rsidRPr="00A07E20" w:rsidRDefault="00331DD9" w:rsidP="00331DD9">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767DFD17" w:rsidR="00331DD9" w:rsidRPr="00A07E20" w:rsidRDefault="00331DD9" w:rsidP="00331DD9">
            <w:pPr>
              <w:pStyle w:val="TAC"/>
              <w:rPr>
                <w:b/>
                <w:lang w:eastAsia="zh-CN"/>
              </w:rPr>
            </w:pPr>
            <w:r w:rsidRPr="00A07E20">
              <w:t>max(160ms, ceil (1.5 x 6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331DD9" w:rsidRPr="00A07E20" w:rsidRDefault="00331DD9" w:rsidP="00331DD9">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313DA8CD" w:rsidR="00331DD9" w:rsidRPr="00A07E20" w:rsidRDefault="00331DD9" w:rsidP="00331DD9">
            <w:pPr>
              <w:pStyle w:val="TAC"/>
              <w:rPr>
                <w:b/>
                <w:lang w:eastAsia="zh-CN"/>
              </w:rPr>
            </w:pPr>
            <w:r w:rsidRPr="00A07E20">
              <w:t>Ceil(6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Pr>
        <w:rPr>
          <w:lang w:eastAsia="zh-CN"/>
        </w:rPr>
      </w:pPr>
    </w:p>
    <w:p w14:paraId="64091181" w14:textId="77777777" w:rsidR="00B32F4B" w:rsidRPr="00A07E20" w:rsidRDefault="00B32F4B" w:rsidP="00B32F4B">
      <w:pPr>
        <w:pStyle w:val="Heading4"/>
        <w:rPr>
          <w:lang w:eastAsia="zh-CN"/>
        </w:rPr>
      </w:pPr>
      <w:r w:rsidRPr="00A07E20">
        <w:rPr>
          <w:rFonts w:hint="eastAsia"/>
        </w:rPr>
        <w:t>9.3</w:t>
      </w:r>
      <w:r w:rsidRPr="00A07E20">
        <w:t>B</w:t>
      </w:r>
      <w:r w:rsidRPr="00A07E20">
        <w:rPr>
          <w:rFonts w:hint="eastAsia"/>
        </w:rPr>
        <w:t>.</w:t>
      </w:r>
      <w:r w:rsidRPr="00A07E20">
        <w:t>7</w:t>
      </w:r>
      <w:r w:rsidRPr="00A07E20">
        <w:rPr>
          <w:rFonts w:hint="eastAsia"/>
        </w:rPr>
        <w:t>.</w:t>
      </w:r>
      <w:r w:rsidRPr="00A07E20">
        <w:rPr>
          <w:rFonts w:hint="eastAsia"/>
          <w:lang w:eastAsia="zh-CN"/>
        </w:rPr>
        <w:t>2</w:t>
      </w:r>
      <w:r w:rsidRPr="00A07E20">
        <w:rPr>
          <w:lang w:eastAsia="zh-CN"/>
        </w:rPr>
        <w:tab/>
      </w:r>
      <w:r w:rsidRPr="00A07E20">
        <w:rPr>
          <w:rFonts w:hint="eastAsia"/>
          <w:lang w:eastAsia="zh-CN"/>
        </w:rPr>
        <w:t xml:space="preserve">Measurement period </w:t>
      </w:r>
    </w:p>
    <w:p w14:paraId="4AF16A63" w14:textId="7630DB98" w:rsidR="00B32F4B" w:rsidRPr="00A07E20" w:rsidRDefault="001958CD" w:rsidP="00B32F4B">
      <w:pPr>
        <w:tabs>
          <w:tab w:val="left" w:pos="567"/>
        </w:tabs>
        <w:rPr>
          <w:rFonts w:cs="v4.2.0"/>
        </w:rPr>
      </w:pPr>
      <w:r w:rsidRPr="00A07E20">
        <w:rPr>
          <w:rFonts w:cs="v4.2.0" w:hint="eastAsia"/>
          <w:lang w:eastAsia="zh-CN"/>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lang w:eastAsia="zh-CN"/>
              </w:rPr>
            </w:pPr>
            <w:r w:rsidRPr="00A07E20">
              <w:t>ma</w:t>
            </w:r>
            <w:r w:rsidRPr="00A07E20">
              <w:rPr>
                <w:rFonts w:hint="eastAsia"/>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lang w:eastAsia="zh-CN"/>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rPr>
                <w:lang w:eastAsia="zh-CN"/>
              </w:rPr>
            </w:pPr>
            <w:r w:rsidRPr="00A07E20">
              <w:t>max(400ms, 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lang w:eastAsia="zh-CN"/>
              </w:rPr>
            </w:pPr>
            <w:r w:rsidRPr="00A07E20">
              <w:t>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331DD9"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331DD9" w:rsidRPr="00A07E20" w:rsidRDefault="00331DD9" w:rsidP="00331DD9">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46C07F2E" w:rsidR="00331DD9" w:rsidRPr="00A07E20" w:rsidRDefault="00331DD9" w:rsidP="00331DD9">
            <w:pPr>
              <w:pStyle w:val="TAC"/>
              <w:rPr>
                <w:lang w:eastAsia="zh-CN"/>
              </w:rPr>
            </w:pPr>
            <w:r w:rsidRPr="00A07E20">
              <w:t>max(200ms, ceil(5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331DD9" w:rsidRPr="00A07E20" w:rsidRDefault="00331DD9" w:rsidP="00331DD9">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0E06E2E6" w:rsidR="00331DD9" w:rsidRPr="00A07E20" w:rsidRDefault="00331DD9" w:rsidP="00331DD9">
            <w:pPr>
              <w:pStyle w:val="TAC"/>
              <w:rPr>
                <w:b/>
                <w:lang w:eastAsia="zh-CN"/>
              </w:rPr>
            </w:pPr>
            <w:r w:rsidRPr="00A07E20">
              <w:t>ma</w:t>
            </w:r>
            <w:r w:rsidRPr="00A07E20">
              <w:rPr>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331DD9" w:rsidRPr="00A07E20" w:rsidRDefault="00331DD9" w:rsidP="00331DD9">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304A474C" w:rsidR="00331DD9" w:rsidRPr="00A07E20" w:rsidRDefault="00331DD9" w:rsidP="00331DD9">
            <w:pPr>
              <w:pStyle w:val="TAC"/>
              <w:rPr>
                <w:b/>
                <w:lang w:eastAsia="zh-CN"/>
              </w:rPr>
            </w:pPr>
            <w:r w:rsidRPr="00A07E20">
              <w:t>ceil(5 x K</w:t>
            </w:r>
            <w:r w:rsidRPr="00A07E20">
              <w:rPr>
                <w:vertAlign w:val="subscript"/>
              </w:rPr>
              <w:t xml:space="preserve">p </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rPr>
          <w:lang w:eastAsia="zh-CN"/>
        </w:rPr>
        <w:tab/>
      </w:r>
      <w:r w:rsidRPr="00A07E20">
        <w:t>Scheduling availability of UE during int</w:t>
      </w:r>
      <w:r w:rsidRPr="00A07E20">
        <w:rPr>
          <w:rFonts w:hint="eastAsia"/>
          <w:lang w:eastAsia="zh-CN"/>
        </w:rPr>
        <w:t>er</w:t>
      </w:r>
      <w:r w:rsidRPr="00A07E20">
        <w:t>-frequency measurements</w:t>
      </w:r>
    </w:p>
    <w:p w14:paraId="7207D372" w14:textId="77777777" w:rsidR="00B32F4B" w:rsidRPr="00A07E20" w:rsidRDefault="00B32F4B" w:rsidP="00B32F4B">
      <w:pPr>
        <w:rPr>
          <w:lang w:val="en-US" w:eastAsia="zh-CN"/>
        </w:rPr>
      </w:pPr>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UE</w:t>
      </w:r>
      <w:r w:rsidRPr="00A07E20">
        <w:rPr>
          <w:rFonts w:cs="v4.2.0"/>
        </w:rPr>
        <w:t xml:space="preserve"> </w:t>
      </w:r>
      <w:r w:rsidRPr="00A07E20">
        <w:rPr>
          <w:lang w:eastAsia="zh-CN"/>
        </w:rPr>
        <w:t>is required to be capable of measuring without measurement gaps when the SSB is completely contained in the active bandwidth part of the UE. When</w:t>
      </w:r>
      <w:r w:rsidRPr="00A07E20">
        <w:t xml:space="preserve"> any of the </w:t>
      </w:r>
      <w:r w:rsidRPr="00A07E20">
        <w:rPr>
          <w:lang w:eastAsia="zh-CN"/>
        </w:rPr>
        <w:t>conditions in the following clauses is met</w:t>
      </w:r>
      <w:r w:rsidRPr="00A07E20">
        <w:t xml:space="preserve">,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lang w:eastAsia="zh-CN"/>
        </w:rPr>
        <w:t>when UE performs inter-frequency measurements without measurement gaps in a TDD bands on FR1 and FR2</w:t>
      </w:r>
      <w:r w:rsidRPr="00A07E20">
        <w:rPr>
          <w:lang w:eastAsia="zh-CN"/>
        </w:rPr>
        <w:t xml:space="preserve"> and HD-FDD bands on FR1</w:t>
      </w:r>
      <w:r w:rsidRPr="00A07E20">
        <w:rPr>
          <w:rFonts w:hint="eastAsia"/>
          <w:lang w:eastAsia="zh-CN"/>
        </w:rPr>
        <w:t xml:space="preserve"> </w:t>
      </w:r>
      <w:r w:rsidRPr="00A07E20">
        <w:t>in clause 9.3B</w:t>
      </w:r>
      <w:r w:rsidRPr="00A07E20">
        <w:rPr>
          <w:rFonts w:hint="eastAsia"/>
        </w:rPr>
        <w:t>.</w:t>
      </w:r>
      <w:r w:rsidRPr="00A07E20">
        <w:t>7.3.1</w:t>
      </w:r>
      <w:r w:rsidRPr="00A07E20">
        <w:rPr>
          <w:rFonts w:hint="eastAsia"/>
          <w:lang w:eastAsia="zh-CN"/>
        </w:rPr>
        <w:t>~</w:t>
      </w:r>
      <w:r w:rsidRPr="00A07E20">
        <w:rPr>
          <w:lang w:eastAsia="zh-CN"/>
        </w:rPr>
        <w:t>9.3</w:t>
      </w:r>
      <w:r w:rsidRPr="00A07E20">
        <w:t>B</w:t>
      </w:r>
      <w:r w:rsidRPr="00A07E20">
        <w:rPr>
          <w:rFonts w:hint="eastAsia"/>
        </w:rPr>
        <w:t>.</w:t>
      </w:r>
      <w:r w:rsidRPr="00A07E20">
        <w:t>7</w:t>
      </w:r>
      <w:r w:rsidRPr="00A07E20">
        <w:rPr>
          <w:lang w:eastAsia="zh-CN"/>
        </w:rPr>
        <w:t>.3.4</w:t>
      </w:r>
      <w:r w:rsidRPr="00A07E20">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rPr>
          <w:lang w:eastAsia="zh-CN"/>
        </w:rPr>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19F37135"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Pr>
        <w:rPr>
          <w:lang w:eastAsia="zh-CN"/>
        </w:rPr>
      </w:pPr>
    </w:p>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pPr>
        <w:rPr>
          <w:lang w:eastAsia="zh-CN"/>
        </w:rPr>
      </w:pPr>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eastAsia="zh-CN"/>
        </w:rPr>
      </w:pPr>
      <w:r w:rsidRPr="00A07E20">
        <w:rPr>
          <w:lang w:val="en-US" w:eastAsia="zh-CN"/>
        </w:rPr>
        <w:t>-</w:t>
      </w:r>
      <w:r w:rsidRPr="00A07E20">
        <w:rPr>
          <w:lang w:val="en-US" w:eastAsia="zh-CN"/>
        </w:rPr>
        <w:tab/>
      </w:r>
      <w:r w:rsidRPr="00A07E20">
        <w:rPr>
          <w:lang w:eastAsia="zh-CN"/>
        </w:rPr>
        <w:t>If</w:t>
      </w:r>
      <w:r w:rsidRPr="00A07E20">
        <w:t xml:space="preserve"> </w:t>
      </w:r>
      <w:r w:rsidRPr="00A07E20">
        <w:rPr>
          <w:lang w:eastAsia="zh-CN"/>
        </w:rPr>
        <w:t>UE</w:t>
      </w:r>
      <w:r w:rsidRPr="00A07E20">
        <w:t xml:space="preserv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w:t>
      </w:r>
      <w:r w:rsidRPr="00A07E20">
        <w:rPr>
          <w:rFonts w:hint="eastAsia"/>
          <w:lang w:eastAsia="zh-CN"/>
        </w:rPr>
        <w:t xml:space="preserve">, </w:t>
      </w:r>
      <w:r w:rsidRPr="00A07E20">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rPr>
          <w:lang w:eastAsia="zh-CN"/>
        </w:rPr>
      </w:pPr>
      <w:r w:rsidRPr="00A07E20">
        <w:rPr>
          <w:lang w:val="en-US" w:eastAsia="zh-CN"/>
        </w:rPr>
        <w:t>-</w:t>
      </w:r>
      <w:r w:rsidRPr="00A07E20">
        <w:rPr>
          <w:lang w:val="en-US" w:eastAsia="zh-CN"/>
        </w:rPr>
        <w:tab/>
        <w:t xml:space="preserve">If </w:t>
      </w:r>
      <w:r w:rsidRPr="00A07E20">
        <w:t>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w:t>
      </w:r>
      <w:r w:rsidRPr="00A07E20">
        <w:rPr>
          <w:rFonts w:hint="eastAsia"/>
          <w:lang w:eastAsia="zh-CN"/>
        </w:rPr>
        <w:t>FDD</w:t>
      </w:r>
      <w:r w:rsidRPr="00A07E20">
        <w:t xml:space="preserve"> band</w:t>
      </w:r>
      <w:r w:rsidRPr="00A07E20">
        <w:rPr>
          <w:rFonts w:hint="eastAsia"/>
          <w:lang w:eastAsia="zh-CN"/>
        </w:rPr>
        <w:t>,</w:t>
      </w:r>
      <w:r w:rsidRPr="00A07E20">
        <w:rPr>
          <w:lang w:val="en-US" w:eastAsia="zh-CN"/>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rPr>
          <w:lang w:eastAsia="zh-CN"/>
        </w:rPr>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lang w:eastAsia="zh-CN"/>
        </w:rPr>
        <w:t>er</w:t>
      </w:r>
      <w:r w:rsidRPr="00A07E20">
        <w:t>-frequency cell</w:t>
      </w:r>
    </w:p>
    <w:p w14:paraId="10C2D173" w14:textId="77777777" w:rsidR="00B32F4B" w:rsidRPr="00A07E20" w:rsidRDefault="00B32F4B" w:rsidP="00B32F4B">
      <w:pPr>
        <w:pStyle w:val="B10"/>
        <w:rPr>
          <w:lang w:eastAsia="zh-CN"/>
        </w:rPr>
      </w:pP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eastAsia="zh-CN"/>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C117C77" w14:textId="77777777" w:rsidR="00B32F4B" w:rsidRPr="00A07E20" w:rsidRDefault="00B32F4B" w:rsidP="00B32F4B">
      <w:pPr>
        <w:rPr>
          <w:rFonts w:eastAsia="MS Mincho"/>
          <w:lang w:eastAsia="ja-JP"/>
        </w:rPr>
      </w:pPr>
      <w:r w:rsidRPr="00A07E20">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75E0C4A8" w14:textId="77777777" w:rsidR="00B32F4B" w:rsidRPr="00A07E20" w:rsidRDefault="00B32F4B" w:rsidP="00B32F4B">
      <w:pPr>
        <w:rPr>
          <w:rFonts w:eastAsia="MS Mincho"/>
          <w:lang w:eastAsia="ja-JP"/>
        </w:rPr>
      </w:pPr>
      <w:r w:rsidRPr="00A07E20">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254FAFB8"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Pr>
        <w:rPr>
          <w:lang w:eastAsia="zh-CN"/>
        </w:rPr>
      </w:pPr>
    </w:p>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79BDE62A" w14:textId="24EEA793" w:rsidR="00956FBB" w:rsidRPr="009C5807" w:rsidRDefault="00850E18" w:rsidP="00956FBB">
      <w:pPr>
        <w:rPr>
          <w:rFonts w:eastAsia="Malgun Gothic"/>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28429D8" w14:textId="77777777" w:rsidR="00956FBB" w:rsidRDefault="00956FBB" w:rsidP="00956FBB">
      <w:pPr>
        <w:pStyle w:val="B10"/>
        <w:rPr>
          <w:lang w:eastAsia="zh-CN"/>
        </w:rPr>
      </w:pPr>
      <w:r w:rsidRPr="009E2948">
        <w:t>-</w:t>
      </w:r>
      <w:r w:rsidRPr="009E2948">
        <w:tab/>
        <w:t>the SSB is completely contained in the active BWP of the UE</w:t>
      </w:r>
      <w:r w:rsidRPr="009E2948">
        <w:rPr>
          <w:rFonts w:hint="eastAsia"/>
          <w:lang w:eastAsia="zh-CN"/>
        </w:rPr>
        <w:t>.</w:t>
      </w:r>
    </w:p>
    <w:p w14:paraId="53463463" w14:textId="77777777" w:rsidR="00956FBB" w:rsidRPr="009C5807" w:rsidRDefault="00956FBB" w:rsidP="00956FBB">
      <w:pPr>
        <w:rPr>
          <w:lang w:eastAsia="zh-CN"/>
        </w:rPr>
      </w:pPr>
      <w:r w:rsidRPr="009C5807">
        <w:t xml:space="preserve">For inter-frequency SSB based measurements without measurement gaps, UE may cause scheduling restriction as specified in </w:t>
      </w:r>
      <w:r>
        <w:t>clause</w:t>
      </w:r>
      <w:r w:rsidRPr="009C5807">
        <w:t xml:space="preserve"> </w:t>
      </w:r>
      <w:r>
        <w:t>9.3C</w:t>
      </w:r>
      <w:r w:rsidRPr="009C5807">
        <w:t>.5.3</w:t>
      </w:r>
      <w:r w:rsidRPr="009C5807">
        <w:rPr>
          <w:lang w:eastAsia="zh-CN"/>
        </w:rPr>
        <w:t>.</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lang w:eastAsia="zh-CN"/>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lang w:eastAsia="zh-CN"/>
        </w:rPr>
        <w:t>The requirements in this clause shall also apply, when</w:t>
      </w:r>
      <w:r w:rsidRPr="00690298">
        <w:rPr>
          <w:rFonts w:cs="v4.2.0"/>
        </w:rPr>
        <w:t xml:space="preserve">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lang w:eastAsia="zh-CN"/>
        </w:rPr>
        <w:t>measurement with measurement gaps</w:t>
      </w:r>
    </w:p>
    <w:p w14:paraId="43B683BF" w14:textId="77777777" w:rsidR="00956FBB" w:rsidRPr="009C5807" w:rsidRDefault="00956FBB" w:rsidP="00956FBB">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3BA808E0" w14:textId="25870AFB" w:rsidR="00956FBB" w:rsidRDefault="00956FBB" w:rsidP="00956FBB">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 xml:space="preserve">in clause </w:t>
      </w:r>
      <w:r>
        <w:t>9.1C</w:t>
      </w:r>
      <w:r w:rsidRPr="009C5807">
        <w:t>.5.2 for measurement conducted within measurement gaps.</w:t>
      </w:r>
    </w:p>
    <w:p w14:paraId="15DDF63D" w14:textId="4F8ABC92" w:rsidR="00CA6D0E" w:rsidRPr="00DB43A0" w:rsidRDefault="00C50A9F" w:rsidP="00CA6D0E">
      <w:pPr>
        <w:pStyle w:val="B10"/>
        <w:rPr>
          <w:u w:val="single"/>
          <w:lang w:eastAsia="zh-CN"/>
        </w:rPr>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1</w:t>
      </w:r>
      <w:r w:rsidRPr="00BD23D1">
        <w:rPr>
          <w:bCs/>
          <w:lang w:eastAsia="zh-CN"/>
        </w:rPr>
        <w:t xml:space="preserve"> </w:t>
      </w:r>
      <w:r w:rsidRPr="00BD23D1">
        <w:rPr>
          <w:lang w:eastAsia="zh-CN"/>
        </w:rPr>
        <w:t xml:space="preserve">when the UE is not </w:t>
      </w:r>
      <w:r w:rsidRPr="00BD23D1">
        <w:rPr>
          <w:rFonts w:hint="eastAsia"/>
          <w:bCs/>
          <w:lang w:eastAsia="zh-CN"/>
        </w:rPr>
        <w:t>configured with concurrent measurement gap</w:t>
      </w:r>
      <w:r w:rsidRPr="00BD23D1">
        <w:rPr>
          <w:bCs/>
          <w:lang w:eastAsia="zh-CN"/>
        </w:rPr>
        <w:t xml:space="preserve">s. </w:t>
      </w:r>
      <w:r>
        <w:rPr>
          <w:lang w:eastAsia="zh-CN"/>
        </w:rPr>
        <w:t>W</w:t>
      </w:r>
      <w:r w:rsidRPr="00BD23D1">
        <w:rPr>
          <w:lang w:eastAsia="zh-CN"/>
        </w:rPr>
        <w:t xml:space="preserve">hen the UE is </w:t>
      </w:r>
      <w:r w:rsidRPr="00BD23D1">
        <w:rPr>
          <w:rFonts w:hint="eastAsia"/>
          <w:bCs/>
          <w:lang w:eastAsia="zh-CN"/>
        </w:rPr>
        <w:t>configured with concurrent measurement gap</w:t>
      </w:r>
      <w:r w:rsidRPr="00BD23D1">
        <w:rPr>
          <w:bCs/>
          <w:lang w:eastAsia="zh-CN"/>
        </w:rPr>
        <w:t>s</w:t>
      </w:r>
      <w:r>
        <w:rPr>
          <w:bCs/>
          <w:lang w:eastAsia="zh-CN"/>
        </w:rPr>
        <w:t xml:space="preserve"> and the </w:t>
      </w:r>
      <w:r w:rsidRPr="003E094F">
        <w:rPr>
          <w:bCs/>
          <w:lang w:eastAsia="zh-CN"/>
        </w:rPr>
        <w:t>two measurement gaps are fully overlapping with MGRP=160ms</w:t>
      </w:r>
      <w:r>
        <w:rPr>
          <w:bCs/>
          <w:lang w:eastAsia="zh-CN"/>
        </w:rPr>
        <w:t>,</w:t>
      </w:r>
      <w:r w:rsidRPr="003E094F">
        <w:rPr>
          <w:rFonts w:hint="eastAsia"/>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w:t>
      </w:r>
      <w:r>
        <w:rPr>
          <w:bCs/>
          <w:lang w:eastAsia="zh-CN"/>
        </w:rPr>
        <w:t>2</w:t>
      </w:r>
      <w:r w:rsidRPr="00BD23D1">
        <w:rPr>
          <w:bCs/>
          <w:lang w:eastAsia="zh-CN"/>
        </w:rPr>
        <w:t>.</w:t>
      </w:r>
      <w:r>
        <w:rPr>
          <w:bCs/>
          <w:lang w:eastAsia="zh-CN"/>
        </w:rPr>
        <w:t xml:space="preserve"> </w:t>
      </w:r>
      <w:r w:rsidRPr="00BD23D1">
        <w:rPr>
          <w:bCs/>
          <w:lang w:eastAsia="zh-CN"/>
        </w:rPr>
        <w:t xml:space="preserve">Otherwise,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7F3C4392" w14:textId="778621CE" w:rsidR="00CA6D0E" w:rsidRPr="00F51240" w:rsidRDefault="00CA6D0E" w:rsidP="00CA6D0E">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MGRP_max), where MGRP</w:t>
      </w:r>
      <w:r w:rsidR="00195F6B">
        <w:rPr>
          <w:lang w:eastAsia="zh-CN"/>
        </w:rPr>
        <w:t>_</w:t>
      </w:r>
      <w:r w:rsidRPr="00F51240">
        <w:rPr>
          <w:lang w:eastAsia="zh-CN"/>
        </w:rPr>
        <w:t xml:space="preserve">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45F927D5"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279F086"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7900003D" w14:textId="77777777" w:rsidR="00EF687F" w:rsidRDefault="00EF687F" w:rsidP="00EF687F">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 or if one SMTC overlaps more than one MGs associated to the frequency layer.</w:t>
      </w:r>
    </w:p>
    <w:p w14:paraId="101626C3" w14:textId="77777777" w:rsidR="00EF687F" w:rsidRPr="00690298" w:rsidRDefault="00EF687F" w:rsidP="00EF687F">
      <w:pPr>
        <w:pStyle w:val="B10"/>
      </w:pPr>
      <w:r>
        <w:tab/>
      </w:r>
      <w:r w:rsidRPr="00690298">
        <w:t>K_satellite: it is a statellite specific scaling factor.</w:t>
      </w:r>
    </w:p>
    <w:p w14:paraId="3CD9D165"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do not overlap with each other, and if LEO satellite(s) is/are required to be measured within SMTC</w:t>
      </w:r>
    </w:p>
    <w:p w14:paraId="0B42DF45" w14:textId="77777777" w:rsidR="00EF687F" w:rsidRPr="00690298" w:rsidRDefault="00EF687F" w:rsidP="00EF687F">
      <w:pPr>
        <w:pStyle w:val="B10"/>
        <w:numPr>
          <w:ilvl w:val="1"/>
          <w:numId w:val="15"/>
        </w:numPr>
        <w:overflowPunct/>
        <w:autoSpaceDE/>
        <w:autoSpaceDN/>
        <w:adjustRightInd/>
        <w:textAlignment w:val="auto"/>
      </w:pPr>
      <w:r w:rsidRPr="00690298">
        <w:t>K_satellite = 1, if GSO satellites are measured on the carrier</w:t>
      </w:r>
    </w:p>
    <w:p w14:paraId="1F7C09CC"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7490A5A2"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partially overlap with each other, and if LEO and/or GEO satellite(s) is/are required to be measured within overlapped SMTCs</w:t>
      </w:r>
    </w:p>
    <w:p w14:paraId="6C2F1F7A"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66D76D40"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CA6D0E" w:rsidRPr="00690298" w14:paraId="2CFBADA1" w14:textId="77777777" w:rsidTr="008D70D0">
        <w:tc>
          <w:tcPr>
            <w:tcW w:w="2122" w:type="dxa"/>
            <w:shd w:val="clear" w:color="auto" w:fill="auto"/>
          </w:tcPr>
          <w:p w14:paraId="79766B4B" w14:textId="77777777" w:rsidR="00CA6D0E" w:rsidRPr="00690298" w:rsidRDefault="00CA6D0E" w:rsidP="00CA6D0E">
            <w:pPr>
              <w:pStyle w:val="TAC"/>
            </w:pPr>
            <w:r w:rsidRPr="00690298">
              <w:t>No DRX</w:t>
            </w:r>
          </w:p>
        </w:tc>
        <w:tc>
          <w:tcPr>
            <w:tcW w:w="7119" w:type="dxa"/>
            <w:shd w:val="clear" w:color="auto" w:fill="auto"/>
          </w:tcPr>
          <w:p w14:paraId="4EFF2357" w14:textId="032C7576" w:rsidR="00CA6D0E" w:rsidRPr="00690298" w:rsidRDefault="00CA6D0E" w:rsidP="00CA6D0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80683BC" w14:textId="77777777" w:rsidTr="008D70D0">
        <w:tc>
          <w:tcPr>
            <w:tcW w:w="2122" w:type="dxa"/>
            <w:shd w:val="clear" w:color="auto" w:fill="auto"/>
          </w:tcPr>
          <w:p w14:paraId="4E40B7FA"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11CD8619" w:rsidR="00CA6D0E" w:rsidRPr="00690298" w:rsidRDefault="00CA6D0E" w:rsidP="00CA6D0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CA6D0E" w:rsidRPr="00690298" w14:paraId="27DBE512" w14:textId="77777777" w:rsidTr="008D70D0">
        <w:tc>
          <w:tcPr>
            <w:tcW w:w="2122" w:type="dxa"/>
            <w:shd w:val="clear" w:color="auto" w:fill="auto"/>
          </w:tcPr>
          <w:p w14:paraId="6CF8A23B" w14:textId="77777777" w:rsidR="00CA6D0E" w:rsidRPr="00690298" w:rsidRDefault="00CA6D0E" w:rsidP="00CA6D0E">
            <w:pPr>
              <w:pStyle w:val="TAC"/>
              <w:rPr>
                <w:b/>
              </w:rPr>
            </w:pPr>
            <w:r w:rsidRPr="00690298">
              <w:t>DRX cycle &gt; 320ms</w:t>
            </w:r>
            <w:r w:rsidRPr="00690298" w:rsidDel="00C24B54">
              <w:rPr>
                <w:b/>
              </w:rPr>
              <w:t xml:space="preserve"> </w:t>
            </w:r>
          </w:p>
        </w:tc>
        <w:tc>
          <w:tcPr>
            <w:tcW w:w="7119" w:type="dxa"/>
            <w:shd w:val="clear" w:color="auto" w:fill="auto"/>
          </w:tcPr>
          <w:p w14:paraId="19749098" w14:textId="0FF24F88"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CA6D0E" w:rsidRPr="00690298" w14:paraId="65805CEC" w14:textId="77777777" w:rsidTr="008D70D0">
        <w:tc>
          <w:tcPr>
            <w:tcW w:w="2122" w:type="dxa"/>
            <w:shd w:val="clear" w:color="auto" w:fill="auto"/>
          </w:tcPr>
          <w:p w14:paraId="502924F0" w14:textId="77777777" w:rsidR="00CA6D0E" w:rsidRPr="00690298" w:rsidRDefault="00CA6D0E" w:rsidP="00CA6D0E">
            <w:pPr>
              <w:pStyle w:val="TAC"/>
            </w:pPr>
            <w:r w:rsidRPr="00690298">
              <w:t>No DRX</w:t>
            </w:r>
          </w:p>
        </w:tc>
        <w:tc>
          <w:tcPr>
            <w:tcW w:w="7119" w:type="dxa"/>
            <w:shd w:val="clear" w:color="auto" w:fill="auto"/>
          </w:tcPr>
          <w:p w14:paraId="557ADD15" w14:textId="4927E2E5" w:rsidR="00CA6D0E" w:rsidRPr="00690298" w:rsidRDefault="00CA6D0E" w:rsidP="00CA6D0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6995ED4C" w14:textId="77777777" w:rsidTr="008D70D0">
        <w:tc>
          <w:tcPr>
            <w:tcW w:w="2122" w:type="dxa"/>
            <w:shd w:val="clear" w:color="auto" w:fill="auto"/>
          </w:tcPr>
          <w:p w14:paraId="0879B1F7"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7E15DA8C" w:rsidR="00CA6D0E" w:rsidRPr="00690298" w:rsidRDefault="00CA6D0E" w:rsidP="00CA6D0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043DBE" w14:paraId="57B48621" w14:textId="77777777" w:rsidTr="008D70D0">
        <w:tc>
          <w:tcPr>
            <w:tcW w:w="2122" w:type="dxa"/>
            <w:shd w:val="clear" w:color="auto" w:fill="auto"/>
          </w:tcPr>
          <w:p w14:paraId="37BD6C67" w14:textId="77777777" w:rsidR="00CA6D0E" w:rsidRPr="00690298" w:rsidRDefault="00CA6D0E" w:rsidP="00CA6D0E">
            <w:pPr>
              <w:pStyle w:val="TAC"/>
              <w:rPr>
                <w:b/>
              </w:rPr>
            </w:pPr>
            <w:r w:rsidRPr="00690298">
              <w:t>DRX cycle &gt; 320ms</w:t>
            </w:r>
          </w:p>
        </w:tc>
        <w:tc>
          <w:tcPr>
            <w:tcW w:w="7119" w:type="dxa"/>
            <w:shd w:val="clear" w:color="auto" w:fill="auto"/>
          </w:tcPr>
          <w:p w14:paraId="78F4858E" w14:textId="461A4F49" w:rsidR="00CA6D0E" w:rsidRPr="00846ADE" w:rsidRDefault="00CA6D0E" w:rsidP="00CA6D0E">
            <w:pPr>
              <w:pStyle w:val="TAC"/>
              <w:rPr>
                <w:b/>
              </w:rPr>
            </w:pP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CA6D0E" w:rsidRPr="00690298" w14:paraId="3C5E0795" w14:textId="77777777" w:rsidTr="008D70D0">
        <w:tc>
          <w:tcPr>
            <w:tcW w:w="2122" w:type="dxa"/>
            <w:shd w:val="clear" w:color="auto" w:fill="auto"/>
          </w:tcPr>
          <w:p w14:paraId="0E42F67A" w14:textId="77777777" w:rsidR="00CA6D0E" w:rsidRPr="00690298" w:rsidRDefault="00CA6D0E" w:rsidP="00CA6D0E">
            <w:pPr>
              <w:pStyle w:val="TAC"/>
            </w:pPr>
            <w:r w:rsidRPr="00690298">
              <w:t>No DRX</w:t>
            </w:r>
          </w:p>
        </w:tc>
        <w:tc>
          <w:tcPr>
            <w:tcW w:w="7119" w:type="dxa"/>
            <w:shd w:val="clear" w:color="auto" w:fill="auto"/>
          </w:tcPr>
          <w:p w14:paraId="39F663C3" w14:textId="3FB2CB4C" w:rsidR="00CA6D0E" w:rsidRPr="00690298" w:rsidRDefault="00CA6D0E" w:rsidP="00CA6D0E">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41A49665" w14:textId="77777777" w:rsidTr="008D70D0">
        <w:tc>
          <w:tcPr>
            <w:tcW w:w="2122" w:type="dxa"/>
            <w:shd w:val="clear" w:color="auto" w:fill="auto"/>
          </w:tcPr>
          <w:p w14:paraId="7E55AD80"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02888CFB" w:rsidR="00CA6D0E" w:rsidRPr="00690298" w:rsidRDefault="00CA6D0E" w:rsidP="00CA6D0E">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54CA61E" w14:textId="77777777" w:rsidTr="008D70D0">
        <w:tc>
          <w:tcPr>
            <w:tcW w:w="2122" w:type="dxa"/>
            <w:shd w:val="clear" w:color="auto" w:fill="auto"/>
          </w:tcPr>
          <w:p w14:paraId="622A894A" w14:textId="77777777" w:rsidR="00CA6D0E" w:rsidRPr="00690298" w:rsidRDefault="00CA6D0E" w:rsidP="00CA6D0E">
            <w:pPr>
              <w:pStyle w:val="TAC"/>
              <w:rPr>
                <w:b/>
              </w:rPr>
            </w:pPr>
            <w:r w:rsidRPr="00690298">
              <w:t>DRX cycle &gt; 320ms</w:t>
            </w:r>
          </w:p>
        </w:tc>
        <w:tc>
          <w:tcPr>
            <w:tcW w:w="7119" w:type="dxa"/>
            <w:shd w:val="clear" w:color="auto" w:fill="auto"/>
          </w:tcPr>
          <w:p w14:paraId="14E1CB9B" w14:textId="3612B33B"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Pr>
        <w:rPr>
          <w:lang w:eastAsia="zh-CN"/>
        </w:rPr>
      </w:pPr>
    </w:p>
    <w:p w14:paraId="7B3101A9" w14:textId="77777777" w:rsidR="00956FBB" w:rsidRPr="009C5807" w:rsidRDefault="00956FBB" w:rsidP="00956FBB">
      <w:pPr>
        <w:pStyle w:val="Heading3"/>
        <w:rPr>
          <w:lang w:eastAsia="zh-CN"/>
        </w:rPr>
      </w:pPr>
      <w:r>
        <w:rPr>
          <w:rFonts w:hint="eastAsia"/>
          <w:lang w:eastAsia="zh-CN"/>
        </w:rPr>
        <w:t>9.3C.</w:t>
      </w:r>
      <w:r>
        <w:rPr>
          <w:lang w:eastAsia="zh-CN"/>
        </w:rPr>
        <w:t>7</w:t>
      </w:r>
      <w:r w:rsidRPr="009C5807">
        <w:rPr>
          <w:lang w:eastAsia="zh-CN"/>
        </w:rPr>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C14CC4C" w14:textId="77777777" w:rsidR="00956FBB" w:rsidRDefault="00956FBB" w:rsidP="00956FBB">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w:t>
      </w:r>
      <w:r>
        <w:t>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4B4C7731"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w:t>
      </w:r>
      <w:r w:rsidR="00195F6B">
        <w:t>_</w:t>
      </w:r>
      <w:r w:rsidRPr="00AA35AE">
        <w:t xml:space="preserve">max is the maximum MGRP across all configured per-UE </w:t>
      </w:r>
      <w:r w:rsidRPr="00AA35AE">
        <w:rPr>
          <w:rFonts w:hint="eastAsia"/>
        </w:rPr>
        <w:t>measurement gap</w:t>
      </w:r>
      <w:r w:rsidRPr="00AA35AE">
        <w:t>. Otherwise, MGRP</w:t>
      </w:r>
      <w:r w:rsidR="00195F6B">
        <w:t>_</w:t>
      </w:r>
      <w:r w:rsidRPr="00AA35AE">
        <w:t xml:space="preserve">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lang w:eastAsia="en-US"/>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lang w:eastAsia="en-US"/>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w:t>
      </w:r>
      <w:r w:rsidRPr="00AA35AE">
        <w:rPr>
          <w:rFonts w:eastAsiaTheme="minorEastAsia"/>
          <w:lang w:eastAsia="en-US"/>
        </w:rPr>
        <w:t>inter-frequency SMTC is fully non overlapping with measurement gaps.</w:t>
      </w:r>
    </w:p>
    <w:p w14:paraId="31DF0B9E" w14:textId="61E26D54" w:rsidR="005A6C45" w:rsidRPr="00162227" w:rsidRDefault="005A6C45" w:rsidP="005A6C45">
      <w:pPr>
        <w:ind w:left="568" w:hanging="284"/>
      </w:pPr>
    </w:p>
    <w:p w14:paraId="69BAEDA0" w14:textId="78C46B5A" w:rsidR="00956FBB" w:rsidRPr="00A27CD3" w:rsidRDefault="00956FBB" w:rsidP="00956FBB">
      <w:pPr>
        <w:pStyle w:val="B10"/>
      </w:pPr>
    </w:p>
    <w:p w14:paraId="5B46573F" w14:textId="139769F5" w:rsidR="005A6C45" w:rsidRPr="00162227" w:rsidRDefault="005A6C45" w:rsidP="005A6C45">
      <w:pPr>
        <w:ind w:left="568" w:hanging="284"/>
      </w:pPr>
      <w:r w:rsidRPr="00162227">
        <w:t>K</w:t>
      </w:r>
      <w:r w:rsidRPr="00082331">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32C88AFC" w:rsidR="005A6C45" w:rsidRPr="00162227" w:rsidRDefault="005A6C45">
      <w:pPr>
        <w:numPr>
          <w:ilvl w:val="1"/>
          <w:numId w:val="15"/>
        </w:numPr>
      </w:pPr>
      <w:r w:rsidRPr="00162227">
        <w:t>K</w:t>
      </w:r>
      <w:r w:rsidRPr="00082331">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5288BB1D"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627F3202"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44AE54D6"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6EF974F9" w:rsidR="005A6C45" w:rsidRPr="00A27CD3" w:rsidRDefault="005A6C45" w:rsidP="005A6C45">
            <w:pPr>
              <w:pStyle w:val="TAC"/>
              <w:rPr>
                <w:lang w:eastAsia="zh-CN"/>
              </w:rPr>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73096F7D" w:rsidR="005A6C45" w:rsidRPr="00A27CD3" w:rsidRDefault="005A6C45" w:rsidP="005A6C45">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4C06F224" w:rsidR="005A6C45" w:rsidRPr="00A27CD3" w:rsidRDefault="005A6C45" w:rsidP="005A6C45">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Pr>
        <w:rPr>
          <w:lang w:eastAsia="zh-CN"/>
        </w:rPr>
      </w:pPr>
    </w:p>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41841FED" w:rsidR="005A6C45" w:rsidRPr="00A27CD3" w:rsidRDefault="005A6C45" w:rsidP="005A6C45">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04C9A091" w:rsidR="005A6C45" w:rsidRPr="00A27CD3" w:rsidRDefault="005A6C45" w:rsidP="005A6C45">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46218982" w:rsidR="005A6C45" w:rsidRPr="00A27CD3" w:rsidRDefault="005A6C45" w:rsidP="005A6C45">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Pr>
        <w:rPr>
          <w:lang w:eastAsia="zh-CN"/>
        </w:rPr>
      </w:pPr>
    </w:p>
    <w:p w14:paraId="36772FAB" w14:textId="77777777" w:rsidR="00956FBB" w:rsidRPr="00A27CD3" w:rsidRDefault="00956FBB" w:rsidP="00956FBB">
      <w:pPr>
        <w:pStyle w:val="Heading4"/>
        <w:rPr>
          <w:lang w:eastAsia="zh-CN"/>
        </w:rPr>
      </w:pPr>
      <w:r w:rsidRPr="00A27CD3">
        <w:rPr>
          <w:rFonts w:hint="eastAsia"/>
        </w:rPr>
        <w:t>9.3C.</w:t>
      </w:r>
      <w:r w:rsidRPr="00A27CD3">
        <w:t>7</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156C7E6D" w14:textId="77777777" w:rsidR="00956FBB" w:rsidRDefault="00956FBB" w:rsidP="00956FBB">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rPr>
                <w:lang w:eastAsia="zh-CN"/>
              </w:rPr>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lang w:eastAsia="zh-CN"/>
              </w:rPr>
              <w:t>er</w:t>
            </w:r>
            <w:r w:rsidRPr="00A27CD3">
              <w:rPr>
                <w:lang w:eastAsia="zh-CN"/>
              </w:rPr>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r w:rsidRPr="00A27CD3">
              <w:rPr>
                <w:vertAlign w:val="subscript"/>
                <w:lang w:eastAsia="zh-CN"/>
              </w:rPr>
              <w:t xml:space="preserve"> </w:t>
            </w:r>
            <w:r w:rsidRPr="00A27CD3">
              <w:rPr>
                <w:rFonts w:cs="Arial"/>
                <w:szCs w:val="18"/>
              </w:rPr>
              <w:sym w:font="Symbol" w:char="F0B4"/>
            </w:r>
            <w:r w:rsidRPr="00A27CD3">
              <w:t xml:space="preserve"> K_satellite</w:t>
            </w:r>
          </w:p>
        </w:tc>
      </w:tr>
      <w:tr w:rsidR="00956FBB" w:rsidRPr="00A27CD3"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r w:rsidRPr="00A27CD3">
              <w:rPr>
                <w:lang w:val="fr-FR" w:eastAsia="zh-CN"/>
              </w:rPr>
              <w:t xml:space="preserve"> </w:t>
            </w:r>
            <w:r w:rsidRPr="00A27CD3">
              <w:rPr>
                <w:rFonts w:cs="Arial"/>
                <w:szCs w:val="18"/>
              </w:rPr>
              <w:sym w:font="Symbol" w:char="F0B4"/>
            </w:r>
            <w:r w:rsidRPr="00A27CD3">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Pr>
        <w:rPr>
          <w:lang w:eastAsia="zh-CN"/>
        </w:rPr>
      </w:pPr>
    </w:p>
    <w:p w14:paraId="7E2BD72A" w14:textId="77777777" w:rsidR="00956FBB" w:rsidRPr="009C5807" w:rsidRDefault="00956FBB" w:rsidP="00956FBB">
      <w:pPr>
        <w:pStyle w:val="Heading4"/>
      </w:pPr>
      <w:r>
        <w:t>9.3C.7</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72EA506E" w14:textId="0838F0C1" w:rsidR="00956FBB" w:rsidRPr="009C5807" w:rsidRDefault="00956FBB" w:rsidP="00956FBB">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2F86D2A5" w14:textId="77777777" w:rsidR="00956FBB" w:rsidRPr="009C5807" w:rsidRDefault="00956FBB" w:rsidP="00956FBB">
      <w:pPr>
        <w:rPr>
          <w:lang w:eastAsia="zh-CN"/>
        </w:rPr>
      </w:pPr>
    </w:p>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2E634927"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2874CAC3" w:rsidR="00956FBB" w:rsidRDefault="00497905" w:rsidP="00956FBB">
      <w:r w:rsidRPr="00017728">
        <w:t xml:space="preserve">When TDD intra-band carrier aggregation is performed, the scheduling restrictions due to one serving cell also apply to all other serving cells in the same band </w:t>
      </w:r>
      <w:r w:rsidRPr="00017728">
        <w:rPr>
          <w:lang w:val="en-US"/>
        </w:rPr>
        <w:t>on the symbols</w:t>
      </w:r>
      <w:r w:rsidRPr="00017728">
        <w:t xml:space="preserve"> that fully or partially overlap with aforementioned restricted symbols.</w:t>
      </w:r>
    </w:p>
    <w:p w14:paraId="4135469C" w14:textId="77777777" w:rsidR="00956FBB" w:rsidRPr="009C5807" w:rsidRDefault="00956FBB" w:rsidP="00956FBB">
      <w:pPr>
        <w:rPr>
          <w:lang w:eastAsia="zh-CN"/>
        </w:rPr>
      </w:pP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4D341A4" w14:textId="23936BFD" w:rsidR="00956FBB" w:rsidRDefault="00124FD1" w:rsidP="00956FBB">
      <w:pPr>
        <w:rPr>
          <w:rFonts w:eastAsia="MS Mincho"/>
          <w:lang w:val="en-US" w:eastAsia="ja-JP"/>
        </w:rPr>
      </w:pPr>
      <w:r w:rsidRPr="00DF725B">
        <w:rPr>
          <w:lang w:val="en-US"/>
        </w:rPr>
        <w:t>When intra</w:t>
      </w:r>
      <w:r w:rsidRPr="00DF725B">
        <w:rPr>
          <w:rFonts w:eastAsia="MS Mincho"/>
          <w:lang w:val="en-US" w:eastAsia="ja-JP"/>
        </w:rPr>
        <w:t>-</w:t>
      </w:r>
      <w:r w:rsidRPr="00DF725B">
        <w:rPr>
          <w:lang w:val="en-US"/>
        </w:rPr>
        <w:t>band carrier aggregation is perfo</w:t>
      </w:r>
      <w:r w:rsidRPr="00DF725B">
        <w:rPr>
          <w:rFonts w:eastAsia="MS Mincho"/>
          <w:lang w:val="en-US" w:eastAsia="ja-JP"/>
        </w:rPr>
        <w:t>r</w:t>
      </w:r>
      <w:r w:rsidRPr="00DF725B">
        <w:rPr>
          <w:lang w:val="en-US"/>
        </w:rPr>
        <w:t>med, the scheduling restrictions due to a given serving cell also apply to all other serving cells in the same band on the symbols</w:t>
      </w:r>
      <w:r w:rsidRPr="00DF725B">
        <w:t xml:space="preserve"> that fully or partially overlap with aforementioned restricted symbols</w:t>
      </w:r>
      <w:r w:rsidRPr="00DF725B">
        <w:rPr>
          <w:lang w:val="en-US"/>
        </w:rPr>
        <w:t>.</w:t>
      </w:r>
    </w:p>
    <w:p w14:paraId="4C1FC431" w14:textId="77777777" w:rsidR="00E711D4" w:rsidRDefault="00E711D4" w:rsidP="00E711D4">
      <w:pPr>
        <w:pStyle w:val="Heading2"/>
        <w:rPr>
          <w:lang w:eastAsia="zh-CN"/>
        </w:rPr>
      </w:pPr>
      <w:r>
        <w:t>9.3</w:t>
      </w:r>
      <w:r>
        <w:rPr>
          <w:lang w:val="en-US" w:eastAsia="zh-CN"/>
        </w:rPr>
        <w:t>D</w:t>
      </w:r>
      <w:r>
        <w:tab/>
        <w:t>NR inter-frequency measurements</w:t>
      </w:r>
      <w:r>
        <w:rPr>
          <w:rFonts w:hint="eastAsia"/>
          <w:lang w:eastAsia="zh-CN"/>
        </w:rPr>
        <w:t xml:space="preserve"> for ATG</w:t>
      </w:r>
    </w:p>
    <w:p w14:paraId="79B671C6" w14:textId="77777777" w:rsidR="00E711D4" w:rsidRDefault="00E711D4" w:rsidP="00E711D4">
      <w:pPr>
        <w:pStyle w:val="Heading3"/>
        <w:rPr>
          <w:lang w:eastAsia="zh-CN"/>
        </w:rPr>
      </w:pPr>
      <w:r>
        <w:rPr>
          <w:rFonts w:eastAsia="Malgun Gothic"/>
        </w:rPr>
        <w:t>9.3</w:t>
      </w:r>
      <w:r>
        <w:rPr>
          <w:lang w:val="en-US" w:eastAsia="zh-CN"/>
        </w:rPr>
        <w:t>D</w:t>
      </w:r>
      <w:r>
        <w:rPr>
          <w:rFonts w:eastAsia="Malgun Gothic"/>
        </w:rPr>
        <w:t>.1</w:t>
      </w:r>
      <w:r>
        <w:rPr>
          <w:rFonts w:eastAsia="Malgun Gothic"/>
        </w:rPr>
        <w:tab/>
        <w:t>Introduction</w:t>
      </w:r>
    </w:p>
    <w:p w14:paraId="60FF70ED" w14:textId="77777777" w:rsidR="00E711D4" w:rsidRDefault="00E711D4" w:rsidP="00E711D4">
      <w:pPr>
        <w:rPr>
          <w:rFonts w:eastAsia="Malgun Gothic"/>
        </w:rPr>
      </w:pPr>
      <w:r>
        <w:rPr>
          <w:rFonts w:eastAsia="Malgun Gothic"/>
        </w:rPr>
        <w:t>A measurement is defined as an SSB based inter-frequency measurement provided it is not defined as an intra-frequency measurement according to clause 9.2</w:t>
      </w:r>
      <w:r>
        <w:rPr>
          <w:lang w:val="en-US" w:eastAsia="zh-CN"/>
        </w:rPr>
        <w:t>D</w:t>
      </w:r>
      <w:r>
        <w:rPr>
          <w:rFonts w:eastAsia="Malgun Gothic"/>
        </w:rPr>
        <w:t>.</w:t>
      </w:r>
    </w:p>
    <w:p w14:paraId="429C18A7" w14:textId="77777777" w:rsidR="00E711D4" w:rsidRDefault="00E711D4" w:rsidP="00E711D4">
      <w:pPr>
        <w:rPr>
          <w:rFonts w:eastAsia="Malgun Gothic"/>
        </w:rPr>
      </w:pPr>
      <w:r>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Default="00822353" w:rsidP="00822353">
      <w:pPr>
        <w:rPr>
          <w:rFonts w:eastAsia="Malgun Gothic"/>
        </w:rPr>
      </w:pPr>
      <w:r>
        <w:rPr>
          <w:rFonts w:eastAsia="Malgun Gothic"/>
        </w:rPr>
        <w:t xml:space="preserve">A measurement is defined as an </w:t>
      </w:r>
      <w:r>
        <w:t xml:space="preserve">inter-frequency SSB based measurements without measurement gaps for UE capable of </w:t>
      </w:r>
      <w:r>
        <w:rPr>
          <w:i/>
          <w:iCs/>
        </w:rPr>
        <w:t>interFrequencyMeas-NoGap</w:t>
      </w:r>
      <w:r>
        <w:t xml:space="preserve"> </w:t>
      </w:r>
      <w:r>
        <w:rPr>
          <w:rFonts w:eastAsia="Malgun Gothic"/>
        </w:rPr>
        <w:t>provided</w:t>
      </w:r>
    </w:p>
    <w:p w14:paraId="7BDA52BB" w14:textId="77777777" w:rsidR="00822353" w:rsidRDefault="00822353" w:rsidP="00822353">
      <w:pPr>
        <w:pStyle w:val="B10"/>
        <w:rPr>
          <w:lang w:eastAsia="zh-CN"/>
        </w:rPr>
      </w:pPr>
      <w:r>
        <w:t>-</w:t>
      </w:r>
      <w:r>
        <w:tab/>
      </w:r>
      <w:r>
        <w:rPr>
          <w:rFonts w:hint="eastAsia"/>
          <w:lang w:eastAsia="zh-CN"/>
        </w:rPr>
        <w:t xml:space="preserve">the UE supports </w:t>
      </w:r>
      <w:r>
        <w:rPr>
          <w:i/>
          <w:iCs/>
          <w:lang w:eastAsia="zh-CN"/>
        </w:rPr>
        <w:t>interFrequencyMeas-Nogap-r16</w:t>
      </w:r>
      <w:r>
        <w:rPr>
          <w:rFonts w:hint="eastAsia"/>
          <w:lang w:eastAsia="zh-CN"/>
        </w:rPr>
        <w:t xml:space="preserve"> [15], and</w:t>
      </w:r>
    </w:p>
    <w:p w14:paraId="01A4C20C" w14:textId="77777777" w:rsidR="00822353" w:rsidRDefault="00822353" w:rsidP="00822353">
      <w:pPr>
        <w:pStyle w:val="B10"/>
        <w:rPr>
          <w:lang w:eastAsia="zh-CN"/>
        </w:rPr>
      </w:pPr>
      <w:r>
        <w:t>-</w:t>
      </w:r>
      <w:r>
        <w:tab/>
        <w:t>the SSB is completely contained in the active BWP of the UE</w:t>
      </w:r>
      <w:r>
        <w:rPr>
          <w:rFonts w:hint="eastAsia"/>
          <w:lang w:eastAsia="zh-CN"/>
        </w:rPr>
        <w:t>.</w:t>
      </w:r>
    </w:p>
    <w:p w14:paraId="796A8F5D" w14:textId="77777777" w:rsidR="00E711D4" w:rsidRDefault="00E711D4" w:rsidP="00E711D4">
      <w:pPr>
        <w:rPr>
          <w:lang w:eastAsia="zh-CN"/>
        </w:rPr>
      </w:pPr>
      <w:r>
        <w:t>For inter-frequency SSB based measurements without measurement gaps, UE may cause scheduling restriction as specified in clause 9.3</w:t>
      </w:r>
      <w:r>
        <w:rPr>
          <w:lang w:val="en-US" w:eastAsia="zh-CN"/>
        </w:rPr>
        <w:t>D</w:t>
      </w:r>
      <w:r>
        <w:t>.</w:t>
      </w:r>
      <w:r>
        <w:rPr>
          <w:lang w:val="en-US"/>
        </w:rPr>
        <w:t>5</w:t>
      </w:r>
      <w:r>
        <w:t>.3</w:t>
      </w:r>
      <w:r>
        <w:rPr>
          <w:lang w:eastAsia="zh-CN"/>
        </w:rPr>
        <w:t>.</w:t>
      </w:r>
    </w:p>
    <w:p w14:paraId="080AD4AE" w14:textId="77777777" w:rsidR="00E711D4" w:rsidRDefault="00E711D4" w:rsidP="00E711D4">
      <w:pPr>
        <w:rPr>
          <w:rFonts w:eastAsia="Malgun Gothic"/>
        </w:rPr>
      </w:pPr>
      <w:r>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228DCE49" w14:textId="77777777" w:rsidR="00E711D4" w:rsidRDefault="00E711D4" w:rsidP="00E711D4">
      <w:pPr>
        <w:rPr>
          <w:rFonts w:cs="v4.2.0"/>
          <w:lang w:eastAsia="zh-CN"/>
        </w:rPr>
      </w:pPr>
      <w:r>
        <w:rPr>
          <w:rFonts w:eastAsia="Malgun Gothic"/>
        </w:rPr>
        <w:t xml:space="preserve">When measurement gaps are needed, the UE is not expected to detect SSB </w:t>
      </w:r>
      <w:r>
        <w:t xml:space="preserve">and measure RSSI of RSRQ </w:t>
      </w:r>
      <w:r>
        <w:rPr>
          <w:rFonts w:eastAsia="Malgun Gothic"/>
        </w:rPr>
        <w:t xml:space="preserve">on an inter-frequency measurement object which start earlier than the gap starting time + switching time, nor detect SSB </w:t>
      </w:r>
      <w:r>
        <w:t xml:space="preserve">and measure RSSI of RSRQ </w:t>
      </w:r>
      <w:r>
        <w:rPr>
          <w:rFonts w:eastAsia="Malgun Gothic"/>
        </w:rPr>
        <w:t xml:space="preserve">which ends later than the gap end – switching time. </w:t>
      </w:r>
    </w:p>
    <w:p w14:paraId="352F8D67" w14:textId="77777777" w:rsidR="00E711D4" w:rsidRDefault="00E711D4" w:rsidP="00E711D4">
      <w:pPr>
        <w:rPr>
          <w:rFonts w:cs="v4.2.0"/>
        </w:rPr>
      </w:pPr>
      <w:r>
        <w:rPr>
          <w:rFonts w:cs="v4.2.0"/>
          <w:lang w:eastAsia="zh-CN"/>
        </w:rPr>
        <w:t>The requirements in this clause shall also apply, when</w:t>
      </w:r>
      <w:r>
        <w:rPr>
          <w:rFonts w:cs="v4.2.0"/>
        </w:rPr>
        <w:t xml:space="preserve"> the UE is configured to perform SRS carrier based switching and using measurement gaps.</w:t>
      </w:r>
    </w:p>
    <w:p w14:paraId="7C507BCF" w14:textId="77777777" w:rsidR="00E711D4" w:rsidRDefault="00E711D4" w:rsidP="00E711D4">
      <w:r>
        <w:rPr>
          <w:rFonts w:eastAsia="?? ??"/>
        </w:rPr>
        <w:t>Longer measurement period would be expected during the period T</w:t>
      </w:r>
      <w:r>
        <w:rPr>
          <w:rFonts w:eastAsia="?? ??"/>
          <w:vertAlign w:val="subscript"/>
        </w:rPr>
        <w:t>identify_CGI</w:t>
      </w:r>
      <w:r>
        <w:rPr>
          <w:rFonts w:eastAsia="?? ??"/>
        </w:rPr>
        <w:t xml:space="preserve"> when the UE is requested to decode an NR CGI.</w:t>
      </w:r>
    </w:p>
    <w:p w14:paraId="36AABAC5" w14:textId="77777777" w:rsidR="00E711D4" w:rsidRDefault="00E711D4" w:rsidP="00E711D4">
      <w:pPr>
        <w:pStyle w:val="Heading3"/>
      </w:pPr>
      <w:r>
        <w:t>9.3</w:t>
      </w:r>
      <w:r>
        <w:rPr>
          <w:lang w:val="en-US" w:eastAsia="zh-CN"/>
        </w:rPr>
        <w:t>D</w:t>
      </w:r>
      <w:r>
        <w:t>.2</w:t>
      </w:r>
      <w:r>
        <w:tab/>
        <w:t>Requirements applicability</w:t>
      </w:r>
    </w:p>
    <w:p w14:paraId="4ECBFA19" w14:textId="77777777" w:rsidR="00E711D4" w:rsidRDefault="00E711D4" w:rsidP="00E711D4">
      <w:r>
        <w:t>The requirements in clause 9.3</w:t>
      </w:r>
      <w:r>
        <w:rPr>
          <w:lang w:val="en-US" w:eastAsia="zh-CN"/>
        </w:rPr>
        <w:t>D</w:t>
      </w:r>
      <w:r>
        <w:t xml:space="preserve"> apply, provided:</w:t>
      </w:r>
    </w:p>
    <w:p w14:paraId="02466575" w14:textId="77777777" w:rsidR="00E711D4" w:rsidRDefault="00E711D4" w:rsidP="00E711D4">
      <w:pPr>
        <w:pStyle w:val="B10"/>
      </w:pPr>
      <w:r>
        <w:t>-</w:t>
      </w:r>
      <w:r>
        <w:tab/>
        <w:t>The cell being identified or measured is detectable.</w:t>
      </w:r>
    </w:p>
    <w:p w14:paraId="61AEDAD8" w14:textId="77777777" w:rsidR="00E711D4" w:rsidRDefault="00E711D4" w:rsidP="00E711D4">
      <w:pPr>
        <w:rPr>
          <w:rFonts w:cs="v4.2.0"/>
        </w:rPr>
      </w:pPr>
      <w:r>
        <w:t>An inter-frequency cell shall be considered detectable</w:t>
      </w:r>
      <w:r>
        <w:rPr>
          <w:rFonts w:cs="v4.2.0"/>
        </w:rPr>
        <w:t xml:space="preserve"> when</w:t>
      </w:r>
      <w:r>
        <w:rPr>
          <w:rFonts w:cs="v4.2.0"/>
          <w:lang w:eastAsia="ko-KR"/>
        </w:rPr>
        <w:t xml:space="preserve"> for each relevant SSB</w:t>
      </w:r>
      <w:r>
        <w:rPr>
          <w:rFonts w:cs="v4.2.0"/>
        </w:rPr>
        <w:t>:</w:t>
      </w:r>
    </w:p>
    <w:p w14:paraId="0C0E8A28" w14:textId="77777777" w:rsidR="00E711D4" w:rsidRDefault="00E711D4" w:rsidP="00E711D4">
      <w:pPr>
        <w:pStyle w:val="B10"/>
      </w:pPr>
      <w:r>
        <w:t>-</w:t>
      </w:r>
      <w:r>
        <w:tab/>
        <w:t>SS-RSRP related side conditions given in clauses 10.1.4 for FR1, for a corresponding Band,</w:t>
      </w:r>
    </w:p>
    <w:p w14:paraId="24D6EA6A" w14:textId="77777777" w:rsidR="00E711D4" w:rsidRDefault="00E711D4" w:rsidP="00E711D4">
      <w:pPr>
        <w:pStyle w:val="B10"/>
      </w:pPr>
      <w:r>
        <w:t>-</w:t>
      </w:r>
      <w:r>
        <w:tab/>
        <w:t>SS-RSRQ related side conditions given in clauses 10.1.9 for FR1, for a corresponding Band,</w:t>
      </w:r>
    </w:p>
    <w:p w14:paraId="63EB9BBA" w14:textId="77777777" w:rsidR="00E711D4" w:rsidRDefault="00E711D4" w:rsidP="00E711D4">
      <w:pPr>
        <w:pStyle w:val="B10"/>
      </w:pPr>
      <w:r>
        <w:t>-</w:t>
      </w:r>
      <w:r>
        <w:tab/>
        <w:t>SS-SINR related side conditions given in clauses 10.1.14 for FR1, for a corresponding Band,</w:t>
      </w:r>
    </w:p>
    <w:p w14:paraId="60C229C0" w14:textId="77777777" w:rsidR="00E711D4" w:rsidRDefault="00E711D4" w:rsidP="00E711D4">
      <w:pPr>
        <w:pStyle w:val="B10"/>
        <w:rPr>
          <w:rFonts w:cs="v4.2.0"/>
        </w:rPr>
      </w:pPr>
      <w:r>
        <w:t>-</w:t>
      </w:r>
      <w:r>
        <w:tab/>
        <w:t xml:space="preserve">SSB_RP and SSB </w:t>
      </w:r>
      <w:r>
        <w:rPr>
          <w:lang w:val="en-US"/>
        </w:rPr>
        <w:t>Ês/Iot</w:t>
      </w:r>
      <w:r>
        <w:t xml:space="preserve"> according to Annex B.2.3 for a corresponding Band.</w:t>
      </w:r>
    </w:p>
    <w:p w14:paraId="13C89C45" w14:textId="77777777" w:rsidR="00E711D4" w:rsidRDefault="00E711D4" w:rsidP="00E711D4">
      <w:pPr>
        <w:pStyle w:val="Heading3"/>
      </w:pPr>
      <w:r>
        <w:t>9.3</w:t>
      </w:r>
      <w:r>
        <w:rPr>
          <w:lang w:val="en-US" w:eastAsia="zh-CN"/>
        </w:rPr>
        <w:t>D</w:t>
      </w:r>
      <w:r>
        <w:t>.3</w:t>
      </w:r>
      <w:r>
        <w:tab/>
        <w:t>Number of cells and number of SSB</w:t>
      </w:r>
    </w:p>
    <w:p w14:paraId="121FBDAA" w14:textId="77777777" w:rsidR="00E711D4" w:rsidRDefault="00E711D4" w:rsidP="00E711D4">
      <w:pPr>
        <w:pStyle w:val="Heading4"/>
      </w:pPr>
      <w:r>
        <w:t>9.3</w:t>
      </w:r>
      <w:r>
        <w:rPr>
          <w:lang w:val="en-US" w:eastAsia="zh-CN"/>
        </w:rPr>
        <w:t>D</w:t>
      </w:r>
      <w:r>
        <w:t>.3.1</w:t>
      </w:r>
      <w:r>
        <w:tab/>
        <w:t>Requirements for FR1</w:t>
      </w:r>
    </w:p>
    <w:p w14:paraId="66BBD7E1" w14:textId="77777777" w:rsidR="00E711D4" w:rsidRDefault="00E711D4" w:rsidP="00E711D4">
      <w:r>
        <w:t xml:space="preserve">For each inter-frequency layer, during each layer 1 measurement period, the UE shall be capable of performing </w:t>
      </w:r>
      <w:r>
        <w:rPr>
          <w:rFonts w:cs="v4.2.0"/>
        </w:rPr>
        <w:t>SS-RSRP, SS-RSRQ, and SS-SINR measurements for</w:t>
      </w:r>
      <w:r>
        <w:t xml:space="preserve"> at least: </w:t>
      </w:r>
    </w:p>
    <w:p w14:paraId="4F55CA9F" w14:textId="77777777" w:rsidR="00E711D4" w:rsidRDefault="00E711D4" w:rsidP="00E711D4">
      <w:pPr>
        <w:pStyle w:val="B10"/>
      </w:pPr>
      <w:r>
        <w:t>-</w:t>
      </w:r>
      <w:r>
        <w:tab/>
        <w:t>4 identified cells, and</w:t>
      </w:r>
    </w:p>
    <w:p w14:paraId="294B2794" w14:textId="77777777" w:rsidR="00E711D4" w:rsidRDefault="00E711D4" w:rsidP="00E711D4">
      <w:pPr>
        <w:pStyle w:val="B10"/>
      </w:pPr>
      <w:r>
        <w:t>-</w:t>
      </w:r>
      <w:r>
        <w:tab/>
        <w:t>7 SSBs with different SSB index and/or PCI on the inter-frequency layer.</w:t>
      </w:r>
    </w:p>
    <w:p w14:paraId="433A2F3C" w14:textId="77777777" w:rsidR="00E711D4" w:rsidRDefault="00E711D4" w:rsidP="00E711D4">
      <w:pPr>
        <w:pStyle w:val="Heading3"/>
        <w:rPr>
          <w:lang w:eastAsia="zh-CN"/>
        </w:rPr>
      </w:pPr>
      <w:r>
        <w:t>9.3</w:t>
      </w:r>
      <w:r>
        <w:rPr>
          <w:lang w:val="en-US" w:eastAsia="zh-CN"/>
        </w:rPr>
        <w:t>D</w:t>
      </w:r>
      <w:r>
        <w:t>.4</w:t>
      </w:r>
      <w:r>
        <w:tab/>
        <w:t xml:space="preserve">Inter-frequency </w:t>
      </w:r>
      <w:r>
        <w:rPr>
          <w:rFonts w:hint="eastAsia"/>
          <w:lang w:eastAsia="zh-CN"/>
        </w:rPr>
        <w:t>measurement with measurement gaps</w:t>
      </w:r>
    </w:p>
    <w:p w14:paraId="3596161B" w14:textId="77777777" w:rsidR="0031090D" w:rsidRDefault="0031090D" w:rsidP="0031090D">
      <w:pPr>
        <w:tabs>
          <w:tab w:val="left" w:pos="567"/>
        </w:tabs>
        <w:rPr>
          <w:vertAlign w:val="subscript"/>
          <w:lang w:eastAsia="zh-CN"/>
        </w:rPr>
      </w:pPr>
      <w:r>
        <w:rPr>
          <w:rFonts w:cs="v4.2.0"/>
        </w:rPr>
        <w:t>When measurement gaps are provided, or the UE supports capability of conducting such measurements without gaps, the 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 xml:space="preserve">configured) or </w:t>
      </w:r>
      <w:r>
        <w:rPr>
          <w:i/>
          <w:iCs/>
          <w:lang w:val="en-US" w:eastAsia="zh-CN"/>
        </w:rPr>
        <w:t>deriveSSB-IndexFromCellInter-r17</w:t>
      </w:r>
      <w:r>
        <w:rPr>
          <w:lang w:val="en-US" w:eastAsia="zh-CN"/>
        </w:rPr>
        <w:t xml:space="preserve"> is configured for the FR1 target frequency layers and and UE supporting [</w:t>
      </w:r>
      <w:r>
        <w:rPr>
          <w:rFonts w:eastAsia="DengXian"/>
          <w:iCs/>
          <w:lang w:eastAsia="zh-CN"/>
        </w:rPr>
        <w:t xml:space="preserve">recognition of </w:t>
      </w:r>
      <w:r>
        <w:rPr>
          <w:rFonts w:eastAsia="DengXian"/>
          <w:i/>
          <w:lang w:eastAsia="zh-CN"/>
        </w:rPr>
        <w:t>deriveSSB-IndexFromCellInter</w:t>
      </w:r>
      <w:r>
        <w:rPr>
          <w:lang w:val="en-US" w:eastAsia="zh-CN"/>
        </w:rPr>
        <w:t>]</w:t>
      </w:r>
      <w:r>
        <w:rPr>
          <w:rFonts w:cs="v4.2.0"/>
        </w:rPr>
        <w:t>. Otherwise UE shall be able to identify a new detectable inter frequency cell within T</w:t>
      </w:r>
      <w:r>
        <w:rPr>
          <w:rFonts w:cs="v4.2.0"/>
          <w:vertAlign w:val="subscript"/>
        </w:rPr>
        <w:t>identify_inter_with_index</w:t>
      </w:r>
      <w:r>
        <w:rPr>
          <w:lang w:eastAsia="zh-CN"/>
        </w:rPr>
        <w:t>. The UE shall be able to identify a new detectable inter frequency SS block of an already detected cell within</w:t>
      </w:r>
      <w:r>
        <w:t xml:space="preserve"> T</w:t>
      </w:r>
      <w:r>
        <w:rPr>
          <w:vertAlign w:val="subscript"/>
        </w:rPr>
        <w:t>identify_inter_without_index</w:t>
      </w:r>
      <w:r>
        <w:rPr>
          <w:vertAlign w:val="subscript"/>
          <w:lang w:eastAsia="zh-CN"/>
        </w:rPr>
        <w:t>.</w:t>
      </w:r>
    </w:p>
    <w:p w14:paraId="59DACF7E" w14:textId="77777777" w:rsidR="0031090D" w:rsidRDefault="0031090D" w:rsidP="0031090D">
      <w:pPr>
        <w:jc w:val="center"/>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3A56EBC4" w14:textId="77777777" w:rsidR="0031090D" w:rsidRDefault="0031090D" w:rsidP="0031090D">
      <w:pPr>
        <w:jc w:val="center"/>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339F939F" w14:textId="77777777" w:rsidR="0031090D" w:rsidRDefault="0031090D" w:rsidP="0031090D">
      <w:r>
        <w:t>Where:</w:t>
      </w:r>
    </w:p>
    <w:p w14:paraId="0BEF174D" w14:textId="77777777" w:rsidR="0031090D" w:rsidRDefault="0031090D" w:rsidP="0031090D">
      <w:pPr>
        <w:ind w:left="568" w:hanging="284"/>
        <w:rPr>
          <w:rFonts w:eastAsia="Malgun Gothic"/>
        </w:rPr>
      </w:pPr>
      <w:r>
        <w:rPr>
          <w:rFonts w:eastAsia="Malgun Gothic"/>
          <w:lang w:val="en-US"/>
        </w:rPr>
        <w:tab/>
      </w:r>
      <w:r>
        <w:rPr>
          <w:rFonts w:eastAsia="Malgun Gothic"/>
        </w:rPr>
        <w:t>T</w:t>
      </w:r>
      <w:r>
        <w:rPr>
          <w:rFonts w:eastAsia="Malgun Gothic"/>
          <w:vertAlign w:val="subscript"/>
        </w:rPr>
        <w:t>PSS/SSS_sync_inter</w:t>
      </w:r>
      <w:r>
        <w:rPr>
          <w:rFonts w:eastAsia="Malgun Gothic"/>
        </w:rPr>
        <w:t>: it is the time period used in PSS/SSS detection given in table 9.3D.4-1</w:t>
      </w:r>
      <w:r>
        <w:rPr>
          <w:rFonts w:ascii="Arial" w:eastAsia="Malgun Gothic" w:hAnsi="Arial"/>
          <w:sz w:val="18"/>
        </w:rPr>
        <w:t>.</w:t>
      </w:r>
    </w:p>
    <w:p w14:paraId="6E5DA4F5" w14:textId="77777777" w:rsidR="0031090D" w:rsidRDefault="0031090D" w:rsidP="0031090D">
      <w:pPr>
        <w:ind w:left="568" w:hanging="284"/>
        <w:rPr>
          <w:rFonts w:eastAsia="Malgun Gothic"/>
        </w:rPr>
      </w:pPr>
      <w:r>
        <w:rPr>
          <w:rFonts w:eastAsia="Malgun Gothic"/>
        </w:rPr>
        <w:tab/>
        <w:t>T</w:t>
      </w:r>
      <w:r>
        <w:rPr>
          <w:rFonts w:eastAsia="Malgun Gothic"/>
          <w:vertAlign w:val="subscript"/>
        </w:rPr>
        <w:t>SSB_time_index_inter</w:t>
      </w:r>
      <w:r>
        <w:rPr>
          <w:rFonts w:eastAsia="Malgun Gothic"/>
        </w:rPr>
        <w:t>: it is the time period used to acquire the index of the SSB being measured given in table 9.3D.4-2.</w:t>
      </w:r>
    </w:p>
    <w:p w14:paraId="198E4FDB" w14:textId="77777777" w:rsidR="0031090D" w:rsidRDefault="0031090D" w:rsidP="0031090D">
      <w:pPr>
        <w:ind w:left="568" w:hanging="284"/>
        <w:rPr>
          <w:rFonts w:eastAsia="Malgun Gothic"/>
        </w:rPr>
      </w:pPr>
      <w:r>
        <w:rPr>
          <w:rFonts w:eastAsia="Malgun Gothic"/>
        </w:rPr>
        <w:tab/>
        <w:t>T</w:t>
      </w:r>
      <w:r>
        <w:rPr>
          <w:rFonts w:eastAsia="Malgun Gothic"/>
          <w:vertAlign w:val="subscript"/>
        </w:rPr>
        <w:t>SSB_measurement_period_inter</w:t>
      </w:r>
      <w:r>
        <w:rPr>
          <w:rFonts w:eastAsia="Malgun Gothic"/>
        </w:rPr>
        <w:t>: equal to a measurement period of SSB based measurement given in table 9.3D.5-1.</w:t>
      </w:r>
    </w:p>
    <w:p w14:paraId="039A39FD" w14:textId="77777777" w:rsidR="0031090D" w:rsidRDefault="0031090D" w:rsidP="0031090D">
      <w:pPr>
        <w:pStyle w:val="B10"/>
      </w:pPr>
      <w:r>
        <w:tab/>
        <w:t>CSSF</w:t>
      </w:r>
      <w:r>
        <w:rPr>
          <w:vertAlign w:val="subscript"/>
        </w:rPr>
        <w:t>inter</w:t>
      </w:r>
      <w:r>
        <w:t>: it is a carrier specific scaling factor and is determined according to CSSF</w:t>
      </w:r>
      <w:r>
        <w:rPr>
          <w:vertAlign w:val="subscript"/>
        </w:rPr>
        <w:t xml:space="preserve">within_gap,i </w:t>
      </w:r>
      <w:r>
        <w:t>in clause 9.1D.5.2 for measurement conducted within measurement gaps.</w:t>
      </w:r>
    </w:p>
    <w:p w14:paraId="4EAF3F94" w14:textId="77777777" w:rsidR="0031090D" w:rsidRDefault="0031090D" w:rsidP="0031090D">
      <w:pPr>
        <w:pStyle w:val="B10"/>
        <w:rPr>
          <w:u w:val="single"/>
          <w:lang w:eastAsia="zh-CN"/>
        </w:rPr>
      </w:pPr>
      <w:r>
        <w:tab/>
        <w:t>K</w:t>
      </w:r>
      <w:r>
        <w:rPr>
          <w:vertAlign w:val="subscript"/>
        </w:rPr>
        <w:t>gap</w:t>
      </w:r>
      <w:r>
        <w:t xml:space="preserve"> is a scaling factor for </w:t>
      </w:r>
      <w:r>
        <w:rPr>
          <w:lang w:eastAsia="zh-CN"/>
        </w:rPr>
        <w:t xml:space="preserve">a SSB frequency layer to be measured within an associated measurement gap pattern. </w:t>
      </w:r>
      <w:r>
        <w:rPr>
          <w:rFonts w:hint="eastAsia"/>
          <w:bCs/>
          <w:lang w:eastAsia="zh-CN"/>
        </w:rPr>
        <w:t>K</w:t>
      </w:r>
      <w:r>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Pr>
          <w:lang w:eastAsia="zh-CN"/>
        </w:rPr>
        <w:t xml:space="preserve"> 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426F219" w14:textId="77777777" w:rsidR="0031090D" w:rsidRDefault="0031090D" w:rsidP="0031090D">
      <w:pPr>
        <w:pStyle w:val="B20"/>
        <w:rPr>
          <w:lang w:eastAsia="zh-CN"/>
        </w:rPr>
      </w:pPr>
      <w:r>
        <w:rPr>
          <w:lang w:eastAsia="zh-CN"/>
        </w:rPr>
        <w:t>-</w:t>
      </w:r>
      <w:r>
        <w:rPr>
          <w:lang w:eastAsia="zh-CN"/>
        </w:rPr>
        <w:tab/>
        <w:t>For a window W of duration max(</w:t>
      </w:r>
      <w:r>
        <w:t>SMTC period</w:t>
      </w:r>
      <w:r>
        <w:rPr>
          <w:vertAlign w:val="subscript"/>
          <w:lang w:eastAsia="zh-CN"/>
        </w:rPr>
        <w:t xml:space="preserve">,  </w:t>
      </w:r>
      <w:r>
        <w:rPr>
          <w:lang w:eastAsia="zh-CN"/>
        </w:rPr>
        <w:t xml:space="preserve">MGRP_max), where MGRP_max is the maximum MGRP across all configured per-UE measurement gap(s) within the same FR, and starting from the beginning of any SMTC occasion: </w:t>
      </w:r>
    </w:p>
    <w:p w14:paraId="5522810C" w14:textId="77777777" w:rsidR="0031090D" w:rsidRDefault="0031090D" w:rsidP="0031090D">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 </w:t>
      </w:r>
      <w:r>
        <w:rPr>
          <w:bCs/>
          <w:lang w:eastAsia="zh-CN"/>
        </w:rPr>
        <w:t xml:space="preserve">within the window W, </w:t>
      </w:r>
      <w:r>
        <w:rPr>
          <w:lang w:eastAsia="zh-CN"/>
        </w:rPr>
        <w:t>including those overlapped with other measurement gap occasions within the window</w:t>
      </w:r>
      <w:r>
        <w:rPr>
          <w:bCs/>
          <w:lang w:eastAsia="zh-CN"/>
        </w:rPr>
        <w:t>, and</w:t>
      </w:r>
    </w:p>
    <w:p w14:paraId="27BD8CA4" w14:textId="77777777" w:rsidR="0031090D" w:rsidRDefault="0031090D" w:rsidP="0031090D">
      <w:pPr>
        <w:pStyle w:val="B3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section 9.1.8.3.</w:t>
      </w:r>
    </w:p>
    <w:p w14:paraId="2DC93CE8" w14:textId="77777777" w:rsidR="0031090D" w:rsidRDefault="0031090D" w:rsidP="0031090D">
      <w:pPr>
        <w:pStyle w:val="B10"/>
        <w:rPr>
          <w:lang w:eastAsia="zh-CN"/>
        </w:rPr>
      </w:pPr>
      <w:r>
        <w:tab/>
        <w:t>K</w:t>
      </w:r>
      <w:r>
        <w:rPr>
          <w:vertAlign w:val="subscript"/>
        </w:rPr>
        <w:t>gap</w:t>
      </w:r>
      <w:r>
        <w:rPr>
          <w:bCs/>
          <w:lang w:eastAsia="zh-CN"/>
        </w:rPr>
        <w:t xml:space="preserve"> is only applicable for UE supporting </w:t>
      </w:r>
      <w:r>
        <w:rPr>
          <w:i/>
          <w:iCs/>
        </w:rPr>
        <w:t>concurrentMeasGap-r17</w:t>
      </w:r>
      <w:r>
        <w:rPr>
          <w:bCs/>
          <w:lang w:eastAsia="zh-CN"/>
        </w:rPr>
        <w:t xml:space="preserve">. </w:t>
      </w:r>
      <w:r>
        <w:rPr>
          <w:lang w:eastAsia="zh-CN"/>
        </w:rPr>
        <w:t>When concurrent measurement gaps are configured, requirements in this clause do not apply if N</w:t>
      </w:r>
      <w:r>
        <w:rPr>
          <w:vertAlign w:val="subscript"/>
          <w:lang w:eastAsia="zh-CN"/>
        </w:rPr>
        <w:t>available</w:t>
      </w:r>
      <w:r>
        <w:rPr>
          <w:lang w:eastAsia="zh-CN"/>
        </w:rPr>
        <w:t xml:space="preserve"> =0.</w:t>
      </w:r>
    </w:p>
    <w:p w14:paraId="1C325525" w14:textId="77777777" w:rsidR="0031090D" w:rsidRDefault="0031090D" w:rsidP="0031090D">
      <w:pPr>
        <w:pStyle w:val="TH"/>
      </w:pPr>
      <w:r>
        <w:t>Table 9.3D.4-1: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1090D" w14:paraId="1626CD6F" w14:textId="77777777" w:rsidTr="00532BEF">
        <w:tc>
          <w:tcPr>
            <w:tcW w:w="2122" w:type="dxa"/>
            <w:shd w:val="clear" w:color="auto" w:fill="auto"/>
          </w:tcPr>
          <w:p w14:paraId="51F91D25" w14:textId="77777777" w:rsidR="0031090D" w:rsidRDefault="0031090D" w:rsidP="00532BEF">
            <w:pPr>
              <w:pStyle w:val="TAH"/>
            </w:pPr>
            <w:r>
              <w:t>Condition</w:t>
            </w:r>
            <w:r>
              <w:rPr>
                <w:vertAlign w:val="superscript"/>
              </w:rPr>
              <w:t xml:space="preserve"> NOTE1</w:t>
            </w:r>
          </w:p>
        </w:tc>
        <w:tc>
          <w:tcPr>
            <w:tcW w:w="7119" w:type="dxa"/>
            <w:shd w:val="clear" w:color="auto" w:fill="auto"/>
          </w:tcPr>
          <w:p w14:paraId="5CDFF0D4" w14:textId="77777777" w:rsidR="0031090D" w:rsidRDefault="0031090D" w:rsidP="00532BEF">
            <w:pPr>
              <w:pStyle w:val="TAH"/>
            </w:pPr>
            <w:r>
              <w:t>T</w:t>
            </w:r>
            <w:r>
              <w:rPr>
                <w:vertAlign w:val="subscript"/>
              </w:rPr>
              <w:t>PSS/SSS_sync_inter</w:t>
            </w:r>
          </w:p>
        </w:tc>
      </w:tr>
      <w:tr w:rsidR="0031090D" w14:paraId="1A616A07" w14:textId="77777777" w:rsidTr="00532BEF">
        <w:tc>
          <w:tcPr>
            <w:tcW w:w="2122" w:type="dxa"/>
            <w:shd w:val="clear" w:color="auto" w:fill="auto"/>
          </w:tcPr>
          <w:p w14:paraId="69A3DBAF" w14:textId="77777777" w:rsidR="0031090D" w:rsidRDefault="0031090D" w:rsidP="00532BEF">
            <w:pPr>
              <w:pStyle w:val="TAC"/>
            </w:pPr>
            <w:r>
              <w:t>No DRX</w:t>
            </w:r>
          </w:p>
        </w:tc>
        <w:tc>
          <w:tcPr>
            <w:tcW w:w="7119" w:type="dxa"/>
            <w:shd w:val="clear" w:color="auto" w:fill="auto"/>
          </w:tcPr>
          <w:p w14:paraId="4E2FC9E6" w14:textId="77777777" w:rsidR="0031090D" w:rsidRDefault="0031090D" w:rsidP="00532BEF">
            <w:pPr>
              <w:pStyle w:val="TAC"/>
            </w:pPr>
            <w:r>
              <w:t xml:space="preserve"> Max(600ms, 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31090D" w14:paraId="36EBE8B3" w14:textId="77777777" w:rsidTr="00532BEF">
        <w:tc>
          <w:tcPr>
            <w:tcW w:w="2122" w:type="dxa"/>
            <w:shd w:val="clear" w:color="auto" w:fill="auto"/>
          </w:tcPr>
          <w:p w14:paraId="262D507B" w14:textId="77777777" w:rsidR="0031090D" w:rsidRDefault="0031090D" w:rsidP="00532BEF">
            <w:pPr>
              <w:pStyle w:val="TAC"/>
            </w:pPr>
            <w:r>
              <w:t xml:space="preserve">DRX cycle </w:t>
            </w:r>
            <w:r>
              <w:rPr>
                <w:rFonts w:hint="eastAsia"/>
              </w:rPr>
              <w:t>≤</w:t>
            </w:r>
            <w:r>
              <w:t xml:space="preserve"> 320ms</w:t>
            </w:r>
          </w:p>
        </w:tc>
        <w:tc>
          <w:tcPr>
            <w:tcW w:w="7119" w:type="dxa"/>
            <w:shd w:val="clear" w:color="auto" w:fill="auto"/>
          </w:tcPr>
          <w:p w14:paraId="33755288" w14:textId="77777777" w:rsidR="0031090D" w:rsidRDefault="0031090D" w:rsidP="00532BEF">
            <w:pPr>
              <w:pStyle w:val="TAC"/>
              <w:rPr>
                <w:b/>
              </w:rPr>
            </w:pPr>
            <w:r>
              <w:t>Max(600ms, Ceil(8*1.5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31090D" w14:paraId="2B3C3094" w14:textId="77777777" w:rsidTr="00532BEF">
        <w:tc>
          <w:tcPr>
            <w:tcW w:w="2122" w:type="dxa"/>
            <w:shd w:val="clear" w:color="auto" w:fill="auto"/>
          </w:tcPr>
          <w:p w14:paraId="134AE4D6" w14:textId="77777777" w:rsidR="0031090D" w:rsidRDefault="0031090D" w:rsidP="00532BEF">
            <w:pPr>
              <w:pStyle w:val="TAC"/>
              <w:rPr>
                <w:b/>
              </w:rPr>
            </w:pPr>
            <w:r>
              <w:t>DRX cycle &gt; 320ms</w:t>
            </w:r>
            <w:r>
              <w:rPr>
                <w:b/>
              </w:rPr>
              <w:t xml:space="preserve"> </w:t>
            </w:r>
          </w:p>
        </w:tc>
        <w:tc>
          <w:tcPr>
            <w:tcW w:w="7119" w:type="dxa"/>
            <w:shd w:val="clear" w:color="auto" w:fill="auto"/>
          </w:tcPr>
          <w:p w14:paraId="3B3995FF" w14:textId="77777777" w:rsidR="0031090D" w:rsidRDefault="0031090D" w:rsidP="00532BEF">
            <w:pPr>
              <w:pStyle w:val="TAC"/>
              <w:rPr>
                <w:b/>
              </w:rPr>
            </w:pPr>
            <w:r>
              <w:t>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31090D" w14:paraId="3116B0DF" w14:textId="77777777" w:rsidTr="00532BEF">
        <w:tc>
          <w:tcPr>
            <w:tcW w:w="9241" w:type="dxa"/>
            <w:gridSpan w:val="2"/>
            <w:shd w:val="clear" w:color="auto" w:fill="auto"/>
          </w:tcPr>
          <w:p w14:paraId="3F20688B" w14:textId="77777777" w:rsidR="0031090D" w:rsidRDefault="0031090D" w:rsidP="00532BEF">
            <w:pPr>
              <w:pStyle w:val="TAN"/>
            </w:pPr>
            <w:r>
              <w:t>NOTE 1:</w:t>
            </w:r>
            <w:r>
              <w:tab/>
              <w:t>DRX or non DRX requirements apply according to the conditions described in clause 3.6.1</w:t>
            </w:r>
          </w:p>
          <w:p w14:paraId="595780F9" w14:textId="77777777" w:rsidR="0031090D" w:rsidRDefault="0031090D" w:rsidP="00532BEF">
            <w:pPr>
              <w:pStyle w:val="TAN"/>
            </w:pPr>
            <w:r>
              <w:t>NOTE 2:</w:t>
            </w:r>
            <w:r>
              <w:tab/>
              <w:t>For a UE supporting concurrent gaps, the MRGP above is the MRGP of the measurement gap associated with the target frequency layer to be measured if concurrent measurement gaps are configured.</w:t>
            </w:r>
          </w:p>
          <w:p w14:paraId="0CFBC08E" w14:textId="4404E8FA" w:rsidR="0031090D" w:rsidRDefault="0031090D" w:rsidP="00532BEF">
            <w:pPr>
              <w:pStyle w:val="TAN"/>
            </w:pPr>
            <w:r>
              <w:t xml:space="preserve">NOTE </w:t>
            </w:r>
            <w:r>
              <w:rPr>
                <w:lang w:eastAsia="zh-CN"/>
              </w:rPr>
              <w:t>3</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4E8C3812" w14:textId="77777777" w:rsidR="0031090D" w:rsidRDefault="0031090D" w:rsidP="0031090D">
      <w:pPr>
        <w:rPr>
          <w:lang w:eastAsia="zh-CN"/>
        </w:rPr>
      </w:pPr>
    </w:p>
    <w:p w14:paraId="3B68C756" w14:textId="77777777" w:rsidR="0031090D" w:rsidRDefault="0031090D" w:rsidP="0031090D">
      <w:pPr>
        <w:pStyle w:val="TH"/>
      </w:pPr>
      <w:r>
        <w:t>Table 9.3D.4-2: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1090D" w14:paraId="7B5237CC" w14:textId="77777777" w:rsidTr="00532BEF">
        <w:tc>
          <w:tcPr>
            <w:tcW w:w="2122" w:type="dxa"/>
            <w:shd w:val="clear" w:color="auto" w:fill="auto"/>
          </w:tcPr>
          <w:p w14:paraId="3DB40C94" w14:textId="77777777" w:rsidR="0031090D" w:rsidRDefault="0031090D" w:rsidP="00532BEF">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3F53578B" w14:textId="77777777" w:rsidR="0031090D" w:rsidRDefault="0031090D" w:rsidP="00532BEF">
            <w:pPr>
              <w:keepNext/>
              <w:keepLines/>
              <w:spacing w:after="0"/>
              <w:jc w:val="center"/>
              <w:rPr>
                <w:rFonts w:ascii="Arial" w:hAnsi="Arial"/>
                <w:b/>
                <w:sz w:val="18"/>
              </w:rPr>
            </w:pPr>
            <w:r>
              <w:rPr>
                <w:rFonts w:ascii="Arial" w:hAnsi="Arial"/>
                <w:b/>
                <w:sz w:val="18"/>
              </w:rPr>
              <w:t>T</w:t>
            </w:r>
            <w:r>
              <w:rPr>
                <w:rFonts w:ascii="Arial" w:hAnsi="Arial"/>
                <w:b/>
                <w:sz w:val="18"/>
                <w:vertAlign w:val="subscript"/>
              </w:rPr>
              <w:t>SSB_time_index_inter</w:t>
            </w:r>
          </w:p>
        </w:tc>
      </w:tr>
      <w:tr w:rsidR="0031090D" w14:paraId="7E348AD4" w14:textId="77777777" w:rsidTr="00532BEF">
        <w:tc>
          <w:tcPr>
            <w:tcW w:w="2122" w:type="dxa"/>
            <w:shd w:val="clear" w:color="auto" w:fill="auto"/>
          </w:tcPr>
          <w:p w14:paraId="1C33982E" w14:textId="77777777" w:rsidR="0031090D" w:rsidRDefault="0031090D" w:rsidP="00532BEF">
            <w:pPr>
              <w:pStyle w:val="TAC"/>
            </w:pPr>
            <w:r>
              <w:t>No DRX</w:t>
            </w:r>
          </w:p>
        </w:tc>
        <w:tc>
          <w:tcPr>
            <w:tcW w:w="7119" w:type="dxa"/>
            <w:shd w:val="clear" w:color="auto" w:fill="auto"/>
          </w:tcPr>
          <w:p w14:paraId="0261D4FC" w14:textId="77777777" w:rsidR="0031090D" w:rsidRDefault="0031090D" w:rsidP="00532BEF">
            <w:pPr>
              <w:pStyle w:val="TAC"/>
            </w:pPr>
            <w:r>
              <w:t>Max(120ms, Ceil(3 * K</w:t>
            </w:r>
            <w:r>
              <w:rPr>
                <w:vertAlign w:val="subscript"/>
              </w:rPr>
              <w:t>gap</w:t>
            </w:r>
            <w:r>
              <w:t xml:space="preserve"> x</w:t>
            </w:r>
            <w:r>
              <w:rPr>
                <w:rFonts w:hint="eastAsia"/>
                <w:lang w:eastAsia="zh-CN"/>
              </w:rPr>
              <w:t xml:space="preserve"> N1</w:t>
            </w:r>
            <w:r>
              <w:rPr>
                <w:vertAlign w:val="superscript"/>
              </w:rPr>
              <w:t xml:space="preserve"> Note 3</w:t>
            </w:r>
            <w:r>
              <w:t>)</w:t>
            </w:r>
            <w:r>
              <w:rPr>
                <w:rFonts w:cs="Arial"/>
                <w:szCs w:val="18"/>
              </w:rPr>
              <w:sym w:font="Symbol" w:char="F0B4"/>
            </w:r>
            <w:r>
              <w:t xml:space="preserve"> Max(MGRP</w:t>
            </w:r>
            <w:r>
              <w:rPr>
                <w:rFonts w:cs="Arial"/>
                <w:vertAlign w:val="superscript"/>
                <w:lang w:eastAsia="zh-CN"/>
              </w:rPr>
              <w:t xml:space="preserve"> </w:t>
            </w:r>
            <w:r>
              <w:t xml:space="preserve">, SMTC period)) </w:t>
            </w:r>
            <w:r>
              <w:rPr>
                <w:rFonts w:cs="Arial"/>
                <w:szCs w:val="18"/>
              </w:rPr>
              <w:sym w:font="Symbol" w:char="F0B4"/>
            </w:r>
            <w:r>
              <w:t xml:space="preserve"> CSSF</w:t>
            </w:r>
            <w:r>
              <w:rPr>
                <w:vertAlign w:val="subscript"/>
              </w:rPr>
              <w:t>inter</w:t>
            </w:r>
          </w:p>
        </w:tc>
      </w:tr>
      <w:tr w:rsidR="0031090D" w14:paraId="369AE5CD" w14:textId="77777777" w:rsidTr="00532BEF">
        <w:tc>
          <w:tcPr>
            <w:tcW w:w="2122" w:type="dxa"/>
            <w:shd w:val="clear" w:color="auto" w:fill="auto"/>
          </w:tcPr>
          <w:p w14:paraId="40BEEB91" w14:textId="77777777" w:rsidR="0031090D" w:rsidRDefault="0031090D" w:rsidP="00532BEF">
            <w:pPr>
              <w:pStyle w:val="TAC"/>
            </w:pPr>
            <w:r>
              <w:t xml:space="preserve">DRX cycle </w:t>
            </w:r>
            <w:r>
              <w:rPr>
                <w:rFonts w:hint="eastAsia"/>
              </w:rPr>
              <w:t>≤</w:t>
            </w:r>
            <w:r>
              <w:t xml:space="preserve"> 320ms</w:t>
            </w:r>
          </w:p>
        </w:tc>
        <w:tc>
          <w:tcPr>
            <w:tcW w:w="7119" w:type="dxa"/>
            <w:shd w:val="clear" w:color="auto" w:fill="auto"/>
          </w:tcPr>
          <w:p w14:paraId="775FF084" w14:textId="77777777" w:rsidR="0031090D" w:rsidRDefault="0031090D" w:rsidP="00532BEF">
            <w:pPr>
              <w:pStyle w:val="TAC"/>
              <w:rPr>
                <w:b/>
              </w:rPr>
            </w:pPr>
            <w:r>
              <w:t xml:space="preserve">Max(120ms, Ceil(3 </w:t>
            </w:r>
            <w:r>
              <w:rPr>
                <w:rFonts w:cs="Arial"/>
                <w:szCs w:val="18"/>
              </w:rPr>
              <w:sym w:font="Symbol" w:char="F0B4"/>
            </w:r>
            <w:r>
              <w:t xml:space="preserve"> 1.5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31090D" w14:paraId="168F66A3" w14:textId="77777777" w:rsidTr="00532BEF">
        <w:tc>
          <w:tcPr>
            <w:tcW w:w="2122" w:type="dxa"/>
            <w:shd w:val="clear" w:color="auto" w:fill="auto"/>
          </w:tcPr>
          <w:p w14:paraId="6F6EA809" w14:textId="77777777" w:rsidR="0031090D" w:rsidRDefault="0031090D" w:rsidP="00532BEF">
            <w:pPr>
              <w:pStyle w:val="TAC"/>
              <w:rPr>
                <w:b/>
              </w:rPr>
            </w:pPr>
            <w:r>
              <w:t>DRX cycle &gt; 320ms</w:t>
            </w:r>
          </w:p>
        </w:tc>
        <w:tc>
          <w:tcPr>
            <w:tcW w:w="7119" w:type="dxa"/>
            <w:shd w:val="clear" w:color="auto" w:fill="auto"/>
          </w:tcPr>
          <w:p w14:paraId="033154D0" w14:textId="77777777" w:rsidR="0031090D" w:rsidRDefault="0031090D" w:rsidP="00532BEF">
            <w:pPr>
              <w:pStyle w:val="TAC"/>
              <w:rPr>
                <w:b/>
              </w:rPr>
            </w:pPr>
            <w:r>
              <w:t>Ceil(3 * K</w:t>
            </w:r>
            <w:r>
              <w:rPr>
                <w:vertAlign w:val="subscript"/>
              </w:rPr>
              <w:t>gap</w:t>
            </w:r>
            <w:r>
              <w:t xml:space="preserve"> x</w:t>
            </w:r>
            <w:r>
              <w:rPr>
                <w:rFonts w:hint="eastAsia"/>
                <w:lang w:eastAsia="zh-CN"/>
              </w:rPr>
              <w:t xml:space="preserve"> N1</w:t>
            </w:r>
            <w:r>
              <w:rPr>
                <w:vertAlign w:val="superscript"/>
              </w:rPr>
              <w:t xml:space="preserve"> Note 3</w:t>
            </w:r>
            <w: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31090D" w14:paraId="0F168E03" w14:textId="77777777" w:rsidTr="00532BEF">
        <w:tc>
          <w:tcPr>
            <w:tcW w:w="9241" w:type="dxa"/>
            <w:gridSpan w:val="2"/>
            <w:shd w:val="clear" w:color="auto" w:fill="auto"/>
          </w:tcPr>
          <w:p w14:paraId="1661421A" w14:textId="77777777" w:rsidR="0031090D" w:rsidRDefault="0031090D" w:rsidP="00532BEF">
            <w:pPr>
              <w:pStyle w:val="TAN"/>
            </w:pPr>
            <w:r>
              <w:t>NOTE 1:</w:t>
            </w:r>
            <w:r>
              <w:tab/>
              <w:t>DRX or non DRX requirements apply according to the conditions described in clause 3.6.1</w:t>
            </w:r>
          </w:p>
          <w:p w14:paraId="2C31A37B" w14:textId="77777777" w:rsidR="0031090D" w:rsidRDefault="0031090D" w:rsidP="00532BEF">
            <w:pPr>
              <w:pStyle w:val="TAN"/>
            </w:pPr>
            <w:r>
              <w:t>NOTE 2:</w:t>
            </w:r>
            <w:r>
              <w:tab/>
              <w:t>For a UE supporting concurrent gaps, the MRGP above is the MRGP of the measurement gap associated with the target frequency layer to be measured if concurrent measurement gaps are configured.</w:t>
            </w:r>
          </w:p>
          <w:p w14:paraId="07597CD4" w14:textId="0B6AA0AE" w:rsidR="0031090D" w:rsidRDefault="0031090D" w:rsidP="00532BEF">
            <w:pPr>
              <w:pStyle w:val="TAN"/>
            </w:pPr>
            <w:r>
              <w:t xml:space="preserve">NOTE </w:t>
            </w:r>
            <w:r>
              <w:rPr>
                <w:lang w:eastAsia="zh-CN"/>
              </w:rPr>
              <w:t>3</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6F52B705" w14:textId="4F13D9C1" w:rsidR="0031090D" w:rsidRDefault="0031090D" w:rsidP="0031090D">
      <w:pPr>
        <w:rPr>
          <w:lang w:eastAsia="zh-CN"/>
        </w:rPr>
      </w:pPr>
    </w:p>
    <w:p w14:paraId="7C271A7D" w14:textId="77777777" w:rsidR="00E711D4" w:rsidRDefault="00E711D4" w:rsidP="00E711D4">
      <w:pPr>
        <w:pStyle w:val="Heading3"/>
        <w:rPr>
          <w:lang w:eastAsia="zh-CN"/>
        </w:rPr>
      </w:pPr>
      <w:r>
        <w:t>9.3</w:t>
      </w:r>
      <w:r>
        <w:rPr>
          <w:lang w:val="en-US" w:eastAsia="zh-CN"/>
        </w:rPr>
        <w:t>D</w:t>
      </w:r>
      <w:r>
        <w:t>.5</w:t>
      </w:r>
      <w:r>
        <w:tab/>
        <w:t>Inter-frequency measurements</w:t>
      </w:r>
    </w:p>
    <w:p w14:paraId="116F10AA" w14:textId="76B6C498" w:rsidR="00F51225" w:rsidRDefault="00F51225" w:rsidP="00F51225">
      <w:pPr>
        <w:tabs>
          <w:tab w:val="left" w:pos="567"/>
        </w:tabs>
        <w:rPr>
          <w:rFonts w:eastAsia="Malgun Gothic" w:cs="v4.2.0"/>
        </w:rPr>
      </w:pPr>
      <w:r>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eastAsia="Malgun Gothic"/>
          <w:iCs/>
        </w:rPr>
        <w:t xml:space="preserve">10.1.4, 10.1.9, </w:t>
      </w:r>
      <w:r>
        <w:rPr>
          <w:rFonts w:hint="eastAsia"/>
          <w:iCs/>
          <w:lang w:val="en-US" w:eastAsia="zh-CN"/>
        </w:rPr>
        <w:t xml:space="preserve">and </w:t>
      </w:r>
      <w:r>
        <w:rPr>
          <w:rFonts w:eastAsia="Malgun Gothic"/>
          <w:iCs/>
        </w:rPr>
        <w:t>10.1.14</w:t>
      </w:r>
      <w:r>
        <w:rPr>
          <w:rFonts w:eastAsia="Malgun Gothic" w:cs="v4.2.0"/>
        </w:rPr>
        <w:t xml:space="preserve">, respectively, </w:t>
      </w:r>
      <w:r>
        <w:rPr>
          <w:rFonts w:eastAsia="Malgun Gothic"/>
        </w:rPr>
        <w:t>as shown in table 9.3D.5-1</w:t>
      </w:r>
      <w:r>
        <w:rPr>
          <w:rFonts w:eastAsia="Malgun Gothic" w:cs="v4.2.0"/>
        </w:rPr>
        <w:t>.</w:t>
      </w:r>
      <w:r>
        <w:rPr>
          <w:rFonts w:eastAsia="Malgun Gothic"/>
        </w:rPr>
        <w:t xml:space="preserve"> </w:t>
      </w:r>
    </w:p>
    <w:p w14:paraId="6CDF0D6A" w14:textId="77777777" w:rsidR="00F51225" w:rsidRDefault="00F51225" w:rsidP="00F51225">
      <w:pPr>
        <w:pStyle w:val="TH"/>
      </w:pPr>
      <w:r>
        <w:t>Table 9.3D.5-1: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51225" w14:paraId="7D3C794F" w14:textId="77777777" w:rsidTr="00532BEF">
        <w:tc>
          <w:tcPr>
            <w:tcW w:w="2122" w:type="dxa"/>
            <w:shd w:val="clear" w:color="auto" w:fill="auto"/>
          </w:tcPr>
          <w:p w14:paraId="44129C89" w14:textId="77777777" w:rsidR="00F51225" w:rsidRDefault="00F51225" w:rsidP="00532BEF">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190C0585" w14:textId="77777777" w:rsidR="00F51225" w:rsidRDefault="00F51225" w:rsidP="00532BEF">
            <w:pPr>
              <w:keepNext/>
              <w:keepLines/>
              <w:spacing w:after="0"/>
              <w:jc w:val="center"/>
              <w:rPr>
                <w:rFonts w:ascii="Arial" w:hAnsi="Arial"/>
                <w:b/>
                <w:sz w:val="18"/>
              </w:rPr>
            </w:pPr>
            <w:r>
              <w:rPr>
                <w:rFonts w:ascii="Arial" w:hAnsi="Arial"/>
                <w:b/>
                <w:sz w:val="18"/>
              </w:rPr>
              <w:t>T</w:t>
            </w:r>
            <w:r>
              <w:rPr>
                <w:rFonts w:ascii="Arial" w:hAnsi="Arial"/>
                <w:b/>
                <w:sz w:val="18"/>
                <w:vertAlign w:val="subscript"/>
              </w:rPr>
              <w:t xml:space="preserve"> SSB_measurement_period_inter</w:t>
            </w:r>
          </w:p>
        </w:tc>
      </w:tr>
      <w:tr w:rsidR="00F51225" w14:paraId="424D3314" w14:textId="77777777" w:rsidTr="00532BEF">
        <w:tc>
          <w:tcPr>
            <w:tcW w:w="2122" w:type="dxa"/>
            <w:shd w:val="clear" w:color="auto" w:fill="auto"/>
          </w:tcPr>
          <w:p w14:paraId="1406BC2B" w14:textId="77777777" w:rsidR="00F51225" w:rsidRDefault="00F51225" w:rsidP="00532BEF">
            <w:pPr>
              <w:pStyle w:val="TAC"/>
            </w:pPr>
            <w:r>
              <w:t>No DRX</w:t>
            </w:r>
          </w:p>
        </w:tc>
        <w:tc>
          <w:tcPr>
            <w:tcW w:w="7119" w:type="dxa"/>
            <w:shd w:val="clear" w:color="auto" w:fill="auto"/>
          </w:tcPr>
          <w:p w14:paraId="616D89D2" w14:textId="77777777" w:rsidR="00F51225" w:rsidRDefault="00F51225" w:rsidP="00532BEF">
            <w:pPr>
              <w:pStyle w:val="TAC"/>
            </w:pPr>
            <w:r>
              <w:t>Max(200ms, 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w:t>
            </w:r>
            <w:r>
              <w:rPr>
                <w:rFonts w:cs="Arial"/>
                <w:vertAlign w:val="superscript"/>
                <w:lang w:eastAsia="zh-CN"/>
              </w:rPr>
              <w:t xml:space="preserve"> </w:t>
            </w:r>
            <w:r>
              <w:t>, SMTC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F51225" w14:paraId="462452E0" w14:textId="77777777" w:rsidTr="00532BEF">
        <w:tc>
          <w:tcPr>
            <w:tcW w:w="2122" w:type="dxa"/>
            <w:shd w:val="clear" w:color="auto" w:fill="auto"/>
          </w:tcPr>
          <w:p w14:paraId="26AD4E6C" w14:textId="77777777" w:rsidR="00F51225" w:rsidRDefault="00F51225" w:rsidP="00532BEF">
            <w:pPr>
              <w:pStyle w:val="TAC"/>
            </w:pPr>
            <w:r>
              <w:t xml:space="preserve">DRX cycle </w:t>
            </w:r>
            <w:r>
              <w:rPr>
                <w:rFonts w:hint="eastAsia"/>
              </w:rPr>
              <w:t>≤</w:t>
            </w:r>
            <w:r>
              <w:t xml:space="preserve"> 320ms</w:t>
            </w:r>
          </w:p>
        </w:tc>
        <w:tc>
          <w:tcPr>
            <w:tcW w:w="7119" w:type="dxa"/>
            <w:shd w:val="clear" w:color="auto" w:fill="auto"/>
          </w:tcPr>
          <w:p w14:paraId="61A65C00" w14:textId="77777777" w:rsidR="00F51225" w:rsidRDefault="00F51225" w:rsidP="00532BEF">
            <w:pPr>
              <w:pStyle w:val="TAC"/>
              <w:rPr>
                <w:b/>
              </w:rPr>
            </w:pPr>
            <w:r>
              <w:t>Max(200ms, Ceil</w:t>
            </w:r>
            <w:r>
              <w:rPr>
                <w:rFonts w:ascii="Malgun Gothic" w:eastAsia="Malgun Gothic" w:hAnsi="Malgun Gothic"/>
                <w:lang w:eastAsia="zh-TW"/>
              </w:rPr>
              <w:t>(</w:t>
            </w:r>
            <w:r>
              <w:t xml:space="preserve">8 </w:t>
            </w:r>
            <w:r>
              <w:rPr>
                <w:rFonts w:cs="Arial"/>
                <w:szCs w:val="18"/>
              </w:rPr>
              <w:sym w:font="Symbol" w:char="F0B4"/>
            </w:r>
            <w:r>
              <w:t xml:space="preserve"> 1.5 * K</w:t>
            </w:r>
            <w:r>
              <w:rPr>
                <w:vertAlign w:val="subscript"/>
              </w:rPr>
              <w:t>gap</w:t>
            </w:r>
            <w:r>
              <w:t xml:space="preserve"> x</w:t>
            </w:r>
            <w:r>
              <w:rPr>
                <w:rFonts w:hint="eastAsia"/>
                <w:lang w:eastAsia="zh-CN"/>
              </w:rPr>
              <w:t xml:space="preserve"> N1</w:t>
            </w:r>
            <w:r>
              <w:rPr>
                <w:vertAlign w:val="superscript"/>
              </w:rPr>
              <w:t xml:space="preserve"> Note 3</w:t>
            </w:r>
            <w:r>
              <w:rPr>
                <w:rFonts w:ascii="Malgun Gothic" w:eastAsia="Malgun Gothic" w:hAnsi="Malgun Gothic"/>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F51225" w14:paraId="6D861427" w14:textId="77777777" w:rsidTr="00532BEF">
        <w:tc>
          <w:tcPr>
            <w:tcW w:w="2122" w:type="dxa"/>
            <w:shd w:val="clear" w:color="auto" w:fill="auto"/>
          </w:tcPr>
          <w:p w14:paraId="7A8C4445" w14:textId="77777777" w:rsidR="00F51225" w:rsidRDefault="00F51225" w:rsidP="00532BEF">
            <w:pPr>
              <w:pStyle w:val="TAC"/>
              <w:rPr>
                <w:b/>
              </w:rPr>
            </w:pPr>
            <w:r>
              <w:t>DRX cycle &gt; 320ms</w:t>
            </w:r>
          </w:p>
        </w:tc>
        <w:tc>
          <w:tcPr>
            <w:tcW w:w="7119" w:type="dxa"/>
            <w:shd w:val="clear" w:color="auto" w:fill="auto"/>
          </w:tcPr>
          <w:p w14:paraId="722416A8" w14:textId="77777777" w:rsidR="00F51225" w:rsidRDefault="00F51225" w:rsidP="00532BEF">
            <w:pPr>
              <w:pStyle w:val="TAC"/>
              <w:rPr>
                <w:b/>
              </w:rPr>
            </w:pPr>
            <w:r>
              <w:t>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F51225" w14:paraId="23D25B21" w14:textId="77777777" w:rsidTr="00532BEF">
        <w:trPr>
          <w:trHeight w:val="70"/>
        </w:trPr>
        <w:tc>
          <w:tcPr>
            <w:tcW w:w="9241" w:type="dxa"/>
            <w:gridSpan w:val="2"/>
            <w:shd w:val="clear" w:color="auto" w:fill="auto"/>
          </w:tcPr>
          <w:p w14:paraId="4BC01660" w14:textId="77777777" w:rsidR="00F51225" w:rsidRDefault="00F51225" w:rsidP="00532BEF">
            <w:pPr>
              <w:pStyle w:val="TAN"/>
            </w:pPr>
            <w:r>
              <w:t>NOTE 1:</w:t>
            </w:r>
            <w:r>
              <w:tab/>
              <w:t>DRX or non DRX requirements apply according to the conditions described in clause 3.6.1</w:t>
            </w:r>
          </w:p>
          <w:p w14:paraId="2327449B" w14:textId="77777777" w:rsidR="00F51225" w:rsidRDefault="00F51225" w:rsidP="00532BEF">
            <w:pPr>
              <w:pStyle w:val="TAN"/>
            </w:pPr>
            <w:r>
              <w:t>NOTE 2:</w:t>
            </w:r>
            <w:r>
              <w:tab/>
              <w:t>For a UE supporting concurrent gaps, the MRGP above is the MRGP of the measurement gap associated with the target frequency layer to be measured if concurrent measurement gaps are configured.</w:t>
            </w:r>
          </w:p>
          <w:p w14:paraId="347FBF15" w14:textId="5CA0F427" w:rsidR="00F51225" w:rsidRDefault="00F51225" w:rsidP="00532BEF">
            <w:pPr>
              <w:pStyle w:val="TAN"/>
            </w:pPr>
            <w:r>
              <w:t xml:space="preserve">NOTE </w:t>
            </w:r>
            <w:r>
              <w:rPr>
                <w:lang w:eastAsia="zh-CN"/>
              </w:rPr>
              <w:t>3</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57FEB3F0" w14:textId="12A746E2" w:rsidR="00F51225" w:rsidRDefault="00F51225" w:rsidP="00F51225">
      <w:pPr>
        <w:rPr>
          <w:lang w:eastAsia="zh-CN"/>
        </w:rPr>
      </w:pPr>
    </w:p>
    <w:p w14:paraId="6BCE20B5" w14:textId="77777777" w:rsidR="00E711D4" w:rsidRDefault="00E711D4" w:rsidP="00E711D4">
      <w:pPr>
        <w:pStyle w:val="Heading3"/>
        <w:rPr>
          <w:lang w:eastAsia="zh-CN"/>
        </w:rPr>
      </w:pPr>
      <w:r>
        <w:rPr>
          <w:rFonts w:eastAsia="Calibri"/>
        </w:rPr>
        <w:t>9.3</w:t>
      </w:r>
      <w:r>
        <w:rPr>
          <w:lang w:val="en-US" w:eastAsia="zh-CN"/>
        </w:rPr>
        <w:t>D</w:t>
      </w:r>
      <w:r>
        <w:rPr>
          <w:rFonts w:eastAsia="Calibri"/>
        </w:rPr>
        <w:t>.6</w:t>
      </w:r>
      <w:r>
        <w:rPr>
          <w:rFonts w:eastAsia="Calibri"/>
        </w:rPr>
        <w:tab/>
      </w:r>
      <w:r>
        <w:t>Inter-frequency measurements reporting requirements</w:t>
      </w:r>
    </w:p>
    <w:p w14:paraId="72063850" w14:textId="77777777" w:rsidR="007A5803" w:rsidRDefault="007A5803" w:rsidP="007A5803">
      <w:pPr>
        <w:pStyle w:val="Heading4"/>
      </w:pPr>
      <w:r>
        <w:t>9.3D.6.1</w:t>
      </w:r>
      <w:r>
        <w:tab/>
        <w:t>Periodic Reporting</w:t>
      </w:r>
    </w:p>
    <w:p w14:paraId="73AB5CC1" w14:textId="5064F4D2" w:rsidR="007A5803" w:rsidRDefault="007A5803" w:rsidP="007A5803">
      <w:pPr>
        <w:tabs>
          <w:tab w:val="left" w:pos="567"/>
        </w:tabs>
        <w:rPr>
          <w:iCs/>
        </w:rPr>
      </w:pPr>
      <w:r>
        <w:rPr>
          <w:iCs/>
        </w:rPr>
        <w:t>Reported SS-RSRP, SS-RSRQ, and SS-SINR measurements contained in periodically triggered measurement reports shall meet the requirements in clauses 10.1.4.1, 10.1.9.1, and 10.1.14.1, respectively.</w:t>
      </w:r>
    </w:p>
    <w:p w14:paraId="10125685" w14:textId="77777777" w:rsidR="007A5803" w:rsidRDefault="007A5803" w:rsidP="007A5803">
      <w:pPr>
        <w:pStyle w:val="Heading4"/>
      </w:pPr>
      <w:r>
        <w:t>9.3D.6.2</w:t>
      </w:r>
      <w:r>
        <w:tab/>
        <w:t>Event-triggered Periodic Reporting</w:t>
      </w:r>
    </w:p>
    <w:p w14:paraId="2A8DF047" w14:textId="20DF0CA0" w:rsidR="007A5803" w:rsidRDefault="007A5803" w:rsidP="007A5803">
      <w:pPr>
        <w:tabs>
          <w:tab w:val="left" w:pos="567"/>
        </w:tabs>
        <w:rPr>
          <w:iCs/>
        </w:rPr>
      </w:pPr>
      <w:r>
        <w:rPr>
          <w:iCs/>
        </w:rPr>
        <w:t>Reported SS-RSRP, SS-RSRQ, and SS-SINR measurements contained in event triggered periodic measurement reports shall meet the requirements in clauses 10.1.4.1, 10.1.9.1, and 10.1.14.1, respectively.</w:t>
      </w:r>
    </w:p>
    <w:p w14:paraId="2247A3F8" w14:textId="77777777" w:rsidR="007A5803" w:rsidRDefault="007A5803" w:rsidP="007A5803">
      <w:pPr>
        <w:tabs>
          <w:tab w:val="left" w:pos="567"/>
        </w:tabs>
        <w:rPr>
          <w:iCs/>
        </w:rPr>
      </w:pPr>
      <w:r>
        <w:rPr>
          <w:iCs/>
        </w:rPr>
        <w:t>The first report in event triggered periodic measurement reporting shall meet the requirements specified in clause 9.3D.6.3.</w:t>
      </w:r>
    </w:p>
    <w:p w14:paraId="316A2235" w14:textId="77777777" w:rsidR="007A5803" w:rsidRDefault="007A5803" w:rsidP="007A5803">
      <w:pPr>
        <w:pStyle w:val="Heading4"/>
      </w:pPr>
      <w:r>
        <w:t>9.3D.6.3</w:t>
      </w:r>
      <w:r>
        <w:tab/>
        <w:t>Event-triggered Reporting</w:t>
      </w:r>
    </w:p>
    <w:p w14:paraId="4FAF1F2C" w14:textId="031689E5" w:rsidR="007A5803" w:rsidRDefault="007A5803" w:rsidP="007A5803">
      <w:pPr>
        <w:tabs>
          <w:tab w:val="left" w:pos="567"/>
        </w:tabs>
        <w:rPr>
          <w:iCs/>
        </w:rPr>
      </w:pPr>
      <w:r>
        <w:rPr>
          <w:iCs/>
        </w:rPr>
        <w:t>Reported SS-RSRP, SS-RSRQ, and SS-SINR measurements contained in event triggered measurement reports shall meet the requirements in clauses 10.1.4.1, 10.1.9.1, and 10.1.14.1, respectively.</w:t>
      </w:r>
    </w:p>
    <w:p w14:paraId="0C4BC59C" w14:textId="77777777" w:rsidR="007A5803" w:rsidRDefault="007A5803" w:rsidP="007A5803">
      <w:pPr>
        <w:tabs>
          <w:tab w:val="left" w:pos="567"/>
        </w:tabs>
        <w:rPr>
          <w:iCs/>
        </w:rPr>
      </w:pPr>
      <w:r>
        <w:rPr>
          <w:iCs/>
        </w:rPr>
        <w:t>The UE shall not send any event triggered measurement reports, as long as no reporting criteria are fulfilled.</w:t>
      </w:r>
    </w:p>
    <w:p w14:paraId="51E8B75B" w14:textId="77777777" w:rsidR="007A5803" w:rsidRDefault="007A5803" w:rsidP="007A5803">
      <w:pPr>
        <w:tabs>
          <w:tab w:val="left" w:pos="567"/>
        </w:tabs>
        <w:rPr>
          <w:iCs/>
        </w:rPr>
      </w:pPr>
      <w:r>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Pr>
          <w:lang w:eastAsia="ko-KR"/>
        </w:rPr>
        <w:t>×</w:t>
      </w:r>
      <w:r>
        <w:rPr>
          <w:iCs/>
        </w:rPr>
        <w:t xml:space="preserve"> TTI</w:t>
      </w:r>
      <w:r>
        <w:rPr>
          <w:iCs/>
          <w:vertAlign w:val="subscript"/>
        </w:rPr>
        <w:t>DCCH</w:t>
      </w:r>
      <w:r>
        <w:rPr>
          <w:iCs/>
        </w:rPr>
        <w:t>. This measurement reporting delay excludes a delay which caused by no UL resources for UE to send the measurement report.</w:t>
      </w:r>
    </w:p>
    <w:p w14:paraId="67CEF50C" w14:textId="77777777" w:rsidR="007A5803" w:rsidRDefault="007A5803" w:rsidP="007A5803">
      <w:pPr>
        <w:tabs>
          <w:tab w:val="left" w:pos="567"/>
        </w:tabs>
        <w:rPr>
          <w:iCs/>
        </w:rPr>
      </w:pPr>
      <w:r>
        <w:rPr>
          <w:iCs/>
        </w:rPr>
        <w:t xml:space="preserve">The event triggered measurement reporting delay, measured without L3 filtering shall be </w:t>
      </w:r>
      <w:r>
        <w:rPr>
          <w:rFonts w:cs="v4.2.0"/>
        </w:rPr>
        <w:t>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w:t>
      </w:r>
      <w:r>
        <w:rPr>
          <w:rFonts w:cs="v4.2.0"/>
        </w:rPr>
        <w:t>. Otherwise UE shall be able to identify a new detectable inter frequency cell within T</w:t>
      </w:r>
      <w:r>
        <w:rPr>
          <w:rFonts w:cs="v4.2.0"/>
          <w:vertAlign w:val="subscript"/>
        </w:rPr>
        <w:t>identify_inter_with_index</w:t>
      </w:r>
      <w:r>
        <w:rPr>
          <w:lang w:eastAsia="zh-CN"/>
        </w:rPr>
        <w:t>.</w:t>
      </w:r>
      <w:r>
        <w:rPr>
          <w:iCs/>
        </w:rPr>
        <w:t xml:space="preserve"> Both </w:t>
      </w:r>
      <w:r>
        <w:rPr>
          <w:rFonts w:cs="v4.2.0"/>
        </w:rPr>
        <w:t>T</w:t>
      </w:r>
      <w:r>
        <w:rPr>
          <w:rFonts w:cs="v4.2.0"/>
          <w:vertAlign w:val="subscript"/>
        </w:rPr>
        <w:t>identify_inter_without_</w:t>
      </w:r>
      <w:r>
        <w:rPr>
          <w:rFonts w:eastAsia="Malgun Gothic" w:cs="v4.2.0"/>
          <w:vertAlign w:val="subscript"/>
          <w:lang w:eastAsia="ko-KR"/>
        </w:rPr>
        <w:t>index</w:t>
      </w:r>
      <w:r>
        <w:rPr>
          <w:iCs/>
        </w:rPr>
        <w:t xml:space="preserve"> and </w:t>
      </w:r>
      <w:r>
        <w:rPr>
          <w:rFonts w:cs="v4.2.0"/>
        </w:rPr>
        <w:t>T</w:t>
      </w:r>
      <w:r>
        <w:rPr>
          <w:rFonts w:cs="v4.2.0"/>
          <w:vertAlign w:val="subscript"/>
        </w:rPr>
        <w:t>identify_inter_with_index</w:t>
      </w:r>
      <w:r>
        <w:rPr>
          <w:iCs/>
        </w:rPr>
        <w:t xml:space="preserve"> are defined in clause 9.3.4.</w:t>
      </w:r>
      <w:r>
        <w:rPr>
          <w:iCs/>
          <w:vertAlign w:val="subscript"/>
        </w:rPr>
        <w:t xml:space="preserve"> </w:t>
      </w:r>
      <w:r>
        <w:rPr>
          <w:iCs/>
        </w:rPr>
        <w:t xml:space="preserve">When L3 filtering is used an additional delay can be expected. </w:t>
      </w:r>
    </w:p>
    <w:p w14:paraId="099BC925" w14:textId="466CA48E" w:rsidR="007A5803" w:rsidRDefault="007A5803" w:rsidP="007A5803">
      <w:pPr>
        <w:rPr>
          <w:lang w:eastAsia="zh-CN"/>
        </w:rPr>
      </w:pPr>
      <w:r>
        <w:t>A cell is detectable only if at least one SSBs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w:t>
      </w:r>
      <w:r>
        <w:rPr>
          <w:lang w:eastAsia="zh-CN"/>
        </w:rPr>
        <w:t>D</w:t>
      </w:r>
      <w:r>
        <w:t>.5.1 or clause 9.2D.6.2.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9.2D.5.1 or clause 9.2D.6.2 becomes undetectable for a period </w:t>
      </w:r>
      <w:r>
        <w:rPr>
          <w:rFonts w:hint="eastAsia"/>
        </w:rPr>
        <w:t>≤</w:t>
      </w:r>
      <w:r>
        <w:t xml:space="preserve">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 xml:space="preserve">of TS 38.211 [3]. When L3 filtering is used, an additional delay can be expected. </w:t>
      </w:r>
    </w:p>
    <w:p w14:paraId="1FC7A367" w14:textId="77777777" w:rsidR="00E711D4" w:rsidRDefault="00E711D4" w:rsidP="00E711D4">
      <w:pPr>
        <w:pStyle w:val="Heading3"/>
        <w:rPr>
          <w:lang w:eastAsia="ja-JP"/>
        </w:rPr>
      </w:pPr>
      <w:r>
        <w:rPr>
          <w:lang w:eastAsia="ja-JP"/>
        </w:rPr>
        <w:t>9.3</w:t>
      </w:r>
      <w:r>
        <w:rPr>
          <w:lang w:val="en-US" w:eastAsia="zh-CN"/>
        </w:rPr>
        <w:t>D</w:t>
      </w:r>
      <w:r>
        <w:rPr>
          <w:lang w:eastAsia="ja-JP"/>
        </w:rPr>
        <w:t>.7</w:t>
      </w:r>
      <w:r>
        <w:rPr>
          <w:lang w:eastAsia="ja-JP"/>
        </w:rPr>
        <w:tab/>
        <w:t>Void</w:t>
      </w:r>
    </w:p>
    <w:p w14:paraId="48D46BF4" w14:textId="77777777" w:rsidR="00E711D4" w:rsidRDefault="00E711D4" w:rsidP="00E711D4">
      <w:pPr>
        <w:pStyle w:val="Heading3"/>
        <w:rPr>
          <w:lang w:eastAsia="ja-JP"/>
        </w:rPr>
      </w:pPr>
      <w:r>
        <w:rPr>
          <w:lang w:eastAsia="ja-JP"/>
        </w:rPr>
        <w:t>9.3</w:t>
      </w:r>
      <w:r>
        <w:rPr>
          <w:lang w:val="en-US" w:eastAsia="zh-CN"/>
        </w:rPr>
        <w:t>D</w:t>
      </w:r>
      <w:r>
        <w:rPr>
          <w:lang w:eastAsia="ja-JP"/>
        </w:rPr>
        <w:t>.</w:t>
      </w:r>
      <w:r>
        <w:rPr>
          <w:rFonts w:hint="eastAsia"/>
          <w:lang w:val="en-US" w:eastAsia="zh-CN"/>
        </w:rPr>
        <w:t>8</w:t>
      </w:r>
      <w:r>
        <w:rPr>
          <w:lang w:eastAsia="ja-JP"/>
        </w:rPr>
        <w:tab/>
        <w:t>Void</w:t>
      </w:r>
    </w:p>
    <w:p w14:paraId="183E38B3" w14:textId="77777777" w:rsidR="00E711D4" w:rsidRDefault="00E711D4" w:rsidP="00E711D4">
      <w:pPr>
        <w:pStyle w:val="Heading3"/>
        <w:rPr>
          <w:lang w:eastAsia="zh-CN"/>
        </w:rPr>
      </w:pPr>
      <w:r>
        <w:rPr>
          <w:rFonts w:hint="eastAsia"/>
          <w:lang w:eastAsia="zh-CN"/>
        </w:rPr>
        <w:t>9.3</w:t>
      </w:r>
      <w:r>
        <w:rPr>
          <w:lang w:val="en-US" w:eastAsia="zh-CN"/>
        </w:rPr>
        <w:t>D</w:t>
      </w:r>
      <w:r>
        <w:rPr>
          <w:rFonts w:hint="eastAsia"/>
          <w:lang w:eastAsia="zh-CN"/>
        </w:rPr>
        <w:t>.9</w:t>
      </w:r>
      <w:r>
        <w:rPr>
          <w:lang w:eastAsia="zh-CN"/>
        </w:rPr>
        <w:tab/>
        <w:t>Inter frequency measurements without measurement gaps</w:t>
      </w:r>
    </w:p>
    <w:p w14:paraId="2611E254" w14:textId="77777777" w:rsidR="00E711D4" w:rsidRDefault="00E711D4" w:rsidP="00E711D4">
      <w:pPr>
        <w:pStyle w:val="Heading4"/>
      </w:pPr>
      <w:r>
        <w:rPr>
          <w:rFonts w:hint="eastAsia"/>
        </w:rPr>
        <w:t>9.3</w:t>
      </w:r>
      <w:r>
        <w:rPr>
          <w:lang w:val="en-US" w:eastAsia="zh-CN"/>
        </w:rPr>
        <w:t>D</w:t>
      </w:r>
      <w:r>
        <w:rPr>
          <w:rFonts w:hint="eastAsia"/>
        </w:rPr>
        <w:t>.9.</w:t>
      </w:r>
      <w:r>
        <w:rPr>
          <w:rFonts w:hint="eastAsia"/>
          <w:lang w:eastAsia="zh-CN"/>
        </w:rPr>
        <w:t>1</w:t>
      </w:r>
      <w:r>
        <w:rPr>
          <w:lang w:eastAsia="zh-CN"/>
        </w:rPr>
        <w:tab/>
      </w:r>
      <w:r>
        <w:rPr>
          <w:rFonts w:hint="eastAsia"/>
        </w:rPr>
        <w:t>Inter</w:t>
      </w:r>
      <w:r>
        <w:t xml:space="preserve"> </w:t>
      </w:r>
      <w:r>
        <w:rPr>
          <w:rFonts w:hint="eastAsia"/>
        </w:rPr>
        <w:t>frequency Cell identification</w:t>
      </w:r>
    </w:p>
    <w:p w14:paraId="172465F1" w14:textId="77777777" w:rsidR="00E711D4" w:rsidRDefault="00E711D4" w:rsidP="00E711D4">
      <w:pPr>
        <w:rPr>
          <w:lang w:eastAsia="zh-CN"/>
        </w:rPr>
      </w:pPr>
      <w:r>
        <w:rPr>
          <w:rFonts w:cs="v4.2.0"/>
        </w:rPr>
        <w:t xml:space="preserve">UE </w:t>
      </w:r>
      <w:r>
        <w:t>satisfying the applicability conditions specified in 9.3</w:t>
      </w:r>
      <w:r>
        <w:rPr>
          <w:lang w:val="en-US" w:eastAsia="zh-CN"/>
        </w:rPr>
        <w:t>D</w:t>
      </w:r>
      <w:r>
        <w:t>.1 on the requirement in this clause</w:t>
      </w:r>
      <w:r>
        <w:rPr>
          <w:rFonts w:cs="v4.2.0"/>
        </w:rPr>
        <w:t xml:space="preserv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 xml:space="preserve">configured) or </w:t>
      </w:r>
      <w:r>
        <w:rPr>
          <w:rFonts w:eastAsia="SimSun"/>
          <w:i/>
          <w:iCs/>
          <w:lang w:val="en-US" w:eastAsia="zh-CN"/>
        </w:rPr>
        <w:t>deriveSSB-IndexFromCellInter-r17</w:t>
      </w:r>
      <w:r>
        <w:rPr>
          <w:rFonts w:eastAsia="SimSun"/>
          <w:lang w:val="en-US" w:eastAsia="zh-CN"/>
        </w:rPr>
        <w:t xml:space="preserve"> is configured for the FR1</w:t>
      </w:r>
      <w:r>
        <w:rPr>
          <w:rFonts w:cs="v4.2.0"/>
        </w:rPr>
        <w:t>. Otherwise UE shall be able to identify a new detectable inter frequency cell within T</w:t>
      </w:r>
      <w:r>
        <w:rPr>
          <w:rFonts w:cs="v4.2.0"/>
          <w:vertAlign w:val="subscript"/>
        </w:rPr>
        <w:t>identify_inter_with_index</w:t>
      </w:r>
      <w:r>
        <w:rPr>
          <w:lang w:eastAsia="zh-CN"/>
        </w:rPr>
        <w:t>. The UE shall be able to identify a new detectable inter frequency SS block of an already detected cell within</w:t>
      </w:r>
      <w:r>
        <w:t xml:space="preserve"> T</w:t>
      </w:r>
      <w:r>
        <w:rPr>
          <w:vertAlign w:val="subscript"/>
        </w:rPr>
        <w:t>identify_inter_without_index</w:t>
      </w:r>
      <w:r>
        <w:rPr>
          <w:lang w:eastAsia="zh-CN"/>
        </w:rPr>
        <w:t>.</w:t>
      </w:r>
    </w:p>
    <w:p w14:paraId="6A679595" w14:textId="77777777" w:rsidR="00E711D4" w:rsidRDefault="00E711D4" w:rsidP="00E711D4">
      <w:pPr>
        <w:pStyle w:val="B10"/>
      </w:pPr>
      <w:r>
        <w:t>-</w:t>
      </w:r>
      <w:r>
        <w:tab/>
        <w:t xml:space="preserve">For inter-frequency SSB based measurements without measurement gaps in active BWP, </w:t>
      </w:r>
      <w:r>
        <w:rPr>
          <w:lang w:eastAsia="zh-CN"/>
        </w:rPr>
        <w:t xml:space="preserve">it is assumed that when UE performs inter-frequency measurements without measurement gaps in a TDD bands on FR1, </w:t>
      </w:r>
      <w:r>
        <w:t>SFN and frame boundary across serving cell and inter-frequency neighbor cells is aligned</w:t>
      </w:r>
    </w:p>
    <w:p w14:paraId="22E25676" w14:textId="77777777" w:rsidR="00E711D4" w:rsidRDefault="00E711D4" w:rsidP="00E711D4">
      <w:pPr>
        <w:pStyle w:val="EQ"/>
      </w:pPr>
      <w:r>
        <w:tab/>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601BC4D5" w14:textId="77777777" w:rsidR="00E711D4" w:rsidRDefault="00E711D4" w:rsidP="00E711D4">
      <w:pPr>
        <w:pStyle w:val="EQ"/>
      </w:pPr>
      <w:r>
        <w:tab/>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45B02A9" w14:textId="77777777" w:rsidR="00E711D4" w:rsidRDefault="00E711D4" w:rsidP="00E711D4">
      <w:r>
        <w:t>Where:</w:t>
      </w:r>
    </w:p>
    <w:p w14:paraId="5281DAB8" w14:textId="77777777" w:rsidR="00E711D4" w:rsidRDefault="00E711D4" w:rsidP="00E711D4">
      <w:pPr>
        <w:pStyle w:val="B10"/>
      </w:pPr>
      <w:r>
        <w:rPr>
          <w:lang w:val="en-US"/>
        </w:rPr>
        <w:t>-</w:t>
      </w:r>
      <w:r>
        <w:rPr>
          <w:lang w:val="en-US"/>
        </w:rPr>
        <w:tab/>
      </w:r>
      <w:r>
        <w:t>T</w:t>
      </w:r>
      <w:r>
        <w:rPr>
          <w:vertAlign w:val="subscript"/>
        </w:rPr>
        <w:t>PSS/SSS_sync_inter</w:t>
      </w:r>
      <w:r>
        <w:t>: it is the time period used in PSS/SSS detection given in table 9.3</w:t>
      </w:r>
      <w:r>
        <w:rPr>
          <w:lang w:val="en-US" w:eastAsia="zh-CN"/>
        </w:rPr>
        <w:t>D</w:t>
      </w:r>
      <w:r>
        <w:t>.9.1-1.</w:t>
      </w:r>
    </w:p>
    <w:p w14:paraId="5AB0B011" w14:textId="77777777" w:rsidR="00E711D4" w:rsidRDefault="00E711D4" w:rsidP="00E711D4">
      <w:pPr>
        <w:pStyle w:val="B10"/>
      </w:pPr>
      <w:r>
        <w:t>-</w:t>
      </w:r>
      <w:r>
        <w:tab/>
        <w:t>T</w:t>
      </w:r>
      <w:r>
        <w:rPr>
          <w:vertAlign w:val="subscript"/>
        </w:rPr>
        <w:t>SSB_time_index_inter</w:t>
      </w:r>
      <w:r>
        <w:t>: it is the time period used to acquire the index of the SSB being measured given in table 9.3</w:t>
      </w:r>
      <w:r>
        <w:rPr>
          <w:lang w:val="en-US" w:eastAsia="zh-CN"/>
        </w:rPr>
        <w:t>D</w:t>
      </w:r>
      <w:r>
        <w:t>.9.1-3.</w:t>
      </w:r>
    </w:p>
    <w:p w14:paraId="475F533E" w14:textId="77777777" w:rsidR="00E711D4" w:rsidRDefault="00E711D4" w:rsidP="00E711D4">
      <w:pPr>
        <w:pStyle w:val="B10"/>
        <w:rPr>
          <w:lang w:eastAsia="zh-CN"/>
        </w:rPr>
      </w:pPr>
      <w:r>
        <w:rPr>
          <w:rFonts w:eastAsia="Malgun Gothic"/>
        </w:rPr>
        <w:t>-</w:t>
      </w:r>
      <w:r>
        <w:rPr>
          <w:rFonts w:eastAsia="Malgun Gothic"/>
        </w:rPr>
        <w:tab/>
        <w:t>T</w:t>
      </w:r>
      <w:r>
        <w:rPr>
          <w:rFonts w:eastAsia="Malgun Gothic"/>
          <w:vertAlign w:val="subscript"/>
        </w:rPr>
        <w:t xml:space="preserve"> SSB_measurement_period_inter</w:t>
      </w:r>
      <w:r>
        <w:rPr>
          <w:rFonts w:eastAsia="Malgun Gothic"/>
        </w:rPr>
        <w:t>: equal to a measurement period of SSB based measurement given in table 9.3</w:t>
      </w:r>
      <w:r>
        <w:rPr>
          <w:lang w:val="en-US" w:eastAsia="zh-CN"/>
        </w:rPr>
        <w:t>D</w:t>
      </w:r>
      <w:r>
        <w:rPr>
          <w:rFonts w:eastAsia="Malgun Gothic"/>
        </w:rPr>
        <w:t>.9.2-1</w:t>
      </w:r>
      <w:r>
        <w:rPr>
          <w:rFonts w:hint="eastAsia"/>
          <w:lang w:eastAsia="zh-CN"/>
        </w:rPr>
        <w:t>.</w:t>
      </w:r>
    </w:p>
    <w:p w14:paraId="12FEBC10" w14:textId="77777777" w:rsidR="00E711D4" w:rsidRDefault="00E711D4" w:rsidP="00E711D4">
      <w:pPr>
        <w:pStyle w:val="B10"/>
        <w:rPr>
          <w:lang w:eastAsia="zh-CN"/>
        </w:rPr>
      </w:pPr>
      <w:r>
        <w:t>-</w:t>
      </w:r>
      <w:r>
        <w:tab/>
        <w:t>CSSF</w:t>
      </w:r>
      <w:r>
        <w:rPr>
          <w:vertAlign w:val="subscript"/>
        </w:rPr>
        <w:t>inter</w:t>
      </w:r>
      <w:r>
        <w:t>: it is a carrier specific scaling factor and is determined according to CSSF</w:t>
      </w:r>
      <w:r>
        <w:rPr>
          <w:vertAlign w:val="subscript"/>
        </w:rPr>
        <w:t xml:space="preserve">outside_gap,i </w:t>
      </w:r>
      <w:r>
        <w:t>in clause 9.1</w:t>
      </w:r>
      <w:r>
        <w:rPr>
          <w:lang w:val="en-US" w:eastAsia="zh-CN"/>
        </w:rPr>
        <w:t>D</w:t>
      </w:r>
      <w:r>
        <w:t xml:space="preserve">.5.1 for measurement conducted outside measurement gaps, i.e. when </w:t>
      </w:r>
      <w:r>
        <w:rPr>
          <w:rFonts w:hint="eastAsia"/>
          <w:lang w:eastAsia="zh-CN"/>
        </w:rPr>
        <w:t>interfrequency</w:t>
      </w:r>
      <w:r>
        <w:t xml:space="preserve"> SMTC is fully non overlapping or partially overlapping with measurement gaps or according to CSSF</w:t>
      </w:r>
      <w:r>
        <w:rPr>
          <w:vertAlign w:val="subscript"/>
        </w:rPr>
        <w:t xml:space="preserve">within_gap,i </w:t>
      </w:r>
      <w:r>
        <w:t>in clause 9.1</w:t>
      </w:r>
      <w:r>
        <w:rPr>
          <w:lang w:val="en-US" w:eastAsia="zh-CN"/>
        </w:rPr>
        <w:t>D</w:t>
      </w:r>
      <w:r>
        <w:t xml:space="preserve">.5.2 for measurement conducted within measurement gaps, i.e. when </w:t>
      </w:r>
      <w:r>
        <w:rPr>
          <w:rFonts w:hint="eastAsia"/>
          <w:lang w:eastAsia="zh-CN"/>
        </w:rPr>
        <w:t>interfrequency</w:t>
      </w:r>
      <w:r>
        <w:t xml:space="preserve"> SMTC is fully overlapping with measurement gaps</w:t>
      </w:r>
      <w:r>
        <w:rPr>
          <w:rFonts w:hint="eastAsia"/>
          <w:lang w:eastAsia="zh-CN"/>
        </w:rPr>
        <w:t>.</w:t>
      </w:r>
    </w:p>
    <w:p w14:paraId="4679ADDD" w14:textId="77777777" w:rsidR="00100838" w:rsidRDefault="00100838" w:rsidP="00100838">
      <w:pPr>
        <w:rPr>
          <w:lang w:eastAsia="zh-CN"/>
        </w:rPr>
      </w:pPr>
      <w:r>
        <w:t>For inter-frequency SSB based measurements without measurement gaps in active BWP</w:t>
      </w:r>
      <w:r>
        <w:rPr>
          <w:rFonts w:hint="eastAsia"/>
          <w:lang w:eastAsia="zh-CN"/>
        </w:rPr>
        <w:t>.</w:t>
      </w:r>
    </w:p>
    <w:p w14:paraId="450FD505" w14:textId="77777777" w:rsidR="00100838" w:rsidRDefault="00100838" w:rsidP="00100838">
      <w:pPr>
        <w:pStyle w:val="B10"/>
        <w:rPr>
          <w:lang w:val="sv-SE"/>
        </w:rPr>
      </w:pPr>
      <w:r>
        <w:tab/>
      </w:r>
      <w:r>
        <w:rPr>
          <w:lang w:val="sv-SE"/>
        </w:rPr>
        <w:t>M</w:t>
      </w:r>
      <w:r>
        <w:rPr>
          <w:vertAlign w:val="subscript"/>
          <w:lang w:val="sv-SE"/>
        </w:rPr>
        <w:t>pss/sss_sync_inter</w:t>
      </w:r>
      <w:r>
        <w:rPr>
          <w:lang w:val="sv-SE"/>
        </w:rPr>
        <w:t>: For FR1, M</w:t>
      </w:r>
      <w:r>
        <w:rPr>
          <w:vertAlign w:val="subscript"/>
          <w:lang w:val="sv-SE"/>
        </w:rPr>
        <w:t xml:space="preserve">pss/sss_sync_inter </w:t>
      </w:r>
      <w:r>
        <w:rPr>
          <w:lang w:val="sv-SE"/>
        </w:rPr>
        <w:t>= 5.</w:t>
      </w:r>
    </w:p>
    <w:p w14:paraId="0B6C0393" w14:textId="77777777" w:rsidR="00100838" w:rsidRDefault="00100838" w:rsidP="00100838">
      <w:pPr>
        <w:pStyle w:val="B10"/>
      </w:pPr>
      <w:r>
        <w:rPr>
          <w:lang w:val="sv-SE"/>
        </w:rPr>
        <w:tab/>
      </w:r>
      <w:r>
        <w:t>M</w:t>
      </w:r>
      <w:r>
        <w:rPr>
          <w:vertAlign w:val="subscript"/>
        </w:rPr>
        <w:t>SSB_index_inter</w:t>
      </w:r>
      <w:r>
        <w:t>: For FR1, M</w:t>
      </w:r>
      <w:r>
        <w:rPr>
          <w:vertAlign w:val="subscript"/>
        </w:rPr>
        <w:t>SSB_index_inter</w:t>
      </w:r>
      <w:r>
        <w:t xml:space="preserve"> = 3.</w:t>
      </w:r>
    </w:p>
    <w:p w14:paraId="49D1E150" w14:textId="77777777" w:rsidR="00100838" w:rsidRDefault="00100838" w:rsidP="00100838">
      <w:pPr>
        <w:pStyle w:val="B10"/>
        <w:rPr>
          <w:lang w:eastAsia="zh-CN"/>
        </w:rPr>
      </w:pPr>
      <w:r>
        <w:tab/>
        <w:t>M</w:t>
      </w:r>
      <w:r>
        <w:rPr>
          <w:vertAlign w:val="subscript"/>
        </w:rPr>
        <w:t>meas_period_inter</w:t>
      </w:r>
      <w:r>
        <w:t>: For FR1, M</w:t>
      </w:r>
      <w:r>
        <w:rPr>
          <w:vertAlign w:val="subscript"/>
        </w:rPr>
        <w:t>meas_period_inter</w:t>
      </w:r>
      <w:r>
        <w:t xml:space="preserve"> = 5.</w:t>
      </w:r>
    </w:p>
    <w:p w14:paraId="13BD9BC6" w14:textId="77777777" w:rsidR="00100838" w:rsidRDefault="00100838" w:rsidP="00100838">
      <w:pPr>
        <w:rPr>
          <w:u w:val="single"/>
          <w:lang w:eastAsia="zh-CN"/>
        </w:rPr>
      </w:pPr>
      <w:r>
        <w:t>K</w:t>
      </w:r>
      <w:r>
        <w:rPr>
          <w:vertAlign w:val="subscript"/>
        </w:rPr>
        <w:t>p</w:t>
      </w:r>
      <w:r>
        <w:t xml:space="preserve"> is a scaling factor for </w:t>
      </w:r>
      <w:r>
        <w:rPr>
          <w:lang w:eastAsia="zh-CN"/>
        </w:rPr>
        <w:t>an SSB frequency layer to be measured without measurement gaps.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6C0DA902" w14:textId="77777777" w:rsidR="00100838" w:rsidRDefault="00100838" w:rsidP="00100838">
      <w:pPr>
        <w:pStyle w:val="B10"/>
        <w:rPr>
          <w:lang w:eastAsia="zh-CN"/>
        </w:rPr>
      </w:pPr>
      <w:r>
        <w:rPr>
          <w:lang w:eastAsia="zh-CN"/>
        </w:rPr>
        <w:tab/>
        <w:t>For a window W of duration max(</w:t>
      </w:r>
      <w:r>
        <w:t>SMTC period</w:t>
      </w:r>
      <w:r>
        <w:rPr>
          <w:vertAlign w:val="subscript"/>
          <w:lang w:eastAsia="zh-CN"/>
        </w:rPr>
        <w:t xml:space="preserve">,  </w:t>
      </w:r>
      <w:r>
        <w:rPr>
          <w:lang w:eastAsia="zh-CN"/>
        </w:rPr>
        <w:t xml:space="preserve">MGRP_max), where MGRP max is the maximum MGRP across all configured per-UE MG within the same FR as the SSB frequency layer, and starting at the beginning of any SMTC occasion: </w:t>
      </w:r>
    </w:p>
    <w:p w14:paraId="6319A6C3" w14:textId="77777777" w:rsidR="00100838" w:rsidRDefault="00100838" w:rsidP="00100838">
      <w:pPr>
        <w:pStyle w:val="B20"/>
        <w:rPr>
          <w:lang w:eastAsia="zh-CN"/>
        </w:rPr>
      </w:pPr>
      <w:r>
        <w:rPr>
          <w:lang w:eastAsia="zh-CN"/>
        </w:rPr>
        <w:tab/>
        <w:t>N</w:t>
      </w:r>
      <w:r>
        <w:rPr>
          <w:vertAlign w:val="subscript"/>
          <w:lang w:eastAsia="zh-CN"/>
        </w:rPr>
        <w:t>total</w:t>
      </w:r>
      <w:r>
        <w:rPr>
          <w:lang w:eastAsia="zh-CN"/>
        </w:rPr>
        <w:t xml:space="preserve"> is the total number of SMTC occasions within the window, including those overlapped with MG occasions within the window, and</w:t>
      </w:r>
    </w:p>
    <w:p w14:paraId="6A1F7C8D" w14:textId="77777777" w:rsidR="00100838" w:rsidRDefault="00100838" w:rsidP="00100838">
      <w:pPr>
        <w:pStyle w:val="B20"/>
        <w:rPr>
          <w:lang w:eastAsia="zh-CN"/>
        </w:rPr>
      </w:pPr>
      <w:r>
        <w:rPr>
          <w:lang w:eastAsia="zh-CN"/>
        </w:rPr>
        <w:tab/>
        <w:t>N</w:t>
      </w:r>
      <w:r>
        <w:rPr>
          <w:vertAlign w:val="subscript"/>
          <w:lang w:eastAsia="zh-CN"/>
        </w:rPr>
        <w:t>available</w:t>
      </w:r>
      <w:r>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Default="00100838" w:rsidP="00100838">
      <w:pPr>
        <w:pStyle w:val="B20"/>
        <w:rPr>
          <w:lang w:eastAsia="zh-CN"/>
        </w:rPr>
      </w:pPr>
      <w:r>
        <w:rPr>
          <w:lang w:eastAsia="zh-TW"/>
        </w:rPr>
        <w:tab/>
      </w:r>
      <w:r>
        <w:rPr>
          <w:rFonts w:hint="eastAsia"/>
          <w:lang w:eastAsia="zh-TW"/>
        </w:rPr>
        <w:t>K</w:t>
      </w:r>
      <w:r>
        <w:rPr>
          <w:vertAlign w:val="subscript"/>
          <w:lang w:eastAsia="zh-TW"/>
        </w:rPr>
        <w:t>p</w:t>
      </w:r>
      <w:r>
        <w:rPr>
          <w:lang w:eastAsia="zh-TW"/>
        </w:rPr>
        <w:t xml:space="preserve"> = 1 when </w:t>
      </w:r>
      <w:r>
        <w:rPr>
          <w:lang w:eastAsia="zh-CN"/>
        </w:rPr>
        <w:t>N</w:t>
      </w:r>
      <w:r>
        <w:rPr>
          <w:vertAlign w:val="subscript"/>
          <w:lang w:eastAsia="zh-CN"/>
        </w:rPr>
        <w:t>available</w:t>
      </w:r>
      <w:r>
        <w:rPr>
          <w:lang w:eastAsia="zh-TW"/>
        </w:rPr>
        <w:t xml:space="preserve"> = 0.</w:t>
      </w:r>
    </w:p>
    <w:p w14:paraId="18FBCAD2" w14:textId="77777777" w:rsidR="00100838" w:rsidRDefault="00100838" w:rsidP="00100838">
      <w:pPr>
        <w:rPr>
          <w:lang w:eastAsia="zh-CN"/>
        </w:rPr>
      </w:pPr>
      <w:r>
        <w:t xml:space="preserve">Otherwise, when UE is not configured with </w:t>
      </w:r>
      <w:r>
        <w:rPr>
          <w:lang w:eastAsia="zh-CN"/>
        </w:rPr>
        <w:t>or UE does not support concurrent measurement gaps</w:t>
      </w:r>
      <w:r>
        <w:rPr>
          <w:rFonts w:hint="eastAsia"/>
          <w:lang w:eastAsia="zh-CN"/>
        </w:rPr>
        <w:t>:</w:t>
      </w:r>
    </w:p>
    <w:p w14:paraId="0EA09A6E" w14:textId="77777777" w:rsidR="00100838" w:rsidRDefault="00100838" w:rsidP="00100838">
      <w:pPr>
        <w:pStyle w:val="B10"/>
        <w:rPr>
          <w:lang w:eastAsia="zh-CN"/>
        </w:rPr>
      </w:pPr>
      <w:r>
        <w:tab/>
        <w:t>When inter</w:t>
      </w:r>
      <w:r>
        <w:rPr>
          <w:rFonts w:hint="eastAsia"/>
          <w:lang w:val="en-US" w:eastAsia="zh-CN"/>
        </w:rPr>
        <w:t>-</w:t>
      </w:r>
      <w:r>
        <w:t>frequency SMTC is fully non overlapping with measurement gaps, or inter</w:t>
      </w:r>
      <w:r>
        <w:rPr>
          <w:rFonts w:hint="eastAsia"/>
          <w:lang w:eastAsia="zh-CN"/>
        </w:rPr>
        <w:t xml:space="preserve"> </w:t>
      </w:r>
      <w:r>
        <w:t xml:space="preserve">frequency SMTC is fully overlapping with MGs, </w:t>
      </w:r>
      <w:r>
        <w:rPr>
          <w:rFonts w:hint="eastAsia"/>
          <w:lang w:eastAsia="zh-TW"/>
        </w:rPr>
        <w:t>K</w:t>
      </w:r>
      <w:r>
        <w:rPr>
          <w:vertAlign w:val="subscript"/>
          <w:lang w:eastAsia="zh-TW"/>
        </w:rPr>
        <w:t>p</w:t>
      </w:r>
      <w:r>
        <w:t xml:space="preserve"> =1</w:t>
      </w:r>
      <w:r>
        <w:rPr>
          <w:rFonts w:hint="eastAsia"/>
          <w:lang w:eastAsia="zh-CN"/>
        </w:rPr>
        <w:t>.</w:t>
      </w:r>
    </w:p>
    <w:p w14:paraId="42513405" w14:textId="77777777" w:rsidR="00100838" w:rsidRDefault="00100838" w:rsidP="00100838">
      <w:pPr>
        <w:pStyle w:val="B10"/>
      </w:pPr>
      <w:r>
        <w:tab/>
        <w:t>When inter</w:t>
      </w:r>
      <w:r>
        <w:rPr>
          <w:rFonts w:hint="eastAsia"/>
          <w:lang w:eastAsia="zh-CN"/>
        </w:rPr>
        <w:t xml:space="preserve"> </w:t>
      </w:r>
      <w:r>
        <w:t xml:space="preserve">frequency SMTC is partially overlapping with measurement gaps, </w:t>
      </w:r>
      <w:r>
        <w:rPr>
          <w:rFonts w:hint="eastAsia"/>
          <w:lang w:eastAsia="zh-TW"/>
        </w:rPr>
        <w:t>K</w:t>
      </w:r>
      <w:r>
        <w:rPr>
          <w:vertAlign w:val="subscript"/>
          <w:lang w:eastAsia="zh-TW"/>
        </w:rPr>
        <w:t>p</w:t>
      </w:r>
      <w:r>
        <w:t xml:space="preserve"> =  1/(1- (SMTC period /MGRP)), where SMTC period &lt; MGRP. When inter-frequency SMTC is partially overlapping with NCSG, </w:t>
      </w:r>
      <w:r>
        <w:rPr>
          <w:rFonts w:hint="eastAsia"/>
          <w:lang w:eastAsia="zh-TW"/>
        </w:rPr>
        <w:t>K</w:t>
      </w:r>
      <w:r>
        <w:rPr>
          <w:vertAlign w:val="subscript"/>
          <w:lang w:eastAsia="zh-TW"/>
        </w:rPr>
        <w:t>p</w:t>
      </w:r>
      <w:r>
        <w:t xml:space="preserve"> = </w:t>
      </w:r>
      <w:r>
        <w:rPr>
          <w:lang w:val="en-US"/>
        </w:rPr>
        <w:t>1/(1- (SMTC period /VIRP)), where SMTC period &lt; VIRP.</w:t>
      </w:r>
    </w:p>
    <w:p w14:paraId="40457749" w14:textId="50F1BECA" w:rsidR="00100838" w:rsidRDefault="00100838" w:rsidP="00100838">
      <w:pPr>
        <w:rPr>
          <w:lang w:eastAsia="zh-CN"/>
        </w:rPr>
      </w:pPr>
      <w:r>
        <w:rPr>
          <w:lang w:eastAsia="zh-CN"/>
        </w:rPr>
        <w:t xml:space="preserve">For UE supporting [phase array antenna capability], </w:t>
      </w:r>
    </w:p>
    <w:p w14:paraId="43FE12B2" w14:textId="77777777" w:rsidR="00100838" w:rsidRDefault="00100838" w:rsidP="00100838">
      <w:pPr>
        <w:pStyle w:val="B20"/>
        <w:rPr>
          <w:lang w:val="en-US" w:eastAsia="zh-CN"/>
        </w:rPr>
      </w:pPr>
      <w:r>
        <w:rPr>
          <w:lang w:val="en-US"/>
        </w:rPr>
        <w:t>K</w:t>
      </w:r>
      <w:r>
        <w:rPr>
          <w:vertAlign w:val="subscript"/>
          <w:lang w:val="en-US"/>
        </w:rPr>
        <w:t>layer1_measurement</w:t>
      </w:r>
      <w:r>
        <w:rPr>
          <w:lang w:val="en-US"/>
        </w:rPr>
        <w:t xml:space="preserve">=1, </w:t>
      </w:r>
    </w:p>
    <w:p w14:paraId="05201514" w14:textId="6531381A" w:rsidR="00100838" w:rsidRDefault="00100838" w:rsidP="00100838">
      <w:pPr>
        <w:pStyle w:val="B30"/>
        <w:rPr>
          <w:lang w:val="en-US"/>
        </w:rPr>
      </w:pPr>
      <w:r>
        <w:rPr>
          <w:lang w:val="en-US"/>
        </w:rPr>
        <w:t>-</w:t>
      </w:r>
      <w:r>
        <w:rPr>
          <w:lang w:val="en-US"/>
        </w:rPr>
        <w:tab/>
        <w:t xml:space="preserve">if all of the reference signals configured for RLM, BFD, CBD or L1-RSRP for beam reporting outside measurement gap are not fully overlapped by intra-frequency SMTC occasions, or </w:t>
      </w:r>
    </w:p>
    <w:p w14:paraId="3AD54EA6" w14:textId="2C422CCA" w:rsidR="00100838" w:rsidRDefault="00100838" w:rsidP="00100838">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SS-RSSI-Measurement</w:t>
      </w:r>
      <w:r>
        <w:rPr>
          <w:lang w:val="en-US"/>
        </w:rPr>
        <w:t>;</w:t>
      </w:r>
    </w:p>
    <w:p w14:paraId="2436FA7E" w14:textId="77777777" w:rsidR="00100838" w:rsidRDefault="00100838" w:rsidP="00100838">
      <w:pPr>
        <w:pStyle w:val="B30"/>
        <w:ind w:left="284" w:firstLine="284"/>
        <w:rPr>
          <w:lang w:val="en-US"/>
        </w:rPr>
      </w:pPr>
      <w:r>
        <w:rPr>
          <w:lang w:val="en-US"/>
        </w:rPr>
        <w:t>K</w:t>
      </w:r>
      <w:r>
        <w:rPr>
          <w:vertAlign w:val="subscript"/>
          <w:lang w:val="en-US"/>
        </w:rPr>
        <w:t>layer1_measurement</w:t>
      </w:r>
      <w:r>
        <w:rPr>
          <w:lang w:val="en-US"/>
        </w:rPr>
        <w:t>=1.5, otherwise.</w:t>
      </w:r>
    </w:p>
    <w:p w14:paraId="1340949D" w14:textId="400D6DE1" w:rsidR="00100838" w:rsidRDefault="00100838" w:rsidP="00100838">
      <w:pPr>
        <w:pStyle w:val="B20"/>
      </w:pPr>
      <w:r>
        <w:rPr>
          <w:lang w:eastAsia="zh-CN"/>
        </w:rPr>
        <w:t>If the above-mentioned reference signal configured for L1-RSRP measurement is aperiodic CSI-RS resource, longer cell identification delay would be expected.</w:t>
      </w:r>
    </w:p>
    <w:p w14:paraId="2F9201E2" w14:textId="77777777" w:rsidR="00100838" w:rsidRDefault="00100838" w:rsidP="00100838">
      <w:pPr>
        <w:rPr>
          <w:i/>
          <w:lang w:eastAsia="zh-CN"/>
        </w:rPr>
      </w:pPr>
      <w:r>
        <w:t xml:space="preserve">For calculation of </w:t>
      </w:r>
      <w:r>
        <w:rPr>
          <w:lang w:eastAsia="zh-TW"/>
        </w:rPr>
        <w:t>K</w:t>
      </w:r>
      <w:r>
        <w:rPr>
          <w:vertAlign w:val="subscript"/>
          <w:lang w:eastAsia="zh-TW"/>
        </w:rPr>
        <w:t>p</w:t>
      </w:r>
      <w:r>
        <w:t xml:space="preserve">, if the high layer signalling (TS 38.331 [2]) of </w:t>
      </w:r>
      <w:r>
        <w:rPr>
          <w:i/>
        </w:rPr>
        <w:t>smtc2</w:t>
      </w:r>
      <w:r>
        <w:t xml:space="preserve"> is configured, for cells indicated in the </w:t>
      </w:r>
      <w:r>
        <w:rPr>
          <w:i/>
        </w:rPr>
        <w:t>pci-List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p>
    <w:p w14:paraId="2AB31547" w14:textId="77777777" w:rsidR="00100838" w:rsidRDefault="00100838" w:rsidP="004B6B2C">
      <w:pPr>
        <w:rPr>
          <w:lang w:eastAsia="zh-CN"/>
        </w:rPr>
      </w:pPr>
    </w:p>
    <w:p w14:paraId="3F081EC5" w14:textId="77777777" w:rsidR="004B6B2C" w:rsidRDefault="004B6B2C" w:rsidP="004B6B2C">
      <w:pPr>
        <w:pStyle w:val="TH"/>
      </w:pPr>
      <w:r>
        <w:t>Table 9.3</w:t>
      </w:r>
      <w:r>
        <w:rPr>
          <w:lang w:val="en-US" w:eastAsia="zh-CN"/>
        </w:rPr>
        <w:t>D</w:t>
      </w:r>
      <w:r>
        <w:t>.9.1-1: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4B6B2C" w14:paraId="052F2E42"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3591513F" w14:textId="77777777" w:rsidR="004B6B2C" w:rsidRDefault="004B6B2C" w:rsidP="00532BEF">
            <w:pPr>
              <w:pStyle w:val="TAH"/>
            </w:pPr>
            <w:r>
              <w:t>DRX cycle</w:t>
            </w:r>
          </w:p>
        </w:tc>
        <w:tc>
          <w:tcPr>
            <w:tcW w:w="4275" w:type="dxa"/>
            <w:tcBorders>
              <w:top w:val="single" w:sz="4" w:space="0" w:color="auto"/>
              <w:left w:val="single" w:sz="4" w:space="0" w:color="auto"/>
              <w:bottom w:val="single" w:sz="4" w:space="0" w:color="auto"/>
              <w:right w:val="single" w:sz="4" w:space="0" w:color="auto"/>
            </w:tcBorders>
          </w:tcPr>
          <w:p w14:paraId="22E6A406" w14:textId="77777777" w:rsidR="004B6B2C" w:rsidRDefault="004B6B2C" w:rsidP="00532BEF">
            <w:pPr>
              <w:pStyle w:val="TAH"/>
              <w:rPr>
                <w:lang w:eastAsia="zh-CN"/>
              </w:rPr>
            </w:pPr>
            <w:r>
              <w:t>T</w:t>
            </w:r>
            <w:r>
              <w:rPr>
                <w:vertAlign w:val="subscript"/>
              </w:rPr>
              <w:t>PSS/SSS_sync_int</w:t>
            </w:r>
            <w:r>
              <w:rPr>
                <w:rFonts w:hint="eastAsia"/>
                <w:vertAlign w:val="subscript"/>
                <w:lang w:eastAsia="zh-CN"/>
              </w:rPr>
              <w:t>er</w:t>
            </w:r>
          </w:p>
        </w:tc>
      </w:tr>
      <w:tr w:rsidR="004B6B2C" w14:paraId="679EE194"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7E0E56AA" w14:textId="77777777" w:rsidR="004B6B2C" w:rsidRDefault="004B6B2C" w:rsidP="00532BEF">
            <w:pPr>
              <w:pStyle w:val="TAC"/>
            </w:pPr>
            <w:r>
              <w:t>No DRX</w:t>
            </w:r>
          </w:p>
        </w:tc>
        <w:tc>
          <w:tcPr>
            <w:tcW w:w="4275" w:type="dxa"/>
            <w:tcBorders>
              <w:top w:val="single" w:sz="4" w:space="0" w:color="auto"/>
              <w:left w:val="single" w:sz="4" w:space="0" w:color="auto"/>
              <w:bottom w:val="single" w:sz="4" w:space="0" w:color="auto"/>
              <w:right w:val="single" w:sz="4" w:space="0" w:color="auto"/>
            </w:tcBorders>
          </w:tcPr>
          <w:p w14:paraId="071FBCE9" w14:textId="01BD1814" w:rsidR="004B6B2C" w:rsidRDefault="004B6B2C" w:rsidP="00532BEF">
            <w:pPr>
              <w:pStyle w:val="TAC"/>
              <w:rPr>
                <w:lang w:eastAsia="zh-CN"/>
              </w:rPr>
            </w:pPr>
            <w:r>
              <w:t>max( 600ms, ceil(</w:t>
            </w:r>
            <w:r>
              <w:rPr>
                <w:lang w:val="en-US"/>
              </w:rPr>
              <w:t>M</w:t>
            </w:r>
            <w:r>
              <w:rPr>
                <w:vertAlign w:val="subscript"/>
                <w:lang w:val="en-US"/>
              </w:rPr>
              <w:t>pss/sss_sync_inter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SMTC period )</w:t>
            </w:r>
            <w:r>
              <w:rPr>
                <w:vertAlign w:val="superscript"/>
              </w:rPr>
              <w:t>Note 1</w:t>
            </w:r>
            <w:r>
              <w:t xml:space="preserve"> x CSSF</w:t>
            </w:r>
            <w:r>
              <w:rPr>
                <w:vertAlign w:val="subscript"/>
              </w:rPr>
              <w:t>int</w:t>
            </w:r>
            <w:r>
              <w:rPr>
                <w:rFonts w:hint="eastAsia"/>
                <w:vertAlign w:val="subscript"/>
                <w:lang w:eastAsia="zh-CN"/>
              </w:rPr>
              <w:t>er</w:t>
            </w:r>
          </w:p>
        </w:tc>
      </w:tr>
      <w:tr w:rsidR="004B6B2C" w14:paraId="76C14F16"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5540C7AD" w14:textId="77777777" w:rsidR="004B6B2C" w:rsidRDefault="004B6B2C" w:rsidP="00532BEF">
            <w:pPr>
              <w:pStyle w:val="TAC"/>
            </w:pPr>
            <w:r>
              <w:t>DRX cycle</w:t>
            </w:r>
            <w:r>
              <w:rPr>
                <w:rFonts w:hint="eastAsia"/>
                <w:lang w:val="en-US"/>
              </w:rPr>
              <w:t>≤</w:t>
            </w:r>
            <w:r>
              <w:t xml:space="preserve"> 320ms</w:t>
            </w:r>
          </w:p>
        </w:tc>
        <w:tc>
          <w:tcPr>
            <w:tcW w:w="4275" w:type="dxa"/>
            <w:tcBorders>
              <w:top w:val="single" w:sz="4" w:space="0" w:color="auto"/>
              <w:left w:val="single" w:sz="4" w:space="0" w:color="auto"/>
              <w:bottom w:val="single" w:sz="4" w:space="0" w:color="auto"/>
              <w:right w:val="single" w:sz="4" w:space="0" w:color="auto"/>
            </w:tcBorders>
          </w:tcPr>
          <w:p w14:paraId="31391AAE" w14:textId="2561A239" w:rsidR="004B6B2C" w:rsidRDefault="004B6B2C" w:rsidP="00532BEF">
            <w:pPr>
              <w:pStyle w:val="TAC"/>
              <w:rPr>
                <w:b/>
                <w:lang w:eastAsia="zh-CN"/>
              </w:rPr>
            </w:pPr>
            <w:r>
              <w:t xml:space="preserve">max( 600ms, ceil(1.5x </w:t>
            </w:r>
            <w:r>
              <w:rPr>
                <w:lang w:val="en-US"/>
              </w:rPr>
              <w:t>M</w:t>
            </w:r>
            <w:r>
              <w:rPr>
                <w:vertAlign w:val="subscript"/>
                <w:lang w:val="en-US"/>
              </w:rPr>
              <w:t>pss/sss_sync_inter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6B2C" w14:paraId="6F71639C" w14:textId="77777777" w:rsidTr="00532BEF">
        <w:trPr>
          <w:jc w:val="center"/>
        </w:trPr>
        <w:tc>
          <w:tcPr>
            <w:tcW w:w="4247" w:type="dxa"/>
            <w:tcBorders>
              <w:top w:val="single" w:sz="4" w:space="0" w:color="auto"/>
              <w:left w:val="single" w:sz="4" w:space="0" w:color="auto"/>
              <w:bottom w:val="single" w:sz="4" w:space="0" w:color="auto"/>
              <w:right w:val="single" w:sz="4" w:space="0" w:color="auto"/>
            </w:tcBorders>
          </w:tcPr>
          <w:p w14:paraId="710402F0" w14:textId="77777777" w:rsidR="004B6B2C" w:rsidRDefault="004B6B2C" w:rsidP="00532BEF">
            <w:pPr>
              <w:pStyle w:val="TAC"/>
            </w:pPr>
            <w:r>
              <w:t>DRX cycle&gt;320ms</w:t>
            </w:r>
          </w:p>
        </w:tc>
        <w:tc>
          <w:tcPr>
            <w:tcW w:w="4275" w:type="dxa"/>
            <w:tcBorders>
              <w:top w:val="single" w:sz="4" w:space="0" w:color="auto"/>
              <w:left w:val="single" w:sz="4" w:space="0" w:color="auto"/>
              <w:bottom w:val="single" w:sz="4" w:space="0" w:color="auto"/>
              <w:right w:val="single" w:sz="4" w:space="0" w:color="auto"/>
            </w:tcBorders>
          </w:tcPr>
          <w:p w14:paraId="41F1AC72" w14:textId="2D993A34" w:rsidR="004B6B2C" w:rsidRDefault="004B6B2C" w:rsidP="00532BEF">
            <w:pPr>
              <w:pStyle w:val="TAC"/>
              <w:rPr>
                <w:b/>
                <w:lang w:val="fr-FR" w:eastAsia="zh-CN"/>
              </w:rPr>
            </w:pPr>
            <w:r>
              <w:rPr>
                <w:lang w:val="fr-FR"/>
              </w:rPr>
              <w:t>ceil(</w:t>
            </w:r>
            <w:r>
              <w:rPr>
                <w:lang w:val="en-US"/>
              </w:rPr>
              <w:t>M</w:t>
            </w:r>
            <w:r>
              <w:rPr>
                <w:vertAlign w:val="subscript"/>
                <w:lang w:val="en-US"/>
              </w:rPr>
              <w:t>pss/sss_sync_inter</w:t>
            </w:r>
            <w:r>
              <w:rPr>
                <w:lang w:val="fr-FR"/>
              </w:rPr>
              <w:t xml:space="preserve">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6B2C" w14:paraId="50D89D7C" w14:textId="77777777" w:rsidTr="00532BEF">
        <w:trPr>
          <w:jc w:val="center"/>
        </w:trPr>
        <w:tc>
          <w:tcPr>
            <w:tcW w:w="8522" w:type="dxa"/>
            <w:gridSpan w:val="2"/>
            <w:tcBorders>
              <w:top w:val="single" w:sz="4" w:space="0" w:color="auto"/>
              <w:left w:val="single" w:sz="4" w:space="0" w:color="auto"/>
              <w:bottom w:val="single" w:sz="4" w:space="0" w:color="auto"/>
              <w:right w:val="single" w:sz="4" w:space="0" w:color="auto"/>
            </w:tcBorders>
          </w:tcPr>
          <w:p w14:paraId="6C073B79" w14:textId="77777777" w:rsidR="004B6B2C" w:rsidRDefault="004B6B2C" w:rsidP="00532BEF">
            <w:pPr>
              <w:pStyle w:val="TAN"/>
            </w:pPr>
            <w:r>
              <w:t>NOTE 1:</w:t>
            </w:r>
            <w:r>
              <w:tab/>
              <w:t>If different SMTC periodicities are configured for different cells, the SMTC period in the requirement is the one used by the cell being identified</w:t>
            </w:r>
          </w:p>
          <w:p w14:paraId="6C818F0F" w14:textId="77777777" w:rsidR="004B6B2C" w:rsidRDefault="004B6B2C" w:rsidP="00532BEF">
            <w:pPr>
              <w:pStyle w:val="TAN"/>
              <w:rPr>
                <w:bCs/>
                <w:lang w:eastAsia="zh-CN"/>
              </w:rPr>
            </w:pPr>
            <w:r>
              <w:t>NOTE 2:</w:t>
            </w:r>
            <w:r>
              <w:tab/>
              <w:t>Void</w:t>
            </w:r>
          </w:p>
          <w:p w14:paraId="415A2743" w14:textId="6A5A9A08" w:rsidR="004B6B2C" w:rsidRDefault="004B6B2C" w:rsidP="00532BEF">
            <w:pPr>
              <w:pStyle w:val="TAN"/>
              <w:rPr>
                <w:lang w:eastAsia="zh-CN"/>
              </w:rPr>
            </w:pPr>
            <w:r>
              <w:t>NOTE 3:</w:t>
            </w:r>
            <w:r>
              <w:tab/>
              <w:t>Void</w:t>
            </w:r>
          </w:p>
          <w:p w14:paraId="3AA11613" w14:textId="4EA45AF5" w:rsidR="004B6B2C" w:rsidRDefault="004B6B2C" w:rsidP="00532BEF">
            <w:pPr>
              <w:pStyle w:val="TAN"/>
              <w:rPr>
                <w:lang w:eastAsia="zh-CN"/>
              </w:rPr>
            </w:pPr>
            <w:r>
              <w:t xml:space="preserve">NOTE </w:t>
            </w:r>
            <w:r>
              <w:rPr>
                <w:rFonts w:hint="eastAsia"/>
                <w:lang w:eastAsia="zh-CN"/>
              </w:rPr>
              <w:t>4</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11E7BEF" w14:textId="77777777" w:rsidR="004B6B2C" w:rsidRDefault="004B6B2C" w:rsidP="004B6B2C">
      <w:pPr>
        <w:rPr>
          <w:lang w:eastAsia="zh-CN"/>
        </w:rPr>
      </w:pPr>
    </w:p>
    <w:p w14:paraId="2AF74E07" w14:textId="77777777" w:rsidR="004B6B2C" w:rsidRDefault="004B6B2C" w:rsidP="004B6B2C">
      <w:pPr>
        <w:pStyle w:val="TH"/>
      </w:pPr>
      <w:r>
        <w:t>Table 9.3</w:t>
      </w:r>
      <w:r>
        <w:rPr>
          <w:lang w:val="en-US" w:eastAsia="zh-CN"/>
        </w:rPr>
        <w:t>D</w:t>
      </w:r>
      <w:r>
        <w:t>.9.1-2: void</w:t>
      </w:r>
    </w:p>
    <w:p w14:paraId="756D1325" w14:textId="77777777" w:rsidR="00245DB1" w:rsidRDefault="00245DB1" w:rsidP="00245DB1"/>
    <w:p w14:paraId="6C7934D0" w14:textId="77777777" w:rsidR="004B6B2C" w:rsidRDefault="004B6B2C" w:rsidP="004B6B2C">
      <w:pPr>
        <w:pStyle w:val="TH"/>
      </w:pPr>
      <w:r>
        <w:t>Table 9.3</w:t>
      </w:r>
      <w:r>
        <w:rPr>
          <w:lang w:val="en-US" w:eastAsia="zh-CN"/>
        </w:rPr>
        <w:t>D</w:t>
      </w:r>
      <w:r>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6B2C" w14:paraId="3B6534E8"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00EBFA57" w14:textId="77777777" w:rsidR="004B6B2C" w:rsidRDefault="004B6B2C"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7EF88EF" w14:textId="77777777" w:rsidR="004B6B2C" w:rsidRDefault="004B6B2C" w:rsidP="00532BEF">
            <w:pPr>
              <w:pStyle w:val="TAH"/>
            </w:pPr>
            <w:r>
              <w:t>T</w:t>
            </w:r>
            <w:r>
              <w:rPr>
                <w:vertAlign w:val="subscript"/>
              </w:rPr>
              <w:t>SSB_time_index_inter</w:t>
            </w:r>
          </w:p>
        </w:tc>
      </w:tr>
      <w:tr w:rsidR="004B6B2C" w14:paraId="097048C0"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34AB85DE" w14:textId="77777777" w:rsidR="004B6B2C" w:rsidRDefault="004B6B2C"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33B6A78" w14:textId="1242555A" w:rsidR="004B6B2C" w:rsidRDefault="004B6B2C" w:rsidP="00532BEF">
            <w:pPr>
              <w:pStyle w:val="TAC"/>
              <w:rPr>
                <w:lang w:eastAsia="zh-CN"/>
              </w:rPr>
            </w:pPr>
            <w:r>
              <w:t>max(120ms, ceil(M</w:t>
            </w:r>
            <w:r>
              <w:rPr>
                <w:vertAlign w:val="subscript"/>
              </w:rPr>
              <w:t>SSB_index_inter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w:t>
            </w:r>
            <w:r>
              <w:rPr>
                <w:vertAlign w:val="subscript"/>
              </w:rPr>
              <w:t xml:space="preserve"> </w:t>
            </w:r>
            <w:r>
              <w:t>x SMTC period)</w:t>
            </w:r>
            <w:r>
              <w:rPr>
                <w:vertAlign w:val="superscript"/>
              </w:rPr>
              <w:t>Note 1</w:t>
            </w:r>
            <w:r>
              <w:t xml:space="preserve"> x CSSF</w:t>
            </w:r>
            <w:r>
              <w:rPr>
                <w:vertAlign w:val="subscript"/>
              </w:rPr>
              <w:t>int</w:t>
            </w:r>
            <w:r>
              <w:rPr>
                <w:rFonts w:hint="eastAsia"/>
                <w:vertAlign w:val="subscript"/>
                <w:lang w:eastAsia="zh-CN"/>
              </w:rPr>
              <w:t>er</w:t>
            </w:r>
          </w:p>
        </w:tc>
      </w:tr>
      <w:tr w:rsidR="004B6B2C" w14:paraId="07BD4108"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33A3A858" w14:textId="77777777" w:rsidR="004B6B2C" w:rsidRDefault="004B6B2C"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87E1375" w14:textId="144CAB77" w:rsidR="004B6B2C" w:rsidRDefault="004B6B2C" w:rsidP="00532BEF">
            <w:pPr>
              <w:pStyle w:val="TAC"/>
              <w:rPr>
                <w:b/>
                <w:lang w:eastAsia="zh-CN"/>
              </w:rPr>
            </w:pPr>
            <w:r>
              <w:t>max(120ms, ceil (1.5 x M</w:t>
            </w:r>
            <w:r>
              <w:rPr>
                <w:vertAlign w:val="subscript"/>
              </w:rPr>
              <w:t>SSB_index_inter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6B2C" w14:paraId="039DA3D1"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02747500" w14:textId="77777777" w:rsidR="004B6B2C" w:rsidRDefault="004B6B2C"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48B9311B" w14:textId="5C5AABE7" w:rsidR="004B6B2C" w:rsidRDefault="004B6B2C" w:rsidP="00532BEF">
            <w:pPr>
              <w:pStyle w:val="TAC"/>
              <w:rPr>
                <w:b/>
                <w:lang w:val="fr-FR" w:eastAsia="zh-CN"/>
              </w:rPr>
            </w:pPr>
            <w:r>
              <w:rPr>
                <w:lang w:val="fr-FR"/>
              </w:rPr>
              <w:t>Ceil(</w:t>
            </w:r>
            <w:r>
              <w:t>M</w:t>
            </w:r>
            <w:r>
              <w:rPr>
                <w:vertAlign w:val="subscript"/>
              </w:rPr>
              <w:t>SSB_index_inter</w:t>
            </w:r>
            <w:r>
              <w:rPr>
                <w:lang w:val="fr-FR"/>
              </w:rPr>
              <w:t xml:space="preserve">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6B2C" w14:paraId="0C2AC77F" w14:textId="77777777" w:rsidTr="00532BEF">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77777777" w:rsidR="004B6B2C" w:rsidRDefault="004B6B2C" w:rsidP="00532BEF">
            <w:pPr>
              <w:pStyle w:val="TAN"/>
            </w:pPr>
            <w:r>
              <w:rPr>
                <w:lang w:eastAsia="ko-KR"/>
              </w:rPr>
              <w:t>NOTE</w:t>
            </w:r>
            <w:r>
              <w:t xml:space="preserve"> 1:</w:t>
            </w:r>
            <w:r>
              <w:tab/>
              <w:t>If different SMTC periodicities are configured for different cells, the SMTC period in the requirement is the one used by the cell being identified</w:t>
            </w:r>
          </w:p>
          <w:p w14:paraId="5A60F127" w14:textId="77777777" w:rsidR="004B6B2C" w:rsidRDefault="004B6B2C" w:rsidP="00532BEF">
            <w:pPr>
              <w:pStyle w:val="TAN"/>
              <w:rPr>
                <w:bCs/>
                <w:lang w:eastAsia="zh-CN"/>
              </w:rPr>
            </w:pPr>
            <w:r>
              <w:t>NOTE 2:</w:t>
            </w:r>
            <w:r>
              <w:tab/>
              <w:t>Void</w:t>
            </w:r>
          </w:p>
          <w:p w14:paraId="54105D21" w14:textId="1D819530" w:rsidR="004B6B2C" w:rsidRDefault="004B6B2C" w:rsidP="00532BEF">
            <w:pPr>
              <w:pStyle w:val="TAN"/>
              <w:rPr>
                <w:lang w:eastAsia="zh-CN"/>
              </w:rPr>
            </w:pPr>
            <w:r>
              <w:t>NOTE 3:</w:t>
            </w:r>
            <w:r>
              <w:tab/>
              <w:t>Void</w:t>
            </w:r>
          </w:p>
          <w:p w14:paraId="12D18D6A" w14:textId="22838193" w:rsidR="004B6B2C" w:rsidRDefault="004B6B2C" w:rsidP="00532BEF">
            <w:pPr>
              <w:pStyle w:val="TAN"/>
              <w:rPr>
                <w:lang w:eastAsia="zh-CN"/>
              </w:rPr>
            </w:pPr>
            <w:r>
              <w:t xml:space="preserve">NOTE </w:t>
            </w:r>
            <w:r>
              <w:rPr>
                <w:rFonts w:hint="eastAsia"/>
                <w:lang w:eastAsia="zh-CN"/>
              </w:rPr>
              <w:t>4</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19BCAB29" w14:textId="77777777" w:rsidR="00E711D4" w:rsidRDefault="00E711D4" w:rsidP="00E711D4"/>
    <w:p w14:paraId="75FF0587" w14:textId="77777777" w:rsidR="00E711D4" w:rsidRDefault="00E711D4" w:rsidP="00E711D4">
      <w:pPr>
        <w:pStyle w:val="Heading4"/>
        <w:rPr>
          <w:lang w:eastAsia="zh-CN"/>
        </w:rPr>
      </w:pPr>
      <w:r>
        <w:rPr>
          <w:rFonts w:hint="eastAsia"/>
        </w:rPr>
        <w:t>9.3</w:t>
      </w:r>
      <w:r>
        <w:rPr>
          <w:lang w:val="en-US" w:eastAsia="zh-CN"/>
        </w:rPr>
        <w:t>D</w:t>
      </w:r>
      <w:r>
        <w:rPr>
          <w:rFonts w:hint="eastAsia"/>
        </w:rPr>
        <w:t>.9.</w:t>
      </w:r>
      <w:r>
        <w:rPr>
          <w:rFonts w:hint="eastAsia"/>
          <w:lang w:eastAsia="zh-CN"/>
        </w:rPr>
        <w:t>2</w:t>
      </w:r>
      <w:r>
        <w:rPr>
          <w:lang w:eastAsia="zh-CN"/>
        </w:rPr>
        <w:tab/>
      </w:r>
      <w:r>
        <w:rPr>
          <w:rFonts w:hint="eastAsia"/>
          <w:lang w:eastAsia="zh-CN"/>
        </w:rPr>
        <w:t xml:space="preserve">Measurement period </w:t>
      </w:r>
    </w:p>
    <w:p w14:paraId="538410BD" w14:textId="54B65B6B" w:rsidR="00E711D4" w:rsidRDefault="004B137D" w:rsidP="00E711D4">
      <w:pPr>
        <w:tabs>
          <w:tab w:val="left" w:pos="567"/>
        </w:tabs>
        <w:rPr>
          <w:rFonts w:eastAsia="Malgun Gothic" w:cs="v4.2.0"/>
        </w:rPr>
      </w:pPr>
      <w:r>
        <w:rPr>
          <w:rFonts w:eastAsia="Malgun Gothic" w:cs="v4.2.0" w:hint="eastAsia"/>
          <w:lang w:eastAsia="zh-CN"/>
        </w:rPr>
        <w:t>T</w:t>
      </w:r>
      <w:r>
        <w:rPr>
          <w:rFonts w:eastAsia="Malgun Gothic" w:cs="v4.2.0"/>
        </w:rPr>
        <w:t xml:space="preserve">he UE physical layer shall be capable of reporting SS-RSRP, SS-RSRQ and SS-SINR measurements to higher layers with measurement accuracy as specified in clauses </w:t>
      </w:r>
      <w:r>
        <w:rPr>
          <w:rFonts w:eastAsia="Malgun Gothic"/>
          <w:iCs/>
        </w:rPr>
        <w:t>10.1.4, 10.1.9, and 10.1.14</w:t>
      </w:r>
      <w:r>
        <w:rPr>
          <w:rFonts w:eastAsia="Malgun Gothic" w:cs="v4.2.0"/>
        </w:rPr>
        <w:t xml:space="preserve">, respectively, </w:t>
      </w:r>
      <w:r>
        <w:rPr>
          <w:rFonts w:eastAsia="Malgun Gothic"/>
        </w:rPr>
        <w:t>as shown in table 9.3</w:t>
      </w:r>
      <w:r>
        <w:rPr>
          <w:lang w:val="en-US" w:eastAsia="zh-CN"/>
        </w:rPr>
        <w:t>D</w:t>
      </w:r>
      <w:r>
        <w:rPr>
          <w:rFonts w:eastAsia="Malgun Gothic"/>
        </w:rPr>
        <w:t>.9.2-1,if UE supports inter-frequency measurement without measurement gaps</w:t>
      </w:r>
      <w:r>
        <w:rPr>
          <w:rFonts w:eastAsia="Malgun Gothic" w:cs="v4.2.0"/>
        </w:rPr>
        <w:t>.</w:t>
      </w:r>
    </w:p>
    <w:p w14:paraId="0C8316E1" w14:textId="77777777" w:rsidR="00E711D4" w:rsidRDefault="00E711D4" w:rsidP="00E711D4">
      <w:pPr>
        <w:pStyle w:val="TH"/>
        <w:rPr>
          <w:rFonts w:eastAsia="Malgun Gothic"/>
        </w:rPr>
      </w:pPr>
      <w:r>
        <w:rPr>
          <w:rFonts w:eastAsia="Malgun Gothic"/>
        </w:rPr>
        <w:t>Table 9.3</w:t>
      </w:r>
      <w:r>
        <w:rPr>
          <w:lang w:val="en-US" w:eastAsia="zh-CN"/>
        </w:rPr>
        <w:t>D</w:t>
      </w:r>
      <w:r>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711D4" w14:paraId="106E717A"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1C115EA7" w14:textId="77777777" w:rsidR="00E711D4" w:rsidRDefault="00E711D4" w:rsidP="00AD76D8">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6168E6E3" w14:textId="77777777" w:rsidR="00E711D4" w:rsidRDefault="00E711D4" w:rsidP="00AD76D8">
            <w:pPr>
              <w:pStyle w:val="TAH"/>
            </w:pPr>
            <w:r>
              <w:t>T</w:t>
            </w:r>
            <w:r>
              <w:rPr>
                <w:vertAlign w:val="subscript"/>
              </w:rPr>
              <w:t xml:space="preserve"> SSB_measurement_period_inter</w:t>
            </w:r>
            <w:r>
              <w:t xml:space="preserve">  </w:t>
            </w:r>
          </w:p>
        </w:tc>
      </w:tr>
      <w:tr w:rsidR="004B137D" w14:paraId="3CCDE744"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78041515" w14:textId="77777777" w:rsidR="004B137D" w:rsidRDefault="004B137D" w:rsidP="004B137D">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4FA9B692" w14:textId="72DDF946" w:rsidR="004B137D" w:rsidRDefault="004B137D" w:rsidP="004B137D">
            <w:pPr>
              <w:pStyle w:val="TAC"/>
              <w:rPr>
                <w:lang w:eastAsia="zh-CN"/>
              </w:rPr>
            </w:pPr>
            <w:r>
              <w:t>max(200ms, ceil(</w:t>
            </w:r>
            <w:r>
              <w:rPr>
                <w:rFonts w:eastAsia="Malgun Gothic"/>
              </w:rPr>
              <w:t>M</w:t>
            </w:r>
            <w:r>
              <w:rPr>
                <w:rFonts w:eastAsia="Malgun Gothic"/>
                <w:vertAlign w:val="subscript"/>
              </w:rPr>
              <w:t>meas_period_</w:t>
            </w:r>
            <w:r>
              <w:rPr>
                <w:rFonts w:eastAsia="Malgun Gothic" w:hint="eastAsia"/>
                <w:vertAlign w:val="subscript"/>
                <w:lang w:eastAsia="zh-CN"/>
              </w:rPr>
              <w:t>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SMTC period)</w:t>
            </w:r>
            <w:r>
              <w:rPr>
                <w:vertAlign w:val="superscript"/>
              </w:rPr>
              <w:t>Note 1</w:t>
            </w:r>
            <w:r>
              <w:t xml:space="preserve"> x CSSF</w:t>
            </w:r>
            <w:r>
              <w:rPr>
                <w:vertAlign w:val="subscript"/>
              </w:rPr>
              <w:t>int</w:t>
            </w:r>
            <w:r>
              <w:rPr>
                <w:rFonts w:hint="eastAsia"/>
                <w:vertAlign w:val="subscript"/>
                <w:lang w:eastAsia="zh-CN"/>
              </w:rPr>
              <w:t>er</w:t>
            </w:r>
          </w:p>
        </w:tc>
      </w:tr>
      <w:tr w:rsidR="004B137D" w14:paraId="1E5166EE"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422DE894" w14:textId="77777777" w:rsidR="004B137D" w:rsidRDefault="004B137D" w:rsidP="004B137D">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6405D8A" w14:textId="48B0F7BA" w:rsidR="004B137D" w:rsidRDefault="004B137D" w:rsidP="004B137D">
            <w:pPr>
              <w:pStyle w:val="TAC"/>
              <w:rPr>
                <w:b/>
                <w:lang w:eastAsia="zh-CN"/>
              </w:rPr>
            </w:pPr>
            <w:r>
              <w:t>ma</w:t>
            </w:r>
            <w:r>
              <w:rPr>
                <w:rFonts w:hint="eastAsia"/>
                <w:lang w:eastAsia="zh-CN"/>
              </w:rPr>
              <w:t>x</w:t>
            </w:r>
            <w:r>
              <w:t xml:space="preserve">(200ms, ceil(1.5x </w:t>
            </w:r>
            <w:r>
              <w:rPr>
                <w:rFonts w:eastAsia="Malgun Gothic"/>
              </w:rPr>
              <w:t>M</w:t>
            </w:r>
            <w:r>
              <w:rPr>
                <w:rFonts w:eastAsia="Malgun Gothic"/>
                <w:vertAlign w:val="subscript"/>
              </w:rPr>
              <w:t>meas_period_</w:t>
            </w:r>
            <w:r>
              <w:rPr>
                <w:rFonts w:eastAsia="Malgun Gothic" w:hint="eastAsia"/>
                <w:vertAlign w:val="subscript"/>
                <w:lang w:eastAsia="zh-CN"/>
              </w:rPr>
              <w:t>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137D" w14:paraId="249923E0" w14:textId="77777777" w:rsidTr="00AD76D8">
        <w:trPr>
          <w:jc w:val="center"/>
        </w:trPr>
        <w:tc>
          <w:tcPr>
            <w:tcW w:w="4620" w:type="dxa"/>
            <w:tcBorders>
              <w:top w:val="single" w:sz="4" w:space="0" w:color="auto"/>
              <w:left w:val="single" w:sz="4" w:space="0" w:color="auto"/>
              <w:bottom w:val="single" w:sz="4" w:space="0" w:color="auto"/>
              <w:right w:val="single" w:sz="4" w:space="0" w:color="auto"/>
            </w:tcBorders>
          </w:tcPr>
          <w:p w14:paraId="33E66C3D" w14:textId="77777777" w:rsidR="004B137D" w:rsidRDefault="004B137D" w:rsidP="004B137D">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29D32758" w14:textId="481C79CE" w:rsidR="004B137D" w:rsidRDefault="004B137D" w:rsidP="004B137D">
            <w:pPr>
              <w:pStyle w:val="TAC"/>
              <w:rPr>
                <w:b/>
                <w:lang w:val="fr-FR" w:eastAsia="zh-CN"/>
              </w:rPr>
            </w:pPr>
            <w:r>
              <w:rPr>
                <w:lang w:val="fr-FR"/>
              </w:rPr>
              <w:t xml:space="preserve">ceil( </w:t>
            </w:r>
            <w:r>
              <w:rPr>
                <w:rFonts w:eastAsia="Malgun Gothic"/>
              </w:rPr>
              <w:t>M</w:t>
            </w:r>
            <w:r>
              <w:rPr>
                <w:rFonts w:eastAsia="Malgun Gothic"/>
                <w:vertAlign w:val="subscript"/>
              </w:rPr>
              <w:t>meas_period_</w:t>
            </w:r>
            <w:r>
              <w:rPr>
                <w:rFonts w:eastAsia="Malgun Gothic" w:hint="eastAsia"/>
                <w:vertAlign w:val="subscript"/>
                <w:lang w:eastAsia="zh-CN"/>
              </w:rPr>
              <w:t>inter</w:t>
            </w:r>
            <w:r>
              <w:rPr>
                <w:lang w:val="fr-FR"/>
              </w:rPr>
              <w:t xml:space="preserve"> x K</w:t>
            </w:r>
            <w:r>
              <w:rPr>
                <w:vertAlign w:val="subscript"/>
                <w:lang w:val="fr-FR"/>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137D" w14:paraId="0FAB2DD2" w14:textId="77777777" w:rsidTr="00AD76D8">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7777777" w:rsidR="004B137D" w:rsidRDefault="004B137D" w:rsidP="004B137D">
            <w:pPr>
              <w:pStyle w:val="TAN"/>
              <w:rPr>
                <w:lang w:eastAsia="zh-CN"/>
              </w:rPr>
            </w:pPr>
            <w:r>
              <w:t>NOTE 1:</w:t>
            </w:r>
            <w:r>
              <w:tab/>
              <w:t>If different SMTC periodicities are configured for different cells, the SMTC period in the requirement is the one used by the cell being identified</w:t>
            </w:r>
          </w:p>
          <w:p w14:paraId="45635B1C" w14:textId="1992C1A0" w:rsidR="004B137D" w:rsidRDefault="004B137D" w:rsidP="004B137D">
            <w:pPr>
              <w:pStyle w:val="TAN"/>
              <w:rPr>
                <w:lang w:eastAsia="zh-CN"/>
              </w:rPr>
            </w:pPr>
            <w:r>
              <w:t xml:space="preserve">NOTE </w:t>
            </w:r>
            <w:r>
              <w:rPr>
                <w:rFonts w:hint="eastAsia"/>
                <w:lang w:eastAsia="zh-CN"/>
              </w:rPr>
              <w:t>2</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3509934D" w14:textId="77777777" w:rsidR="00E711D4" w:rsidRDefault="00E711D4" w:rsidP="00E711D4">
      <w:pPr>
        <w:rPr>
          <w:lang w:eastAsia="zh-CN"/>
        </w:rPr>
      </w:pPr>
    </w:p>
    <w:p w14:paraId="4B64CBC9" w14:textId="77777777" w:rsidR="00E711D4" w:rsidRDefault="00E711D4" w:rsidP="00E711D4">
      <w:pPr>
        <w:pStyle w:val="Heading4"/>
      </w:pPr>
      <w:r>
        <w:t>9.3</w:t>
      </w:r>
      <w:r>
        <w:rPr>
          <w:lang w:val="en-US" w:eastAsia="zh-CN"/>
        </w:rPr>
        <w:t>D</w:t>
      </w:r>
      <w:r>
        <w:t>.9.3</w:t>
      </w:r>
      <w:r>
        <w:rPr>
          <w:lang w:eastAsia="zh-CN"/>
        </w:rPr>
        <w:tab/>
      </w:r>
      <w:r>
        <w:t>Scheduling availability of UE during int</w:t>
      </w:r>
      <w:r>
        <w:rPr>
          <w:rFonts w:hint="eastAsia"/>
          <w:lang w:eastAsia="zh-CN"/>
        </w:rPr>
        <w:t>er</w:t>
      </w:r>
      <w:r>
        <w:t>-frequency measurements</w:t>
      </w:r>
    </w:p>
    <w:p w14:paraId="74EABD8D" w14:textId="77777777" w:rsidR="00E711D4" w:rsidRDefault="00E711D4" w:rsidP="00E711D4">
      <w:pPr>
        <w:rPr>
          <w:lang w:val="en-US" w:eastAsia="zh-CN"/>
        </w:rPr>
      </w:pP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UE</w:t>
      </w:r>
      <w:r>
        <w:rPr>
          <w:rFonts w:cs="v4.2.0"/>
        </w:rPr>
        <w:t xml:space="preserve"> </w:t>
      </w:r>
      <w:r>
        <w:rPr>
          <w:lang w:eastAsia="zh-CN"/>
        </w:rPr>
        <w:t>is required to be capable of measuring without measurement gaps when the SSB is completely contained in the active bandwidth part of the UE. When</w:t>
      </w:r>
      <w:r>
        <w:t xml:space="preserve"> any of the </w:t>
      </w:r>
      <w:r>
        <w:rPr>
          <w:lang w:eastAsia="zh-CN"/>
        </w:rPr>
        <w:t>conditions in the following clauses is met</w:t>
      </w:r>
      <w:r>
        <w:t xml:space="preserve">, there are restrictions on the scheduling availability; otherwise, there is no scheduling restriction. </w:t>
      </w:r>
      <w:r>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6C76BAC3" w14:textId="77777777" w:rsidR="00E711D4" w:rsidRDefault="00E711D4" w:rsidP="00E711D4">
      <w:r>
        <w:t xml:space="preserve">The scheduling availability requirements </w:t>
      </w:r>
      <w:r>
        <w:rPr>
          <w:rFonts w:hint="eastAsia"/>
          <w:lang w:eastAsia="zh-CN"/>
        </w:rPr>
        <w:t xml:space="preserve">when UE performs inter-frequency measurements without measurement gaps in a TDD bands on FR1 </w:t>
      </w:r>
      <w:r>
        <w:t>in clause 9.3</w:t>
      </w:r>
      <w:r>
        <w:rPr>
          <w:lang w:val="en-US" w:eastAsia="zh-CN"/>
        </w:rPr>
        <w:t>D</w:t>
      </w:r>
      <w:r>
        <w:t>.9.3.1</w:t>
      </w:r>
      <w:r>
        <w:rPr>
          <w:rFonts w:hint="eastAsia"/>
          <w:lang w:eastAsia="zh-CN"/>
        </w:rPr>
        <w:t>~</w:t>
      </w:r>
      <w:r>
        <w:rPr>
          <w:lang w:eastAsia="zh-CN"/>
        </w:rPr>
        <w:t>9.3</w:t>
      </w:r>
      <w:r>
        <w:rPr>
          <w:lang w:val="en-US" w:eastAsia="zh-CN"/>
        </w:rPr>
        <w:t>D</w:t>
      </w:r>
      <w:r>
        <w:rPr>
          <w:lang w:eastAsia="zh-CN"/>
        </w:rPr>
        <w:t>.9.3.</w:t>
      </w:r>
      <w:r>
        <w:rPr>
          <w:rFonts w:hint="eastAsia"/>
          <w:lang w:eastAsia="zh-CN"/>
        </w:rPr>
        <w:t>2</w:t>
      </w:r>
      <w:r>
        <w:t xml:space="preserve"> are valid under the following conditions:</w:t>
      </w:r>
    </w:p>
    <w:p w14:paraId="21E7C473" w14:textId="77777777" w:rsidR="00E711D4" w:rsidRDefault="00E711D4" w:rsidP="00E711D4">
      <w:pPr>
        <w:pStyle w:val="B10"/>
      </w:pPr>
      <w:r>
        <w:t>-</w:t>
      </w:r>
      <w:r>
        <w:tab/>
        <w:t>SFN and frame boundary across serving cell and inter-frequency neighbor cells is aligned</w:t>
      </w:r>
    </w:p>
    <w:p w14:paraId="5368421F" w14:textId="77777777" w:rsidR="00E711D4" w:rsidRDefault="00E711D4" w:rsidP="00E711D4">
      <w:pPr>
        <w:rPr>
          <w:lang w:eastAsia="zh-CN"/>
        </w:rPr>
      </w:pPr>
    </w:p>
    <w:p w14:paraId="61BD9100" w14:textId="77777777" w:rsidR="00E711D4" w:rsidRDefault="00E711D4" w:rsidP="00E711D4">
      <w:pPr>
        <w:pStyle w:val="Heading5"/>
      </w:pPr>
      <w:r>
        <w:t>9.3</w:t>
      </w:r>
      <w:r>
        <w:rPr>
          <w:lang w:val="en-US" w:eastAsia="zh-CN"/>
        </w:rPr>
        <w:t>D</w:t>
      </w:r>
      <w:r>
        <w:t>.9.3.1</w:t>
      </w:r>
      <w:r>
        <w:tab/>
        <w:t>Scheduling availability of UE performing measurements in TDD bands on FR1</w:t>
      </w:r>
    </w:p>
    <w:p w14:paraId="4070A2DD" w14:textId="2E1AC37C" w:rsidR="00E711D4" w:rsidRDefault="004B137D" w:rsidP="00E711D4">
      <w:r>
        <w:t>When 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SS-RSRP or SS-SINR measurement</w:t>
      </w:r>
    </w:p>
    <w:p w14:paraId="3C24C769" w14:textId="77777777" w:rsidR="00E711D4" w:rsidRDefault="00E711D4" w:rsidP="00E711D4">
      <w:pPr>
        <w:pStyle w:val="B10"/>
        <w:rPr>
          <w:lang w:val="en-US" w:eastAsia="zh-CN"/>
        </w:rPr>
      </w:pPr>
      <w:r>
        <w:rPr>
          <w:lang w:val="en-US"/>
        </w:rPr>
        <w:t>-</w:t>
      </w:r>
      <w:r>
        <w:rPr>
          <w:lang w:val="en-US"/>
        </w:rPr>
        <w:tab/>
        <w:t xml:space="preserve">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p>
    <w:p w14:paraId="6A02D9CA" w14:textId="77777777" w:rsidR="00E711D4" w:rsidRDefault="00E711D4" w:rsidP="00E711D4">
      <w:r>
        <w:t xml:space="preserve">When ATG UE with phase array antenna performs inter-frequency measurements without measurement gaps in a TDD band, the following restrictions apply due to SS-RSRP or SS-SINR measurement </w:t>
      </w:r>
    </w:p>
    <w:p w14:paraId="0A6A01A3" w14:textId="77777777" w:rsidR="00E711D4" w:rsidRDefault="00E711D4" w:rsidP="00E711D4">
      <w:pPr>
        <w:pStyle w:val="B10"/>
        <w:rPr>
          <w:lang w:val="en-US"/>
        </w:rPr>
      </w:pPr>
      <w:r>
        <w:rPr>
          <w:lang w:val="en-US"/>
        </w:rPr>
        <w:t>-</w:t>
      </w:r>
      <w:r>
        <w:rPr>
          <w:lang w:val="en-US"/>
        </w:rPr>
        <w:tab/>
        <w:t>UE is not expected to receive PUCCH/PUSCH/SRS on SSB symbols to be measured, and on 1 data symbol before each consecutive SSB symbols to be measured and 1 data symbol after each consecutive SSB symbols to be measured within SMTC window duration.</w:t>
      </w:r>
    </w:p>
    <w:p w14:paraId="1FCD893B" w14:textId="53CA33E7" w:rsidR="00E711D4" w:rsidRDefault="004B137D" w:rsidP="00E711D4">
      <w:r>
        <w:t>When 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w:t>
      </w:r>
      <w:r>
        <w:rPr>
          <w:lang w:val="en-US"/>
        </w:rPr>
        <w:t>SS-RSRQ</w:t>
      </w:r>
      <w:r>
        <w:t xml:space="preserve"> measurement</w:t>
      </w:r>
    </w:p>
    <w:p w14:paraId="2B166D0F" w14:textId="77777777" w:rsidR="00E711D4" w:rsidRDefault="00E711D4" w:rsidP="00E711D4">
      <w:pPr>
        <w:pStyle w:val="B10"/>
        <w:rPr>
          <w:lang w:val="en-US" w:eastAsia="zh-CN"/>
        </w:rPr>
      </w:pPr>
      <w:r>
        <w:rPr>
          <w:lang w:val="en-US"/>
        </w:rPr>
        <w:t>-</w:t>
      </w:r>
      <w:r>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6629D03" w14:textId="77777777" w:rsidR="00E711D4" w:rsidRDefault="00E711D4" w:rsidP="00E711D4">
      <w:r>
        <w:t xml:space="preserve">When ATG UE with phase array antenna performs inter-frequency measurements without measurement gaps in a TDD band, the following restrictions apply due to SS-RSRQ measurement </w:t>
      </w:r>
    </w:p>
    <w:p w14:paraId="602E3748" w14:textId="77777777" w:rsidR="00E711D4" w:rsidRDefault="00E711D4" w:rsidP="00E711D4">
      <w:pPr>
        <w:pStyle w:val="B10"/>
        <w:rPr>
          <w:lang w:val="en-US"/>
        </w:rPr>
      </w:pPr>
      <w:r>
        <w:rPr>
          <w:lang w:val="en-US"/>
        </w:rPr>
        <w:t>-</w:t>
      </w:r>
      <w:r>
        <w:rPr>
          <w:lang w:val="en-US"/>
        </w:rPr>
        <w:tab/>
        <w:t>UE is not expected to receive PUCCH/PUSCH/SRS on SSB symbols to be measured, RSSI measurement symbols, and on 1 data symbol before each consecutive SSB to be measured/RSSI symbols and 1 data symbol after each consecutive SSB to be measured/RSSI symbols within SMTC window duration.</w:t>
      </w:r>
    </w:p>
    <w:p w14:paraId="23B98D76" w14:textId="77777777" w:rsidR="00E711D4" w:rsidRDefault="00E711D4" w:rsidP="00E711D4">
      <w:pPr>
        <w:pStyle w:val="Heading5"/>
      </w:pPr>
      <w:r>
        <w:t>9.3</w:t>
      </w:r>
      <w:r>
        <w:rPr>
          <w:lang w:val="en-US" w:eastAsia="zh-CN"/>
        </w:rPr>
        <w:t>D.</w:t>
      </w:r>
      <w:r>
        <w:t>9.3.2</w:t>
      </w:r>
      <w:r>
        <w:tab/>
        <w:t>Scheduling availability of UE performing measurements with a different subcarrier spacing than PDSCH/PDCCH on FR1</w:t>
      </w:r>
    </w:p>
    <w:p w14:paraId="2074B652" w14:textId="77777777" w:rsidR="00E711D4" w:rsidRDefault="00E711D4" w:rsidP="00E711D4">
      <w:pPr>
        <w:rPr>
          <w:lang w:eastAsia="zh-CN"/>
        </w:rPr>
      </w:pPr>
      <w:r>
        <w:t xml:space="preserve">For UE which do not support </w:t>
      </w:r>
      <w:r>
        <w:rPr>
          <w:i/>
        </w:rPr>
        <w:t xml:space="preserve">simultaneousRxDataSSB-DiffNumerology-Inter-r16 </w:t>
      </w:r>
      <w:r>
        <w:t>[14] the following restrictions apply due to SS-RSRP/RSRQ/SINR measurement</w:t>
      </w:r>
    </w:p>
    <w:p w14:paraId="38832216" w14:textId="77777777" w:rsidR="00E711D4" w:rsidRDefault="00E711D4" w:rsidP="00E711D4">
      <w:pPr>
        <w:pStyle w:val="B10"/>
        <w:rPr>
          <w:lang w:val="en-US" w:eastAsia="zh-CN"/>
        </w:rPr>
      </w:pPr>
      <w:r>
        <w:rPr>
          <w:lang w:val="en-US" w:eastAsia="zh-CN"/>
        </w:rPr>
        <w:t>-</w:t>
      </w:r>
      <w:r>
        <w:rPr>
          <w:lang w:val="en-US" w:eastAsia="zh-CN"/>
        </w:rPr>
        <w:tab/>
      </w:r>
      <w:r>
        <w:rPr>
          <w:lang w:eastAsia="zh-CN"/>
        </w:rPr>
        <w:t>If</w:t>
      </w:r>
      <w:r>
        <w:t xml:space="preserve"> </w:t>
      </w:r>
      <w:r>
        <w:rPr>
          <w:lang w:eastAsia="zh-CN"/>
        </w:rPr>
        <w:t>UE</w:t>
      </w:r>
      <w:r>
        <w:t xml:space="preserve"> performs int</w:t>
      </w:r>
      <w:r>
        <w:rPr>
          <w:rFonts w:hint="eastAsia"/>
          <w:lang w:eastAsia="zh-CN"/>
        </w:rPr>
        <w:t>er</w:t>
      </w:r>
      <w:r>
        <w:t>-frequency measurements</w:t>
      </w:r>
      <w:r>
        <w:rPr>
          <w:rFonts w:hint="eastAsia"/>
          <w:lang w:eastAsia="zh-CN"/>
        </w:rPr>
        <w:t xml:space="preserve"> without measurement gaps</w:t>
      </w:r>
      <w:r>
        <w:t xml:space="preserve"> in a TDD band</w:t>
      </w:r>
      <w:r>
        <w:rPr>
          <w:rFonts w:hint="eastAsia"/>
          <w:lang w:eastAsia="zh-CN"/>
        </w:rPr>
        <w:t xml:space="preserve">, </w:t>
      </w:r>
      <w:r>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9BF659C" w14:textId="77777777" w:rsidR="00E711D4" w:rsidRDefault="00E711D4" w:rsidP="00E711D4">
      <w:pPr>
        <w:pStyle w:val="B10"/>
        <w:rPr>
          <w:lang w:val="en-US" w:eastAsia="zh-CN"/>
        </w:rPr>
      </w:pPr>
      <w:r>
        <w:rPr>
          <w:lang w:val="en-US" w:eastAsia="zh-CN"/>
        </w:rPr>
        <w:t>-</w:t>
      </w:r>
      <w:r>
        <w:rPr>
          <w:lang w:val="en-US" w:eastAsia="zh-CN"/>
        </w:rPr>
        <w:tab/>
        <w:t xml:space="preserve">If </w:t>
      </w:r>
      <w:r>
        <w:t>UE performs int</w:t>
      </w:r>
      <w:r>
        <w:rPr>
          <w:rFonts w:hint="eastAsia"/>
          <w:lang w:eastAsia="zh-CN"/>
        </w:rPr>
        <w:t>er</w:t>
      </w:r>
      <w:r>
        <w:t>-frequency measurements</w:t>
      </w:r>
      <w:r>
        <w:rPr>
          <w:rFonts w:hint="eastAsia"/>
          <w:lang w:eastAsia="zh-CN"/>
        </w:rPr>
        <w:t xml:space="preserve"> without measurement gaps</w:t>
      </w:r>
      <w:r>
        <w:t xml:space="preserve"> in a </w:t>
      </w:r>
      <w:r>
        <w:rPr>
          <w:rFonts w:hint="eastAsia"/>
          <w:lang w:eastAsia="zh-CN"/>
        </w:rPr>
        <w:t>FDD</w:t>
      </w:r>
      <w:r>
        <w:t xml:space="preserve"> band</w:t>
      </w:r>
      <w:r>
        <w:rPr>
          <w:rFonts w:hint="eastAsia"/>
          <w:lang w:eastAsia="zh-CN"/>
        </w:rPr>
        <w:t>,</w:t>
      </w:r>
      <w:r>
        <w:rPr>
          <w:lang w:val="en-US" w:eastAsia="zh-CN"/>
        </w:rPr>
        <w:t xml:space="preserve"> </w:t>
      </w:r>
      <w:r>
        <w:rPr>
          <w:lang w:val="en-US"/>
        </w:rPr>
        <w:t xml:space="preserve">UE is not expected to </w:t>
      </w:r>
      <w:r>
        <w:rPr>
          <w:lang w:val="en-US" w:eastAsia="zh-CN"/>
        </w:rPr>
        <w:t xml:space="preserve">transmit PUCCH/PUSCH/SRS or </w:t>
      </w:r>
      <w:r>
        <w:rPr>
          <w:lang w:val="en-US"/>
        </w:rPr>
        <w:t>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r>
        <w:rPr>
          <w:i/>
          <w:iCs/>
          <w:lang w:val="en-US"/>
        </w:rPr>
        <w:t>i</w:t>
      </w:r>
      <w:r>
        <w:rPr>
          <w:lang w:val="en-US"/>
        </w:rPr>
        <w:t xml:space="preserve"> include</w:t>
      </w:r>
    </w:p>
    <w:p w14:paraId="5EA9CD50" w14:textId="77777777" w:rsidR="00E711D4" w:rsidRDefault="00E711D4" w:rsidP="00E711D4">
      <w:pPr>
        <w:pStyle w:val="B20"/>
        <w:rPr>
          <w:lang w:val="en-US" w:eastAsia="zh-CN"/>
        </w:rPr>
      </w:pPr>
      <w:r>
        <w:rPr>
          <w:lang w:val="en-US" w:eastAsia="zh-CN"/>
        </w:rPr>
        <w:t>-</w:t>
      </w:r>
      <w:r>
        <w:rPr>
          <w:lang w:val="en-US" w:eastAsia="zh-CN"/>
        </w:rPr>
        <w:tab/>
        <w:t xml:space="preserve">serving cell symbols fully or partially overlap with SSB symbols to be measured on MO i, and </w:t>
      </w:r>
      <w:r>
        <w:rPr>
          <w:rFonts w:ascii="Cambria Math" w:hAnsi="Cambria Math" w:cs="Cambria Math"/>
          <w:lang w:val="en-US" w:eastAsia="zh-CN"/>
        </w:rPr>
        <w:t>△</w:t>
      </w:r>
      <w:r>
        <w:rPr>
          <w:lang w:val="en-US" w:eastAsia="zh-CN"/>
        </w:rPr>
        <w:t xml:space="preserve">t serving cell symbol before each consecutive SSB symbols to be measured and </w:t>
      </w:r>
      <w:r>
        <w:rPr>
          <w:rFonts w:ascii="Cambria Math" w:hAnsi="Cambria Math" w:cs="Cambria Math"/>
          <w:lang w:val="en-US" w:eastAsia="zh-CN"/>
        </w:rPr>
        <w:t>△</w:t>
      </w:r>
      <w:r>
        <w:rPr>
          <w:lang w:val="en-US" w:eastAsia="zh-CN"/>
        </w:rPr>
        <w:t xml:space="preserve">t serving cell symbol after each consecutive SSB symbols to be measured within SMTC window duration, if deriveSSB-IndexFromCellInter-r17 is enabled for MO i and </w:t>
      </w:r>
      <w:r>
        <w:rPr>
          <w:rFonts w:eastAsia="SimSun"/>
          <w:lang w:val="en-US" w:eastAsia="zh-CN"/>
        </w:rPr>
        <w:t xml:space="preserve">UE supporting </w:t>
      </w:r>
      <w:r>
        <w:rPr>
          <w:rFonts w:eastAsia="SimSun"/>
          <w:i/>
          <w:iCs/>
          <w:lang w:val="en-US" w:eastAsia="zh-CN"/>
        </w:rPr>
        <w:t>deriveSSB-IndexFromCellInterNon-NCSG-r17</w:t>
      </w:r>
      <w:r>
        <w:rPr>
          <w:lang w:val="en-US" w:eastAsia="zh-CN"/>
        </w:rPr>
        <w:t xml:space="preserve">. </w:t>
      </w:r>
      <w:r>
        <w:rPr>
          <w:rFonts w:ascii="Cambria Math" w:hAnsi="Cambria Math" w:cs="Cambria Math"/>
          <w:lang w:val="en-US" w:eastAsia="zh-CN"/>
        </w:rPr>
        <w:t>△</w:t>
      </w:r>
      <w:r>
        <w:rPr>
          <w:lang w:val="en-US" w:eastAsia="zh-CN"/>
        </w:rPr>
        <w:t>t is defined as the minimum integer number of symbols with total duration no smaller than the tolerance specified in clause 7.9, or</w:t>
      </w:r>
    </w:p>
    <w:p w14:paraId="33366662" w14:textId="77777777" w:rsidR="00E711D4" w:rsidRDefault="00E711D4" w:rsidP="00E711D4">
      <w:pPr>
        <w:pStyle w:val="B20"/>
        <w:rPr>
          <w:lang w:eastAsia="zh-CN"/>
        </w:rPr>
      </w:pPr>
      <w:r>
        <w:rPr>
          <w:lang w:val="en-US" w:eastAsia="zh-CN"/>
        </w:rPr>
        <w:t>-</w:t>
      </w:r>
      <w:r>
        <w:rPr>
          <w:lang w:val="en-US" w:eastAsia="zh-CN"/>
        </w:rPr>
        <w:tab/>
        <w:t xml:space="preserve">serving cell symbols fully or partially overlap with SMTC window for MO i and on 1 serving cell symbol before and after the SMTC window, if deriveSSB-IndexFromCellInter-r17 is not enabled for MO i, or </w:t>
      </w:r>
      <w:r>
        <w:rPr>
          <w:rFonts w:eastAsia="SimSun"/>
          <w:lang w:val="en-US" w:eastAsia="zh-CN"/>
        </w:rPr>
        <w:t xml:space="preserve">UE supporting </w:t>
      </w:r>
      <w:r>
        <w:rPr>
          <w:rFonts w:eastAsia="SimSun"/>
          <w:i/>
          <w:iCs/>
          <w:lang w:val="en-US" w:eastAsia="zh-CN"/>
        </w:rPr>
        <w:t>deriveSSB-IndexFromCellInterNon-NCSG-r17</w:t>
      </w:r>
      <w:r>
        <w:rPr>
          <w:lang w:val="en-US" w:eastAsia="zh-CN"/>
        </w:rPr>
        <w:t>,</w:t>
      </w:r>
    </w:p>
    <w:p w14:paraId="327CA3E7" w14:textId="77777777" w:rsidR="00E711D4" w:rsidRDefault="00E711D4" w:rsidP="001F52A2">
      <w:pPr>
        <w:rPr>
          <w:lang w:eastAsia="zh-C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pPr>
        <w:rPr>
          <w:lang w:eastAsia="zh-CN"/>
        </w:rPr>
      </w:pPr>
      <w:r>
        <w:rPr>
          <w:rFonts w:hint="eastAsia"/>
          <w:lang w:eastAsia="zh-CN"/>
        </w:rPr>
        <w:t>F</w:t>
      </w:r>
      <w:r>
        <w:rPr>
          <w:lang w:eastAsia="zh-CN"/>
        </w:rPr>
        <w:t xml:space="preserve">or UE supporting </w:t>
      </w:r>
      <w:r w:rsidRPr="001776D8">
        <w:rPr>
          <w:i/>
          <w:iCs/>
          <w:lang w:eastAsia="zh-CN"/>
        </w:rPr>
        <w:t>eutra-NeedForGapNCSG-reporting-r17</w:t>
      </w:r>
      <w:r>
        <w:rPr>
          <w:lang w:eastAsia="zh-CN"/>
        </w:rPr>
        <w:t xml:space="preserve"> and indicating </w:t>
      </w:r>
      <w:r w:rsidRPr="00962B3F">
        <w:rPr>
          <w:rFonts w:eastAsia="SimSun"/>
          <w:i/>
        </w:rPr>
        <w:t>NeedForGapNCSG-InfoEUTRA</w:t>
      </w:r>
      <w:r w:rsidRPr="00BC7DCA">
        <w:rPr>
          <w:lang w:eastAsia="zh-CN"/>
        </w:rPr>
        <w:t xml:space="preserve"> for int</w:t>
      </w:r>
      <w:r>
        <w:rPr>
          <w:lang w:eastAsia="zh-CN"/>
        </w:rPr>
        <w:t>er</w:t>
      </w:r>
      <w:r w:rsidRPr="00BC7DCA">
        <w:rPr>
          <w:lang w:eastAsia="zh-CN"/>
        </w:rPr>
        <w:t>-</w:t>
      </w:r>
      <w:r>
        <w:rPr>
          <w:lang w:eastAsia="zh-CN"/>
        </w:rPr>
        <w:t>RAT</w:t>
      </w:r>
      <w:r w:rsidRPr="00BC7DCA">
        <w:rPr>
          <w:lang w:eastAsia="zh-CN"/>
        </w:rPr>
        <w:t xml:space="preserve"> measurement</w:t>
      </w:r>
      <w:r>
        <w:rPr>
          <w:lang w:eastAsia="zh-CN"/>
        </w:rPr>
        <w:t xml:space="preserve">, </w:t>
      </w:r>
    </w:p>
    <w:p w14:paraId="757DB82D"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without gap if</w:t>
      </w:r>
    </w:p>
    <w:p w14:paraId="730F94F9" w14:textId="16D0B15A"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lang w:eastAsia="zh-CN"/>
        </w:rPr>
        <w:t>RAT</w:t>
      </w:r>
      <w:r w:rsidRPr="00BC7DCA">
        <w:rPr>
          <w:lang w:eastAsia="zh-CN"/>
        </w:rPr>
        <w:t xml:space="preserve"> measurement</w:t>
      </w:r>
    </w:p>
    <w:p w14:paraId="37D313C3"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 NCSG if</w:t>
      </w:r>
      <w:r w:rsidDel="00B602FF">
        <w:rPr>
          <w:lang w:eastAsia="zh-CN"/>
        </w:rPr>
        <w:t xml:space="preserve"> </w:t>
      </w:r>
    </w:p>
    <w:p w14:paraId="37A9EAB2" w14:textId="6688E140"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w:t>
      </w:r>
      <w:r>
        <w:rPr>
          <w:lang w:eastAsia="zh-CN"/>
        </w:rPr>
        <w:t xml:space="preserve"> the</w:t>
      </w:r>
      <w:r w:rsidRPr="00BC7DCA">
        <w:rPr>
          <w:lang w:eastAsia="zh-CN"/>
        </w:rPr>
        <w:t xml:space="preserve"> int</w:t>
      </w:r>
      <w:r>
        <w:rPr>
          <w:lang w:eastAsia="zh-CN"/>
        </w:rPr>
        <w:t>er</w:t>
      </w:r>
      <w:r w:rsidRPr="00BC7DCA">
        <w:rPr>
          <w:lang w:eastAsia="zh-CN"/>
        </w:rPr>
        <w:t>-</w:t>
      </w:r>
      <w:r>
        <w:rPr>
          <w:lang w:eastAsia="zh-CN"/>
        </w:rPr>
        <w:t>RAT</w:t>
      </w:r>
      <w:r w:rsidRPr="00BC7DCA">
        <w:rPr>
          <w:lang w:eastAsia="zh-CN"/>
        </w:rPr>
        <w:t xml:space="preserve"> measurement</w:t>
      </w:r>
    </w:p>
    <w:p w14:paraId="0C9D73C0" w14:textId="77777777" w:rsidR="00AD2593" w:rsidRDefault="00AD2593" w:rsidP="00AD2593">
      <w:pPr>
        <w:pStyle w:val="B10"/>
        <w:rPr>
          <w:lang w:eastAsia="zh-CN"/>
        </w:rPr>
      </w:pPr>
      <w:r>
        <w:rPr>
          <w:lang w:eastAsia="zh-CN"/>
        </w:rPr>
        <w:tab/>
        <w:t>When network configures measurement gap or NCSG, the delay requirements are specified in clause 9.4.2 and 9.4.3.</w:t>
      </w:r>
    </w:p>
    <w:p w14:paraId="0F6E525D" w14:textId="357E90D8"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165A6373" w14:textId="18C89294"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‘gap’</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rFonts w:hint="eastAsia"/>
          <w:lang w:eastAsia="zh-CN"/>
        </w:rPr>
        <w:t>RAT</w:t>
      </w:r>
      <w:r w:rsidRPr="00BC7DCA">
        <w:rPr>
          <w:lang w:eastAsia="zh-CN"/>
        </w:rPr>
        <w:t xml:space="preserve"> measurement</w:t>
      </w:r>
    </w:p>
    <w:p w14:paraId="24A5E5F5" w14:textId="77777777" w:rsidR="00AD2593" w:rsidRDefault="00AD2593" w:rsidP="00AD2593">
      <w:pPr>
        <w:pStyle w:val="B10"/>
        <w:rPr>
          <w:lang w:eastAsia="zh-CN"/>
        </w:rPr>
      </w:pPr>
      <w:r>
        <w:rPr>
          <w:lang w:eastAsia="zh-CN"/>
        </w:rPr>
        <w:tab/>
        <w:t>When network configures measurement gap, the delay requirements are specified in clauses 9.4.2 and 9.4.3.</w:t>
      </w:r>
    </w:p>
    <w:p w14:paraId="0B739DCE" w14:textId="768EF109" w:rsidR="00AD2593" w:rsidRPr="00E85A59" w:rsidRDefault="00015C42" w:rsidP="00AD259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w:t>
      </w:r>
      <w:r>
        <w:t>RAT</w:t>
      </w:r>
      <w:r w:rsidRPr="009C5807">
        <w:t xml:space="preserve"> measurements </w:t>
      </w:r>
      <w:r>
        <w:t>with NCSG</w:t>
      </w:r>
      <w:r w:rsidRPr="009C5807">
        <w:t xml:space="preserve">, UE may cause scheduling restriction as specified in clause </w:t>
      </w:r>
      <w:r w:rsidRPr="00F910EE">
        <w:t xml:space="preserve">9.4.2.5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eastAsia="zh-CN"/>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5C7D72BD" w:rsidR="00352573" w:rsidRPr="009C5807" w:rsidRDefault="00673676" w:rsidP="00352573">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eastAsia="zh-CN"/>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eastAsia="zh-CN"/>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rPr>
                <w:lang w:eastAsia="zh-CN"/>
              </w:rPr>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rPr>
                <w:lang w:eastAsia="zh-CN"/>
              </w:rPr>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rPr>
                <w:lang w:eastAsia="zh-CN"/>
              </w:rPr>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rPr>
                <w:lang w:eastAsia="zh-CN"/>
              </w:rPr>
            </w:pPr>
            <w:r w:rsidRPr="009C5807">
              <w:t>18</w:t>
            </w:r>
            <w:r w:rsidRPr="009C5807">
              <w:rPr>
                <w:vertAlign w:val="superscript"/>
                <w:lang w:eastAsia="ko-KR"/>
              </w:rPr>
              <w:t>Note</w:t>
            </w:r>
            <w:r w:rsidRPr="009C5807">
              <w:rPr>
                <w:vertAlign w:val="superscript"/>
              </w:rPr>
              <w:t xml:space="preserve"> 1</w:t>
            </w:r>
            <w:r>
              <w:rPr>
                <w:rFonts w:hint="eastAsia"/>
                <w:vertAlign w:val="superscript"/>
                <w:lang w:eastAsia="zh-CN"/>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xml:space="preserve">, Tinter1 = 60 for </w:t>
            </w:r>
            <w:r>
              <w:t>NCSG</w:t>
            </w:r>
            <w:r w:rsidRPr="009C5807">
              <w:t xml:space="preserve"> pattern IDs 2</w:t>
            </w:r>
            <w:r w:rsidRPr="009C5807">
              <w:rPr>
                <w:lang w:eastAsia="zh-CN"/>
              </w:rPr>
              <w:t xml:space="preserve">, </w:t>
            </w:r>
            <w:r w:rsidRPr="009C5807">
              <w:t xml:space="preserve">4, 6, 7, 10, and Tinter1 = 30 for </w:t>
            </w:r>
            <w:r>
              <w:t>NCSG</w:t>
            </w:r>
            <w:r w:rsidRPr="009C5807">
              <w:t xml:space="preserve"> pattern IDs 3 </w:t>
            </w:r>
            <w:r w:rsidRPr="009C5807">
              <w:rPr>
                <w:lang w:eastAsia="zh-CN"/>
              </w:rPr>
              <w:t xml:space="preserve">and </w:t>
            </w:r>
            <w:r w:rsidRPr="009C5807">
              <w:t>8</w:t>
            </w:r>
            <w:r w:rsidRPr="009C5807">
              <w:rPr>
                <w:lang w:eastAsia="zh-CN"/>
              </w:rPr>
              <w:t xml:space="preserve"> </w:t>
            </w:r>
            <w:r w:rsidRPr="009C5807">
              <w:t>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lang w:eastAsia="zh-CN"/>
              </w:rPr>
              <w:t>C</w:t>
            </w:r>
            <w:r w:rsidRPr="009C5807">
              <w:t>-1.</w:t>
            </w:r>
          </w:p>
          <w:p w14:paraId="2249B623" w14:textId="77777777" w:rsidR="0096346C" w:rsidRPr="009C5807" w:rsidRDefault="0096346C" w:rsidP="003305AC">
            <w:pPr>
              <w:pStyle w:val="TAN"/>
              <w:rPr>
                <w:lang w:eastAsia="zh-CN"/>
              </w:rPr>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70" w:name="_Hlk4417687"/>
      <w:r w:rsidRPr="009C5807">
        <w:t>9.4.2.2</w:t>
      </w:r>
      <w:r w:rsidR="00352573" w:rsidRPr="009C5807">
        <w:tab/>
        <w:t>Requirements when no DRX is used</w:t>
      </w:r>
    </w:p>
    <w:bookmarkEnd w:id="70"/>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lang w:eastAsia="zh-CN"/>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2BB1BCEA" w14:textId="12E6D87C" w:rsidR="004B2A83" w:rsidRDefault="004B2A83" w:rsidP="004B2A83">
      <w:pPr>
        <w:ind w:left="568" w:hanging="284"/>
        <w:rPr>
          <w:lang w:eastAsia="zh-CN"/>
        </w:rPr>
      </w:pPr>
      <w:r>
        <w:tab/>
        <w:t>For a UE supporting and configured with concurrent measurement</w:t>
      </w:r>
      <w:r>
        <w:rPr>
          <w:lang w:eastAsia="zh-CN"/>
        </w:rPr>
        <w:t xml:space="preserve"> GAPs</w:t>
      </w:r>
      <w:r w:rsidR="00C954EF" w:rsidRPr="00C954EF">
        <w:rPr>
          <w:lang w:eastAsia="zh-CN"/>
        </w:rPr>
        <w:t xml:space="preserve"> </w:t>
      </w:r>
      <w:r w:rsidR="00C954EF">
        <w:rPr>
          <w:lang w:eastAsia="zh-CN"/>
        </w:rPr>
        <w:t xml:space="preserve">or MUSIM gaps or both </w:t>
      </w:r>
      <w:r w:rsidR="00C954EF">
        <w:t xml:space="preserve">concurrent measurement gaps </w:t>
      </w:r>
      <w:r w:rsidR="00C954EF">
        <w:rPr>
          <w:lang w:eastAsia="zh-CN"/>
        </w:rPr>
        <w:t>and MUSIM gaps</w:t>
      </w:r>
      <w:r>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measurement GAPs</w:t>
      </w:r>
      <w:r w:rsidR="00F325EE">
        <w:rPr>
          <w:bCs/>
          <w:lang w:eastAsia="zh-CN"/>
        </w:rPr>
        <w:t xml:space="preserve"> nor MUSIM gaps.</w:t>
      </w:r>
      <w:r>
        <w:rPr>
          <w:bCs/>
          <w:lang w:eastAsia="zh-CN"/>
        </w:rPr>
        <w:t xml:space="preserve">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measurement GAPs.</w:t>
      </w:r>
    </w:p>
    <w:p w14:paraId="5CA925D6" w14:textId="215C4C0D" w:rsidR="004B2A83" w:rsidRDefault="004B2A83" w:rsidP="004B2A83">
      <w:pPr>
        <w:pStyle w:val="B10"/>
        <w:rPr>
          <w:rFonts w:eastAsiaTheme="minorEastAsia"/>
          <w:lang w:eastAsia="zh-CN"/>
        </w:rPr>
      </w:pPr>
      <w:r>
        <w:rPr>
          <w:lang w:eastAsia="zh-CN"/>
        </w:rPr>
        <w:tab/>
        <w:t>For a window W of duration xRP_max, where xRP_max is the maximum xRP across all configured per-UE measurement GAPs</w:t>
      </w:r>
      <w:r w:rsidR="00C954EF">
        <w:rPr>
          <w:lang w:eastAsia="zh-CN"/>
        </w:rPr>
        <w:t xml:space="preserve">, periodic MUSIM gaps, </w:t>
      </w:r>
      <w:r>
        <w:rPr>
          <w:lang w:eastAsia="zh-CN"/>
        </w:rPr>
        <w:t xml:space="preserve">and per-FR measurement GAPs for FR1, and starting from the beginning of any associated gap occasion: </w:t>
      </w:r>
    </w:p>
    <w:p w14:paraId="601D71DC" w14:textId="77A42C6B" w:rsidR="004B2A83" w:rsidRDefault="004B2A83" w:rsidP="004B2A83">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those dropped and non-dropped ocassions within the window, and</w:t>
      </w:r>
    </w:p>
    <w:p w14:paraId="64A5ED12" w14:textId="6EEC4A7C" w:rsidR="004B2A83" w:rsidRDefault="004B2A83" w:rsidP="004B2A83">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w:t>
      </w:r>
      <w:r w:rsidR="00F325EE">
        <w:rPr>
          <w:bCs/>
          <w:lang w:eastAsia="zh-CN"/>
        </w:rPr>
        <w:t xml:space="preserve">measurement </w:t>
      </w:r>
      <w:r w:rsidR="00075D79">
        <w:rPr>
          <w:bCs/>
          <w:lang w:eastAsia="zh-CN"/>
        </w:rPr>
        <w:t xml:space="preserve">GAP </w:t>
      </w:r>
      <w:r w:rsidR="00F325EE">
        <w:rPr>
          <w:lang w:eastAsia="zh-CN"/>
        </w:rPr>
        <w:t>and MUSIM gap</w:t>
      </w:r>
      <w:r w:rsidR="00F325EE">
        <w:rPr>
          <w:bCs/>
          <w:lang w:eastAsia="zh-CN"/>
        </w:rPr>
        <w:t xml:space="preserve"> </w:t>
      </w:r>
      <w:r>
        <w:rPr>
          <w:bCs/>
          <w:lang w:eastAsia="zh-CN"/>
        </w:rPr>
        <w:t xml:space="preserve">collisions  by applying the </w:t>
      </w:r>
      <w:r w:rsidR="00F325EE">
        <w:rPr>
          <w:bCs/>
          <w:lang w:eastAsia="zh-CN"/>
        </w:rPr>
        <w:t>c</w:t>
      </w:r>
      <w:bookmarkStart w:id="71" w:name="_Hlk156434780"/>
      <w:r w:rsidR="00F325EE">
        <w:rPr>
          <w:bCs/>
          <w:lang w:eastAsia="zh-CN"/>
        </w:rPr>
        <w:t xml:space="preserve">ollision rules for the GAP </w:t>
      </w:r>
      <w:r w:rsidR="00F325EE">
        <w:rPr>
          <w:lang w:eastAsia="zh-CN"/>
        </w:rPr>
        <w:t xml:space="preserve">and MUSIM gap </w:t>
      </w:r>
      <w:r w:rsidR="00F325EE">
        <w:rPr>
          <w:bCs/>
          <w:lang w:eastAsia="zh-CN"/>
        </w:rPr>
        <w:t xml:space="preserve">in section 9.1.8.3 </w:t>
      </w:r>
      <w:r w:rsidR="00F325EE">
        <w:rPr>
          <w:lang w:eastAsia="zh-CN"/>
        </w:rPr>
        <w:t xml:space="preserve">and </w:t>
      </w:r>
      <w:r w:rsidR="00F325EE">
        <w:t>9.1.10.x3, respectively</w:t>
      </w:r>
      <w:r w:rsidR="00F325EE">
        <w:rPr>
          <w:lang w:eastAsia="zh-CN"/>
        </w:rPr>
        <w:t>.</w:t>
      </w:r>
      <w:bookmarkEnd w:id="71"/>
    </w:p>
    <w:p w14:paraId="4C84B7CF" w14:textId="60EB27F7" w:rsidR="004B2A83" w:rsidRDefault="0085655C" w:rsidP="0085655C">
      <w:pPr>
        <w:pStyle w:val="B30"/>
        <w:rPr>
          <w:lang w:eastAsia="zh-CN"/>
        </w:rPr>
      </w:pPr>
      <w:r>
        <w:rPr>
          <w:lang w:eastAsia="zh-CN"/>
        </w:rPr>
        <w:t>-</w:t>
      </w:r>
      <w:r>
        <w:rPr>
          <w:lang w:eastAsia="zh-CN"/>
        </w:rPr>
        <w:tab/>
      </w:r>
      <w:r w:rsidR="004B2A83">
        <w:rPr>
          <w:lang w:eastAsia="zh-CN"/>
        </w:rPr>
        <w:t xml:space="preserve">xRP = MGRP when configured GAP is activated Pre-MG or MG, and xRP = VIRP when configured GAP is NCSG. </w:t>
      </w:r>
    </w:p>
    <w:p w14:paraId="181BC424" w14:textId="79F25A2C" w:rsidR="004B2A83" w:rsidRDefault="004B2A83" w:rsidP="004B2A83">
      <w:pPr>
        <w:pStyle w:val="B10"/>
        <w:rPr>
          <w:rFonts w:eastAsiaTheme="minorEastAsia"/>
          <w:lang w:eastAsia="zh-CN"/>
        </w:rPr>
      </w:pPr>
      <w:r>
        <w:rPr>
          <w:lang w:eastAsia="zh-CN"/>
        </w:rPr>
        <w:tab/>
        <w:t>Requirements do not apply for UE configured with concurrent measurement GAPs, if N</w:t>
      </w:r>
      <w:r>
        <w:rPr>
          <w:vertAlign w:val="subscript"/>
          <w:lang w:eastAsia="zh-CN"/>
        </w:rPr>
        <w:t>available</w:t>
      </w:r>
      <w:r>
        <w:rPr>
          <w:lang w:eastAsia="zh-CN"/>
        </w:rPr>
        <w:t xml:space="preserve"> =0 </w:t>
      </w:r>
    </w:p>
    <w:p w14:paraId="0F00F384" w14:textId="75E81B76" w:rsidR="00B90CD3" w:rsidRDefault="00B90CD3" w:rsidP="00C3693C">
      <w:pPr>
        <w:pStyle w:val="B10"/>
        <w:ind w:firstLine="0"/>
        <w:rPr>
          <w:rFonts w:cs="v4.2.0"/>
        </w:rPr>
      </w:pPr>
      <w:r>
        <w:rPr>
          <w:lang w:eastAsia="zh-TW"/>
        </w:rPr>
        <w:t xml:space="preserve">When UE supports </w:t>
      </w:r>
      <w:r>
        <w:t>[</w:t>
      </w:r>
      <w:r w:rsidRPr="00E146A5">
        <w:rPr>
          <w:bCs/>
          <w:i/>
        </w:rPr>
        <w:t>musim-GapPreference-</w:t>
      </w:r>
      <w:r>
        <w:rPr>
          <w:bCs/>
          <w:i/>
        </w:rPr>
        <w:t>r17</w:t>
      </w:r>
      <w:r>
        <w:t xml:space="preserve">] and if </w:t>
      </w:r>
      <w:r>
        <w:rPr>
          <w:lang w:eastAsia="zh-TW"/>
        </w:rPr>
        <w:t>the configured aperiodic MUSIM gap collides with the measurement gap associated with the target frequency layer</w:t>
      </w:r>
      <w:r>
        <w:t>,</w:t>
      </w:r>
      <w:r w:rsidRPr="00AA35AE">
        <w:t xml:space="preserve"> </w:t>
      </w:r>
      <w:r>
        <w:t>where MUSIM</w:t>
      </w:r>
      <w:r w:rsidRPr="00AA35AE">
        <w:t xml:space="preserve"> gap collision rule in</w:t>
      </w:r>
      <w:r>
        <w:rPr>
          <w:lang w:eastAsia="zh-TW"/>
        </w:rPr>
        <w:t xml:space="preserve"> </w:t>
      </w:r>
      <w:r>
        <w:rPr>
          <w:lang w:eastAsia="zh-CN"/>
        </w:rPr>
        <w:t xml:space="preserve">section </w:t>
      </w:r>
      <w:r>
        <w:t>9.1.10.x3 is applied,</w:t>
      </w:r>
      <w:r>
        <w:rPr>
          <w:lang w:eastAsia="zh-TW"/>
        </w:rPr>
        <w:t xml:space="preserve"> longer cell identification period for the target inter-RAT carrier is expected.</w:t>
      </w:r>
    </w:p>
    <w:p w14:paraId="00B281F6" w14:textId="44807478"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6894AE12" w14:textId="2B0EB8DF" w:rsidR="004B2A83" w:rsidRDefault="004B2A83" w:rsidP="004B2A83">
      <w:pPr>
        <w:ind w:left="568" w:hanging="284"/>
        <w:rPr>
          <w:lang w:eastAsia="zh-CN"/>
        </w:rPr>
      </w:pPr>
      <w:r w:rsidRPr="00DA4240">
        <w:tab/>
      </w:r>
      <w:r>
        <w:t xml:space="preserve">For a UE supporting and configured with concurrent </w:t>
      </w:r>
      <w:r>
        <w:rPr>
          <w:lang w:eastAsia="zh-CN"/>
        </w:rPr>
        <w:t>measurement GAPs</w:t>
      </w:r>
      <w:r>
        <w:t xml:space="preserve">, </w:t>
      </w:r>
      <w:r w:rsidR="00C56D2C">
        <w:rPr>
          <w:lang w:eastAsia="zh-CN"/>
        </w:rPr>
        <w:t xml:space="preserve">or MUSIM gaps or both </w:t>
      </w:r>
      <w:r w:rsidR="00C56D2C">
        <w:t xml:space="preserve">concurrent measurement gaps </w:t>
      </w:r>
      <w:r w:rsidR="00C56D2C">
        <w:rPr>
          <w:lang w:eastAsia="zh-CN"/>
        </w:rPr>
        <w:t>and MUSIM gaps</w:t>
      </w:r>
      <w:r w:rsidR="00C56D2C">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measurement GAPs</w:t>
      </w:r>
      <w:r w:rsidR="00C56D2C" w:rsidRPr="00C56D2C">
        <w:rPr>
          <w:bCs/>
          <w:lang w:eastAsia="zh-CN"/>
        </w:rPr>
        <w:t xml:space="preserve"> </w:t>
      </w:r>
      <w:r w:rsidR="00C56D2C">
        <w:rPr>
          <w:bCs/>
          <w:lang w:eastAsia="zh-CN"/>
        </w:rPr>
        <w:t>nor MUSIM gaps</w:t>
      </w:r>
      <w:r>
        <w:rPr>
          <w:bCs/>
          <w:lang w:eastAsia="zh-CN"/>
        </w:rPr>
        <w:t xml:space="preserve">.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measurement GAPs.</w:t>
      </w:r>
    </w:p>
    <w:p w14:paraId="2AE6E512" w14:textId="78A1A313" w:rsidR="004B2A83" w:rsidRDefault="004B2A83" w:rsidP="004B2A83">
      <w:pPr>
        <w:pStyle w:val="B10"/>
        <w:rPr>
          <w:rFonts w:eastAsiaTheme="minorEastAsia"/>
          <w:lang w:eastAsia="zh-CN"/>
        </w:rPr>
      </w:pPr>
      <w:r>
        <w:rPr>
          <w:lang w:eastAsia="zh-CN"/>
        </w:rPr>
        <w:tab/>
        <w:t>For a window W of duration xRP_max, where xRP_max is the maximum xRP across all configured per-UE GAPs</w:t>
      </w:r>
      <w:r w:rsidR="00C56D2C">
        <w:rPr>
          <w:lang w:eastAsia="zh-CN"/>
        </w:rPr>
        <w:t xml:space="preserve">, periodic MUSIM gap(s), </w:t>
      </w:r>
      <w:r>
        <w:rPr>
          <w:lang w:eastAsia="zh-CN"/>
        </w:rPr>
        <w:t>and per-FR GAPs for FR1, and starting from the beginning of any associated gap occasion:</w:t>
      </w:r>
    </w:p>
    <w:p w14:paraId="76EEB907" w14:textId="734B8D59" w:rsidR="004B2A83" w:rsidRDefault="004B2A83" w:rsidP="004B2A83">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w:t>
      </w:r>
      <w:bookmarkStart w:id="72" w:name="_Hlk134956831"/>
      <w:r>
        <w:rPr>
          <w:lang w:eastAsia="zh-CN"/>
        </w:rPr>
        <w:t xml:space="preserve">both dropped and non-dropped instances of the associated </w:t>
      </w:r>
      <w:bookmarkEnd w:id="72"/>
      <w:r>
        <w:rPr>
          <w:lang w:eastAsia="zh-CN"/>
        </w:rPr>
        <w:t>GAP within the window, and</w:t>
      </w:r>
    </w:p>
    <w:p w14:paraId="3F3D4B69" w14:textId="7C69E005" w:rsidR="004B2A83" w:rsidRDefault="004B2A83" w:rsidP="004B2A83">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w:t>
      </w:r>
      <w:r w:rsidR="00C860A9">
        <w:rPr>
          <w:bCs/>
          <w:lang w:eastAsia="zh-CN"/>
        </w:rPr>
        <w:t xml:space="preserve">measurement gap </w:t>
      </w:r>
      <w:r w:rsidR="00C860A9">
        <w:rPr>
          <w:lang w:eastAsia="zh-CN"/>
        </w:rPr>
        <w:t>and MUSIM gap</w:t>
      </w:r>
      <w:r w:rsidR="00C860A9">
        <w:rPr>
          <w:bCs/>
          <w:lang w:eastAsia="zh-CN"/>
        </w:rPr>
        <w:t xml:space="preserve"> </w:t>
      </w:r>
      <w:r>
        <w:rPr>
          <w:bCs/>
          <w:lang w:eastAsia="zh-CN"/>
        </w:rPr>
        <w:t xml:space="preserve">collisions  by applying the </w:t>
      </w:r>
      <w:r w:rsidR="00C860A9">
        <w:rPr>
          <w:bCs/>
          <w:lang w:eastAsia="zh-CN"/>
        </w:rPr>
        <w:t xml:space="preserve">collision rules for the </w:t>
      </w:r>
      <w:r>
        <w:rPr>
          <w:bCs/>
          <w:lang w:eastAsia="zh-CN"/>
        </w:rPr>
        <w:t xml:space="preserve">GAP </w:t>
      </w:r>
      <w:r w:rsidR="00C860A9">
        <w:rPr>
          <w:lang w:eastAsia="zh-CN"/>
        </w:rPr>
        <w:t xml:space="preserve">and MUSIM gap </w:t>
      </w:r>
      <w:r w:rsidR="00C860A9">
        <w:rPr>
          <w:bCs/>
          <w:lang w:eastAsia="zh-CN"/>
        </w:rPr>
        <w:t xml:space="preserve">in section 9.1.8.3 </w:t>
      </w:r>
      <w:r w:rsidR="00C860A9">
        <w:rPr>
          <w:lang w:eastAsia="zh-CN"/>
        </w:rPr>
        <w:t xml:space="preserve">and </w:t>
      </w:r>
      <w:r w:rsidR="00C860A9">
        <w:t>9.1.10.x3, respectively</w:t>
      </w:r>
      <w:r w:rsidR="00C860A9">
        <w:rPr>
          <w:lang w:eastAsia="zh-CN"/>
        </w:rPr>
        <w:t>.</w:t>
      </w:r>
    </w:p>
    <w:p w14:paraId="2D82DD61" w14:textId="47E51695" w:rsidR="004B2A83" w:rsidRDefault="00D90141" w:rsidP="005B2FD8">
      <w:pPr>
        <w:pStyle w:val="B30"/>
        <w:ind w:left="851" w:firstLine="0"/>
        <w:rPr>
          <w:bCs/>
          <w:lang w:eastAsia="zh-CN"/>
        </w:rPr>
      </w:pPr>
      <w:r>
        <w:rPr>
          <w:bCs/>
          <w:lang w:eastAsia="zh-CN"/>
        </w:rPr>
        <w:t>-</w:t>
      </w:r>
      <w:r>
        <w:rPr>
          <w:bCs/>
          <w:lang w:eastAsia="zh-CN"/>
        </w:rPr>
        <w:tab/>
      </w:r>
      <w:r w:rsidR="004B2A83">
        <w:rPr>
          <w:bCs/>
          <w:lang w:eastAsia="zh-CN"/>
        </w:rPr>
        <w:t xml:space="preserve">xRP = MGRP when configured GAP is activated Pre-MG or MG, and xRP = VIRP when configured GAP is NCSG. </w:t>
      </w:r>
    </w:p>
    <w:p w14:paraId="4C210F9F" w14:textId="04C42D82" w:rsidR="005D4911" w:rsidRDefault="004B2A83" w:rsidP="004B2A83">
      <w:pPr>
        <w:pStyle w:val="B10"/>
        <w:rPr>
          <w:lang w:eastAsia="zh-CN"/>
        </w:rPr>
      </w:pPr>
      <w:r>
        <w:rPr>
          <w:lang w:eastAsia="zh-CN"/>
        </w:rPr>
        <w:tab/>
        <w:t>Requirements do not apply for UE configured with concurrent measurement GAPs, if N</w:t>
      </w:r>
      <w:r>
        <w:rPr>
          <w:vertAlign w:val="subscript"/>
          <w:lang w:eastAsia="zh-CN"/>
        </w:rPr>
        <w:t>available</w:t>
      </w:r>
      <w:r>
        <w:rPr>
          <w:lang w:eastAsia="zh-CN"/>
        </w:rPr>
        <w:t xml:space="preserve"> =0</w:t>
      </w:r>
    </w:p>
    <w:p w14:paraId="2B611237" w14:textId="4051701C" w:rsidR="005D4911" w:rsidRDefault="00D1408D" w:rsidP="000373EC">
      <w:pPr>
        <w:rPr>
          <w:lang w:eastAsia="zh-CN"/>
        </w:rPr>
      </w:pPr>
      <w:r>
        <w:rPr>
          <w:lang w:eastAsia="zh-TW"/>
        </w:rPr>
        <w:t xml:space="preserve">When UE supports </w:t>
      </w:r>
      <w:r>
        <w:t>[</w:t>
      </w:r>
      <w:r w:rsidRPr="00E146A5">
        <w:rPr>
          <w:bCs/>
          <w:i/>
        </w:rPr>
        <w:t>musim-GapPreference-</w:t>
      </w:r>
      <w:r>
        <w:rPr>
          <w:bCs/>
          <w:i/>
        </w:rPr>
        <w:t>r17</w:t>
      </w:r>
      <w:r>
        <w:t xml:space="preserve">] and if </w:t>
      </w:r>
      <w:r>
        <w:rPr>
          <w:lang w:eastAsia="zh-TW"/>
        </w:rPr>
        <w:t>the configured aperiodic MUSIM gap collides with the measurement gap associated with the target frequency layer</w:t>
      </w:r>
      <w:r>
        <w:t>,</w:t>
      </w:r>
      <w:r w:rsidRPr="00AA35AE">
        <w:t xml:space="preserve"> </w:t>
      </w:r>
      <w:r>
        <w:t>where MUSIM</w:t>
      </w:r>
      <w:r w:rsidRPr="00AA35AE">
        <w:t xml:space="preserve"> gap collision rule in</w:t>
      </w:r>
      <w:r>
        <w:rPr>
          <w:lang w:eastAsia="zh-TW"/>
        </w:rPr>
        <w:t xml:space="preserve"> </w:t>
      </w:r>
      <w:r>
        <w:rPr>
          <w:lang w:eastAsia="zh-CN"/>
        </w:rPr>
        <w:t xml:space="preserve">section </w:t>
      </w:r>
      <w:r>
        <w:t>9.1.10.x3 is applied,</w:t>
      </w:r>
      <w:r>
        <w:rPr>
          <w:lang w:eastAsia="zh-TW"/>
        </w:rPr>
        <w:t xml:space="preserve"> longer cell identification period for the target inter-RAT carrier is expected.</w:t>
      </w:r>
    </w:p>
    <w:p w14:paraId="1F3411A6" w14:textId="77777777" w:rsidR="00D1408D" w:rsidRPr="007518D4" w:rsidRDefault="00D1408D" w:rsidP="000373EC">
      <w:pPr>
        <w:rPr>
          <w:lang w:eastAsia="zh-CN"/>
        </w:rPr>
      </w:pPr>
    </w:p>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lang w:eastAsia="zh-CN"/>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lang w:eastAsia="zh-CN"/>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9C5807"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5807" w:rsidRDefault="005D4911"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5807" w:rsidRDefault="005D4911" w:rsidP="003305AC">
            <w:pPr>
              <w:pStyle w:val="TAC"/>
            </w:pPr>
            <w:r w:rsidRPr="009C5807">
              <w:t>7.68*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5807" w:rsidRDefault="005D4911" w:rsidP="003305AC">
            <w:pPr>
              <w:pStyle w:val="TAC"/>
            </w:pPr>
            <w:r w:rsidRPr="009C5807">
              <w:t>6.4*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5807">
              <w:t xml:space="preserve">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 xml:space="preserve"> (24*</w:t>
            </w:r>
            <w:r w:rsidRPr="009C5807">
              <w:t>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rPr>
                <w:lang w:eastAsia="zh-CN"/>
              </w:rPr>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lang w:eastAsia="zh-CN"/>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eastAsia="zh-CN"/>
              </w:rPr>
              <w:t xml:space="preserve">When </w:t>
            </w:r>
            <w:r w:rsidRPr="00B84A4C">
              <w:rPr>
                <w:i/>
                <w:iCs/>
                <w:lang w:val="en-US" w:eastAsia="zh-CN"/>
              </w:rPr>
              <w:t>highSpeedMeasFlag-r16</w:t>
            </w:r>
            <w:r w:rsidRPr="00B84A4C">
              <w:rPr>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eastAsia="zh-CN"/>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Pr>
          <w:rFonts w:hint="eastAsia"/>
          <w:lang w:eastAsia="zh-CN"/>
        </w:rPr>
        <w:t xml:space="preserve">or NCSG </w:t>
      </w:r>
      <w:r w:rsidRPr="009C5807">
        <w:t>has not been available and the L3 filter has not been used.</w:t>
      </w:r>
    </w:p>
    <w:p w14:paraId="754F5E63" w14:textId="77777777" w:rsidR="00015C42" w:rsidRDefault="00015C42" w:rsidP="00015C42">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192AD2D3" w14:textId="00E50011" w:rsidR="00015C42" w:rsidRDefault="00015C42" w:rsidP="00015C42">
      <w:r w:rsidRPr="00772100">
        <w:rPr>
          <w:rFonts w:eastAsia="SimSun" w:hint="eastAsia"/>
          <w:noProof/>
          <w:lang w:val="en-US" w:eastAsia="zh-CN"/>
        </w:rPr>
        <w:t>W</w:t>
      </w:r>
      <w:r w:rsidRPr="00772100">
        <w:rPr>
          <w:rFonts w:eastAsia="SimSun"/>
          <w:noProof/>
          <w:lang w:val="en-US" w:eastAsia="zh-CN"/>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rPr>
          <w:lang w:eastAsia="zh-CN"/>
        </w:rPr>
        <w:t xml:space="preserve">overlapping frequency, </w:t>
      </w:r>
      <w:r w:rsidRPr="001C34E6">
        <w:rPr>
          <w:lang w:val="en-US"/>
        </w:rPr>
        <w:t xml:space="preserve">UE is not expected to transmit PUCCH/PUSCH/SRS or </w:t>
      </w:r>
      <w:r w:rsidRPr="001C34E6">
        <w:rPr>
          <w:lang w:val="en-US" w:eastAsia="zh-CN"/>
        </w:rPr>
        <w:t>receive PDCCH/PDSCH/TRS/CSI-RS for CQI</w:t>
      </w:r>
      <w:r w:rsidRPr="001C34E6">
        <w:rPr>
          <w:lang w:val="en-US"/>
        </w:rPr>
        <w:t xml:space="preserve">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1CA1686C" w14:textId="77777777" w:rsidR="00015C42" w:rsidRPr="009C5807" w:rsidRDefault="00015C42" w:rsidP="00D44157">
      <w:pPr>
        <w:rPr>
          <w:lang w:eastAsia="zh-CN"/>
        </w:rPr>
      </w:pP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4F5A722D" w14:textId="14DDF425" w:rsidR="004B2A83" w:rsidRDefault="004B2A83" w:rsidP="004B2A83">
      <w:pPr>
        <w:rPr>
          <w:lang w:eastAsia="zh-CN"/>
        </w:rPr>
      </w:pPr>
      <w:r>
        <w:t xml:space="preserve">For a UE supporting and configured with concurrent </w:t>
      </w:r>
      <w:r>
        <w:rPr>
          <w:lang w:eastAsia="zh-CN"/>
        </w:rPr>
        <w:t>measurement GAPs</w:t>
      </w:r>
      <w:r>
        <w:t xml:space="preserve">, </w:t>
      </w:r>
      <w:r w:rsidR="00291DBE">
        <w:rPr>
          <w:lang w:eastAsia="zh-CN"/>
        </w:rPr>
        <w:t xml:space="preserve">or MUSIM gaps or both </w:t>
      </w:r>
      <w:r w:rsidR="00291DBE">
        <w:t xml:space="preserve">concurrent measurement gaps </w:t>
      </w:r>
      <w:r w:rsidR="00291DBE">
        <w:rPr>
          <w:lang w:eastAsia="zh-CN"/>
        </w:rPr>
        <w:t xml:space="preserve">and MUSIM gaps,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measurement GAPs</w:t>
      </w:r>
      <w:r w:rsidR="004439D0" w:rsidRPr="004439D0">
        <w:rPr>
          <w:lang w:eastAsia="zh-CN"/>
        </w:rPr>
        <w:t xml:space="preserve"> </w:t>
      </w:r>
      <w:r w:rsidR="004439D0">
        <w:rPr>
          <w:lang w:eastAsia="zh-CN"/>
        </w:rPr>
        <w:t>nor MUSIM gaps</w:t>
      </w:r>
      <w:r>
        <w:rPr>
          <w:bCs/>
          <w:lang w:eastAsia="zh-CN"/>
        </w:rPr>
        <w:t xml:space="preserve">.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measurement GAPs</w:t>
      </w:r>
      <w:r w:rsidR="004439D0" w:rsidRPr="004439D0">
        <w:rPr>
          <w:lang w:eastAsia="zh-CN"/>
        </w:rPr>
        <w:t xml:space="preserve"> </w:t>
      </w:r>
      <w:r w:rsidR="004439D0">
        <w:rPr>
          <w:lang w:eastAsia="zh-CN"/>
        </w:rPr>
        <w:t>or MUSIM gaps.</w:t>
      </w:r>
      <w:r>
        <w:rPr>
          <w:lang w:eastAsia="zh-CN"/>
        </w:rPr>
        <w:t>.</w:t>
      </w:r>
    </w:p>
    <w:p w14:paraId="5BDAFED0" w14:textId="3AF0FAAB" w:rsidR="004B2A83" w:rsidRDefault="004B2A83" w:rsidP="004B2A83">
      <w:pPr>
        <w:pStyle w:val="B10"/>
        <w:rPr>
          <w:rFonts w:eastAsiaTheme="minorEastAsia"/>
          <w:lang w:eastAsia="zh-CN"/>
        </w:rPr>
      </w:pPr>
      <w:r>
        <w:rPr>
          <w:lang w:eastAsia="zh-CN"/>
        </w:rPr>
        <w:t>-</w:t>
      </w:r>
      <w:r>
        <w:rPr>
          <w:lang w:eastAsia="zh-CN"/>
        </w:rPr>
        <w:tab/>
        <w:t>For a window W of duration xRP_max , where xRP_max is the maximum xRP across all configured per-UE measurement GAPs</w:t>
      </w:r>
      <w:r w:rsidR="004439D0">
        <w:rPr>
          <w:lang w:eastAsia="zh-CN"/>
        </w:rPr>
        <w:t>, periodic MUSIM gaps,</w:t>
      </w:r>
      <w:r>
        <w:rPr>
          <w:lang w:eastAsia="zh-CN"/>
        </w:rPr>
        <w:t xml:space="preserve">and per-FR measurement GAPs for FR1, and starting from the beginning of any associated gap occasion: </w:t>
      </w:r>
    </w:p>
    <w:p w14:paraId="7B6E62ED" w14:textId="7AE4C35E" w:rsidR="004B2A83" w:rsidRDefault="004B2A83" w:rsidP="004B2A83">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associated GAP occasions within the window, including those </w:t>
      </w:r>
      <w:r w:rsidR="00960E4A">
        <w:rPr>
          <w:bCs/>
          <w:lang w:eastAsia="zh-CN"/>
        </w:rPr>
        <w:t>overlapped</w:t>
      </w:r>
      <w:r w:rsidR="00960E4A">
        <w:rPr>
          <w:lang w:eastAsia="zh-CN"/>
        </w:rPr>
        <w:t xml:space="preserve"> with other measurement gap </w:t>
      </w:r>
      <w:bookmarkStart w:id="73" w:name="_Hlk156435962"/>
      <w:r w:rsidR="00960E4A">
        <w:rPr>
          <w:lang w:eastAsia="zh-CN"/>
        </w:rPr>
        <w:t>and MUSIM gap</w:t>
      </w:r>
      <w:bookmarkEnd w:id="73"/>
      <w:r w:rsidR="00960E4A">
        <w:rPr>
          <w:lang w:eastAsia="zh-CN"/>
        </w:rPr>
        <w:t xml:space="preserve"> </w:t>
      </w:r>
      <w:r>
        <w:rPr>
          <w:lang w:eastAsia="zh-CN"/>
        </w:rPr>
        <w:t xml:space="preserve">ocassions of the associated GAP </w:t>
      </w:r>
      <w:r w:rsidR="00960E4A">
        <w:rPr>
          <w:lang w:eastAsia="zh-CN"/>
        </w:rPr>
        <w:t xml:space="preserve">and MUSIM gap </w:t>
      </w:r>
      <w:r>
        <w:rPr>
          <w:lang w:eastAsia="zh-CN"/>
        </w:rPr>
        <w:t>within the window, and</w:t>
      </w:r>
    </w:p>
    <w:p w14:paraId="54D6177B" w14:textId="7D6EEAE2" w:rsidR="004B2A83" w:rsidRDefault="004B2A83" w:rsidP="004B2A83">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w:t>
      </w:r>
      <w:r w:rsidR="00960E4A">
        <w:rPr>
          <w:bCs/>
          <w:lang w:eastAsia="zh-CN"/>
        </w:rPr>
        <w:t xml:space="preserve">measurement gap </w:t>
      </w:r>
      <w:r w:rsidR="00960E4A">
        <w:rPr>
          <w:lang w:eastAsia="zh-CN"/>
        </w:rPr>
        <w:t>and MUSIM gap</w:t>
      </w:r>
      <w:r w:rsidR="00960E4A">
        <w:rPr>
          <w:bCs/>
          <w:lang w:eastAsia="zh-CN"/>
        </w:rPr>
        <w:t xml:space="preserve"> </w:t>
      </w:r>
      <w:r>
        <w:rPr>
          <w:bCs/>
          <w:lang w:eastAsia="zh-CN"/>
        </w:rPr>
        <w:t>collisions by applying the GAP</w:t>
      </w:r>
      <w:r w:rsidR="00960E4A" w:rsidRPr="00960E4A">
        <w:rPr>
          <w:lang w:eastAsia="zh-CN"/>
        </w:rPr>
        <w:t xml:space="preserve"> </w:t>
      </w:r>
      <w:r w:rsidR="00960E4A">
        <w:rPr>
          <w:lang w:eastAsia="zh-CN"/>
        </w:rPr>
        <w:t>and MUSIM gap</w:t>
      </w:r>
      <w:r>
        <w:rPr>
          <w:bCs/>
          <w:lang w:eastAsia="zh-CN"/>
        </w:rPr>
        <w:t xml:space="preserve"> </w:t>
      </w:r>
      <w:r w:rsidR="00960E4A">
        <w:rPr>
          <w:bCs/>
          <w:lang w:eastAsia="zh-CN"/>
        </w:rPr>
        <w:t xml:space="preserve">in section 9.1.8.3 </w:t>
      </w:r>
      <w:r w:rsidR="00960E4A">
        <w:rPr>
          <w:lang w:eastAsia="zh-CN"/>
        </w:rPr>
        <w:t xml:space="preserve">and </w:t>
      </w:r>
      <w:r w:rsidR="00960E4A">
        <w:t>9.1.10.x3, respectively</w:t>
      </w:r>
      <w:r w:rsidR="00960E4A">
        <w:rPr>
          <w:lang w:eastAsia="zh-CN"/>
        </w:rPr>
        <w:t>.</w:t>
      </w:r>
    </w:p>
    <w:p w14:paraId="344FAD6A" w14:textId="293CF11F" w:rsidR="004B2A83" w:rsidRDefault="004B2A83" w:rsidP="004B2A83">
      <w:pPr>
        <w:pStyle w:val="B30"/>
        <w:rPr>
          <w:bCs/>
          <w:lang w:eastAsia="zh-CN"/>
        </w:rPr>
      </w:pPr>
      <w:r>
        <w:rPr>
          <w:bCs/>
          <w:lang w:eastAsia="zh-CN"/>
        </w:rPr>
        <w:t>-</w:t>
      </w:r>
      <w:r>
        <w:rPr>
          <w:bCs/>
          <w:lang w:eastAsia="zh-CN"/>
        </w:rPr>
        <w:tab/>
        <w:t xml:space="preserve">xRP = MGRP when configured GAP is activated Pre-MG or MG, and xRP = VIRP when configured GAP is NCSG. </w:t>
      </w:r>
    </w:p>
    <w:p w14:paraId="2F5E78A7" w14:textId="2335CBA0" w:rsidR="004B2A83" w:rsidRDefault="004B2A83" w:rsidP="004B2A83">
      <w:pPr>
        <w:pStyle w:val="B10"/>
        <w:rPr>
          <w:rFonts w:eastAsiaTheme="minorEastAsia"/>
          <w:lang w:eastAsia="zh-CN"/>
        </w:rPr>
      </w:pPr>
      <w:r>
        <w:rPr>
          <w:lang w:eastAsia="zh-CN"/>
        </w:rPr>
        <w:t>-</w:t>
      </w:r>
      <w:r>
        <w:rPr>
          <w:lang w:eastAsia="zh-CN"/>
        </w:rPr>
        <w:tab/>
        <w:t>Requirements do not apply for UE configured with concurrent measurement GAP</w:t>
      </w:r>
      <w:r>
        <w:rPr>
          <w:bCs/>
          <w:lang w:eastAsia="zh-CN"/>
        </w:rPr>
        <w:t>s</w:t>
      </w:r>
      <w:r w:rsidR="00A810C1">
        <w:rPr>
          <w:lang w:eastAsia="zh-CN"/>
        </w:rPr>
        <w:t xml:space="preserve"> or MUSIM gaps</w:t>
      </w:r>
      <w:r>
        <w:rPr>
          <w:lang w:eastAsia="zh-CN"/>
        </w:rPr>
        <w:t>, if N</w:t>
      </w:r>
      <w:r>
        <w:rPr>
          <w:vertAlign w:val="subscript"/>
          <w:lang w:eastAsia="zh-CN"/>
        </w:rPr>
        <w:t>available</w:t>
      </w:r>
      <w:r>
        <w:rPr>
          <w:lang w:eastAsia="zh-CN"/>
        </w:rPr>
        <w:t xml:space="preserve"> =0 </w:t>
      </w:r>
    </w:p>
    <w:p w14:paraId="54C380A3" w14:textId="3AF6E78E" w:rsidR="00EB57F5" w:rsidRDefault="00EB57F5" w:rsidP="00352573">
      <w:pPr>
        <w:rPr>
          <w:rFonts w:cs="v4.2.0"/>
        </w:rPr>
      </w:pPr>
      <w:r>
        <w:rPr>
          <w:lang w:eastAsia="zh-TW"/>
        </w:rPr>
        <w:t xml:space="preserve">When UE supports </w:t>
      </w:r>
      <w:r>
        <w:t>[</w:t>
      </w:r>
      <w:r w:rsidRPr="00E146A5">
        <w:rPr>
          <w:bCs/>
          <w:i/>
        </w:rPr>
        <w:t>musim-GapPreference-</w:t>
      </w:r>
      <w:r>
        <w:rPr>
          <w:bCs/>
          <w:i/>
        </w:rPr>
        <w:t>r17</w:t>
      </w:r>
      <w:r>
        <w:t xml:space="preserve">] and if </w:t>
      </w:r>
      <w:r>
        <w:rPr>
          <w:lang w:eastAsia="zh-TW"/>
        </w:rPr>
        <w:t>the configured aperiodic MUSIM gap collides with the measurement gap associated with the target frequency layer</w:t>
      </w:r>
      <w:r>
        <w:t>,</w:t>
      </w:r>
      <w:r w:rsidRPr="00AA35AE">
        <w:t xml:space="preserve"> </w:t>
      </w:r>
      <w:r>
        <w:t>where MUSIM</w:t>
      </w:r>
      <w:r w:rsidRPr="00AA35AE">
        <w:t xml:space="preserve"> gap collision rule in</w:t>
      </w:r>
      <w:r>
        <w:rPr>
          <w:lang w:eastAsia="zh-TW"/>
        </w:rPr>
        <w:t xml:space="preserve"> </w:t>
      </w:r>
      <w:r>
        <w:rPr>
          <w:lang w:eastAsia="zh-CN"/>
        </w:rPr>
        <w:t xml:space="preserve">section </w:t>
      </w:r>
      <w:r>
        <w:t>9.1.10.x3 is applied,</w:t>
      </w:r>
      <w:r>
        <w:rPr>
          <w:lang w:eastAsia="zh-TW"/>
        </w:rPr>
        <w:t xml:space="preserve"> longer cell identification period for the target inter-RAT carrier is expected.</w:t>
      </w:r>
    </w:p>
    <w:p w14:paraId="380983A1" w14:textId="131CD928"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71C97089" w:rsidR="00D2285C" w:rsidRPr="009C5807" w:rsidRDefault="00FF0643" w:rsidP="0030528F">
            <w:pPr>
              <w:pStyle w:val="TAN"/>
            </w:pPr>
            <w:r>
              <w:t>NOTE 3:</w:t>
            </w:r>
            <w:r>
              <w:rPr>
                <w:rFonts w:cs="Arial"/>
                <w:lang w:eastAsia="ja-JP"/>
              </w:rPr>
              <w:tab/>
            </w:r>
            <w:r>
              <w:t>K</w:t>
            </w:r>
            <w:r>
              <w:rPr>
                <w:vertAlign w:val="subscript"/>
              </w:rPr>
              <w:t>gap_EUTRA</w:t>
            </w:r>
            <w:r>
              <w:t xml:space="preserve"> is only applicable for a UE supporting concurrent measurement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lang w:eastAsia="zh-CN"/>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37F2AEFC" w14:textId="6B33EEBC" w:rsidR="00D90141" w:rsidRDefault="00D90141" w:rsidP="00D90141">
      <w:pPr>
        <w:ind w:left="568" w:hanging="284"/>
        <w:rPr>
          <w:lang w:eastAsia="zh-CN"/>
        </w:rPr>
      </w:pPr>
      <w:r w:rsidRPr="00DA4240">
        <w:tab/>
      </w:r>
      <w:r>
        <w:t>For a UE supporting and configured with concurrent measurement</w:t>
      </w:r>
      <w:r>
        <w:rPr>
          <w:lang w:eastAsia="zh-CN"/>
        </w:rPr>
        <w:t xml:space="preserve"> GAPs</w:t>
      </w:r>
      <w:r>
        <w:t xml:space="preserve">, </w:t>
      </w:r>
      <w:r w:rsidR="00FF0643">
        <w:rPr>
          <w:lang w:eastAsia="zh-CN"/>
        </w:rPr>
        <w:t>or MUSIM gaps</w:t>
      </w:r>
      <w:r w:rsidR="00FF0643" w:rsidRPr="00DB5ABE">
        <w:rPr>
          <w:lang w:eastAsia="zh-CN"/>
        </w:rPr>
        <w:t xml:space="preserve"> </w:t>
      </w:r>
      <w:r w:rsidR="00FF0643">
        <w:rPr>
          <w:lang w:eastAsia="zh-CN"/>
        </w:rPr>
        <w:t xml:space="preserve">or both </w:t>
      </w:r>
      <w:r w:rsidR="00FF0643">
        <w:t xml:space="preserve">concurrent measurement gaps </w:t>
      </w:r>
      <w:r w:rsidR="00FF0643">
        <w:rPr>
          <w:lang w:eastAsia="zh-CN"/>
        </w:rPr>
        <w:t>and MUSIM gaps</w:t>
      </w:r>
      <w:r w:rsidR="00FF0643">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measurement GAPs</w:t>
      </w:r>
      <w:r w:rsidR="00FF0643" w:rsidRPr="00FF0643">
        <w:rPr>
          <w:lang w:eastAsia="zh-CN"/>
        </w:rPr>
        <w:t xml:space="preserve"> </w:t>
      </w:r>
      <w:r w:rsidR="00FF0643">
        <w:rPr>
          <w:lang w:eastAsia="zh-CN"/>
        </w:rPr>
        <w:t>nor MUSIM gaps</w:t>
      </w:r>
      <w:r w:rsidR="00FF0643">
        <w:rPr>
          <w:bCs/>
          <w:lang w:eastAsia="zh-CN"/>
        </w:rPr>
        <w:t>.</w:t>
      </w:r>
      <w:r>
        <w:rPr>
          <w:bCs/>
          <w:lang w:eastAsia="zh-CN"/>
        </w:rPr>
        <w:t xml:space="preserve">.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measurement GAP</w:t>
      </w:r>
      <w:r>
        <w:rPr>
          <w:bCs/>
          <w:lang w:eastAsia="zh-CN"/>
        </w:rPr>
        <w:t>s</w:t>
      </w:r>
      <w:r w:rsidR="00FF0643" w:rsidRPr="00FF0643">
        <w:rPr>
          <w:lang w:eastAsia="zh-CN"/>
        </w:rPr>
        <w:t xml:space="preserve"> </w:t>
      </w:r>
      <w:r w:rsidR="00FF0643">
        <w:rPr>
          <w:lang w:eastAsia="zh-CN"/>
        </w:rPr>
        <w:t>or MUSIM gaps.</w:t>
      </w:r>
    </w:p>
    <w:p w14:paraId="742FBB68" w14:textId="0B25ED8D" w:rsidR="00D90141" w:rsidRDefault="00D90141" w:rsidP="00D90141">
      <w:pPr>
        <w:pStyle w:val="B10"/>
        <w:rPr>
          <w:rFonts w:eastAsiaTheme="minorEastAsia"/>
          <w:lang w:eastAsia="zh-CN"/>
        </w:rPr>
      </w:pPr>
      <w:r>
        <w:rPr>
          <w:lang w:eastAsia="zh-CN"/>
        </w:rPr>
        <w:tab/>
        <w:t>For a window W of duration xRP_max, where xRP_max is the maximum xRP across all configured per-UE measurement GAPs</w:t>
      </w:r>
      <w:r w:rsidR="00D70D15">
        <w:rPr>
          <w:lang w:eastAsia="zh-CN"/>
        </w:rPr>
        <w:t>, periodic MUSIM gap(s),</w:t>
      </w:r>
      <w:r>
        <w:rPr>
          <w:lang w:eastAsia="zh-CN"/>
        </w:rPr>
        <w:t xml:space="preserve"> and per-FR measurement GAPs for FR1, and starting from the beginning of any associated gap occasion: </w:t>
      </w:r>
    </w:p>
    <w:p w14:paraId="66357805" w14:textId="12DA18F9" w:rsidR="00D90141" w:rsidRDefault="00D90141" w:rsidP="00D90141">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w:t>
      </w:r>
      <w:r w:rsidR="00D70D15">
        <w:rPr>
          <w:lang w:eastAsia="zh-CN"/>
        </w:rPr>
        <w:t xml:space="preserve">those </w:t>
      </w:r>
      <w:r w:rsidR="00D70D15">
        <w:rPr>
          <w:bCs/>
          <w:lang w:eastAsia="zh-CN"/>
        </w:rPr>
        <w:t>overlapped</w:t>
      </w:r>
      <w:r w:rsidR="00D70D15">
        <w:rPr>
          <w:lang w:eastAsia="zh-CN"/>
        </w:rPr>
        <w:t xml:space="preserve"> with other measurement GAP and MUSIM gap</w:t>
      </w:r>
      <w:r>
        <w:rPr>
          <w:lang w:eastAsia="zh-CN"/>
        </w:rPr>
        <w:t xml:space="preserve"> instances of the associated GAP </w:t>
      </w:r>
      <w:r w:rsidR="00D70D15">
        <w:rPr>
          <w:lang w:eastAsia="zh-CN"/>
        </w:rPr>
        <w:t xml:space="preserve">and MUSIM gap </w:t>
      </w:r>
      <w:r>
        <w:rPr>
          <w:lang w:eastAsia="zh-CN"/>
        </w:rPr>
        <w:t>within the window, and</w:t>
      </w:r>
    </w:p>
    <w:p w14:paraId="2C4A3FBE" w14:textId="360FC040" w:rsidR="00D90141" w:rsidRDefault="00D90141" w:rsidP="00D90141">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w:t>
      </w:r>
      <w:r w:rsidR="00D70D15">
        <w:rPr>
          <w:bCs/>
          <w:lang w:eastAsia="zh-CN"/>
        </w:rPr>
        <w:t xml:space="preserve">measurement gap </w:t>
      </w:r>
      <w:r w:rsidR="00D70D15">
        <w:rPr>
          <w:lang w:eastAsia="zh-CN"/>
        </w:rPr>
        <w:t>and MUSIM gap</w:t>
      </w:r>
      <w:r w:rsidR="00D70D15">
        <w:rPr>
          <w:bCs/>
          <w:lang w:eastAsia="zh-CN"/>
        </w:rPr>
        <w:t xml:space="preserve"> </w:t>
      </w:r>
      <w:r>
        <w:rPr>
          <w:bCs/>
          <w:lang w:eastAsia="zh-CN"/>
        </w:rPr>
        <w:t xml:space="preserve">collisions by applying the </w:t>
      </w:r>
      <w:r w:rsidR="00D70D15" w:rsidRPr="00D70D15">
        <w:rPr>
          <w:bCs/>
          <w:lang w:eastAsia="zh-CN"/>
        </w:rPr>
        <w:t xml:space="preserve"> </w:t>
      </w:r>
      <w:r w:rsidR="00D70D15">
        <w:rPr>
          <w:bCs/>
          <w:lang w:eastAsia="zh-CN"/>
        </w:rPr>
        <w:t xml:space="preserve">collision rules for the </w:t>
      </w:r>
      <w:r>
        <w:rPr>
          <w:bCs/>
          <w:lang w:eastAsia="zh-CN"/>
        </w:rPr>
        <w:t xml:space="preserve">GAP </w:t>
      </w:r>
      <w:r w:rsidR="00D70D15">
        <w:rPr>
          <w:lang w:eastAsia="zh-CN"/>
        </w:rPr>
        <w:t xml:space="preserve">and MUSIM gap </w:t>
      </w:r>
      <w:r w:rsidR="00D70D15">
        <w:rPr>
          <w:bCs/>
          <w:lang w:eastAsia="zh-CN"/>
        </w:rPr>
        <w:t>in section 9.1.8.3</w:t>
      </w:r>
      <w:r w:rsidR="00D70D15" w:rsidRPr="001C74EC">
        <w:rPr>
          <w:lang w:eastAsia="zh-CN"/>
        </w:rPr>
        <w:t xml:space="preserve"> </w:t>
      </w:r>
      <w:r w:rsidR="00D70D15">
        <w:rPr>
          <w:lang w:eastAsia="zh-CN"/>
        </w:rPr>
        <w:t xml:space="preserve">and </w:t>
      </w:r>
      <w:r w:rsidR="00D70D15">
        <w:t>9.1.10.x3, respectively</w:t>
      </w:r>
      <w:r w:rsidR="00D70D15">
        <w:rPr>
          <w:lang w:eastAsia="zh-CN"/>
        </w:rPr>
        <w:t>.</w:t>
      </w:r>
    </w:p>
    <w:p w14:paraId="377C3364" w14:textId="7B60241A" w:rsidR="00D90141" w:rsidRDefault="00D90141" w:rsidP="00D90141">
      <w:pPr>
        <w:pStyle w:val="B30"/>
        <w:rPr>
          <w:bCs/>
          <w:lang w:eastAsia="zh-CN"/>
        </w:rPr>
      </w:pPr>
      <w:r>
        <w:rPr>
          <w:bCs/>
          <w:lang w:eastAsia="zh-CN"/>
        </w:rPr>
        <w:t>-</w:t>
      </w:r>
      <w:r>
        <w:rPr>
          <w:bCs/>
          <w:lang w:eastAsia="zh-CN"/>
        </w:rPr>
        <w:tab/>
        <w:t xml:space="preserve">xRP = MGRP when configured GAP is activated Pre-MG or MG, and xRP = VIRP when configured GAP is NCSG. </w:t>
      </w:r>
    </w:p>
    <w:p w14:paraId="63EE5A00" w14:textId="154F3896" w:rsidR="00D90141" w:rsidRDefault="00D90141" w:rsidP="00D90141">
      <w:pPr>
        <w:pStyle w:val="B10"/>
        <w:rPr>
          <w:rFonts w:eastAsiaTheme="minorEastAsia"/>
          <w:lang w:eastAsia="zh-CN"/>
        </w:rPr>
      </w:pPr>
      <w:r>
        <w:rPr>
          <w:lang w:eastAsia="zh-CN"/>
        </w:rPr>
        <w:tab/>
        <w:t>Requirements do not apply for UE configured with concurrent measurement GAPs</w:t>
      </w:r>
      <w:r w:rsidR="008362FA" w:rsidRPr="008362FA">
        <w:rPr>
          <w:lang w:eastAsia="zh-CN"/>
        </w:rPr>
        <w:t xml:space="preserve"> </w:t>
      </w:r>
      <w:r w:rsidR="008362FA">
        <w:rPr>
          <w:lang w:eastAsia="zh-CN"/>
        </w:rPr>
        <w:t>or MUSIM gaps</w:t>
      </w:r>
      <w:r>
        <w:rPr>
          <w:lang w:eastAsia="zh-CN"/>
        </w:rPr>
        <w:t>, if N</w:t>
      </w:r>
      <w:r>
        <w:rPr>
          <w:vertAlign w:val="subscript"/>
          <w:lang w:eastAsia="zh-CN"/>
        </w:rPr>
        <w:t>available</w:t>
      </w:r>
      <w:r>
        <w:rPr>
          <w:lang w:eastAsia="zh-CN"/>
        </w:rPr>
        <w:t xml:space="preserve"> =0 </w:t>
      </w:r>
    </w:p>
    <w:p w14:paraId="600DE16A" w14:textId="1501389C" w:rsidR="000A7A23" w:rsidRDefault="008362FA" w:rsidP="00F7265A">
      <w:pPr>
        <w:rPr>
          <w:lang w:eastAsia="zh-TW"/>
        </w:rPr>
      </w:pPr>
      <w:r>
        <w:rPr>
          <w:lang w:eastAsia="zh-TW"/>
        </w:rPr>
        <w:t xml:space="preserve">When UE supports </w:t>
      </w:r>
      <w:r>
        <w:t>[</w:t>
      </w:r>
      <w:r w:rsidRPr="00E146A5">
        <w:rPr>
          <w:bCs/>
          <w:i/>
        </w:rPr>
        <w:t>musim-GapPreference-</w:t>
      </w:r>
      <w:r>
        <w:rPr>
          <w:bCs/>
          <w:i/>
        </w:rPr>
        <w:t>r17</w:t>
      </w:r>
      <w:r>
        <w:t xml:space="preserve">] and if </w:t>
      </w:r>
      <w:r>
        <w:rPr>
          <w:lang w:eastAsia="zh-TW"/>
        </w:rPr>
        <w:t>the configured aperiodic MUSIM gap collides with the measurement gap associated with the target frequency layer</w:t>
      </w:r>
      <w:r>
        <w:t>,</w:t>
      </w:r>
      <w:r w:rsidRPr="00AA35AE">
        <w:t xml:space="preserve"> </w:t>
      </w:r>
      <w:r>
        <w:t>where MUSIM</w:t>
      </w:r>
      <w:r w:rsidRPr="00AA35AE">
        <w:t xml:space="preserve"> gap collision rule in</w:t>
      </w:r>
      <w:r>
        <w:rPr>
          <w:lang w:eastAsia="zh-TW"/>
        </w:rPr>
        <w:t xml:space="preserve"> </w:t>
      </w:r>
      <w:r>
        <w:rPr>
          <w:lang w:eastAsia="zh-CN"/>
        </w:rPr>
        <w:t xml:space="preserve">section </w:t>
      </w:r>
      <w:r>
        <w:t>9.1.10.x3 is applied,</w:t>
      </w:r>
      <w:r>
        <w:rPr>
          <w:lang w:eastAsia="zh-TW"/>
        </w:rPr>
        <w:t xml:space="preserve"> longer cell identification period for the target inter-RAT carrier is expected.</w:t>
      </w:r>
    </w:p>
    <w:p w14:paraId="064685C8" w14:textId="77777777" w:rsidR="008362FA" w:rsidRPr="004A1BFA" w:rsidRDefault="008362FA"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lang w:eastAsia="zh-CN"/>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lang w:eastAsia="zh-CN"/>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9C5807"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5807" w:rsidRDefault="004B2B1C"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5807" w:rsidRDefault="004B2B1C" w:rsidP="003305AC">
            <w:pPr>
              <w:pStyle w:val="TAC"/>
            </w:pPr>
            <w:r w:rsidRPr="009C5807">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5807" w:rsidRDefault="004B2B1C" w:rsidP="003305AC">
            <w:pPr>
              <w:pStyle w:val="TAC"/>
            </w:pPr>
            <w:r w:rsidRPr="009C5807">
              <w:t>6.4*</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w:t>
            </w:r>
            <w:r w:rsidRPr="009C5807">
              <w:rPr>
                <w:lang w:val="sv-SE"/>
              </w:rPr>
              <w:t xml:space="preserve"> (24*</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70882446" w14:textId="77777777" w:rsidR="003948D3" w:rsidRDefault="003948D3" w:rsidP="003948D3">
            <w:pPr>
              <w:pStyle w:val="TAN"/>
              <w:rPr>
                <w:lang w:eastAsia="zh-CN"/>
              </w:rPr>
            </w:pPr>
            <w:r>
              <w:t>NOTE 3:</w:t>
            </w:r>
            <w:r>
              <w:rPr>
                <w:rFonts w:cs="Arial"/>
                <w:lang w:eastAsia="ja-JP"/>
              </w:rPr>
              <w:tab/>
            </w:r>
            <w:r>
              <w:t>K</w:t>
            </w:r>
            <w:r>
              <w:rPr>
                <w:vertAlign w:val="subscript"/>
              </w:rPr>
              <w:t>gap_EUTRA</w:t>
            </w:r>
            <w:r>
              <w:t xml:space="preserve"> is only applicable for a UE supporting concurrent measurement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p w14:paraId="0E766F0A" w14:textId="31E4905C" w:rsidR="004B2B1C" w:rsidRPr="009C5807" w:rsidRDefault="003948D3" w:rsidP="003948D3">
            <w:pPr>
              <w:pStyle w:val="TAN"/>
            </w:pPr>
            <w:r>
              <w:t>NOTE 4:</w:t>
            </w:r>
            <w:r>
              <w:tab/>
              <w:t>If multiple concurrent gaps are configured, the gap period is the periodicity of the MG pattern associated to the E-UTRA inter-RAT frequency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lang w:eastAsia="zh-CN"/>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eastAsia="zh-CN"/>
              </w:rPr>
              <w:t xml:space="preserve">When </w:t>
            </w:r>
            <w:r w:rsidRPr="000147DF">
              <w:rPr>
                <w:i/>
                <w:iCs/>
                <w:lang w:val="en-US" w:eastAsia="zh-CN"/>
              </w:rPr>
              <w:t>highSpeedMeasFlag-r16</w:t>
            </w:r>
            <w:r w:rsidRPr="000147DF">
              <w:rPr>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3632E053" w14:textId="77777777" w:rsidR="00840B2F" w:rsidRDefault="00840B2F" w:rsidP="00840B2F">
            <w:pPr>
              <w:pStyle w:val="TAN"/>
              <w:rPr>
                <w:lang w:eastAsia="zh-CN"/>
              </w:rPr>
            </w:pPr>
            <w:r>
              <w:t>NOTE 4:</w:t>
            </w:r>
            <w:r>
              <w:rPr>
                <w:rFonts w:cs="Arial"/>
                <w:lang w:eastAsia="ja-JP"/>
              </w:rPr>
              <w:tab/>
            </w:r>
            <w:r>
              <w:t>K</w:t>
            </w:r>
            <w:r>
              <w:rPr>
                <w:vertAlign w:val="subscript"/>
              </w:rPr>
              <w:t>gap_EUTRA</w:t>
            </w:r>
            <w:r>
              <w:t xml:space="preserve"> is only applicable for a UE supporting concurrent measurement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p w14:paraId="793906F4" w14:textId="58D4A738" w:rsidR="004B2B1C" w:rsidRPr="008C6DE4" w:rsidRDefault="00840B2F" w:rsidP="00840B2F">
            <w:pPr>
              <w:pStyle w:val="TAN"/>
            </w:pPr>
            <w:r>
              <w:t>NOTE 5:</w:t>
            </w:r>
            <w:r>
              <w:tab/>
              <w:t>If multiple concurrent gaps are configured, the gap period is the periodicity of the MG pattern associated to the E-UTRA inter-RAT frequency layer.</w:t>
            </w:r>
          </w:p>
        </w:tc>
      </w:tr>
    </w:tbl>
    <w:p w14:paraId="58A1A11B" w14:textId="77777777" w:rsidR="00F7265A" w:rsidRPr="009C5807" w:rsidRDefault="00F7265A" w:rsidP="00352573"/>
    <w:p w14:paraId="277A283B" w14:textId="5A6416BC"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71459DB8" w14:textId="77777777" w:rsidR="00E42202" w:rsidRDefault="00E42202" w:rsidP="00E42202">
            <w:pPr>
              <w:pStyle w:val="TAN"/>
              <w:rPr>
                <w:rFonts w:cs="Arial"/>
              </w:rPr>
            </w:pPr>
            <w:r>
              <w:rPr>
                <w:rFonts w:cs="Arial"/>
              </w:rPr>
              <w:t>NOTE 3:</w:t>
            </w:r>
            <w:r>
              <w:rPr>
                <w:rFonts w:cs="Arial"/>
              </w:rPr>
              <w:tab/>
              <w:t>See Table 9.4.3.2-1.</w:t>
            </w:r>
          </w:p>
          <w:p w14:paraId="117DC16D" w14:textId="16C095E8" w:rsidR="004B2B1C" w:rsidRPr="00281AB2" w:rsidRDefault="00E42202" w:rsidP="00E42202">
            <w:pPr>
              <w:pStyle w:val="TAN"/>
            </w:pPr>
            <w:r>
              <w:t>NOTE 4:</w:t>
            </w:r>
            <w:r>
              <w:rPr>
                <w:rFonts w:cs="Arial"/>
                <w:lang w:eastAsia="ja-JP"/>
              </w:rPr>
              <w:tab/>
            </w:r>
            <w:r>
              <w:t>K</w:t>
            </w:r>
            <w:r>
              <w:rPr>
                <w:vertAlign w:val="subscript"/>
              </w:rPr>
              <w:t>gap_EUTRA</w:t>
            </w:r>
            <w:r>
              <w:t xml:space="preserve"> is only applicable for a UE supporting concurrent measurement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sidR="00281AB2">
        <w:rPr>
          <w:rFonts w:hint="eastAsia"/>
          <w:lang w:eastAsia="zh-CN"/>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74"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4D60EFD2" w:rsidR="00105ACA" w:rsidRPr="003B2745" w:rsidRDefault="00B44075"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74"/>
    <w:p w14:paraId="1B98A4C7" w14:textId="40D86A13" w:rsidR="00105ACA" w:rsidRPr="009C5807" w:rsidRDefault="008164C8" w:rsidP="00352573">
      <w:pPr>
        <w:rPr>
          <w:lang w:eastAsia="zh-CN"/>
        </w:rPr>
      </w:pPr>
      <w:r w:rsidRPr="00772100">
        <w:rPr>
          <w:rFonts w:eastAsia="SimSun" w:hint="eastAsia"/>
          <w:noProof/>
          <w:lang w:val="en-US" w:eastAsia="zh-CN"/>
        </w:rPr>
        <w:t>W</w:t>
      </w:r>
      <w:r w:rsidRPr="00772100">
        <w:rPr>
          <w:rFonts w:eastAsia="SimSun"/>
          <w:noProof/>
          <w:lang w:val="en-US" w:eastAsia="zh-CN"/>
        </w:rPr>
        <w:t xml:space="preserve">hen a serving cell and an </w:t>
      </w:r>
      <w:r w:rsidRPr="00772100">
        <w:rPr>
          <w:lang w:val="en-US"/>
        </w:rPr>
        <w:t xml:space="preserve">E-UTRA TDD measurement object are in bands with </w:t>
      </w:r>
      <w:r w:rsidRPr="00772100">
        <w:rPr>
          <w:lang w:eastAsia="zh-CN"/>
        </w:rPr>
        <w:t xml:space="preserve">overlapping frequency, </w:t>
      </w:r>
      <w:r w:rsidRPr="00772100">
        <w:rPr>
          <w:lang w:val="en-US"/>
        </w:rPr>
        <w:t xml:space="preserve">UE is not expected to transmit PUCCH/PUSCH/SRS or </w:t>
      </w:r>
      <w:r w:rsidRPr="00772100">
        <w:rPr>
          <w:lang w:val="en-US" w:eastAsia="zh-CN"/>
        </w:rPr>
        <w:t>receive PDCCH/PDSCH/TRS/CSI-RS for CQI</w:t>
      </w:r>
      <w:r w:rsidRPr="00772100">
        <w:rPr>
          <w:lang w:val="en-US"/>
        </w:rPr>
        <w:t xml:space="preserve">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75" w:name="_Hlk4972085"/>
            <w:r w:rsidRPr="009C5807">
              <w:rPr>
                <w:lang w:val="sv-SE"/>
              </w:rPr>
              <w:t>N</w:t>
            </w:r>
            <w:r w:rsidRPr="009C5807">
              <w:rPr>
                <w:vertAlign w:val="subscript"/>
                <w:lang w:val="sv-SE"/>
              </w:rPr>
              <w:t>ACK/NACK, ECGI, FDD</w:t>
            </w:r>
            <w:bookmarkEnd w:id="75"/>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76" w:name="_Hlk4972055"/>
            <w:r w:rsidRPr="009C5807">
              <w:rPr>
                <w:lang w:val="sv-SE"/>
              </w:rPr>
              <w:t>N</w:t>
            </w:r>
            <w:r w:rsidRPr="009C5807">
              <w:rPr>
                <w:vertAlign w:val="subscript"/>
                <w:lang w:val="sv-SE"/>
              </w:rPr>
              <w:t>ACK/NACK, MIB+ECGI, FDD</w:t>
            </w:r>
            <w:bookmarkEnd w:id="76"/>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5" type="#_x0000_t75" style="width:247pt;height:25.5pt" o:ole="">
            <v:imagedata r:id="rId62" o:title=""/>
          </v:shape>
          <o:OLEObject Type="Embed" ProgID="Equation.DSMT4" ShapeID="_x0000_i1045" DrawAspect="Content" ObjectID="_1767144658" r:id="rId63"/>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6" type="#_x0000_t75" style="width:395.5pt;height:25.5pt" o:ole="" fillcolor="window">
            <v:imagedata r:id="rId64" o:title=""/>
          </v:shape>
          <o:OLEObject Type="Embed" ProgID="Equation.DSMT4" ShapeID="_x0000_i1046" DrawAspect="Content" ObjectID="_1767144659" r:id="rId65"/>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9A297E2" w:rsidR="00362254" w:rsidRPr="00855555" w:rsidRDefault="000B0D01"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lang w:eastAsia="zh-CN"/>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F8F9703" w14:textId="77777777" w:rsidR="000B0D01"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3C562328" w:rsidR="00361221" w:rsidRPr="00B910B8" w:rsidRDefault="00361221" w:rsidP="000B0D01">
      <w:pPr>
        <w:pStyle w:val="Heading4"/>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1DA9A42D" w:rsidR="00361221" w:rsidRDefault="000B0D0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766255F0" w14:textId="77777777" w:rsidR="007E3819" w:rsidRDefault="007E3819" w:rsidP="007E3819">
      <w:pPr>
        <w:pStyle w:val="Heading3"/>
      </w:pPr>
      <w:r>
        <w:t>9.4.8</w:t>
      </w:r>
      <w:r>
        <w:tab/>
        <w:t>NR – E-UTRAN measurements without measurement gaps</w:t>
      </w:r>
    </w:p>
    <w:p w14:paraId="3587E1FB" w14:textId="77777777" w:rsidR="007E3819" w:rsidRDefault="007E3819" w:rsidP="007E3819">
      <w:pPr>
        <w:pStyle w:val="Heading4"/>
      </w:pPr>
      <w:r>
        <w:t>9.4.8.1</w:t>
      </w:r>
      <w:r>
        <w:tab/>
        <w:t>Introduction</w:t>
      </w:r>
    </w:p>
    <w:p w14:paraId="38F53586" w14:textId="77777777" w:rsidR="007E3819" w:rsidRDefault="007E3819" w:rsidP="007E3819">
      <w:r>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Default="007E3819" w:rsidP="007E3819">
      <w:pPr>
        <w:pStyle w:val="B10"/>
      </w:pPr>
      <w:r>
        <w:t>-</w:t>
      </w:r>
      <w:r>
        <w:tab/>
        <w:t>in RRC_CONNECTED state, and configured with SA with NR</w:t>
      </w:r>
      <w:r>
        <w:rPr>
          <w:rFonts w:eastAsia="MS Mincho"/>
        </w:rPr>
        <w:sym w:font="Symbol" w:char="F02D"/>
      </w:r>
      <w:r>
        <w:t>E-UTRAN FDD or TDD measurement (RSRP, RSRQ, RS-SINR, RSTD, or E-CID</w:t>
      </w:r>
      <w:r>
        <w:rPr>
          <w:lang w:val="en-US"/>
        </w:rPr>
        <w:t xml:space="preserve"> RSRP and RSRQ</w:t>
      </w:r>
      <w:r>
        <w:t>) on E-UTRA frequency carrier</w:t>
      </w:r>
    </w:p>
    <w:p w14:paraId="21BD1966" w14:textId="77777777" w:rsidR="007E3819" w:rsidRDefault="007E3819" w:rsidP="007E3819">
      <w:pPr>
        <w:rPr>
          <w:lang w:eastAsia="zh-CN"/>
        </w:rPr>
      </w:pPr>
      <w:r>
        <w:rPr>
          <w:lang w:eastAsia="zh-CN"/>
        </w:rPr>
        <w:t xml:space="preserve">The inter-RAT EUTRA measurement requirements in this clause are applicable provided </w:t>
      </w:r>
    </w:p>
    <w:p w14:paraId="6E8433C5" w14:textId="77777777" w:rsidR="007E3819" w:rsidRDefault="007E3819" w:rsidP="00E71550">
      <w:pPr>
        <w:pStyle w:val="B10"/>
      </w:pPr>
      <w:r>
        <w:t>-</w:t>
      </w:r>
      <w:r>
        <w:tab/>
        <w:t>UE supports eutra-NeedForGapNCSG-reporting-r17 and indicating ‘nogap-noncsg’ in the E-UTRA band in NeedForGapNCSG-InfoEUTRA for inter-RAT EUTRA measurement, or</w:t>
      </w:r>
    </w:p>
    <w:p w14:paraId="60C304F9" w14:textId="77777777" w:rsidR="007E3819" w:rsidRDefault="007E3819" w:rsidP="00E71550">
      <w:pPr>
        <w:pStyle w:val="B10"/>
      </w:pPr>
      <w:r>
        <w:t>-</w:t>
      </w:r>
      <w:r>
        <w:tab/>
        <w:t>UE supports [case b-2].</w:t>
      </w:r>
    </w:p>
    <w:p w14:paraId="34A2C0C4" w14:textId="77777777" w:rsidR="007E3819" w:rsidRDefault="007E3819" w:rsidP="007E3819">
      <w:pPr>
        <w:pStyle w:val="Heading4"/>
      </w:pPr>
      <w:r>
        <w:t>9.4.8.2</w:t>
      </w:r>
      <w:r>
        <w:tab/>
        <w:t>Collision handling between EMW and MG/SMTC/</w:t>
      </w:r>
      <w:r>
        <w:rPr>
          <w:lang w:val="en-US"/>
        </w:rPr>
        <w:t>SSB/CSI-RS configured for RLM/BFD/CBD/L1-RSRP measurement</w:t>
      </w:r>
    </w:p>
    <w:p w14:paraId="62C9DFCA" w14:textId="24020508" w:rsidR="007E3819" w:rsidRDefault="007E3819" w:rsidP="007E3819">
      <w:r>
        <w:rPr>
          <w:lang w:eastAsia="zh-CN"/>
        </w:rPr>
        <w:t xml:space="preserve">If an </w:t>
      </w:r>
      <w:r>
        <w:t>NR – E-UTRAN measurement causes scheduling restriction as defined in clause 9.4</w:t>
      </w:r>
      <w:r w:rsidR="00497F69">
        <w:t>.8</w:t>
      </w:r>
      <w:r>
        <w:t>.3.5 or 9.4.</w:t>
      </w:r>
      <w:r w:rsidR="00497F69">
        <w:t>8</w:t>
      </w:r>
      <w:r>
        <w:t>.4.5, the measurement is performed within measurement gaps if one of the following conditions is met, and the requirements in clause 9.4.2 or 9.4.3 apply.</w:t>
      </w:r>
    </w:p>
    <w:p w14:paraId="759B383F" w14:textId="77777777" w:rsidR="007E3819" w:rsidRDefault="007E3819" w:rsidP="00342B68">
      <w:pPr>
        <w:pStyle w:val="B10"/>
      </w:pPr>
      <w:r>
        <w:t>-</w:t>
      </w:r>
      <w:r>
        <w:tab/>
        <w:t xml:space="preserve">EMW is configured and fully overlapped with </w:t>
      </w:r>
      <w:r>
        <w:rPr>
          <w:lang w:eastAsia="zh-CN"/>
        </w:rPr>
        <w:t>measurement gap</w:t>
      </w:r>
      <w:r>
        <w:t xml:space="preserve">, and the periodicity of </w:t>
      </w:r>
      <w:r>
        <w:rPr>
          <w:lang w:eastAsia="zh-CN"/>
        </w:rPr>
        <w:t>measurement gap</w:t>
      </w:r>
      <w:r>
        <w:t xml:space="preserve"> and EMW is same, or</w:t>
      </w:r>
    </w:p>
    <w:p w14:paraId="5EC9D05B" w14:textId="77777777" w:rsidR="007E3819" w:rsidRDefault="007E3819" w:rsidP="00342B68">
      <w:pPr>
        <w:pStyle w:val="B10"/>
      </w:pPr>
      <w:r>
        <w:t>-</w:t>
      </w:r>
      <w:r>
        <w:tab/>
        <w:t>EMW is not configured.</w:t>
      </w:r>
    </w:p>
    <w:p w14:paraId="7F4B1C7B" w14:textId="01C04C2B" w:rsidR="007E3819" w:rsidRDefault="007E3819" w:rsidP="007E3819">
      <w:pPr>
        <w:pStyle w:val="B20"/>
        <w:ind w:left="0" w:firstLine="0"/>
        <w:rPr>
          <w:lang w:eastAsia="zh-CN"/>
        </w:rPr>
      </w:pPr>
      <w:r>
        <w:rPr>
          <w:lang w:eastAsia="zh-CN"/>
        </w:rPr>
        <w:t xml:space="preserve">Otherwise, </w:t>
      </w:r>
      <w:r>
        <w:t>the measurement is performed within EMW occasions and requirements in clause 9.4.</w:t>
      </w:r>
      <w:r w:rsidR="00497F69">
        <w:t>8</w:t>
      </w:r>
      <w:r>
        <w:t xml:space="preserve"> apply.</w:t>
      </w:r>
    </w:p>
    <w:p w14:paraId="7F908A53" w14:textId="77777777" w:rsidR="007E3819" w:rsidRDefault="007E3819" w:rsidP="007E3819">
      <w:r>
        <w:rPr>
          <w:lang w:eastAsia="zh-CN"/>
        </w:rPr>
        <w:t>When UE is configured with EMW and measurement gap, EMW and measurement gap occasions are considered colliding</w:t>
      </w:r>
      <w:r>
        <w:rPr>
          <w:lang w:eastAsia="ja-JP"/>
        </w:rPr>
        <w:t xml:space="preserve"> if </w:t>
      </w:r>
      <w:r>
        <w:t>the two occasions are fully or partially overlapping in time domain.</w:t>
      </w:r>
    </w:p>
    <w:p w14:paraId="671784DE" w14:textId="77777777" w:rsidR="007E3819" w:rsidRDefault="007E3819" w:rsidP="007E3819">
      <w:r>
        <w:rPr>
          <w:lang w:eastAsia="zh-CN"/>
        </w:rPr>
        <w:t>When UE is configured with EMW and SMTC/</w:t>
      </w:r>
      <w:r>
        <w:rPr>
          <w:lang w:val="en-US"/>
        </w:rPr>
        <w:t>SSB/CSI-RS configured for RLM/BFD/CBD/L1-RSRP measurement</w:t>
      </w:r>
      <w:r>
        <w:rPr>
          <w:lang w:eastAsia="zh-CN"/>
        </w:rPr>
        <w:t>, EMW and SMTC/</w:t>
      </w:r>
      <w:r>
        <w:rPr>
          <w:lang w:val="en-US"/>
        </w:rPr>
        <w:t xml:space="preserve">SSB/CSI-RS </w:t>
      </w:r>
      <w:r>
        <w:rPr>
          <w:lang w:eastAsia="zh-CN"/>
        </w:rPr>
        <w:t>occasions are considered colliding</w:t>
      </w:r>
      <w:r>
        <w:rPr>
          <w:lang w:eastAsia="ja-JP"/>
        </w:rPr>
        <w:t xml:space="preserve"> if </w:t>
      </w:r>
      <w:r>
        <w:t>the two occasions are fully or partially overlapping in time domain, provided that inter-RAT measurement during EMW would cause scheduling restriction.</w:t>
      </w:r>
    </w:p>
    <w:p w14:paraId="0C511616" w14:textId="74C91954" w:rsidR="007E3819" w:rsidRDefault="007E3819" w:rsidP="007E3819">
      <w:pPr>
        <w:rPr>
          <w:lang w:eastAsia="zh-CN"/>
        </w:rPr>
      </w:pPr>
      <w:r>
        <w:rPr>
          <w:lang w:eastAsia="zh-CN"/>
        </w:rPr>
        <w:t xml:space="preserve">In case of collision between EMW and measurement gap and </w:t>
      </w:r>
      <w:r>
        <w:t>EMW periodicity is smaller than MGRP</w:t>
      </w:r>
      <w:r>
        <w:rPr>
          <w:lang w:eastAsia="zh-CN"/>
        </w:rPr>
        <w:t>, scheduling restriction specified in clause 9.4.</w:t>
      </w:r>
      <w:r w:rsidR="00497F69">
        <w:rPr>
          <w:lang w:eastAsia="zh-CN"/>
        </w:rPr>
        <w:t>8</w:t>
      </w:r>
      <w:r>
        <w:rPr>
          <w:lang w:eastAsia="zh-CN"/>
        </w:rPr>
        <w:t>.</w:t>
      </w:r>
      <w:r w:rsidR="00497F69">
        <w:rPr>
          <w:lang w:eastAsia="zh-CN"/>
        </w:rPr>
        <w:t xml:space="preserve">2 </w:t>
      </w:r>
      <w:r>
        <w:rPr>
          <w:lang w:eastAsia="zh-CN"/>
        </w:rPr>
        <w:t xml:space="preserve">does not apply in the EMW occasions colliding with measurement gap. </w:t>
      </w:r>
    </w:p>
    <w:p w14:paraId="1DC910E0" w14:textId="16ED04A2" w:rsidR="007E3819" w:rsidRDefault="007E3819" w:rsidP="007E3819">
      <w:pPr>
        <w:rPr>
          <w:lang w:eastAsia="zh-CN"/>
        </w:rPr>
      </w:pPr>
      <w:r>
        <w:rPr>
          <w:lang w:eastAsia="zh-CN"/>
        </w:rPr>
        <w:t>[For case b-2], in case of collision between EMW and SMTC</w:t>
      </w:r>
      <w:r>
        <w:t>/</w:t>
      </w:r>
      <w:r>
        <w:rPr>
          <w:lang w:val="en-US"/>
        </w:rPr>
        <w:t>SSB/CSI-RS configured for RLM/BFD/CBD/L1-RSRP measurement</w:t>
      </w:r>
      <w:r>
        <w:rPr>
          <w:lang w:eastAsia="zh-CN"/>
        </w:rPr>
        <w:t>, scheduling restriction specified in clause 9.4.</w:t>
      </w:r>
      <w:r w:rsidR="00497F69">
        <w:rPr>
          <w:lang w:eastAsia="zh-CN"/>
        </w:rPr>
        <w:t>8</w:t>
      </w:r>
      <w:r>
        <w:rPr>
          <w:lang w:eastAsia="zh-CN"/>
        </w:rPr>
        <w:t>.</w:t>
      </w:r>
      <w:r w:rsidR="00497F69">
        <w:rPr>
          <w:lang w:eastAsia="zh-CN"/>
        </w:rPr>
        <w:t>2</w:t>
      </w:r>
      <w:r>
        <w:rPr>
          <w:lang w:eastAsia="zh-CN"/>
        </w:rPr>
        <w:t xml:space="preserve"> does not apply in the EMW occasions colliding with measurement gap.</w:t>
      </w:r>
    </w:p>
    <w:p w14:paraId="459934C5" w14:textId="77777777" w:rsidR="007E3819" w:rsidRDefault="007E3819" w:rsidP="007E3819">
      <w:r>
        <w:t xml:space="preserve">Parameter </w:t>
      </w:r>
      <w:r>
        <w:rPr>
          <w:rFonts w:cs="v4.2.0"/>
        </w:rPr>
        <w:t>T</w:t>
      </w:r>
      <w:r>
        <w:rPr>
          <w:rFonts w:cs="v4.2.0"/>
          <w:vertAlign w:val="subscript"/>
        </w:rPr>
        <w:t>Inter1</w:t>
      </w:r>
      <w:r>
        <w:t xml:space="preserve"> used in inter-RAT requirements in clause 9.4.8 is defined based on Table 9.4.8.2-1:</w:t>
      </w:r>
    </w:p>
    <w:p w14:paraId="218A49C7" w14:textId="77777777" w:rsidR="007E3819" w:rsidRDefault="007E3819" w:rsidP="007E3819">
      <w:pPr>
        <w:keepNext/>
        <w:keepLines/>
        <w:spacing w:before="60"/>
        <w:jc w:val="center"/>
      </w:pPr>
      <w:r>
        <w:t>Table 9.4.8.2-1: T</w:t>
      </w:r>
      <w:r>
        <w:rPr>
          <w:lang w:val="en-US"/>
        </w:rPr>
        <w: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3967"/>
        <w:gridCol w:w="1650"/>
        <w:gridCol w:w="1650"/>
      </w:tblGrid>
      <w:tr w:rsidR="007E3819" w14:paraId="3680F356" w14:textId="77777777" w:rsidTr="005F364E">
        <w:trPr>
          <w:cantSplit/>
          <w:trHeight w:val="444"/>
          <w:jc w:val="center"/>
        </w:trPr>
        <w:tc>
          <w:tcPr>
            <w:tcW w:w="1555" w:type="dxa"/>
            <w:tcBorders>
              <w:top w:val="single" w:sz="4" w:space="0" w:color="auto"/>
              <w:left w:val="single" w:sz="4" w:space="0" w:color="auto"/>
              <w:bottom w:val="single" w:sz="4" w:space="0" w:color="auto"/>
              <w:right w:val="single" w:sz="4" w:space="0" w:color="auto"/>
            </w:tcBorders>
            <w:hideMark/>
          </w:tcPr>
          <w:p w14:paraId="513D1376" w14:textId="77777777" w:rsidR="007E3819" w:rsidRDefault="007E3819" w:rsidP="005F364E">
            <w:pPr>
              <w:pStyle w:val="TAH"/>
              <w:rPr>
                <w:lang w:val="fr-FR"/>
              </w:rPr>
            </w:pPr>
            <w:r>
              <w:rPr>
                <w:lang w:val="fr-FR"/>
              </w:rPr>
              <w:t>Configuration</w:t>
            </w:r>
          </w:p>
        </w:tc>
        <w:tc>
          <w:tcPr>
            <w:tcW w:w="3970" w:type="dxa"/>
            <w:tcBorders>
              <w:top w:val="single" w:sz="4" w:space="0" w:color="auto"/>
              <w:left w:val="single" w:sz="4" w:space="0" w:color="auto"/>
              <w:bottom w:val="single" w:sz="4" w:space="0" w:color="auto"/>
              <w:right w:val="single" w:sz="4" w:space="0" w:color="auto"/>
            </w:tcBorders>
            <w:hideMark/>
          </w:tcPr>
          <w:p w14:paraId="2F206A3D" w14:textId="77777777" w:rsidR="007E3819" w:rsidRDefault="007E3819" w:rsidP="005F364E">
            <w:pPr>
              <w:pStyle w:val="TAH"/>
              <w:rPr>
                <w:lang w:val="fr-FR"/>
              </w:rPr>
            </w:pPr>
            <w:r>
              <w:rPr>
                <w:lang w:val="fr-FR"/>
              </w:rPr>
              <w:t xml:space="preserve">[Effective measurement window periodicity] [ms] </w:t>
            </w:r>
          </w:p>
        </w:tc>
        <w:tc>
          <w:tcPr>
            <w:tcW w:w="1651" w:type="dxa"/>
            <w:tcBorders>
              <w:top w:val="single" w:sz="4" w:space="0" w:color="auto"/>
              <w:left w:val="single" w:sz="4" w:space="0" w:color="auto"/>
              <w:bottom w:val="single" w:sz="4" w:space="0" w:color="auto"/>
              <w:right w:val="single" w:sz="4" w:space="0" w:color="auto"/>
            </w:tcBorders>
            <w:hideMark/>
          </w:tcPr>
          <w:p w14:paraId="09986DDF" w14:textId="77777777" w:rsidR="007E3819" w:rsidRDefault="007E3819" w:rsidP="005F364E">
            <w:pPr>
              <w:pStyle w:val="TAH"/>
              <w:rPr>
                <w:lang w:val="fr-FR"/>
              </w:rPr>
            </w:pPr>
            <w:r>
              <w:rPr>
                <w:lang w:val="fr-FR"/>
              </w:rPr>
              <w:t>[Effective measurement window duration] [ms]</w:t>
            </w:r>
          </w:p>
        </w:tc>
        <w:tc>
          <w:tcPr>
            <w:tcW w:w="1651" w:type="dxa"/>
            <w:tcBorders>
              <w:top w:val="single" w:sz="4" w:space="0" w:color="auto"/>
              <w:left w:val="single" w:sz="4" w:space="0" w:color="auto"/>
              <w:bottom w:val="single" w:sz="4" w:space="0" w:color="auto"/>
              <w:right w:val="single" w:sz="4" w:space="0" w:color="auto"/>
            </w:tcBorders>
            <w:hideMark/>
          </w:tcPr>
          <w:p w14:paraId="37BBB0F8" w14:textId="77777777" w:rsidR="007E3819" w:rsidRDefault="007E3819" w:rsidP="005F364E">
            <w:pPr>
              <w:pStyle w:val="TAH"/>
              <w:rPr>
                <w:lang w:val="fr-FR"/>
              </w:rPr>
            </w:pPr>
            <w:r>
              <w:rPr>
                <w:lang w:val="fr-FR"/>
              </w:rPr>
              <w:t xml:space="preserve">Tinter1 </w:t>
            </w:r>
          </w:p>
        </w:tc>
      </w:tr>
      <w:tr w:rsidR="007E3819" w14:paraId="3E213604" w14:textId="77777777" w:rsidTr="005F364E">
        <w:trPr>
          <w:cantSplit/>
          <w:trHeight w:val="291"/>
          <w:jc w:val="center"/>
        </w:trPr>
        <w:tc>
          <w:tcPr>
            <w:tcW w:w="1555" w:type="dxa"/>
            <w:tcBorders>
              <w:top w:val="single" w:sz="4" w:space="0" w:color="auto"/>
              <w:left w:val="single" w:sz="4" w:space="0" w:color="auto"/>
              <w:bottom w:val="single" w:sz="4" w:space="0" w:color="auto"/>
              <w:right w:val="single" w:sz="4" w:space="0" w:color="auto"/>
            </w:tcBorders>
            <w:hideMark/>
          </w:tcPr>
          <w:p w14:paraId="0C03EA89" w14:textId="77777777" w:rsidR="007E3819" w:rsidRDefault="007E3819" w:rsidP="005F364E">
            <w:pPr>
              <w:pStyle w:val="TAC"/>
              <w:rPr>
                <w:lang w:val="fr-FR"/>
              </w:rPr>
            </w:pPr>
            <w:r>
              <w:rPr>
                <w:lang w:val="fr-FR"/>
              </w:rPr>
              <w:t>0</w:t>
            </w:r>
          </w:p>
        </w:tc>
        <w:tc>
          <w:tcPr>
            <w:tcW w:w="3970" w:type="dxa"/>
            <w:tcBorders>
              <w:top w:val="single" w:sz="4" w:space="0" w:color="auto"/>
              <w:left w:val="single" w:sz="4" w:space="0" w:color="auto"/>
              <w:bottom w:val="single" w:sz="4" w:space="0" w:color="auto"/>
              <w:right w:val="single" w:sz="4" w:space="0" w:color="auto"/>
            </w:tcBorders>
            <w:hideMark/>
          </w:tcPr>
          <w:p w14:paraId="0D493767" w14:textId="77777777" w:rsidR="007E3819" w:rsidRDefault="007E3819" w:rsidP="005F364E">
            <w:pPr>
              <w:pStyle w:val="TAC"/>
              <w:rPr>
                <w:lang w:val="fr-FR"/>
              </w:rPr>
            </w:pPr>
            <w:r>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4CDF35A5" w14:textId="77777777" w:rsidR="007E3819" w:rsidRDefault="007E3819" w:rsidP="005F364E">
            <w:pPr>
              <w:pStyle w:val="TAC"/>
              <w:rPr>
                <w:lang w:val="fr-FR"/>
              </w:rPr>
            </w:pPr>
            <w:r>
              <w:rPr>
                <w:lang w:val="fr-FR"/>
              </w:rPr>
              <w:t>5</w:t>
            </w:r>
          </w:p>
        </w:tc>
        <w:tc>
          <w:tcPr>
            <w:tcW w:w="1651" w:type="dxa"/>
            <w:tcBorders>
              <w:top w:val="single" w:sz="4" w:space="0" w:color="auto"/>
              <w:left w:val="single" w:sz="4" w:space="0" w:color="auto"/>
              <w:bottom w:val="single" w:sz="4" w:space="0" w:color="auto"/>
              <w:right w:val="single" w:sz="4" w:space="0" w:color="auto"/>
            </w:tcBorders>
            <w:hideMark/>
          </w:tcPr>
          <w:p w14:paraId="2A19E2DE" w14:textId="77777777" w:rsidR="007E3819" w:rsidRDefault="007E3819" w:rsidP="005F364E">
            <w:pPr>
              <w:pStyle w:val="TAC"/>
              <w:rPr>
                <w:lang w:val="fr-FR"/>
              </w:rPr>
            </w:pPr>
            <w:r>
              <w:rPr>
                <w:lang w:val="fr-FR"/>
              </w:rPr>
              <w:t>[60]</w:t>
            </w:r>
          </w:p>
        </w:tc>
      </w:tr>
      <w:tr w:rsidR="007E3819" w14:paraId="14606CF8" w14:textId="77777777" w:rsidTr="005F364E">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1B22095A" w14:textId="77777777" w:rsidR="007E3819" w:rsidRDefault="007E3819" w:rsidP="005F364E">
            <w:pPr>
              <w:pStyle w:val="TAC"/>
              <w:rPr>
                <w:lang w:val="fr-FR"/>
              </w:rPr>
            </w:pPr>
            <w:r>
              <w:rPr>
                <w:lang w:val="fr-FR"/>
              </w:rPr>
              <w:t xml:space="preserve">1 </w:t>
            </w:r>
          </w:p>
        </w:tc>
        <w:tc>
          <w:tcPr>
            <w:tcW w:w="3970" w:type="dxa"/>
            <w:tcBorders>
              <w:top w:val="single" w:sz="4" w:space="0" w:color="auto"/>
              <w:left w:val="single" w:sz="4" w:space="0" w:color="auto"/>
              <w:bottom w:val="single" w:sz="4" w:space="0" w:color="auto"/>
              <w:right w:val="single" w:sz="4" w:space="0" w:color="auto"/>
            </w:tcBorders>
            <w:hideMark/>
          </w:tcPr>
          <w:p w14:paraId="03CD89A1" w14:textId="77777777" w:rsidR="007E3819" w:rsidRDefault="007E3819" w:rsidP="005F364E">
            <w:pPr>
              <w:pStyle w:val="TAC"/>
              <w:rPr>
                <w:lang w:val="fr-FR"/>
              </w:rPr>
            </w:pPr>
            <w:r>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7F25A759" w14:textId="77777777" w:rsidR="007E3819" w:rsidRDefault="007E3819" w:rsidP="005F364E">
            <w:pPr>
              <w:pStyle w:val="TAC"/>
              <w:rPr>
                <w:lang w:val="fr-FR"/>
              </w:rPr>
            </w:pPr>
            <w:r>
              <w:rPr>
                <w:lang w:val="fr-FR"/>
              </w:rPr>
              <w:t>5</w:t>
            </w:r>
          </w:p>
        </w:tc>
        <w:tc>
          <w:tcPr>
            <w:tcW w:w="1651" w:type="dxa"/>
            <w:tcBorders>
              <w:top w:val="single" w:sz="4" w:space="0" w:color="auto"/>
              <w:left w:val="single" w:sz="4" w:space="0" w:color="auto"/>
              <w:bottom w:val="single" w:sz="4" w:space="0" w:color="auto"/>
              <w:right w:val="single" w:sz="4" w:space="0" w:color="auto"/>
            </w:tcBorders>
            <w:hideMark/>
          </w:tcPr>
          <w:p w14:paraId="6291F492" w14:textId="77777777" w:rsidR="007E3819" w:rsidRDefault="007E3819" w:rsidP="005F364E">
            <w:pPr>
              <w:pStyle w:val="TAC"/>
              <w:rPr>
                <w:lang w:val="fr-FR"/>
              </w:rPr>
            </w:pPr>
            <w:r>
              <w:rPr>
                <w:lang w:val="fr-FR"/>
              </w:rPr>
              <w:t>[30]</w:t>
            </w:r>
          </w:p>
        </w:tc>
      </w:tr>
      <w:tr w:rsidR="007E3819" w14:paraId="494829B7" w14:textId="77777777" w:rsidTr="005F364E">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52411719" w14:textId="77777777" w:rsidR="007E3819" w:rsidRDefault="007E3819" w:rsidP="005F364E">
            <w:pPr>
              <w:pStyle w:val="TAC"/>
              <w:rPr>
                <w:lang w:val="fr-FR"/>
              </w:rPr>
            </w:pPr>
            <w:r>
              <w:rPr>
                <w:lang w:val="fr-FR"/>
              </w:rPr>
              <w:t>2</w:t>
            </w:r>
          </w:p>
        </w:tc>
        <w:tc>
          <w:tcPr>
            <w:tcW w:w="3970" w:type="dxa"/>
            <w:tcBorders>
              <w:top w:val="single" w:sz="4" w:space="0" w:color="auto"/>
              <w:left w:val="single" w:sz="4" w:space="0" w:color="auto"/>
              <w:bottom w:val="single" w:sz="4" w:space="0" w:color="auto"/>
              <w:right w:val="single" w:sz="4" w:space="0" w:color="auto"/>
            </w:tcBorders>
            <w:hideMark/>
          </w:tcPr>
          <w:p w14:paraId="261FEBFB" w14:textId="77777777" w:rsidR="007E3819" w:rsidRDefault="007E3819" w:rsidP="005F364E">
            <w:pPr>
              <w:pStyle w:val="TAC"/>
              <w:rPr>
                <w:lang w:val="fr-FR"/>
              </w:rPr>
            </w:pPr>
            <w:r>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31ACC41E" w14:textId="77777777" w:rsidR="007E3819" w:rsidRDefault="007E3819" w:rsidP="005F364E">
            <w:pPr>
              <w:pStyle w:val="TAC"/>
              <w:rPr>
                <w:lang w:val="fr-FR"/>
              </w:rPr>
            </w:pPr>
            <w:r>
              <w:rPr>
                <w:lang w:val="fr-FR"/>
              </w:rPr>
              <w:t>2</w:t>
            </w:r>
          </w:p>
        </w:tc>
        <w:tc>
          <w:tcPr>
            <w:tcW w:w="1651" w:type="dxa"/>
            <w:tcBorders>
              <w:top w:val="single" w:sz="4" w:space="0" w:color="auto"/>
              <w:left w:val="single" w:sz="4" w:space="0" w:color="auto"/>
              <w:bottom w:val="single" w:sz="4" w:space="0" w:color="auto"/>
              <w:right w:val="single" w:sz="4" w:space="0" w:color="auto"/>
            </w:tcBorders>
            <w:hideMark/>
          </w:tcPr>
          <w:p w14:paraId="4BEC74C3" w14:textId="77777777" w:rsidR="007E3819" w:rsidRDefault="007E3819" w:rsidP="005F364E">
            <w:pPr>
              <w:pStyle w:val="TAC"/>
              <w:rPr>
                <w:lang w:val="fr-FR"/>
              </w:rPr>
            </w:pPr>
            <w:r>
              <w:rPr>
                <w:lang w:val="fr-FR"/>
              </w:rPr>
              <w:t>[24]</w:t>
            </w:r>
          </w:p>
        </w:tc>
      </w:tr>
      <w:tr w:rsidR="007E3819" w14:paraId="28872547" w14:textId="77777777" w:rsidTr="005F364E">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70753941" w14:textId="77777777" w:rsidR="007E3819" w:rsidRDefault="007E3819" w:rsidP="005F364E">
            <w:pPr>
              <w:pStyle w:val="TAC"/>
              <w:rPr>
                <w:lang w:val="fr-FR"/>
              </w:rPr>
            </w:pPr>
            <w:r>
              <w:rPr>
                <w:lang w:val="fr-FR"/>
              </w:rPr>
              <w:t>3</w:t>
            </w:r>
          </w:p>
        </w:tc>
        <w:tc>
          <w:tcPr>
            <w:tcW w:w="3970" w:type="dxa"/>
            <w:tcBorders>
              <w:top w:val="single" w:sz="4" w:space="0" w:color="auto"/>
              <w:left w:val="single" w:sz="4" w:space="0" w:color="auto"/>
              <w:bottom w:val="single" w:sz="4" w:space="0" w:color="auto"/>
              <w:right w:val="single" w:sz="4" w:space="0" w:color="auto"/>
            </w:tcBorders>
            <w:hideMark/>
          </w:tcPr>
          <w:p w14:paraId="5C226268" w14:textId="77777777" w:rsidR="007E3819" w:rsidRDefault="007E3819" w:rsidP="005F364E">
            <w:pPr>
              <w:pStyle w:val="TAC"/>
              <w:rPr>
                <w:lang w:val="fr-FR"/>
              </w:rPr>
            </w:pPr>
            <w:r>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2E2609EC" w14:textId="77777777" w:rsidR="007E3819" w:rsidRDefault="007E3819" w:rsidP="005F364E">
            <w:pPr>
              <w:pStyle w:val="TAC"/>
              <w:rPr>
                <w:lang w:val="fr-FR"/>
              </w:rPr>
            </w:pPr>
            <w:r>
              <w:rPr>
                <w:lang w:val="fr-FR"/>
              </w:rPr>
              <w:t>2</w:t>
            </w:r>
          </w:p>
        </w:tc>
        <w:tc>
          <w:tcPr>
            <w:tcW w:w="1651" w:type="dxa"/>
            <w:tcBorders>
              <w:top w:val="single" w:sz="4" w:space="0" w:color="auto"/>
              <w:left w:val="single" w:sz="4" w:space="0" w:color="auto"/>
              <w:bottom w:val="single" w:sz="4" w:space="0" w:color="auto"/>
              <w:right w:val="single" w:sz="4" w:space="0" w:color="auto"/>
            </w:tcBorders>
            <w:hideMark/>
          </w:tcPr>
          <w:p w14:paraId="045769EC" w14:textId="77777777" w:rsidR="007E3819" w:rsidRDefault="007E3819" w:rsidP="005F364E">
            <w:pPr>
              <w:pStyle w:val="TAC"/>
              <w:rPr>
                <w:lang w:val="fr-FR"/>
              </w:rPr>
            </w:pPr>
            <w:r>
              <w:rPr>
                <w:lang w:val="fr-FR"/>
              </w:rPr>
              <w:t>[12]</w:t>
            </w:r>
          </w:p>
        </w:tc>
      </w:tr>
      <w:tr w:rsidR="007E3819" w14:paraId="52C5BC24" w14:textId="77777777" w:rsidTr="005F364E">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63ADE484" w14:textId="77777777" w:rsidR="007E3819" w:rsidRDefault="007E3819" w:rsidP="005F364E">
            <w:pPr>
              <w:pStyle w:val="TAC"/>
              <w:rPr>
                <w:lang w:val="fr-FR"/>
              </w:rPr>
            </w:pPr>
            <w:r>
              <w:rPr>
                <w:lang w:val="fr-FR"/>
              </w:rPr>
              <w:t>4</w:t>
            </w:r>
          </w:p>
        </w:tc>
        <w:tc>
          <w:tcPr>
            <w:tcW w:w="3970" w:type="dxa"/>
            <w:tcBorders>
              <w:top w:val="single" w:sz="4" w:space="0" w:color="auto"/>
              <w:left w:val="single" w:sz="4" w:space="0" w:color="auto"/>
              <w:bottom w:val="single" w:sz="4" w:space="0" w:color="auto"/>
              <w:right w:val="single" w:sz="4" w:space="0" w:color="auto"/>
            </w:tcBorders>
            <w:hideMark/>
          </w:tcPr>
          <w:p w14:paraId="21247FFC" w14:textId="77777777" w:rsidR="007E3819" w:rsidRDefault="007E3819" w:rsidP="005F364E">
            <w:pPr>
              <w:pStyle w:val="TAC"/>
              <w:rPr>
                <w:lang w:val="fr-FR"/>
              </w:rPr>
            </w:pPr>
            <w:r>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104EACD5" w14:textId="77777777" w:rsidR="007E3819" w:rsidRDefault="007E3819" w:rsidP="005F364E">
            <w:pPr>
              <w:pStyle w:val="TAC"/>
              <w:rPr>
                <w:lang w:val="fr-FR"/>
              </w:rPr>
            </w:pPr>
            <w:r>
              <w:rPr>
                <w:lang w:val="fr-FR"/>
              </w:rPr>
              <w:t>5.5</w:t>
            </w:r>
          </w:p>
        </w:tc>
        <w:tc>
          <w:tcPr>
            <w:tcW w:w="1651" w:type="dxa"/>
            <w:tcBorders>
              <w:top w:val="single" w:sz="4" w:space="0" w:color="auto"/>
              <w:left w:val="single" w:sz="4" w:space="0" w:color="auto"/>
              <w:bottom w:val="single" w:sz="4" w:space="0" w:color="auto"/>
              <w:right w:val="single" w:sz="4" w:space="0" w:color="auto"/>
            </w:tcBorders>
            <w:hideMark/>
          </w:tcPr>
          <w:p w14:paraId="35492964" w14:textId="77777777" w:rsidR="007E3819" w:rsidRDefault="007E3819" w:rsidP="005F364E">
            <w:pPr>
              <w:pStyle w:val="TAC"/>
              <w:rPr>
                <w:lang w:val="fr-FR"/>
              </w:rPr>
            </w:pPr>
            <w:r>
              <w:rPr>
                <w:lang w:val="fr-FR"/>
              </w:rPr>
              <w:t>[60]</w:t>
            </w:r>
          </w:p>
        </w:tc>
      </w:tr>
      <w:tr w:rsidR="007E3819" w14:paraId="0349359A" w14:textId="77777777" w:rsidTr="005F364E">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06CF909E" w14:textId="77777777" w:rsidR="007E3819" w:rsidRDefault="007E3819" w:rsidP="005F364E">
            <w:pPr>
              <w:pStyle w:val="TAC"/>
              <w:rPr>
                <w:lang w:val="fr-FR"/>
              </w:rPr>
            </w:pPr>
            <w:r>
              <w:rPr>
                <w:lang w:val="fr-FR"/>
              </w:rPr>
              <w:t>5</w:t>
            </w:r>
          </w:p>
        </w:tc>
        <w:tc>
          <w:tcPr>
            <w:tcW w:w="3970" w:type="dxa"/>
            <w:tcBorders>
              <w:top w:val="single" w:sz="4" w:space="0" w:color="auto"/>
              <w:left w:val="single" w:sz="4" w:space="0" w:color="auto"/>
              <w:bottom w:val="single" w:sz="4" w:space="0" w:color="auto"/>
              <w:right w:val="single" w:sz="4" w:space="0" w:color="auto"/>
            </w:tcBorders>
            <w:hideMark/>
          </w:tcPr>
          <w:p w14:paraId="63EBA136" w14:textId="77777777" w:rsidR="007E3819" w:rsidRDefault="007E3819" w:rsidP="005F364E">
            <w:pPr>
              <w:pStyle w:val="TAC"/>
              <w:rPr>
                <w:lang w:val="fr-FR"/>
              </w:rPr>
            </w:pPr>
            <w:r>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61948E13" w14:textId="77777777" w:rsidR="007E3819" w:rsidRDefault="007E3819" w:rsidP="005F364E">
            <w:pPr>
              <w:pStyle w:val="TAC"/>
              <w:rPr>
                <w:lang w:val="fr-FR"/>
              </w:rPr>
            </w:pPr>
            <w:r>
              <w:rPr>
                <w:lang w:val="fr-FR"/>
              </w:rPr>
              <w:t>5.5</w:t>
            </w:r>
          </w:p>
        </w:tc>
        <w:tc>
          <w:tcPr>
            <w:tcW w:w="1651" w:type="dxa"/>
            <w:tcBorders>
              <w:top w:val="single" w:sz="4" w:space="0" w:color="auto"/>
              <w:left w:val="single" w:sz="4" w:space="0" w:color="auto"/>
              <w:bottom w:val="single" w:sz="4" w:space="0" w:color="auto"/>
              <w:right w:val="single" w:sz="4" w:space="0" w:color="auto"/>
            </w:tcBorders>
            <w:hideMark/>
          </w:tcPr>
          <w:p w14:paraId="1B1B599A" w14:textId="77777777" w:rsidR="007E3819" w:rsidRDefault="007E3819" w:rsidP="005F364E">
            <w:pPr>
              <w:pStyle w:val="TAC"/>
              <w:rPr>
                <w:lang w:val="fr-FR"/>
              </w:rPr>
            </w:pPr>
            <w:r>
              <w:rPr>
                <w:lang w:val="fr-FR"/>
              </w:rPr>
              <w:t>[30]</w:t>
            </w:r>
          </w:p>
        </w:tc>
      </w:tr>
    </w:tbl>
    <w:p w14:paraId="2A9A0174" w14:textId="77777777" w:rsidR="007E3819" w:rsidRDefault="007E3819" w:rsidP="007E3819"/>
    <w:p w14:paraId="713694EF" w14:textId="77777777" w:rsidR="007E3819" w:rsidRDefault="007E3819" w:rsidP="007E3819">
      <w:pPr>
        <w:pStyle w:val="Heading4"/>
        <w:rPr>
          <w:lang w:val="en-US"/>
        </w:rPr>
      </w:pPr>
      <w:r>
        <w:rPr>
          <w:lang w:val="en-US"/>
        </w:rPr>
        <w:t>9.4.8.</w:t>
      </w:r>
      <w:r>
        <w:rPr>
          <w:lang w:val="en-US" w:eastAsia="zh-CN"/>
        </w:rPr>
        <w:t>3</w:t>
      </w:r>
      <w:r>
        <w:rPr>
          <w:lang w:val="en-US"/>
        </w:rPr>
        <w:tab/>
        <w:t>NR − E-UTRAN FDD measurements</w:t>
      </w:r>
    </w:p>
    <w:p w14:paraId="55FC84D7" w14:textId="77777777" w:rsidR="007E3819" w:rsidRDefault="007E3819" w:rsidP="007E3819">
      <w:pPr>
        <w:pStyle w:val="Heading4"/>
      </w:pPr>
      <w:r>
        <w:t>9.4.8.</w:t>
      </w:r>
      <w:r>
        <w:rPr>
          <w:lang w:val="en-US" w:eastAsia="zh-CN"/>
        </w:rPr>
        <w:t>3</w:t>
      </w:r>
      <w:r>
        <w:t>.1</w:t>
      </w:r>
      <w:r>
        <w:tab/>
        <w:t>Introduction</w:t>
      </w:r>
    </w:p>
    <w:p w14:paraId="53811B39" w14:textId="77777777" w:rsidR="007E3819" w:rsidRDefault="007E3819" w:rsidP="007E3819">
      <w:r>
        <w:t>The requirements are applicable for NR−E-UTRAN FDD RSRP, RSRQ, and RS-SINR measurements.</w:t>
      </w:r>
    </w:p>
    <w:p w14:paraId="1AFE41DC" w14:textId="77777777" w:rsidR="007E3819" w:rsidRDefault="007E3819" w:rsidP="007E3819">
      <w:r>
        <w:t>In the requirements, an E-UTRAN FDD cell is considered to be detectable when:</w:t>
      </w:r>
    </w:p>
    <w:p w14:paraId="27315AD5" w14:textId="77777777" w:rsidR="007E3819" w:rsidRDefault="007E3819" w:rsidP="007E3819">
      <w:pPr>
        <w:pStyle w:val="B10"/>
      </w:pPr>
      <w:r>
        <w:t>-</w:t>
      </w:r>
      <w:r>
        <w:tab/>
        <w:t>RSRP related conditions in the accuracy requirements in clause 10.2.2 are fulfilled for a corresponding Band, together with the corresponding side conditions in Annex B.2.3 and Annex B.3.3 of TS 36.133 [15],</w:t>
      </w:r>
    </w:p>
    <w:p w14:paraId="2B7662EA" w14:textId="77777777" w:rsidR="007E3819" w:rsidRDefault="007E3819" w:rsidP="007E3819">
      <w:pPr>
        <w:pStyle w:val="B10"/>
      </w:pPr>
      <w:r>
        <w:t>-</w:t>
      </w:r>
      <w:r>
        <w:tab/>
        <w:t>RSRQ related conditions in the accuracy requirements in clause 10.2.3 are fulfilled for a corresponding Band, together with the corresponding side conditions in Annex B.2.3 and Annex B.3.3 of TS 36.133 [15],</w:t>
      </w:r>
    </w:p>
    <w:p w14:paraId="77BD740F" w14:textId="77777777" w:rsidR="007E3819" w:rsidRDefault="007E3819" w:rsidP="007E3819">
      <w:pPr>
        <w:pStyle w:val="B10"/>
      </w:pPr>
      <w:r>
        <w:t>-</w:t>
      </w:r>
      <w:r>
        <w:tab/>
        <w:t>RS-SINR related conditions in the accuracy requirements in clause 10.2.5 are fulfilled for a corresponding Band, together with the corresponding side conditions in Annex B.2.3 and Annex B.3.19 of TS 36.133 [15].</w:t>
      </w:r>
    </w:p>
    <w:p w14:paraId="3A1A6779" w14:textId="77777777" w:rsidR="007E3819" w:rsidRDefault="007E3819" w:rsidP="007E3819">
      <w:pPr>
        <w:pStyle w:val="Heading4"/>
      </w:pPr>
      <w:r>
        <w:t>9.4.8.</w:t>
      </w:r>
      <w:r>
        <w:rPr>
          <w:lang w:val="en-US" w:eastAsia="zh-CN"/>
        </w:rPr>
        <w:t>3</w:t>
      </w:r>
      <w:r>
        <w:t>.2</w:t>
      </w:r>
      <w:r>
        <w:tab/>
        <w:t>Requirements when no DRX is used</w:t>
      </w:r>
    </w:p>
    <w:p w14:paraId="220068E5" w14:textId="77777777" w:rsidR="007E3819" w:rsidRDefault="007E3819" w:rsidP="007E3819">
      <w:pPr>
        <w:ind w:leftChars="100" w:left="200"/>
        <w:rPr>
          <w:rFonts w:cs="v4.2.0"/>
        </w:rPr>
      </w:pPr>
      <w:r>
        <w:rPr>
          <w:rFonts w:cs="v4.2.0"/>
        </w:rPr>
        <w:t>The UE shall be able to identify a new detectable FDD cell within T</w:t>
      </w:r>
      <w:r>
        <w:rPr>
          <w:rFonts w:cs="v4.2.0"/>
          <w:vertAlign w:val="subscript"/>
        </w:rPr>
        <w:t>Identify, E-UTRAN FDD</w:t>
      </w:r>
      <w:r>
        <w:rPr>
          <w:rFonts w:cs="v4.2.0"/>
        </w:rPr>
        <w:t xml:space="preserve"> according to the following expression:</w:t>
      </w:r>
    </w:p>
    <w:p w14:paraId="04C4EE2A" w14:textId="77777777" w:rsidR="007E3819" w:rsidRDefault="007E3819" w:rsidP="007E3819">
      <w:pPr>
        <w:pStyle w:val="EQ"/>
        <w:rPr>
          <w:lang w:val="en-US"/>
        </w:rPr>
      </w:pPr>
      <w:r>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w:rPr>
            <w:rFonts w:ascii="Cambria Math" w:hAnsi="Cambria Math"/>
            <w:lang w:val="en-US" w:eastAsia="zh-CN"/>
          </w:rPr>
          <m:t xml:space="preserve">   </m:t>
        </m:r>
        <m:r>
          <w:rPr>
            <w:rFonts w:ascii="Cambria Math" w:hAnsi="Cambria Math"/>
            <w:lang w:val="en-US"/>
          </w:rPr>
          <m:t>ms</m:t>
        </m:r>
      </m:oMath>
      <w:r>
        <w:rPr>
          <w:lang w:val="en-US"/>
        </w:rPr>
        <w:t>,</w:t>
      </w:r>
    </w:p>
    <w:p w14:paraId="11F173FD" w14:textId="77777777" w:rsidR="007E3819" w:rsidRDefault="007E3819" w:rsidP="007E3819">
      <w:pPr>
        <w:pStyle w:val="EQ"/>
      </w:pPr>
      <w:r>
        <w:t>where:</w:t>
      </w:r>
    </w:p>
    <w:p w14:paraId="76FB6342" w14:textId="77777777" w:rsidR="007E3819" w:rsidRDefault="007E3819" w:rsidP="007E3819">
      <w:pPr>
        <w:pStyle w:val="B10"/>
      </w:pPr>
      <w:r>
        <w:tab/>
        <w:t>T</w:t>
      </w:r>
      <w:r>
        <w:rPr>
          <w:vertAlign w:val="subscript"/>
        </w:rPr>
        <w:t>BasicIdentify</w:t>
      </w:r>
      <w:r>
        <w:t xml:space="preserve"> = [480 ms],</w:t>
      </w:r>
    </w:p>
    <w:p w14:paraId="251BDD94" w14:textId="026D3705" w:rsidR="007E3819" w:rsidRDefault="007E3819" w:rsidP="007E3819">
      <w:pPr>
        <w:pStyle w:val="B10"/>
      </w:pPr>
      <w:r>
        <w:tab/>
        <w:t>T</w:t>
      </w:r>
      <w:r>
        <w:rPr>
          <w:vertAlign w:val="subscript"/>
        </w:rPr>
        <w:t>Inter1</w:t>
      </w:r>
      <w:r>
        <w:t xml:space="preserve"> </w:t>
      </w:r>
      <w:r>
        <w:rPr>
          <w:lang w:eastAsia="zh-CN"/>
        </w:rPr>
        <w:t>is</w:t>
      </w:r>
      <w:r>
        <w:t xml:space="preserve"> defined in clause 9.4.</w:t>
      </w:r>
      <w:r w:rsidR="004C0E8D">
        <w:t>8</w:t>
      </w:r>
      <w:r>
        <w:t>.1,</w:t>
      </w:r>
    </w:p>
    <w:p w14:paraId="39104152" w14:textId="77777777" w:rsidR="007E3819" w:rsidRDefault="007E3819" w:rsidP="007E3819">
      <w:pPr>
        <w:pStyle w:val="B10"/>
        <w:rPr>
          <w:rStyle w:val="CommentReference"/>
          <w:b/>
          <w:bCs/>
          <w:strike/>
          <w:highlight w:val="cyan"/>
        </w:rPr>
      </w:pPr>
      <w:r>
        <w:tab/>
        <w:t>CSSF</w:t>
      </w:r>
      <w:r>
        <w:rPr>
          <w:vertAlign w:val="subscript"/>
        </w:rPr>
        <w:t>interRAT</w:t>
      </w:r>
      <w:r>
        <w:t xml:space="preserve"> = [TBD]. </w:t>
      </w:r>
    </w:p>
    <w:p w14:paraId="3FA6B65D" w14:textId="77777777" w:rsidR="007E3819" w:rsidRDefault="007E3819" w:rsidP="007E3819">
      <w:pPr>
        <w:pStyle w:val="B10"/>
        <w:ind w:leftChars="100" w:left="484"/>
        <w:rPr>
          <w:rFonts w:ascii="Times-Roman" w:hAnsi="Times-Roman" w:cs="Times-Roman"/>
          <w:color w:val="000000"/>
          <w:lang w:val="en-US" w:eastAsia="fr-FR"/>
        </w:rPr>
      </w:pPr>
      <w:r>
        <w:rPr>
          <w:rStyle w:val="CommentReference"/>
          <w:bCs/>
          <w:lang w:val="en-US" w:eastAsia="zh-CN"/>
        </w:rPr>
        <w:t>-</w:t>
      </w:r>
      <w:r>
        <w:rPr>
          <w:rStyle w:val="CommentReference"/>
          <w:bCs/>
          <w:lang w:val="en-US" w:eastAsia="zh-CN"/>
        </w:rPr>
        <w:tab/>
      </w:r>
      <w:r>
        <w:t>[</w:t>
      </w:r>
      <w:r>
        <w:rPr>
          <w:rFonts w:ascii="Times-Roman" w:hAnsi="Times-Roman" w:cs="Times-Roman"/>
          <w:color w:val="000000"/>
          <w:lang w:val="en-US" w:eastAsia="fr-FR"/>
        </w:rPr>
        <w:t>K</w:t>
      </w:r>
      <w:r>
        <w:rPr>
          <w:rFonts w:ascii="Times-Roman" w:hAnsi="Times-Roman" w:cs="Times-Roman"/>
          <w:color w:val="000000"/>
          <w:position w:val="-2"/>
          <w:sz w:val="12"/>
          <w:szCs w:val="12"/>
          <w:lang w:val="en-US" w:eastAsia="fr-FR"/>
        </w:rPr>
        <w:t xml:space="preserve">p </w:t>
      </w:r>
      <w:r>
        <w:rPr>
          <w:rFonts w:ascii="Times-Roman" w:hAnsi="Times-Roman" w:cs="Times-Roman"/>
          <w:color w:val="000000"/>
          <w:lang w:val="en-US" w:eastAsia="fr-FR"/>
        </w:rPr>
        <w:t>is the scaling factor due to overlapping between EMW and SMTC, measurement gap, or SSB/CSI-RS configured for RLM/BFD/CBD/L1-RSRP measurement. K</w:t>
      </w:r>
      <w:r>
        <w:rPr>
          <w:rFonts w:ascii="Times-Roman" w:hAnsi="Times-Roman" w:cs="Times-Roman"/>
          <w:color w:val="000000"/>
          <w:position w:val="-2"/>
          <w:sz w:val="12"/>
          <w:szCs w:val="12"/>
          <w:lang w:val="en-US" w:eastAsia="fr-FR"/>
        </w:rPr>
        <w:t xml:space="preserve">p </w:t>
      </w:r>
      <w:r>
        <w:rPr>
          <w:rFonts w:ascii="Times-Roman" w:hAnsi="Times-Roman" w:cs="Times-Roman"/>
          <w:color w:val="000000"/>
          <w:lang w:val="en-US" w:eastAsia="fr-FR"/>
        </w:rPr>
        <w:t>=1 if EMW is fully non-overlapped with SMTC, SSB/CSI-RS configured for RLM, BFD, CBD or L1-RSRP measurement and measurement gap. Otherwise, Kp = N</w:t>
      </w:r>
      <w:r>
        <w:rPr>
          <w:rFonts w:ascii="Times-Roman" w:hAnsi="Times-Roman" w:cs="Times-Roman"/>
          <w:color w:val="000000"/>
          <w:vertAlign w:val="subscript"/>
          <w:lang w:val="en-US" w:eastAsia="fr-FR"/>
        </w:rPr>
        <w:t>total</w:t>
      </w:r>
      <w:r>
        <w:rPr>
          <w:rFonts w:ascii="Times-Roman" w:hAnsi="Times-Roman" w:cs="Times-Roman"/>
          <w:color w:val="000000"/>
          <w:lang w:val="en-US" w:eastAsia="fr-FR"/>
        </w:rPr>
        <w:t xml:space="preserve"> / N</w:t>
      </w:r>
      <w:r>
        <w:rPr>
          <w:rFonts w:ascii="Times-Roman" w:hAnsi="Times-Roman" w:cs="Times-Roman"/>
          <w:color w:val="000000"/>
          <w:vertAlign w:val="subscript"/>
          <w:lang w:val="en-US" w:eastAsia="fr-FR"/>
        </w:rPr>
        <w:t>available</w:t>
      </w:r>
      <w:r>
        <w:rPr>
          <w:rFonts w:ascii="Times-Roman" w:hAnsi="Times-Roman" w:cs="Times-Roman"/>
          <w:color w:val="000000"/>
          <w:lang w:val="en-US" w:eastAsia="fr-FR"/>
        </w:rPr>
        <w:t>, where N</w:t>
      </w:r>
      <w:r>
        <w:rPr>
          <w:rFonts w:ascii="Times-Roman" w:hAnsi="Times-Roman" w:cs="Times-Roman"/>
          <w:color w:val="000000"/>
          <w:vertAlign w:val="subscript"/>
          <w:lang w:val="en-US" w:eastAsia="fr-FR"/>
        </w:rPr>
        <w:t xml:space="preserve">available </w:t>
      </w:r>
      <w:r>
        <w:rPr>
          <w:rFonts w:ascii="Times-Roman" w:hAnsi="Times-Roman" w:cs="Times-Roman"/>
          <w:color w:val="000000"/>
          <w:lang w:val="en-US" w:eastAsia="fr-FR"/>
        </w:rPr>
        <w:t>and N</w:t>
      </w:r>
      <w:r>
        <w:rPr>
          <w:rFonts w:ascii="Times-Roman" w:hAnsi="Times-Roman" w:cs="Times-Roman"/>
          <w:color w:val="000000"/>
          <w:vertAlign w:val="subscript"/>
          <w:lang w:val="en-US" w:eastAsia="fr-FR"/>
        </w:rPr>
        <w:t>total</w:t>
      </w:r>
      <w:r>
        <w:rPr>
          <w:rFonts w:ascii="Times-Roman" w:hAnsi="Times-Roman" w:cs="Times-Roman"/>
          <w:color w:val="000000"/>
          <w:lang w:val="en-US" w:eastAsia="fr-FR"/>
        </w:rPr>
        <w:t xml:space="preserve"> are calculated as follows:</w:t>
      </w:r>
    </w:p>
    <w:p w14:paraId="79AEE3E0" w14:textId="77777777" w:rsidR="007E3819" w:rsidRDefault="007E3819" w:rsidP="007E3819">
      <w:pPr>
        <w:pStyle w:val="B20"/>
        <w:ind w:leftChars="100" w:left="484"/>
        <w:rPr>
          <w:lang w:val="en-US" w:eastAsia="zh-CN"/>
        </w:rPr>
      </w:pPr>
      <w:r>
        <w:rPr>
          <w:lang w:eastAsia="zh-CN"/>
        </w:rPr>
        <w:t>-</w:t>
      </w:r>
      <w:r>
        <w:rPr>
          <w:lang w:eastAsia="zh-CN"/>
        </w:rPr>
        <w:tab/>
        <w:t>For a window W of duration max(EMW period, SMTC period,  MGRP, T</w:t>
      </w:r>
      <w:r>
        <w:rPr>
          <w:vertAlign w:val="subscript"/>
          <w:lang w:eastAsia="zh-CN"/>
        </w:rPr>
        <w:t>SSB</w:t>
      </w:r>
      <w:r>
        <w:rPr>
          <w:lang w:eastAsia="zh-CN"/>
        </w:rPr>
        <w:t>, T</w:t>
      </w:r>
      <w:r>
        <w:rPr>
          <w:vertAlign w:val="subscript"/>
          <w:lang w:eastAsia="zh-CN"/>
        </w:rPr>
        <w:t>CSI-RS</w:t>
      </w:r>
      <w:r>
        <w:rPr>
          <w:lang w:eastAsia="zh-CN"/>
        </w:rPr>
        <w:t>), where SMTC period follows smtc1 if high layer in TS 38.331 [2] signaling of smtc2 is not present on the same carrier frequency. Otherwise, SMTC period follows smtc2, T</w:t>
      </w:r>
      <w:r>
        <w:rPr>
          <w:vertAlign w:val="subscript"/>
          <w:lang w:eastAsia="zh-CN"/>
        </w:rPr>
        <w:t>SSB</w:t>
      </w:r>
      <w:r>
        <w:rPr>
          <w:lang w:eastAsia="zh-CN"/>
        </w:rPr>
        <w:t>/T</w:t>
      </w:r>
      <w:r>
        <w:rPr>
          <w:vertAlign w:val="subscript"/>
          <w:lang w:eastAsia="zh-CN"/>
        </w:rPr>
        <w:t>CSI-RS</w:t>
      </w:r>
      <w:r>
        <w:rPr>
          <w:lang w:eastAsia="zh-CN"/>
        </w:rPr>
        <w:t xml:space="preserve"> is the periodicity of SSB/CSI-RS configured for </w:t>
      </w:r>
      <w:r>
        <w:rPr>
          <w:rFonts w:ascii="Times-Roman" w:hAnsi="Times-Roman" w:cs="Times-Roman"/>
          <w:color w:val="000000"/>
          <w:lang w:val="en-US" w:eastAsia="fr-FR"/>
        </w:rPr>
        <w:t>RLM/BFD/CBD/L1-RSRP measurement on the same carrier frequency,</w:t>
      </w:r>
      <w:r>
        <w:rPr>
          <w:lang w:eastAsia="zh-CN"/>
        </w:rPr>
        <w:t xml:space="preserve"> and starting from the beginning of any SMTC occasion</w:t>
      </w:r>
      <w:r>
        <w:rPr>
          <w:lang w:val="en-US" w:eastAsia="zh-CN"/>
        </w:rPr>
        <w:t>.</w:t>
      </w:r>
    </w:p>
    <w:p w14:paraId="4568FD43" w14:textId="77777777" w:rsidR="007E3819" w:rsidRDefault="007E3819" w:rsidP="007E3819">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EMW occasions within the window</w:t>
      </w:r>
      <w:r>
        <w:rPr>
          <w:lang w:val="en-US" w:eastAsia="zh-CN"/>
        </w:rPr>
        <w:t xml:space="preserve"> W</w:t>
      </w:r>
      <w:r>
        <w:rPr>
          <w:lang w:eastAsia="zh-CN"/>
        </w:rPr>
        <w:t xml:space="preserve">, including those overlapped with </w:t>
      </w:r>
      <w:r>
        <w:rPr>
          <w:rFonts w:ascii="Times-Roman" w:hAnsi="Times-Roman" w:cs="Times-Roman"/>
          <w:color w:val="000000"/>
          <w:lang w:val="en-US" w:eastAsia="fr-FR"/>
        </w:rPr>
        <w:t>SMTC, measurement gap, or SSB/CSI-RS configured for RLM/BFD/CBD/L1-RSRP measurement</w:t>
      </w:r>
      <w:r>
        <w:rPr>
          <w:lang w:eastAsia="zh-CN"/>
        </w:rPr>
        <w:t>, and</w:t>
      </w:r>
    </w:p>
    <w:p w14:paraId="67C8DAF7" w14:textId="77777777" w:rsidR="007E3819" w:rsidRDefault="007E3819" w:rsidP="007E3819">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EMW occasions that are not overlapped with any </w:t>
      </w:r>
      <w:r>
        <w:rPr>
          <w:rFonts w:ascii="Times-Roman" w:hAnsi="Times-Roman" w:cs="Times-Roman"/>
          <w:color w:val="000000"/>
          <w:lang w:val="en-US" w:eastAsia="fr-FR"/>
        </w:rPr>
        <w:t>SMTC, measurement gap, or SSB/CSI-RS configured for RLM/BFD/CBD/L1-RSRP measurement</w:t>
      </w:r>
      <w:r>
        <w:rPr>
          <w:lang w:eastAsia="zh-CN"/>
        </w:rPr>
        <w:t xml:space="preserve"> within the window W, after accounting for EMW collisions by applying the EMW collision rule in section 9.4.8.2.</w:t>
      </w:r>
    </w:p>
    <w:p w14:paraId="1F851797" w14:textId="77777777" w:rsidR="007E3819" w:rsidRDefault="007E3819" w:rsidP="007E3819">
      <w:pPr>
        <w:pStyle w:val="B20"/>
        <w:rPr>
          <w:bCs/>
          <w:lang w:eastAsia="zh-CN"/>
        </w:rPr>
      </w:pPr>
      <w:r>
        <w:rPr>
          <w:bCs/>
          <w:lang w:eastAsia="zh-CN"/>
        </w:rPr>
        <w:t>-</w:t>
      </w:r>
      <w:r>
        <w:rPr>
          <w:bCs/>
          <w:lang w:eastAsia="zh-CN"/>
        </w:rPr>
        <w:tab/>
        <w:t>FFS: K</w:t>
      </w:r>
      <w:r>
        <w:rPr>
          <w:bCs/>
          <w:sz w:val="13"/>
          <w:szCs w:val="13"/>
          <w:lang w:eastAsia="zh-CN"/>
        </w:rPr>
        <w:t>p</w:t>
      </w:r>
      <w:r>
        <w:rPr>
          <w:bCs/>
          <w:lang w:eastAsia="zh-CN"/>
        </w:rPr>
        <w:t xml:space="preserve"> = 1 when N</w:t>
      </w:r>
      <w:r>
        <w:rPr>
          <w:bCs/>
          <w:sz w:val="13"/>
          <w:szCs w:val="13"/>
          <w:lang w:eastAsia="zh-CN"/>
        </w:rPr>
        <w:t>available</w:t>
      </w:r>
      <w:r>
        <w:rPr>
          <w:bCs/>
          <w:lang w:eastAsia="zh-CN"/>
        </w:rPr>
        <w:t xml:space="preserve"> = 0.]</w:t>
      </w:r>
    </w:p>
    <w:p w14:paraId="4FE6B7DF" w14:textId="1B3A8419" w:rsidR="007E3819" w:rsidRDefault="007E3819" w:rsidP="007E3819">
      <w:pPr>
        <w:rPr>
          <w:rFonts w:cs="v4.2.0"/>
        </w:rPr>
      </w:pPr>
      <w:r>
        <w:rPr>
          <w:rFonts w:cs="v4.2.0"/>
        </w:rPr>
        <w:t>Identification of a cell shall include detection of the cell and additionally performing a single measurement with measurement period of T</w:t>
      </w:r>
      <w:r>
        <w:rPr>
          <w:rFonts w:cs="v4.2.0"/>
          <w:vertAlign w:val="subscript"/>
          <w:lang w:val="en-US" w:eastAsia="zh-CN"/>
        </w:rPr>
        <w:t>m</w:t>
      </w:r>
      <w:r>
        <w:rPr>
          <w:rFonts w:cs="v4.2.0"/>
          <w:vertAlign w:val="subscript"/>
        </w:rPr>
        <w:t>easure, E-UTRAN FDD</w:t>
      </w:r>
      <w:r>
        <w:rPr>
          <w:rFonts w:cs="v4.2.0"/>
        </w:rPr>
        <w:t xml:space="preserve"> defined in Table 9.4.8.</w:t>
      </w:r>
      <w:r>
        <w:rPr>
          <w:rFonts w:cs="v4.2.0"/>
          <w:lang w:val="en-US" w:eastAsia="zh-CN"/>
        </w:rPr>
        <w:t>3</w:t>
      </w:r>
      <w:r>
        <w:rPr>
          <w:rFonts w:cs="v4.2.0"/>
        </w:rPr>
        <w:t>.2-1.</w:t>
      </w:r>
    </w:p>
    <w:p w14:paraId="6128D2CE" w14:textId="77777777" w:rsidR="007E3819" w:rsidRDefault="007E3819" w:rsidP="007E3819">
      <w:pPr>
        <w:pStyle w:val="TH"/>
        <w:rPr>
          <w:rFonts w:cs="v4.2.0"/>
        </w:rPr>
      </w:pPr>
      <w:r>
        <w:t>Table 9.4.8.</w:t>
      </w:r>
      <w:r>
        <w:rPr>
          <w:lang w:val="en-US" w:eastAsia="zh-CN"/>
        </w:rPr>
        <w:t>3</w:t>
      </w:r>
      <w:r>
        <w:t>.2-1: Measurement period and measurement bandwidth</w:t>
      </w:r>
      <w:r>
        <w:rPr>
          <w:lang w:val="en-US" w:eastAsia="zh-CN"/>
        </w:rPr>
        <w:t xml:space="preserve"> </w:t>
      </w:r>
      <w:r>
        <w:rPr>
          <w:sz w:val="18"/>
          <w:lang w:val="en-US" w:eastAsia="zh-CN"/>
        </w:rPr>
        <w:t>c</w:t>
      </w:r>
      <w:r>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3967"/>
        <w:gridCol w:w="1650"/>
      </w:tblGrid>
      <w:tr w:rsidR="007E3819" w14:paraId="3D043DC6" w14:textId="77777777" w:rsidTr="005F364E">
        <w:trPr>
          <w:cantSplit/>
          <w:trHeight w:val="444"/>
          <w:jc w:val="center"/>
        </w:trPr>
        <w:tc>
          <w:tcPr>
            <w:tcW w:w="1555" w:type="dxa"/>
            <w:tcBorders>
              <w:top w:val="single" w:sz="4" w:space="0" w:color="auto"/>
              <w:left w:val="single" w:sz="4" w:space="0" w:color="auto"/>
              <w:bottom w:val="single" w:sz="4" w:space="0" w:color="auto"/>
              <w:right w:val="single" w:sz="4" w:space="0" w:color="auto"/>
            </w:tcBorders>
            <w:hideMark/>
          </w:tcPr>
          <w:p w14:paraId="762C1F25" w14:textId="77777777" w:rsidR="007E3819" w:rsidRDefault="007E3819" w:rsidP="005F364E">
            <w:pPr>
              <w:pStyle w:val="TAH"/>
            </w:pPr>
            <w:r>
              <w:t>Configuration</w:t>
            </w:r>
          </w:p>
        </w:tc>
        <w:tc>
          <w:tcPr>
            <w:tcW w:w="3970" w:type="dxa"/>
            <w:tcBorders>
              <w:top w:val="single" w:sz="4" w:space="0" w:color="auto"/>
              <w:left w:val="single" w:sz="4" w:space="0" w:color="auto"/>
              <w:bottom w:val="single" w:sz="4" w:space="0" w:color="auto"/>
              <w:right w:val="single" w:sz="4" w:space="0" w:color="auto"/>
            </w:tcBorders>
            <w:hideMark/>
          </w:tcPr>
          <w:p w14:paraId="15B3C761" w14:textId="2EEA7000" w:rsidR="007E3819" w:rsidRDefault="007E3819" w:rsidP="005F364E">
            <w:pPr>
              <w:pStyle w:val="TAH"/>
            </w:pPr>
            <w:r>
              <w:t>Physical Layer Measurement period: T</w:t>
            </w:r>
            <w:r>
              <w:rPr>
                <w:vertAlign w:val="subscript"/>
                <w:lang w:val="en-US" w:eastAsia="zh-CN"/>
              </w:rPr>
              <w:t>m</w:t>
            </w:r>
            <w:r>
              <w:rPr>
                <w:vertAlign w:val="subscript"/>
              </w:rPr>
              <w:t>easure, E-UTRAN FDD</w:t>
            </w:r>
            <w:r>
              <w:t xml:space="preserve"> [ms] </w:t>
            </w:r>
          </w:p>
        </w:tc>
        <w:tc>
          <w:tcPr>
            <w:tcW w:w="1651" w:type="dxa"/>
            <w:tcBorders>
              <w:top w:val="single" w:sz="4" w:space="0" w:color="auto"/>
              <w:left w:val="single" w:sz="4" w:space="0" w:color="auto"/>
              <w:bottom w:val="single" w:sz="4" w:space="0" w:color="auto"/>
              <w:right w:val="single" w:sz="4" w:space="0" w:color="auto"/>
            </w:tcBorders>
            <w:hideMark/>
          </w:tcPr>
          <w:p w14:paraId="2CF48E4F" w14:textId="77777777" w:rsidR="007E3819" w:rsidRDefault="007E3819" w:rsidP="005F364E">
            <w:pPr>
              <w:pStyle w:val="TAH"/>
            </w:pPr>
            <w:r>
              <w:t>Measurement bandwidth [RB]</w:t>
            </w:r>
          </w:p>
        </w:tc>
      </w:tr>
      <w:tr w:rsidR="007E3819" w14:paraId="27F0FD31" w14:textId="77777777" w:rsidTr="005F364E">
        <w:trPr>
          <w:cantSplit/>
          <w:trHeight w:val="291"/>
          <w:jc w:val="center"/>
        </w:trPr>
        <w:tc>
          <w:tcPr>
            <w:tcW w:w="1555" w:type="dxa"/>
            <w:tcBorders>
              <w:top w:val="single" w:sz="4" w:space="0" w:color="auto"/>
              <w:left w:val="single" w:sz="4" w:space="0" w:color="auto"/>
              <w:bottom w:val="single" w:sz="4" w:space="0" w:color="auto"/>
              <w:right w:val="single" w:sz="4" w:space="0" w:color="auto"/>
            </w:tcBorders>
            <w:hideMark/>
          </w:tcPr>
          <w:p w14:paraId="66C29CEF" w14:textId="77777777" w:rsidR="007E3819" w:rsidRDefault="007E3819" w:rsidP="005F364E">
            <w:pPr>
              <w:pStyle w:val="TAC"/>
            </w:pPr>
            <w:r>
              <w:t>0</w:t>
            </w:r>
          </w:p>
        </w:tc>
        <w:tc>
          <w:tcPr>
            <w:tcW w:w="3970" w:type="dxa"/>
            <w:tcBorders>
              <w:top w:val="single" w:sz="4" w:space="0" w:color="auto"/>
              <w:left w:val="single" w:sz="4" w:space="0" w:color="auto"/>
              <w:bottom w:val="single" w:sz="4" w:space="0" w:color="auto"/>
              <w:right w:val="single" w:sz="4" w:space="0" w:color="auto"/>
            </w:tcBorders>
            <w:hideMark/>
          </w:tcPr>
          <w:p w14:paraId="530B6C04" w14:textId="77777777" w:rsidR="007E3819" w:rsidRDefault="007E3819" w:rsidP="005F364E">
            <w:pPr>
              <w:pStyle w:val="TAC"/>
            </w:pPr>
            <w:r>
              <w:t>[TBD]</w:t>
            </w:r>
          </w:p>
        </w:tc>
        <w:tc>
          <w:tcPr>
            <w:tcW w:w="1651" w:type="dxa"/>
            <w:tcBorders>
              <w:top w:val="single" w:sz="4" w:space="0" w:color="auto"/>
              <w:left w:val="single" w:sz="4" w:space="0" w:color="auto"/>
              <w:bottom w:val="single" w:sz="4" w:space="0" w:color="auto"/>
              <w:right w:val="single" w:sz="4" w:space="0" w:color="auto"/>
            </w:tcBorders>
            <w:hideMark/>
          </w:tcPr>
          <w:p w14:paraId="783BC492" w14:textId="77777777" w:rsidR="007E3819" w:rsidRDefault="007E3819" w:rsidP="005F364E">
            <w:pPr>
              <w:pStyle w:val="TAC"/>
            </w:pPr>
            <w:r>
              <w:t>6</w:t>
            </w:r>
          </w:p>
        </w:tc>
      </w:tr>
      <w:tr w:rsidR="007E3819" w14:paraId="095D2B5A" w14:textId="77777777" w:rsidTr="005F364E">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632E06DB" w14:textId="77777777" w:rsidR="007E3819" w:rsidRDefault="007E3819" w:rsidP="005F364E">
            <w:pPr>
              <w:pStyle w:val="TAC"/>
            </w:pPr>
            <w:r>
              <w:t>1 (Note 1)</w:t>
            </w:r>
          </w:p>
        </w:tc>
        <w:tc>
          <w:tcPr>
            <w:tcW w:w="3970" w:type="dxa"/>
            <w:tcBorders>
              <w:top w:val="single" w:sz="4" w:space="0" w:color="auto"/>
              <w:left w:val="single" w:sz="4" w:space="0" w:color="auto"/>
              <w:bottom w:val="single" w:sz="4" w:space="0" w:color="auto"/>
              <w:right w:val="single" w:sz="4" w:space="0" w:color="auto"/>
            </w:tcBorders>
            <w:hideMark/>
          </w:tcPr>
          <w:p w14:paraId="77C9F964" w14:textId="77777777" w:rsidR="007E3819" w:rsidRDefault="007E3819" w:rsidP="005F364E">
            <w:pPr>
              <w:pStyle w:val="TAC"/>
            </w:pPr>
            <w:r>
              <w:t>[TBD]</w:t>
            </w:r>
          </w:p>
        </w:tc>
        <w:tc>
          <w:tcPr>
            <w:tcW w:w="1651" w:type="dxa"/>
            <w:tcBorders>
              <w:top w:val="single" w:sz="4" w:space="0" w:color="auto"/>
              <w:left w:val="single" w:sz="4" w:space="0" w:color="auto"/>
              <w:bottom w:val="single" w:sz="4" w:space="0" w:color="auto"/>
              <w:right w:val="single" w:sz="4" w:space="0" w:color="auto"/>
            </w:tcBorders>
            <w:hideMark/>
          </w:tcPr>
          <w:p w14:paraId="1A715882" w14:textId="77777777" w:rsidR="007E3819" w:rsidRDefault="007E3819" w:rsidP="005F364E">
            <w:pPr>
              <w:pStyle w:val="TAC"/>
            </w:pPr>
            <w:r>
              <w:t>50</w:t>
            </w:r>
          </w:p>
        </w:tc>
      </w:tr>
      <w:tr w:rsidR="007E3819" w14:paraId="0EE4796D" w14:textId="77777777" w:rsidTr="005F364E">
        <w:trPr>
          <w:cantSplit/>
          <w:trHeight w:val="153"/>
          <w:jc w:val="center"/>
        </w:trPr>
        <w:tc>
          <w:tcPr>
            <w:tcW w:w="7176" w:type="dxa"/>
            <w:gridSpan w:val="3"/>
            <w:tcBorders>
              <w:top w:val="single" w:sz="4" w:space="0" w:color="auto"/>
              <w:left w:val="single" w:sz="4" w:space="0" w:color="auto"/>
              <w:bottom w:val="single" w:sz="4" w:space="0" w:color="auto"/>
              <w:right w:val="single" w:sz="4" w:space="0" w:color="auto"/>
            </w:tcBorders>
          </w:tcPr>
          <w:p w14:paraId="5654D10B" w14:textId="77777777" w:rsidR="007E3819" w:rsidRDefault="007E3819" w:rsidP="005F364E">
            <w:pPr>
              <w:pStyle w:val="TAN"/>
            </w:pPr>
            <w:r>
              <w:t>NOTE 1:</w:t>
            </w:r>
            <w:r>
              <w:tab/>
              <w:t>This configuration is optional.</w:t>
            </w:r>
          </w:p>
        </w:tc>
      </w:tr>
    </w:tbl>
    <w:p w14:paraId="6E1309AF" w14:textId="77777777" w:rsidR="007E3819" w:rsidRDefault="007E3819" w:rsidP="007E3819">
      <w:pPr>
        <w:rPr>
          <w:rFonts w:cs="v4.2.0"/>
        </w:rPr>
      </w:pPr>
    </w:p>
    <w:p w14:paraId="6B677C87" w14:textId="77777777" w:rsidR="007E3819" w:rsidRDefault="007E3819" w:rsidP="007E3819">
      <w:pPr>
        <w:rPr>
          <w:rFonts w:cs="v4.2.0"/>
        </w:rPr>
      </w:pPr>
      <w:r>
        <w:rPr>
          <w:rFonts w:cs="v4.2.0"/>
        </w:rPr>
        <w:t xml:space="preserve">When measurement gaps are scheduled for E-UTRAN </w:t>
      </w:r>
      <w:r>
        <w:rPr>
          <w:rFonts w:cs="v4.2.0"/>
          <w:lang w:val="en-US" w:eastAsia="zh-CN"/>
        </w:rPr>
        <w:t>F</w:t>
      </w:r>
      <w:r>
        <w:rPr>
          <w:rFonts w:cs="v4.2.0"/>
        </w:rPr>
        <w:t xml:space="preserve">DD inter-RAT measurements, </w:t>
      </w:r>
      <w:r>
        <w:rPr>
          <w:lang w:eastAsia="sv-SE"/>
        </w:rPr>
        <w:t>or the UE supports capability of conducting such measurements without gaps</w:t>
      </w:r>
      <w:r>
        <w:rPr>
          <w:rFonts w:cs="v4.2.0"/>
        </w:rPr>
        <w:t xml:space="preserve">, the UE physical layer shall be capable of reporting RSRP, RSRQ, and RS-SINR measurements to higher layers with measurement period </w:t>
      </w:r>
      <w:r>
        <w:rPr>
          <w:rFonts w:cs="Arial"/>
        </w:rPr>
        <w:t>T</w:t>
      </w:r>
      <w:r>
        <w:rPr>
          <w:rFonts w:cs="Arial"/>
          <w:vertAlign w:val="subscript"/>
        </w:rPr>
        <w:t xml:space="preserve">measure, E-UTRAN </w:t>
      </w:r>
      <w:r>
        <w:rPr>
          <w:rFonts w:cs="Arial"/>
          <w:vertAlign w:val="subscript"/>
          <w:lang w:val="en-US" w:eastAsia="zh-CN"/>
        </w:rPr>
        <w:t>F</w:t>
      </w:r>
      <w:r>
        <w:rPr>
          <w:rFonts w:cs="Arial"/>
          <w:vertAlign w:val="subscript"/>
        </w:rPr>
        <w:t>DD</w:t>
      </w:r>
      <w:r>
        <w:rPr>
          <w:rFonts w:cs="v4.2.0"/>
        </w:rPr>
        <w:t xml:space="preserve"> given by table </w:t>
      </w:r>
      <w:r>
        <w:t>9.4.v.</w:t>
      </w:r>
      <w:r>
        <w:rPr>
          <w:lang w:val="en-US" w:eastAsia="zh-CN"/>
        </w:rPr>
        <w:t>3</w:t>
      </w:r>
      <w:r>
        <w:t>.2-1</w:t>
      </w:r>
      <w:r>
        <w:rPr>
          <w:rFonts w:cs="v4.2.0"/>
        </w:rPr>
        <w:t>.</w:t>
      </w:r>
    </w:p>
    <w:p w14:paraId="7C212DEB" w14:textId="77777777" w:rsidR="007E3819" w:rsidRDefault="007E3819" w:rsidP="007E3819">
      <w:pPr>
        <w:rPr>
          <w:rFonts w:cs="v4.2.0"/>
        </w:rPr>
      </w:pPr>
      <w:r>
        <w:rPr>
          <w:rFonts w:cs="v4.2.0"/>
        </w:rPr>
        <w:t>If higher layer filtering is used, an additional cell identification delay can be expected.</w:t>
      </w:r>
    </w:p>
    <w:p w14:paraId="1FEB7959" w14:textId="77777777" w:rsidR="007E3819" w:rsidRDefault="007E3819" w:rsidP="007E3819">
      <w:pPr>
        <w:rPr>
          <w:rFonts w:cs="v4.2.0"/>
        </w:rPr>
      </w:pPr>
      <w:r>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Default="007E3819" w:rsidP="007E3819">
      <w:pPr>
        <w:pStyle w:val="Heading4"/>
      </w:pPr>
      <w:r>
        <w:t>9.4.8.</w:t>
      </w:r>
      <w:r>
        <w:rPr>
          <w:lang w:val="en-US" w:eastAsia="zh-CN"/>
        </w:rPr>
        <w:t>3</w:t>
      </w:r>
      <w:r>
        <w:t>.3</w:t>
      </w:r>
      <w:r>
        <w:tab/>
        <w:t>Requirements when DRX is used</w:t>
      </w:r>
    </w:p>
    <w:p w14:paraId="02F13D10" w14:textId="77777777" w:rsidR="007E3819" w:rsidRDefault="007E3819" w:rsidP="007E3819">
      <w:pPr>
        <w:rPr>
          <w:lang w:eastAsia="zh-CN"/>
        </w:rPr>
      </w:pPr>
      <w:r>
        <w:t>When DRX is in use the UE shall be able to identify a new detectable E-UTRAN FDD cell within T</w:t>
      </w:r>
      <w:r>
        <w:rPr>
          <w:vertAlign w:val="subscript"/>
        </w:rPr>
        <w:t>Identify, E-UTRAN FDD</w:t>
      </w:r>
      <w:r>
        <w:t xml:space="preserve"> specified in Table 9.4.8.</w:t>
      </w:r>
      <w:r>
        <w:rPr>
          <w:lang w:val="en-US" w:eastAsia="zh-CN"/>
        </w:rPr>
        <w:t>3</w:t>
      </w:r>
      <w:r>
        <w:t>.3-1</w:t>
      </w:r>
      <w:r>
        <w:rPr>
          <w:lang w:eastAsia="zh-CN"/>
        </w:rPr>
        <w:t>.</w:t>
      </w:r>
    </w:p>
    <w:p w14:paraId="7BC03180" w14:textId="77777777" w:rsidR="007E3819" w:rsidRDefault="007E3819" w:rsidP="007E3819">
      <w:pPr>
        <w:pStyle w:val="TH"/>
      </w:pPr>
      <w:r>
        <w:t>Table 9.4.8.</w:t>
      </w:r>
      <w:r>
        <w:rPr>
          <w:lang w:val="en-US" w:eastAsia="zh-CN"/>
        </w:rPr>
        <w:t>3</w:t>
      </w:r>
      <w:r>
        <w:t>.3-1: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7E3819" w14:paraId="306581CB" w14:textId="77777777" w:rsidTr="005F364E">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37FF87" w14:textId="77777777" w:rsidR="007E3819" w:rsidRDefault="007E3819" w:rsidP="005F364E">
            <w:pPr>
              <w:keepNext/>
              <w:keepLines/>
              <w:spacing w:after="0"/>
              <w:jc w:val="center"/>
            </w:pPr>
            <w:r>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5A52AA8B" w14:textId="77777777" w:rsidR="007E3819" w:rsidRDefault="007E3819" w:rsidP="005F364E">
            <w:pPr>
              <w:keepNext/>
              <w:keepLines/>
              <w:spacing w:after="0"/>
              <w:jc w:val="center"/>
            </w:pPr>
            <w:r>
              <w:rPr>
                <w:rFonts w:ascii="Arial" w:hAnsi="Arial"/>
                <w:b/>
                <w:sz w:val="18"/>
              </w:rPr>
              <w:t>T</w:t>
            </w:r>
            <w:r>
              <w:rPr>
                <w:rFonts w:ascii="Arial" w:hAnsi="Arial"/>
                <w:b/>
                <w:sz w:val="18"/>
                <w:vertAlign w:val="subscript"/>
              </w:rPr>
              <w:t xml:space="preserve">Identify, E-UTRAN FDD </w:t>
            </w:r>
            <w:r>
              <w:rPr>
                <w:rFonts w:ascii="Arial" w:hAnsi="Arial"/>
                <w:b/>
                <w:sz w:val="18"/>
              </w:rPr>
              <w:t>(s) (DRX cycles)</w:t>
            </w:r>
          </w:p>
        </w:tc>
      </w:tr>
      <w:tr w:rsidR="007E3819" w14:paraId="417BA3E3" w14:textId="77777777" w:rsidTr="005F364E">
        <w:trPr>
          <w:cantSplit/>
          <w:jc w:val="center"/>
        </w:trPr>
        <w:tc>
          <w:tcPr>
            <w:tcW w:w="1413" w:type="pct"/>
            <w:tcBorders>
              <w:top w:val="single" w:sz="4" w:space="0" w:color="auto"/>
              <w:left w:val="single" w:sz="4" w:space="0" w:color="auto"/>
              <w:bottom w:val="single" w:sz="4" w:space="0" w:color="auto"/>
              <w:right w:val="single" w:sz="4" w:space="0" w:color="auto"/>
            </w:tcBorders>
          </w:tcPr>
          <w:p w14:paraId="413126C8" w14:textId="77777777" w:rsidR="007E3819" w:rsidRDefault="007E3819" w:rsidP="005F364E">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15A99EED" w14:textId="77777777" w:rsidR="007E3819" w:rsidRDefault="007E3819" w:rsidP="005F364E">
            <w:pPr>
              <w:pStyle w:val="TAC"/>
            </w:pPr>
            <w:r>
              <w:t>Gap</w:t>
            </w:r>
            <w:r>
              <w:rPr>
                <w:lang w:eastAsia="zh-CN"/>
              </w:rPr>
              <w:t>/NCSG</w:t>
            </w:r>
            <w:r>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27429C87" w14:textId="77777777" w:rsidR="007E3819" w:rsidRDefault="007E3819" w:rsidP="005F364E">
            <w:pPr>
              <w:pStyle w:val="TAC"/>
            </w:pPr>
            <w:r>
              <w:t>Gap</w:t>
            </w:r>
            <w:r>
              <w:rPr>
                <w:lang w:eastAsia="zh-CN"/>
              </w:rPr>
              <w:t>/NCSG</w:t>
            </w:r>
            <w:r>
              <w:t xml:space="preserve"> period = 80 ms</w:t>
            </w:r>
          </w:p>
        </w:tc>
      </w:tr>
      <w:tr w:rsidR="007E3819" w14:paraId="19122168" w14:textId="77777777" w:rsidTr="005F364E">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F4B01D3" w14:textId="77777777" w:rsidR="007E3819" w:rsidRDefault="007E3819" w:rsidP="005F364E">
            <w:pPr>
              <w:pStyle w:val="TAC"/>
            </w:pPr>
            <w:r>
              <w:rPr>
                <w:rFonts w:hint="eastAsia"/>
                <w:lang w:val="en-US"/>
              </w:rPr>
              <w:t>≤</w:t>
            </w:r>
            <w:r>
              <w:t>0.16</w:t>
            </w:r>
          </w:p>
        </w:tc>
        <w:tc>
          <w:tcPr>
            <w:tcW w:w="1797" w:type="pct"/>
            <w:tcBorders>
              <w:top w:val="single" w:sz="4" w:space="0" w:color="auto"/>
              <w:left w:val="single" w:sz="4" w:space="0" w:color="auto"/>
              <w:bottom w:val="single" w:sz="4" w:space="0" w:color="auto"/>
              <w:right w:val="single" w:sz="4" w:space="0" w:color="auto"/>
            </w:tcBorders>
            <w:hideMark/>
          </w:tcPr>
          <w:p w14:paraId="3B91C4A2" w14:textId="77777777" w:rsidR="007E3819" w:rsidRDefault="007E3819" w:rsidP="005F364E">
            <w:pPr>
              <w:pStyle w:val="TAC"/>
            </w:pPr>
            <w:r>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6231518B" w14:textId="77777777" w:rsidR="007E3819" w:rsidRDefault="007E3819" w:rsidP="005F364E">
            <w:pPr>
              <w:pStyle w:val="TAC"/>
            </w:pPr>
            <w:r>
              <w:t>Non-DRX requirements in clause 9.4.2.2 apply</w:t>
            </w:r>
          </w:p>
        </w:tc>
      </w:tr>
      <w:tr w:rsidR="007E3819" w14:paraId="1FC05ECD" w14:textId="77777777" w:rsidTr="005F364E">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7985970" w14:textId="77777777" w:rsidR="007E3819" w:rsidRDefault="007E3819" w:rsidP="005F364E">
            <w:pPr>
              <w:pStyle w:val="TAC"/>
            </w:pPr>
            <w:r>
              <w:t>0.256</w:t>
            </w:r>
          </w:p>
        </w:tc>
        <w:tc>
          <w:tcPr>
            <w:tcW w:w="1797" w:type="pct"/>
            <w:tcBorders>
              <w:top w:val="single" w:sz="4" w:space="0" w:color="auto"/>
              <w:left w:val="single" w:sz="4" w:space="0" w:color="auto"/>
              <w:bottom w:val="single" w:sz="4" w:space="0" w:color="auto"/>
              <w:right w:val="single" w:sz="4" w:space="0" w:color="auto"/>
            </w:tcBorders>
            <w:hideMark/>
          </w:tcPr>
          <w:p w14:paraId="5AAC028A" w14:textId="77777777" w:rsidR="007E3819" w:rsidRDefault="007E3819" w:rsidP="005F364E">
            <w:pPr>
              <w:pStyle w:val="TAC"/>
            </w:pPr>
            <w:r>
              <w:rPr>
                <w:lang w:val="fr-FR" w:eastAsia="zh-CN"/>
              </w:rPr>
              <w:t>[TBD]</w:t>
            </w:r>
          </w:p>
        </w:tc>
        <w:tc>
          <w:tcPr>
            <w:tcW w:w="1790" w:type="pct"/>
            <w:tcBorders>
              <w:top w:val="single" w:sz="4" w:space="0" w:color="auto"/>
              <w:left w:val="single" w:sz="4" w:space="0" w:color="auto"/>
              <w:bottom w:val="single" w:sz="4" w:space="0" w:color="auto"/>
              <w:right w:val="single" w:sz="4" w:space="0" w:color="auto"/>
            </w:tcBorders>
            <w:hideMark/>
          </w:tcPr>
          <w:p w14:paraId="13EA54B5" w14:textId="77777777" w:rsidR="007E3819" w:rsidRDefault="007E3819" w:rsidP="005F364E">
            <w:pPr>
              <w:pStyle w:val="TAC"/>
            </w:pPr>
            <w:r>
              <w:rPr>
                <w:lang w:val="fr-FR" w:eastAsia="zh-CN"/>
              </w:rPr>
              <w:t>[TBD]</w:t>
            </w:r>
          </w:p>
        </w:tc>
      </w:tr>
      <w:tr w:rsidR="007E3819" w14:paraId="19C93B24" w14:textId="77777777" w:rsidTr="005F364E">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201970B" w14:textId="77777777" w:rsidR="007E3819" w:rsidRDefault="007E3819" w:rsidP="005F364E">
            <w:pPr>
              <w:pStyle w:val="TAC"/>
            </w:pPr>
            <w:r>
              <w:t>0.32</w:t>
            </w:r>
          </w:p>
        </w:tc>
        <w:tc>
          <w:tcPr>
            <w:tcW w:w="1797" w:type="pct"/>
            <w:tcBorders>
              <w:top w:val="single" w:sz="4" w:space="0" w:color="auto"/>
              <w:left w:val="single" w:sz="4" w:space="0" w:color="auto"/>
              <w:bottom w:val="single" w:sz="4" w:space="0" w:color="auto"/>
              <w:right w:val="single" w:sz="4" w:space="0" w:color="auto"/>
            </w:tcBorders>
            <w:hideMark/>
          </w:tcPr>
          <w:p w14:paraId="020C6029" w14:textId="77777777" w:rsidR="007E3819" w:rsidRDefault="007E3819" w:rsidP="005F364E">
            <w:pPr>
              <w:pStyle w:val="TAC"/>
            </w:pPr>
            <w:r>
              <w:rPr>
                <w:lang w:val="fr-FR" w:eastAsia="zh-CN"/>
              </w:rPr>
              <w:t>[TBD]</w:t>
            </w:r>
          </w:p>
        </w:tc>
        <w:tc>
          <w:tcPr>
            <w:tcW w:w="1790" w:type="pct"/>
            <w:tcBorders>
              <w:top w:val="single" w:sz="4" w:space="0" w:color="auto"/>
              <w:left w:val="single" w:sz="4" w:space="0" w:color="auto"/>
              <w:bottom w:val="single" w:sz="4" w:space="0" w:color="auto"/>
              <w:right w:val="single" w:sz="4" w:space="0" w:color="auto"/>
            </w:tcBorders>
            <w:hideMark/>
          </w:tcPr>
          <w:p w14:paraId="2FD1AC3C" w14:textId="77777777" w:rsidR="007E3819" w:rsidRDefault="007E3819" w:rsidP="005F364E">
            <w:pPr>
              <w:pStyle w:val="TAC"/>
              <w:rPr>
                <w:lang w:val="sv-SE"/>
              </w:rPr>
            </w:pPr>
            <w:r>
              <w:rPr>
                <w:lang w:val="fr-FR" w:eastAsia="zh-CN"/>
              </w:rPr>
              <w:t>[TBD]</w:t>
            </w:r>
          </w:p>
        </w:tc>
      </w:tr>
      <w:tr w:rsidR="007E3819" w14:paraId="3949405C" w14:textId="77777777" w:rsidTr="005F364E">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7EE872E" w14:textId="77777777" w:rsidR="007E3819" w:rsidRDefault="007E3819" w:rsidP="005F364E">
            <w:pPr>
              <w:pStyle w:val="TAC"/>
            </w:pPr>
            <w:r>
              <w:t xml:space="preserve">0.32&lt; DRX-cycle </w:t>
            </w:r>
            <w:r>
              <w:rPr>
                <w:rFonts w:hint="eastAsia"/>
                <w:lang w:val="en-US"/>
              </w:rPr>
              <w:t>≤</w:t>
            </w:r>
            <w:r>
              <w:t>10.24</w:t>
            </w:r>
          </w:p>
        </w:tc>
        <w:tc>
          <w:tcPr>
            <w:tcW w:w="1797" w:type="pct"/>
            <w:tcBorders>
              <w:top w:val="single" w:sz="4" w:space="0" w:color="auto"/>
              <w:left w:val="single" w:sz="4" w:space="0" w:color="auto"/>
              <w:bottom w:val="single" w:sz="4" w:space="0" w:color="auto"/>
              <w:right w:val="single" w:sz="4" w:space="0" w:color="auto"/>
            </w:tcBorders>
            <w:hideMark/>
          </w:tcPr>
          <w:p w14:paraId="74C4C4E7" w14:textId="77777777" w:rsidR="007E3819" w:rsidRDefault="007E3819" w:rsidP="005F364E">
            <w:pPr>
              <w:pStyle w:val="TAC"/>
            </w:pPr>
            <w:r>
              <w:rPr>
                <w:lang w:val="fr-FR" w:eastAsia="zh-CN"/>
              </w:rPr>
              <w:t>[TBD]</w:t>
            </w:r>
          </w:p>
        </w:tc>
        <w:tc>
          <w:tcPr>
            <w:tcW w:w="1790" w:type="pct"/>
            <w:tcBorders>
              <w:top w:val="single" w:sz="4" w:space="0" w:color="auto"/>
              <w:left w:val="single" w:sz="4" w:space="0" w:color="auto"/>
              <w:bottom w:val="single" w:sz="4" w:space="0" w:color="auto"/>
              <w:right w:val="single" w:sz="4" w:space="0" w:color="auto"/>
            </w:tcBorders>
            <w:hideMark/>
          </w:tcPr>
          <w:p w14:paraId="3BC2BFEA" w14:textId="77777777" w:rsidR="007E3819" w:rsidRDefault="007E3819" w:rsidP="005F364E">
            <w:pPr>
              <w:pStyle w:val="TAC"/>
            </w:pPr>
            <w:r>
              <w:rPr>
                <w:lang w:val="fr-FR" w:eastAsia="zh-CN"/>
              </w:rPr>
              <w:t>[TBD]</w:t>
            </w:r>
          </w:p>
        </w:tc>
      </w:tr>
      <w:tr w:rsidR="007E3819" w14:paraId="55FB57BD" w14:textId="77777777" w:rsidTr="005F364E">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A36E6C8" w14:textId="77777777" w:rsidR="007E3819" w:rsidRDefault="007E3819" w:rsidP="005F364E">
            <w:pPr>
              <w:keepNext/>
              <w:keepLines/>
              <w:spacing w:after="0"/>
              <w:ind w:left="851" w:hanging="851"/>
            </w:pPr>
            <w:r>
              <w:rPr>
                <w:rFonts w:ascii="Arial" w:hAnsi="Arial"/>
                <w:sz w:val="18"/>
              </w:rPr>
              <w:t>NOTE 1:</w:t>
            </w:r>
            <w:r>
              <w:rPr>
                <w:rFonts w:ascii="Arial" w:hAnsi="Arial"/>
                <w:sz w:val="18"/>
              </w:rPr>
              <w:tab/>
              <w:t>The time depends on the DRX cycle length.</w:t>
            </w:r>
          </w:p>
          <w:p w14:paraId="37406CEF" w14:textId="77777777" w:rsidR="007E3819" w:rsidRDefault="007E3819" w:rsidP="005F364E">
            <w:pPr>
              <w:keepNext/>
              <w:keepLines/>
              <w:spacing w:after="0"/>
              <w:ind w:left="851" w:hanging="851"/>
              <w:rPr>
                <w:rFonts w:ascii="Arial" w:hAnsi="Arial"/>
                <w:sz w:val="18"/>
              </w:rPr>
            </w:pPr>
            <w:r>
              <w:rPr>
                <w:rFonts w:ascii="Arial" w:hAnsi="Arial"/>
                <w:sz w:val="18"/>
              </w:rPr>
              <w:t>NOTE 2:</w:t>
            </w:r>
            <w:r>
              <w:rPr>
                <w:rFonts w:ascii="Arial" w:hAnsi="Arial"/>
                <w:sz w:val="18"/>
              </w:rPr>
              <w:tab/>
            </w:r>
            <w:r>
              <w:rPr>
                <w:rFonts w:cs="v4.2.0"/>
              </w:rPr>
              <w:t>CSSF</w:t>
            </w:r>
            <w:r>
              <w:rPr>
                <w:rFonts w:cs="v4.2.0"/>
                <w:vertAlign w:val="subscript"/>
              </w:rPr>
              <w:t>interRAT</w:t>
            </w:r>
            <w:r>
              <w:rPr>
                <w:rFonts w:ascii="Arial" w:hAnsi="Arial"/>
                <w:sz w:val="18"/>
              </w:rPr>
              <w:t xml:space="preserve"> is as defined in clause 9.4.2.2.</w:t>
            </w:r>
          </w:p>
          <w:p w14:paraId="3D9FE457" w14:textId="77777777" w:rsidR="007E3819" w:rsidRDefault="007E3819" w:rsidP="005F364E">
            <w:pPr>
              <w:pStyle w:val="TAN"/>
              <w:rPr>
                <w:lang w:eastAsia="zh-CN"/>
              </w:rPr>
            </w:pPr>
            <w:r>
              <w:t>NOTE 3:</w:t>
            </w:r>
            <w:r>
              <w:rPr>
                <w:rFonts w:cs="Arial"/>
                <w:lang w:eastAsia="ja-JP"/>
              </w:rPr>
              <w:tab/>
            </w:r>
            <w:r>
              <w:t>K</w:t>
            </w:r>
            <w:r>
              <w:rPr>
                <w:vertAlign w:val="subscript"/>
              </w:rPr>
              <w:t>gap_EUTRA</w:t>
            </w:r>
            <w:r>
              <w:t xml:space="preserve"> is only applicable for a UE supporting concurrent measurement gaps. Otherwise </w:t>
            </w:r>
            <w:r>
              <w:rPr>
                <w:lang w:eastAsia="zh-CN"/>
              </w:rPr>
              <w:t>K</w:t>
            </w:r>
            <w:r>
              <w:rPr>
                <w:vertAlign w:val="subscript"/>
                <w:lang w:eastAsia="zh-CN"/>
              </w:rPr>
              <w:t>gap_EUTRA</w:t>
            </w:r>
            <w:r>
              <w:rPr>
                <w:lang w:eastAsia="zh-CN"/>
              </w:rPr>
              <w:t xml:space="preserve"> =1</w:t>
            </w:r>
          </w:p>
          <w:p w14:paraId="3A07BD70" w14:textId="77777777" w:rsidR="007E3819" w:rsidRDefault="007E3819" w:rsidP="005F364E">
            <w:pPr>
              <w:pStyle w:val="TAN"/>
              <w:ind w:left="787" w:hangingChars="437" w:hanging="787"/>
            </w:pPr>
            <w:r>
              <w:t>NOTE 4:</w:t>
            </w:r>
            <w:r>
              <w:tab/>
              <w:t>If multiple concurrent gaps are configured, the gap period is the periodicity of the MG pattern associated to the E-UTRA inter-RAT frequency layer.</w:t>
            </w:r>
          </w:p>
        </w:tc>
      </w:tr>
    </w:tbl>
    <w:p w14:paraId="2661D6A3" w14:textId="77777777" w:rsidR="007E3819" w:rsidRDefault="007E3819" w:rsidP="007E3819"/>
    <w:p w14:paraId="1273F10D" w14:textId="77777777" w:rsidR="007E3819" w:rsidRDefault="007E3819" w:rsidP="007E3819">
      <w:pPr>
        <w:rPr>
          <w:lang w:eastAsia="zh-CN"/>
        </w:rPr>
      </w:pPr>
      <w:r>
        <w:t xml:space="preserve">When DRX is in use, the UE shall be capable of performing </w:t>
      </w:r>
      <w:r>
        <w:rPr>
          <w:rFonts w:cs="v4.2.0"/>
        </w:rPr>
        <w:t>NR – E-UTRAN</w:t>
      </w:r>
      <w:r>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Pr>
          <w:rFonts w:cs="v4.2.0"/>
        </w:rPr>
        <w:t>NR – E-UTRAN</w:t>
      </w:r>
      <w:r>
        <w:t xml:space="preserve"> FDD RSRP, RSRQ, and RS-SINR measurements to higher layers with the measurement period </w:t>
      </w:r>
      <w:r>
        <w:rPr>
          <w:rFonts w:cs="Arial"/>
        </w:rPr>
        <w:t>T</w:t>
      </w:r>
      <w:r>
        <w:rPr>
          <w:rFonts w:cs="Arial"/>
          <w:vertAlign w:val="subscript"/>
        </w:rPr>
        <w:t>measure, E-UTRAN FDD</w:t>
      </w:r>
      <w:r>
        <w:t xml:space="preserve"> specified in Table 9.4.8.</w:t>
      </w:r>
      <w:r>
        <w:rPr>
          <w:lang w:val="en-US" w:eastAsia="zh-CN"/>
        </w:rPr>
        <w:t>3</w:t>
      </w:r>
      <w:r>
        <w:t>.3-2.</w:t>
      </w:r>
    </w:p>
    <w:p w14:paraId="04F33E4B" w14:textId="7F17CB0B" w:rsidR="007E3819" w:rsidRDefault="007E3819" w:rsidP="007E3819">
      <w:pPr>
        <w:keepNext/>
        <w:keepLines/>
        <w:spacing w:before="60"/>
        <w:jc w:val="center"/>
        <w:rPr>
          <w:rFonts w:ascii="Arial" w:hAnsi="Arial"/>
          <w:b/>
        </w:rPr>
      </w:pPr>
      <w:r>
        <w:rPr>
          <w:rFonts w:ascii="Arial" w:hAnsi="Arial"/>
          <w:b/>
        </w:rPr>
        <w:t>Table 9.4.</w:t>
      </w:r>
      <w:r w:rsidR="004C0E8D">
        <w:rPr>
          <w:rFonts w:ascii="Arial" w:hAnsi="Arial"/>
          <w:b/>
        </w:rPr>
        <w:t>8</w:t>
      </w:r>
      <w:r>
        <w:rPr>
          <w:rFonts w:ascii="Arial" w:hAnsi="Arial"/>
          <w:b/>
        </w:rPr>
        <w:t>.</w:t>
      </w:r>
      <w:r>
        <w:rPr>
          <w:rFonts w:ascii="Arial" w:hAnsi="Arial"/>
          <w:b/>
          <w:lang w:val="en-US" w:eastAsia="zh-CN"/>
        </w:rPr>
        <w:t>3</w:t>
      </w:r>
      <w:r>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7E3819" w14:paraId="6E14719B" w14:textId="77777777" w:rsidTr="005F364E">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77777777" w:rsidR="007E3819" w:rsidRDefault="007E3819" w:rsidP="005F364E">
            <w:pPr>
              <w:keepNext/>
              <w:keepLines/>
              <w:spacing w:after="0"/>
              <w:jc w:val="center"/>
            </w:pPr>
            <w:r>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8569EBC" w14:textId="77777777" w:rsidR="007E3819" w:rsidRDefault="007E3819" w:rsidP="005F364E">
            <w:pPr>
              <w:keepNext/>
              <w:keepLines/>
              <w:spacing w:after="0"/>
              <w:jc w:val="center"/>
            </w:pPr>
            <w:r>
              <w:rPr>
                <w:rFonts w:ascii="Arial" w:hAnsi="Arial"/>
                <w:b/>
                <w:sz w:val="18"/>
              </w:rPr>
              <w:t>T</w:t>
            </w:r>
            <w:r>
              <w:rPr>
                <w:rFonts w:ascii="Arial" w:hAnsi="Arial"/>
                <w:b/>
                <w:sz w:val="18"/>
                <w:vertAlign w:val="subscript"/>
              </w:rPr>
              <w:t xml:space="preserve">measure, E-UTRAN FDD </w:t>
            </w:r>
            <w:r>
              <w:rPr>
                <w:rFonts w:ascii="Arial" w:hAnsi="Arial"/>
                <w:b/>
                <w:sz w:val="18"/>
              </w:rPr>
              <w:t xml:space="preserve">(s) (DRX cycles) </w:t>
            </w:r>
          </w:p>
        </w:tc>
      </w:tr>
      <w:tr w:rsidR="007E3819" w14:paraId="65214B42" w14:textId="77777777" w:rsidTr="005F364E">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77777777" w:rsidR="007E3819" w:rsidRDefault="007E3819" w:rsidP="005F364E">
            <w:pPr>
              <w:pStyle w:val="TAC"/>
            </w:pPr>
            <w:r>
              <w:rPr>
                <w:rFonts w:hint="eastAsia"/>
                <w:lang w:val="en-US"/>
              </w:rPr>
              <w:t>≤</w:t>
            </w:r>
            <w: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77777777" w:rsidR="007E3819" w:rsidRDefault="007E3819" w:rsidP="005F364E">
            <w:pPr>
              <w:pStyle w:val="TAC"/>
            </w:pPr>
            <w:r>
              <w:t>[Non-DRX requirements in clause 9.4.v.2.2 apply]</w:t>
            </w:r>
          </w:p>
        </w:tc>
      </w:tr>
      <w:tr w:rsidR="007E3819" w14:paraId="0EABBDF5" w14:textId="77777777" w:rsidTr="005F364E">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77777777" w:rsidR="007E3819" w:rsidRDefault="007E3819" w:rsidP="005F364E">
            <w:pPr>
              <w:pStyle w:val="TAC"/>
            </w:pPr>
            <w:r>
              <w:rPr>
                <w:lang w:val="en-US" w:eastAsia="zh-CN"/>
              </w:rPr>
              <w:t>0.08</w:t>
            </w:r>
            <w:r>
              <w:t xml:space="preserve">&lt; DRX-cycle </w:t>
            </w:r>
            <w:r>
              <w:rPr>
                <w:rFonts w:hint="eastAsia"/>
                <w:lang w:val="en-US"/>
              </w:rPr>
              <w:t>≤</w:t>
            </w:r>
            <w: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77777777" w:rsidR="007E3819" w:rsidRDefault="007E3819" w:rsidP="005F364E">
            <w:pPr>
              <w:pStyle w:val="TAC"/>
            </w:pPr>
            <w:r>
              <w:t>[TBD]</w:t>
            </w:r>
          </w:p>
        </w:tc>
      </w:tr>
      <w:tr w:rsidR="007E3819" w14:paraId="20412654" w14:textId="77777777" w:rsidTr="005F364E">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7777777" w:rsidR="007E3819" w:rsidRDefault="007E3819" w:rsidP="005F364E">
            <w:pPr>
              <w:pStyle w:val="TAN"/>
            </w:pPr>
            <w:r>
              <w:t>NOTE 1:</w:t>
            </w:r>
            <w:r>
              <w:tab/>
              <w:t>The time depends on the DRX cycle length.</w:t>
            </w:r>
          </w:p>
          <w:p w14:paraId="25BEB562" w14:textId="77777777" w:rsidR="007E3819" w:rsidRDefault="007E3819" w:rsidP="005F364E">
            <w:pPr>
              <w:pStyle w:val="TAN"/>
            </w:pPr>
            <w:r>
              <w:t>NOTE 2:</w:t>
            </w:r>
            <w:r>
              <w:tab/>
            </w:r>
            <w:r>
              <w:rPr>
                <w:rFonts w:cs="v4.2.0"/>
              </w:rPr>
              <w:t>CSSF</w:t>
            </w:r>
            <w:r>
              <w:rPr>
                <w:rFonts w:cs="v4.2.0"/>
                <w:vertAlign w:val="subscript"/>
              </w:rPr>
              <w:t>interRAT</w:t>
            </w:r>
            <w:r>
              <w:t xml:space="preserve"> is as defined in clause 9.4.v.</w:t>
            </w:r>
            <w:r>
              <w:rPr>
                <w:lang w:val="en-US" w:eastAsia="zh-CN"/>
              </w:rPr>
              <w:t>3</w:t>
            </w:r>
            <w:r>
              <w:t>.2.</w:t>
            </w:r>
          </w:p>
        </w:tc>
      </w:tr>
    </w:tbl>
    <w:p w14:paraId="7E68210E" w14:textId="77777777" w:rsidR="007E3819" w:rsidRDefault="007E3819" w:rsidP="007E3819">
      <w:pPr>
        <w:rPr>
          <w:rFonts w:cs="v4.2.0"/>
        </w:rPr>
      </w:pPr>
    </w:p>
    <w:p w14:paraId="7BC90D4B" w14:textId="77777777" w:rsidR="007E3819" w:rsidRDefault="007E3819" w:rsidP="007E3819">
      <w:pPr>
        <w:rPr>
          <w:rFonts w:cs="v4.2.0"/>
        </w:rPr>
      </w:pPr>
      <w:r>
        <w:rPr>
          <w:rFonts w:cs="v4.2.0"/>
        </w:rPr>
        <w:t>If higher layer filtering is used, an additional cell identification delay can be expected.</w:t>
      </w:r>
    </w:p>
    <w:p w14:paraId="6B0FF625" w14:textId="77777777" w:rsidR="007E3819" w:rsidRDefault="007E3819" w:rsidP="007E3819">
      <w:pPr>
        <w:rPr>
          <w:rFonts w:cs="v4.2.0"/>
        </w:rPr>
      </w:pPr>
      <w:r>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Default="007E3819" w:rsidP="007E3819">
      <w:pPr>
        <w:pStyle w:val="Heading4"/>
      </w:pPr>
      <w:r>
        <w:t>9.4.8.</w:t>
      </w:r>
      <w:r>
        <w:rPr>
          <w:lang w:val="en-US" w:eastAsia="zh-CN"/>
        </w:rPr>
        <w:t>3</w:t>
      </w:r>
      <w:r>
        <w:t>.4</w:t>
      </w:r>
      <w:r>
        <w:tab/>
        <w:t>Measurement reporting requirements</w:t>
      </w:r>
    </w:p>
    <w:p w14:paraId="14062C8E" w14:textId="77777777" w:rsidR="007E3819" w:rsidRDefault="007E3819" w:rsidP="007E3819">
      <w:pPr>
        <w:pStyle w:val="Heading5"/>
      </w:pPr>
      <w:r>
        <w:t>9.4.8.</w:t>
      </w:r>
      <w:r>
        <w:rPr>
          <w:lang w:val="en-US" w:eastAsia="zh-CN"/>
        </w:rPr>
        <w:t>3</w:t>
      </w:r>
      <w:r>
        <w:t>.4.1</w:t>
      </w:r>
      <w:r>
        <w:tab/>
        <w:t>Periodic Reporting</w:t>
      </w:r>
    </w:p>
    <w:p w14:paraId="4BE7ECCC" w14:textId="77777777" w:rsidR="007E3819" w:rsidRDefault="007E3819" w:rsidP="007E3819">
      <w:pPr>
        <w:rPr>
          <w:rFonts w:cs="v4.2.0"/>
        </w:rPr>
      </w:pPr>
      <w:r>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Default="007E3819" w:rsidP="007E3819">
      <w:pPr>
        <w:pStyle w:val="Heading5"/>
      </w:pPr>
      <w:r>
        <w:t>9.4.8.</w:t>
      </w:r>
      <w:r>
        <w:rPr>
          <w:lang w:val="en-US" w:eastAsia="zh-CN"/>
        </w:rPr>
        <w:t>3</w:t>
      </w:r>
      <w:r>
        <w:t>.4.2</w:t>
      </w:r>
      <w:r>
        <w:tab/>
        <w:t>Event-Triggered Periodic Reporting</w:t>
      </w:r>
    </w:p>
    <w:p w14:paraId="519DAD6A" w14:textId="77777777" w:rsidR="007E3819" w:rsidRDefault="007E3819" w:rsidP="007E3819">
      <w:pPr>
        <w:rPr>
          <w:rFonts w:cs="v4.2.0"/>
        </w:rPr>
      </w:pPr>
      <w:r>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Default="007E3819" w:rsidP="007E3819">
      <w:pPr>
        <w:rPr>
          <w:rFonts w:cs="v4.2.0"/>
        </w:rPr>
      </w:pPr>
      <w:r>
        <w:rPr>
          <w:rFonts w:cs="v4.2.0"/>
        </w:rPr>
        <w:t>The first report in event-triggered periodic measurement reporting shall meet the requirements specified in clause 9.4.8.</w:t>
      </w:r>
      <w:r>
        <w:rPr>
          <w:rFonts w:cs="v4.2.0"/>
          <w:lang w:val="en-US" w:eastAsia="zh-CN"/>
        </w:rPr>
        <w:t>3</w:t>
      </w:r>
      <w:r>
        <w:rPr>
          <w:rFonts w:cs="v4.2.0"/>
        </w:rPr>
        <w:t>.4.3.</w:t>
      </w:r>
    </w:p>
    <w:p w14:paraId="4B093135" w14:textId="77777777" w:rsidR="007E3819" w:rsidRDefault="007E3819" w:rsidP="007E3819">
      <w:pPr>
        <w:pStyle w:val="Heading5"/>
      </w:pPr>
      <w:r>
        <w:t>9.4.8.</w:t>
      </w:r>
      <w:r>
        <w:rPr>
          <w:lang w:val="en-US" w:eastAsia="zh-CN"/>
        </w:rPr>
        <w:t>3</w:t>
      </w:r>
      <w:r>
        <w:t>.4.3</w:t>
      </w:r>
      <w:r>
        <w:tab/>
        <w:t>Event-Triggered Reporting</w:t>
      </w:r>
    </w:p>
    <w:p w14:paraId="3AB1A0A3" w14:textId="77777777" w:rsidR="007E3819" w:rsidRDefault="007E3819" w:rsidP="007E3819">
      <w:pPr>
        <w:rPr>
          <w:rFonts w:cs="v4.2.0"/>
        </w:rPr>
      </w:pPr>
      <w:r>
        <w:rPr>
          <w:rFonts w:cs="v4.2.0"/>
        </w:rPr>
        <w:t>The reported NR – E-UTRAN FDD RSRP, RSRQ, and RS-SINR measurements contained in event-triggered measurement reports shall meet the requirements in clauses 10.2.2, 10.2.3, and 10.2.5, respectively.</w:t>
      </w:r>
    </w:p>
    <w:p w14:paraId="4B6C53A6" w14:textId="77777777" w:rsidR="007E3819" w:rsidRDefault="007E3819" w:rsidP="007E3819">
      <w:pPr>
        <w:rPr>
          <w:rFonts w:cs="v4.2.0"/>
        </w:rPr>
      </w:pPr>
      <w:r>
        <w:rPr>
          <w:rFonts w:cs="v4.2.0"/>
        </w:rPr>
        <w:t xml:space="preserve">The UE shall not send any event-triggered measurement reports as long as </w:t>
      </w:r>
      <w:r>
        <w:rPr>
          <w:rFonts w:cs="v4.2.0"/>
          <w:lang w:eastAsia="zh-CN"/>
        </w:rPr>
        <w:t>no</w:t>
      </w:r>
      <w:r>
        <w:rPr>
          <w:rFonts w:cs="v4.2.0"/>
        </w:rPr>
        <w:t xml:space="preserve"> reporting criteria </w:t>
      </w:r>
      <w:r>
        <w:rPr>
          <w:rFonts w:cs="v4.2.0"/>
          <w:lang w:eastAsia="zh-CN"/>
        </w:rPr>
        <w:t>are</w:t>
      </w:r>
      <w:r>
        <w:rPr>
          <w:rFonts w:cs="v4.2.0"/>
        </w:rPr>
        <w:t xml:space="preserve"> fulfilled.</w:t>
      </w:r>
    </w:p>
    <w:p w14:paraId="15D1D742" w14:textId="77777777" w:rsidR="007E3819" w:rsidRDefault="007E3819" w:rsidP="007E3819">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subslot when the measurement report is transmitted on the PUSCH with subframe or slot or subslot duration</w:t>
      </w:r>
      <w:r>
        <w:rPr>
          <w:rFonts w:cs="v4.2.0"/>
          <w:lang w:eastAsia="zh-CN"/>
        </w:rPr>
        <w:t>. This measurement reporting delay excludes a delay which caused by no UL resources for UE to send the measurement report.</w:t>
      </w:r>
    </w:p>
    <w:p w14:paraId="2E3BAB30" w14:textId="77777777" w:rsidR="007E3819" w:rsidRDefault="007E3819" w:rsidP="007E3819">
      <w:pPr>
        <w:rPr>
          <w:rFonts w:cs="v4.2.0"/>
        </w:rPr>
      </w:pPr>
      <w:r>
        <w:rPr>
          <w:rFonts w:cs="v4.2.0"/>
        </w:rPr>
        <w:t xml:space="preserve">The event triggered measurement reporting delay, measured without L3 filtering shall be less than T </w:t>
      </w:r>
      <w:r>
        <w:rPr>
          <w:rFonts w:cs="v4.2.0"/>
          <w:vertAlign w:val="subscript"/>
        </w:rPr>
        <w:t>Identify, E-UTRAN FDD</w:t>
      </w:r>
      <w:r>
        <w:rPr>
          <w:rFonts w:cs="v4.2.0"/>
        </w:rPr>
        <w:t xml:space="preserve"> defined in clauses 9.4.8.</w:t>
      </w:r>
      <w:r>
        <w:rPr>
          <w:rFonts w:cs="v4.2.0"/>
          <w:lang w:val="en-US" w:eastAsia="zh-CN"/>
        </w:rPr>
        <w:t>3</w:t>
      </w:r>
      <w:r>
        <w:rPr>
          <w:rFonts w:cs="v4.2.0"/>
        </w:rPr>
        <w:t>.2 and 9.4.8.</w:t>
      </w:r>
      <w:r>
        <w:rPr>
          <w:rFonts w:cs="v4.2.0"/>
          <w:lang w:val="en-US" w:eastAsia="zh-CN"/>
        </w:rPr>
        <w:t>3</w:t>
      </w:r>
      <w:r>
        <w:rPr>
          <w:rFonts w:cs="v4.2.0"/>
        </w:rPr>
        <w:t>.3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42230A5B" w14:textId="77777777" w:rsidR="007E3819" w:rsidRDefault="007E3819" w:rsidP="007E3819">
      <w:r>
        <w:t>If a cell which has been detectable at least for the time period T</w:t>
      </w:r>
      <w:r>
        <w:rPr>
          <w:vertAlign w:val="subscript"/>
        </w:rPr>
        <w:t>Identify, E-UTRAN FDD</w:t>
      </w:r>
      <w:r>
        <w:rPr>
          <w:rFonts w:cs="v4.2.0"/>
        </w:rPr>
        <w:t xml:space="preserve"> becomes undetectable for a period </w:t>
      </w:r>
      <w:r>
        <w:rPr>
          <w:rFonts w:hint="eastAsia"/>
          <w:lang w:val="en-US"/>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T</w:t>
      </w:r>
      <w:r>
        <w:rPr>
          <w:rFonts w:cs="v4.2.0"/>
          <w:vertAlign w:val="subscript"/>
        </w:rPr>
        <w:t>Measure, E-UTRAN FDD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lang w:eastAsia="zh-CN"/>
        </w:rPr>
        <w:t xml:space="preserve">or NCSG </w:t>
      </w:r>
      <w:r>
        <w:t>has not been available and the L3 filter has not been used.</w:t>
      </w:r>
    </w:p>
    <w:p w14:paraId="55512E8F" w14:textId="77777777" w:rsidR="007E3819" w:rsidRDefault="007E3819" w:rsidP="004F2427">
      <w:pPr>
        <w:pStyle w:val="Heading5"/>
        <w:rPr>
          <w:lang w:val="en-US"/>
        </w:rPr>
      </w:pPr>
      <w:r>
        <w:rPr>
          <w:lang w:val="en-US"/>
        </w:rPr>
        <w:t>9.4.8.</w:t>
      </w:r>
      <w:r>
        <w:rPr>
          <w:lang w:val="en-US" w:eastAsia="zh-CN"/>
        </w:rPr>
        <w:t>3</w:t>
      </w:r>
      <w:r>
        <w:rPr>
          <w:lang w:val="en-US"/>
        </w:rPr>
        <w:t>.5</w:t>
      </w:r>
      <w:r>
        <w:rPr>
          <w:lang w:val="en-US"/>
        </w:rPr>
        <w:tab/>
        <w:t xml:space="preserve">Scheduling </w:t>
      </w:r>
      <w:r>
        <w:t xml:space="preserve">availability </w:t>
      </w:r>
      <w:r>
        <w:rPr>
          <w:lang w:val="en-US"/>
        </w:rPr>
        <w:t>during NR − E-UTRAN FDD measurements</w:t>
      </w:r>
    </w:p>
    <w:p w14:paraId="2673F433" w14:textId="77777777" w:rsidR="007E3819" w:rsidRDefault="007E3819" w:rsidP="007E3819">
      <w:pPr>
        <w:rPr>
          <w:lang w:val="en-US" w:eastAsia="zh-CN"/>
        </w:rPr>
      </w:pPr>
      <w:r>
        <w:rPr>
          <w:lang w:eastAsia="zh-CN"/>
        </w:rPr>
        <w:t>When</w:t>
      </w:r>
      <w:r>
        <w:t xml:space="preserve"> any of the </w:t>
      </w:r>
      <w:r>
        <w:rPr>
          <w:lang w:eastAsia="zh-CN"/>
        </w:rPr>
        <w:t>conditions in the following clauses is met</w:t>
      </w:r>
      <w:r>
        <w:t xml:space="preserve">, there are restrictions on the scheduling availability; otherwise, there is no scheduling restriction. </w:t>
      </w:r>
    </w:p>
    <w:p w14:paraId="496C109C" w14:textId="77777777" w:rsidR="007E3819" w:rsidRDefault="007E3819" w:rsidP="007E3819">
      <w:pPr>
        <w:pStyle w:val="Heading5"/>
      </w:pPr>
      <w:r>
        <w:t>9.4.8.</w:t>
      </w:r>
      <w:r>
        <w:rPr>
          <w:lang w:val="en-US" w:eastAsia="zh-CN"/>
        </w:rPr>
        <w:t>3</w:t>
      </w:r>
      <w:r>
        <w:t>.5.1</w:t>
      </w:r>
      <w:r>
        <w:tab/>
        <w:t>Scheduling availability of UE performing inter-RAT measurements with a different subcarrier spacing than PDSCH/PDCCH on FR1</w:t>
      </w:r>
    </w:p>
    <w:p w14:paraId="51C60078" w14:textId="77777777" w:rsidR="007E3819" w:rsidRDefault="007E3819" w:rsidP="007E3819">
      <w:r>
        <w:rPr>
          <w:i/>
          <w:iCs/>
        </w:rPr>
        <w:t>Editor Notes: FFS the mix-numerology capability for scheduling restriction</w:t>
      </w:r>
    </w:p>
    <w:p w14:paraId="340CE698" w14:textId="77777777" w:rsidR="007E3819" w:rsidRDefault="007E3819" w:rsidP="007E3819">
      <w:r>
        <w:t>For UE which do not support [</w:t>
      </w:r>
      <w:r>
        <w:rPr>
          <w:i/>
        </w:rPr>
        <w:t xml:space="preserve">interRATDiffNumerology] </w:t>
      </w:r>
      <w:r>
        <w:t>[14] the following restrictions apply due to RSRP/RSRQ/SINR measurement</w:t>
      </w:r>
    </w:p>
    <w:p w14:paraId="6DF71761" w14:textId="77777777" w:rsidR="007E3819" w:rsidRDefault="007E3819" w:rsidP="007E3819">
      <w:pPr>
        <w:pStyle w:val="B10"/>
        <w:rPr>
          <w:lang w:val="en-US" w:eastAsia="zh-CN"/>
        </w:rPr>
      </w:pPr>
      <w:r>
        <w:rPr>
          <w:lang w:val="en-US" w:eastAsia="zh-CN"/>
        </w:rPr>
        <w:t>-</w:t>
      </w:r>
      <w:r>
        <w:rPr>
          <w:lang w:val="en-US" w:eastAsia="zh-CN"/>
        </w:rPr>
        <w:tab/>
        <w:t>The UE is not expected to transmit PUCCH/PUSCH/SRS or receive PDCCH/PDSCH/TRS/CSI-RS for CQI on [all symbols within EMW duration].</w:t>
      </w:r>
    </w:p>
    <w:p w14:paraId="3B48CCFD" w14:textId="77777777" w:rsidR="007E3819" w:rsidRDefault="007E3819" w:rsidP="007E3819">
      <w:pPr>
        <w:rPr>
          <w:lang w:val="en-US" w:eastAsia="zh-CN"/>
        </w:rPr>
      </w:pPr>
      <w:r>
        <w:rPr>
          <w:lang w:val="en-US"/>
        </w:rPr>
        <w:t>When intra</w:t>
      </w:r>
      <w:r>
        <w:rPr>
          <w:rFonts w:eastAsia="MS Mincho"/>
          <w:lang w:val="en-US" w:eastAsia="ja-JP"/>
        </w:rPr>
        <w:t>-</w:t>
      </w:r>
      <w:r>
        <w:rPr>
          <w:lang w:val="en-US"/>
        </w:rPr>
        <w:t>band carrier aggregation is perfo</w:t>
      </w:r>
      <w:r>
        <w:rPr>
          <w:rFonts w:eastAsia="MS Mincho"/>
          <w:lang w:val="en-US" w:eastAsia="ja-JP"/>
        </w:rPr>
        <w:t>r</w:t>
      </w:r>
      <w:r>
        <w:rPr>
          <w:lang w:val="en-US"/>
        </w:rPr>
        <w:t>med, the scheduling restrictions due to a given serving cell also apply to all other serving cells in the same band on the symbols</w:t>
      </w:r>
      <w:r>
        <w:t xml:space="preserve"> that fully or partially overlap with the aforementioned restricted symbols.</w:t>
      </w:r>
    </w:p>
    <w:p w14:paraId="72ECDD59" w14:textId="77777777" w:rsidR="007E3819" w:rsidRDefault="007E3819" w:rsidP="007E3819"/>
    <w:p w14:paraId="03F49E90" w14:textId="77777777" w:rsidR="007E3819" w:rsidRDefault="007E3819" w:rsidP="007E3819">
      <w:pPr>
        <w:pStyle w:val="Heading4"/>
      </w:pPr>
      <w:r>
        <w:t>9.4.8.4</w:t>
      </w:r>
      <w:r>
        <w:tab/>
        <w:t>NR − E-UTRAN TDD measurements</w:t>
      </w:r>
    </w:p>
    <w:p w14:paraId="5A73BE45" w14:textId="77777777" w:rsidR="007E3819" w:rsidRDefault="007E3819" w:rsidP="007E3819">
      <w:pPr>
        <w:pStyle w:val="Heading5"/>
      </w:pPr>
      <w:r>
        <w:t>9.4.8.4.1</w:t>
      </w:r>
      <w:r>
        <w:tab/>
        <w:t>Introduction</w:t>
      </w:r>
    </w:p>
    <w:p w14:paraId="2557539B" w14:textId="77777777" w:rsidR="007E3819" w:rsidRDefault="007E3819" w:rsidP="007E3819">
      <w:r>
        <w:t>The requirements are applicable for NR−E-UTRAN TDD RSRP, RSRQ, and RS-SINR measurements.</w:t>
      </w:r>
    </w:p>
    <w:p w14:paraId="222F226C" w14:textId="77777777" w:rsidR="007E3819" w:rsidRDefault="007E3819" w:rsidP="007E3819">
      <w:r>
        <w:t>In the requirements, an E-UTRAN TDD cell is considered to be detectable when:</w:t>
      </w:r>
    </w:p>
    <w:p w14:paraId="05485D28" w14:textId="77777777" w:rsidR="007E3819" w:rsidRDefault="007E3819" w:rsidP="007E3819">
      <w:pPr>
        <w:pStyle w:val="B10"/>
      </w:pPr>
      <w:r>
        <w:t>-</w:t>
      </w:r>
      <w:r>
        <w:tab/>
        <w:t>RSRP related conditions in the accuracy requirements in clause 10.2.2 are fulfilled for a corresponding Band, together with the corresponding side conditions in Annex B.2.3 and Annex B.3.3 of TS 36.133 [15],</w:t>
      </w:r>
    </w:p>
    <w:p w14:paraId="442A8BCA" w14:textId="77777777" w:rsidR="007E3819" w:rsidRDefault="007E3819" w:rsidP="007E3819">
      <w:pPr>
        <w:pStyle w:val="B10"/>
      </w:pPr>
      <w:r>
        <w:t>-</w:t>
      </w:r>
      <w:r>
        <w:tab/>
        <w:t>RSRQ related conditions in the accuracy requirements in clause 10.2.3 are fulfilled for a corresponding Band, together with the corresponding side conditions in Annex B.2.3 and Annex B.3.3 of TS 36.133 [15],</w:t>
      </w:r>
    </w:p>
    <w:p w14:paraId="2F41B06E" w14:textId="77777777" w:rsidR="007E3819" w:rsidRDefault="007E3819" w:rsidP="007E3819">
      <w:pPr>
        <w:pStyle w:val="B10"/>
        <w:rPr>
          <w:rFonts w:cs="v4.2.0"/>
        </w:rPr>
      </w:pPr>
      <w:r>
        <w:tab/>
        <w:t>RS-SINR related conditions in the accuracy requirements in clause 10.2.5 are fulfilled for a corresponding Band, together with the corresponding side conditions in Annex B.2.3 and Annex B.3.19 of TS 36.133 [15].</w:t>
      </w:r>
    </w:p>
    <w:p w14:paraId="061A42F5" w14:textId="77777777" w:rsidR="007E3819" w:rsidRDefault="007E3819" w:rsidP="007E3819">
      <w:pPr>
        <w:pStyle w:val="Heading5"/>
      </w:pPr>
      <w:r>
        <w:t>9.4.8.4.2</w:t>
      </w:r>
      <w:r>
        <w:tab/>
        <w:t>Requirements when no DRX is used</w:t>
      </w:r>
    </w:p>
    <w:p w14:paraId="3887600F" w14:textId="77777777" w:rsidR="007E3819" w:rsidRDefault="007E3819" w:rsidP="007E3819">
      <w:pPr>
        <w:rPr>
          <w:rFonts w:cs="v4.2.0"/>
        </w:rPr>
      </w:pPr>
      <w:r>
        <w:rPr>
          <w:rFonts w:cs="v4.2.0"/>
        </w:rPr>
        <w:t>The UE shall be able to identify a new detectable TDD cell within T</w:t>
      </w:r>
      <w:r>
        <w:rPr>
          <w:rFonts w:cs="v4.2.0"/>
          <w:vertAlign w:val="subscript"/>
        </w:rPr>
        <w:t>Identify, E-UTRAN TDD</w:t>
      </w:r>
      <w:r>
        <w:rPr>
          <w:rFonts w:cs="v4.2.0"/>
        </w:rPr>
        <w:t xml:space="preserve"> according to the following expression:</w:t>
      </w:r>
    </w:p>
    <w:p w14:paraId="3C7CFBFC" w14:textId="77777777" w:rsidR="007E3819" w:rsidRDefault="007E3819" w:rsidP="007E3819">
      <w:pPr>
        <w:pStyle w:val="B10"/>
        <w:rPr>
          <w:rFonts w:cs="v4.2.0"/>
        </w:rPr>
      </w:pPr>
      <w:r w:rsidRPr="00585921">
        <w:rPr>
          <w:rFonts w:cs="v4.2.0"/>
        </w:rPr>
        <w:t>-</w:t>
      </w:r>
      <w:r w:rsidRPr="00585921">
        <w:rPr>
          <w:rFonts w:cs="v4.2.0"/>
        </w:rPr>
        <w:tab/>
        <w:t>When configuration 0 or configuration 1 in Table 9.4.</w:t>
      </w:r>
      <w:r>
        <w:rPr>
          <w:rFonts w:cs="v4.2.0"/>
        </w:rPr>
        <w:t>8</w:t>
      </w:r>
      <w:r w:rsidRPr="00585921">
        <w:rPr>
          <w:rFonts w:cs="v4.2.0"/>
        </w:rPr>
        <w:t>.4.2-1 is applied,</w:t>
      </w:r>
    </w:p>
    <w:p w14:paraId="21DBD8E7" w14:textId="77777777" w:rsidR="007E3819" w:rsidRDefault="007E3819" w:rsidP="007E3819">
      <w:pPr>
        <w:pStyle w:val="EQ"/>
        <w:rPr>
          <w:rFonts w:cs="v4.2.0"/>
        </w:rPr>
      </w:pPr>
      <w:r>
        <w:rPr>
          <w:rFonts w:cs="v4.2.0"/>
          <w:lang w:val="en-US"/>
        </w:rPr>
        <w:tab/>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 xml:space="preserve">     </m:t>
        </m:r>
        <m:r>
          <w:rPr>
            <w:rFonts w:ascii="Cambria Math" w:hAnsi="Cambria Math"/>
            <w:lang w:val="en-US"/>
          </w:rPr>
          <m:t>ms</m:t>
        </m:r>
      </m:oMath>
      <w:r>
        <w:rPr>
          <w:rFonts w:cs="v4.2.0"/>
        </w:rPr>
        <w:t>,</w:t>
      </w:r>
    </w:p>
    <w:p w14:paraId="0A1CCE0B" w14:textId="5CB14121" w:rsidR="007E3819" w:rsidRDefault="007E3819" w:rsidP="007E3819">
      <w:pPr>
        <w:ind w:left="568" w:hanging="284"/>
        <w:rPr>
          <w:rFonts w:cs="v4.2.0"/>
        </w:rPr>
      </w:pPr>
      <w:r>
        <w:rPr>
          <w:lang w:eastAsia="zh-CN"/>
        </w:rPr>
        <w:t>-</w:t>
      </w:r>
      <w:r>
        <w:rPr>
          <w:lang w:eastAsia="zh-CN"/>
        </w:rPr>
        <w:tab/>
        <w:t>When configuration 2 or configuration 3 in Table 9.4.</w:t>
      </w:r>
      <w:r w:rsidR="00C035A9">
        <w:rPr>
          <w:lang w:eastAsia="zh-CN"/>
        </w:rPr>
        <w:t>8</w:t>
      </w:r>
      <w:r>
        <w:rPr>
          <w:lang w:eastAsia="zh-CN"/>
        </w:rPr>
        <w:t>.4.2-1 is applied</w:t>
      </w:r>
      <w:r>
        <w:rPr>
          <w:rFonts w:cs="v4.2.0"/>
        </w:rPr>
        <w:t>,</w:t>
      </w:r>
    </w:p>
    <w:p w14:paraId="0E193159" w14:textId="77777777" w:rsidR="007E3819" w:rsidRDefault="007E3819" w:rsidP="007E3819">
      <w:pPr>
        <w:pStyle w:val="EQ"/>
        <w:rPr>
          <w:rFonts w:cs="v4.2.0"/>
        </w:rPr>
      </w:pPr>
      <w:r>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 xml:space="preserve">     </m:t>
        </m:r>
        <m:r>
          <w:rPr>
            <w:rFonts w:ascii="Cambria Math" w:hAnsi="Cambria Math"/>
            <w:lang w:val="en-US"/>
          </w:rPr>
          <m:t>ms</m:t>
        </m:r>
      </m:oMath>
      <w:r>
        <w:rPr>
          <w:rFonts w:cs="v4.2.0"/>
          <w:lang w:val="en-US"/>
        </w:rPr>
        <w:t>,</w:t>
      </w:r>
    </w:p>
    <w:p w14:paraId="7786E365" w14:textId="77777777" w:rsidR="007E3819" w:rsidRDefault="007E3819" w:rsidP="007E3819">
      <w:r>
        <w:t>where:</w:t>
      </w:r>
    </w:p>
    <w:p w14:paraId="0CCE7F26" w14:textId="77777777" w:rsidR="007E3819" w:rsidRDefault="007E3819" w:rsidP="007E3819">
      <w:pPr>
        <w:pStyle w:val="B10"/>
      </w:pPr>
      <w:r>
        <w:tab/>
        <w:t>T</w:t>
      </w:r>
      <w:r>
        <w:rPr>
          <w:vertAlign w:val="subscript"/>
        </w:rPr>
        <w:t>BasicIdentify</w:t>
      </w:r>
      <w:r>
        <w:t xml:space="preserve"> = [480 ms],</w:t>
      </w:r>
    </w:p>
    <w:p w14:paraId="68F0862E" w14:textId="77777777" w:rsidR="007E3819" w:rsidRDefault="007E3819" w:rsidP="007E3819">
      <w:pPr>
        <w:pStyle w:val="B10"/>
      </w:pPr>
      <w:r w:rsidRPr="00585921">
        <w:tab/>
        <w:t>T</w:t>
      </w:r>
      <w:r w:rsidRPr="00E11135">
        <w:rPr>
          <w:vertAlign w:val="subscript"/>
        </w:rPr>
        <w:t xml:space="preserve">Inter1 </w:t>
      </w:r>
      <w:r w:rsidRPr="00585921">
        <w:t>is defined in clause 9.4</w:t>
      </w:r>
      <w:r>
        <w:t>.8</w:t>
      </w:r>
      <w:r w:rsidRPr="00585921">
        <w:t>.1,</w:t>
      </w:r>
    </w:p>
    <w:p w14:paraId="6E588772" w14:textId="77777777" w:rsidR="007E3819" w:rsidRDefault="007E3819" w:rsidP="007E3819">
      <w:pPr>
        <w:pStyle w:val="B10"/>
      </w:pPr>
      <w:r>
        <w:tab/>
        <w:t>CSSF</w:t>
      </w:r>
      <w:r>
        <w:rPr>
          <w:vertAlign w:val="subscript"/>
        </w:rPr>
        <w:t>interRAT</w:t>
      </w:r>
      <w:r>
        <w:t xml:space="preserve"> = [TBD]. </w:t>
      </w:r>
    </w:p>
    <w:p w14:paraId="55512077" w14:textId="77777777" w:rsidR="007E3819" w:rsidRDefault="007E3819" w:rsidP="007E3819">
      <w:pPr>
        <w:pStyle w:val="B10"/>
        <w:rPr>
          <w:rFonts w:ascii="Times-Roman" w:hAnsi="Times-Roman" w:cs="Times-Roman"/>
          <w:color w:val="000000"/>
          <w:lang w:val="en-US" w:eastAsia="fr-FR"/>
        </w:rPr>
      </w:pPr>
      <w:r>
        <w:tab/>
        <w:t>[</w:t>
      </w:r>
      <w:r>
        <w:rPr>
          <w:rFonts w:ascii="Times-Roman" w:hAnsi="Times-Roman" w:cs="Times-Roman"/>
          <w:color w:val="000000"/>
          <w:lang w:val="en-US" w:eastAsia="fr-FR"/>
        </w:rPr>
        <w:t>K</w:t>
      </w:r>
      <w:r>
        <w:rPr>
          <w:rFonts w:ascii="Times-Roman" w:hAnsi="Times-Roman" w:cs="Times-Roman"/>
          <w:color w:val="000000"/>
          <w:position w:val="-2"/>
          <w:sz w:val="12"/>
          <w:szCs w:val="12"/>
          <w:lang w:val="en-US" w:eastAsia="fr-FR"/>
        </w:rPr>
        <w:t xml:space="preserve">p </w:t>
      </w:r>
      <w:r>
        <w:rPr>
          <w:rFonts w:ascii="Times-Roman" w:hAnsi="Times-Roman" w:cs="Times-Roman"/>
          <w:color w:val="000000"/>
          <w:lang w:val="en-US" w:eastAsia="fr-FR"/>
        </w:rPr>
        <w:t>is the scaling factor due to overlapping between EMW and SMTC, measurement gap, or SSB/CSI-RS configured for RLM/BFD/CBD/L1-RSRP measurement. K</w:t>
      </w:r>
      <w:r>
        <w:rPr>
          <w:rFonts w:ascii="Times-Roman" w:hAnsi="Times-Roman" w:cs="Times-Roman"/>
          <w:color w:val="000000"/>
          <w:position w:val="-2"/>
          <w:sz w:val="12"/>
          <w:szCs w:val="12"/>
          <w:lang w:val="en-US" w:eastAsia="fr-FR"/>
        </w:rPr>
        <w:t xml:space="preserve">p </w:t>
      </w:r>
      <w:r>
        <w:rPr>
          <w:rFonts w:ascii="Times-Roman" w:hAnsi="Times-Roman" w:cs="Times-Roman"/>
          <w:color w:val="000000"/>
          <w:lang w:val="en-US" w:eastAsia="fr-FR"/>
        </w:rPr>
        <w:t>=1 if EMW is fully non-overlapped with SMTC, SSB/CSI-RS configured for RLM, BFD, CBD or L1-RSRP measurement and measurement gap. Otherwise, Kp = N</w:t>
      </w:r>
      <w:r>
        <w:rPr>
          <w:rFonts w:ascii="Times-Roman" w:hAnsi="Times-Roman" w:cs="Times-Roman"/>
          <w:color w:val="000000"/>
          <w:vertAlign w:val="subscript"/>
          <w:lang w:val="en-US" w:eastAsia="fr-FR"/>
        </w:rPr>
        <w:t>total</w:t>
      </w:r>
      <w:r>
        <w:rPr>
          <w:rFonts w:ascii="Times-Roman" w:hAnsi="Times-Roman" w:cs="Times-Roman"/>
          <w:color w:val="000000"/>
          <w:lang w:val="en-US" w:eastAsia="fr-FR"/>
        </w:rPr>
        <w:t xml:space="preserve"> / N</w:t>
      </w:r>
      <w:r>
        <w:rPr>
          <w:rFonts w:ascii="Times-Roman" w:hAnsi="Times-Roman" w:cs="Times-Roman"/>
          <w:color w:val="000000"/>
          <w:vertAlign w:val="subscript"/>
          <w:lang w:val="en-US" w:eastAsia="fr-FR"/>
        </w:rPr>
        <w:t>available</w:t>
      </w:r>
      <w:r>
        <w:rPr>
          <w:rFonts w:ascii="Times-Roman" w:hAnsi="Times-Roman" w:cs="Times-Roman"/>
          <w:color w:val="000000"/>
          <w:lang w:val="en-US" w:eastAsia="fr-FR"/>
        </w:rPr>
        <w:t>, where N</w:t>
      </w:r>
      <w:r>
        <w:rPr>
          <w:rFonts w:ascii="Times-Roman" w:hAnsi="Times-Roman" w:cs="Times-Roman"/>
          <w:color w:val="000000"/>
          <w:vertAlign w:val="subscript"/>
          <w:lang w:val="en-US" w:eastAsia="fr-FR"/>
        </w:rPr>
        <w:t xml:space="preserve">available </w:t>
      </w:r>
      <w:r>
        <w:rPr>
          <w:rFonts w:ascii="Times-Roman" w:hAnsi="Times-Roman" w:cs="Times-Roman"/>
          <w:color w:val="000000"/>
          <w:lang w:val="en-US" w:eastAsia="fr-FR"/>
        </w:rPr>
        <w:t>and N</w:t>
      </w:r>
      <w:r>
        <w:rPr>
          <w:rFonts w:ascii="Times-Roman" w:hAnsi="Times-Roman" w:cs="Times-Roman"/>
          <w:color w:val="000000"/>
          <w:vertAlign w:val="subscript"/>
          <w:lang w:val="en-US" w:eastAsia="fr-FR"/>
        </w:rPr>
        <w:t>total</w:t>
      </w:r>
      <w:r>
        <w:rPr>
          <w:rFonts w:ascii="Times-Roman" w:hAnsi="Times-Roman" w:cs="Times-Roman"/>
          <w:color w:val="000000"/>
          <w:lang w:val="en-US" w:eastAsia="fr-FR"/>
        </w:rPr>
        <w:t xml:space="preserve"> are calculated as follows:</w:t>
      </w:r>
    </w:p>
    <w:p w14:paraId="24575F68" w14:textId="77777777" w:rsidR="007E3819" w:rsidRDefault="007E3819" w:rsidP="007E3819">
      <w:pPr>
        <w:pStyle w:val="B20"/>
        <w:rPr>
          <w:lang w:eastAsia="zh-CN"/>
        </w:rPr>
      </w:pPr>
      <w:r>
        <w:rPr>
          <w:lang w:eastAsia="zh-CN"/>
        </w:rPr>
        <w:t>-</w:t>
      </w:r>
      <w:r>
        <w:rPr>
          <w:lang w:eastAsia="zh-CN"/>
        </w:rPr>
        <w:tab/>
        <w:t>For a window W of duration max(EMW period, SMTC period,  MGRP, T</w:t>
      </w:r>
      <w:r>
        <w:rPr>
          <w:vertAlign w:val="subscript"/>
          <w:lang w:eastAsia="zh-CN"/>
        </w:rPr>
        <w:t>SSB</w:t>
      </w:r>
      <w:r>
        <w:rPr>
          <w:lang w:eastAsia="zh-CN"/>
        </w:rPr>
        <w:t>, T</w:t>
      </w:r>
      <w:r>
        <w:rPr>
          <w:vertAlign w:val="subscript"/>
          <w:lang w:eastAsia="zh-CN"/>
        </w:rPr>
        <w:t>CSI-RS</w:t>
      </w:r>
      <w:r>
        <w:rPr>
          <w:lang w:eastAsia="zh-CN"/>
        </w:rPr>
        <w:t>), where SMTC period follows smtc1 if high layer in TS 38.331 [2] signaling of smtc2 is not present on the same carrier frequency. Otherwise, SMTC period follows smtc2, T</w:t>
      </w:r>
      <w:r>
        <w:rPr>
          <w:vertAlign w:val="subscript"/>
          <w:lang w:eastAsia="zh-CN"/>
        </w:rPr>
        <w:t>SSB</w:t>
      </w:r>
      <w:r>
        <w:rPr>
          <w:lang w:eastAsia="zh-CN"/>
        </w:rPr>
        <w:t>/T</w:t>
      </w:r>
      <w:r>
        <w:rPr>
          <w:vertAlign w:val="subscript"/>
          <w:lang w:eastAsia="zh-CN"/>
        </w:rPr>
        <w:t>CSI-RS</w:t>
      </w:r>
      <w:r>
        <w:rPr>
          <w:lang w:eastAsia="zh-CN"/>
        </w:rPr>
        <w:t xml:space="preserve"> is the periodicity of SSB/CSI-RS configured for </w:t>
      </w:r>
      <w:r>
        <w:rPr>
          <w:rFonts w:ascii="Times-Roman" w:hAnsi="Times-Roman" w:cs="Times-Roman"/>
          <w:color w:val="000000"/>
          <w:lang w:val="en-US" w:eastAsia="fr-FR"/>
        </w:rPr>
        <w:t>RLM/BFD/CBD/L1-RSRP measurement on the same carrier frequency,</w:t>
      </w:r>
      <w:r>
        <w:rPr>
          <w:lang w:val="en-US" w:eastAsia="zh-CN"/>
        </w:rPr>
        <w:t xml:space="preserve"> </w:t>
      </w:r>
      <w:r>
        <w:rPr>
          <w:lang w:eastAsia="zh-CN"/>
        </w:rPr>
        <w:t>and starting from the beginning of any SMTC occasion</w:t>
      </w:r>
    </w:p>
    <w:p w14:paraId="46F3DB05" w14:textId="77777777" w:rsidR="007E3819" w:rsidRDefault="007E3819" w:rsidP="007E3819">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EMW occasions within the window, including those overlapped with </w:t>
      </w:r>
      <w:r>
        <w:rPr>
          <w:rFonts w:ascii="Times-Roman" w:hAnsi="Times-Roman" w:cs="Times-Roman"/>
          <w:color w:val="000000"/>
          <w:lang w:val="en-US" w:eastAsia="fr-FR"/>
        </w:rPr>
        <w:t>SMTC, measurement gap, or SSB/CSI-RS configured for RLM/BFD/CBD/L1-RSRP measurement</w:t>
      </w:r>
      <w:r>
        <w:rPr>
          <w:lang w:eastAsia="zh-CN"/>
        </w:rPr>
        <w:t>, and</w:t>
      </w:r>
    </w:p>
    <w:p w14:paraId="1426182D" w14:textId="77777777" w:rsidR="007E3819" w:rsidRDefault="007E3819" w:rsidP="007E3819">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EMW occasions that are not overlapped with any </w:t>
      </w:r>
      <w:r>
        <w:rPr>
          <w:rFonts w:ascii="Times-Roman" w:hAnsi="Times-Roman" w:cs="Times-Roman"/>
          <w:color w:val="000000"/>
          <w:lang w:val="en-US" w:eastAsia="fr-FR"/>
        </w:rPr>
        <w:t>SMTC, measurement gap, or SSB/CSI-RS configured for RLM/BFD/CBD/L1-RSRP measurement</w:t>
      </w:r>
      <w:r>
        <w:rPr>
          <w:lang w:val="en-US" w:eastAsia="zh-CN"/>
        </w:rPr>
        <w:t xml:space="preserve"> </w:t>
      </w:r>
      <w:r>
        <w:rPr>
          <w:lang w:eastAsia="zh-CN"/>
        </w:rPr>
        <w:t xml:space="preserve">within the window W, after accounting for EMW collisions by applying the EMW collision rule in section </w:t>
      </w:r>
      <w:r w:rsidRPr="00585921">
        <w:rPr>
          <w:lang w:eastAsia="zh-CN"/>
        </w:rPr>
        <w:t>9.4.</w:t>
      </w:r>
      <w:r>
        <w:rPr>
          <w:lang w:eastAsia="zh-CN"/>
        </w:rPr>
        <w:t>8.</w:t>
      </w:r>
      <w:r w:rsidRPr="00585921">
        <w:rPr>
          <w:lang w:eastAsia="zh-CN"/>
        </w:rPr>
        <w:t>2.</w:t>
      </w:r>
    </w:p>
    <w:p w14:paraId="147A2328" w14:textId="77777777" w:rsidR="007E3819" w:rsidRDefault="007E3819" w:rsidP="007E3819">
      <w:pPr>
        <w:pStyle w:val="B20"/>
        <w:rPr>
          <w:lang w:eastAsia="zh-CN"/>
        </w:rPr>
      </w:pPr>
      <w:r>
        <w:rPr>
          <w:lang w:eastAsia="zh-CN"/>
        </w:rPr>
        <w:t>-</w:t>
      </w:r>
      <w:r>
        <w:rPr>
          <w:lang w:eastAsia="zh-CN"/>
        </w:rPr>
        <w:tab/>
        <w:t xml:space="preserve">FFS: </w:t>
      </w:r>
      <w:r>
        <w:rPr>
          <w:lang w:eastAsia="zh-TW"/>
        </w:rPr>
        <w:t>K</w:t>
      </w:r>
      <w:r>
        <w:rPr>
          <w:vertAlign w:val="subscript"/>
          <w:lang w:eastAsia="zh-TW"/>
        </w:rPr>
        <w:t>p</w:t>
      </w:r>
      <w:r>
        <w:rPr>
          <w:lang w:eastAsia="zh-TW"/>
        </w:rPr>
        <w:t xml:space="preserve"> = 1 when </w:t>
      </w:r>
      <w:r>
        <w:rPr>
          <w:lang w:eastAsia="zh-CN"/>
        </w:rPr>
        <w:t>N</w:t>
      </w:r>
      <w:r>
        <w:rPr>
          <w:vertAlign w:val="subscript"/>
          <w:lang w:eastAsia="zh-CN"/>
        </w:rPr>
        <w:t>available</w:t>
      </w:r>
      <w:r>
        <w:rPr>
          <w:lang w:eastAsia="zh-TW"/>
        </w:rPr>
        <w:t xml:space="preserve"> = 0.]</w:t>
      </w:r>
    </w:p>
    <w:p w14:paraId="2CA380D6" w14:textId="77777777" w:rsidR="007E3819" w:rsidRDefault="007E3819" w:rsidP="007E3819">
      <w:pPr>
        <w:rPr>
          <w:rFonts w:cs="v4.2.0"/>
        </w:rPr>
      </w:pPr>
      <w:r>
        <w:rPr>
          <w:rFonts w:cs="v4.2.0"/>
        </w:rPr>
        <w:t>Identification of a cell shall include detection of the cell and additionally performing a single measurement with measurement period of T</w:t>
      </w:r>
      <w:r>
        <w:rPr>
          <w:rFonts w:cs="v4.2.0"/>
          <w:vertAlign w:val="subscript"/>
        </w:rPr>
        <w:t>Measure, E-UTRAN TDD</w:t>
      </w:r>
      <w:r>
        <w:rPr>
          <w:rFonts w:cs="v4.2.0"/>
        </w:rPr>
        <w:t xml:space="preserve"> defined in Table 9.4.8.4.2-1.</w:t>
      </w:r>
    </w:p>
    <w:p w14:paraId="17925A47" w14:textId="77777777" w:rsidR="007E3819" w:rsidRDefault="007E3819" w:rsidP="007E3819">
      <w:pPr>
        <w:pStyle w:val="TH"/>
      </w:pPr>
      <w:r>
        <w:t>Table 9.4.8.4.2-1: T</w:t>
      </w:r>
      <w:r>
        <w:rPr>
          <w:vertAlign w:val="subscript"/>
        </w:rPr>
        <w:t>Measure, E-UTRAN TDD</w:t>
      </w:r>
      <w:r>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0"/>
        <w:gridCol w:w="1416"/>
        <w:gridCol w:w="1310"/>
        <w:gridCol w:w="1383"/>
        <w:gridCol w:w="993"/>
        <w:gridCol w:w="992"/>
        <w:gridCol w:w="1561"/>
      </w:tblGrid>
      <w:tr w:rsidR="007E3819" w14:paraId="64810965" w14:textId="77777777" w:rsidTr="005F364E">
        <w:trPr>
          <w:cantSplit/>
          <w:trHeight w:val="430"/>
          <w:jc w:val="center"/>
        </w:trPr>
        <w:tc>
          <w:tcPr>
            <w:tcW w:w="1451" w:type="dxa"/>
            <w:tcBorders>
              <w:top w:val="single" w:sz="4" w:space="0" w:color="auto"/>
              <w:left w:val="single" w:sz="4" w:space="0" w:color="auto"/>
              <w:bottom w:val="single" w:sz="4" w:space="0" w:color="auto"/>
              <w:right w:val="single" w:sz="4" w:space="0" w:color="auto"/>
            </w:tcBorders>
            <w:hideMark/>
          </w:tcPr>
          <w:p w14:paraId="649E02AC" w14:textId="77777777" w:rsidR="007E3819" w:rsidRDefault="007E3819" w:rsidP="005F364E">
            <w:pPr>
              <w:pStyle w:val="TAH"/>
              <w:rPr>
                <w:lang w:val="fr-FR"/>
              </w:rPr>
            </w:pPr>
            <w:r>
              <w:rPr>
                <w:lang w:val="fr-FR"/>
              </w:rPr>
              <w:t>Configuration</w:t>
            </w:r>
          </w:p>
        </w:tc>
        <w:tc>
          <w:tcPr>
            <w:tcW w:w="1417" w:type="dxa"/>
            <w:tcBorders>
              <w:top w:val="single" w:sz="4" w:space="0" w:color="auto"/>
              <w:left w:val="single" w:sz="4" w:space="0" w:color="auto"/>
              <w:bottom w:val="nil"/>
              <w:right w:val="single" w:sz="4" w:space="0" w:color="auto"/>
            </w:tcBorders>
            <w:hideMark/>
          </w:tcPr>
          <w:p w14:paraId="1CD9791F" w14:textId="77777777" w:rsidR="007E3819" w:rsidRDefault="007E3819" w:rsidP="005F364E">
            <w:pPr>
              <w:pStyle w:val="TAH"/>
              <w:rPr>
                <w:lang w:val="fr-FR"/>
              </w:rPr>
            </w:pPr>
            <w:r>
              <w:rPr>
                <w:lang w:val="fr-FR"/>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hideMark/>
          </w:tcPr>
          <w:p w14:paraId="5E085EAB" w14:textId="77777777" w:rsidR="007E3819" w:rsidRDefault="007E3819" w:rsidP="005F364E">
            <w:pPr>
              <w:pStyle w:val="TAH"/>
              <w:rPr>
                <w:lang w:val="fr-FR"/>
              </w:rPr>
            </w:pPr>
            <w:r>
              <w:rPr>
                <w:lang w:val="fr-FR"/>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224C01C" w14:textId="77777777" w:rsidR="007E3819" w:rsidRDefault="007E3819" w:rsidP="005F364E">
            <w:pPr>
              <w:pStyle w:val="TAH"/>
              <w:rPr>
                <w:lang w:val="fr-FR"/>
              </w:rPr>
            </w:pPr>
            <w:r>
              <w:rPr>
                <w:lang w:val="fr-FR"/>
              </w:rPr>
              <w:t>DwPTS</w:t>
            </w:r>
          </w:p>
          <w:p w14:paraId="56EA9A8F" w14:textId="77777777" w:rsidR="007E3819" w:rsidRDefault="007E3819" w:rsidP="005F364E">
            <w:pPr>
              <w:pStyle w:val="TAH"/>
              <w:rPr>
                <w:lang w:val="fr-FR"/>
              </w:rPr>
            </w:pPr>
          </w:p>
        </w:tc>
        <w:tc>
          <w:tcPr>
            <w:tcW w:w="1562" w:type="dxa"/>
            <w:tcBorders>
              <w:top w:val="single" w:sz="4" w:space="0" w:color="auto"/>
              <w:left w:val="single" w:sz="4" w:space="0" w:color="auto"/>
              <w:bottom w:val="single" w:sz="4" w:space="0" w:color="auto"/>
              <w:right w:val="single" w:sz="4" w:space="0" w:color="auto"/>
            </w:tcBorders>
            <w:hideMark/>
          </w:tcPr>
          <w:p w14:paraId="01383620" w14:textId="77777777" w:rsidR="007E3819" w:rsidRDefault="007E3819" w:rsidP="005F364E">
            <w:pPr>
              <w:pStyle w:val="TAH"/>
              <w:rPr>
                <w:lang w:val="fr-FR"/>
              </w:rPr>
            </w:pPr>
            <w:r>
              <w:rPr>
                <w:lang w:val="fr-FR"/>
              </w:rPr>
              <w:t>T</w:t>
            </w:r>
            <w:r>
              <w:rPr>
                <w:vertAlign w:val="subscript"/>
                <w:lang w:val="fr-FR"/>
              </w:rPr>
              <w:t>Measure, E-UTRAN TDD</w:t>
            </w:r>
            <w:r>
              <w:rPr>
                <w:lang w:val="fr-FR"/>
              </w:rPr>
              <w:t xml:space="preserve"> (ms)</w:t>
            </w:r>
          </w:p>
        </w:tc>
      </w:tr>
      <w:tr w:rsidR="007E3819" w14:paraId="705AC384" w14:textId="77777777" w:rsidTr="005F364E">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45524222" w14:textId="77777777" w:rsidR="007E3819" w:rsidRDefault="007E3819" w:rsidP="005F364E">
            <w:pPr>
              <w:pStyle w:val="TAH"/>
              <w:rPr>
                <w:rFonts w:cs="Arial"/>
                <w:bCs/>
                <w:szCs w:val="18"/>
                <w:lang w:val="fr-FR"/>
              </w:rPr>
            </w:pPr>
          </w:p>
        </w:tc>
        <w:tc>
          <w:tcPr>
            <w:tcW w:w="1417" w:type="dxa"/>
            <w:tcBorders>
              <w:top w:val="nil"/>
              <w:left w:val="single" w:sz="4" w:space="0" w:color="auto"/>
              <w:bottom w:val="single" w:sz="4" w:space="0" w:color="auto"/>
              <w:right w:val="single" w:sz="4" w:space="0" w:color="auto"/>
            </w:tcBorders>
            <w:vAlign w:val="center"/>
          </w:tcPr>
          <w:p w14:paraId="7FBFDA81" w14:textId="77777777" w:rsidR="007E3819" w:rsidRDefault="007E3819" w:rsidP="005F364E">
            <w:pPr>
              <w:pStyle w:val="TAH"/>
              <w:rPr>
                <w:rFonts w:cs="Arial"/>
                <w:bCs/>
                <w:szCs w:val="18"/>
                <w:lang w:val="fr-FR"/>
              </w:rPr>
            </w:pPr>
          </w:p>
        </w:tc>
        <w:tc>
          <w:tcPr>
            <w:tcW w:w="1310" w:type="dxa"/>
            <w:tcBorders>
              <w:top w:val="single" w:sz="4" w:space="0" w:color="auto"/>
              <w:left w:val="single" w:sz="4" w:space="0" w:color="auto"/>
              <w:bottom w:val="single" w:sz="4" w:space="0" w:color="auto"/>
              <w:right w:val="single" w:sz="4" w:space="0" w:color="auto"/>
            </w:tcBorders>
            <w:hideMark/>
          </w:tcPr>
          <w:p w14:paraId="7E2E83FD" w14:textId="77777777" w:rsidR="007E3819" w:rsidRDefault="007E3819" w:rsidP="005F364E">
            <w:pPr>
              <w:pStyle w:val="TAH"/>
              <w:rPr>
                <w:lang w:val="fr-FR"/>
              </w:rPr>
            </w:pPr>
            <w:r>
              <w:rPr>
                <w:lang w:val="fr-FR"/>
              </w:rPr>
              <w:t>DL</w:t>
            </w:r>
          </w:p>
        </w:tc>
        <w:tc>
          <w:tcPr>
            <w:tcW w:w="1383" w:type="dxa"/>
            <w:tcBorders>
              <w:top w:val="single" w:sz="4" w:space="0" w:color="auto"/>
              <w:left w:val="single" w:sz="4" w:space="0" w:color="auto"/>
              <w:bottom w:val="single" w:sz="4" w:space="0" w:color="auto"/>
              <w:right w:val="single" w:sz="4" w:space="0" w:color="auto"/>
            </w:tcBorders>
            <w:hideMark/>
          </w:tcPr>
          <w:p w14:paraId="598A8E4C" w14:textId="77777777" w:rsidR="007E3819" w:rsidRDefault="007E3819" w:rsidP="005F364E">
            <w:pPr>
              <w:pStyle w:val="TAH"/>
              <w:rPr>
                <w:lang w:val="fr-FR"/>
              </w:rPr>
            </w:pPr>
            <w:r>
              <w:rPr>
                <w:lang w:val="fr-FR"/>
              </w:rPr>
              <w:t>UL</w:t>
            </w:r>
          </w:p>
        </w:tc>
        <w:tc>
          <w:tcPr>
            <w:tcW w:w="993" w:type="dxa"/>
            <w:tcBorders>
              <w:top w:val="single" w:sz="4" w:space="0" w:color="auto"/>
              <w:left w:val="single" w:sz="4" w:space="0" w:color="auto"/>
              <w:bottom w:val="single" w:sz="4" w:space="0" w:color="auto"/>
              <w:right w:val="single" w:sz="4" w:space="0" w:color="auto"/>
            </w:tcBorders>
            <w:hideMark/>
          </w:tcPr>
          <w:p w14:paraId="3381F086" w14:textId="77777777" w:rsidR="007E3819" w:rsidRDefault="007E3819" w:rsidP="005F364E">
            <w:pPr>
              <w:pStyle w:val="TAH"/>
              <w:rPr>
                <w:lang w:val="fr-FR"/>
              </w:rPr>
            </w:pPr>
            <w:r>
              <w:rPr>
                <w:lang w:val="fr-FR"/>
              </w:rPr>
              <w:t>Normal CP</w:t>
            </w:r>
          </w:p>
        </w:tc>
        <w:tc>
          <w:tcPr>
            <w:tcW w:w="992" w:type="dxa"/>
            <w:tcBorders>
              <w:top w:val="single" w:sz="4" w:space="0" w:color="auto"/>
              <w:left w:val="single" w:sz="4" w:space="0" w:color="auto"/>
              <w:bottom w:val="single" w:sz="4" w:space="0" w:color="auto"/>
              <w:right w:val="single" w:sz="4" w:space="0" w:color="auto"/>
            </w:tcBorders>
            <w:hideMark/>
          </w:tcPr>
          <w:p w14:paraId="1AF50246" w14:textId="77777777" w:rsidR="007E3819" w:rsidRDefault="007E3819" w:rsidP="005F364E">
            <w:pPr>
              <w:pStyle w:val="TAH"/>
              <w:rPr>
                <w:lang w:val="fr-FR"/>
              </w:rPr>
            </w:pPr>
            <w:r>
              <w:rPr>
                <w:lang w:val="fr-FR"/>
              </w:rPr>
              <w:t>Extended CP</w:t>
            </w:r>
          </w:p>
        </w:tc>
        <w:tc>
          <w:tcPr>
            <w:tcW w:w="1562" w:type="dxa"/>
            <w:tcBorders>
              <w:top w:val="single" w:sz="4" w:space="0" w:color="auto"/>
              <w:left w:val="single" w:sz="4" w:space="0" w:color="auto"/>
              <w:bottom w:val="single" w:sz="4" w:space="0" w:color="auto"/>
              <w:right w:val="single" w:sz="4" w:space="0" w:color="auto"/>
            </w:tcBorders>
          </w:tcPr>
          <w:p w14:paraId="4464F6BF" w14:textId="77777777" w:rsidR="007E3819" w:rsidRDefault="007E3819" w:rsidP="005F364E">
            <w:pPr>
              <w:pStyle w:val="TAH"/>
              <w:rPr>
                <w:lang w:val="fr-FR"/>
              </w:rPr>
            </w:pPr>
          </w:p>
        </w:tc>
      </w:tr>
      <w:tr w:rsidR="007E3819" w14:paraId="0993BB3B" w14:textId="77777777" w:rsidTr="005F364E">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650B9FC1" w14:textId="77777777" w:rsidR="007E3819" w:rsidRDefault="007E3819" w:rsidP="005F364E">
            <w:pPr>
              <w:pStyle w:val="TAC"/>
              <w:rPr>
                <w:lang w:val="fr-FR"/>
              </w:rPr>
            </w:pPr>
            <w:r>
              <w:rPr>
                <w:lang w:val="fr-FR"/>
              </w:rPr>
              <w:t>0</w:t>
            </w:r>
          </w:p>
        </w:tc>
        <w:tc>
          <w:tcPr>
            <w:tcW w:w="1417" w:type="dxa"/>
            <w:tcBorders>
              <w:top w:val="single" w:sz="4" w:space="0" w:color="auto"/>
              <w:left w:val="single" w:sz="4" w:space="0" w:color="auto"/>
              <w:bottom w:val="single" w:sz="4" w:space="0" w:color="auto"/>
              <w:right w:val="single" w:sz="4" w:space="0" w:color="auto"/>
            </w:tcBorders>
            <w:hideMark/>
          </w:tcPr>
          <w:p w14:paraId="09FC923F" w14:textId="77777777" w:rsidR="007E3819" w:rsidRDefault="007E3819" w:rsidP="005F364E">
            <w:pPr>
              <w:pStyle w:val="TAC"/>
              <w:rPr>
                <w:lang w:val="fr-FR"/>
              </w:rPr>
            </w:pPr>
            <w:r>
              <w:rPr>
                <w:lang w:val="fr-FR"/>
              </w:rPr>
              <w:t>6</w:t>
            </w:r>
          </w:p>
        </w:tc>
        <w:tc>
          <w:tcPr>
            <w:tcW w:w="1310" w:type="dxa"/>
            <w:tcBorders>
              <w:top w:val="single" w:sz="4" w:space="0" w:color="auto"/>
              <w:left w:val="single" w:sz="4" w:space="0" w:color="auto"/>
              <w:bottom w:val="single" w:sz="4" w:space="0" w:color="auto"/>
              <w:right w:val="single" w:sz="4" w:space="0" w:color="auto"/>
            </w:tcBorders>
            <w:hideMark/>
          </w:tcPr>
          <w:p w14:paraId="39833A47" w14:textId="77777777" w:rsidR="007E3819" w:rsidRDefault="007E3819" w:rsidP="005F364E">
            <w:pPr>
              <w:pStyle w:val="TAC"/>
              <w:rPr>
                <w:lang w:val="fr-FR"/>
              </w:rPr>
            </w:pPr>
            <w:r>
              <w:rPr>
                <w:lang w:val="fr-FR"/>
              </w:rPr>
              <w:t>2</w:t>
            </w:r>
          </w:p>
        </w:tc>
        <w:tc>
          <w:tcPr>
            <w:tcW w:w="1383" w:type="dxa"/>
            <w:tcBorders>
              <w:top w:val="single" w:sz="4" w:space="0" w:color="auto"/>
              <w:left w:val="single" w:sz="4" w:space="0" w:color="auto"/>
              <w:bottom w:val="single" w:sz="4" w:space="0" w:color="auto"/>
              <w:right w:val="single" w:sz="4" w:space="0" w:color="auto"/>
            </w:tcBorders>
            <w:hideMark/>
          </w:tcPr>
          <w:p w14:paraId="7A5F82E4" w14:textId="77777777" w:rsidR="007E3819" w:rsidRDefault="007E3819" w:rsidP="005F364E">
            <w:pPr>
              <w:pStyle w:val="TAC"/>
              <w:rPr>
                <w:lang w:val="fr-FR"/>
              </w:rPr>
            </w:pPr>
            <w:r>
              <w:rPr>
                <w:lang w:val="fr-FR"/>
              </w:rPr>
              <w:t>2</w:t>
            </w:r>
          </w:p>
        </w:tc>
        <w:tc>
          <w:tcPr>
            <w:tcW w:w="993" w:type="dxa"/>
            <w:tcBorders>
              <w:top w:val="single" w:sz="4" w:space="0" w:color="auto"/>
              <w:left w:val="single" w:sz="4" w:space="0" w:color="auto"/>
              <w:bottom w:val="single" w:sz="4" w:space="0" w:color="auto"/>
              <w:right w:val="single" w:sz="4" w:space="0" w:color="auto"/>
            </w:tcBorders>
            <w:hideMark/>
          </w:tcPr>
          <w:p w14:paraId="3D2D6182" w14:textId="77777777" w:rsidR="007E3819" w:rsidRDefault="007E3819" w:rsidP="005F364E">
            <w:pPr>
              <w:pStyle w:val="TAC"/>
              <w:rPr>
                <w:lang w:val="fr-FR"/>
              </w:rPr>
            </w:pPr>
            <w:r>
              <w:rPr>
                <w:noProof/>
                <w:lang w:val="en-US" w:eastAsia="zh-CN"/>
              </w:rPr>
              <w:drawing>
                <wp:inline distT="0" distB="0" distL="0" distR="0" wp14:anchorId="120BDAEC" wp14:editId="6BDA4F0C">
                  <wp:extent cx="501650" cy="184150"/>
                  <wp:effectExtent l="0" t="0" r="0" b="6350"/>
                  <wp:docPr id="212484130"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1650" cy="18415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1029BA9" w14:textId="77777777" w:rsidR="007E3819" w:rsidRDefault="007E3819" w:rsidP="005F364E">
            <w:pPr>
              <w:pStyle w:val="TAC"/>
              <w:rPr>
                <w:lang w:val="fr-FR"/>
              </w:rPr>
            </w:pPr>
            <w:r>
              <w:rPr>
                <w:noProof/>
                <w:position w:val="-10"/>
                <w:lang w:val="en-US" w:eastAsia="zh-CN"/>
              </w:rPr>
              <w:drawing>
                <wp:inline distT="0" distB="0" distL="0" distR="0" wp14:anchorId="31176BDB" wp14:editId="6A918AFF">
                  <wp:extent cx="482600" cy="184150"/>
                  <wp:effectExtent l="0" t="0" r="0" b="6350"/>
                  <wp:docPr id="465934532"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2600" cy="18415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2C1A574C" w14:textId="77777777" w:rsidR="007E3819" w:rsidRDefault="007E3819" w:rsidP="005F364E">
            <w:pPr>
              <w:pStyle w:val="TAC"/>
              <w:rPr>
                <w:lang w:val="fr-FR"/>
              </w:rPr>
            </w:pPr>
            <w:r>
              <w:rPr>
                <w:lang w:val="fr-FR"/>
              </w:rPr>
              <w:t>[</w:t>
            </w:r>
            <w:r>
              <w:rPr>
                <w:rFonts w:ascii="Helvetica" w:hAnsi="Helvetica" w:cs="Helvetica"/>
                <w:color w:val="000000"/>
                <w:szCs w:val="18"/>
                <w:lang w:val="en-US" w:eastAsia="fr-FR"/>
              </w:rPr>
              <w:t>480 x CSSF</w:t>
            </w:r>
            <w:r>
              <w:rPr>
                <w:rFonts w:ascii="Helvetica" w:hAnsi="Helvetica" w:cs="Helvetica"/>
                <w:color w:val="000000"/>
                <w:sz w:val="12"/>
                <w:szCs w:val="12"/>
                <w:lang w:val="en-US" w:eastAsia="fr-FR"/>
              </w:rPr>
              <w:t>interRAT</w:t>
            </w:r>
            <w:r>
              <w:rPr>
                <w:lang w:val="fr-FR"/>
              </w:rPr>
              <w:t>]</w:t>
            </w:r>
          </w:p>
        </w:tc>
      </w:tr>
      <w:tr w:rsidR="007E3819" w14:paraId="421BD798" w14:textId="77777777" w:rsidTr="005F364E">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38277E4" w14:textId="77777777" w:rsidR="007E3819" w:rsidRDefault="007E3819" w:rsidP="005F364E">
            <w:pPr>
              <w:pStyle w:val="TAC"/>
              <w:rPr>
                <w:lang w:val="fr-FR"/>
              </w:rPr>
            </w:pPr>
            <w:r>
              <w:rPr>
                <w:lang w:val="fr-FR"/>
              </w:rPr>
              <w:t>1 (Note 1)</w:t>
            </w:r>
          </w:p>
        </w:tc>
        <w:tc>
          <w:tcPr>
            <w:tcW w:w="1417" w:type="dxa"/>
            <w:tcBorders>
              <w:top w:val="single" w:sz="4" w:space="0" w:color="auto"/>
              <w:left w:val="single" w:sz="4" w:space="0" w:color="auto"/>
              <w:bottom w:val="single" w:sz="4" w:space="0" w:color="auto"/>
              <w:right w:val="single" w:sz="4" w:space="0" w:color="auto"/>
            </w:tcBorders>
            <w:hideMark/>
          </w:tcPr>
          <w:p w14:paraId="3F3E14CF" w14:textId="77777777" w:rsidR="007E3819" w:rsidRDefault="007E3819" w:rsidP="005F364E">
            <w:pPr>
              <w:pStyle w:val="TAC"/>
              <w:rPr>
                <w:lang w:val="fr-FR"/>
              </w:rPr>
            </w:pPr>
            <w:r>
              <w:rPr>
                <w:lang w:val="fr-FR"/>
              </w:rPr>
              <w:t>50</w:t>
            </w:r>
          </w:p>
        </w:tc>
        <w:tc>
          <w:tcPr>
            <w:tcW w:w="1310" w:type="dxa"/>
            <w:tcBorders>
              <w:top w:val="single" w:sz="4" w:space="0" w:color="auto"/>
              <w:left w:val="single" w:sz="4" w:space="0" w:color="auto"/>
              <w:bottom w:val="single" w:sz="4" w:space="0" w:color="auto"/>
              <w:right w:val="single" w:sz="4" w:space="0" w:color="auto"/>
            </w:tcBorders>
            <w:hideMark/>
          </w:tcPr>
          <w:p w14:paraId="4BB11EC4" w14:textId="77777777" w:rsidR="007E3819" w:rsidRDefault="007E3819" w:rsidP="005F364E">
            <w:pPr>
              <w:pStyle w:val="TAC"/>
              <w:rPr>
                <w:lang w:val="fr-FR"/>
              </w:rPr>
            </w:pPr>
            <w:r>
              <w:rPr>
                <w:lang w:val="fr-FR"/>
              </w:rPr>
              <w:t>2</w:t>
            </w:r>
          </w:p>
        </w:tc>
        <w:tc>
          <w:tcPr>
            <w:tcW w:w="1383" w:type="dxa"/>
            <w:tcBorders>
              <w:top w:val="single" w:sz="4" w:space="0" w:color="auto"/>
              <w:left w:val="single" w:sz="4" w:space="0" w:color="auto"/>
              <w:bottom w:val="single" w:sz="4" w:space="0" w:color="auto"/>
              <w:right w:val="single" w:sz="4" w:space="0" w:color="auto"/>
            </w:tcBorders>
            <w:hideMark/>
          </w:tcPr>
          <w:p w14:paraId="64F62FAD" w14:textId="77777777" w:rsidR="007E3819" w:rsidRDefault="007E3819" w:rsidP="005F364E">
            <w:pPr>
              <w:pStyle w:val="TAC"/>
              <w:rPr>
                <w:lang w:val="fr-FR"/>
              </w:rPr>
            </w:pPr>
            <w:r>
              <w:rPr>
                <w:lang w:val="fr-FR"/>
              </w:rPr>
              <w:t>2</w:t>
            </w:r>
          </w:p>
        </w:tc>
        <w:tc>
          <w:tcPr>
            <w:tcW w:w="993" w:type="dxa"/>
            <w:tcBorders>
              <w:top w:val="single" w:sz="4" w:space="0" w:color="auto"/>
              <w:left w:val="single" w:sz="4" w:space="0" w:color="auto"/>
              <w:bottom w:val="single" w:sz="4" w:space="0" w:color="auto"/>
              <w:right w:val="single" w:sz="4" w:space="0" w:color="auto"/>
            </w:tcBorders>
            <w:hideMark/>
          </w:tcPr>
          <w:p w14:paraId="538FDDF5" w14:textId="77777777" w:rsidR="007E3819" w:rsidRDefault="007E3819" w:rsidP="005F364E">
            <w:pPr>
              <w:pStyle w:val="TAC"/>
              <w:rPr>
                <w:lang w:val="fr-FR"/>
              </w:rPr>
            </w:pPr>
            <w:r>
              <w:rPr>
                <w:noProof/>
                <w:position w:val="-10"/>
                <w:lang w:val="en-US" w:eastAsia="zh-CN"/>
              </w:rPr>
              <w:drawing>
                <wp:inline distT="0" distB="0" distL="0" distR="0" wp14:anchorId="6C8E3BB1" wp14:editId="2794D416">
                  <wp:extent cx="501650" cy="184150"/>
                  <wp:effectExtent l="0" t="0" r="0" b="6350"/>
                  <wp:docPr id="103913758"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1650" cy="18415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142DF3D" w14:textId="77777777" w:rsidR="007E3819" w:rsidRDefault="007E3819" w:rsidP="005F364E">
            <w:pPr>
              <w:pStyle w:val="TAC"/>
              <w:rPr>
                <w:lang w:val="fr-FR"/>
              </w:rPr>
            </w:pPr>
            <w:r>
              <w:rPr>
                <w:noProof/>
                <w:position w:val="-10"/>
                <w:lang w:val="en-US" w:eastAsia="zh-CN"/>
              </w:rPr>
              <w:drawing>
                <wp:inline distT="0" distB="0" distL="0" distR="0" wp14:anchorId="1399214B" wp14:editId="749EF0CA">
                  <wp:extent cx="482600" cy="184150"/>
                  <wp:effectExtent l="0" t="0" r="0" b="6350"/>
                  <wp:docPr id="1963249533"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2600" cy="18415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7AFBD5" w14:textId="77777777" w:rsidR="007E3819" w:rsidRDefault="007E3819" w:rsidP="005F364E">
            <w:pPr>
              <w:pStyle w:val="TAC"/>
              <w:rPr>
                <w:lang w:val="fr-FR"/>
              </w:rPr>
            </w:pPr>
            <w:r>
              <w:rPr>
                <w:lang w:val="fr-FR"/>
              </w:rPr>
              <w:t>[</w:t>
            </w:r>
            <w:r>
              <w:rPr>
                <w:rFonts w:ascii="Helvetica" w:hAnsi="Helvetica" w:cs="Helvetica"/>
                <w:color w:val="000000"/>
                <w:szCs w:val="18"/>
                <w:lang w:val="en-US" w:eastAsia="fr-FR"/>
              </w:rPr>
              <w:t>240 x CSSF</w:t>
            </w:r>
            <w:r>
              <w:rPr>
                <w:rFonts w:ascii="Helvetica" w:hAnsi="Helvetica" w:cs="Helvetica"/>
                <w:color w:val="000000"/>
                <w:sz w:val="12"/>
                <w:szCs w:val="12"/>
                <w:lang w:val="en-US" w:eastAsia="fr-FR"/>
              </w:rPr>
              <w:t>interRAT</w:t>
            </w:r>
            <w:r>
              <w:rPr>
                <w:lang w:val="fr-FR"/>
              </w:rPr>
              <w:t>]</w:t>
            </w:r>
          </w:p>
        </w:tc>
      </w:tr>
      <w:tr w:rsidR="007E3819" w14:paraId="6FD40513" w14:textId="77777777" w:rsidTr="005F364E">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412ACB6B" w14:textId="77777777" w:rsidR="007E3819" w:rsidRDefault="007E3819" w:rsidP="005F364E">
            <w:pPr>
              <w:pStyle w:val="TAC"/>
              <w:rPr>
                <w:lang w:val="fr-FR" w:eastAsia="zh-CN"/>
              </w:rPr>
            </w:pPr>
            <w:r>
              <w:rPr>
                <w:lang w:val="fr-FR"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21CAA29D" w14:textId="77777777" w:rsidR="007E3819" w:rsidRDefault="007E3819" w:rsidP="005F364E">
            <w:pPr>
              <w:pStyle w:val="TAC"/>
              <w:rPr>
                <w:lang w:val="fr-FR" w:eastAsia="zh-CN"/>
              </w:rPr>
            </w:pPr>
            <w:r>
              <w:rPr>
                <w:lang w:val="fr-FR"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75CD133C" w14:textId="77777777" w:rsidR="007E3819" w:rsidRDefault="007E3819" w:rsidP="005F364E">
            <w:pPr>
              <w:pStyle w:val="TAC"/>
              <w:rPr>
                <w:lang w:val="fr-FR" w:eastAsia="zh-CN"/>
              </w:rPr>
            </w:pPr>
            <w:r>
              <w:rPr>
                <w:lang w:val="fr-FR"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5767D976" w14:textId="77777777" w:rsidR="007E3819" w:rsidRDefault="007E3819" w:rsidP="005F364E">
            <w:pPr>
              <w:pStyle w:val="TAC"/>
              <w:rPr>
                <w:lang w:val="fr-FR" w:eastAsia="zh-CN"/>
              </w:rPr>
            </w:pPr>
            <w:r>
              <w:rPr>
                <w:lang w:val="fr-FR"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460E56AA" w14:textId="77777777" w:rsidR="007E3819" w:rsidRDefault="007E3819" w:rsidP="005F364E">
            <w:pPr>
              <w:pStyle w:val="TAC"/>
              <w:rPr>
                <w:noProof/>
                <w:position w:val="-10"/>
                <w:lang w:val="en-US" w:eastAsia="zh-CN"/>
              </w:rPr>
            </w:pPr>
            <w:r>
              <w:rPr>
                <w:noProof/>
                <w:position w:val="-10"/>
                <w:lang w:val="en-US" w:eastAsia="zh-CN"/>
              </w:rPr>
              <w:drawing>
                <wp:inline distT="0" distB="0" distL="0" distR="0" wp14:anchorId="10887E94" wp14:editId="5F6CBDB8">
                  <wp:extent cx="501650" cy="18415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1650" cy="18415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F1F8695" w14:textId="77777777" w:rsidR="007E3819" w:rsidRDefault="007E3819" w:rsidP="005F364E">
            <w:pPr>
              <w:pStyle w:val="TAC"/>
              <w:rPr>
                <w:noProof/>
                <w:position w:val="-10"/>
                <w:lang w:val="en-US" w:eastAsia="zh-CN"/>
              </w:rPr>
            </w:pPr>
            <w:r>
              <w:rPr>
                <w:noProof/>
                <w:position w:val="-10"/>
                <w:lang w:val="en-US" w:eastAsia="zh-CN"/>
              </w:rPr>
              <w:drawing>
                <wp:inline distT="0" distB="0" distL="0" distR="0" wp14:anchorId="69B72065" wp14:editId="3162B9C1">
                  <wp:extent cx="482600" cy="18415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2600" cy="18415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77ADF43" w14:textId="77777777" w:rsidR="007E3819" w:rsidRDefault="007E3819" w:rsidP="005F364E">
            <w:pPr>
              <w:pStyle w:val="TAC"/>
              <w:rPr>
                <w:lang w:val="fr-FR" w:eastAsia="zh-CN"/>
              </w:rPr>
            </w:pPr>
            <w:r>
              <w:rPr>
                <w:lang w:val="fr-FR"/>
              </w:rPr>
              <w:t>[</w:t>
            </w:r>
            <w:r>
              <w:rPr>
                <w:rFonts w:ascii="Helvetica" w:hAnsi="Helvetica" w:cs="Helvetica"/>
                <w:color w:val="000000"/>
                <w:szCs w:val="18"/>
                <w:lang w:val="en-US" w:eastAsia="fr-FR"/>
              </w:rPr>
              <w:t>720 x CSSF</w:t>
            </w:r>
            <w:r>
              <w:rPr>
                <w:rFonts w:ascii="Helvetica" w:hAnsi="Helvetica" w:cs="Helvetica"/>
                <w:color w:val="000000"/>
                <w:sz w:val="12"/>
                <w:szCs w:val="12"/>
                <w:lang w:val="en-US" w:eastAsia="fr-FR"/>
              </w:rPr>
              <w:t>interRAT</w:t>
            </w:r>
            <w:r>
              <w:rPr>
                <w:lang w:val="fr-FR"/>
              </w:rPr>
              <w:t>]</w:t>
            </w:r>
          </w:p>
        </w:tc>
      </w:tr>
      <w:tr w:rsidR="007E3819" w14:paraId="723AE1D7" w14:textId="77777777" w:rsidTr="005F364E">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33D38DC8" w14:textId="77777777" w:rsidR="007E3819" w:rsidRDefault="007E3819" w:rsidP="005F364E">
            <w:pPr>
              <w:pStyle w:val="TAC"/>
              <w:rPr>
                <w:lang w:val="fr-FR" w:eastAsia="zh-CN"/>
              </w:rPr>
            </w:pPr>
            <w:r>
              <w:rPr>
                <w:lang w:val="fr-FR"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55F31071" w14:textId="77777777" w:rsidR="007E3819" w:rsidRDefault="007E3819" w:rsidP="005F364E">
            <w:pPr>
              <w:pStyle w:val="TAC"/>
              <w:rPr>
                <w:lang w:val="fr-FR" w:eastAsia="zh-CN"/>
              </w:rPr>
            </w:pPr>
            <w:r>
              <w:rPr>
                <w:lang w:val="fr-FR"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CA9045" w14:textId="77777777" w:rsidR="007E3819" w:rsidRDefault="007E3819" w:rsidP="005F364E">
            <w:pPr>
              <w:pStyle w:val="TAC"/>
              <w:rPr>
                <w:lang w:val="fr-FR" w:eastAsia="zh-CN"/>
              </w:rPr>
            </w:pPr>
            <w:r>
              <w:rPr>
                <w:lang w:val="fr-FR"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3E0DA35F" w14:textId="77777777" w:rsidR="007E3819" w:rsidRDefault="007E3819" w:rsidP="005F364E">
            <w:pPr>
              <w:pStyle w:val="TAC"/>
              <w:rPr>
                <w:lang w:val="fr-FR" w:eastAsia="zh-CN"/>
              </w:rPr>
            </w:pPr>
            <w:r>
              <w:rPr>
                <w:lang w:val="fr-FR"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2C415A77" w14:textId="77777777" w:rsidR="007E3819" w:rsidRDefault="007E3819" w:rsidP="005F364E">
            <w:pPr>
              <w:pStyle w:val="TAC"/>
              <w:rPr>
                <w:noProof/>
                <w:position w:val="-10"/>
                <w:lang w:val="en-US" w:eastAsia="zh-CN"/>
              </w:rPr>
            </w:pPr>
            <w:r>
              <w:rPr>
                <w:noProof/>
                <w:position w:val="-10"/>
                <w:lang w:val="en-US" w:eastAsia="zh-CN"/>
              </w:rPr>
              <w:drawing>
                <wp:inline distT="0" distB="0" distL="0" distR="0" wp14:anchorId="337CECA4" wp14:editId="5A8F2D03">
                  <wp:extent cx="501650" cy="18415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1650" cy="18415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623850BC" w14:textId="77777777" w:rsidR="007E3819" w:rsidRDefault="007E3819" w:rsidP="005F364E">
            <w:pPr>
              <w:pStyle w:val="TAC"/>
              <w:rPr>
                <w:noProof/>
                <w:position w:val="-10"/>
                <w:lang w:val="en-US" w:eastAsia="zh-CN"/>
              </w:rPr>
            </w:pPr>
            <w:r>
              <w:rPr>
                <w:noProof/>
                <w:position w:val="-10"/>
                <w:lang w:val="en-US" w:eastAsia="zh-CN"/>
              </w:rPr>
              <w:drawing>
                <wp:inline distT="0" distB="0" distL="0" distR="0" wp14:anchorId="41BEB956" wp14:editId="4CD8EBA3">
                  <wp:extent cx="482600" cy="1841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2600" cy="18415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257E1D68" w14:textId="77777777" w:rsidR="007E3819" w:rsidRDefault="007E3819" w:rsidP="005F364E">
            <w:pPr>
              <w:pStyle w:val="TAC"/>
              <w:rPr>
                <w:lang w:val="fr-FR"/>
              </w:rPr>
            </w:pPr>
            <w:r>
              <w:rPr>
                <w:lang w:val="fr-FR"/>
              </w:rPr>
              <w:t>[</w:t>
            </w:r>
            <w:r>
              <w:rPr>
                <w:rFonts w:ascii="Helvetica" w:hAnsi="Helvetica" w:cs="Helvetica"/>
                <w:color w:val="000000"/>
                <w:szCs w:val="18"/>
                <w:lang w:val="en-US" w:eastAsia="fr-FR"/>
              </w:rPr>
              <w:t>480 x CSSF</w:t>
            </w:r>
            <w:r>
              <w:rPr>
                <w:rFonts w:ascii="Helvetica" w:hAnsi="Helvetica" w:cs="Helvetica"/>
                <w:color w:val="000000"/>
                <w:sz w:val="12"/>
                <w:szCs w:val="12"/>
                <w:lang w:val="en-US" w:eastAsia="fr-FR"/>
              </w:rPr>
              <w:t>interRAT</w:t>
            </w:r>
            <w:r>
              <w:rPr>
                <w:lang w:val="fr-FR"/>
              </w:rPr>
              <w:t>]</w:t>
            </w:r>
          </w:p>
        </w:tc>
      </w:tr>
      <w:tr w:rsidR="007E3819" w14:paraId="1803D0CF" w14:textId="77777777" w:rsidTr="005F364E">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57F6E4BF" w14:textId="77777777" w:rsidR="007E3819" w:rsidRDefault="007E3819" w:rsidP="005F364E">
            <w:pPr>
              <w:pStyle w:val="TAN"/>
              <w:rPr>
                <w:lang w:val="fr-FR"/>
              </w:rPr>
            </w:pPr>
            <w:r>
              <w:rPr>
                <w:lang w:val="fr-FR"/>
              </w:rPr>
              <w:t>NOTE 1:</w:t>
            </w:r>
            <w:r>
              <w:rPr>
                <w:lang w:val="fr-FR"/>
              </w:rPr>
              <w:tab/>
              <w:t>This configuration is optional.</w:t>
            </w:r>
          </w:p>
          <w:p w14:paraId="35B2661A" w14:textId="77777777" w:rsidR="007E3819" w:rsidRDefault="007E3819" w:rsidP="005F364E">
            <w:pPr>
              <w:pStyle w:val="TAN"/>
              <w:rPr>
                <w:lang w:val="fr-FR"/>
              </w:rPr>
            </w:pPr>
            <w:r>
              <w:rPr>
                <w:lang w:val="fr-FR"/>
              </w:rPr>
              <w:t>NOTE 2:</w:t>
            </w:r>
            <w:r>
              <w:rPr>
                <w:rFonts w:cs="Arial"/>
                <w:lang w:val="fr-FR"/>
              </w:rPr>
              <w:tab/>
              <w:t>Void</w:t>
            </w:r>
          </w:p>
        </w:tc>
      </w:tr>
    </w:tbl>
    <w:p w14:paraId="656E551C" w14:textId="77777777" w:rsidR="007E3819" w:rsidRDefault="007E3819" w:rsidP="007E3819">
      <w:pPr>
        <w:rPr>
          <w:noProof/>
        </w:rPr>
      </w:pPr>
    </w:p>
    <w:p w14:paraId="54C4110D" w14:textId="77777777" w:rsidR="007E3819" w:rsidRDefault="007E3819" w:rsidP="007E3819">
      <w:pPr>
        <w:rPr>
          <w:rFonts w:cs="v4.2.0"/>
        </w:rPr>
      </w:pPr>
      <w:r>
        <w:rPr>
          <w:rFonts w:cs="v4.2.0"/>
        </w:rPr>
        <w:t xml:space="preserve">When measurement gaps are scheduled for E-UTRAN TDD inter-RAT measurements, </w:t>
      </w:r>
      <w:r>
        <w:rPr>
          <w:lang w:eastAsia="sv-SE"/>
        </w:rPr>
        <w:t>or the UE supports capability of conducting such measurements without gaps</w:t>
      </w:r>
      <w:r>
        <w:rPr>
          <w:rFonts w:cs="v4.2.0"/>
        </w:rPr>
        <w:t xml:space="preserve">, the UE physical layer shall be capable of reporting RSRP, RSRQ, and RS-SINR measurements to higher layers with measurement period </w:t>
      </w:r>
      <w:r>
        <w:rPr>
          <w:rFonts w:cs="Arial"/>
        </w:rPr>
        <w:t>T</w:t>
      </w:r>
      <w:r>
        <w:rPr>
          <w:rFonts w:cs="Arial"/>
          <w:vertAlign w:val="subscript"/>
        </w:rPr>
        <w:t>measure, E-UTRAN TDD</w:t>
      </w:r>
      <w:r>
        <w:rPr>
          <w:rFonts w:cs="v4.2.0"/>
        </w:rPr>
        <w:t xml:space="preserve"> given by table </w:t>
      </w:r>
      <w:r>
        <w:t>9.48.4.2-1</w:t>
      </w:r>
      <w:r>
        <w:rPr>
          <w:rFonts w:cs="v4.2.0"/>
        </w:rPr>
        <w:t>.</w:t>
      </w:r>
    </w:p>
    <w:p w14:paraId="00CEFF8F" w14:textId="77777777" w:rsidR="007E3819" w:rsidRDefault="007E3819" w:rsidP="007E3819">
      <w:pPr>
        <w:rPr>
          <w:rFonts w:cs="v4.2.0"/>
        </w:rPr>
      </w:pPr>
      <w:r>
        <w:rPr>
          <w:rFonts w:cs="v4.2.0"/>
        </w:rPr>
        <w:t>If higher layer filtering is used, an additional cell identification delay can be expected.</w:t>
      </w:r>
    </w:p>
    <w:p w14:paraId="202ED0A4" w14:textId="77777777" w:rsidR="007E3819" w:rsidRDefault="007E3819" w:rsidP="007E3819">
      <w:pPr>
        <w:rPr>
          <w:rFonts w:cs="v4.2.0"/>
        </w:rPr>
      </w:pPr>
      <w:r>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Default="007E3819" w:rsidP="007E3819">
      <w:pPr>
        <w:pStyle w:val="Heading5"/>
      </w:pPr>
      <w:r>
        <w:t>9.4.8.4.3</w:t>
      </w:r>
      <w:r>
        <w:tab/>
        <w:t>Requirements when DRX is used</w:t>
      </w:r>
    </w:p>
    <w:p w14:paraId="06B9B724" w14:textId="77777777" w:rsidR="007E3819" w:rsidRDefault="007E3819" w:rsidP="007E3819">
      <w:r>
        <w:rPr>
          <w:noProof/>
        </w:rPr>
        <w:t>When DRX is in use the UE shall be able to identify a new detectable E-UTRAN TDD cell within T</w:t>
      </w:r>
      <w:r>
        <w:rPr>
          <w:noProof/>
          <w:vertAlign w:val="subscript"/>
        </w:rPr>
        <w:t>Identify, E-UTRAN TDD</w:t>
      </w:r>
      <w:r>
        <w:rPr>
          <w:noProof/>
        </w:rPr>
        <w:t xml:space="preserve"> specified in Table 9.4.8.4.3-1.</w:t>
      </w:r>
      <w:r>
        <w:t xml:space="preserve"> </w:t>
      </w:r>
    </w:p>
    <w:p w14:paraId="1DB386E5" w14:textId="77777777" w:rsidR="007E3819" w:rsidRDefault="007E3819" w:rsidP="007E3819">
      <w:pPr>
        <w:pStyle w:val="TH"/>
      </w:pPr>
      <w:r>
        <w:t>Table 9.4.8.4.3-1: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7E3819" w14:paraId="4E9F1B1B" w14:textId="77777777" w:rsidTr="005F364E">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B4AB61E" w14:textId="77777777" w:rsidR="007E3819" w:rsidRDefault="007E3819" w:rsidP="005F364E">
            <w:pPr>
              <w:pStyle w:val="TAH"/>
              <w:rPr>
                <w:lang w:val="fr-FR"/>
              </w:rPr>
            </w:pPr>
            <w:r>
              <w:rPr>
                <w:lang w:val="fr-FR"/>
              </w:rPr>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C3955D8" w14:textId="77777777" w:rsidR="007E3819" w:rsidRDefault="007E3819" w:rsidP="005F364E">
            <w:pPr>
              <w:pStyle w:val="TAH"/>
              <w:rPr>
                <w:lang w:val="fr-FR"/>
              </w:rPr>
            </w:pPr>
            <w:r>
              <w:rPr>
                <w:lang w:val="fr-FR"/>
              </w:rPr>
              <w:t>T</w:t>
            </w:r>
            <w:r>
              <w:rPr>
                <w:vertAlign w:val="subscript"/>
                <w:lang w:val="fr-FR"/>
              </w:rPr>
              <w:t xml:space="preserve">Identify, E-UTRAN TDD </w:t>
            </w:r>
            <w:r>
              <w:rPr>
                <w:lang w:val="fr-FR"/>
              </w:rPr>
              <w:t>(s) (DRX cycles)</w:t>
            </w:r>
          </w:p>
        </w:tc>
      </w:tr>
      <w:tr w:rsidR="007E3819" w14:paraId="2BDAF20D" w14:textId="77777777" w:rsidTr="005F364E">
        <w:trPr>
          <w:cantSplit/>
          <w:jc w:val="center"/>
        </w:trPr>
        <w:tc>
          <w:tcPr>
            <w:tcW w:w="1557" w:type="pct"/>
            <w:tcBorders>
              <w:top w:val="single" w:sz="4" w:space="0" w:color="auto"/>
              <w:left w:val="single" w:sz="4" w:space="0" w:color="auto"/>
              <w:bottom w:val="single" w:sz="4" w:space="0" w:color="auto"/>
              <w:right w:val="single" w:sz="4" w:space="0" w:color="auto"/>
            </w:tcBorders>
          </w:tcPr>
          <w:p w14:paraId="48DFBA44" w14:textId="77777777" w:rsidR="007E3819" w:rsidRDefault="007E3819" w:rsidP="005F364E">
            <w:pPr>
              <w:pStyle w:val="TAC"/>
              <w:rPr>
                <w:lang w:val="fr-FR"/>
              </w:rPr>
            </w:pPr>
          </w:p>
        </w:tc>
        <w:tc>
          <w:tcPr>
            <w:tcW w:w="1739" w:type="pct"/>
            <w:tcBorders>
              <w:top w:val="single" w:sz="4" w:space="0" w:color="auto"/>
              <w:left w:val="single" w:sz="4" w:space="0" w:color="auto"/>
              <w:bottom w:val="single" w:sz="4" w:space="0" w:color="auto"/>
              <w:right w:val="single" w:sz="4" w:space="0" w:color="auto"/>
            </w:tcBorders>
            <w:hideMark/>
          </w:tcPr>
          <w:p w14:paraId="49F9AC47" w14:textId="77777777" w:rsidR="007E3819" w:rsidRDefault="007E3819" w:rsidP="005F364E">
            <w:pPr>
              <w:pStyle w:val="TAC"/>
              <w:rPr>
                <w:lang w:val="fr-FR"/>
              </w:rPr>
            </w:pPr>
            <w:r>
              <w:rPr>
                <w:lang w:val="fr-FR"/>
              </w:rPr>
              <w:t>Gap</w:t>
            </w:r>
            <w:r>
              <w:rPr>
                <w:lang w:val="fr-FR" w:eastAsia="zh-CN"/>
              </w:rPr>
              <w:t>/NCSG</w:t>
            </w:r>
            <w:r>
              <w:rPr>
                <w:lang w:val="fr-FR"/>
              </w:rPr>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A52F703" w14:textId="77777777" w:rsidR="007E3819" w:rsidRDefault="007E3819" w:rsidP="005F364E">
            <w:pPr>
              <w:pStyle w:val="TAC"/>
              <w:rPr>
                <w:lang w:val="fr-FR"/>
              </w:rPr>
            </w:pPr>
            <w:r>
              <w:rPr>
                <w:lang w:val="fr-FR"/>
              </w:rPr>
              <w:t>Gap</w:t>
            </w:r>
            <w:r>
              <w:rPr>
                <w:lang w:val="fr-FR" w:eastAsia="zh-CN"/>
              </w:rPr>
              <w:t>/NCSG</w:t>
            </w:r>
            <w:r>
              <w:rPr>
                <w:lang w:val="fr-FR"/>
              </w:rPr>
              <w:t xml:space="preserve"> period = 80 ms</w:t>
            </w:r>
          </w:p>
        </w:tc>
      </w:tr>
      <w:tr w:rsidR="007E3819" w14:paraId="43A0E242" w14:textId="77777777" w:rsidTr="005F364E">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984ACE6" w14:textId="77777777" w:rsidR="007E3819" w:rsidRDefault="007E3819" w:rsidP="005F364E">
            <w:pPr>
              <w:pStyle w:val="TAC"/>
              <w:rPr>
                <w:lang w:val="fr-FR"/>
              </w:rPr>
            </w:pPr>
            <w:r>
              <w:rPr>
                <w:rFonts w:hint="eastAsia"/>
                <w:lang w:val="en-US"/>
              </w:rPr>
              <w:t>≤</w:t>
            </w:r>
            <w:r>
              <w:rPr>
                <w:lang w:val="fr-FR"/>
              </w:rPr>
              <w:t>0.16</w:t>
            </w:r>
          </w:p>
        </w:tc>
        <w:tc>
          <w:tcPr>
            <w:tcW w:w="1739" w:type="pct"/>
            <w:tcBorders>
              <w:top w:val="single" w:sz="4" w:space="0" w:color="auto"/>
              <w:left w:val="single" w:sz="4" w:space="0" w:color="auto"/>
              <w:bottom w:val="single" w:sz="4" w:space="0" w:color="auto"/>
              <w:right w:val="single" w:sz="4" w:space="0" w:color="auto"/>
            </w:tcBorders>
            <w:hideMark/>
          </w:tcPr>
          <w:p w14:paraId="41E9B4AB" w14:textId="77777777" w:rsidR="007E3819" w:rsidRDefault="007E3819" w:rsidP="005F364E">
            <w:pPr>
              <w:pStyle w:val="TAC"/>
              <w:rPr>
                <w:lang w:val="fr-FR"/>
              </w:rPr>
            </w:pPr>
            <w:r>
              <w:rPr>
                <w:lang w:val="fr-FR"/>
              </w:rPr>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3DC4D80B" w14:textId="77777777" w:rsidR="007E3819" w:rsidRDefault="007E3819" w:rsidP="005F364E">
            <w:pPr>
              <w:pStyle w:val="TAC"/>
              <w:rPr>
                <w:lang w:val="fr-FR"/>
              </w:rPr>
            </w:pPr>
            <w:r>
              <w:rPr>
                <w:lang w:val="fr-FR"/>
              </w:rPr>
              <w:t>Non-DRX requirements in clause 9.4.3.2 apply</w:t>
            </w:r>
          </w:p>
        </w:tc>
      </w:tr>
      <w:tr w:rsidR="007E3819" w14:paraId="1B437424" w14:textId="77777777" w:rsidTr="005F364E">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14C3AA" w14:textId="77777777" w:rsidR="007E3819" w:rsidRDefault="007E3819" w:rsidP="005F364E">
            <w:pPr>
              <w:pStyle w:val="TAC"/>
              <w:rPr>
                <w:lang w:val="fr-FR"/>
              </w:rPr>
            </w:pPr>
            <w:r>
              <w:rPr>
                <w:lang w:val="fr-FR"/>
              </w:rPr>
              <w:t>0.256</w:t>
            </w:r>
          </w:p>
        </w:tc>
        <w:tc>
          <w:tcPr>
            <w:tcW w:w="1739" w:type="pct"/>
            <w:tcBorders>
              <w:top w:val="single" w:sz="4" w:space="0" w:color="auto"/>
              <w:left w:val="single" w:sz="4" w:space="0" w:color="auto"/>
              <w:bottom w:val="single" w:sz="4" w:space="0" w:color="auto"/>
              <w:right w:val="single" w:sz="4" w:space="0" w:color="auto"/>
            </w:tcBorders>
            <w:hideMark/>
          </w:tcPr>
          <w:p w14:paraId="4DA30163" w14:textId="77777777" w:rsidR="007E3819" w:rsidRDefault="007E3819" w:rsidP="005F364E">
            <w:pPr>
              <w:pStyle w:val="TAC"/>
              <w:rPr>
                <w:lang w:val="fr-FR" w:eastAsia="zh-CN"/>
              </w:rPr>
            </w:pPr>
            <w:r>
              <w:rPr>
                <w:lang w:val="fr-FR" w:eastAsia="zh-CN"/>
              </w:rPr>
              <w:t>[</w:t>
            </w:r>
            <w:r>
              <w:rPr>
                <w:rFonts w:ascii="Helvetica" w:hAnsi="Helvetica" w:cs="Helvetica"/>
                <w:color w:val="000000"/>
                <w:szCs w:val="18"/>
                <w:lang w:val="en-US" w:eastAsia="fr-FR"/>
              </w:rPr>
              <w:t>5.12* CSSF</w:t>
            </w:r>
            <w:r>
              <w:rPr>
                <w:rFonts w:ascii="Helvetica" w:hAnsi="Helvetica" w:cs="Helvetica"/>
                <w:color w:val="000000"/>
                <w:sz w:val="12"/>
                <w:szCs w:val="12"/>
                <w:lang w:val="en-US" w:eastAsia="fr-FR"/>
              </w:rPr>
              <w:t>interRAT</w:t>
            </w:r>
            <w:r>
              <w:rPr>
                <w:lang w:val="fr-FR" w:eastAsia="zh-CN"/>
              </w:rPr>
              <w:t xml:space="preserve"> (</w:t>
            </w:r>
            <w:r>
              <w:rPr>
                <w:rFonts w:ascii="Helvetica" w:hAnsi="Helvetica" w:cs="Helvetica"/>
                <w:color w:val="000000"/>
                <w:szCs w:val="18"/>
                <w:lang w:val="en-US" w:eastAsia="fr-FR"/>
              </w:rPr>
              <w:t>20*CSSF</w:t>
            </w:r>
            <w:r>
              <w:rPr>
                <w:rFonts w:ascii="Helvetica" w:hAnsi="Helvetica" w:cs="Helvetica"/>
                <w:color w:val="000000"/>
                <w:sz w:val="12"/>
                <w:szCs w:val="12"/>
                <w:lang w:val="en-US" w:eastAsia="fr-FR"/>
              </w:rPr>
              <w:t>interRAT</w:t>
            </w:r>
            <w:r>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01790863" w14:textId="77777777" w:rsidR="007E3819" w:rsidRDefault="007E3819" w:rsidP="005F364E">
            <w:pPr>
              <w:pStyle w:val="TAC"/>
              <w:rPr>
                <w:lang w:val="fr-FR"/>
              </w:rPr>
            </w:pPr>
            <w:r>
              <w:rPr>
                <w:lang w:val="fr-FR" w:eastAsia="zh-CN"/>
              </w:rPr>
              <w:t>[7.68</w:t>
            </w:r>
            <w:r>
              <w:rPr>
                <w:rFonts w:ascii="Helvetica" w:hAnsi="Helvetica" w:cs="Helvetica"/>
                <w:color w:val="000000"/>
                <w:szCs w:val="18"/>
                <w:lang w:val="en-US" w:eastAsia="fr-FR"/>
              </w:rPr>
              <w:t>* CSSF</w:t>
            </w:r>
            <w:r>
              <w:rPr>
                <w:rFonts w:ascii="Helvetica" w:hAnsi="Helvetica" w:cs="Helvetica"/>
                <w:color w:val="000000"/>
                <w:sz w:val="12"/>
                <w:szCs w:val="12"/>
                <w:lang w:val="en-US" w:eastAsia="fr-FR"/>
              </w:rPr>
              <w:t>interRAT</w:t>
            </w:r>
            <w:r>
              <w:rPr>
                <w:lang w:val="fr-FR" w:eastAsia="zh-CN"/>
              </w:rPr>
              <w:t xml:space="preserve"> (3</w:t>
            </w:r>
            <w:r>
              <w:rPr>
                <w:rFonts w:ascii="Helvetica" w:hAnsi="Helvetica" w:cs="Helvetica"/>
                <w:color w:val="000000"/>
                <w:szCs w:val="18"/>
                <w:lang w:val="en-US" w:eastAsia="fr-FR"/>
              </w:rPr>
              <w:t>0*CSSF</w:t>
            </w:r>
            <w:r>
              <w:rPr>
                <w:rFonts w:ascii="Helvetica" w:hAnsi="Helvetica" w:cs="Helvetica"/>
                <w:color w:val="000000"/>
                <w:sz w:val="12"/>
                <w:szCs w:val="12"/>
                <w:lang w:val="en-US" w:eastAsia="fr-FR"/>
              </w:rPr>
              <w:t>interRAT</w:t>
            </w:r>
            <w:r>
              <w:rPr>
                <w:lang w:val="fr-FR" w:eastAsia="zh-CN"/>
              </w:rPr>
              <w:t>)]</w:t>
            </w:r>
          </w:p>
        </w:tc>
      </w:tr>
      <w:tr w:rsidR="007E3819" w14:paraId="117F2A6B" w14:textId="77777777" w:rsidTr="005F364E">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5CB4912" w14:textId="77777777" w:rsidR="007E3819" w:rsidRDefault="007E3819" w:rsidP="005F364E">
            <w:pPr>
              <w:pStyle w:val="TAC"/>
              <w:rPr>
                <w:lang w:val="fr-FR"/>
              </w:rPr>
            </w:pPr>
            <w:r>
              <w:rPr>
                <w:lang w:val="fr-FR"/>
              </w:rPr>
              <w:t>0.32</w:t>
            </w:r>
          </w:p>
        </w:tc>
        <w:tc>
          <w:tcPr>
            <w:tcW w:w="1739" w:type="pct"/>
            <w:tcBorders>
              <w:top w:val="single" w:sz="4" w:space="0" w:color="auto"/>
              <w:left w:val="single" w:sz="4" w:space="0" w:color="auto"/>
              <w:bottom w:val="single" w:sz="4" w:space="0" w:color="auto"/>
              <w:right w:val="single" w:sz="4" w:space="0" w:color="auto"/>
            </w:tcBorders>
            <w:hideMark/>
          </w:tcPr>
          <w:p w14:paraId="62BEFB29" w14:textId="77777777" w:rsidR="007E3819" w:rsidRDefault="007E3819" w:rsidP="005F364E">
            <w:pPr>
              <w:pStyle w:val="TAC"/>
              <w:rPr>
                <w:lang w:val="fr-FR"/>
              </w:rPr>
            </w:pPr>
            <w:r>
              <w:rPr>
                <w:lang w:val="fr-FR" w:eastAsia="zh-CN"/>
              </w:rPr>
              <w:t>[6.4</w:t>
            </w:r>
            <w:r>
              <w:rPr>
                <w:rFonts w:ascii="Helvetica" w:hAnsi="Helvetica" w:cs="Helvetica"/>
                <w:color w:val="000000"/>
                <w:szCs w:val="18"/>
                <w:lang w:val="en-US" w:eastAsia="fr-FR"/>
              </w:rPr>
              <w:t>* CSSF</w:t>
            </w:r>
            <w:r>
              <w:rPr>
                <w:rFonts w:ascii="Helvetica" w:hAnsi="Helvetica" w:cs="Helvetica"/>
                <w:color w:val="000000"/>
                <w:sz w:val="12"/>
                <w:szCs w:val="12"/>
                <w:lang w:val="en-US" w:eastAsia="fr-FR"/>
              </w:rPr>
              <w:t>interRAT</w:t>
            </w:r>
            <w:r>
              <w:rPr>
                <w:lang w:val="fr-FR" w:eastAsia="zh-CN"/>
              </w:rPr>
              <w:t xml:space="preserve"> (</w:t>
            </w:r>
            <w:r>
              <w:rPr>
                <w:rFonts w:ascii="Helvetica" w:hAnsi="Helvetica" w:cs="Helvetica"/>
                <w:color w:val="000000"/>
                <w:szCs w:val="18"/>
                <w:lang w:val="en-US" w:eastAsia="fr-FR"/>
              </w:rPr>
              <w:t>20*CSSF</w:t>
            </w:r>
            <w:r>
              <w:rPr>
                <w:rFonts w:ascii="Helvetica" w:hAnsi="Helvetica" w:cs="Helvetica"/>
                <w:color w:val="000000"/>
                <w:sz w:val="12"/>
                <w:szCs w:val="12"/>
                <w:lang w:val="en-US" w:eastAsia="fr-FR"/>
              </w:rPr>
              <w:t>interRAT</w:t>
            </w:r>
            <w:r>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53B63E41" w14:textId="77777777" w:rsidR="007E3819" w:rsidRDefault="007E3819" w:rsidP="005F364E">
            <w:pPr>
              <w:pStyle w:val="TAC"/>
              <w:rPr>
                <w:lang w:val="sv-SE"/>
              </w:rPr>
            </w:pPr>
            <w:r>
              <w:rPr>
                <w:lang w:val="fr-FR" w:eastAsia="zh-CN"/>
              </w:rPr>
              <w:t>[7.68</w:t>
            </w:r>
            <w:r>
              <w:rPr>
                <w:rFonts w:ascii="Helvetica" w:hAnsi="Helvetica" w:cs="Helvetica"/>
                <w:color w:val="000000"/>
                <w:szCs w:val="18"/>
                <w:lang w:val="en-US" w:eastAsia="fr-FR"/>
              </w:rPr>
              <w:t>* CSSF</w:t>
            </w:r>
            <w:r>
              <w:rPr>
                <w:rFonts w:ascii="Helvetica" w:hAnsi="Helvetica" w:cs="Helvetica"/>
                <w:color w:val="000000"/>
                <w:sz w:val="12"/>
                <w:szCs w:val="12"/>
                <w:lang w:val="en-US" w:eastAsia="fr-FR"/>
              </w:rPr>
              <w:t>interRAT</w:t>
            </w:r>
            <w:r>
              <w:rPr>
                <w:lang w:val="fr-FR" w:eastAsia="zh-CN"/>
              </w:rPr>
              <w:t xml:space="preserve"> (</w:t>
            </w:r>
            <w:r>
              <w:rPr>
                <w:rFonts w:ascii="Helvetica" w:hAnsi="Helvetica" w:cs="Helvetica"/>
                <w:color w:val="000000"/>
                <w:szCs w:val="18"/>
                <w:lang w:val="en-US" w:eastAsia="fr-FR"/>
              </w:rPr>
              <w:t>24*CSSF</w:t>
            </w:r>
            <w:r>
              <w:rPr>
                <w:rFonts w:ascii="Helvetica" w:hAnsi="Helvetica" w:cs="Helvetica"/>
                <w:color w:val="000000"/>
                <w:sz w:val="12"/>
                <w:szCs w:val="12"/>
                <w:lang w:val="en-US" w:eastAsia="fr-FR"/>
              </w:rPr>
              <w:t>interRAT</w:t>
            </w:r>
            <w:r>
              <w:rPr>
                <w:lang w:val="fr-FR" w:eastAsia="zh-CN"/>
              </w:rPr>
              <w:t>)]</w:t>
            </w:r>
          </w:p>
        </w:tc>
      </w:tr>
      <w:tr w:rsidR="007E3819" w14:paraId="5126913D" w14:textId="77777777" w:rsidTr="005F364E">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8B0670" w14:textId="77777777" w:rsidR="007E3819" w:rsidRDefault="007E3819" w:rsidP="005F364E">
            <w:pPr>
              <w:pStyle w:val="TAC"/>
              <w:rPr>
                <w:lang w:val="fr-FR"/>
              </w:rPr>
            </w:pPr>
            <w:r>
              <w:rPr>
                <w:lang w:val="fr-FR"/>
              </w:rPr>
              <w:t xml:space="preserve">0.32&lt; DRX-cycle </w:t>
            </w:r>
            <w:r>
              <w:rPr>
                <w:rFonts w:hint="eastAsia"/>
                <w:lang w:val="en-US"/>
              </w:rPr>
              <w:t>≤</w:t>
            </w:r>
            <w:r>
              <w:rPr>
                <w:lang w:val="fr-FR"/>
              </w:rPr>
              <w:t>10.24</w:t>
            </w:r>
          </w:p>
        </w:tc>
        <w:tc>
          <w:tcPr>
            <w:tcW w:w="1739" w:type="pct"/>
            <w:tcBorders>
              <w:top w:val="single" w:sz="4" w:space="0" w:color="auto"/>
              <w:left w:val="single" w:sz="4" w:space="0" w:color="auto"/>
              <w:bottom w:val="single" w:sz="4" w:space="0" w:color="auto"/>
              <w:right w:val="single" w:sz="4" w:space="0" w:color="auto"/>
            </w:tcBorders>
            <w:hideMark/>
          </w:tcPr>
          <w:p w14:paraId="2E82E00A" w14:textId="77777777" w:rsidR="007E3819" w:rsidRDefault="007E3819" w:rsidP="005F364E">
            <w:pPr>
              <w:pStyle w:val="TAC"/>
              <w:rPr>
                <w:lang w:val="fr-FR"/>
              </w:rPr>
            </w:pPr>
            <w:r>
              <w:rPr>
                <w:rFonts w:ascii="Helvetica" w:hAnsi="Helvetica" w:cs="Helvetica"/>
                <w:color w:val="000000"/>
                <w:szCs w:val="18"/>
                <w:lang w:val="en-US" w:eastAsia="fr-FR"/>
              </w:rPr>
              <w:t>Note1 (20*CSSF</w:t>
            </w:r>
            <w:r>
              <w:rPr>
                <w:rFonts w:ascii="Helvetica" w:hAnsi="Helvetica" w:cs="Helvetica"/>
                <w:color w:val="000000"/>
                <w:sz w:val="12"/>
                <w:szCs w:val="12"/>
                <w:lang w:val="en-US" w:eastAsia="fr-FR"/>
              </w:rPr>
              <w:t>interRAT</w:t>
            </w:r>
            <w:r>
              <w:rPr>
                <w:rFonts w:ascii="Helvetica" w:hAnsi="Helvetica" w:cs="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6DD9A1F1" w14:textId="77777777" w:rsidR="007E3819" w:rsidRDefault="007E3819" w:rsidP="005F364E">
            <w:pPr>
              <w:pStyle w:val="TAC"/>
              <w:rPr>
                <w:lang w:val="fr-FR"/>
              </w:rPr>
            </w:pPr>
            <w:r>
              <w:rPr>
                <w:rFonts w:ascii="Helvetica" w:hAnsi="Helvetica" w:cs="Helvetica"/>
                <w:color w:val="000000"/>
                <w:szCs w:val="18"/>
                <w:lang w:val="en-US" w:eastAsia="fr-FR"/>
              </w:rPr>
              <w:t>Note1 (20*CSSF</w:t>
            </w:r>
            <w:r>
              <w:rPr>
                <w:rFonts w:ascii="Helvetica" w:hAnsi="Helvetica" w:cs="Helvetica"/>
                <w:color w:val="000000"/>
                <w:sz w:val="12"/>
                <w:szCs w:val="12"/>
                <w:lang w:val="en-US" w:eastAsia="fr-FR"/>
              </w:rPr>
              <w:t>interRAT</w:t>
            </w:r>
            <w:r>
              <w:rPr>
                <w:rFonts w:ascii="Helvetica" w:hAnsi="Helvetica" w:cs="Helvetica"/>
                <w:color w:val="000000"/>
                <w:szCs w:val="18"/>
                <w:lang w:val="en-US" w:eastAsia="fr-FR"/>
              </w:rPr>
              <w:t>)</w:t>
            </w:r>
          </w:p>
        </w:tc>
      </w:tr>
      <w:tr w:rsidR="007E3819" w14:paraId="1D31C491" w14:textId="77777777" w:rsidTr="005F364E">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F9EA035" w14:textId="77777777" w:rsidR="007E3819" w:rsidRDefault="007E3819" w:rsidP="005F364E">
            <w:pPr>
              <w:pStyle w:val="TAN"/>
              <w:rPr>
                <w:lang w:val="fr-FR"/>
              </w:rPr>
            </w:pPr>
            <w:r>
              <w:rPr>
                <w:lang w:val="fr-FR"/>
              </w:rPr>
              <w:t>NOTE 1:</w:t>
            </w:r>
            <w:r>
              <w:rPr>
                <w:lang w:val="fr-FR"/>
              </w:rPr>
              <w:tab/>
              <w:t>The time depends on the DRX cycle length.</w:t>
            </w:r>
          </w:p>
          <w:p w14:paraId="1375034C" w14:textId="77777777" w:rsidR="007E3819" w:rsidRDefault="007E3819" w:rsidP="005F364E">
            <w:pPr>
              <w:pStyle w:val="TAN"/>
              <w:rPr>
                <w:lang w:val="fr-FR"/>
              </w:rPr>
            </w:pPr>
            <w:r>
              <w:rPr>
                <w:lang w:val="fr-FR"/>
              </w:rPr>
              <w:t>NOTE 2:</w:t>
            </w:r>
            <w:r>
              <w:rPr>
                <w:rFonts w:cs="Arial"/>
                <w:lang w:val="fr-FR"/>
              </w:rPr>
              <w:tab/>
            </w:r>
            <w:r>
              <w:rPr>
                <w:rFonts w:cs="v4.2.0"/>
                <w:lang w:val="fr-FR"/>
              </w:rPr>
              <w:t xml:space="preserve"> CSSF</w:t>
            </w:r>
            <w:r>
              <w:rPr>
                <w:rFonts w:cs="v4.2.0"/>
                <w:vertAlign w:val="subscript"/>
                <w:lang w:val="fr-FR"/>
              </w:rPr>
              <w:t>interRAT</w:t>
            </w:r>
            <w:r>
              <w:rPr>
                <w:lang w:val="fr-FR"/>
              </w:rPr>
              <w:t xml:space="preserve"> is as defined in clause 9.4.3.2.</w:t>
            </w:r>
          </w:p>
          <w:p w14:paraId="0B0C3F9F" w14:textId="77777777" w:rsidR="007E3819" w:rsidRDefault="007E3819" w:rsidP="005F364E">
            <w:pPr>
              <w:pStyle w:val="TAN"/>
              <w:rPr>
                <w:lang w:val="fr-FR" w:eastAsia="zh-CN"/>
              </w:rPr>
            </w:pPr>
            <w:r>
              <w:rPr>
                <w:lang w:val="fr-FR"/>
              </w:rPr>
              <w:t>NOTE 3:</w:t>
            </w:r>
            <w:r>
              <w:rPr>
                <w:rFonts w:cs="Arial"/>
                <w:lang w:val="fr-FR" w:eastAsia="ja-JP"/>
              </w:rPr>
              <w:tab/>
            </w:r>
            <w:r>
              <w:rPr>
                <w:lang w:val="fr-FR"/>
              </w:rPr>
              <w:t>K</w:t>
            </w:r>
            <w:r>
              <w:rPr>
                <w:vertAlign w:val="subscript"/>
                <w:lang w:val="fr-FR"/>
              </w:rPr>
              <w:t>gap_EUTRA</w:t>
            </w:r>
            <w:r>
              <w:rPr>
                <w:lang w:val="fr-FR"/>
              </w:rPr>
              <w:t xml:space="preserve"> is only applicable for a UE supporting concurrent measurement gaps. Otherwise </w:t>
            </w:r>
            <w:r>
              <w:rPr>
                <w:lang w:val="fr-FR" w:eastAsia="zh-CN"/>
              </w:rPr>
              <w:t>K</w:t>
            </w:r>
            <w:r>
              <w:rPr>
                <w:vertAlign w:val="subscript"/>
                <w:lang w:val="fr-FR" w:eastAsia="zh-CN"/>
              </w:rPr>
              <w:t>gap_EUTRA</w:t>
            </w:r>
            <w:r>
              <w:rPr>
                <w:lang w:val="fr-FR" w:eastAsia="zh-CN"/>
              </w:rPr>
              <w:t xml:space="preserve"> =1</w:t>
            </w:r>
          </w:p>
          <w:p w14:paraId="6FF17566" w14:textId="77777777" w:rsidR="007E3819" w:rsidRDefault="007E3819" w:rsidP="005F364E">
            <w:pPr>
              <w:pStyle w:val="TAN"/>
              <w:rPr>
                <w:lang w:val="fr-FR"/>
              </w:rPr>
            </w:pPr>
            <w:r>
              <w:rPr>
                <w:lang w:val="fr-FR"/>
              </w:rPr>
              <w:t>NOTE 4:</w:t>
            </w:r>
            <w:r>
              <w:rPr>
                <w:lang w:val="fr-FR"/>
              </w:rPr>
              <w:tab/>
              <w:t>If multiple concurrent gaps are configured, the gap period is the periodicity of the MG pattern associated to the E-UTRA inter-RAT frequency layer.</w:t>
            </w:r>
          </w:p>
        </w:tc>
      </w:tr>
    </w:tbl>
    <w:p w14:paraId="194EA18E" w14:textId="77777777" w:rsidR="007E3819" w:rsidRDefault="007E3819" w:rsidP="007E3819"/>
    <w:p w14:paraId="789884DF" w14:textId="77777777" w:rsidR="007E3819" w:rsidRDefault="007E3819" w:rsidP="007E3819">
      <w:pPr>
        <w:pStyle w:val="TH"/>
      </w:pPr>
      <w:r>
        <w:t>Table 9.4.8.4.3-2: TBD</w:t>
      </w:r>
    </w:p>
    <w:p w14:paraId="0E2E595F" w14:textId="77777777" w:rsidR="007E3819" w:rsidRDefault="007E3819" w:rsidP="007E3819"/>
    <w:p w14:paraId="23275CD1" w14:textId="77777777" w:rsidR="007E3819" w:rsidRDefault="007E3819" w:rsidP="007E3819">
      <w:pPr>
        <w:rPr>
          <w:lang w:eastAsia="zh-CN"/>
        </w:rPr>
      </w:pPr>
      <w:r>
        <w:t xml:space="preserve">When DRX is in use, the UE shall be capable of performing </w:t>
      </w:r>
      <w:r>
        <w:rPr>
          <w:rFonts w:cs="v4.2.0"/>
        </w:rPr>
        <w:t>NR – E-UTRAN</w:t>
      </w:r>
      <w:r>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Pr>
          <w:rFonts w:cs="v4.2.0"/>
        </w:rPr>
        <w:t>NR – E-UTRAN</w:t>
      </w:r>
      <w:r>
        <w:t xml:space="preserve"> TDD RSRP, RSRQ, and RS-SINR measurements to higher layers with the measurement period </w:t>
      </w:r>
      <w:r>
        <w:rPr>
          <w:rFonts w:cs="Arial"/>
        </w:rPr>
        <w:t>T</w:t>
      </w:r>
      <w:r>
        <w:rPr>
          <w:rFonts w:cs="Arial"/>
          <w:vertAlign w:val="subscript"/>
        </w:rPr>
        <w:t>measure, E-UTRAN TDD</w:t>
      </w:r>
      <w:r>
        <w:t xml:space="preserve"> specified in Table 9.4.8.4.3-3.</w:t>
      </w:r>
    </w:p>
    <w:p w14:paraId="38208675" w14:textId="77777777" w:rsidR="007E3819" w:rsidRDefault="007E3819" w:rsidP="007E3819">
      <w:pPr>
        <w:pStyle w:val="TH"/>
      </w:pPr>
      <w:r>
        <w:t>Table 9.4.8.4.3-3: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4200"/>
      </w:tblGrid>
      <w:tr w:rsidR="007E3819" w14:paraId="3210F397" w14:textId="77777777" w:rsidTr="005F364E">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2D309C0" w14:textId="77777777" w:rsidR="007E3819" w:rsidRDefault="007E3819" w:rsidP="005F364E">
            <w:pPr>
              <w:pStyle w:val="TAH"/>
              <w:rPr>
                <w:lang w:val="fr-FR"/>
              </w:rPr>
            </w:pPr>
            <w:r>
              <w:rPr>
                <w:lang w:val="fr-FR"/>
              </w:rPr>
              <w:t>DRX cycle length (s)</w:t>
            </w:r>
          </w:p>
        </w:tc>
        <w:tc>
          <w:tcPr>
            <w:tcW w:w="3295" w:type="pct"/>
            <w:tcBorders>
              <w:top w:val="single" w:sz="4" w:space="0" w:color="auto"/>
              <w:left w:val="single" w:sz="4" w:space="0" w:color="auto"/>
              <w:bottom w:val="single" w:sz="4" w:space="0" w:color="auto"/>
              <w:right w:val="single" w:sz="4" w:space="0" w:color="auto"/>
            </w:tcBorders>
            <w:hideMark/>
          </w:tcPr>
          <w:p w14:paraId="0529DD06" w14:textId="77777777" w:rsidR="007E3819" w:rsidRDefault="007E3819" w:rsidP="005F364E">
            <w:pPr>
              <w:pStyle w:val="TAH"/>
              <w:rPr>
                <w:lang w:val="fr-FR"/>
              </w:rPr>
            </w:pPr>
            <w:r>
              <w:rPr>
                <w:lang w:val="fr-FR"/>
              </w:rPr>
              <w:t>T</w:t>
            </w:r>
            <w:r>
              <w:rPr>
                <w:vertAlign w:val="subscript"/>
                <w:lang w:val="fr-FR"/>
              </w:rPr>
              <w:t xml:space="preserve">measure, E-UTRAN TDD </w:t>
            </w:r>
            <w:r>
              <w:rPr>
                <w:lang w:val="fr-FR"/>
              </w:rPr>
              <w:t>(s) (DRX cycles)</w:t>
            </w:r>
          </w:p>
        </w:tc>
      </w:tr>
      <w:tr w:rsidR="007E3819" w14:paraId="1B6BB6B6" w14:textId="77777777" w:rsidTr="005F364E">
        <w:trPr>
          <w:cantSplit/>
          <w:trHeight w:val="152"/>
          <w:jc w:val="center"/>
        </w:trPr>
        <w:tc>
          <w:tcPr>
            <w:tcW w:w="1705" w:type="pct"/>
            <w:tcBorders>
              <w:top w:val="single" w:sz="4" w:space="0" w:color="auto"/>
              <w:left w:val="single" w:sz="4" w:space="0" w:color="auto"/>
              <w:bottom w:val="single" w:sz="4" w:space="0" w:color="auto"/>
              <w:right w:val="single" w:sz="4" w:space="0" w:color="auto"/>
            </w:tcBorders>
            <w:hideMark/>
          </w:tcPr>
          <w:p w14:paraId="4F5DBB7A" w14:textId="77777777" w:rsidR="007E3819" w:rsidRDefault="007E3819" w:rsidP="005F364E">
            <w:pPr>
              <w:pStyle w:val="TAC"/>
              <w:rPr>
                <w:lang w:val="fr-FR"/>
              </w:rPr>
            </w:pPr>
            <w:r>
              <w:rPr>
                <w:rFonts w:hint="eastAsia"/>
                <w:lang w:val="en-US"/>
              </w:rPr>
              <w:t>≤</w:t>
            </w:r>
            <w:r>
              <w:rPr>
                <w:lang w:val="fr-FR"/>
              </w:rPr>
              <w:t>0.08</w:t>
            </w:r>
          </w:p>
        </w:tc>
        <w:tc>
          <w:tcPr>
            <w:tcW w:w="3295" w:type="pct"/>
            <w:tcBorders>
              <w:top w:val="single" w:sz="4" w:space="0" w:color="auto"/>
              <w:left w:val="single" w:sz="4" w:space="0" w:color="auto"/>
              <w:bottom w:val="single" w:sz="4" w:space="0" w:color="auto"/>
              <w:right w:val="single" w:sz="4" w:space="0" w:color="auto"/>
            </w:tcBorders>
            <w:hideMark/>
          </w:tcPr>
          <w:p w14:paraId="59EE0612" w14:textId="77777777" w:rsidR="007E3819" w:rsidRDefault="007E3819" w:rsidP="005F364E">
            <w:pPr>
              <w:pStyle w:val="TAC"/>
              <w:rPr>
                <w:lang w:val="fr-FR"/>
              </w:rPr>
            </w:pPr>
            <w:r>
              <w:rPr>
                <w:lang w:val="fr-FR"/>
              </w:rPr>
              <w:t>[Non-DRX Requirements in clause 9.4.v.4.2 apply]</w:t>
            </w:r>
          </w:p>
        </w:tc>
      </w:tr>
      <w:tr w:rsidR="007E3819" w14:paraId="2B1B45CF" w14:textId="77777777" w:rsidTr="005F364E">
        <w:trPr>
          <w:cantSplit/>
          <w:trHeight w:val="704"/>
          <w:jc w:val="center"/>
        </w:trPr>
        <w:tc>
          <w:tcPr>
            <w:tcW w:w="1705" w:type="pct"/>
            <w:tcBorders>
              <w:top w:val="single" w:sz="4" w:space="0" w:color="auto"/>
              <w:left w:val="single" w:sz="4" w:space="0" w:color="auto"/>
              <w:bottom w:val="single" w:sz="4" w:space="0" w:color="auto"/>
              <w:right w:val="single" w:sz="4" w:space="0" w:color="auto"/>
            </w:tcBorders>
            <w:hideMark/>
          </w:tcPr>
          <w:p w14:paraId="0E4D1340" w14:textId="77777777" w:rsidR="007E3819" w:rsidRDefault="007E3819" w:rsidP="005F364E">
            <w:pPr>
              <w:pStyle w:val="TAC"/>
              <w:rPr>
                <w:lang w:val="fr-FR"/>
              </w:rPr>
            </w:pPr>
            <w:r>
              <w:rPr>
                <w:lang w:val="fr-FR"/>
              </w:rPr>
              <w:t>0.128</w:t>
            </w:r>
          </w:p>
        </w:tc>
        <w:tc>
          <w:tcPr>
            <w:tcW w:w="3295" w:type="pct"/>
            <w:tcBorders>
              <w:top w:val="single" w:sz="4" w:space="0" w:color="auto"/>
              <w:left w:val="single" w:sz="4" w:space="0" w:color="auto"/>
              <w:bottom w:val="single" w:sz="4" w:space="0" w:color="auto"/>
              <w:right w:val="single" w:sz="4" w:space="0" w:color="auto"/>
            </w:tcBorders>
            <w:hideMark/>
          </w:tcPr>
          <w:p w14:paraId="3DE83B64" w14:textId="77777777" w:rsidR="007E3819" w:rsidRDefault="007E3819" w:rsidP="005F364E">
            <w:pPr>
              <w:pStyle w:val="TAC"/>
              <w:rPr>
                <w:lang w:val="fr-FR"/>
              </w:rPr>
            </w:pPr>
            <w:r>
              <w:rPr>
                <w:lang w:val="fr-FR"/>
              </w:rPr>
              <w:t xml:space="preserve">[For configuration 2 </w:t>
            </w:r>
            <w:r>
              <w:rPr>
                <w:vertAlign w:val="superscript"/>
                <w:lang w:val="fr-FR"/>
              </w:rPr>
              <w:t>Note3</w:t>
            </w:r>
            <w:r>
              <w:rPr>
                <w:lang w:val="fr-FR"/>
              </w:rPr>
              <w:t>, non-DRX requirements in clause 9.4.v.4.2 apply,]</w:t>
            </w:r>
          </w:p>
          <w:p w14:paraId="113B4D90" w14:textId="77777777" w:rsidR="007E3819" w:rsidRDefault="007E3819" w:rsidP="005F364E">
            <w:pPr>
              <w:pStyle w:val="TAC"/>
              <w:rPr>
                <w:lang w:val="fr-FR"/>
              </w:rPr>
            </w:pPr>
            <w:r>
              <w:rPr>
                <w:lang w:val="fr-FR"/>
              </w:rPr>
              <w:t>Otherwise: [TBD]</w:t>
            </w:r>
          </w:p>
        </w:tc>
      </w:tr>
      <w:tr w:rsidR="007E3819" w14:paraId="33CA4D22" w14:textId="77777777" w:rsidTr="005F364E">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051EE64" w14:textId="77777777" w:rsidR="007E3819" w:rsidRDefault="007E3819" w:rsidP="005F364E">
            <w:pPr>
              <w:pStyle w:val="TAC"/>
              <w:rPr>
                <w:lang w:val="fr-FR"/>
              </w:rPr>
            </w:pPr>
            <w:r>
              <w:rPr>
                <w:lang w:val="fr-FR"/>
              </w:rPr>
              <w:t>0.128&lt;DRX-cycle</w:t>
            </w:r>
            <w:r>
              <w:rPr>
                <w:rFonts w:hint="eastAsia"/>
                <w:lang w:val="en-US"/>
              </w:rPr>
              <w:t>≤</w:t>
            </w:r>
            <w:r>
              <w:rPr>
                <w:lang w:val="fr-FR"/>
              </w:rPr>
              <w:t>10.24</w:t>
            </w:r>
          </w:p>
        </w:tc>
        <w:tc>
          <w:tcPr>
            <w:tcW w:w="3295" w:type="pct"/>
            <w:tcBorders>
              <w:top w:val="single" w:sz="4" w:space="0" w:color="auto"/>
              <w:left w:val="single" w:sz="4" w:space="0" w:color="auto"/>
              <w:bottom w:val="single" w:sz="4" w:space="0" w:color="auto"/>
              <w:right w:val="single" w:sz="4" w:space="0" w:color="auto"/>
            </w:tcBorders>
            <w:hideMark/>
          </w:tcPr>
          <w:p w14:paraId="72334426" w14:textId="77777777" w:rsidR="007E3819" w:rsidRDefault="007E3819" w:rsidP="005F364E">
            <w:pPr>
              <w:pStyle w:val="TAC"/>
              <w:rPr>
                <w:lang w:val="fr-FR"/>
              </w:rPr>
            </w:pPr>
            <w:r>
              <w:rPr>
                <w:rFonts w:ascii="Helvetica" w:hAnsi="Helvetica" w:cs="Helvetica"/>
                <w:color w:val="000000"/>
                <w:szCs w:val="18"/>
                <w:lang w:val="en-US" w:eastAsia="fr-FR"/>
              </w:rPr>
              <w:t>Note1 (5*CSSF</w:t>
            </w:r>
            <w:r>
              <w:rPr>
                <w:rFonts w:ascii="Helvetica" w:hAnsi="Helvetica" w:cs="Helvetica"/>
                <w:color w:val="000000"/>
                <w:sz w:val="12"/>
                <w:szCs w:val="12"/>
                <w:lang w:val="en-US" w:eastAsia="fr-FR"/>
              </w:rPr>
              <w:t>interRAT</w:t>
            </w:r>
            <w:r>
              <w:rPr>
                <w:rFonts w:ascii="Helvetica" w:hAnsi="Helvetica" w:cs="Helvetica"/>
                <w:color w:val="000000"/>
                <w:szCs w:val="18"/>
                <w:lang w:val="en-US" w:eastAsia="fr-FR"/>
              </w:rPr>
              <w:t>)</w:t>
            </w:r>
          </w:p>
        </w:tc>
      </w:tr>
      <w:tr w:rsidR="007E3819" w14:paraId="339725C5" w14:textId="77777777" w:rsidTr="005F364E">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72FDD768" w14:textId="77777777" w:rsidR="007E3819" w:rsidRDefault="007E3819" w:rsidP="005F364E">
            <w:pPr>
              <w:pStyle w:val="TAN"/>
              <w:rPr>
                <w:lang w:val="fr-FR"/>
              </w:rPr>
            </w:pPr>
            <w:r>
              <w:rPr>
                <w:lang w:val="fr-FR"/>
              </w:rPr>
              <w:t>NOTE 1:</w:t>
            </w:r>
            <w:r>
              <w:rPr>
                <w:rFonts w:cs="Arial"/>
                <w:lang w:val="fr-FR"/>
              </w:rPr>
              <w:tab/>
            </w:r>
            <w:r>
              <w:rPr>
                <w:lang w:val="fr-FR"/>
              </w:rPr>
              <w:t>The time depends on the DRX cycle length.</w:t>
            </w:r>
          </w:p>
          <w:p w14:paraId="0F3DAA9E" w14:textId="77777777" w:rsidR="007E3819" w:rsidRDefault="007E3819" w:rsidP="005F364E">
            <w:pPr>
              <w:pStyle w:val="TAN"/>
              <w:rPr>
                <w:lang w:val="fr-FR"/>
              </w:rPr>
            </w:pPr>
            <w:r>
              <w:rPr>
                <w:rFonts w:cs="Arial"/>
                <w:lang w:val="fr-FR"/>
              </w:rPr>
              <w:t>NOTE 2:</w:t>
            </w:r>
            <w:r>
              <w:rPr>
                <w:rFonts w:cs="Arial"/>
                <w:lang w:val="fr-FR"/>
              </w:rPr>
              <w:tab/>
            </w:r>
            <w:r>
              <w:rPr>
                <w:rFonts w:cs="v4.2.0"/>
                <w:lang w:val="fr-FR"/>
              </w:rPr>
              <w:t>CSSF</w:t>
            </w:r>
            <w:r>
              <w:rPr>
                <w:rFonts w:cs="v4.2.0"/>
                <w:vertAlign w:val="subscript"/>
                <w:lang w:val="fr-FR"/>
              </w:rPr>
              <w:t>interRAT</w:t>
            </w:r>
            <w:r>
              <w:rPr>
                <w:lang w:val="fr-FR"/>
              </w:rPr>
              <w:t xml:space="preserve"> is as defined in clause 9.4.v.4.2.</w:t>
            </w:r>
          </w:p>
          <w:p w14:paraId="4BC7305C" w14:textId="77777777" w:rsidR="007E3819" w:rsidRDefault="007E3819" w:rsidP="005F364E">
            <w:pPr>
              <w:pStyle w:val="TAN"/>
              <w:rPr>
                <w:lang w:val="fr-FR"/>
              </w:rPr>
            </w:pPr>
            <w:r>
              <w:rPr>
                <w:rFonts w:cs="Arial"/>
                <w:lang w:val="fr-FR"/>
              </w:rPr>
              <w:t>NOTE 3:</w:t>
            </w:r>
            <w:r>
              <w:rPr>
                <w:rFonts w:cs="Arial"/>
                <w:lang w:val="fr-FR"/>
              </w:rPr>
              <w:tab/>
              <w:t>See Table 9.4.v.4.2-1.</w:t>
            </w:r>
          </w:p>
        </w:tc>
      </w:tr>
    </w:tbl>
    <w:p w14:paraId="4890C311" w14:textId="77777777" w:rsidR="007E3819" w:rsidRDefault="007E3819" w:rsidP="007E3819"/>
    <w:p w14:paraId="74984E78" w14:textId="77777777" w:rsidR="007E3819" w:rsidRDefault="007E3819" w:rsidP="007E3819">
      <w:pPr>
        <w:rPr>
          <w:rFonts w:cs="v4.2.0"/>
        </w:rPr>
      </w:pPr>
      <w:r>
        <w:rPr>
          <w:rFonts w:cs="v4.2.0"/>
        </w:rPr>
        <w:t>If higher layer filtering is used, an additional cell identification delay can be expected.</w:t>
      </w:r>
    </w:p>
    <w:p w14:paraId="120755FF" w14:textId="77777777" w:rsidR="007E3819" w:rsidRDefault="007E3819" w:rsidP="007E3819">
      <w:pPr>
        <w:rPr>
          <w:rFonts w:cs="v4.2.0"/>
        </w:rPr>
      </w:pPr>
      <w:r>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Default="007E3819" w:rsidP="007E3819">
      <w:pPr>
        <w:pStyle w:val="Heading5"/>
      </w:pPr>
      <w:r>
        <w:t>9.4.8.4.4</w:t>
      </w:r>
      <w:r>
        <w:tab/>
        <w:t>Measurement reporting requirements</w:t>
      </w:r>
    </w:p>
    <w:p w14:paraId="07956BCC" w14:textId="77777777" w:rsidR="007E3819" w:rsidRDefault="007E3819" w:rsidP="007E3819">
      <w:pPr>
        <w:pStyle w:val="H6"/>
      </w:pPr>
      <w:r>
        <w:t>9.4.8.4.4.1</w:t>
      </w:r>
      <w:r>
        <w:tab/>
        <w:t>Periodic Reporting</w:t>
      </w:r>
    </w:p>
    <w:p w14:paraId="0A5529D5" w14:textId="77777777" w:rsidR="007E3819" w:rsidRDefault="007E3819" w:rsidP="007E3819">
      <w:pPr>
        <w:rPr>
          <w:rFonts w:cs="v4.2.0"/>
        </w:rPr>
      </w:pPr>
      <w:r>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Default="007E3819" w:rsidP="007E3819">
      <w:pPr>
        <w:pStyle w:val="H6"/>
      </w:pPr>
      <w:r>
        <w:t>9.4.8.4.4.2</w:t>
      </w:r>
      <w:r>
        <w:tab/>
        <w:t>Event-Triggered Periodic Reporting</w:t>
      </w:r>
    </w:p>
    <w:p w14:paraId="2FDBF8FF" w14:textId="77777777" w:rsidR="007E3819" w:rsidRDefault="007E3819" w:rsidP="007E3819">
      <w:pPr>
        <w:rPr>
          <w:rFonts w:cs="v4.2.0"/>
        </w:rPr>
      </w:pPr>
      <w:r>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Default="007E3819" w:rsidP="007E3819">
      <w:pPr>
        <w:rPr>
          <w:rFonts w:cs="v4.2.0"/>
        </w:rPr>
      </w:pPr>
      <w:r>
        <w:rPr>
          <w:rFonts w:cs="v4.2.0"/>
        </w:rPr>
        <w:t>The first report in event-triggered periodic measurement reporting shall meet the requirements specified in clause 9.4.8.4.4.3.</w:t>
      </w:r>
    </w:p>
    <w:p w14:paraId="0F4A7961" w14:textId="77777777" w:rsidR="007E3819" w:rsidRDefault="007E3819" w:rsidP="007E3819">
      <w:pPr>
        <w:pStyle w:val="H6"/>
      </w:pPr>
      <w:r>
        <w:t>9.4.8.4.4.3</w:t>
      </w:r>
      <w:r>
        <w:tab/>
        <w:t>Event-Triggered Reporting</w:t>
      </w:r>
    </w:p>
    <w:p w14:paraId="371F2E7E" w14:textId="77777777" w:rsidR="007E3819" w:rsidRDefault="007E3819" w:rsidP="007E3819">
      <w:pPr>
        <w:rPr>
          <w:rFonts w:cs="v4.2.0"/>
        </w:rPr>
      </w:pPr>
      <w:r>
        <w:rPr>
          <w:rFonts w:cs="v4.2.0"/>
        </w:rPr>
        <w:t>The reported NR – E-UTRAN TDD RSRP, RSRQ, and RS-SINR measurements contained in event-triggered measurement reports shall meet the requirements in clauses 10.2.2, 10.2.3, and 10.2.5, respectively.</w:t>
      </w:r>
    </w:p>
    <w:p w14:paraId="424770B7" w14:textId="77777777" w:rsidR="007E3819" w:rsidRDefault="007E3819" w:rsidP="007E3819">
      <w:pPr>
        <w:rPr>
          <w:rFonts w:cs="v4.2.0"/>
        </w:rPr>
      </w:pPr>
      <w:r>
        <w:rPr>
          <w:rFonts w:cs="v4.2.0"/>
        </w:rPr>
        <w:t xml:space="preserve">The UE shall not send any event-triggered measurement reports as long as </w:t>
      </w:r>
      <w:r>
        <w:rPr>
          <w:rFonts w:cs="v4.2.0"/>
          <w:lang w:eastAsia="zh-CN"/>
        </w:rPr>
        <w:t>no</w:t>
      </w:r>
      <w:r>
        <w:rPr>
          <w:rFonts w:cs="v4.2.0"/>
        </w:rPr>
        <w:t xml:space="preserve"> reporting criteria </w:t>
      </w:r>
      <w:r>
        <w:rPr>
          <w:rFonts w:cs="v4.2.0"/>
          <w:lang w:eastAsia="zh-CN"/>
        </w:rPr>
        <w:t>are</w:t>
      </w:r>
      <w:r>
        <w:rPr>
          <w:rFonts w:cs="v4.2.0"/>
        </w:rPr>
        <w:t xml:space="preserve"> fulfilled.</w:t>
      </w:r>
    </w:p>
    <w:p w14:paraId="49BBE742" w14:textId="77777777" w:rsidR="007E3819" w:rsidRDefault="007E3819" w:rsidP="007E3819">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subslot when the measurement report is transmitted on the PUSCH with subframe or slot or subslot duration</w:t>
      </w:r>
      <w:r>
        <w:rPr>
          <w:rFonts w:cs="v4.2.0"/>
          <w:lang w:eastAsia="zh-CN"/>
        </w:rPr>
        <w:t>. This measurement reporting delay excludes a delay which caused by no UL resources for UE to send the measurement report.</w:t>
      </w:r>
    </w:p>
    <w:p w14:paraId="48A3B375" w14:textId="77777777" w:rsidR="007E3819" w:rsidRDefault="007E3819" w:rsidP="007E3819">
      <w:pPr>
        <w:rPr>
          <w:rFonts w:cs="v4.2.0"/>
        </w:rPr>
      </w:pPr>
      <w:r>
        <w:rPr>
          <w:rFonts w:cs="v4.2.0"/>
        </w:rPr>
        <w:t xml:space="preserve">The event triggered measurement reporting delay, measured without L3 filtering shall be less than T </w:t>
      </w:r>
      <w:r>
        <w:rPr>
          <w:rFonts w:cs="v4.2.0"/>
          <w:vertAlign w:val="subscript"/>
        </w:rPr>
        <w:t>Identify, E-UTRAN TDD</w:t>
      </w:r>
      <w:r>
        <w:rPr>
          <w:rFonts w:cs="v4.2.0"/>
        </w:rPr>
        <w:t xml:space="preserve"> defined in clauses 9.4.8.4.2 and 9.4.8.4.3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4B28593C" w14:textId="77777777" w:rsidR="007E3819" w:rsidRDefault="007E3819" w:rsidP="007E3819">
      <w:r>
        <w:t>If a cell which has been detectable at least for the time period T</w:t>
      </w:r>
      <w:r>
        <w:rPr>
          <w:vertAlign w:val="subscript"/>
        </w:rPr>
        <w:t>Identify, E-UTRAN TDD</w:t>
      </w:r>
      <w:r>
        <w:rPr>
          <w:rFonts w:cs="v4.2.0"/>
        </w:rPr>
        <w:t xml:space="preserve"> becomes undetectable for a period </w:t>
      </w:r>
      <w:r>
        <w:rPr>
          <w:rFonts w:hint="eastAsia"/>
          <w:lang w:val="en-US"/>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T</w:t>
      </w:r>
      <w:r>
        <w:rPr>
          <w:rFonts w:cs="v4.2.0"/>
          <w:vertAlign w:val="subscript"/>
        </w:rPr>
        <w:t>Measure, E-UTRAN TDD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lang w:eastAsia="zh-CN"/>
        </w:rPr>
        <w:t>or NCSG</w:t>
      </w:r>
      <w:r>
        <w:t xml:space="preserve"> has not been available and the L3 filter has not been used.</w:t>
      </w:r>
    </w:p>
    <w:p w14:paraId="65F42272" w14:textId="77777777" w:rsidR="007E3819" w:rsidRDefault="007E3819" w:rsidP="007E3819">
      <w:pPr>
        <w:pStyle w:val="Heading5"/>
        <w:rPr>
          <w:lang w:val="en-US"/>
        </w:rPr>
      </w:pPr>
      <w:r>
        <w:rPr>
          <w:lang w:val="en-US"/>
        </w:rPr>
        <w:t>9.4.8.4.5</w:t>
      </w:r>
      <w:r>
        <w:rPr>
          <w:lang w:val="en-US"/>
        </w:rPr>
        <w:tab/>
        <w:t xml:space="preserve">Scheduling </w:t>
      </w:r>
      <w:r>
        <w:t xml:space="preserve">availability </w:t>
      </w:r>
      <w:r>
        <w:rPr>
          <w:lang w:val="en-US"/>
        </w:rPr>
        <w:t>during NR − E-UTRAN TDD measurements</w:t>
      </w:r>
    </w:p>
    <w:p w14:paraId="61DA4C79" w14:textId="77777777" w:rsidR="007E3819" w:rsidRDefault="007E3819" w:rsidP="007E3819">
      <w:pPr>
        <w:rPr>
          <w:lang w:val="en-US" w:eastAsia="zh-CN"/>
        </w:rPr>
      </w:pPr>
      <w:r>
        <w:rPr>
          <w:lang w:eastAsia="zh-CN"/>
        </w:rPr>
        <w:t>When</w:t>
      </w:r>
      <w:r>
        <w:t xml:space="preserve"> any of the </w:t>
      </w:r>
      <w:r>
        <w:rPr>
          <w:lang w:eastAsia="zh-CN"/>
        </w:rPr>
        <w:t>conditions in the following clauses is met</w:t>
      </w:r>
      <w:r>
        <w:t xml:space="preserve">, there are restrictions on the scheduling availability; otherwise, there is no scheduling restriction. </w:t>
      </w:r>
    </w:p>
    <w:p w14:paraId="0EB4AEBA" w14:textId="77777777" w:rsidR="007E3819" w:rsidRDefault="007E3819" w:rsidP="007E3819">
      <w:pPr>
        <w:pStyle w:val="H6"/>
      </w:pPr>
      <w:r>
        <w:t>9.4.8.4.5.1</w:t>
      </w:r>
      <w:r>
        <w:tab/>
        <w:t>Scheduling availability of UE performing inter-RAT measurements in TDD bands on FR1</w:t>
      </w:r>
    </w:p>
    <w:p w14:paraId="449FD735" w14:textId="77777777" w:rsidR="007E3819" w:rsidRDefault="007E3819" w:rsidP="007E3819">
      <w:pPr>
        <w:rPr>
          <w:i/>
          <w:iCs/>
        </w:rPr>
      </w:pPr>
      <w:r>
        <w:rPr>
          <w:i/>
          <w:iCs/>
        </w:rPr>
        <w:t xml:space="preserve">Editor Notes: FFS the scheduling restriction will be applied to the whole EMW or with the symbols level. </w:t>
      </w:r>
    </w:p>
    <w:p w14:paraId="430FEA97" w14:textId="77777777" w:rsidR="007E3819" w:rsidRDefault="007E3819" w:rsidP="007E3819">
      <w:r>
        <w:t xml:space="preserve">[When the UE performs inter-RAT measurements in a TDD band, the following restrictions apply due to </w:t>
      </w:r>
      <w:r>
        <w:rPr>
          <w:lang w:val="en-US"/>
        </w:rPr>
        <w:t>RSRP, RS-SINR and RSRQ</w:t>
      </w:r>
      <w:r>
        <w:t xml:space="preserve"> measurement</w:t>
      </w:r>
    </w:p>
    <w:p w14:paraId="54A770A1" w14:textId="77777777" w:rsidR="007E3819" w:rsidRDefault="007E3819" w:rsidP="007E3819">
      <w:pPr>
        <w:pStyle w:val="B10"/>
        <w:rPr>
          <w:lang w:eastAsia="zh-CN"/>
        </w:rPr>
      </w:pPr>
      <w:r>
        <w:rPr>
          <w:lang w:val="en-US"/>
        </w:rPr>
        <w:t>-</w:t>
      </w:r>
      <w:r>
        <w:rPr>
          <w:lang w:val="en-US"/>
        </w:rPr>
        <w:tab/>
        <w:t xml:space="preserve">The UE is not expected to transmit PUCCH/PUSCH/SRS on </w:t>
      </w:r>
      <w:r>
        <w:rPr>
          <w:lang w:val="en-US" w:eastAsia="zh-CN"/>
        </w:rPr>
        <w:t>[all symbols within EMW duration]</w:t>
      </w:r>
      <w:r>
        <w:rPr>
          <w:lang w:val="en-US"/>
        </w:rPr>
        <w:t xml:space="preserve">. </w:t>
      </w:r>
    </w:p>
    <w:p w14:paraId="3698BF29" w14:textId="77777777" w:rsidR="007E3819" w:rsidRDefault="007E3819" w:rsidP="007E3819">
      <w:r>
        <w:t xml:space="preserve">When TDD intra-band carrier aggregation is performed, the scheduling restrictions due to a given serving cell also apply to all other serving cells in the same band </w:t>
      </w:r>
      <w:r>
        <w:rPr>
          <w:lang w:val="en-US"/>
        </w:rPr>
        <w:t>on the symbols</w:t>
      </w:r>
      <w:r>
        <w:t xml:space="preserve"> that fully or partially overlap with the aforementioned restricted symbols. </w:t>
      </w:r>
    </w:p>
    <w:p w14:paraId="1CEA463D" w14:textId="77777777" w:rsidR="007E3819" w:rsidRDefault="007E3819" w:rsidP="007E3819">
      <w:r>
        <w:t xml:space="preserve">When TDD inter-band carrier aggregation is performed, the scheduling restrictions due to a given serving cell also apply to another serving cell in a different band </w:t>
      </w:r>
      <w:r>
        <w:rPr>
          <w:lang w:val="en-US"/>
        </w:rPr>
        <w:t>on the symbols</w:t>
      </w:r>
      <w:r>
        <w:t xml:space="preserve"> that fully or partially overlap with the aforementioned restricted symbols, if </w:t>
      </w:r>
      <w:r>
        <w:rPr>
          <w:lang w:eastAsia="zh-CN"/>
        </w:rPr>
        <w:t xml:space="preserve">UE does not have the capability of supporting </w:t>
      </w:r>
      <w:r>
        <w:rPr>
          <w:i/>
          <w:lang w:eastAsia="zh-CN"/>
        </w:rPr>
        <w:t>simultaneousRxTxInterBandCA</w:t>
      </w:r>
      <w:r>
        <w:t xml:space="preserve"> for this band pair.</w:t>
      </w:r>
    </w:p>
    <w:p w14:paraId="62954A6E" w14:textId="77777777" w:rsidR="007E3819" w:rsidRDefault="007E3819" w:rsidP="007E3819">
      <w:pPr>
        <w:pStyle w:val="H6"/>
      </w:pPr>
      <w:r>
        <w:t>9.4.8.4.5.2</w:t>
      </w:r>
      <w:r>
        <w:tab/>
        <w:t>Scheduling availability of UE performing inter-RAT measurements with a different subcarrier spacing than PDSCH/PDCCH on FR1</w:t>
      </w:r>
    </w:p>
    <w:p w14:paraId="1455479D" w14:textId="77777777" w:rsidR="007E3819" w:rsidRDefault="007E3819" w:rsidP="007E3819">
      <w:r>
        <w:rPr>
          <w:i/>
          <w:iCs/>
        </w:rPr>
        <w:t>Editor Notes: FFS the mix-numerology capability for scheduling restriction</w:t>
      </w:r>
    </w:p>
    <w:p w14:paraId="26A909DC" w14:textId="77777777" w:rsidR="007E3819" w:rsidRDefault="007E3819" w:rsidP="007E3819">
      <w:r>
        <w:t>For UE which do not support [</w:t>
      </w:r>
      <w:r>
        <w:rPr>
          <w:i/>
        </w:rPr>
        <w:t xml:space="preserve">interRATDiffNumerology] </w:t>
      </w:r>
      <w:r>
        <w:t>[14] the following restrictions apply due to RSRP/RSRQ/SINR measurement</w:t>
      </w:r>
    </w:p>
    <w:p w14:paraId="3DEBFCC3" w14:textId="77777777" w:rsidR="007E3819" w:rsidRDefault="007E3819" w:rsidP="007E3819">
      <w:pPr>
        <w:pStyle w:val="B10"/>
        <w:rPr>
          <w:lang w:val="en-US" w:eastAsia="zh-CN"/>
        </w:rPr>
      </w:pPr>
      <w:r>
        <w:rPr>
          <w:lang w:val="en-US" w:eastAsia="zh-CN"/>
        </w:rPr>
        <w:t>-</w:t>
      </w:r>
      <w:r>
        <w:rPr>
          <w:lang w:val="en-US" w:eastAsia="zh-CN"/>
        </w:rPr>
        <w:tab/>
        <w:t>The UE is not expected to transmit PUCCH/PUSCH/SRS or receive PDCCH/PDSCH/TRS/CSI-RS for CQI on [all symbols within EMW duration].</w:t>
      </w:r>
    </w:p>
    <w:p w14:paraId="214C9564" w14:textId="77777777" w:rsidR="007E3819" w:rsidRDefault="007E3819" w:rsidP="007E3819">
      <w:pPr>
        <w:rPr>
          <w:rFonts w:eastAsia="MS Mincho"/>
          <w:lang w:val="en-US" w:eastAsia="ja-JP"/>
        </w:rPr>
      </w:pPr>
      <w:r>
        <w:rPr>
          <w:lang w:val="en-US"/>
        </w:rPr>
        <w:t>When intra</w:t>
      </w:r>
      <w:r>
        <w:rPr>
          <w:rFonts w:eastAsia="MS Mincho"/>
          <w:lang w:val="en-US" w:eastAsia="ja-JP"/>
        </w:rPr>
        <w:t>-</w:t>
      </w:r>
      <w:r>
        <w:rPr>
          <w:lang w:val="en-US"/>
        </w:rPr>
        <w:t>band carrier aggregation is perfo</w:t>
      </w:r>
      <w:r>
        <w:rPr>
          <w:rFonts w:eastAsia="MS Mincho"/>
          <w:lang w:val="en-US" w:eastAsia="ja-JP"/>
        </w:rPr>
        <w:t>r</w:t>
      </w:r>
      <w:r>
        <w:rPr>
          <w:lang w:val="en-US"/>
        </w:rPr>
        <w:t>med, the scheduling restrictions due to a given serving cell also apply to all other serving cells in the same band on the symbols</w:t>
      </w:r>
      <w:r>
        <w:t xml:space="preserve"> that fully or partially overlap with the aforementioned restricted symbols</w:t>
      </w:r>
      <w:r>
        <w:rPr>
          <w:lang w:val="en-US"/>
        </w:rPr>
        <w:t>.</w:t>
      </w:r>
    </w:p>
    <w:p w14:paraId="43A04420" w14:textId="77777777" w:rsidR="007E3819" w:rsidRDefault="007E3819" w:rsidP="00361221"/>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100C1B7B" w:rsidR="00B32F4B" w:rsidRPr="00A07E20" w:rsidRDefault="000B0D01" w:rsidP="00B32F4B">
      <w:pPr>
        <w:pStyle w:val="B10"/>
      </w:pPr>
      <w:r w:rsidRPr="00A07E20">
        <w:t>-</w:t>
      </w:r>
      <w:r w:rsidRPr="00A07E20">
        <w:tab/>
        <w:t>configured with an appropriate measurement gap pattern according to Table 9.1A.2-</w:t>
      </w:r>
      <w:r>
        <w:t>1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w:t>
            </w:r>
            <w:r w:rsidRPr="00A07E20">
              <w:rPr>
                <w:lang w:eastAsia="zh-CN"/>
              </w:rPr>
              <w:t xml:space="preserve">, </w:t>
            </w:r>
            <w:r w:rsidRPr="00A07E20">
              <w:t>3,</w:t>
            </w:r>
            <w:r w:rsidRPr="00A07E20">
              <w:rPr>
                <w:lang w:eastAsia="zh-CN"/>
              </w:rPr>
              <w:t xml:space="preserve"> </w:t>
            </w:r>
            <w:r w:rsidRPr="00A07E20">
              <w:t>4</w:t>
            </w:r>
            <w:r w:rsidRPr="00A07E20">
              <w:rPr>
                <w:lang w:eastAsia="zh-CN"/>
              </w:rPr>
              <w:t>, 6, 7, 8, 10</w:t>
            </w:r>
            <w:r w:rsidRPr="00A07E20">
              <w:t>, Tinter1_RedCap = 60 for gap pattern IDs 2</w:t>
            </w:r>
            <w:r w:rsidRPr="00A07E20">
              <w:rPr>
                <w:lang w:eastAsia="zh-CN"/>
              </w:rPr>
              <w:t xml:space="preserve">, </w:t>
            </w:r>
            <w:r w:rsidRPr="00A07E20">
              <w:t xml:space="preserve">4, 6, 7, 10, and Tinter1_RedCap = 30 for gap pattern IDs 3 </w:t>
            </w:r>
            <w:r w:rsidRPr="00A07E20">
              <w:rPr>
                <w:lang w:eastAsia="zh-CN"/>
              </w:rPr>
              <w:t xml:space="preserve">and </w:t>
            </w:r>
            <w:r w:rsidRPr="00A07E20">
              <w:t>8</w:t>
            </w:r>
            <w:r w:rsidRPr="00A07E20">
              <w:rPr>
                <w:lang w:eastAsia="zh-CN"/>
              </w:rPr>
              <w:t xml:space="preserve"> </w:t>
            </w:r>
            <w:r w:rsidRPr="00A07E20">
              <w:t>shall be used.</w:t>
            </w:r>
          </w:p>
          <w:p w14:paraId="5971CE78" w14:textId="447C70F2" w:rsidR="00B32F4B" w:rsidRPr="00A07E20" w:rsidRDefault="000B0D01"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eastAsia="zh-CN"/>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eastAsia="zh-CN"/>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rPr>
                <w:lang w:eastAsia="zh-CN"/>
              </w:rPr>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6DD9ED41" w14:textId="2D054B97" w:rsidR="00442953" w:rsidRPr="00A07E20" w:rsidRDefault="00442953" w:rsidP="00442953">
      <w:pPr>
        <w:pStyle w:val="B10"/>
        <w:ind w:left="852"/>
      </w:pPr>
      <w:r w:rsidRPr="00A07E20">
        <w:t>-</w:t>
      </w:r>
      <w:r w:rsidRPr="00A07E20">
        <w:tab/>
        <w:t>RSRP related conditions in the accuracy requirements in clause 10.2</w:t>
      </w:r>
      <w:r>
        <w:t>A</w:t>
      </w:r>
      <w:r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1FA8C727" w:rsidR="00B32F4B" w:rsidRPr="00A07E20" w:rsidRDefault="00442953" w:rsidP="00442953">
      <w:pPr>
        <w:pStyle w:val="B10"/>
        <w:ind w:left="852"/>
      </w:pPr>
      <w:r w:rsidRPr="00A07E20">
        <w:t>-</w:t>
      </w:r>
      <w:r w:rsidRPr="00A07E20">
        <w:tab/>
        <w:t>RSRQ related conditions in the accuracy requirements in clause 10.2</w:t>
      </w:r>
      <w:r>
        <w:t>A</w:t>
      </w:r>
      <w:r w:rsidRPr="00A07E20">
        <w:t>.</w:t>
      </w:r>
      <w:r>
        <w:t>3</w:t>
      </w:r>
      <w:r w:rsidRPr="00A07E20">
        <w:rPr>
          <w:rFonts w:cs="v4.2.0"/>
        </w:rPr>
        <w:t xml:space="preserve"> </w:t>
      </w:r>
      <w:r w:rsidRPr="00A07E20">
        <w:t>are fulfilled for a corresponding Band, together with the corresponding side conditions in Annex B.2.3 and Annex B.3.3 of TS 36.133 [15],</w:t>
      </w:r>
    </w:p>
    <w:p w14:paraId="20001C55" w14:textId="4756E4A9"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404D07D0" w14:textId="7539C64B" w:rsidR="00B32F4B" w:rsidRPr="00A07E20" w:rsidRDefault="00CA7BAC" w:rsidP="00B32F4B">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44F2DB9" w14:textId="68DD13EA" w:rsidR="00B32F4B" w:rsidRPr="00A07E20" w:rsidRDefault="00AD6DE0" w:rsidP="00B32F4B">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4EBFC65C" w14:textId="066DAC54" w:rsidR="00B32F4B" w:rsidRPr="00A07E20" w:rsidRDefault="0014075D"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A07E20" w:rsidRDefault="0014075D"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A07E20" w:rsidRDefault="001F3D2C"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2BD90454"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7D7E3FFF" w14:textId="26EC3729" w:rsidR="005B131A" w:rsidRPr="00A07E20" w:rsidRDefault="005B131A" w:rsidP="005B131A">
      <w:pPr>
        <w:pStyle w:val="B10"/>
      </w:pPr>
      <w:r w:rsidRPr="00A07E20">
        <w:t>-</w:t>
      </w:r>
      <w:r w:rsidRPr="00A07E20">
        <w:tab/>
        <w:t>RSRP related conditions in the accuracy requirements in clause 10.2</w:t>
      </w:r>
      <w:r>
        <w:t>A</w:t>
      </w:r>
      <w:r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13A2D830" w:rsidR="00B32F4B" w:rsidRPr="00A07E20" w:rsidRDefault="005B131A" w:rsidP="005B131A">
      <w:pPr>
        <w:pStyle w:val="B10"/>
      </w:pPr>
      <w:r w:rsidRPr="00A07E20">
        <w:t>-</w:t>
      </w:r>
      <w:r w:rsidRPr="00A07E20">
        <w:tab/>
        <w:t>RSRQ related conditions in the accuracy requirements in clause 10.2</w:t>
      </w:r>
      <w:r>
        <w:t>A</w:t>
      </w:r>
      <w:r w:rsidRPr="00A07E20">
        <w:t>.3</w:t>
      </w:r>
      <w:r w:rsidRPr="00A07E20" w:rsidDel="00150785">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rPr>
          <w:lang w:eastAsia="zh-CN"/>
        </w:rPr>
        <w:t>-</w:t>
      </w:r>
      <w:r w:rsidRPr="00A07E20">
        <w:rPr>
          <w:lang w:eastAsia="zh-CN"/>
        </w:rPr>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rPr>
          <w:lang w:eastAsia="zh-CN"/>
        </w:rPr>
        <w:t>-</w:t>
      </w:r>
      <w:r w:rsidRPr="00A07E20">
        <w:rPr>
          <w:lang w:eastAsia="zh-CN"/>
        </w:rPr>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694C6467" w:rsidR="00B32F4B" w:rsidRPr="00A07E20" w:rsidRDefault="000B0D01"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Pr>
          <w:rFonts w:cs="v4.2.0"/>
        </w:rPr>
        <w:t>2</w:t>
      </w:r>
      <w:r w:rsidRPr="00A07E20">
        <w:rPr>
          <w:rFonts w:cs="v4.2.0"/>
        </w:rPr>
        <w:t xml:space="preserve"> 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rPr>
                <w:lang w:eastAsia="zh-CN"/>
              </w:rPr>
            </w:pPr>
            <w:r w:rsidRPr="00A07E20">
              <w:rPr>
                <w:lang w:eastAsia="zh-CN"/>
              </w:rPr>
              <w:t>720</w:t>
            </w:r>
            <w:r w:rsidRPr="00A07E20">
              <w:t xml:space="preserve">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rPr>
                <w:lang w:eastAsia="zh-CN"/>
              </w:rPr>
            </w:pPr>
            <w:r w:rsidRPr="00A07E20">
              <w:rPr>
                <w:lang w:eastAsia="zh-CN"/>
              </w:rPr>
              <w:t>1440</w:t>
            </w:r>
            <w:r w:rsidRPr="00A07E20">
              <w:t xml:space="preserve">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438CEB80" w14:textId="32B4C1C0" w:rsidR="00B32F4B" w:rsidRPr="00A07E20" w:rsidRDefault="005B131A" w:rsidP="00B32F4B">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1FCDFDBE" w14:textId="51734A8B" w:rsidR="00B32F4B" w:rsidRPr="00A07E20" w:rsidRDefault="005B131A" w:rsidP="00B32F4B">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0B0D01"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0B0D01" w:rsidRPr="00A07E20" w:rsidRDefault="000B0D01" w:rsidP="000B0D01">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3D1A675F" w:rsidR="000B0D01" w:rsidRPr="00A07E20" w:rsidRDefault="000B0D01" w:rsidP="000B0D01">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4A26496D" w:rsidR="000B0D01" w:rsidRPr="00A07E20" w:rsidRDefault="000B0D01" w:rsidP="000B0D01">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3ED0C566" w:rsidR="00B32F4B" w:rsidRPr="00A07E20" w:rsidRDefault="000B0D01"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2221DF" w:rsidRPr="00A07E20" w14:paraId="27DD6D1A" w14:textId="77777777" w:rsidTr="003E229A">
        <w:trPr>
          <w:cantSplit/>
          <w:trHeight w:val="152"/>
          <w:jc w:val="center"/>
        </w:trPr>
        <w:tc>
          <w:tcPr>
            <w:tcW w:w="1705" w:type="pct"/>
          </w:tcPr>
          <w:p w14:paraId="504BA351" w14:textId="77777777" w:rsidR="002221DF" w:rsidRPr="00A07E20" w:rsidRDefault="002221DF" w:rsidP="002221DF">
            <w:pPr>
              <w:pStyle w:val="TAC"/>
            </w:pPr>
            <w:r w:rsidRPr="00A07E20">
              <w:rPr>
                <w:rFonts w:hint="eastAsia"/>
              </w:rPr>
              <w:t>≤</w:t>
            </w:r>
            <w:r w:rsidRPr="00A07E20">
              <w:t>0.08</w:t>
            </w:r>
          </w:p>
        </w:tc>
        <w:tc>
          <w:tcPr>
            <w:tcW w:w="3295" w:type="pct"/>
          </w:tcPr>
          <w:p w14:paraId="00C5305F" w14:textId="24513F86" w:rsidR="002221DF" w:rsidRPr="00A07E20" w:rsidRDefault="002221DF" w:rsidP="002221DF">
            <w:pPr>
              <w:pStyle w:val="TAC"/>
            </w:pPr>
            <w:r w:rsidRPr="00A07E20">
              <w:t>Non-DRX Requirements in clause 9.4A.3.2 apply</w:t>
            </w:r>
          </w:p>
        </w:tc>
      </w:tr>
      <w:tr w:rsidR="002221DF" w:rsidRPr="00A07E20" w14:paraId="1AFB9EFA" w14:textId="77777777" w:rsidTr="003E229A">
        <w:trPr>
          <w:cantSplit/>
          <w:trHeight w:val="704"/>
          <w:jc w:val="center"/>
        </w:trPr>
        <w:tc>
          <w:tcPr>
            <w:tcW w:w="1705" w:type="pct"/>
          </w:tcPr>
          <w:p w14:paraId="74AF47F3" w14:textId="77777777" w:rsidR="002221DF" w:rsidRPr="00A07E20" w:rsidRDefault="002221DF" w:rsidP="002221DF">
            <w:pPr>
              <w:pStyle w:val="TAC"/>
            </w:pPr>
            <w:r w:rsidRPr="00A07E20">
              <w:t>0.128</w:t>
            </w:r>
          </w:p>
        </w:tc>
        <w:tc>
          <w:tcPr>
            <w:tcW w:w="3295" w:type="pct"/>
          </w:tcPr>
          <w:p w14:paraId="0A6A6D15" w14:textId="5774071C" w:rsidR="002221DF" w:rsidRPr="00A07E20" w:rsidRDefault="002221DF" w:rsidP="002221DF">
            <w:pPr>
              <w:pStyle w:val="TAC"/>
            </w:pPr>
            <w:r w:rsidRPr="00A07E20">
              <w:t xml:space="preserve">For configuration 2 </w:t>
            </w:r>
            <w:r w:rsidRPr="00A07E20">
              <w:rPr>
                <w:vertAlign w:val="superscript"/>
              </w:rPr>
              <w:t>Note3</w:t>
            </w:r>
            <w:r w:rsidRPr="00A07E20">
              <w:t>, non-DRX requirements in clause 9.4A.3.2 apply,</w:t>
            </w:r>
          </w:p>
          <w:p w14:paraId="4CE8D336" w14:textId="2FE77ACC" w:rsidR="002221DF" w:rsidRPr="00A07E20" w:rsidRDefault="002221DF" w:rsidP="002221DF">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083EF23E" w:rsidR="00B32F4B" w:rsidRPr="00A07E20" w:rsidRDefault="002221DF"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77777777"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36D6CE09" w:rsidR="00B32F4B" w:rsidRPr="00A07E20" w:rsidRDefault="002221DF" w:rsidP="003E229A">
            <w:pPr>
              <w:pStyle w:val="TAN"/>
              <w:rPr>
                <w:rFonts w:cs="Arial"/>
              </w:rPr>
            </w:pPr>
            <w:r w:rsidRPr="00A07E20">
              <w:rPr>
                <w:rFonts w:cs="Arial"/>
              </w:rPr>
              <w:t>NOTE 3:</w:t>
            </w:r>
            <w:r w:rsidRPr="00A07E20">
              <w:rPr>
                <w:rFonts w:cs="Arial"/>
              </w:rPr>
              <w:tab/>
              <w:t>See Table 9.4A.3.2-</w:t>
            </w:r>
            <w:r>
              <w:rPr>
                <w:rFonts w:cs="Arial"/>
              </w:rPr>
              <w:t>2</w:t>
            </w:r>
            <w:r w:rsidRPr="00A07E20">
              <w:rPr>
                <w:rFonts w:cs="Arial"/>
              </w:rPr>
              <w:t>.</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1EEF446" w14:textId="69AAEF08" w:rsidR="00B32F4B" w:rsidRPr="00A07E20" w:rsidRDefault="0072623F" w:rsidP="00B32F4B">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559C0809" w14:textId="047C3E27" w:rsidR="00B32F4B" w:rsidRPr="00A07E20" w:rsidRDefault="0072623F" w:rsidP="00B32F4B">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01334A1F" w14:textId="0BE97BE6"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6ACBE26B"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1AED238" w14:textId="5589416D" w:rsidR="00B32F4B" w:rsidRPr="00A07E20" w:rsidRDefault="002221DF" w:rsidP="00B32F4B">
      <w:r w:rsidRPr="00A07E20">
        <w:t xml:space="preserve">The requirements in this clause apply when the </w:t>
      </w:r>
      <w:r>
        <w:t xml:space="preserve">1Rx RedCap </w:t>
      </w:r>
      <w:r w:rsidRPr="00A07E20">
        <w:t xml:space="preserve">UE </w:t>
      </w:r>
      <w:r>
        <w:t xml:space="preserve">or 2Rx RedCap UE </w:t>
      </w:r>
      <w:r w:rsidRPr="00A07E20">
        <w:t>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w:t>
      </w:r>
    </w:p>
    <w:p w14:paraId="790C202F" w14:textId="45368496" w:rsidR="002221DF" w:rsidRPr="00A07E20" w:rsidRDefault="002221DF" w:rsidP="002221DF">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1C5D2D07" w14:textId="578940D6" w:rsidR="00B32F4B" w:rsidRPr="00A07E20" w:rsidRDefault="002221DF" w:rsidP="002221DF">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190 ms.</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w:t>
      </w:r>
      <w:r w:rsidRPr="00A07E20">
        <w:rPr>
          <w:rFonts w:cs="v4.2.0"/>
          <w:lang w:eastAsia="zh-CN"/>
        </w:rPr>
        <w:t xml:space="preserve"> This measurement reporting delay excludes any delay caused by lack of UL resources for UE to send the measurement report. </w:t>
      </w:r>
    </w:p>
    <w:p w14:paraId="76C688B7" w14:textId="4789437C" w:rsidR="00B32F4B" w:rsidRPr="00A07E20" w:rsidRDefault="002221DF"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pPr>
        <w:rPr>
          <w:lang w:eastAsia="zh-CN"/>
        </w:rPr>
      </w:pPr>
      <w:r w:rsidRPr="00A07E20">
        <w:rPr>
          <w:lang w:eastAsia="zh-CN"/>
        </w:rPr>
        <w:t xml:space="preserve">When a UE is identifying CGI of an </w:t>
      </w:r>
      <w:r w:rsidRPr="00A07E20">
        <w:rPr>
          <w:rFonts w:eastAsiaTheme="minorEastAsia"/>
        </w:rPr>
        <w:t>E-UTRA FDD</w:t>
      </w:r>
      <w:r w:rsidRPr="00A07E20">
        <w:rPr>
          <w:lang w:eastAsia="zh-CN"/>
        </w:rPr>
        <w:t xml:space="preserve"> cell or </w:t>
      </w:r>
      <w:r w:rsidRPr="00A07E20">
        <w:rPr>
          <w:rFonts w:eastAsiaTheme="minorEastAsia"/>
        </w:rPr>
        <w:t>E-UTRA TDD</w:t>
      </w:r>
      <w:r w:rsidRPr="00A07E20">
        <w:rPr>
          <w:lang w:eastAsia="zh-CN"/>
        </w:rPr>
        <w:t xml:space="preserve"> cell with autonomous gaps, within time period </w:t>
      </w:r>
      <w:r w:rsidRPr="00A07E20">
        <w:t>T</w:t>
      </w:r>
      <w:r w:rsidRPr="00A07E20">
        <w:rPr>
          <w:vertAlign w:val="subscript"/>
        </w:rPr>
        <w:t>identify_CGI_RedCap, E-UTRA</w:t>
      </w:r>
      <w:r w:rsidRPr="00A07E20">
        <w:t xml:space="preserve"> specified in clause </w:t>
      </w:r>
      <w:r w:rsidRPr="00A07E20">
        <w:rPr>
          <w:rFonts w:eastAsia="MS Mincho"/>
        </w:rPr>
        <w:t>9.4A.4.1</w:t>
      </w:r>
      <w:r w:rsidRPr="00A07E20">
        <w:t xml:space="preserve">, the UE shall be able to transmit at least the number of ACK/NACKs </w:t>
      </w:r>
      <w:r w:rsidRPr="00A07E20">
        <w:rPr>
          <w:lang w:eastAsia="zh-CN"/>
        </w:rPr>
        <w:t>specified</w:t>
      </w:r>
      <w:r w:rsidRPr="00A07E20">
        <w:t xml:space="preserve"> in Table 9.4A.4.3-1 on PCell </w:t>
      </w:r>
      <w:r w:rsidRPr="00A07E20">
        <w:rPr>
          <w:lang w:eastAsia="zh-CN"/>
        </w:rPr>
        <w:t>in the frequency range where autonomous gaps are used</w:t>
      </w:r>
      <w:r w:rsidRPr="00A07E20">
        <w:t>,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1C9DB8FC" w:rsidR="00B32F4B" w:rsidRPr="00A07E20" w:rsidRDefault="00B32F4B" w:rsidP="00B32F4B">
      <w:pPr>
        <w:pStyle w:val="TH"/>
        <w:rPr>
          <w:lang w:val="en-US"/>
        </w:rPr>
      </w:pPr>
      <w:r w:rsidRPr="00A07E20">
        <w:t xml:space="preserve">Table 9.4A.4.3-1: </w:t>
      </w:r>
      <w:r w:rsidR="002221DF" w:rsidRPr="00A07E20">
        <w:t>Minimum number of ACK/NACKs transmitted by the UE during T</w:t>
      </w:r>
      <w:r w:rsidR="002221DF" w:rsidRPr="00A07E20">
        <w:rPr>
          <w:vertAlign w:val="subscript"/>
        </w:rPr>
        <w:t>identify_CGI_RedCap, E-UTRA</w:t>
      </w:r>
      <w:r w:rsidR="002221DF">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2D77D53" w:rsidR="00230E58" w:rsidRPr="00C97C1E" w:rsidRDefault="00C97C1E" w:rsidP="00230E58">
      <w:r w:rsidRPr="008F0E2E">
        <w:t>When configured by the network, the UE shall be able to perform L1-RSRP measurements of configured CSI-RS, SSB or CSI-RS and SSB resources for L1-RSRP. The measurements shall be performed for a serving cell, including PCell, PSCell, or SCell, on t</w:t>
      </w:r>
      <w:r w:rsidRPr="00C97C1E">
        <w:t>he resources configured for L1-RSRP measurements within the active BWP. For UE supporting [</w:t>
      </w:r>
      <w:r w:rsidRPr="00C97C1E">
        <w:rPr>
          <w:rFonts w:cs="v5.0.0"/>
        </w:rPr>
        <w:t>FG53-1</w:t>
      </w:r>
      <w:r w:rsidRPr="00C97C1E">
        <w:t xml:space="preserve">], the measurements shall also be performed for a serving cell, including PCell, PSCell, or SCell, on the resources configured for L1-RSRP measurements outside the active BWP. For UE supporting [FG 53-3], the SSB and SMTC in this section applies for both CD-SSB and NCD-SSB if it is not additional specified. If SSB in </w:t>
      </w:r>
      <w:r w:rsidRPr="00C97C1E">
        <w:rPr>
          <w:rFonts w:cs="v5.0.0"/>
        </w:rPr>
        <w:t xml:space="preserve">the active DL BWP of serving cell </w:t>
      </w:r>
      <w:r w:rsidRPr="00C97C1E">
        <w:rPr>
          <w:rFonts w:cs="v5.0.0"/>
          <w:i/>
        </w:rPr>
        <w:t>i</w:t>
      </w:r>
      <w:r w:rsidRPr="00C97C1E">
        <w:rPr>
          <w:rFonts w:cs="v5.0.0"/>
        </w:rPr>
        <w:t xml:space="preserve"> is NCD-SSB, for serving cell </w:t>
      </w:r>
      <w:r w:rsidRPr="00C97C1E">
        <w:rPr>
          <w:rFonts w:cs="v5.0.0"/>
          <w:i/>
        </w:rPr>
        <w:t>i</w:t>
      </w:r>
      <w:r w:rsidRPr="00C97C1E">
        <w:rPr>
          <w:rFonts w:cs="v5.0.0"/>
        </w:rPr>
        <w:t xml:space="preserve"> the requirements in clause 8.1 apply provided that serving cell </w:t>
      </w:r>
      <w:r w:rsidRPr="00C97C1E">
        <w:rPr>
          <w:rFonts w:cs="v5.0.0"/>
          <w:i/>
        </w:rPr>
        <w:t>i</w:t>
      </w:r>
      <w:r w:rsidRPr="00C97C1E">
        <w:rPr>
          <w:rFonts w:cs="v5.0.0"/>
        </w:rPr>
        <w:t xml:space="preserve"> is PCell.</w:t>
      </w:r>
    </w:p>
    <w:p w14:paraId="29AE22CB" w14:textId="4FEFC460" w:rsidR="003A42E4" w:rsidRPr="009C5807" w:rsidRDefault="00C97C1E" w:rsidP="003A42E4">
      <w:r w:rsidRPr="00C97C1E">
        <w:t xml:space="preserve">The UE shall be able to measure all CSI-RS resources and/or SSB resources of the </w:t>
      </w:r>
      <w:r w:rsidRPr="00C97C1E">
        <w:rPr>
          <w:i/>
        </w:rPr>
        <w:t xml:space="preserve">nzp-CSI-RS-ResourceSet </w:t>
      </w:r>
      <w:r w:rsidRPr="00C97C1E">
        <w:t>and/or</w:t>
      </w:r>
      <w:r w:rsidRPr="00C97C1E">
        <w:rPr>
          <w:i/>
        </w:rPr>
        <w:t xml:space="preserve"> csi-SSB-ResourceSet</w:t>
      </w:r>
      <w:r w:rsidRPr="00C97C1E">
        <w:t xml:space="preserve"> within the CSI-Resource</w:t>
      </w:r>
      <w:r w:rsidRPr="00C97C1E">
        <w:rPr>
          <w:i/>
        </w:rPr>
        <w:t>Config</w:t>
      </w:r>
      <w:r w:rsidRPr="00C97C1E">
        <w:t xml:space="preserve"> settings configured for L1-RSRP for the active BWP, </w:t>
      </w:r>
      <w:r w:rsidRPr="00C97C1E">
        <w:rPr>
          <w:rFonts w:hint="eastAsia"/>
          <w:lang w:eastAsia="zh-CN"/>
        </w:rPr>
        <w:t>[</w:t>
      </w:r>
      <w:r w:rsidRPr="00C97C1E">
        <w:t>or for other candidate BWP if the UE supports [</w:t>
      </w:r>
      <w:r w:rsidRPr="00C97C1E">
        <w:rPr>
          <w:rFonts w:cs="v5.0.0"/>
        </w:rPr>
        <w:t>FG53-1</w:t>
      </w:r>
      <w:r w:rsidRPr="00C97C1E">
        <w:t>]], provided that the number of resources</w:t>
      </w:r>
      <w:r w:rsidRPr="00C97C1E">
        <w:rPr>
          <w:lang w:eastAsia="zh-CN"/>
        </w:rPr>
        <w:t xml:space="preserve">, </w:t>
      </w:r>
      <w:r w:rsidRPr="00C97C1E">
        <w:t>including the number of SSB resources of the cell with PCI d</w:t>
      </w:r>
      <w:r w:rsidRPr="008F0E2E">
        <w:t xml:space="preserve">ifferent from serving cell configured for L1-RSRP measurements in 9.13, does not exceed the UE capability indicated by </w:t>
      </w:r>
      <w:r w:rsidRPr="008F0E2E">
        <w:rPr>
          <w:i/>
        </w:rPr>
        <w:t>beamManagementSSB-CSI-RS</w:t>
      </w:r>
      <w:r w:rsidRPr="008F0E2E">
        <w:t>.</w:t>
      </w:r>
    </w:p>
    <w:p w14:paraId="165AC48B" w14:textId="4CC163B9" w:rsidR="00230E58" w:rsidRDefault="00C97C1E" w:rsidP="00230E58">
      <w:r w:rsidRPr="008F0E2E">
        <w:rPr>
          <w:lang w:val="en-US"/>
        </w:rPr>
        <w:t>The UE shall report the measurement quantity (</w:t>
      </w:r>
      <w:r w:rsidRPr="008F0E2E">
        <w:rPr>
          <w:i/>
          <w:lang w:val="en-US"/>
        </w:rPr>
        <w:t>reportQuantity</w:t>
      </w:r>
      <w:r w:rsidRPr="008F0E2E">
        <w:rPr>
          <w:lang w:val="en-US"/>
        </w:rPr>
        <w:t xml:space="preserve">) and send periodic, semi-persistent or aperiodic reports, according to the </w:t>
      </w:r>
      <w:r w:rsidRPr="008F0E2E">
        <w:rPr>
          <w:i/>
          <w:lang w:val="en-US"/>
        </w:rPr>
        <w:t>reportConfigType</w:t>
      </w:r>
      <w:r w:rsidRPr="008F0E2E">
        <w:rPr>
          <w:lang w:val="en-US"/>
        </w:rPr>
        <w:t xml:space="preserve"> according to the CSI reporting configuration(s) (</w:t>
      </w:r>
      <w:r w:rsidRPr="008F0E2E">
        <w:rPr>
          <w:i/>
          <w:lang w:val="en-US"/>
        </w:rPr>
        <w:t>CSI-ReportConfig</w:t>
      </w:r>
      <w:r w:rsidRPr="008F0E2E">
        <w:rPr>
          <w:lang w:val="en-US"/>
        </w:rPr>
        <w:t>) for the active BWP</w:t>
      </w:r>
      <w:r>
        <w:t>, [or for other candidate BWP if the UE supports [</w:t>
      </w:r>
      <w:r w:rsidRPr="001F7145">
        <w:rPr>
          <w:rFonts w:cs="v5.0.0"/>
        </w:rPr>
        <w:t>FG53-1</w:t>
      </w:r>
      <w:r>
        <w:t>]].</w:t>
      </w:r>
    </w:p>
    <w:p w14:paraId="70B49AA2" w14:textId="156EA02D" w:rsidR="00A71ADF" w:rsidRDefault="00673676" w:rsidP="00230E58">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0ED1C09F" w14:textId="77777777" w:rsidR="00673676" w:rsidRPr="009C5807" w:rsidRDefault="00673676"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Default="00230E58" w:rsidP="00230E58">
      <w:r w:rsidRPr="009C5807">
        <w:t>Requirements are defined for periodic, semi-persistent and aperiodic resources.</w:t>
      </w:r>
    </w:p>
    <w:p w14:paraId="3B9DBE2A" w14:textId="2D951C0A" w:rsidR="00212F41" w:rsidRDefault="00212F41" w:rsidP="00230E58">
      <w:r w:rsidRPr="00996522">
        <w:t xml:space="preserve">In case the SSB resources configured for L1-RSRP measurements outside SMTCs </w:t>
      </w:r>
      <w:r w:rsidRPr="00996522">
        <w:rPr>
          <w:lang w:eastAsia="zh-CN"/>
        </w:rPr>
        <w:t>are</w:t>
      </w:r>
      <w:r w:rsidRPr="00996522">
        <w:t xml:space="preserve"> overlapped with the PDSCH/PDCCH that is associated to a PCI different from serving cell, L1-RSRP measurement performance degradation is expected.</w:t>
      </w:r>
    </w:p>
    <w:p w14:paraId="0F61A80B" w14:textId="29F205D5" w:rsidR="00BA47C7" w:rsidRDefault="00BA47C7" w:rsidP="00230E58">
      <w:r>
        <w:rPr>
          <w:iCs/>
        </w:rPr>
        <w:t xml:space="preserve">If </w:t>
      </w:r>
      <w:r>
        <w:rPr>
          <w:i/>
          <w:iCs/>
          <w:color w:val="000000"/>
          <w:lang w:val="en-US"/>
        </w:rPr>
        <w:t>groupBasedBeamReporting-r17</w:t>
      </w:r>
      <w:r>
        <w:rPr>
          <w:iCs/>
        </w:rPr>
        <w:t xml:space="preserve"> is </w:t>
      </w:r>
      <w:r>
        <w:rPr>
          <w:lang w:val="en-US"/>
        </w:rPr>
        <w:t>configured</w:t>
      </w:r>
      <w:r>
        <w:rPr>
          <w:iCs/>
        </w:rPr>
        <w:t xml:space="preserve">, </w:t>
      </w:r>
      <w:r>
        <w:t xml:space="preserve">the requirements in clause 9.5 apply when all SSB resources of </w:t>
      </w:r>
      <w:r>
        <w:rPr>
          <w:i/>
        </w:rPr>
        <w:t>csi-SSB-ResourceSet</w:t>
      </w:r>
      <w:r>
        <w:t xml:space="preserve"> within the CSI-Resource</w:t>
      </w:r>
      <w:r>
        <w:rPr>
          <w:i/>
        </w:rPr>
        <w:t>Config</w:t>
      </w:r>
      <w:r>
        <w:t xml:space="preserve"> settings configured for L1-RSRP for the active BWP are from the PCell configured for L1-RSRP measurements.</w:t>
      </w:r>
    </w:p>
    <w:p w14:paraId="4DD5E954" w14:textId="77777777" w:rsidR="00DC0950" w:rsidRDefault="00DC0950" w:rsidP="00DC0950">
      <w:pPr>
        <w:rPr>
          <w:lang w:eastAsia="zh-CN"/>
        </w:rPr>
      </w:pPr>
      <w:r>
        <w:rPr>
          <w:noProof/>
          <w:lang w:eastAsia="zh-CN"/>
        </w:rPr>
        <w:t>For a UE supports [</w:t>
      </w:r>
      <w:r w:rsidRPr="003460AC">
        <w:rPr>
          <w:rFonts w:hint="eastAsia"/>
          <w:lang w:eastAsia="zh-CN"/>
        </w:rPr>
        <w:t>two TAs and RTD &gt; CP</w:t>
      </w:r>
      <w:r>
        <w:rPr>
          <w:lang w:eastAsia="zh-CN"/>
        </w:rPr>
        <w:t xml:space="preserve"> capability], the requirements apply when Rx timing difference is up to MRTD as specified in clause [7.X1.X]. </w:t>
      </w:r>
    </w:p>
    <w:p w14:paraId="36FAC7F6" w14:textId="226527DD" w:rsidR="00DC0950" w:rsidRPr="009C5807" w:rsidRDefault="00DC0950" w:rsidP="00DC0950">
      <w:r>
        <w:rPr>
          <w:bCs/>
          <w:lang w:eastAsia="zh-CN"/>
        </w:rPr>
        <w:t xml:space="preserve">For a UE which do not support </w:t>
      </w:r>
      <w:r>
        <w:rPr>
          <w:noProof/>
          <w:lang w:eastAsia="zh-CN"/>
        </w:rPr>
        <w:t>[</w:t>
      </w:r>
      <w:r w:rsidRPr="003460AC">
        <w:rPr>
          <w:rFonts w:hint="eastAsia"/>
          <w:bCs/>
          <w:lang w:eastAsia="zh-CN"/>
        </w:rPr>
        <w:t xml:space="preserve">two TAs </w:t>
      </w:r>
      <w:r>
        <w:rPr>
          <w:bCs/>
          <w:lang w:eastAsia="zh-CN"/>
        </w:rPr>
        <w:t>and</w:t>
      </w:r>
      <w:r w:rsidRPr="003460AC">
        <w:rPr>
          <w:rFonts w:hint="eastAsia"/>
          <w:bCs/>
          <w:lang w:eastAsia="zh-CN"/>
        </w:rPr>
        <w:t xml:space="preserve"> RTD &gt; CP</w:t>
      </w:r>
      <w:r>
        <w:rPr>
          <w:bCs/>
          <w:lang w:eastAsia="zh-CN"/>
        </w:rPr>
        <w:t xml:space="preserve"> capability], the requirements apply when Rx timing difference</w:t>
      </w:r>
      <w:r w:rsidDel="00764DFC">
        <w:rPr>
          <w:bCs/>
          <w:lang w:eastAsia="zh-CN"/>
        </w:rPr>
        <w:t xml:space="preserve"> </w:t>
      </w:r>
      <w:r>
        <w:rPr>
          <w:bCs/>
          <w:lang w:eastAsia="zh-CN"/>
        </w:rPr>
        <w:t>is less than CP.</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63A5F5E3" w:rsidR="00230E58" w:rsidRPr="009C5807" w:rsidRDefault="00C97C1E" w:rsidP="00230E58">
      <w:r>
        <w:t>The UE shall send L1-RSRP reports only for report configurations configured for the active BWP, unless the UE suppor</w:t>
      </w:r>
      <w:r w:rsidRPr="00C97C1E">
        <w:t>ts [</w:t>
      </w:r>
      <w:r w:rsidRPr="00C97C1E">
        <w:rPr>
          <w:rFonts w:cs="v5.0.0"/>
        </w:rPr>
        <w:t>FG53-1</w:t>
      </w:r>
      <w:r>
        <w:t>]</w:t>
      </w:r>
      <w:r>
        <w:rPr>
          <w:rFonts w:cs="v5.0.0"/>
        </w:rPr>
        <w:t xml:space="preserve">, </w:t>
      </w:r>
      <w:r w:rsidRPr="003C23BA">
        <w:rPr>
          <w:rFonts w:cs="v5.0.0"/>
          <w:u w:val="single"/>
        </w:rPr>
        <w:t xml:space="preserve">provided that </w:t>
      </w:r>
      <w:r w:rsidRPr="003C23BA">
        <w:rPr>
          <w:rFonts w:cs="v5.0.0" w:hint="eastAsia"/>
          <w:u w:val="single"/>
        </w:rPr>
        <w:t>th</w:t>
      </w:r>
      <w:r w:rsidRPr="003C23BA">
        <w:rPr>
          <w:rFonts w:cs="v5.0.0"/>
          <w:u w:val="single"/>
        </w:rPr>
        <w:t xml:space="preserve">e SSB is within </w:t>
      </w:r>
      <w:r>
        <w:rPr>
          <w:rFonts w:cs="v5.0.0"/>
          <w:u w:val="single"/>
        </w:rPr>
        <w:t>the</w:t>
      </w:r>
      <w:r w:rsidRPr="003C23BA">
        <w:rPr>
          <w:rFonts w:cs="v5.0.0"/>
          <w:u w:val="single"/>
        </w:rPr>
        <w:t xml:space="preserve"> configured UE-specific CBW</w:t>
      </w:r>
      <w:r>
        <w:t>.</w:t>
      </w:r>
    </w:p>
    <w:p w14:paraId="088F069A" w14:textId="2D107C78" w:rsidR="00230E58" w:rsidRDefault="00BA47C7"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Pr>
          <w:iCs/>
        </w:rPr>
        <w:t xml:space="preserve">or if </w:t>
      </w:r>
      <w:r>
        <w:rPr>
          <w:i/>
          <w:iCs/>
          <w:color w:val="000000"/>
          <w:lang w:val="en-US"/>
        </w:rPr>
        <w:t>groupBasedBeamReporting-r17</w:t>
      </w:r>
      <w:r>
        <w:rPr>
          <w:iCs/>
        </w:rPr>
        <w:t xml:space="preserve"> is </w:t>
      </w:r>
      <w:r>
        <w:rPr>
          <w:lang w:val="en-US"/>
        </w:rPr>
        <w:t>configured</w:t>
      </w:r>
      <w:r>
        <w:rPr>
          <w:iCs/>
        </w:rPr>
        <w:t xml:space="preserve">,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3C4D6E04" w:rsidR="00230E58" w:rsidRPr="009C5807" w:rsidRDefault="00473343" w:rsidP="00230E58">
      <w:r w:rsidRPr="00473343">
        <w:t>The UE shall only send periodic L1-RSRP measurement reports for an active BWP, unless the UE supports [</w:t>
      </w:r>
      <w:r w:rsidRPr="00473343">
        <w:rPr>
          <w:rFonts w:cs="v5.0.0"/>
        </w:rPr>
        <w:t>FG53-1</w:t>
      </w:r>
      <w:r w:rsidRPr="00473343">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t>.</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3BED1B23" w14:textId="018272D0" w:rsidR="00D36F7D" w:rsidRDefault="00D36F7D" w:rsidP="00D36F7D">
      <w:r>
        <w:rPr>
          <w:rFonts w:hint="eastAsia"/>
          <w:iCs/>
          <w:lang w:eastAsia="zh-CN"/>
        </w:rPr>
        <w:t>When</w:t>
      </w:r>
      <w:r>
        <w:rPr>
          <w:iCs/>
        </w:rPr>
        <w:t xml:space="preserve"> </w:t>
      </w:r>
      <w:r>
        <w:rPr>
          <w:i/>
          <w:iCs/>
          <w:color w:val="000000"/>
          <w:lang w:val="en-US"/>
        </w:rPr>
        <w:t>groupBasedBeamReporting-r17</w:t>
      </w:r>
      <w:r>
        <w:rPr>
          <w:iCs/>
        </w:rPr>
        <w:t xml:space="preserve"> is not </w:t>
      </w:r>
      <w:r>
        <w:rPr>
          <w:lang w:val="en-US"/>
        </w:rPr>
        <w:t xml:space="preserve">configured, </w:t>
      </w:r>
      <w:r>
        <w:t>t</w:t>
      </w:r>
      <w:r w:rsidRPr="009C5807">
        <w: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1236DF9E" w14:textId="77777777" w:rsidR="00D36F7D" w:rsidRPr="009C5807" w:rsidRDefault="00D36F7D"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the </w:t>
      </w:r>
      <w:r w:rsidRPr="009C5807">
        <w:t>UE shall be capable of performing L1-RSRP</w:t>
      </w:r>
      <w:r w:rsidRPr="009C5807">
        <w:rPr>
          <w:rFonts w:eastAsia="?? ??"/>
        </w:rPr>
        <w:t xml:space="preserve"> </w:t>
      </w:r>
      <w:r w:rsidRPr="009C5807">
        <w:t xml:space="preserve">measurements based </w:t>
      </w:r>
      <w:r w:rsidRPr="009C5807">
        <w:rPr>
          <w:rFonts w:eastAsia="?? ??"/>
        </w:rPr>
        <w:t xml:space="preserve">on the </w:t>
      </w:r>
      <w:r>
        <w:rPr>
          <w:rFonts w:eastAsia="?? ??"/>
        </w:rPr>
        <w:t xml:space="preserve">two </w:t>
      </w:r>
      <w:r w:rsidRPr="009C5807">
        <w:rPr>
          <w:rFonts w:eastAsia="?? ??"/>
        </w:rPr>
        <w:t xml:space="preserve">configured SSB </w:t>
      </w:r>
      <w:r w:rsidRPr="009C5807">
        <w:rPr>
          <w:rFonts w:cs="Arial"/>
        </w:rPr>
        <w:t xml:space="preserve">resource </w:t>
      </w:r>
      <w:r>
        <w:rPr>
          <w:rFonts w:cs="Arial"/>
        </w:rPr>
        <w:t xml:space="preserve">sets </w:t>
      </w:r>
      <w:r w:rsidRPr="009C5807">
        <w:rPr>
          <w:rFonts w:cs="Arial"/>
        </w:rPr>
        <w:t xml:space="preserve">for </w:t>
      </w:r>
      <w:r w:rsidRPr="009C5807">
        <w:rPr>
          <w:lang w:val="en-US"/>
        </w:rPr>
        <w:t>L1-RSRP</w:t>
      </w:r>
      <w:r w:rsidRPr="009C5807">
        <w:t xml:space="preserve">, and the UE physical layer shall be capable of reporting </w:t>
      </w:r>
      <w:r>
        <w:t xml:space="preserve">group-based </w:t>
      </w:r>
      <w:r w:rsidRPr="009C5807">
        <w:t>L1-RSRP measured over the measurement period of T</w:t>
      </w:r>
      <w:r w:rsidRPr="009C5807">
        <w:rPr>
          <w:vertAlign w:val="subscript"/>
        </w:rPr>
        <w:t>L1-RSRP_Measurement_Period_SSB</w:t>
      </w:r>
      <w:r w:rsidRPr="009C5807">
        <w:t>.</w:t>
      </w:r>
    </w:p>
    <w:p w14:paraId="29F97BD9" w14:textId="2FA8B750" w:rsidR="00074891" w:rsidRPr="009C5807" w:rsidRDefault="008C2A8B" w:rsidP="00D36F7D">
      <w:pPr>
        <w:rPr>
          <w:rFonts w:eastAsia="?? ??"/>
        </w:rPr>
      </w:pPr>
      <w:r>
        <w:rPr>
          <w:rFonts w:eastAsia="?? ??"/>
        </w:rPr>
        <w:t>When there is no intra-frequency L1-RSRP measurement on LTM neighbor cell(s) to measure, t</w:t>
      </w:r>
      <w:r w:rsidRPr="00320CAB">
        <w:rPr>
          <w:rFonts w:eastAsia="?? ??"/>
        </w:rPr>
        <w:t>he</w:t>
      </w:r>
      <w:r w:rsidR="00D36F7D" w:rsidRPr="00320CAB">
        <w:rPr>
          <w:rFonts w:eastAsia="?? ??"/>
        </w:rPr>
        <w:t xml:space="preserve"> value of </w:t>
      </w:r>
      <w:r w:rsidR="00D36F7D" w:rsidRPr="00320CAB">
        <w:rPr>
          <w:sz w:val="22"/>
        </w:rPr>
        <w:t>T</w:t>
      </w:r>
      <w:r w:rsidR="00D36F7D" w:rsidRPr="00320CAB">
        <w:rPr>
          <w:sz w:val="22"/>
          <w:vertAlign w:val="subscript"/>
        </w:rPr>
        <w:t>L1-RSRP</w:t>
      </w:r>
      <w:r w:rsidR="00D36F7D" w:rsidRPr="00320CAB">
        <w:rPr>
          <w:vertAlign w:val="subscript"/>
        </w:rPr>
        <w:t>_Measurement_Period_SSB</w:t>
      </w:r>
      <w:r w:rsidR="00D36F7D" w:rsidRPr="00320CAB">
        <w:rPr>
          <w:rFonts w:eastAsia="?? ??"/>
        </w:rPr>
        <w:t xml:space="preserve"> is defined in Table 9.5.4.1-1 for </w:t>
      </w:r>
      <w:r w:rsidRPr="00320CAB">
        <w:rPr>
          <w:rFonts w:eastAsia="?? ??"/>
        </w:rPr>
        <w:t>FR1</w:t>
      </w:r>
      <w:r>
        <w:rPr>
          <w:rFonts w:eastAsia="?? ??"/>
        </w:rPr>
        <w:t>,</w:t>
      </w:r>
      <w:r w:rsidRPr="00320CAB">
        <w:rPr>
          <w:rFonts w:eastAsia="?? ??"/>
        </w:rPr>
        <w:t xml:space="preserve"> </w:t>
      </w:r>
      <w:r>
        <w:rPr>
          <w:lang w:eastAsia="zh-CN"/>
        </w:rPr>
        <w:t>t</w:t>
      </w:r>
      <w:r w:rsidRPr="00320CAB">
        <w:rPr>
          <w:lang w:eastAsia="zh-CN"/>
        </w:rPr>
        <w:t>he</w:t>
      </w:r>
      <w:r w:rsidR="00D36F7D" w:rsidRPr="00320CAB">
        <w:rPr>
          <w:lang w:eastAsia="zh-CN"/>
        </w:rPr>
        <w:t xml:space="preserve"> </w:t>
      </w:r>
      <w:r w:rsidR="00D36F7D" w:rsidRPr="00320CAB">
        <w:rPr>
          <w:rFonts w:eastAsia="?? ??"/>
        </w:rPr>
        <w:t xml:space="preserve">value of </w:t>
      </w:r>
      <w:r w:rsidR="00D36F7D" w:rsidRPr="00320CAB">
        <w:rPr>
          <w:sz w:val="22"/>
        </w:rPr>
        <w:t>T</w:t>
      </w:r>
      <w:r w:rsidR="00D36F7D" w:rsidRPr="00320CAB">
        <w:rPr>
          <w:sz w:val="22"/>
          <w:vertAlign w:val="subscript"/>
        </w:rPr>
        <w:t>L1-RSRP</w:t>
      </w:r>
      <w:r w:rsidR="00D36F7D" w:rsidRPr="00320CAB">
        <w:rPr>
          <w:vertAlign w:val="subscript"/>
        </w:rPr>
        <w:t>_Measurement_Period_SSB</w:t>
      </w:r>
      <w:r w:rsidR="00D36F7D" w:rsidRPr="00320CAB">
        <w:rPr>
          <w:rFonts w:eastAsia="?? ??"/>
        </w:rPr>
        <w:t xml:space="preserve"> is defined in Table 9.5.4.1-2 for FR2 </w:t>
      </w:r>
      <w:r w:rsidR="00D36F7D" w:rsidRPr="00320CAB">
        <w:rPr>
          <w:lang w:eastAsia="zh-CN"/>
        </w:rPr>
        <w:t xml:space="preserve">when </w:t>
      </w:r>
      <w:r w:rsidR="00D36F7D" w:rsidRPr="00320CAB">
        <w:rPr>
          <w:i/>
          <w:iCs/>
          <w:lang w:eastAsia="zh-CN"/>
        </w:rPr>
        <w:t>highSpeedMeasFlagFR2-r17</w:t>
      </w:r>
      <w:r w:rsidR="00D36F7D" w:rsidRPr="00320CAB">
        <w:rPr>
          <w:lang w:eastAsia="zh-CN"/>
        </w:rPr>
        <w:t xml:space="preserve"> </w:t>
      </w:r>
      <w:r w:rsidR="00D36F7D" w:rsidRPr="00320CAB">
        <w:rPr>
          <w:rFonts w:eastAsia="?? ??"/>
        </w:rPr>
        <w:t>is not configured</w:t>
      </w:r>
      <w:r w:rsidR="00D36F7D">
        <w:rPr>
          <w:rFonts w:eastAsia="?? ??"/>
        </w:rPr>
        <w:t xml:space="preserve"> and </w:t>
      </w:r>
      <w:r w:rsidR="00D36F7D">
        <w:rPr>
          <w:iCs/>
        </w:rPr>
        <w:t xml:space="preserve">if </w:t>
      </w:r>
      <w:r w:rsidR="00D36F7D">
        <w:rPr>
          <w:i/>
          <w:iCs/>
          <w:color w:val="000000"/>
          <w:lang w:val="en-US"/>
        </w:rPr>
        <w:t>groupBasedBeamReporting-r17</w:t>
      </w:r>
      <w:r w:rsidR="00D36F7D">
        <w:rPr>
          <w:iCs/>
        </w:rPr>
        <w:t xml:space="preserve"> is not </w:t>
      </w:r>
      <w:r w:rsidR="00D36F7D">
        <w:rPr>
          <w:lang w:val="en-US"/>
        </w:rPr>
        <w:t>configured</w:t>
      </w:r>
      <w:r w:rsidR="00D36F7D">
        <w:rPr>
          <w:lang w:eastAsia="zh-CN"/>
        </w:rPr>
        <w:t xml:space="preserve">, and defined in Table 9.5.4.1-2A </w:t>
      </w:r>
      <w:r w:rsidR="00D36F7D">
        <w:rPr>
          <w:rFonts w:eastAsia="?? ??"/>
        </w:rPr>
        <w:t>for FR2-1</w:t>
      </w:r>
      <w:r w:rsidR="00D36F7D">
        <w:rPr>
          <w:lang w:eastAsia="zh-CN"/>
        </w:rPr>
        <w:t xml:space="preserve"> when</w:t>
      </w:r>
      <w:r w:rsidR="00D36F7D">
        <w:rPr>
          <w:rFonts w:eastAsia="?? ??"/>
        </w:rPr>
        <w:t xml:space="preserve"> </w:t>
      </w:r>
      <w:r w:rsidR="00D36F7D">
        <w:rPr>
          <w:i/>
          <w:iCs/>
          <w:lang w:eastAsia="zh-CN"/>
        </w:rPr>
        <w:t>highSpeedMeasFlagFR2-r17</w:t>
      </w:r>
      <w:r w:rsidR="00D36F7D">
        <w:rPr>
          <w:lang w:eastAsia="zh-CN"/>
        </w:rPr>
        <w:t xml:space="preserve"> </w:t>
      </w:r>
      <w:r w:rsidR="00D36F7D">
        <w:rPr>
          <w:rFonts w:eastAsia="?? ??"/>
        </w:rPr>
        <w:t xml:space="preserve">is not configured and </w:t>
      </w:r>
      <w:r w:rsidR="00D36F7D">
        <w:rPr>
          <w:iCs/>
        </w:rPr>
        <w:t xml:space="preserve">if </w:t>
      </w:r>
      <w:r w:rsidR="00D36F7D">
        <w:rPr>
          <w:i/>
          <w:iCs/>
          <w:color w:val="000000"/>
          <w:lang w:val="en-US"/>
        </w:rPr>
        <w:t>groupBasedBeamReporting-r17</w:t>
      </w:r>
      <w:r w:rsidR="00D36F7D">
        <w:rPr>
          <w:iCs/>
        </w:rPr>
        <w:t xml:space="preserve"> is </w:t>
      </w:r>
      <w:r w:rsidR="00D36F7D">
        <w:rPr>
          <w:lang w:val="en-US"/>
        </w:rPr>
        <w:t>configured</w:t>
      </w:r>
      <w:r w:rsidR="00D36F7D" w:rsidRPr="00320CAB">
        <w:rPr>
          <w:lang w:eastAsia="zh-CN"/>
        </w:rPr>
        <w:t xml:space="preserve">, and defined in Table 9.5.4.1-3 </w:t>
      </w:r>
      <w:r w:rsidR="00D36F7D" w:rsidRPr="00320CAB">
        <w:rPr>
          <w:rFonts w:eastAsia="?? ??"/>
        </w:rPr>
        <w:t>for FR2</w:t>
      </w:r>
      <w:r w:rsidR="00D36F7D" w:rsidRPr="00320CAB">
        <w:rPr>
          <w:lang w:eastAsia="zh-CN"/>
        </w:rPr>
        <w:t xml:space="preserve"> power class 6 UE when</w:t>
      </w:r>
      <w:r w:rsidR="00D36F7D" w:rsidRPr="00320CAB">
        <w:rPr>
          <w:rFonts w:eastAsia="?? ??"/>
        </w:rPr>
        <w:t xml:space="preserve"> </w:t>
      </w:r>
      <w:r w:rsidR="00D36F7D" w:rsidRPr="00320CAB">
        <w:rPr>
          <w:i/>
          <w:iCs/>
          <w:lang w:eastAsia="zh-CN"/>
        </w:rPr>
        <w:t>highSpeedMeasFlagFR2-r17</w:t>
      </w:r>
      <w:r w:rsidR="00D36F7D" w:rsidRPr="00320CAB">
        <w:rPr>
          <w:lang w:eastAsia="zh-CN"/>
        </w:rPr>
        <w:t xml:space="preserve"> </w:t>
      </w:r>
      <w:r w:rsidR="00D36F7D"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796E455D" w14:textId="768D57F3" w:rsidR="00D36F7D" w:rsidRDefault="00D36F7D" w:rsidP="00D36F7D">
      <w:pPr>
        <w:pStyle w:val="B10"/>
      </w:pPr>
      <w:r w:rsidRPr="009C5807">
        <w:t>-</w:t>
      </w:r>
      <w:r w:rsidRPr="009C5807">
        <w:tab/>
      </w:r>
      <w:r>
        <w:t xml:space="preserve">The value of </w:t>
      </w:r>
      <w:r w:rsidRPr="009C5807">
        <w:t>N</w:t>
      </w:r>
      <w:r>
        <w:t xml:space="preserve"> </w:t>
      </w:r>
      <w:r>
        <w:rPr>
          <w:lang w:val="en-US" w:eastAsia="zh-CN"/>
        </w:rPr>
        <w:t xml:space="preserve">in </w:t>
      </w:r>
      <w:r>
        <w:rPr>
          <w:rFonts w:eastAsia="?? ??"/>
        </w:rPr>
        <w:t xml:space="preserve">Table 9.5.4.1-2 and </w:t>
      </w:r>
      <w:r w:rsidRPr="00212844">
        <w:rPr>
          <w:rFonts w:eastAsia="?? ??"/>
        </w:rPr>
        <w:t>Table 9.5.4.1-3</w:t>
      </w:r>
      <w:r w:rsidRPr="00695C6D">
        <w:t>.</w:t>
      </w:r>
      <w:r>
        <w:rPr>
          <w:rFonts w:eastAsia="?? ??"/>
        </w:rPr>
        <w:t>is [</w:t>
      </w:r>
      <w:r w:rsidRPr="00D244F4">
        <w:rPr>
          <w:rFonts w:eastAsia="?? ??"/>
          <w:i/>
        </w:rPr>
        <w:t>reducedRxBeamNum</w:t>
      </w:r>
      <w:r>
        <w:rPr>
          <w:rFonts w:eastAsia="?? ??"/>
        </w:rPr>
        <w:t>] for UE supporting [</w:t>
      </w:r>
      <w:r>
        <w:t>faster beam switching capability</w:t>
      </w:r>
      <w:r>
        <w:rPr>
          <w:rFonts w:eastAsia="?? ??"/>
        </w:rPr>
        <w:t>]</w:t>
      </w:r>
      <w:r>
        <w:t xml:space="preserve"> and activated with multi-Rx operation</w:t>
      </w:r>
      <w:r>
        <w:rPr>
          <w:rFonts w:eastAsia="?? ??"/>
        </w:rPr>
        <w:t xml:space="preserve">, otherwise the </w:t>
      </w:r>
      <w:r>
        <w:t xml:space="preserve">value of N </w:t>
      </w:r>
      <w:r>
        <w:rPr>
          <w:lang w:val="en-US" w:eastAsia="zh-CN"/>
        </w:rPr>
        <w:t xml:space="preserve">in </w:t>
      </w:r>
      <w:r>
        <w:rPr>
          <w:rFonts w:eastAsia="?? ??"/>
        </w:rPr>
        <w:t>Table 9.5.4.1-2 is 8</w:t>
      </w:r>
      <w:r w:rsidRPr="009C5807">
        <w:t>.</w:t>
      </w:r>
    </w:p>
    <w:p w14:paraId="1667FEE4" w14:textId="77777777" w:rsidR="00D36F7D" w:rsidRPr="00D244F4" w:rsidRDefault="00D36F7D" w:rsidP="00D36F7D">
      <w:pPr>
        <w:pStyle w:val="B10"/>
        <w:rPr>
          <w:i/>
        </w:rPr>
      </w:pPr>
      <w:r>
        <w:tab/>
      </w:r>
      <w:r w:rsidRPr="00D244F4">
        <w:rPr>
          <w:i/>
          <w:lang w:eastAsia="zh-CN"/>
        </w:rPr>
        <w:t xml:space="preserve">Editor note: </w:t>
      </w:r>
      <w:r w:rsidRPr="00D244F4">
        <w:rPr>
          <w:rFonts w:eastAsia="SimSun"/>
          <w:i/>
          <w:color w:val="000000"/>
          <w:szCs w:val="24"/>
        </w:rPr>
        <w:t>FFS how to capture UE is activated with multi-Rx operation</w:t>
      </w:r>
      <w:r>
        <w:rPr>
          <w:rFonts w:eastAsia="SimSun"/>
          <w:i/>
          <w:color w:val="000000"/>
          <w:szCs w:val="24"/>
        </w:rPr>
        <w:t>.</w:t>
      </w:r>
    </w:p>
    <w:p w14:paraId="1F96F90C" w14:textId="2EAA3F48" w:rsidR="00074891" w:rsidRPr="009C5807" w:rsidRDefault="00D36F7D" w:rsidP="00D36F7D">
      <w:pPr>
        <w:pStyle w:val="B10"/>
      </w:pPr>
      <w:r>
        <w:t>-</w:t>
      </w:r>
      <w:r>
        <w:tab/>
        <w:t xml:space="preserve">The value of N </w:t>
      </w:r>
      <w:r>
        <w:rPr>
          <w:lang w:val="en-US" w:eastAsia="zh-CN"/>
        </w:rPr>
        <w:t xml:space="preserve">in </w:t>
      </w:r>
      <w:r>
        <w:rPr>
          <w:rFonts w:eastAsia="?? ??"/>
        </w:rPr>
        <w:t>Table 9.5.4.1-2A is 8.</w:t>
      </w:r>
    </w:p>
    <w:p w14:paraId="1C16128A" w14:textId="0712D9F9" w:rsidR="00525222" w:rsidRDefault="006F265C" w:rsidP="006F265C">
      <w:r w:rsidRPr="000E088E">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rsidR="00B80C65">
        <w:t>,</w:t>
      </w:r>
      <w:r w:rsidR="007B1FAF">
        <w:t xml:space="preserve"> </w:t>
      </w:r>
      <w:r w:rsidR="00B80C65">
        <w:t xml:space="preserve">or a UE </w:t>
      </w:r>
      <w:r w:rsidR="00B80C65" w:rsidRPr="000E088E">
        <w:t xml:space="preserve">supporting </w:t>
      </w:r>
      <w:r w:rsidR="00B80C65" w:rsidRPr="00996522">
        <w:rPr>
          <w:i/>
          <w:iCs/>
        </w:rPr>
        <w:t>concurrentMeasGap-r17</w:t>
      </w:r>
      <w:r w:rsidR="00B80C65">
        <w:rPr>
          <w:i/>
          <w:iCs/>
        </w:rPr>
        <w:t xml:space="preserve"> </w:t>
      </w:r>
      <w:r w:rsidR="007B1FAF" w:rsidRPr="00170F34">
        <w:rPr>
          <w:rFonts w:eastAsia="SimSun"/>
        </w:rPr>
        <w:t xml:space="preserve">or </w:t>
      </w:r>
      <w:r w:rsidR="007B1FAF" w:rsidRPr="00170F34">
        <w:rPr>
          <w:rFonts w:eastAsia="SimSun"/>
          <w:i/>
        </w:rPr>
        <w:t>musim-GapPreference-r17</w:t>
      </w:r>
      <w:r w:rsidR="007B1FAF">
        <w:rPr>
          <w:rFonts w:eastAsia="SimSun"/>
        </w:rPr>
        <w:t xml:space="preserve"> or both </w:t>
      </w:r>
      <w:r w:rsidR="007B1FAF" w:rsidRPr="0084207A">
        <w:rPr>
          <w:rFonts w:eastAsia="SimSun"/>
        </w:rPr>
        <w:t xml:space="preserve">concurrent measurement </w:t>
      </w:r>
      <w:r w:rsidR="00843236">
        <w:rPr>
          <w:rFonts w:eastAsia="SimSun"/>
        </w:rPr>
        <w:t>GAP</w:t>
      </w:r>
      <w:r w:rsidR="007B1FAF" w:rsidRPr="0084207A">
        <w:rPr>
          <w:rFonts w:eastAsia="SimSun"/>
        </w:rPr>
        <w:t xml:space="preserve"> </w:t>
      </w:r>
      <w:r w:rsidR="007B1FAF">
        <w:rPr>
          <w:rFonts w:eastAsia="SimSun"/>
        </w:rPr>
        <w:t>and</w:t>
      </w:r>
      <w:r w:rsidR="007B1FAF" w:rsidRPr="00170F34">
        <w:rPr>
          <w:rFonts w:eastAsia="SimSun"/>
        </w:rPr>
        <w:t xml:space="preserve"> </w:t>
      </w:r>
      <w:r w:rsidR="007B1FAF" w:rsidRPr="00170F34">
        <w:rPr>
          <w:rFonts w:eastAsia="SimSun"/>
          <w:i/>
        </w:rPr>
        <w:t>musim-GapPreference-r17</w:t>
      </w:r>
      <w:r>
        <w:t xml:space="preserve"> </w:t>
      </w:r>
      <w:r w:rsidRPr="000E088E">
        <w:t>and w</w:t>
      </w:r>
      <w:r w:rsidRPr="006C5C15">
        <w:t>hen concurrent gaps</w:t>
      </w:r>
      <w:r w:rsidR="007B1FAF" w:rsidRPr="007B1FAF">
        <w:rPr>
          <w:lang w:eastAsia="zh-CN"/>
        </w:rPr>
        <w:t xml:space="preserve"> </w:t>
      </w:r>
      <w:r w:rsidR="007B1FAF">
        <w:rPr>
          <w:lang w:eastAsia="zh-CN"/>
        </w:rPr>
        <w:t xml:space="preserve">or periodic MUSIM gaps or both </w:t>
      </w:r>
      <w:r w:rsidR="007B1FAF" w:rsidRPr="008B40E7">
        <w:rPr>
          <w:rFonts w:eastAsia="SimSun"/>
        </w:rPr>
        <w:t xml:space="preserve">concurrent gaps </w:t>
      </w:r>
      <w:r w:rsidR="007B1FAF">
        <w:rPr>
          <w:lang w:eastAsia="zh-CN"/>
        </w:rPr>
        <w:t>and periodic MUSIM gaps</w:t>
      </w:r>
      <w:r w:rsidRPr="006C5C15">
        <w:t xml:space="preserve"> are configured,</w:t>
      </w:r>
    </w:p>
    <w:p w14:paraId="3F4B2A65" w14:textId="3AE172A1" w:rsidR="0054522E" w:rsidRPr="008B40E7" w:rsidRDefault="0054522E" w:rsidP="0054522E">
      <w:pPr>
        <w:pStyle w:val="B10"/>
        <w:rPr>
          <w:rFonts w:eastAsia="SimSun"/>
        </w:rPr>
      </w:pPr>
      <w:r w:rsidRPr="008B40E7">
        <w:rPr>
          <w:rFonts w:eastAsia="SimSun"/>
        </w:rPr>
        <w:t>-</w:t>
      </w:r>
      <w:r w:rsidRPr="008B40E7">
        <w:rPr>
          <w:rFonts w:eastAsia="SimSun"/>
        </w:rPr>
        <w:tab/>
      </w:r>
      <w:r w:rsidRPr="00625F7E">
        <w:t>an SSB or an SMTC occasion is not considered to be overlapped by a gap occasion if the gap occasion is dropped according to 9.1.</w:t>
      </w:r>
      <w:r>
        <w:t>8 and 9.1.10,</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17C75AEC" w14:textId="7A76D892" w:rsidR="00760471" w:rsidRPr="006C5C15" w:rsidRDefault="00760471" w:rsidP="00760471">
      <w:pPr>
        <w:ind w:left="568" w:hanging="284"/>
        <w:rPr>
          <w:rFonts w:eastAsia="SimSun"/>
          <w:lang w:eastAsia="zh-CN"/>
        </w:rPr>
      </w:pPr>
      <w:r w:rsidRPr="006C5C15">
        <w:rPr>
          <w:rFonts w:eastAsia="SimSun"/>
        </w:rPr>
        <w:t>-</w:t>
      </w:r>
      <w:r w:rsidRPr="006C5C15">
        <w:rPr>
          <w:rFonts w:eastAsia="SimSun"/>
        </w:rPr>
        <w:tab/>
      </w:r>
      <w:r w:rsidRPr="006C5C15">
        <w:rPr>
          <w:rFonts w:eastAsia="SimSun"/>
          <w:lang w:eastAsia="zh-CN"/>
        </w:rPr>
        <w:t>For a window W of duration max(T</w:t>
      </w:r>
      <w:r w:rsidRPr="006C5C15">
        <w:rPr>
          <w:rFonts w:eastAsia="SimSun"/>
          <w:vertAlign w:val="subscript"/>
          <w:lang w:eastAsia="zh-CN"/>
        </w:rPr>
        <w:t xml:space="preserve">L1,  </w:t>
      </w:r>
      <w:r w:rsidRPr="006C5C15">
        <w:rPr>
          <w:rFonts w:eastAsia="SimSun"/>
          <w:lang w:eastAsia="zh-CN"/>
        </w:rPr>
        <w:t>MGRP_max), where MGRP</w:t>
      </w:r>
      <w:r>
        <w:rPr>
          <w:rFonts w:eastAsia="SimSun"/>
          <w:lang w:eastAsia="zh-CN"/>
        </w:rPr>
        <w:t>_</w:t>
      </w:r>
      <w:r w:rsidRPr="006C5C15">
        <w:rPr>
          <w:rFonts w:eastAsia="SimSun"/>
          <w:lang w:eastAsia="zh-CN"/>
        </w:rPr>
        <w:t xml:space="preserve">max is the maximum MGRP across all </w:t>
      </w:r>
      <w:r w:rsidR="003602C1" w:rsidRPr="006C5C15">
        <w:t>-</w:t>
      </w:r>
      <w:r w:rsidR="003602C1" w:rsidRPr="006C5C15">
        <w:tab/>
      </w:r>
      <w:r w:rsidR="003602C1" w:rsidRPr="006C5C15">
        <w:rPr>
          <w:lang w:eastAsia="zh-CN"/>
        </w:rPr>
        <w:t>For a window W of duration max(T</w:t>
      </w:r>
      <w:r w:rsidR="003602C1" w:rsidRPr="006C5C15">
        <w:rPr>
          <w:vertAlign w:val="subscript"/>
          <w:lang w:eastAsia="zh-CN"/>
        </w:rPr>
        <w:t xml:space="preserve">L1,  </w:t>
      </w:r>
      <w:r w:rsidR="003602C1" w:rsidRPr="006C5C15">
        <w:rPr>
          <w:lang w:eastAsia="zh-CN"/>
        </w:rPr>
        <w:t>MGRP_max), where MGRP</w:t>
      </w:r>
      <w:r w:rsidR="003602C1">
        <w:rPr>
          <w:lang w:eastAsia="zh-CN"/>
        </w:rPr>
        <w:t>_</w:t>
      </w:r>
      <w:r w:rsidR="003602C1" w:rsidRPr="006C5C15">
        <w:rPr>
          <w:lang w:eastAsia="zh-CN"/>
        </w:rPr>
        <w:t xml:space="preserve">max is the maximum MGRP across all configured per-UE measurement gaps </w:t>
      </w:r>
      <w:r w:rsidR="0054522E">
        <w:rPr>
          <w:rFonts w:eastAsia="SimSun"/>
          <w:lang w:eastAsia="zh-CN"/>
        </w:rPr>
        <w:t xml:space="preserve">, MUSIM gap(s) </w:t>
      </w:r>
      <w:r w:rsidR="003602C1">
        <w:rPr>
          <w:lang w:eastAsia="zh-CN"/>
        </w:rPr>
        <w:t xml:space="preserve">or NCSGs </w:t>
      </w:r>
      <w:r w:rsidR="003602C1" w:rsidRPr="006C5C15">
        <w:rPr>
          <w:lang w:eastAsia="zh-CN"/>
        </w:rPr>
        <w:t xml:space="preserve">and per-FR measurement gaps </w:t>
      </w:r>
      <w:r w:rsidR="003602C1">
        <w:rPr>
          <w:lang w:eastAsia="zh-CN"/>
        </w:rPr>
        <w:t xml:space="preserve">or NCSGs, </w:t>
      </w:r>
      <w:r w:rsidR="003602C1" w:rsidRPr="00BB08E3">
        <w:rPr>
          <w:lang w:eastAsia="zh-CN"/>
        </w:rPr>
        <w:t>and, in case of Pre-MG, all activated per-UE measurement gaps and per-FR measurement gaps,</w:t>
      </w:r>
      <w:r w:rsidR="003602C1">
        <w:rPr>
          <w:lang w:eastAsia="zh-CN"/>
        </w:rPr>
        <w:t xml:space="preserve"> </w:t>
      </w:r>
      <w:r w:rsidR="003602C1" w:rsidRPr="006C5C15">
        <w:rPr>
          <w:lang w:eastAsia="zh-CN"/>
        </w:rPr>
        <w:t xml:space="preserve">within the same FR as serving cell, and starting at the beginning of any </w:t>
      </w:r>
      <w:r w:rsidR="003602C1" w:rsidRPr="006C5C15">
        <w:t>SSB</w:t>
      </w:r>
      <w:r w:rsidR="003602C1" w:rsidRPr="006C5C15">
        <w:rPr>
          <w:lang w:eastAsia="zh-CN"/>
        </w:rPr>
        <w:t xml:space="preserve"> resource occasion:</w:t>
      </w:r>
    </w:p>
    <w:p w14:paraId="67E85EE0" w14:textId="77777777" w:rsidR="0054522E" w:rsidRPr="008B40E7" w:rsidRDefault="0054522E" w:rsidP="0054522E">
      <w:pPr>
        <w:pStyle w:val="B20"/>
        <w:rPr>
          <w:rFonts w:eastAsia="SimSun"/>
        </w:rPr>
      </w:pP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 including those overlapped with </w:t>
      </w:r>
      <w:r w:rsidRPr="008B40E7">
        <w:rPr>
          <w:rFonts w:eastAsia="SimSun"/>
          <w:bCs/>
          <w:lang w:eastAsia="zh-CN"/>
        </w:rPr>
        <w:t>measurement gap</w:t>
      </w:r>
      <w:r w:rsidRPr="008B40E7">
        <w:rPr>
          <w:rFonts w:eastAsia="SimSun"/>
        </w:rPr>
        <w:t xml:space="preserve"> occasions</w:t>
      </w:r>
      <w:r>
        <w:rPr>
          <w:rFonts w:eastAsia="SimSun"/>
        </w:rPr>
        <w:t>, MUSIM gap occasions</w:t>
      </w:r>
      <w:r w:rsidRPr="008B40E7">
        <w:rPr>
          <w:rFonts w:eastAsia="SimSun"/>
        </w:rPr>
        <w:t xml:space="preserve"> or SMTC occasions within the window, and</w:t>
      </w:r>
    </w:p>
    <w:p w14:paraId="588CA7FE" w14:textId="5813E501" w:rsidR="0054522E" w:rsidRPr="008B40E7" w:rsidRDefault="0054522E" w:rsidP="0054522E">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Pr>
          <w:rFonts w:eastAsia="SimSun"/>
        </w:rPr>
        <w:t xml:space="preserve">non-dropped </w:t>
      </w:r>
      <w:r w:rsidRPr="008B40E7">
        <w:rPr>
          <w:rFonts w:eastAsia="SimSun"/>
          <w:bCs/>
          <w:lang w:eastAsia="zh-CN"/>
        </w:rPr>
        <w:t>measurement gap</w:t>
      </w:r>
      <w:r w:rsidRPr="008B40E7">
        <w:rPr>
          <w:rFonts w:eastAsia="SimSun"/>
        </w:rPr>
        <w:t xml:space="preserve"> occasion </w:t>
      </w:r>
      <w:r>
        <w:rPr>
          <w:rFonts w:eastAsia="SimSun"/>
        </w:rPr>
        <w:t>nor non-dropped MUSIM gap occasion</w:t>
      </w:r>
      <w:r w:rsidRPr="008B40E7">
        <w:rPr>
          <w:rFonts w:eastAsia="SimSun"/>
        </w:rPr>
        <w:t xml:space="preserve"> within the window W</w:t>
      </w:r>
      <w:r>
        <w:rPr>
          <w:rFonts w:eastAsia="SimSun"/>
          <w:color w:val="FF0000"/>
        </w:rPr>
        <w:t>, and</w:t>
      </w:r>
    </w:p>
    <w:p w14:paraId="27159557" w14:textId="1A255839" w:rsidR="0054522E" w:rsidRDefault="0054522E" w:rsidP="0054522E">
      <w:pPr>
        <w:pStyle w:val="B20"/>
        <w:rPr>
          <w:rFonts w:eastAsia="SimSun"/>
          <w:color w:val="FF0000"/>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Pr>
          <w:rFonts w:eastAsia="SimSun"/>
        </w:rPr>
        <w:t>non-dropped</w:t>
      </w:r>
      <w:r w:rsidRPr="008B40E7">
        <w:rPr>
          <w:rFonts w:eastAsia="SimSun"/>
          <w:bCs/>
          <w:lang w:eastAsia="zh-CN"/>
        </w:rPr>
        <w:t xml:space="preserve"> measurement gap</w:t>
      </w:r>
      <w:r w:rsidRPr="008B40E7">
        <w:rPr>
          <w:rFonts w:eastAsia="SimSun"/>
        </w:rPr>
        <w:t xml:space="preserve"> occasion</w:t>
      </w:r>
      <w:r>
        <w:rPr>
          <w:rFonts w:eastAsia="SimSun"/>
        </w:rPr>
        <w:t>,</w:t>
      </w:r>
      <w:r w:rsidRPr="00DE2966">
        <w:rPr>
          <w:rFonts w:eastAsia="SimSun"/>
        </w:rPr>
        <w:t xml:space="preserve"> </w:t>
      </w:r>
      <w:r>
        <w:rPr>
          <w:rFonts w:eastAsia="SimSun"/>
        </w:rPr>
        <w:t>non-dropped MUSIM gap occasion</w:t>
      </w:r>
      <w:r w:rsidRPr="008B40E7">
        <w:rPr>
          <w:rFonts w:eastAsia="SimSun"/>
        </w:rPr>
        <w:t xml:space="preserve"> nor any SMTC occasion within the window W</w:t>
      </w:r>
      <w:r w:rsidRPr="0081786B">
        <w:rPr>
          <w:rFonts w:eastAsia="SimSun"/>
          <w:color w:val="FF0000"/>
        </w:rPr>
        <w:t>.</w:t>
      </w:r>
    </w:p>
    <w:p w14:paraId="020EEAD3" w14:textId="77777777" w:rsidR="0054522E" w:rsidRPr="007D7C33" w:rsidRDefault="0054522E" w:rsidP="0054522E">
      <w:pPr>
        <w:pStyle w:val="B20"/>
        <w:rPr>
          <w:rFonts w:eastAsia="SimSun"/>
        </w:rPr>
      </w:pPr>
      <w:r w:rsidRPr="008B40E7">
        <w:rPr>
          <w:rFonts w:eastAsia="SimSun"/>
          <w:bCs/>
          <w:lang w:eastAsia="zh-CN"/>
        </w:rPr>
        <w:t>-</w:t>
      </w:r>
      <w:r w:rsidRPr="008B40E7">
        <w:rPr>
          <w:rFonts w:eastAsia="SimSun"/>
          <w:bCs/>
          <w:lang w:eastAsia="zh-CN"/>
        </w:rPr>
        <w:tab/>
      </w:r>
      <w:r w:rsidRPr="00636344">
        <w:t xml:space="preserve">an SSB or an SMTC occasion is considered to be overlapped with the </w:t>
      </w:r>
      <w:r>
        <w:t>MUSIM gap</w:t>
      </w:r>
      <w:r w:rsidRPr="00636344">
        <w:t xml:space="preserve"> if it overlaps a </w:t>
      </w:r>
      <w:r>
        <w:t>MUSIM</w:t>
      </w:r>
      <w:r w:rsidRPr="00636344">
        <w:t xml:space="preserve"> gap occasion</w:t>
      </w:r>
      <w:r>
        <w:t>.</w:t>
      </w:r>
    </w:p>
    <w:p w14:paraId="50228941" w14:textId="77777777" w:rsidR="00525222" w:rsidRPr="008B40E7" w:rsidRDefault="00525222" w:rsidP="00024194">
      <w:pPr>
        <w:pStyle w:val="B20"/>
        <w:rPr>
          <w:rFonts w:eastAsia="SimSun"/>
        </w:rPr>
      </w:pPr>
      <w:r w:rsidRPr="008B40E7">
        <w:rPr>
          <w:rFonts w:eastAsia="SimSun"/>
          <w:bCs/>
          <w:lang w:eastAsia="zh-CN"/>
        </w:rPr>
        <w:t>-</w:t>
      </w:r>
      <w:r w:rsidRPr="008B40E7">
        <w:rPr>
          <w:rFonts w:eastAsia="SimSun"/>
          <w:bCs/>
          <w:lang w:eastAsia="zh-CN"/>
        </w:rPr>
        <w:tab/>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SSB</w:t>
      </w:r>
      <w:r w:rsidRPr="008B40E7">
        <w:rPr>
          <w:rFonts w:eastAsia="SimSun"/>
          <w:bCs/>
          <w:lang w:eastAsia="zh-CN"/>
        </w:rPr>
        <w:t>.</w:t>
      </w:r>
    </w:p>
    <w:p w14:paraId="57F87088" w14:textId="6D241BA4" w:rsidR="00525222" w:rsidRPr="003C773E" w:rsidRDefault="003602C1" w:rsidP="00525222">
      <w:pPr>
        <w:rPr>
          <w:rFonts w:eastAsia="SimSun"/>
        </w:rPr>
      </w:pPr>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 measurement gap(s)</w:t>
      </w:r>
      <w:r w:rsidR="001B55A0">
        <w:t xml:space="preserve"> </w:t>
      </w:r>
      <w:r w:rsidR="001B55A0" w:rsidRPr="0056086E">
        <w:rPr>
          <w:rFonts w:eastAsia="?? ??"/>
        </w:rPr>
        <w:t xml:space="preserve">and UE does not support </w:t>
      </w:r>
      <w:r w:rsidR="001B55A0" w:rsidRPr="0056086E">
        <w:rPr>
          <w:rFonts w:eastAsia="SimSun"/>
          <w:i/>
        </w:rPr>
        <w:t>musim-GapPreference-r17</w:t>
      </w:r>
      <w:r w:rsidR="001B55A0" w:rsidRPr="003C773E">
        <w:rPr>
          <w:rFonts w:eastAsia="?? ??"/>
        </w:rPr>
        <w:t xml:space="preserve"> or</w:t>
      </w:r>
      <w:r w:rsidR="001B55A0">
        <w:rPr>
          <w:rFonts w:eastAsia="?? ??"/>
        </w:rPr>
        <w:t xml:space="preserve"> when no MUSIM gaps are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3CAC3619" w:rsidR="00B744B7" w:rsidRPr="009C5807" w:rsidRDefault="005066C3" w:rsidP="00B744B7">
      <w:pPr>
        <w:pStyle w:val="B10"/>
      </w:pPr>
      <w:r w:rsidRPr="006C5C15">
        <w:t>-</w:t>
      </w:r>
      <w:r w:rsidRPr="006C5C15">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6C5C15">
        <w:t xml:space="preserve">, when in the monitored cell there are </w:t>
      </w:r>
      <w:r w:rsidRPr="006C5C15">
        <w:rPr>
          <w:rFonts w:hint="eastAsia"/>
          <w:lang w:eastAsia="zh-TW"/>
        </w:rPr>
        <w:t>GAP</w:t>
      </w:r>
      <w:r w:rsidRPr="006C5C15">
        <w:t>s 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711479AF"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1A47D9A9" w:rsidR="00A21423" w:rsidRPr="00E21911" w:rsidRDefault="00113FA3" w:rsidP="00A21423">
      <w:pPr>
        <w:ind w:left="568" w:hanging="284"/>
      </w:pPr>
      <w:r w:rsidRPr="006C5C15">
        <w:t>-</w:t>
      </w:r>
      <w:r w:rsidRPr="006C5C15">
        <w:tab/>
      </w:r>
      <w:r w:rsidR="00982DDA" w:rsidRPr="009C5807">
        <w:t>P</w:t>
      </w:r>
      <w:r w:rsidR="00982DDA" w:rsidRPr="00E21911">
        <w:rPr>
          <w:vertAlign w:val="subscript"/>
        </w:rPr>
        <w:t>1</w:t>
      </w:r>
      <w:r w:rsidRPr="006C5C15">
        <w:t xml:space="preserve"> is P</w:t>
      </w:r>
      <w:r w:rsidRPr="006C5C15">
        <w:rPr>
          <w:vertAlign w:val="subscript"/>
        </w:rPr>
        <w:t>L1_sharing</w:t>
      </w:r>
      <w:r w:rsidRPr="006C5C15">
        <w:t>*P</w:t>
      </w:r>
      <w:r w:rsidRPr="006C5C15">
        <w:rPr>
          <w:vertAlign w:val="subscript"/>
        </w:rPr>
        <w:t>sharing factor</w:t>
      </w:r>
      <w:r w:rsidRPr="006C5C15">
        <w:t>, when SSB is not overlapped with measurement gap and SSB is fully overlapped with SMTC occasion (T</w:t>
      </w:r>
      <w:r w:rsidRPr="006C5C15">
        <w:rPr>
          <w:vertAlign w:val="subscript"/>
        </w:rPr>
        <w:t>SSB</w:t>
      </w:r>
      <w:r w:rsidRPr="006C5C15">
        <w:t xml:space="preserve"> = T</w:t>
      </w:r>
      <w:r w:rsidRPr="006C5C15">
        <w:rPr>
          <w:vertAlign w:val="subscript"/>
        </w:rPr>
        <w:t>SMTCperiod</w:t>
      </w:r>
      <w:r w:rsidRPr="006C5C15">
        <w:t>).</w:t>
      </w:r>
    </w:p>
    <w:p w14:paraId="34433AD5" w14:textId="398D1D9E"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77777777" w:rsidR="00B744B7" w:rsidRPr="009C5807" w:rsidRDefault="00B744B7" w:rsidP="00B744B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75B617BA"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16F4031C" w:rsidR="00614B83" w:rsidRDefault="00A20CB0"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0349ED1A" w14:textId="67D5D813" w:rsidR="00A25CA9" w:rsidRDefault="00A21423" w:rsidP="00A20CB0">
      <w:pPr>
        <w:pStyle w:val="B10"/>
        <w:rPr>
          <w:lang w:val="en-US" w:eastAsia="zh-CN"/>
        </w:rPr>
      </w:pPr>
      <w:r w:rsidRPr="00E21911">
        <w:t>-</w:t>
      </w:r>
      <w:r w:rsidRPr="00E21911">
        <w:tab/>
      </w:r>
      <w:r w:rsidRPr="00E21911">
        <w:rPr>
          <w:rFonts w:hint="eastAsia"/>
          <w:lang w:val="en-US" w:eastAsia="zh-CN"/>
        </w:rPr>
        <w:t>I</w:t>
      </w:r>
      <w:r w:rsidRPr="00E21911">
        <w:rPr>
          <w:lang w:val="en-US" w:eastAsia="zh-CN"/>
        </w:rPr>
        <w:t>f SSB resource from the cell with different PCI is configured for L1-RSRP measurement, and P</w:t>
      </w:r>
      <w:r w:rsidRPr="00E21911">
        <w:rPr>
          <w:vertAlign w:val="subscript"/>
          <w:lang w:val="en-US" w:eastAsia="zh-CN"/>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77"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77"/>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0DC8B2FD"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lang w:eastAsia="zh-CN"/>
        </w:rPr>
        <w:t>where</w:t>
      </w:r>
      <w:r w:rsidR="00D640B7" w:rsidRPr="00625F7E">
        <w:rPr>
          <w:lang w:eastAsia="zh-CN"/>
        </w:rPr>
        <w:t xml:space="preserve"> </w:t>
      </w:r>
      <w:r w:rsidR="00D640B7" w:rsidRPr="00625F7E">
        <w:rPr>
          <w:rFonts w:hint="eastAsia"/>
          <w:lang w:eastAsia="zh-CN"/>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lang w:eastAsia="zh-CN"/>
        </w:rPr>
        <w:t>.</w:t>
      </w:r>
    </w:p>
    <w:p w14:paraId="6F8FD18B" w14:textId="2CAB1E59"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BB802FD" w14:textId="1D5788C4" w:rsidR="00A20CB0" w:rsidRPr="00476A1D" w:rsidRDefault="00A20CB0"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t>S</w:t>
      </w:r>
      <w:r w:rsidRPr="00E21911">
        <w:rPr>
          <w:lang w:val="en-US" w:eastAsia="zh-CN"/>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02F9FC0B" w14:textId="0792822C" w:rsidR="00EA3350" w:rsidRDefault="00EA3350" w:rsidP="00075639">
      <w:pPr>
        <w:pStyle w:val="B10"/>
      </w:pPr>
      <w:r>
        <w:rPr>
          <w:lang w:eastAsia="zh-TW"/>
        </w:rPr>
        <w:t>-</w:t>
      </w:r>
      <w:r>
        <w:rPr>
          <w:lang w:eastAsia="zh-TW"/>
        </w:rPr>
        <w:tab/>
      </w:r>
      <w:r w:rsidRPr="00A8622B">
        <w:rPr>
          <w:lang w:eastAsia="zh-TW"/>
        </w:rPr>
        <w:t>If the UE is configured with Pre-MG, an SSB or an SMTC occasion is only considered to be overlapped by the Pre-MG if the Pre-MG is activated.</w:t>
      </w:r>
    </w:p>
    <w:p w14:paraId="71534B93" w14:textId="6E619CEA"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00EA3350">
        <w:t xml:space="preserve">only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2F668D4D" w14:textId="77777777" w:rsidR="00EC2331" w:rsidRDefault="00EC2331" w:rsidP="00EC2331">
      <w:pPr>
        <w:pStyle w:val="B10"/>
        <w:ind w:left="0" w:firstLine="0"/>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w:t>
      </w:r>
      <w:r>
        <w:rPr>
          <w:rFonts w:eastAsia="?? ??"/>
        </w:rPr>
        <w:t>4</w:t>
      </w:r>
      <w:r w:rsidRPr="00320CAB">
        <w:rPr>
          <w:rFonts w:eastAsia="?? ??"/>
        </w:rPr>
        <w:t xml:space="preserve"> </w:t>
      </w:r>
      <w:r>
        <w:t xml:space="preserve">for UE incapable of </w:t>
      </w:r>
      <w:r>
        <w:rPr>
          <w:rFonts w:eastAsia="?? ??"/>
        </w:rPr>
        <w:t>[</w:t>
      </w:r>
      <w:r w:rsidRPr="00706B21">
        <w:rPr>
          <w:rFonts w:eastAsia="?? ??"/>
          <w:i/>
          <w:iCs/>
        </w:rPr>
        <w:t>capability of measurement with RTD&gt;CP</w:t>
      </w:r>
      <w:r>
        <w:rPr>
          <w:rFonts w:eastAsia="?? ??"/>
        </w:rPr>
        <w:t xml:space="preserve">] in FR1, </w:t>
      </w:r>
      <w:r w:rsidRPr="00320CAB">
        <w:rPr>
          <w:rFonts w:eastAsia="?? ??"/>
        </w:rPr>
        <w:t>Table 9.5.4.1-</w:t>
      </w:r>
      <w:r>
        <w:rPr>
          <w:rFonts w:eastAsia="?? ??"/>
        </w:rPr>
        <w:t>5</w:t>
      </w:r>
      <w:r w:rsidRPr="00320CAB">
        <w:rPr>
          <w:rFonts w:eastAsia="?? ??"/>
        </w:rPr>
        <w:t xml:space="preserve"> </w:t>
      </w:r>
      <w:r>
        <w:t xml:space="preserve">for UE capable of </w:t>
      </w:r>
      <w:r>
        <w:rPr>
          <w:rFonts w:eastAsia="?? ??"/>
        </w:rPr>
        <w:t>[</w:t>
      </w:r>
      <w:r w:rsidRPr="00706B21">
        <w:rPr>
          <w:rFonts w:eastAsia="?? ??"/>
          <w:i/>
          <w:iCs/>
        </w:rPr>
        <w:t>capability of measurement with RTD&gt;CP</w:t>
      </w:r>
      <w:r>
        <w:rPr>
          <w:rFonts w:eastAsia="?? ??"/>
        </w:rPr>
        <w:t xml:space="preserve">] </w:t>
      </w:r>
      <w:r w:rsidRPr="00BC5D96">
        <w:rPr>
          <w:rFonts w:eastAsia="?? ??"/>
        </w:rPr>
        <w:t>in FR1</w:t>
      </w:r>
      <w:r>
        <w:rPr>
          <w:rFonts w:eastAsia="?? ??"/>
        </w:rPr>
        <w:t xml:space="preserve">, </w:t>
      </w:r>
      <w:r w:rsidRPr="00320CAB">
        <w:rPr>
          <w:rFonts w:eastAsia="?? ??"/>
        </w:rPr>
        <w:t>Table 9.5.4.1-</w:t>
      </w:r>
      <w:r>
        <w:rPr>
          <w:rFonts w:eastAsia="?? ??"/>
        </w:rPr>
        <w:t>6</w:t>
      </w:r>
      <w:r w:rsidRPr="00320CAB">
        <w:rPr>
          <w:rFonts w:eastAsia="?? ??"/>
        </w:rPr>
        <w:t xml:space="preserve"> </w:t>
      </w:r>
      <w:r>
        <w:t xml:space="preserve">for UE incapable of </w:t>
      </w:r>
      <w:r>
        <w:rPr>
          <w:rFonts w:eastAsia="?? ??"/>
        </w:rPr>
        <w:t>[</w:t>
      </w:r>
      <w:r w:rsidRPr="00706B21">
        <w:rPr>
          <w:rFonts w:eastAsia="?? ??"/>
          <w:i/>
          <w:iCs/>
        </w:rPr>
        <w:t>capability of measurement with RTD&gt;CP</w:t>
      </w:r>
      <w:r>
        <w:rPr>
          <w:rFonts w:eastAsia="?? ??"/>
        </w:rPr>
        <w:t xml:space="preserve">] in FR2 and </w:t>
      </w:r>
      <w:r w:rsidRPr="00320CAB">
        <w:rPr>
          <w:rFonts w:eastAsia="?? ??"/>
        </w:rPr>
        <w:t>Table 9.5.4.1-</w:t>
      </w:r>
      <w:r>
        <w:rPr>
          <w:rFonts w:eastAsia="?? ??"/>
        </w:rPr>
        <w:t>7</w:t>
      </w:r>
      <w:r w:rsidRPr="00320CAB">
        <w:rPr>
          <w:rFonts w:eastAsia="?? ??"/>
        </w:rPr>
        <w:t xml:space="preserve"> </w:t>
      </w:r>
      <w:r>
        <w:t xml:space="preserve">for UE capable of </w:t>
      </w:r>
      <w:r>
        <w:rPr>
          <w:rFonts w:eastAsia="?? ??"/>
        </w:rPr>
        <w:t>[</w:t>
      </w:r>
      <w:r w:rsidRPr="00706B21">
        <w:rPr>
          <w:rFonts w:eastAsia="?? ??"/>
          <w:i/>
          <w:iCs/>
        </w:rPr>
        <w:t>capability of measurement with RTD&gt;CP</w:t>
      </w:r>
      <w:r>
        <w:rPr>
          <w:rFonts w:eastAsia="?? ??"/>
        </w:rPr>
        <w:t xml:space="preserve">] </w:t>
      </w:r>
      <w:r w:rsidRPr="00BC5D96">
        <w:rPr>
          <w:rFonts w:eastAsia="?? ??"/>
        </w:rPr>
        <w:t>in FR</w:t>
      </w:r>
      <w:r>
        <w:rPr>
          <w:rFonts w:eastAsia="?? ??"/>
        </w:rPr>
        <w:t xml:space="preserve">2 when there is intra-frequency L1-RSRP measurement on neighbor cell(s) to measure, where </w:t>
      </w:r>
    </w:p>
    <w:p w14:paraId="0C479DCA" w14:textId="77777777" w:rsidR="00EC2331" w:rsidRPr="009C5807" w:rsidRDefault="00EC2331" w:rsidP="00EC233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327D078E" w14:textId="77777777" w:rsidR="00EC2331" w:rsidRDefault="00EC2331" w:rsidP="00EC2331">
      <w:pPr>
        <w:pStyle w:val="B10"/>
      </w:pPr>
      <w:r w:rsidRPr="009C5807">
        <w:t>-</w:t>
      </w:r>
      <w:r w:rsidRPr="009C5807">
        <w:tab/>
        <w:t>N= 8</w:t>
      </w:r>
      <w:r>
        <w:t xml:space="preserve"> </w:t>
      </w:r>
      <w:r>
        <w:rPr>
          <w:lang w:val="en-US" w:eastAsia="zh-CN"/>
        </w:rPr>
        <w:t xml:space="preserve">in </w:t>
      </w:r>
      <w:r>
        <w:rPr>
          <w:rFonts w:eastAsia="?? ??"/>
        </w:rPr>
        <w:t>Table 9.5.4.1-6 and Table 9.5.4.1-7</w:t>
      </w:r>
      <w:r w:rsidRPr="009C5807">
        <w:t>.</w:t>
      </w:r>
    </w:p>
    <w:p w14:paraId="01979CC5" w14:textId="77777777" w:rsidR="00EC2331" w:rsidRPr="008B40E7" w:rsidRDefault="00EC2331" w:rsidP="00EC2331">
      <w:pPr>
        <w:pStyle w:val="B10"/>
      </w:pPr>
      <w:r w:rsidRPr="008B40E7">
        <w:t>-</w:t>
      </w:r>
      <w:r w:rsidRPr="008B40E7">
        <w:tab/>
        <w:t>P value for SSB resource to be measured is defined as</w:t>
      </w:r>
    </w:p>
    <w:p w14:paraId="3065DE4D"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 N</w:t>
      </w:r>
      <w:r w:rsidRPr="008B40E7">
        <w:rPr>
          <w:vertAlign w:val="subscript"/>
        </w:rPr>
        <w:t>outside_MG</w:t>
      </w:r>
      <w:r w:rsidRPr="008B40E7">
        <w:t xml:space="preserve"> in FR1</w:t>
      </w:r>
    </w:p>
    <w:p w14:paraId="4F0DF44F" w14:textId="77777777" w:rsidR="00EC2331" w:rsidRPr="008B40E7" w:rsidRDefault="00EC2331" w:rsidP="00EC2331">
      <w:pPr>
        <w:pStyle w:val="B20"/>
      </w:pPr>
      <w:r w:rsidRPr="008B40E7">
        <w:t>-</w:t>
      </w:r>
      <w:r w:rsidRPr="008B40E7">
        <w:tab/>
        <w:t>P</w:t>
      </w:r>
      <w:r w:rsidRPr="008B40E7">
        <w:rPr>
          <w:vertAlign w:val="subscript"/>
        </w:rPr>
        <w:t>sharing factor</w:t>
      </w:r>
      <w:r w:rsidRPr="008B40E7">
        <w:t xml:space="preserve"> * N</w:t>
      </w:r>
      <w:r w:rsidRPr="008B40E7">
        <w:rPr>
          <w:vertAlign w:val="subscript"/>
        </w:rPr>
        <w:t>total</w:t>
      </w:r>
      <w:r w:rsidRPr="008B40E7">
        <w:t xml:space="preserve"> / N</w:t>
      </w:r>
      <w:r w:rsidRPr="008B40E7">
        <w:rPr>
          <w:vertAlign w:val="subscript"/>
        </w:rPr>
        <w:t>outside_MG</w:t>
      </w:r>
      <w:r w:rsidRPr="008B40E7">
        <w:t xml:space="preserve"> in FR2 with N</w:t>
      </w:r>
      <w:r w:rsidRPr="008B40E7">
        <w:rPr>
          <w:vertAlign w:val="subscript"/>
        </w:rPr>
        <w:t>available</w:t>
      </w:r>
      <w:r w:rsidRPr="008B40E7">
        <w:t xml:space="preserve"> = 0</w:t>
      </w:r>
    </w:p>
    <w:p w14:paraId="656252DA"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 N</w:t>
      </w:r>
      <w:r w:rsidRPr="008B40E7">
        <w:rPr>
          <w:vertAlign w:val="subscript"/>
        </w:rPr>
        <w:t>available</w:t>
      </w:r>
      <w:r w:rsidRPr="008B40E7">
        <w:t xml:space="preserve"> in FR2 with N</w:t>
      </w:r>
      <w:r w:rsidRPr="00844E8A">
        <w:rPr>
          <w:vertAlign w:val="subscript"/>
        </w:rPr>
        <w:t>available</w:t>
      </w:r>
      <w:r w:rsidRPr="008B40E7">
        <w:t xml:space="preserve"> &gt; 0</w:t>
      </w:r>
    </w:p>
    <w:p w14:paraId="081156C1" w14:textId="77777777" w:rsidR="00EC2331" w:rsidRPr="008B40E7" w:rsidRDefault="00EC2331" w:rsidP="00EC2331">
      <w:pPr>
        <w:pStyle w:val="B10"/>
        <w:ind w:leftChars="200" w:left="400" w:firstLine="0"/>
        <w:rPr>
          <w:lang w:eastAsia="zh-CN"/>
        </w:rPr>
      </w:pPr>
      <w:r w:rsidRPr="008B40E7">
        <w:rPr>
          <w:lang w:eastAsia="zh-CN"/>
        </w:rPr>
        <w:t>For a window W of duration max</w:t>
      </w:r>
      <w:r>
        <w:rPr>
          <w:lang w:eastAsia="zh-CN"/>
        </w:rPr>
        <w:t xml:space="preserve"> </w:t>
      </w:r>
      <w:r w:rsidRPr="008B40E7">
        <w:rPr>
          <w:lang w:eastAsia="zh-CN"/>
        </w:rPr>
        <w:t>(T</w:t>
      </w:r>
      <w:r w:rsidRPr="008B40E7">
        <w:rPr>
          <w:vertAlign w:val="subscript"/>
          <w:lang w:eastAsia="zh-CN"/>
        </w:rPr>
        <w:t xml:space="preserve">L1,  </w:t>
      </w:r>
      <w:r w:rsidRPr="008B40E7">
        <w:rPr>
          <w:lang w:eastAsia="zh-CN"/>
        </w:rPr>
        <w:t xml:space="preserve">MGRP_max), where MGRP max is the maximum MGRP across all configured per-UE measurement gaps and per-FR measurement gaps within the same FR as serving cell, and starting at the beginning of any </w:t>
      </w:r>
      <w:r w:rsidRPr="008B40E7">
        <w:t>SSB</w:t>
      </w:r>
      <w:r w:rsidRPr="008B40E7">
        <w:rPr>
          <w:lang w:eastAsia="zh-CN"/>
        </w:rPr>
        <w:t xml:space="preserve"> resource occasion: </w:t>
      </w:r>
    </w:p>
    <w:p w14:paraId="1C39F0A0"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is the total number of SSB resource occasions within the window, including those overlapped with </w:t>
      </w:r>
      <w:r w:rsidRPr="008B40E7">
        <w:rPr>
          <w:bCs/>
          <w:lang w:eastAsia="zh-CN"/>
        </w:rPr>
        <w:t>measurement gap</w:t>
      </w:r>
      <w:r w:rsidRPr="008B40E7">
        <w:t xml:space="preserve"> occasions or SMTC occasions within the window, and</w:t>
      </w:r>
    </w:p>
    <w:p w14:paraId="75D0DAAD" w14:textId="77777777" w:rsidR="00EC2331" w:rsidRPr="008B40E7" w:rsidRDefault="00EC2331" w:rsidP="00EC2331">
      <w:pPr>
        <w:pStyle w:val="B20"/>
      </w:pPr>
      <w:r w:rsidRPr="008B40E7">
        <w:t>-</w:t>
      </w:r>
      <w:r w:rsidRPr="008B40E7">
        <w:tab/>
        <w:t>N</w:t>
      </w:r>
      <w:r w:rsidRPr="008B40E7">
        <w:rPr>
          <w:vertAlign w:val="subscript"/>
        </w:rPr>
        <w:t>outside_MG</w:t>
      </w:r>
      <w:r w:rsidRPr="008B40E7">
        <w:t xml:space="preserve"> is the number of SSB resource occasions that are not overlapped with any </w:t>
      </w:r>
      <w:r w:rsidRPr="008B40E7">
        <w:rPr>
          <w:bCs/>
          <w:lang w:eastAsia="zh-CN"/>
        </w:rPr>
        <w:t>measurement gap</w:t>
      </w:r>
      <w:r w:rsidRPr="008B40E7">
        <w:t xml:space="preserve"> occasion within the window W</w:t>
      </w:r>
    </w:p>
    <w:p w14:paraId="686213A9" w14:textId="77777777" w:rsidR="00EC2331" w:rsidRPr="008B40E7" w:rsidRDefault="00EC2331" w:rsidP="00EC2331">
      <w:pPr>
        <w:pStyle w:val="B20"/>
      </w:pPr>
      <w:r w:rsidRPr="008B40E7">
        <w:t>-</w:t>
      </w:r>
      <w:r w:rsidRPr="008B40E7">
        <w:tab/>
        <w:t>N</w:t>
      </w:r>
      <w:r w:rsidRPr="008B40E7">
        <w:rPr>
          <w:vertAlign w:val="subscript"/>
        </w:rPr>
        <w:t>available</w:t>
      </w:r>
      <w:r w:rsidRPr="008B40E7">
        <w:t xml:space="preserve"> is the number of SSB resource occasions that are not overlapped with any </w:t>
      </w:r>
      <w:r w:rsidRPr="008B40E7">
        <w:rPr>
          <w:bCs/>
          <w:lang w:eastAsia="zh-CN"/>
        </w:rPr>
        <w:t>measurement gap</w:t>
      </w:r>
      <w:r w:rsidRPr="008B40E7">
        <w:t xml:space="preserve"> occasion nor any SMTC occasion within the window W</w:t>
      </w:r>
    </w:p>
    <w:p w14:paraId="15991B21" w14:textId="77777777" w:rsidR="00EC2331" w:rsidRPr="008B40E7" w:rsidRDefault="00EC2331" w:rsidP="00EC2331">
      <w:pPr>
        <w:pStyle w:val="B20"/>
      </w:pPr>
      <w:r w:rsidRPr="008B40E7">
        <w:rPr>
          <w:bCs/>
          <w:lang w:eastAsia="zh-CN"/>
        </w:rPr>
        <w:t>-</w:t>
      </w:r>
      <w:r w:rsidRPr="008B40E7">
        <w:rPr>
          <w:bCs/>
          <w:lang w:eastAsia="zh-CN"/>
        </w:rPr>
        <w:tab/>
        <w:t>T</w:t>
      </w:r>
      <w:r w:rsidRPr="008B40E7">
        <w:rPr>
          <w:bCs/>
          <w:vertAlign w:val="subscript"/>
          <w:lang w:eastAsia="zh-CN"/>
        </w:rPr>
        <w:t xml:space="preserve">L1 </w:t>
      </w:r>
      <w:r w:rsidRPr="008B40E7">
        <w:rPr>
          <w:bCs/>
          <w:lang w:eastAsia="zh-CN"/>
        </w:rPr>
        <w:t xml:space="preserve">is periodicity of the target </w:t>
      </w:r>
      <w:r w:rsidRPr="008B40E7">
        <w:t>SSB</w:t>
      </w:r>
      <w:r w:rsidRPr="008B40E7">
        <w:rPr>
          <w:bCs/>
          <w:lang w:eastAsia="zh-CN"/>
        </w:rPr>
        <w:t>.</w:t>
      </w:r>
    </w:p>
    <w:p w14:paraId="2DB28792" w14:textId="77777777" w:rsidR="00EC2331" w:rsidRPr="008C6EEC" w:rsidRDefault="00EC2331" w:rsidP="00EC2331">
      <w:pPr>
        <w:pStyle w:val="B10"/>
      </w:pPr>
      <w:r w:rsidRPr="008C6EEC">
        <w:t>-</w:t>
      </w:r>
      <w:r w:rsidRPr="008C6EEC">
        <w:tab/>
        <w:t>P</w:t>
      </w:r>
      <w:r w:rsidRPr="008C6EEC">
        <w:rPr>
          <w:vertAlign w:val="subscript"/>
        </w:rPr>
        <w:t>sharing factor</w:t>
      </w:r>
      <w:r w:rsidRPr="008C6EEC">
        <w:t xml:space="preserve"> = 1, if the SSB configured for L1-RSRP measurement outside measurement gap is</w:t>
      </w:r>
    </w:p>
    <w:p w14:paraId="3507C9ED" w14:textId="77777777" w:rsidR="00EC2331" w:rsidRPr="008C6EEC" w:rsidRDefault="00EC2331" w:rsidP="00EC2331">
      <w:pPr>
        <w:pStyle w:val="B20"/>
      </w:pPr>
      <w:r w:rsidRPr="008C6EEC">
        <w:t>-</w:t>
      </w:r>
      <w:r w:rsidRPr="008C6EEC">
        <w:tab/>
        <w:t xml:space="preserve">not overlapped with the SSB symbols indicated by </w:t>
      </w:r>
      <w:r w:rsidRPr="008C6EEC">
        <w:rPr>
          <w:i/>
        </w:rPr>
        <w:t>SSB-ToMeasure</w:t>
      </w:r>
      <w:r w:rsidRPr="008C6EEC">
        <w:t xml:space="preserve"> and 1 data symbol before each consecutive SSB symbols indicated by </w:t>
      </w:r>
      <w:r w:rsidRPr="008C6EEC">
        <w:rPr>
          <w:i/>
        </w:rPr>
        <w:t>SSB-ToMeasure</w:t>
      </w:r>
      <w:r w:rsidRPr="008C6EEC">
        <w:t xml:space="preserve"> and 1 data symbol after each consecutive SSB symbols indicated by </w:t>
      </w:r>
      <w:r w:rsidRPr="008C6EEC">
        <w:rPr>
          <w:i/>
        </w:rPr>
        <w:t>SSB-ToMeasure</w:t>
      </w:r>
      <w:r w:rsidRPr="008C6EEC">
        <w:t xml:space="preserve">, given that </w:t>
      </w:r>
      <w:r w:rsidRPr="008C6EEC">
        <w:rPr>
          <w:i/>
        </w:rPr>
        <w:t>SSB-ToMeasure</w:t>
      </w:r>
      <w:r w:rsidRPr="008C6EEC">
        <w:t xml:space="preserve"> is configured, </w:t>
      </w:r>
      <w:r w:rsidRPr="008C6EEC">
        <w:rPr>
          <w:lang w:eastAsia="zh-CN"/>
        </w:rPr>
        <w:t xml:space="preserve">where the </w:t>
      </w:r>
      <w:r w:rsidRPr="008C6EEC">
        <w:rPr>
          <w:i/>
        </w:rPr>
        <w:t>SSB-ToMeasure</w:t>
      </w:r>
      <w:r w:rsidRPr="008C6EEC">
        <w:t xml:space="preserve"> is the union set of</w:t>
      </w:r>
      <w:r w:rsidRPr="008C6EEC">
        <w:rPr>
          <w:rStyle w:val="apple-converted-space"/>
        </w:rPr>
        <w:t xml:space="preserve"> </w:t>
      </w:r>
      <w:r w:rsidRPr="008C6EEC">
        <w:rPr>
          <w:i/>
          <w:iCs/>
        </w:rPr>
        <w:t>SSB-ToMeasure</w:t>
      </w:r>
      <w:r w:rsidRPr="008C6EEC">
        <w:t> from all the configured measurement objects merged on the same serving carrier, and,</w:t>
      </w:r>
    </w:p>
    <w:p w14:paraId="06DA536E" w14:textId="77777777" w:rsidR="00EC2331" w:rsidRPr="008C6EEC" w:rsidRDefault="00EC2331" w:rsidP="00EC2331">
      <w:pPr>
        <w:pStyle w:val="B20"/>
      </w:pPr>
      <w:r w:rsidRPr="008C6EEC">
        <w:t>-</w:t>
      </w:r>
      <w:r w:rsidRPr="008C6EEC">
        <w:tab/>
        <w:t xml:space="preserve">not overlapped with the RSSI symbols indicated by </w:t>
      </w:r>
      <w:r w:rsidRPr="008C6EEC">
        <w:rPr>
          <w:i/>
        </w:rPr>
        <w:t>ss-RSSI-Measurement</w:t>
      </w:r>
      <w:r w:rsidRPr="008C6EEC">
        <w:t xml:space="preserve"> and 1data symbol before each RSSI symbol indicated by </w:t>
      </w:r>
      <w:r w:rsidRPr="008C6EEC">
        <w:rPr>
          <w:i/>
        </w:rPr>
        <w:t>ss-RSSI-Measurement</w:t>
      </w:r>
      <w:r w:rsidRPr="008C6EEC">
        <w:t xml:space="preserve"> and 1 data symbol after each RSSI symbol indicated by </w:t>
      </w:r>
      <w:r w:rsidRPr="008C6EEC">
        <w:rPr>
          <w:i/>
        </w:rPr>
        <w:t>ss-RSSI-Measurement</w:t>
      </w:r>
      <w:r w:rsidRPr="008C6EEC">
        <w:t xml:space="preserve">, given that </w:t>
      </w:r>
      <w:r w:rsidRPr="008C6EEC">
        <w:rPr>
          <w:i/>
        </w:rPr>
        <w:t>ss-RSSI-Measurement</w:t>
      </w:r>
      <w:r w:rsidRPr="008C6EEC">
        <w:t xml:space="preserve"> is configured,</w:t>
      </w:r>
    </w:p>
    <w:p w14:paraId="00BF5DA2" w14:textId="77777777" w:rsidR="00EC2331" w:rsidRPr="00DB6AA9" w:rsidRDefault="00EC2331" w:rsidP="00EC2331">
      <w:pPr>
        <w:pStyle w:val="B10"/>
      </w:pPr>
      <w:r w:rsidRPr="008C6EEC">
        <w:t>-</w:t>
      </w:r>
      <w:r w:rsidRPr="008C6EEC">
        <w:tab/>
        <w:t>P</w:t>
      </w:r>
      <w:r w:rsidRPr="008C6EEC">
        <w:rPr>
          <w:vertAlign w:val="subscript"/>
        </w:rPr>
        <w:t xml:space="preserve">sharing factor </w:t>
      </w:r>
      <w:r w:rsidRPr="008C6EEC">
        <w:rPr>
          <w:lang w:val="en-US"/>
        </w:rPr>
        <w:t>= 3, otherwise.</w:t>
      </w:r>
    </w:p>
    <w:p w14:paraId="4877CBF2" w14:textId="77777777" w:rsidR="00EC2331" w:rsidRPr="0050201D" w:rsidRDefault="00EC2331" w:rsidP="00EC2331">
      <w:pPr>
        <w:pStyle w:val="B10"/>
        <w:rPr>
          <w:lang w:val="en-US"/>
        </w:rPr>
      </w:pPr>
      <w:r w:rsidRPr="0050201D">
        <w:t>-</w:t>
      </w:r>
      <w:r w:rsidRPr="0050201D">
        <w:tab/>
        <w:t>P</w:t>
      </w:r>
      <w:r w:rsidRPr="0050201D">
        <w:rPr>
          <w:vertAlign w:val="subscript"/>
        </w:rPr>
        <w:t>L1_sharing</w:t>
      </w:r>
      <w:r w:rsidRPr="0050201D">
        <w:rPr>
          <w:lang w:val="en-US"/>
        </w:rPr>
        <w:t xml:space="preserve"> is defined as</w:t>
      </w:r>
    </w:p>
    <w:p w14:paraId="36D7D051" w14:textId="765265B3" w:rsidR="00EC2331" w:rsidRPr="0050201D" w:rsidRDefault="00EC2331" w:rsidP="00EC2331">
      <w:pPr>
        <w:pStyle w:val="B20"/>
        <w:rPr>
          <w:lang w:val="en-US"/>
        </w:rPr>
      </w:pPr>
      <w:r w:rsidRPr="0050201D">
        <w:rPr>
          <w:lang w:val="en-US"/>
        </w:rPr>
        <w:t xml:space="preserve">- </w:t>
      </w:r>
      <w:r>
        <w:rPr>
          <w:lang w:val="en-US"/>
        </w:rPr>
        <w:tab/>
      </w:r>
      <w:r w:rsidRPr="0050201D">
        <w:rPr>
          <w:lang w:val="en-US"/>
        </w:rPr>
        <w:t>When number of neighboring cells to be measured is 1</w:t>
      </w:r>
    </w:p>
    <w:p w14:paraId="105F8AB8" w14:textId="77777777" w:rsidR="00EC2331" w:rsidRPr="0050201D" w:rsidRDefault="00EC2331" w:rsidP="00EC2331">
      <w:pPr>
        <w:pStyle w:val="B30"/>
      </w:pPr>
      <w:r w:rsidRPr="0050201D">
        <w:t>-</w:t>
      </w:r>
      <w:r w:rsidRPr="0050201D">
        <w:tab/>
        <w:t>P</w:t>
      </w:r>
      <w:r w:rsidRPr="0050201D">
        <w:rPr>
          <w:vertAlign w:val="subscript"/>
        </w:rPr>
        <w:t>L1_sharing</w:t>
      </w:r>
      <w:r w:rsidRPr="0050201D">
        <w:rPr>
          <w:lang w:val="en-US" w:eastAsia="zh-CN"/>
        </w:rPr>
        <w:t xml:space="preserve"> = 2, if </w:t>
      </w:r>
      <w:r w:rsidRPr="0050201D">
        <w:t>any symbol of the SSBs from serving cell and neighbor cell are overlapping or adjacent (in time domain)</w:t>
      </w:r>
    </w:p>
    <w:p w14:paraId="3C597FC6" w14:textId="77777777" w:rsidR="00EC2331" w:rsidRPr="0050201D" w:rsidRDefault="00EC2331" w:rsidP="00EC2331">
      <w:pPr>
        <w:pStyle w:val="B30"/>
        <w:rPr>
          <w:lang w:val="en-US" w:eastAsia="zh-CN"/>
        </w:rPr>
      </w:pPr>
      <w:r w:rsidRPr="0050201D">
        <w:t>-</w:t>
      </w:r>
      <w:r w:rsidRPr="0050201D">
        <w:tab/>
        <w:t>P</w:t>
      </w:r>
      <w:r w:rsidRPr="0050201D">
        <w:rPr>
          <w:vertAlign w:val="subscript"/>
        </w:rPr>
        <w:t>L1_sharing</w:t>
      </w:r>
      <w:r w:rsidRPr="0050201D">
        <w:rPr>
          <w:lang w:val="en-US" w:eastAsia="zh-CN"/>
        </w:rPr>
        <w:t xml:space="preserve"> = 1, otherwise</w:t>
      </w:r>
    </w:p>
    <w:p w14:paraId="50879AFB" w14:textId="371FC398" w:rsidR="00EC2331" w:rsidRPr="0050201D" w:rsidRDefault="00EC2331" w:rsidP="00EC2331">
      <w:pPr>
        <w:pStyle w:val="B20"/>
        <w:rPr>
          <w:lang w:val="en-US"/>
        </w:rPr>
      </w:pPr>
      <w:r w:rsidRPr="0050201D">
        <w:rPr>
          <w:lang w:val="en-US"/>
        </w:rPr>
        <w:t>-</w:t>
      </w:r>
      <w:r>
        <w:rPr>
          <w:lang w:val="en-US"/>
        </w:rPr>
        <w:tab/>
      </w:r>
      <w:r w:rsidRPr="0050201D">
        <w:rPr>
          <w:lang w:val="en-US"/>
        </w:rPr>
        <w:t>When number of neighboring cells to be measured is more than 1</w:t>
      </w:r>
    </w:p>
    <w:p w14:paraId="28786FD2" w14:textId="7D517708" w:rsidR="00EC2331" w:rsidRDefault="00EC2331" w:rsidP="00EC2331">
      <w:pPr>
        <w:pStyle w:val="B20"/>
      </w:pPr>
      <w:r w:rsidRPr="0050201D">
        <w:t>-</w:t>
      </w:r>
      <w:r w:rsidRPr="0050201D">
        <w:tab/>
        <w:t>P</w:t>
      </w:r>
      <w:r w:rsidRPr="0050201D">
        <w:rPr>
          <w:vertAlign w:val="subscript"/>
        </w:rPr>
        <w:t>L1_sharing</w:t>
      </w:r>
      <w:r w:rsidRPr="0050201D">
        <w:rPr>
          <w:lang w:val="en-US" w:eastAsia="zh-CN"/>
        </w:rPr>
        <w:t xml:space="preserve"> = 3</w:t>
      </w:r>
      <w:r>
        <w:rPr>
          <w:lang w:val="en-US" w:eastAsia="zh-CN"/>
        </w:rPr>
        <w:t>.</w:t>
      </w:r>
    </w:p>
    <w:p w14:paraId="799CF622" w14:textId="35CD851D"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DE1AD9A" w:rsidR="00230E58" w:rsidRDefault="00230E58" w:rsidP="00230E58">
      <w:r w:rsidRPr="009C5807">
        <w:t xml:space="preserve">Longer evaluation period would be expected if the combination of SSB, SMTC occasion and </w:t>
      </w:r>
      <w:r w:rsidR="00B4769B">
        <w:t>GAP</w:t>
      </w:r>
      <w:r w:rsidRPr="009C5807">
        <w:t xml:space="preserve"> configurations does not meet pervious conditions.</w:t>
      </w:r>
    </w:p>
    <w:p w14:paraId="6F6C5951" w14:textId="3C6BE70E" w:rsidR="00FD3387" w:rsidRDefault="00FD3387" w:rsidP="00FD3387">
      <w:pPr>
        <w:rPr>
          <w:rFonts w:eastAsia="SimSun"/>
        </w:rPr>
      </w:pPr>
      <w:r>
        <w:rPr>
          <w:rFonts w:eastAsia="SimSun"/>
        </w:rPr>
        <w:t>When UE is configured with</w:t>
      </w:r>
      <w:r w:rsidRPr="003504D4">
        <w:rPr>
          <w:rFonts w:eastAsia="SimSun"/>
        </w:rPr>
        <w:t xml:space="preserve"> </w:t>
      </w:r>
      <w:r>
        <w:rPr>
          <w:rFonts w:eastAsia="SimSun"/>
        </w:rPr>
        <w:t>aperiodic</w:t>
      </w:r>
      <w:r w:rsidRPr="003504D4">
        <w:rPr>
          <w:rFonts w:eastAsia="SimSun"/>
        </w:rPr>
        <w:t xml:space="preserve"> MUSIM gap </w:t>
      </w:r>
      <w:r>
        <w:rPr>
          <w:rFonts w:eastAsia="SimSun"/>
        </w:rPr>
        <w:t>and the aperiodic</w:t>
      </w:r>
      <w:r w:rsidRPr="003504D4">
        <w:rPr>
          <w:rFonts w:eastAsia="SimSun"/>
        </w:rPr>
        <w:t xml:space="preserve"> MUSIM gap</w:t>
      </w:r>
      <w:r>
        <w:rPr>
          <w:rFonts w:eastAsia="SimSun"/>
        </w:rPr>
        <w:t xml:space="preserve"> is overlapping with SSB resource occasion for L1-RSRP, </w:t>
      </w:r>
      <w:r>
        <w:t>l</w:t>
      </w:r>
      <w:r w:rsidRPr="009C5807">
        <w:t>onger evaluation period would be expected</w:t>
      </w:r>
      <w:r>
        <w:rPr>
          <w:rFonts w:eastAsia="SimSun"/>
        </w:rPr>
        <w:t xml:space="preserve">. </w:t>
      </w:r>
    </w:p>
    <w:p w14:paraId="2AAB5B42" w14:textId="6AD6D803" w:rsidR="00FD3387" w:rsidRDefault="00FD3387" w:rsidP="00FD3387">
      <w:pPr>
        <w:rPr>
          <w:lang w:eastAsia="zh-CN"/>
        </w:rPr>
      </w:pPr>
      <w:r>
        <w:rPr>
          <w:rFonts w:hint="eastAsia"/>
          <w:lang w:eastAsia="zh-CN"/>
        </w:rPr>
        <w:t>W</w:t>
      </w:r>
      <w:r>
        <w:rPr>
          <w:lang w:eastAsia="zh-CN"/>
        </w:rPr>
        <w:t xml:space="preserve">hen UE is configured with MUSIM gap(s), and SSB resource occasions for L1-RSRP are fully overlapped with MUSIM gap(s) or fully overlapped with </w:t>
      </w:r>
      <w:r w:rsidRPr="007D7C33">
        <w:rPr>
          <w:lang w:eastAsia="zh-CN"/>
        </w:rPr>
        <w:t>the union of MUSIM gap</w:t>
      </w:r>
      <w:r>
        <w:rPr>
          <w:lang w:eastAsia="zh-CN"/>
        </w:rPr>
        <w:t>(s)</w:t>
      </w:r>
      <w:r w:rsidRPr="007D7C33">
        <w:rPr>
          <w:lang w:eastAsia="zh-CN"/>
        </w:rPr>
        <w:t xml:space="preserve"> and </w:t>
      </w:r>
      <w:r>
        <w:rPr>
          <w:lang w:eastAsia="zh-CN"/>
        </w:rPr>
        <w:t>GAPs, no requirement applies for the SSB based L1-RSRP measurement.</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49C2C147" w14:textId="77777777" w:rsidR="00BA47C7" w:rsidRDefault="00BA47C7" w:rsidP="00BA47C7">
      <w:pPr>
        <w:pStyle w:val="TH"/>
      </w:pPr>
      <w:r>
        <w:t>Table 9.5.4.1-2A: Measurement period T</w:t>
      </w:r>
      <w:r>
        <w:rPr>
          <w:vertAlign w:val="subscript"/>
        </w:rPr>
        <w:t>L1-RSRP_Measurement_Period_SSB</w:t>
      </w:r>
      <w:r>
        <w:t xml:space="preserve"> </w:t>
      </w:r>
      <w:r>
        <w:rPr>
          <w:lang w:val="en-US"/>
        </w:rPr>
        <w:t xml:space="preserve">configured with </w:t>
      </w:r>
      <w:r>
        <w:rPr>
          <w:i/>
          <w:iCs/>
          <w:color w:val="000000"/>
          <w:lang w:val="en-US"/>
        </w:rPr>
        <w:t>groupBasedBeamReporting-r17</w:t>
      </w:r>
      <w:r>
        <w:rPr>
          <w:iCs/>
          <w:lang w:val="en-US"/>
        </w:rPr>
        <w:t xml:space="preserve"> </w:t>
      </w:r>
      <w:r>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BA47C7" w14:paraId="05517965"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Default="00BA47C7" w:rsidP="00532BEF">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77777777" w:rsidR="00BA47C7" w:rsidRDefault="00BA47C7" w:rsidP="00532BEF">
            <w:pPr>
              <w:pStyle w:val="TAH"/>
            </w:pPr>
            <w:r>
              <w:t>T</w:t>
            </w:r>
            <w:r>
              <w:rPr>
                <w:vertAlign w:val="subscript"/>
              </w:rPr>
              <w:t>L1-RSRP_Measurement_Period_SSB</w:t>
            </w:r>
            <w:r>
              <w:t xml:space="preserve"> (ms) </w:t>
            </w:r>
          </w:p>
        </w:tc>
      </w:tr>
      <w:tr w:rsidR="00BA47C7" w14:paraId="0278CF86"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Default="00BA47C7" w:rsidP="00532BEF">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77777777" w:rsidR="00BA47C7" w:rsidRDefault="00BA47C7" w:rsidP="00532BEF">
            <w:pPr>
              <w:pStyle w:val="TAC"/>
              <w:rPr>
                <w:lang w:val="fr-FR"/>
              </w:rPr>
            </w:pPr>
            <w:r>
              <w:rPr>
                <w:rFonts w:cs="v4.2.0"/>
                <w:lang w:val="fr-FR"/>
              </w:rPr>
              <w:t>max(T</w:t>
            </w:r>
            <w:r>
              <w:rPr>
                <w:rFonts w:cs="v4.2.0"/>
                <w:vertAlign w:val="subscript"/>
                <w:lang w:val="fr-FR"/>
              </w:rPr>
              <w:t>Report</w:t>
            </w:r>
            <w:r>
              <w:rPr>
                <w:rFonts w:cs="v4.2.0"/>
                <w:lang w:val="fr-FR"/>
              </w:rPr>
              <w:t>, ceil(M*P*N)*T</w:t>
            </w:r>
            <w:r>
              <w:rPr>
                <w:rFonts w:cs="v4.2.0"/>
                <w:vertAlign w:val="subscript"/>
                <w:lang w:val="fr-FR"/>
              </w:rPr>
              <w:t>SSB</w:t>
            </w:r>
            <w:r>
              <w:rPr>
                <w:rFonts w:cs="v4.2.0"/>
                <w:lang w:val="fr-FR"/>
              </w:rPr>
              <w:t>)</w:t>
            </w:r>
          </w:p>
        </w:tc>
      </w:tr>
      <w:tr w:rsidR="00BA47C7" w14:paraId="739BCBC2"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77777777" w:rsidR="00BA47C7" w:rsidRDefault="00BA47C7" w:rsidP="00532BEF">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77777777" w:rsidR="00BA47C7" w:rsidRDefault="00BA47C7" w:rsidP="00532BEF">
            <w:pPr>
              <w:pStyle w:val="TAC"/>
              <w:rPr>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BA47C7" w14:paraId="575A9D46" w14:textId="77777777" w:rsidTr="00532BEF">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77777777" w:rsidR="00BA47C7" w:rsidRDefault="00BA47C7" w:rsidP="00532BEF">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Default="00BA47C7" w:rsidP="00532BEF">
            <w:pPr>
              <w:pStyle w:val="TAC"/>
              <w:rPr>
                <w:lang w:val="fr-FR"/>
              </w:rPr>
            </w:pPr>
            <w:r>
              <w:rPr>
                <w:rFonts w:cs="v4.2.0"/>
                <w:lang w:val="fr-FR"/>
              </w:rPr>
              <w:t>ceil(1.5*M*P*N)*T</w:t>
            </w:r>
            <w:r>
              <w:rPr>
                <w:rFonts w:cs="v4.2.0"/>
                <w:vertAlign w:val="subscript"/>
                <w:lang w:val="fr-FR"/>
              </w:rPr>
              <w:t>DRX</w:t>
            </w:r>
          </w:p>
        </w:tc>
      </w:tr>
      <w:tr w:rsidR="00BA47C7" w14:paraId="0B69E7A2" w14:textId="77777777" w:rsidTr="00532BEF">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77777777" w:rsidR="00BA47C7" w:rsidRDefault="00BA47C7" w:rsidP="00532BEF">
            <w:pPr>
              <w:pStyle w:val="TAN"/>
              <w:rPr>
                <w:rFonts w:cs="v4.2.0"/>
              </w:rPr>
            </w:pPr>
            <w:r>
              <w:t>Note1: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78E7F80E" w14:textId="77777777" w:rsidR="00BA47C7" w:rsidRDefault="00BA47C7" w:rsidP="00BA47C7">
      <w:pPr>
        <w:rPr>
          <w:rFonts w:eastAsia="?? ??"/>
        </w:rPr>
      </w:pPr>
    </w:p>
    <w:p w14:paraId="31EA5BCC" w14:textId="15E6B6E2" w:rsidR="006A23F5" w:rsidRDefault="004141D8" w:rsidP="006A23F5">
      <w:pPr>
        <w:pStyle w:val="TH"/>
      </w:pPr>
      <w:r w:rsidRPr="00320CAB">
        <w:t>Table 9.5.4.1-</w:t>
      </w:r>
      <w:r w:rsidRPr="00320CAB">
        <w:rPr>
          <w:lang w:eastAsia="zh-CN"/>
        </w:rPr>
        <w:t>3</w:t>
      </w:r>
      <w:r w:rsidRPr="00320CAB">
        <w:t>: Measurement period T</w:t>
      </w:r>
      <w:r w:rsidRPr="00320CAB">
        <w:rPr>
          <w:vertAlign w:val="subscript"/>
        </w:rPr>
        <w:t>L1-RSRP_Measurement_Period_SSB</w:t>
      </w:r>
      <w:r w:rsidRPr="00320CAB">
        <w:t xml:space="preserve"> configured with </w:t>
      </w:r>
      <w:r w:rsidRPr="00320CAB">
        <w:rPr>
          <w:i/>
          <w:iCs/>
          <w:lang w:eastAsia="zh-CN"/>
        </w:rPr>
        <w:t>h</w:t>
      </w:r>
      <w:r w:rsidRPr="00320CAB">
        <w:rPr>
          <w:i/>
          <w:iCs/>
        </w:rPr>
        <w:t>ighSpeedMeasFlagFR2-r17</w:t>
      </w:r>
      <w:r w:rsidRPr="00320CAB">
        <w:rPr>
          <w:lang w:eastAsia="zh-CN"/>
        </w:rPr>
        <w:t xml:space="preserve"> </w:t>
      </w:r>
      <w:r w:rsidRPr="00320CAB">
        <w:t>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rPr>
              <w:t>)*T</w:t>
            </w:r>
            <w:r>
              <w:rPr>
                <w:rFonts w:cs="v4.2.0"/>
                <w:vertAlign w:val="subscript"/>
                <w:lang w:val="fr-FR"/>
              </w:rPr>
              <w:t>SSB</w:t>
            </w:r>
            <w:r>
              <w:rPr>
                <w:rFonts w:cs="v4.2.0"/>
                <w:lang w:val="fr-FR"/>
              </w:rPr>
              <w:t>)</w:t>
            </w:r>
          </w:p>
        </w:tc>
      </w:tr>
      <w:tr w:rsidR="006A23F5"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eastAsia="zh-CN"/>
              </w:rPr>
              <w:t>max(T</w:t>
            </w:r>
            <w:r>
              <w:rPr>
                <w:rFonts w:cs="v4.2.0"/>
                <w:vertAlign w:val="subscript"/>
                <w:lang w:val="fr-FR" w:eastAsia="zh-CN"/>
              </w:rPr>
              <w:t>Report</w:t>
            </w:r>
            <w:r>
              <w:rPr>
                <w:rFonts w:cs="v4.2.0"/>
                <w:lang w:val="fr-FR" w:eastAsia="zh-CN"/>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eastAsia="zh-CN"/>
              </w:rPr>
              <w:t>*</w:t>
            </w:r>
            <w:r>
              <w:rPr>
                <w:rFonts w:cs="Arial"/>
                <w:szCs w:val="18"/>
                <w:lang w:val="en-US" w:eastAsia="zh-CN"/>
              </w:rPr>
              <w:t>M2</w:t>
            </w:r>
            <w:r>
              <w:rPr>
                <w:rFonts w:cs="v4.2.0"/>
                <w:lang w:val="fr-FR" w:eastAsia="zh-CN"/>
              </w:rPr>
              <w:t>)*max(T</w:t>
            </w:r>
            <w:r>
              <w:rPr>
                <w:rFonts w:cs="v4.2.0"/>
                <w:vertAlign w:val="subscript"/>
                <w:lang w:val="fr-FR" w:eastAsia="zh-CN"/>
              </w:rPr>
              <w:t>DRX</w:t>
            </w:r>
            <w:r>
              <w:rPr>
                <w:rFonts w:cs="v4.2.0"/>
                <w:lang w:val="fr-FR" w:eastAsia="zh-CN"/>
              </w:rPr>
              <w:t>,T</w:t>
            </w:r>
            <w:r>
              <w:rPr>
                <w:rFonts w:cs="v4.2.0"/>
                <w:vertAlign w:val="subscript"/>
                <w:lang w:val="fr-FR" w:eastAsia="zh-CN"/>
              </w:rPr>
              <w:t>SSB</w:t>
            </w:r>
            <w:r>
              <w:rPr>
                <w:rFonts w:cs="v4.2.0"/>
                <w:lang w:val="fr-FR" w:eastAsia="zh-CN"/>
              </w:rPr>
              <w:t>))</w:t>
            </w:r>
            <w:r>
              <w:rPr>
                <w:rFonts w:cs="v4.2.0" w:hint="eastAsia"/>
                <w:lang w:val="en-US" w:eastAsia="zh-CN"/>
              </w:rPr>
              <w:t xml:space="preserve"> </w:t>
            </w:r>
          </w:p>
        </w:tc>
      </w:tr>
      <w:tr w:rsidR="006A23F5"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eastAsia="zh-CN"/>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eastAsia="zh-CN"/>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eastAsia="zh-CN"/>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AC71C83" w14:textId="77777777" w:rsidR="00F73BF2" w:rsidRPr="00320CAB" w:rsidRDefault="00F73BF2" w:rsidP="00F73BF2">
            <w:pPr>
              <w:pStyle w:val="TAN"/>
            </w:pPr>
            <w:r w:rsidRPr="00320CAB">
              <w:t>Note</w:t>
            </w:r>
            <w:r w:rsidRPr="00320CAB">
              <w:rPr>
                <w:lang w:eastAsia="zh-CN"/>
              </w:rPr>
              <w:t>1</w:t>
            </w:r>
            <w:r w:rsidRPr="00320CAB">
              <w:t>:</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439DC626" w14:textId="489374EA" w:rsidR="00F73BF2" w:rsidRPr="00320CAB" w:rsidRDefault="001712B3" w:rsidP="00F73BF2">
            <w:pPr>
              <w:pStyle w:val="TAN"/>
              <w:rPr>
                <w:lang w:eastAsia="zh-CN"/>
              </w:rPr>
            </w:pPr>
            <w:r w:rsidRPr="00320CAB">
              <w:rPr>
                <w:lang w:eastAsia="zh-CN"/>
              </w:rPr>
              <w:t>Note 2:</w:t>
            </w:r>
            <w:r w:rsidRPr="00320CAB">
              <w:tab/>
            </w:r>
            <w:r w:rsidRPr="00BC1816">
              <w:rPr>
                <w:lang w:eastAsia="zh-CN"/>
              </w:rPr>
              <w:t>Scaling factor</w:t>
            </w:r>
            <w:r w:rsidRPr="00320CAB">
              <w:rPr>
                <w:lang w:eastAsia="zh-CN"/>
              </w:rPr>
              <w:t xml:space="preserve"> N1 = 2 when </w:t>
            </w:r>
            <w:r w:rsidRPr="00320CAB">
              <w:rPr>
                <w:i/>
                <w:iCs/>
                <w:lang w:eastAsia="zh-CN"/>
              </w:rPr>
              <w:t>h</w:t>
            </w:r>
            <w:r w:rsidRPr="00320CAB">
              <w:rPr>
                <w:i/>
                <w:iCs/>
              </w:rPr>
              <w:t>ighSpeedMeasFlagFR2-r17</w:t>
            </w:r>
            <w:r w:rsidRPr="00320CAB">
              <w:rPr>
                <w:lang w:eastAsia="zh-CN"/>
              </w:rPr>
              <w:t xml:space="preserve"> = set1</w:t>
            </w:r>
            <w:r>
              <w:rPr>
                <w:lang w:eastAsia="zh-CN"/>
              </w:rPr>
              <w:t xml:space="preserve"> or</w:t>
            </w:r>
            <w:r w:rsidRPr="00320CAB">
              <w:rPr>
                <w:lang w:eastAsia="zh-CN"/>
              </w:rPr>
              <w:t xml:space="preserve"> </w:t>
            </w:r>
            <w:r>
              <w:rPr>
                <w:lang w:eastAsia="zh-CN"/>
              </w:rPr>
              <w:t>s</w:t>
            </w:r>
            <w:r w:rsidRPr="00BC1816">
              <w:rPr>
                <w:lang w:eastAsia="zh-CN"/>
              </w:rPr>
              <w:t>caling factor</w:t>
            </w:r>
            <w:r w:rsidRPr="00320CAB">
              <w:rPr>
                <w:lang w:eastAsia="zh-CN"/>
              </w:rPr>
              <w:t xml:space="preserve"> N1 = 6 when </w:t>
            </w:r>
            <w:r w:rsidRPr="00320CAB">
              <w:rPr>
                <w:i/>
                <w:iCs/>
                <w:lang w:eastAsia="zh-CN"/>
              </w:rPr>
              <w:t>h</w:t>
            </w:r>
            <w:r w:rsidRPr="00320CAB">
              <w:rPr>
                <w:i/>
                <w:iCs/>
              </w:rPr>
              <w:t>ighSpeedMeasFlagFR2-r17</w:t>
            </w:r>
            <w:r w:rsidRPr="00320CAB">
              <w:rPr>
                <w:lang w:eastAsia="zh-CN"/>
              </w:rPr>
              <w:t xml:space="preserve"> = [set2]</w:t>
            </w:r>
            <w:r w:rsidRPr="00BC1816">
              <w:rPr>
                <w:lang w:eastAsia="zh-CN"/>
              </w:rPr>
              <w:t xml:space="preserve">, if UE </w:t>
            </w:r>
            <w:r>
              <w:rPr>
                <w:lang w:eastAsia="zh-CN"/>
              </w:rPr>
              <w:t>does</w:t>
            </w:r>
            <w:r w:rsidRPr="00BC1816">
              <w:rPr>
                <w:lang w:eastAsia="zh-CN"/>
              </w:rPr>
              <w:t xml:space="preserve"> not support [</w:t>
            </w:r>
            <w:r w:rsidRPr="00E03305">
              <w:rPr>
                <w:i/>
                <w:lang w:eastAsia="zh-CN"/>
              </w:rPr>
              <w:t>simultaneousReceptionFR2HST-r18</w:t>
            </w:r>
            <w:r w:rsidRPr="00BC1816">
              <w:rPr>
                <w:lang w:eastAsia="zh-CN"/>
              </w:rPr>
              <w:t>]</w:t>
            </w:r>
            <w:r>
              <w:rPr>
                <w:lang w:eastAsia="zh-CN"/>
              </w:rPr>
              <w:t xml:space="preserve"> or </w:t>
            </w:r>
            <w:r w:rsidRPr="005A17C0">
              <w:rPr>
                <w:lang w:eastAsia="zh-CN"/>
              </w:rPr>
              <w:t xml:space="preserve">when </w:t>
            </w:r>
            <w:r w:rsidRPr="00E03305">
              <w:rPr>
                <w:i/>
                <w:lang w:eastAsia="zh-CN"/>
              </w:rPr>
              <w:t>highSpeedDeploymentTypeFR2-r17</w:t>
            </w:r>
            <w:r w:rsidRPr="005A17C0">
              <w:rPr>
                <w:lang w:eastAsia="zh-CN"/>
              </w:rPr>
              <w:t xml:space="preserve"> is </w:t>
            </w:r>
            <w:r>
              <w:rPr>
                <w:lang w:eastAsia="zh-CN"/>
              </w:rPr>
              <w:t xml:space="preserve">not </w:t>
            </w:r>
            <w:r w:rsidRPr="005A17C0">
              <w:rPr>
                <w:lang w:eastAsia="zh-CN"/>
              </w:rPr>
              <w:t>configured as bidirectional</w:t>
            </w:r>
            <w:r w:rsidRPr="00320CAB">
              <w:rPr>
                <w:lang w:eastAsia="zh-CN"/>
              </w:rPr>
              <w:t>.</w:t>
            </w:r>
            <w:r>
              <w:rPr>
                <w:lang w:eastAsia="zh-CN"/>
              </w:rPr>
              <w:t xml:space="preserve"> </w:t>
            </w:r>
            <w:r w:rsidRPr="00BC1816">
              <w:rPr>
                <w:lang w:eastAsia="zh-CN"/>
              </w:rPr>
              <w:t>Scaling factor N</w:t>
            </w:r>
            <w:r>
              <w:rPr>
                <w:lang w:eastAsia="zh-CN"/>
              </w:rPr>
              <w:t xml:space="preserve">1 </w:t>
            </w:r>
            <w:r w:rsidRPr="00BC1816">
              <w:rPr>
                <w:lang w:eastAsia="zh-CN"/>
              </w:rPr>
              <w:t>=</w:t>
            </w:r>
            <w:r>
              <w:rPr>
                <w:lang w:eastAsia="zh-CN"/>
              </w:rPr>
              <w:t xml:space="preserve"> 1.5</w:t>
            </w:r>
            <w:r w:rsidRPr="00BC1816">
              <w:rPr>
                <w:lang w:eastAsia="zh-CN"/>
              </w:rPr>
              <w:t xml:space="preserve"> when </w:t>
            </w:r>
            <w:r w:rsidRPr="00E03305">
              <w:rPr>
                <w:i/>
                <w:lang w:eastAsia="zh-CN"/>
              </w:rPr>
              <w:t>highSpeedMeasFlagFR2-r17</w:t>
            </w:r>
            <w:r w:rsidRPr="00BC1816">
              <w:rPr>
                <w:lang w:eastAsia="zh-CN"/>
              </w:rPr>
              <w:t xml:space="preserve"> is configured to set1</w:t>
            </w:r>
            <w:r>
              <w:rPr>
                <w:lang w:eastAsia="zh-CN"/>
              </w:rPr>
              <w:t xml:space="preserve"> or </w:t>
            </w:r>
            <w:r w:rsidRPr="00BC1816">
              <w:rPr>
                <w:lang w:eastAsia="zh-CN"/>
              </w:rPr>
              <w:t>scaling factor N</w:t>
            </w:r>
            <w:r>
              <w:rPr>
                <w:lang w:eastAsia="zh-CN"/>
              </w:rPr>
              <w:t xml:space="preserve">1 </w:t>
            </w:r>
            <w:r w:rsidRPr="00BC1816">
              <w:rPr>
                <w:lang w:eastAsia="zh-CN"/>
              </w:rPr>
              <w:t>=</w:t>
            </w:r>
            <w:r>
              <w:rPr>
                <w:lang w:eastAsia="zh-CN"/>
              </w:rPr>
              <w:t xml:space="preserve"> 4</w:t>
            </w:r>
            <w:r w:rsidRPr="00BC1816">
              <w:rPr>
                <w:lang w:eastAsia="zh-CN"/>
              </w:rPr>
              <w:t xml:space="preserve"> when </w:t>
            </w:r>
            <w:r w:rsidRPr="00E03305">
              <w:rPr>
                <w:i/>
                <w:lang w:eastAsia="zh-CN"/>
              </w:rPr>
              <w:t>highSpeedMeasFlagFR2-r17</w:t>
            </w:r>
            <w:r w:rsidRPr="00BC1816">
              <w:rPr>
                <w:lang w:eastAsia="zh-CN"/>
              </w:rPr>
              <w:t xml:space="preserve"> is configured to set2, if UE support</w:t>
            </w:r>
            <w:r>
              <w:rPr>
                <w:lang w:eastAsia="zh-CN"/>
              </w:rPr>
              <w:t>s</w:t>
            </w:r>
            <w:r w:rsidRPr="00BC1816">
              <w:rPr>
                <w:lang w:eastAsia="zh-CN"/>
              </w:rPr>
              <w:t xml:space="preserve"> [</w:t>
            </w:r>
            <w:r w:rsidRPr="00E03305">
              <w:rPr>
                <w:i/>
                <w:lang w:eastAsia="zh-CN"/>
              </w:rPr>
              <w:t>simultaneousReceptionFR2HST-r18</w:t>
            </w:r>
            <w:r w:rsidRPr="00BC1816">
              <w:rPr>
                <w:lang w:eastAsia="zh-CN"/>
              </w:rPr>
              <w:t>]</w:t>
            </w:r>
            <w:r>
              <w:rPr>
                <w:lang w:eastAsia="zh-CN"/>
              </w:rPr>
              <w:t xml:space="preserve"> </w:t>
            </w:r>
            <w:r w:rsidRPr="005A17C0">
              <w:rPr>
                <w:lang w:eastAsia="zh-CN"/>
              </w:rPr>
              <w:t xml:space="preserve">and when </w:t>
            </w:r>
            <w:r w:rsidRPr="00E03305">
              <w:rPr>
                <w:i/>
                <w:lang w:eastAsia="zh-CN"/>
              </w:rPr>
              <w:t>highSpeedDeploymentTypeFR2-r17</w:t>
            </w:r>
            <w:r w:rsidRPr="005A17C0">
              <w:rPr>
                <w:lang w:eastAsia="zh-CN"/>
              </w:rPr>
              <w:t xml:space="preserve"> is configured as bidirectional</w:t>
            </w:r>
            <w:r w:rsidRPr="00BC1816">
              <w:rPr>
                <w:lang w:eastAsia="zh-CN"/>
              </w:rPr>
              <w:t>.</w:t>
            </w:r>
          </w:p>
          <w:p w14:paraId="4B48996E" w14:textId="16C783B0" w:rsidR="006A23F5" w:rsidRDefault="00F73BF2" w:rsidP="00F73BF2">
            <w:pPr>
              <w:pStyle w:val="TAN"/>
              <w:rPr>
                <w:lang w:val="en-US" w:eastAsia="zh-CN"/>
              </w:rPr>
            </w:pPr>
            <w:r w:rsidRPr="00320CAB">
              <w:rPr>
                <w:lang w:eastAsia="zh-CN"/>
              </w:rPr>
              <w:t>Note 3:</w:t>
            </w:r>
            <w:r w:rsidRPr="00320CAB">
              <w:tab/>
            </w:r>
            <w:r w:rsidRPr="00320CAB">
              <w:rPr>
                <w:rFonts w:cs="Arial"/>
                <w:szCs w:val="18"/>
                <w:lang w:eastAsia="zh-CN"/>
              </w:rPr>
              <w:t>M2 = 1.5 if SMTC periodicity &gt; 40 ms; otherwise M2 = 1</w:t>
            </w:r>
          </w:p>
        </w:tc>
      </w:tr>
    </w:tbl>
    <w:p w14:paraId="300FC2F8" w14:textId="77777777" w:rsidR="006A23F5" w:rsidRDefault="006A23F5" w:rsidP="00230E58">
      <w:pPr>
        <w:rPr>
          <w:rFonts w:eastAsia="?? ??"/>
        </w:rPr>
      </w:pPr>
    </w:p>
    <w:p w14:paraId="4C80FC5A" w14:textId="77777777" w:rsidR="000E3815" w:rsidRPr="009C5807" w:rsidRDefault="000E3815" w:rsidP="000E3815">
      <w:pPr>
        <w:pStyle w:val="TH"/>
      </w:pPr>
      <w:r w:rsidRPr="009C5807">
        <w:t xml:space="preserve">Table </w:t>
      </w:r>
      <w:r>
        <w:t>9.5.4</w:t>
      </w:r>
      <w:r w:rsidRPr="009C5807">
        <w:t>.1-</w:t>
      </w:r>
      <w:r>
        <w:t>4</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FR1</w:t>
      </w:r>
      <w:r>
        <w:t xml:space="preserve">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16ECD1CC"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B5DDA12"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A83A20F"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229DC169"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639495E"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EC04EDA" w14:textId="77777777" w:rsidR="000E3815" w:rsidRPr="009C5807" w:rsidRDefault="000E3815" w:rsidP="00623101">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0E3815" w:rsidRPr="009C5807" w14:paraId="62D9656E"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911A62C"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520B555" w14:textId="77777777" w:rsidR="000E3815" w:rsidRPr="009C5807" w:rsidRDefault="000E3815" w:rsidP="00623101">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0E3815" w:rsidRPr="009C5807" w14:paraId="5929074D"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91507D9"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6DAF655" w14:textId="77777777" w:rsidR="000E3815" w:rsidRPr="009C5807" w:rsidRDefault="000E3815" w:rsidP="00623101">
            <w:pPr>
              <w:pStyle w:val="TAC"/>
            </w:pPr>
            <w:r w:rsidRPr="009C5807">
              <w:t>ceil(M*P)*T</w:t>
            </w:r>
            <w:r w:rsidRPr="009C5807">
              <w:rPr>
                <w:vertAlign w:val="subscript"/>
              </w:rPr>
              <w:t>DRX</w:t>
            </w:r>
          </w:p>
        </w:tc>
      </w:tr>
      <w:tr w:rsidR="000E3815" w:rsidRPr="009C5807" w14:paraId="040AC46E" w14:textId="77777777" w:rsidTr="00623101">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609E872" w14:textId="77777777" w:rsidR="000E3815" w:rsidRPr="000C0BDC" w:rsidRDefault="000E3815" w:rsidP="00623101">
            <w:pPr>
              <w:pStyle w:val="TAN"/>
            </w:pPr>
            <w:r w:rsidRPr="000C0BDC">
              <w:t>Note 1:</w:t>
            </w:r>
            <w:r w:rsidRPr="000C0BDC">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0C0BDC">
              <w: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15271E3B" w14:textId="77777777" w:rsidR="000E3815" w:rsidRPr="000C0BDC" w:rsidRDefault="000E3815" w:rsidP="00623101">
            <w:pPr>
              <w:pStyle w:val="TAN"/>
            </w:pPr>
            <w:r w:rsidRPr="000C0BDC">
              <w:t>Note 2:</w:t>
            </w:r>
            <w:r w:rsidRPr="000C0BDC">
              <w:tab/>
              <w:t>K = 1.5.</w:t>
            </w:r>
          </w:p>
          <w:p w14:paraId="18BF757C" w14:textId="77777777" w:rsidR="000E3815" w:rsidRPr="00807E93" w:rsidRDefault="000E3815" w:rsidP="00623101">
            <w:pPr>
              <w:pStyle w:val="TAN"/>
              <w:rPr>
                <w:i/>
                <w:lang w:eastAsia="zh-CN"/>
              </w:rPr>
            </w:pPr>
            <w:r w:rsidRPr="00DF2F7E">
              <w:rPr>
                <w:rFonts w:hint="eastAsia"/>
                <w:lang w:eastAsia="zh-CN"/>
              </w:rPr>
              <w:t>Note</w:t>
            </w:r>
            <w:r w:rsidRPr="00DF2F7E">
              <w:t xml:space="preserve"> 3</w:t>
            </w:r>
            <w:r w:rsidRPr="00DF2F7E">
              <w:rPr>
                <w:rFonts w:hint="eastAsia"/>
                <w:lang w:eastAsia="zh-CN"/>
              </w:rPr>
              <w:t>:</w:t>
            </w:r>
            <w:r w:rsidRPr="00DF2F7E">
              <w:t xml:space="preserve"> </w:t>
            </w:r>
            <w:r w:rsidRPr="00DF2F7E">
              <w:tab/>
            </w:r>
            <w:r w:rsidRPr="00DF2F7E">
              <w:rPr>
                <w:lang w:eastAsia="zh-CN"/>
              </w:rPr>
              <w:t>If the actual RTD of serving cell and neighbor cell is larger than CP, [accuracy degradation is allowed or no requirements].</w:t>
            </w:r>
          </w:p>
        </w:tc>
      </w:tr>
    </w:tbl>
    <w:p w14:paraId="2C1E7426" w14:textId="77777777" w:rsidR="000E3815" w:rsidRDefault="000E3815" w:rsidP="000E3815">
      <w:pPr>
        <w:rPr>
          <w:rFonts w:eastAsiaTheme="minorEastAsia"/>
          <w:lang w:eastAsia="zh-CN"/>
        </w:rPr>
      </w:pPr>
    </w:p>
    <w:p w14:paraId="275A9486" w14:textId="77777777" w:rsidR="000E3815" w:rsidRPr="009C5807" w:rsidRDefault="000E3815" w:rsidP="000E3815">
      <w:pPr>
        <w:pStyle w:val="TH"/>
      </w:pPr>
      <w:r w:rsidRPr="009C5807">
        <w:t xml:space="preserve">Table </w:t>
      </w:r>
      <w:r>
        <w:t>9.5.4</w:t>
      </w:r>
      <w:r w:rsidRPr="009C5807">
        <w:t>.1-</w:t>
      </w:r>
      <w:r>
        <w:t>5</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FR1</w:t>
      </w:r>
      <w:r>
        <w:t xml:space="preserve">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4B41286C"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9008D6E"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3E8A02"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63C58772"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B88BD5"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4BD920A0" w14:textId="77777777" w:rsidR="000E3815" w:rsidRPr="009C5807" w:rsidRDefault="000E3815" w:rsidP="00623101">
            <w:pPr>
              <w:pStyle w:val="TAC"/>
            </w:pPr>
            <w:r w:rsidRPr="009C5807">
              <w:t>max(T</w:t>
            </w:r>
            <w:r w:rsidRPr="009C5807">
              <w:rPr>
                <w:vertAlign w:val="subscript"/>
              </w:rPr>
              <w:t>Report</w:t>
            </w:r>
            <w:r w:rsidRPr="009C5807">
              <w:t>, ceil(M*P)*T</w:t>
            </w:r>
            <w:r w:rsidRPr="009C5807">
              <w:rPr>
                <w:vertAlign w:val="subscript"/>
              </w:rPr>
              <w:t>SSB</w:t>
            </w:r>
            <w:r w:rsidRPr="009C5807">
              <w:t>)</w:t>
            </w:r>
          </w:p>
        </w:tc>
      </w:tr>
      <w:tr w:rsidR="000E3815" w:rsidRPr="009C5807" w14:paraId="0DB7EC26"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BE9FAC7"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A468061" w14:textId="77777777" w:rsidR="000E3815" w:rsidRPr="009C5807" w:rsidRDefault="000E3815" w:rsidP="00623101">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0E3815" w:rsidRPr="009C5807" w14:paraId="6CBA3386"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3EB184A"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D0FA859" w14:textId="77777777" w:rsidR="000E3815" w:rsidRPr="009C5807" w:rsidRDefault="000E3815" w:rsidP="00623101">
            <w:pPr>
              <w:pStyle w:val="TAC"/>
            </w:pPr>
            <w:r w:rsidRPr="009C5807">
              <w:t>ceil(M*P)*T</w:t>
            </w:r>
            <w:r w:rsidRPr="009C5807">
              <w:rPr>
                <w:vertAlign w:val="subscript"/>
              </w:rPr>
              <w:t>DRX</w:t>
            </w:r>
          </w:p>
        </w:tc>
      </w:tr>
      <w:tr w:rsidR="000E3815" w:rsidRPr="009C5807" w14:paraId="017B47E4" w14:textId="77777777" w:rsidTr="00623101">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E5789AD" w14:textId="77777777" w:rsidR="000E3815" w:rsidRPr="000C0BDC" w:rsidRDefault="000E3815" w:rsidP="00623101">
            <w:pPr>
              <w:pStyle w:val="TAN"/>
            </w:pPr>
            <w:r w:rsidRPr="000C0BDC">
              <w:t>Note 1:</w:t>
            </w:r>
            <w:r w:rsidRPr="000C0BDC">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0C0BDC">
              <w: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r>
              <w:t>.</w:t>
            </w:r>
          </w:p>
          <w:p w14:paraId="3F497E33" w14:textId="77777777" w:rsidR="000E3815" w:rsidRPr="00807E93" w:rsidRDefault="000E3815" w:rsidP="00623101">
            <w:pPr>
              <w:pStyle w:val="TAN"/>
              <w:ind w:left="0" w:firstLine="0"/>
              <w:rPr>
                <w:i/>
              </w:rPr>
            </w:pPr>
            <w:r w:rsidRPr="000C0BDC">
              <w:t>Note 2:</w:t>
            </w:r>
            <w:r w:rsidRPr="000C0BDC">
              <w:tab/>
              <w:t>K = 1.5.</w:t>
            </w:r>
          </w:p>
        </w:tc>
      </w:tr>
    </w:tbl>
    <w:p w14:paraId="7181B5BD" w14:textId="77777777" w:rsidR="000E3815" w:rsidRDefault="000E3815" w:rsidP="000E3815">
      <w:pPr>
        <w:rPr>
          <w:rFonts w:eastAsiaTheme="minorEastAsia"/>
          <w:lang w:eastAsia="zh-CN"/>
        </w:rPr>
      </w:pPr>
    </w:p>
    <w:p w14:paraId="1826118B" w14:textId="77777777" w:rsidR="000E3815" w:rsidRPr="0050201D" w:rsidRDefault="000E3815" w:rsidP="000E3815">
      <w:pPr>
        <w:rPr>
          <w:rFonts w:eastAsiaTheme="minorEastAsia"/>
          <w:i/>
          <w:iCs/>
          <w:lang w:eastAsia="zh-CN"/>
        </w:rPr>
      </w:pPr>
      <w:r w:rsidRPr="0050201D">
        <w:rPr>
          <w:rFonts w:eastAsiaTheme="minorEastAsia"/>
          <w:i/>
          <w:iCs/>
          <w:lang w:eastAsia="zh-CN"/>
        </w:rPr>
        <w:t>Editor notes: The requirements for multiple layers will be updated based on</w:t>
      </w:r>
      <w:r>
        <w:rPr>
          <w:rFonts w:eastAsiaTheme="minorEastAsia"/>
          <w:i/>
          <w:iCs/>
          <w:lang w:eastAsia="zh-CN"/>
        </w:rPr>
        <w:t xml:space="preserve"> newly achieved</w:t>
      </w:r>
      <w:r w:rsidRPr="0050201D">
        <w:rPr>
          <w:rFonts w:eastAsiaTheme="minorEastAsia"/>
          <w:i/>
          <w:iCs/>
          <w:lang w:eastAsia="zh-CN"/>
        </w:rPr>
        <w:t xml:space="preserve"> agreements.</w:t>
      </w:r>
    </w:p>
    <w:p w14:paraId="077BC682" w14:textId="77777777" w:rsidR="000E3815" w:rsidRPr="009C5807" w:rsidRDefault="000E3815" w:rsidP="000E3815">
      <w:pPr>
        <w:pStyle w:val="TH"/>
      </w:pPr>
      <w:r w:rsidRPr="009C5807">
        <w:t xml:space="preserve">Table </w:t>
      </w:r>
      <w:r>
        <w:t>9.5.4</w:t>
      </w:r>
      <w:r w:rsidRPr="009C5807">
        <w:t>.1-</w:t>
      </w:r>
      <w:r>
        <w:t>6</w:t>
      </w:r>
      <w:r w:rsidRPr="009C5807">
        <w:t xml:space="preserve">: </w:t>
      </w:r>
      <w:r>
        <w:t>M</w:t>
      </w:r>
      <w:r w:rsidRPr="009C5807">
        <w:t xml:space="preserve">easurement period </w:t>
      </w:r>
      <w:r w:rsidRPr="009C5807">
        <w:rPr>
          <w:sz w:val="22"/>
        </w:rPr>
        <w:t>T</w:t>
      </w:r>
      <w:r w:rsidRPr="00BE5B01">
        <w:rPr>
          <w:sz w:val="18"/>
          <w:vertAlign w:val="subscript"/>
        </w:rPr>
        <w:t>L1-RSRP</w:t>
      </w:r>
      <w:r w:rsidRPr="009C5807">
        <w:rPr>
          <w:vertAlign w:val="subscript"/>
        </w:rPr>
        <w:t>_Measurement_Period_SSB</w:t>
      </w:r>
      <w:r w:rsidRPr="009C5807">
        <w:t xml:space="preserve"> </w:t>
      </w:r>
      <w:r>
        <w:rPr>
          <w:rFonts w:hint="eastAsia"/>
          <w:lang w:eastAsia="zh-CN"/>
        </w:rPr>
        <w:t>in</w:t>
      </w:r>
      <w:r>
        <w:t xml:space="preserve"> </w:t>
      </w:r>
      <w:r w:rsidRPr="009C5807">
        <w:t>FR</w:t>
      </w:r>
      <w:r>
        <w:t xml:space="preserve">2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79F69BE8"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327B27DE"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39B543CB"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5C498893"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4C81955"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B8083B6"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sidRPr="009C5807">
              <w:rPr>
                <w:rFonts w:cs="v4.2.0"/>
              </w:rPr>
              <w:t>)</w:t>
            </w:r>
          </w:p>
        </w:tc>
      </w:tr>
      <w:tr w:rsidR="000E3815" w:rsidRPr="009C5807" w14:paraId="08F648E0"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C0956BB"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5109EA"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 xml:space="preserve"> *N)*max(T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r w:rsidRPr="009C5807">
              <w:t xml:space="preserve"> </w:t>
            </w:r>
            <w:r w:rsidRPr="009C5807">
              <w:rPr>
                <w:rFonts w:cs="v4.2.0"/>
              </w:rPr>
              <w:t>)</w:t>
            </w:r>
          </w:p>
        </w:tc>
      </w:tr>
      <w:tr w:rsidR="000E3815" w:rsidRPr="009C5807" w14:paraId="41C956A3"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6B567E4F"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0387ABB" w14:textId="77777777" w:rsidR="000E3815" w:rsidRPr="009C5807" w:rsidRDefault="000E3815" w:rsidP="00623101">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0E3815" w:rsidRPr="00166283" w14:paraId="6120721E" w14:textId="77777777" w:rsidTr="0062310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40D8B0C" w14:textId="77777777" w:rsidR="000E3815" w:rsidRDefault="000E3815" w:rsidP="00623101">
            <w:pPr>
              <w:pStyle w:val="TAN"/>
            </w:pPr>
            <w:r w:rsidRPr="009C5807">
              <w:t>Note</w:t>
            </w:r>
            <w:r>
              <w:t xml:space="preserve"> 1</w:t>
            </w:r>
            <w:r w:rsidRPr="009C5807">
              <w:t>:</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769C3169" w14:textId="77777777" w:rsidR="000E3815" w:rsidRPr="00941EB3" w:rsidRDefault="000E3815" w:rsidP="00623101">
            <w:pPr>
              <w:pStyle w:val="TAN"/>
              <w:rPr>
                <w:lang w:eastAsia="zh-CN"/>
              </w:rPr>
            </w:pPr>
            <w:r w:rsidRPr="00D422E5">
              <w:rPr>
                <w:rFonts w:hint="eastAsia"/>
                <w:lang w:eastAsia="zh-CN"/>
              </w:rPr>
              <w:t>Note</w:t>
            </w:r>
            <w:r w:rsidRPr="00D422E5">
              <w:t xml:space="preserve"> 2</w:t>
            </w:r>
            <w:r w:rsidRPr="00D422E5">
              <w:rPr>
                <w:rFonts w:hint="eastAsia"/>
                <w:lang w:eastAsia="zh-CN"/>
              </w:rPr>
              <w:t>:</w:t>
            </w:r>
            <w:r w:rsidRPr="009C5807">
              <w:t xml:space="preserve"> </w:t>
            </w:r>
            <w:r w:rsidRPr="009C5807">
              <w:tab/>
            </w:r>
            <w:r>
              <w:t xml:space="preserve">No requirements </w:t>
            </w:r>
            <w:r>
              <w:rPr>
                <w:lang w:eastAsia="zh-CN"/>
              </w:rPr>
              <w:t>i</w:t>
            </w:r>
            <w:r w:rsidRPr="00D422E5">
              <w:rPr>
                <w:lang w:eastAsia="zh-CN"/>
              </w:rPr>
              <w:t>f the actual RTD of serving cell and neighbor cell is larger than CP.</w:t>
            </w:r>
          </w:p>
        </w:tc>
      </w:tr>
    </w:tbl>
    <w:p w14:paraId="34C6D52C" w14:textId="77777777" w:rsidR="000E3815" w:rsidRDefault="000E3815" w:rsidP="000E3815">
      <w:pPr>
        <w:rPr>
          <w:lang w:eastAsia="zh-CN"/>
        </w:rPr>
      </w:pPr>
    </w:p>
    <w:p w14:paraId="4AECBE84" w14:textId="77777777" w:rsidR="000E3815" w:rsidRPr="009C5807" w:rsidRDefault="000E3815" w:rsidP="000E3815">
      <w:pPr>
        <w:pStyle w:val="TH"/>
      </w:pPr>
      <w:r w:rsidRPr="009C5807">
        <w:t xml:space="preserve">Table </w:t>
      </w:r>
      <w:r>
        <w:t>9.5.4</w:t>
      </w:r>
      <w:r w:rsidRPr="009C5807">
        <w:t>.1-</w:t>
      </w:r>
      <w:r>
        <w:t>7</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w:t>
      </w:r>
      <w:r>
        <w:t xml:space="preserve">2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7BA24AEB"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7755BD5E" w14:textId="77777777" w:rsidR="000E3815" w:rsidRPr="009C5807" w:rsidRDefault="000E3815"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F4EC32C" w14:textId="77777777" w:rsidR="000E3815" w:rsidRPr="009C5807" w:rsidRDefault="000E3815"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4F850524"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1C2114B5" w14:textId="77777777" w:rsidR="000E3815" w:rsidRPr="009C5807" w:rsidRDefault="000E3815"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C2416A1"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sidRPr="009C5807">
              <w:rPr>
                <w:rFonts w:cs="v4.2.0"/>
              </w:rPr>
              <w:t>)</w:t>
            </w:r>
          </w:p>
        </w:tc>
      </w:tr>
      <w:tr w:rsidR="000E3815" w:rsidRPr="009C5807" w14:paraId="16FD47EB"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3D230A13" w14:textId="77777777" w:rsidR="000E3815" w:rsidRPr="009C5807" w:rsidRDefault="000E3815"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4464622" w14:textId="77777777" w:rsidR="000E3815" w:rsidRPr="009C5807" w:rsidRDefault="000E3815" w:rsidP="00623101">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0E3815" w:rsidRPr="009C5807" w14:paraId="2413E2DD"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DBCB361" w14:textId="77777777" w:rsidR="000E3815" w:rsidRPr="009C5807" w:rsidRDefault="000E3815"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B3A3BC6" w14:textId="77777777" w:rsidR="000E3815" w:rsidRPr="009C5807" w:rsidRDefault="000E3815" w:rsidP="00623101">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0E3815" w:rsidRPr="009C5807" w14:paraId="697350AE" w14:textId="77777777" w:rsidTr="0062310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9F2FA26" w14:textId="77777777" w:rsidR="000E3815" w:rsidRPr="00941EB3" w:rsidRDefault="000E3815" w:rsidP="00623101">
            <w:pPr>
              <w:pStyle w:val="TAN"/>
            </w:pPr>
            <w:r w:rsidRPr="009C5807">
              <w:t>Note</w:t>
            </w:r>
            <w:r>
              <w:t xml:space="preserve"> </w:t>
            </w:r>
            <w:r w:rsidRPr="0050201D">
              <w:t>1</w:t>
            </w:r>
            <w:r w:rsidRPr="009C5807">
              <w:t>:</w:t>
            </w:r>
            <w:r w:rsidRPr="009C5807">
              <w:tab/>
            </w:r>
            <w:r>
              <w:rPr>
                <w:rFonts w:cs="v4.2.0"/>
              </w:rPr>
              <w:t>T</w:t>
            </w:r>
            <w:r>
              <w:rPr>
                <w:rFonts w:cs="v4.2.0"/>
                <w:vertAlign w:val="subscript"/>
              </w:rPr>
              <w:t>SSB</w:t>
            </w:r>
            <w:r>
              <w:t xml:space="preserve"> </w:t>
            </w:r>
            <w:r w:rsidRPr="009C5807">
              <w:t>= ssb-periodicityServingCell is the periodicity of the SSB-Index configured for 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tc>
      </w:tr>
    </w:tbl>
    <w:p w14:paraId="3CDD8479" w14:textId="77777777" w:rsidR="000E3815" w:rsidRPr="009C5807" w:rsidRDefault="000E381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402334F6" w14:textId="5BF905DB" w:rsidR="00D36F7D" w:rsidRPr="009C5807" w:rsidRDefault="00D36F7D"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w:t>
      </w:r>
      <w:r>
        <w:rPr>
          <w:rFonts w:cs="v4.2.0"/>
        </w:rPr>
        <w:t>t</w:t>
      </w:r>
      <w:r w:rsidRPr="009C5807">
        <w:rPr>
          <w:rFonts w:cs="v4.2.0"/>
        </w:rPr>
        <w: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21B38C5F" w14:textId="77777777" w:rsidR="00D36F7D" w:rsidRPr="009C5807" w:rsidRDefault="00D36F7D"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the </w:t>
      </w:r>
      <w:r w:rsidRPr="009C5807">
        <w:t>UE shall be capable of performing L1-RSRP</w:t>
      </w:r>
      <w:r w:rsidRPr="009C5807">
        <w:rPr>
          <w:rFonts w:eastAsia="?? ??"/>
        </w:rPr>
        <w:t xml:space="preserve"> </w:t>
      </w:r>
      <w:r w:rsidRPr="009C5807">
        <w:t xml:space="preserve">measurements based </w:t>
      </w:r>
      <w:r w:rsidRPr="009C5807">
        <w:rPr>
          <w:rFonts w:eastAsia="?? ??"/>
        </w:rPr>
        <w:t xml:space="preserve">on the </w:t>
      </w:r>
      <w:r>
        <w:rPr>
          <w:rFonts w:eastAsia="?? ??"/>
        </w:rPr>
        <w:t xml:space="preserve">two </w:t>
      </w:r>
      <w:r w:rsidRPr="009C5807">
        <w:rPr>
          <w:rFonts w:eastAsia="?? ??"/>
        </w:rPr>
        <w:t xml:space="preserve">configured </w:t>
      </w:r>
      <w:r>
        <w:rPr>
          <w:rFonts w:eastAsia="?? ??"/>
        </w:rPr>
        <w:t>CSI-RS</w:t>
      </w:r>
      <w:r w:rsidRPr="009C5807">
        <w:rPr>
          <w:rFonts w:eastAsia="?? ??"/>
        </w:rPr>
        <w:t xml:space="preserve"> </w:t>
      </w:r>
      <w:r w:rsidRPr="009C5807">
        <w:rPr>
          <w:rFonts w:cs="Arial"/>
        </w:rPr>
        <w:t xml:space="preserve">resource </w:t>
      </w:r>
      <w:r>
        <w:rPr>
          <w:rFonts w:cs="Arial"/>
        </w:rPr>
        <w:t xml:space="preserve">sets </w:t>
      </w:r>
      <w:r w:rsidRPr="009C5807">
        <w:rPr>
          <w:rFonts w:cs="Arial"/>
        </w:rPr>
        <w:t xml:space="preserve">for </w:t>
      </w:r>
      <w:r w:rsidRPr="009C5807">
        <w:rPr>
          <w:lang w:val="en-US"/>
        </w:rPr>
        <w:t>L1-RSRP</w:t>
      </w:r>
      <w:r w:rsidRPr="009C5807">
        <w:t xml:space="preserve">, and the UE physical layer shall be capable of reporting </w:t>
      </w:r>
      <w:r>
        <w:t xml:space="preserve">group-based </w:t>
      </w:r>
      <w:r w:rsidRPr="009C5807">
        <w:t>L1-RSRP measured over the measurement period of T</w:t>
      </w:r>
      <w:r w:rsidRPr="009C5807">
        <w:rPr>
          <w:vertAlign w:val="subscript"/>
        </w:rPr>
        <w:t>L1-RSRP_Measurement_Period_CSI-RS</w:t>
      </w:r>
      <w:r w:rsidRPr="009C5807">
        <w:t>.</w:t>
      </w:r>
    </w:p>
    <w:p w14:paraId="547DD9CB" w14:textId="001CEB89" w:rsidR="00230E58" w:rsidRPr="009C5807" w:rsidRDefault="00D36F7D" w:rsidP="00D36F7D">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w:t>
      </w:r>
      <w:r>
        <w:rPr>
          <w:iCs/>
        </w:rPr>
        <w:t xml:space="preserve"> if </w:t>
      </w:r>
      <w:r>
        <w:rPr>
          <w:i/>
          <w:iCs/>
          <w:color w:val="000000"/>
          <w:lang w:val="en-US"/>
        </w:rPr>
        <w:t>groupBasedBeamReporting-r17</w:t>
      </w:r>
      <w:r>
        <w:rPr>
          <w:iCs/>
        </w:rPr>
        <w:t xml:space="preserve"> is not </w:t>
      </w:r>
      <w:r>
        <w:rPr>
          <w:lang w:val="en-US"/>
        </w:rPr>
        <w:t>configured</w:t>
      </w:r>
      <w:r>
        <w:rPr>
          <w:rFonts w:eastAsia="?? ??"/>
        </w:rPr>
        <w:t xml:space="preserve"> and</w:t>
      </w:r>
      <w:r>
        <w:rPr>
          <w:lang w:eastAsia="zh-CN"/>
        </w:rPr>
        <w:t xml:space="preserve"> in Table 9.5.4.2-2A </w:t>
      </w:r>
      <w:r>
        <w:rPr>
          <w:rFonts w:eastAsia="?? ??"/>
        </w:rPr>
        <w:t>for FR2-1</w:t>
      </w:r>
      <w:r>
        <w:rPr>
          <w:lang w:eastAsia="zh-CN"/>
        </w:rPr>
        <w:t xml:space="preserve"> </w:t>
      </w:r>
      <w:r>
        <w:rPr>
          <w:iCs/>
        </w:rPr>
        <w:t xml:space="preserve">if </w:t>
      </w:r>
      <w:r>
        <w:rPr>
          <w:i/>
          <w:iCs/>
          <w:color w:val="000000"/>
          <w:lang w:val="en-US"/>
        </w:rPr>
        <w:t>groupBasedBeamReporting-r17</w:t>
      </w:r>
      <w:r>
        <w:rPr>
          <w:iCs/>
        </w:rPr>
        <w:t xml:space="preserve"> is </w:t>
      </w:r>
      <w:r>
        <w:rPr>
          <w:lang w:val="en-US"/>
        </w:rPr>
        <w:t>configured</w:t>
      </w:r>
      <w:r w:rsidRPr="009C5807">
        <w:rPr>
          <w:rFonts w:eastAsia="?? ??"/>
        </w:rPr>
        <w:t>,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000946C3" w:rsidR="00230E58" w:rsidRPr="009C5807" w:rsidRDefault="00D36F7D"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w:t>
      </w:r>
      <w:r>
        <w:t xml:space="preserve"> for </w:t>
      </w:r>
      <w:r>
        <w:rPr>
          <w:rFonts w:eastAsia="?? ??"/>
        </w:rPr>
        <w:t>Table 9.5.4.2-2 and for Table 9.5.4.2-2A</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1BA2F9A8" w:rsidR="005B6DB8" w:rsidRPr="008B40E7" w:rsidRDefault="00966707" w:rsidP="00966707">
      <w:pPr>
        <w:rPr>
          <w:rFonts w:eastAsia="SimSun"/>
        </w:rPr>
      </w:pPr>
      <w:r>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supporting </w:t>
      </w:r>
      <w:r w:rsidRPr="00996522">
        <w:rPr>
          <w:i/>
          <w:iCs/>
        </w:rPr>
        <w:t>concurrentMeasGap-r17</w:t>
      </w:r>
      <w:r w:rsidRPr="00AD3351">
        <w:rPr>
          <w:rFonts w:hint="eastAsia"/>
        </w:rPr>
        <w:t xml:space="preserve"> </w:t>
      </w:r>
      <w:r w:rsidR="00367135" w:rsidRPr="00170F34">
        <w:rPr>
          <w:rFonts w:eastAsia="SimSun"/>
        </w:rPr>
        <w:t xml:space="preserve">or </w:t>
      </w:r>
      <w:r w:rsidR="00367135" w:rsidRPr="00170F34">
        <w:rPr>
          <w:rFonts w:eastAsia="SimSun"/>
          <w:i/>
        </w:rPr>
        <w:t>musim-GapPreference-r17</w:t>
      </w:r>
      <w:r w:rsidR="00367135">
        <w:rPr>
          <w:rFonts w:eastAsia="SimSun"/>
        </w:rPr>
        <w:t xml:space="preserve"> or both </w:t>
      </w:r>
      <w:r w:rsidR="00367135" w:rsidRPr="0084207A">
        <w:rPr>
          <w:rFonts w:eastAsia="SimSun"/>
        </w:rPr>
        <w:t xml:space="preserve">concurrent measurement gap </w:t>
      </w:r>
      <w:r w:rsidR="00367135">
        <w:rPr>
          <w:rFonts w:eastAsia="SimSun"/>
        </w:rPr>
        <w:t>and</w:t>
      </w:r>
      <w:r w:rsidR="00367135" w:rsidRPr="00170F34">
        <w:rPr>
          <w:rFonts w:eastAsia="SimSun"/>
        </w:rPr>
        <w:t xml:space="preserve"> </w:t>
      </w:r>
      <w:r w:rsidR="00367135" w:rsidRPr="00170F34">
        <w:rPr>
          <w:rFonts w:eastAsia="SimSun"/>
          <w:i/>
        </w:rPr>
        <w:t>musim-GapPreference-r17</w:t>
      </w:r>
      <w:r w:rsidR="00367135" w:rsidRPr="006C5C15">
        <w:t xml:space="preserve"> </w:t>
      </w:r>
      <w:r w:rsidRPr="006C5C15">
        <w:t xml:space="preserve">and </w:t>
      </w:r>
      <w:r>
        <w:rPr>
          <w:rFonts w:hint="eastAsia"/>
          <w:lang w:eastAsia="zh-CN"/>
        </w:rPr>
        <w:t>when</w:t>
      </w:r>
      <w:r>
        <w:t xml:space="preserve"> </w:t>
      </w:r>
      <w:r w:rsidRPr="006C5C15">
        <w:t xml:space="preserve">concurrent gaps </w:t>
      </w:r>
      <w:r w:rsidR="00367135">
        <w:rPr>
          <w:lang w:eastAsia="zh-CN"/>
        </w:rPr>
        <w:t xml:space="preserve">or periodic MUSIM gaps or both </w:t>
      </w:r>
      <w:r w:rsidR="00367135" w:rsidRPr="008B40E7">
        <w:rPr>
          <w:rFonts w:eastAsia="SimSun"/>
        </w:rPr>
        <w:t xml:space="preserve">concurrent gaps </w:t>
      </w:r>
      <w:r w:rsidR="00367135">
        <w:rPr>
          <w:lang w:eastAsia="zh-CN"/>
        </w:rPr>
        <w:t>and periodic MUSIM gaps</w:t>
      </w:r>
      <w:r w:rsidR="00367135" w:rsidRPr="006C5C15">
        <w:t xml:space="preserve"> </w:t>
      </w:r>
      <w:r w:rsidRPr="006C5C15">
        <w:t>are configured,</w:t>
      </w:r>
    </w:p>
    <w:p w14:paraId="1CB0D56E" w14:textId="2AA441FD" w:rsidR="007A4D55" w:rsidRDefault="007A4D55" w:rsidP="00024194">
      <w:pPr>
        <w:pStyle w:val="B10"/>
        <w:rPr>
          <w:rFonts w:eastAsia="SimSun"/>
        </w:rPr>
      </w:pPr>
      <w:r w:rsidRPr="008B40E7">
        <w:rPr>
          <w:rFonts w:eastAsia="SimSun"/>
        </w:rPr>
        <w:t>-</w:t>
      </w:r>
      <w:r w:rsidRPr="008B40E7">
        <w:rPr>
          <w:rFonts w:eastAsia="SimSun"/>
        </w:rPr>
        <w:tab/>
      </w:r>
      <w:r>
        <w:t xml:space="preserve">a CSI-RS or an SMTC </w:t>
      </w:r>
      <w:r w:rsidRPr="00625F7E">
        <w:t>occasion is not considered to be overlapped by a gap occasion if the gap occasion is dropped according to 9.1.</w:t>
      </w:r>
      <w:r>
        <w:t>8 and 9.1.10,</w:t>
      </w:r>
    </w:p>
    <w:p w14:paraId="382337D0" w14:textId="69773172"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6BBB1C6B" w14:textId="773FD6CA" w:rsidR="00EE5EDC" w:rsidRPr="006C5C15" w:rsidRDefault="00966707" w:rsidP="00EE5EDC">
      <w:pPr>
        <w:ind w:left="568" w:hanging="284"/>
        <w:rPr>
          <w:rFonts w:eastAsia="SimSun"/>
          <w:lang w:eastAsia="zh-CN"/>
        </w:rPr>
      </w:pPr>
      <w:r w:rsidRPr="006C5C15">
        <w:t>-</w:t>
      </w:r>
      <w:r w:rsidRPr="006C5C15">
        <w:tab/>
      </w:r>
      <w:r w:rsidRPr="006C5C15">
        <w:rPr>
          <w:lang w:eastAsia="zh-CN"/>
        </w:rPr>
        <w:t>For a window W of duration max(T</w:t>
      </w:r>
      <w:r w:rsidRPr="006C5C15">
        <w:rPr>
          <w:vertAlign w:val="subscript"/>
          <w:lang w:eastAsia="zh-CN"/>
        </w:rPr>
        <w:t xml:space="preserve">L1,  </w:t>
      </w:r>
      <w:r w:rsidRPr="006C5C15">
        <w:rPr>
          <w:lang w:eastAsia="zh-CN"/>
        </w:rPr>
        <w:t>MGRP_max), where MGRP</w:t>
      </w:r>
      <w:r>
        <w:rPr>
          <w:lang w:eastAsia="zh-CN"/>
        </w:rPr>
        <w:t>_</w:t>
      </w:r>
      <w:r w:rsidRPr="006C5C15">
        <w:rPr>
          <w:lang w:eastAsia="zh-CN"/>
        </w:rPr>
        <w:t xml:space="preserve">max is the maximum MGRP across all configured per-UE measurement gaps </w:t>
      </w:r>
      <w:r>
        <w:rPr>
          <w:lang w:eastAsia="zh-CN"/>
        </w:rPr>
        <w:t>or NCSGs</w:t>
      </w:r>
      <w:r w:rsidR="007A4D55">
        <w:rPr>
          <w:rFonts w:eastAsia="SimSun"/>
          <w:lang w:eastAsia="zh-CN"/>
        </w:rPr>
        <w:t>, MUSIM gap(s)</w:t>
      </w:r>
      <w:r w:rsidRPr="006C5C15">
        <w:rPr>
          <w:lang w:eastAsia="zh-CN"/>
        </w:rPr>
        <w:t xml:space="preserve">and per-FR measurement gaps </w:t>
      </w:r>
      <w:r>
        <w:rPr>
          <w:lang w:eastAsia="zh-CN"/>
        </w:rPr>
        <w:t xml:space="preserve">or NCSGs, </w:t>
      </w:r>
      <w:r w:rsidRPr="00BB08E3">
        <w:rPr>
          <w:lang w:eastAsia="zh-CN"/>
        </w:rPr>
        <w:t>and, in case of Pre-MG, all activated per-UE measurement gaps and per-FR measurement gaps,</w:t>
      </w:r>
      <w:r>
        <w:rPr>
          <w:lang w:eastAsia="zh-CN"/>
        </w:rPr>
        <w:t xml:space="preserve"> </w:t>
      </w:r>
      <w:r w:rsidRPr="006C5C15">
        <w:rPr>
          <w:lang w:eastAsia="zh-CN"/>
        </w:rPr>
        <w:t xml:space="preserve">within the same FR as serving cell, and starting at the beginning of any </w:t>
      </w:r>
      <w:r w:rsidRPr="006C5C15">
        <w:t>CSI-RS</w:t>
      </w:r>
      <w:r w:rsidRPr="006C5C15">
        <w:rPr>
          <w:lang w:eastAsia="zh-CN"/>
        </w:rPr>
        <w:t xml:space="preserve"> resource occasion:</w:t>
      </w:r>
    </w:p>
    <w:p w14:paraId="0A091846" w14:textId="5D7F9D62" w:rsidR="005B6DB8" w:rsidRPr="008B40E7" w:rsidRDefault="00EE5EDC" w:rsidP="00EE5EDC">
      <w:pPr>
        <w:pStyle w:val="B20"/>
        <w:rPr>
          <w:rFonts w:eastAsia="SimSun"/>
        </w:rPr>
      </w:pPr>
      <w:r w:rsidRPr="006C5C15">
        <w:rPr>
          <w:rFonts w:eastAsia="SimSun"/>
        </w:rPr>
        <w:t>-</w:t>
      </w:r>
      <w:r w:rsidRPr="006C5C15">
        <w:rPr>
          <w:rFonts w:eastAsia="SimSun"/>
        </w:rPr>
        <w:tab/>
        <w:t>N</w:t>
      </w:r>
      <w:r w:rsidRPr="006C5C15">
        <w:rPr>
          <w:rFonts w:eastAsia="SimSun"/>
          <w:vertAlign w:val="subscript"/>
        </w:rPr>
        <w:t>total</w:t>
      </w:r>
      <w:r w:rsidRPr="006C5C15">
        <w:rPr>
          <w:rFonts w:eastAsia="SimSun"/>
        </w:rPr>
        <w:t xml:space="preserve"> is the total number of CSI-RS resource occasions within the window</w:t>
      </w:r>
      <w:r>
        <w:rPr>
          <w:rFonts w:eastAsia="SimSun"/>
        </w:rPr>
        <w:t xml:space="preserve"> W</w:t>
      </w:r>
      <w:r w:rsidRPr="006C5C15">
        <w:rPr>
          <w:rFonts w:eastAsia="SimSun"/>
        </w:rPr>
        <w:t xml:space="preserve">, including those overlapped with </w:t>
      </w:r>
      <w:r w:rsidRPr="006C5C15">
        <w:rPr>
          <w:rFonts w:eastAsia="SimSun"/>
          <w:bCs/>
          <w:lang w:eastAsia="zh-CN"/>
        </w:rPr>
        <w:t>measurement gap</w:t>
      </w:r>
      <w:r w:rsidRPr="006C5C15">
        <w:rPr>
          <w:rFonts w:eastAsia="SimSun"/>
        </w:rPr>
        <w:t xml:space="preserve"> occasions</w:t>
      </w:r>
      <w:r w:rsidR="007A4D55">
        <w:rPr>
          <w:rFonts w:eastAsia="SimSun"/>
        </w:rPr>
        <w:t>, MUSIM gap occasions</w:t>
      </w:r>
      <w:r w:rsidRPr="006C5C15">
        <w:rPr>
          <w:rFonts w:eastAsia="SimSun"/>
        </w:rPr>
        <w:t xml:space="preserve"> or SMTC occasions within the window</w:t>
      </w:r>
      <w:r>
        <w:rPr>
          <w:rFonts w:eastAsia="SimSun"/>
        </w:rPr>
        <w:t xml:space="preserve"> W</w:t>
      </w:r>
      <w:r w:rsidRPr="006C5C15">
        <w:rPr>
          <w:rFonts w:eastAsia="SimSun"/>
        </w:rPr>
        <w:t>, and</w:t>
      </w:r>
    </w:p>
    <w:p w14:paraId="19F4EF5A" w14:textId="25782953" w:rsidR="005B6DB8" w:rsidRPr="008B40E7" w:rsidRDefault="00CE3B6C" w:rsidP="00024194">
      <w:pPr>
        <w:pStyle w:val="B20"/>
        <w:rPr>
          <w:rFonts w:eastAsia="SimSun"/>
        </w:rPr>
      </w:pPr>
      <w:r>
        <w:rPr>
          <w:rFonts w:eastAsia="SimSun"/>
        </w:rPr>
        <w:t>-</w:t>
      </w:r>
      <w:r>
        <w:rPr>
          <w:rFonts w:eastAsia="SimSun"/>
        </w:rPr>
        <w:tab/>
      </w:r>
      <w:r w:rsidRPr="008B40E7">
        <w:rPr>
          <w:rFonts w:eastAsia="SimSun"/>
        </w:rPr>
        <w:t>N</w:t>
      </w:r>
      <w:r w:rsidRPr="008B40E7">
        <w:rPr>
          <w:rFonts w:eastAsia="SimSun"/>
          <w:vertAlign w:val="subscript"/>
        </w:rPr>
        <w:t>outside_MG</w:t>
      </w:r>
      <w:r w:rsidRPr="008B40E7">
        <w:rPr>
          <w:rFonts w:eastAsia="SimSun"/>
        </w:rPr>
        <w:t xml:space="preserve"> is the number of CSI-RS resource occasions that are not overlapped with any </w:t>
      </w:r>
      <w:r>
        <w:rPr>
          <w:rFonts w:eastAsia="SimSun"/>
        </w:rPr>
        <w:t>non-dropped</w:t>
      </w:r>
      <w:r w:rsidRPr="008B40E7">
        <w:rPr>
          <w:rFonts w:eastAsia="SimSun"/>
          <w:bCs/>
          <w:lang w:eastAsia="zh-CN"/>
        </w:rPr>
        <w:t xml:space="preserve"> measurement gap</w:t>
      </w:r>
      <w:r w:rsidRPr="008B40E7">
        <w:rPr>
          <w:rFonts w:eastAsia="SimSun"/>
        </w:rPr>
        <w:t xml:space="preserve"> occasion</w:t>
      </w:r>
      <w:r w:rsidRPr="00277535">
        <w:rPr>
          <w:rFonts w:eastAsia="SimSun"/>
        </w:rPr>
        <w:t xml:space="preserve"> </w:t>
      </w:r>
      <w:r>
        <w:rPr>
          <w:rFonts w:eastAsia="SimSun"/>
        </w:rPr>
        <w:t>nor non-dropped MUSIM gap occasion</w:t>
      </w:r>
      <w:r w:rsidRPr="008B40E7">
        <w:rPr>
          <w:rFonts w:eastAsia="SimSun"/>
        </w:rPr>
        <w:t xml:space="preserve"> within the window W</w:t>
      </w:r>
      <w:r>
        <w:rPr>
          <w:rFonts w:eastAsia="SimSun"/>
        </w:rPr>
        <w:t>, and</w:t>
      </w:r>
    </w:p>
    <w:p w14:paraId="648F12D4" w14:textId="7DC44F4B" w:rsidR="005B6DB8" w:rsidRPr="008B40E7" w:rsidRDefault="00CE3B6C" w:rsidP="00024194">
      <w:pPr>
        <w:pStyle w:val="B20"/>
        <w:rPr>
          <w:rFonts w:eastAsia="SimSun"/>
        </w:rPr>
      </w:pPr>
      <w:r>
        <w:rPr>
          <w:rFonts w:eastAsia="SimSun"/>
        </w:rPr>
        <w:t>-</w:t>
      </w:r>
      <w:r>
        <w:rPr>
          <w:rFonts w:eastAsia="SimSun"/>
        </w:rPr>
        <w:tab/>
      </w:r>
      <w:r w:rsidRPr="008B40E7">
        <w:rPr>
          <w:rFonts w:eastAsia="SimSun"/>
        </w:rPr>
        <w:t>N</w:t>
      </w:r>
      <w:r w:rsidRPr="008B40E7">
        <w:rPr>
          <w:rFonts w:eastAsia="SimSun"/>
          <w:vertAlign w:val="subscript"/>
        </w:rPr>
        <w:t>available</w:t>
      </w:r>
      <w:r w:rsidRPr="008B40E7">
        <w:rPr>
          <w:rFonts w:eastAsia="SimSun"/>
        </w:rPr>
        <w:t xml:space="preserve"> is the number of CSI-RS resource occasions that are not overlapped with any </w:t>
      </w:r>
      <w:r>
        <w:rPr>
          <w:rFonts w:eastAsia="SimSun"/>
        </w:rPr>
        <w:t>non-dropped</w:t>
      </w:r>
      <w:r w:rsidRPr="008B40E7">
        <w:rPr>
          <w:rFonts w:eastAsia="SimSun"/>
          <w:bCs/>
          <w:lang w:eastAsia="zh-CN"/>
        </w:rPr>
        <w:t xml:space="preserve"> measurement gap</w:t>
      </w:r>
      <w:r w:rsidRPr="008B40E7">
        <w:rPr>
          <w:rFonts w:eastAsia="SimSun"/>
        </w:rPr>
        <w:t xml:space="preserve"> occasion</w:t>
      </w:r>
      <w:r>
        <w:rPr>
          <w:rFonts w:eastAsia="SimSun"/>
        </w:rPr>
        <w:t>,</w:t>
      </w:r>
      <w:r w:rsidRPr="00DE2966">
        <w:rPr>
          <w:rFonts w:eastAsia="SimSun"/>
        </w:rPr>
        <w:t xml:space="preserve"> </w:t>
      </w:r>
      <w:r>
        <w:rPr>
          <w:rFonts w:eastAsia="SimSun"/>
        </w:rPr>
        <w:t>non-dropped MUSIM gap occasion</w:t>
      </w:r>
      <w:r w:rsidRPr="008B40E7">
        <w:rPr>
          <w:rFonts w:eastAsia="SimSun"/>
        </w:rPr>
        <w:t xml:space="preserve"> nor any SMTC occasion within the window W</w:t>
      </w:r>
      <w:r>
        <w:rPr>
          <w:rFonts w:eastAsia="SimSun"/>
        </w:rPr>
        <w:t>.</w:t>
      </w:r>
    </w:p>
    <w:p w14:paraId="74A8FEA0" w14:textId="3DA131FB" w:rsidR="00CE3B6C" w:rsidRDefault="00CE3B6C" w:rsidP="00024194">
      <w:pPr>
        <w:pStyle w:val="B20"/>
        <w:rPr>
          <w:rFonts w:eastAsia="SimSun"/>
          <w:bCs/>
          <w:lang w:eastAsia="zh-CN"/>
        </w:rPr>
      </w:pPr>
      <w:r>
        <w:rPr>
          <w:rFonts w:eastAsia="SimSun"/>
        </w:rPr>
        <w:t>-</w:t>
      </w:r>
      <w:r>
        <w:rPr>
          <w:rFonts w:eastAsia="SimSun"/>
        </w:rPr>
        <w:tab/>
      </w:r>
      <w:r w:rsidRPr="00636344">
        <w:t>a</w:t>
      </w:r>
      <w:r>
        <w:t xml:space="preserve"> CSI-RS</w:t>
      </w:r>
      <w:r w:rsidRPr="00636344">
        <w:t xml:space="preserve"> or an SMTC occasion is considered to be overlapped with the </w:t>
      </w:r>
      <w:r>
        <w:t>MUSIM gap</w:t>
      </w:r>
      <w:r w:rsidRPr="00636344">
        <w:t xml:space="preserve"> if it overlaps a </w:t>
      </w:r>
      <w:r>
        <w:t>MUSIM</w:t>
      </w:r>
      <w:r w:rsidRPr="00636344">
        <w:t xml:space="preserve"> gap occasion</w:t>
      </w:r>
      <w:r>
        <w:t>.</w:t>
      </w:r>
    </w:p>
    <w:p w14:paraId="5FD245A0" w14:textId="511A2FCF" w:rsidR="005B6DB8" w:rsidRPr="008B40E7" w:rsidRDefault="005B6DB8" w:rsidP="00024194">
      <w:pPr>
        <w:pStyle w:val="B20"/>
        <w:rPr>
          <w:rFonts w:eastAsia="SimSun"/>
        </w:rPr>
      </w:pPr>
      <w:r w:rsidRPr="008B40E7">
        <w:rPr>
          <w:rFonts w:eastAsia="SimSun"/>
          <w:bCs/>
          <w:lang w:eastAsia="zh-CN"/>
        </w:rPr>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CSI-RS</w:t>
      </w:r>
      <w:r w:rsidRPr="008B40E7">
        <w:rPr>
          <w:rFonts w:eastAsia="SimSun"/>
          <w:bCs/>
          <w:lang w:eastAsia="zh-CN"/>
        </w:rPr>
        <w:t>.</w:t>
      </w:r>
    </w:p>
    <w:p w14:paraId="20C5F992" w14:textId="45BE04AD" w:rsidR="005B6DB8" w:rsidRPr="003C773E" w:rsidRDefault="00966707" w:rsidP="005B6DB8">
      <w:pPr>
        <w:rPr>
          <w:rFonts w:eastAsia="SimSun"/>
        </w:rPr>
      </w:pPr>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 measurement gap(s)</w:t>
      </w:r>
      <w:r w:rsidR="00CE3B6C" w:rsidRPr="003C773E">
        <w:rPr>
          <w:rFonts w:eastAsia="?? ??"/>
        </w:rPr>
        <w:t>,</w:t>
      </w:r>
      <w:r w:rsidR="00CE3B6C" w:rsidRPr="00277535">
        <w:rPr>
          <w:rFonts w:eastAsia="?? ??"/>
        </w:rPr>
        <w:t xml:space="preserve"> </w:t>
      </w:r>
      <w:r w:rsidR="00CE3B6C">
        <w:rPr>
          <w:rFonts w:eastAsia="?? ??"/>
        </w:rPr>
        <w:t xml:space="preserve">and </w:t>
      </w:r>
      <w:r w:rsidR="00CE3B6C" w:rsidRPr="0056086E">
        <w:rPr>
          <w:rFonts w:eastAsia="?? ??"/>
        </w:rPr>
        <w:t xml:space="preserve">UE does not support </w:t>
      </w:r>
      <w:r w:rsidR="00CE3B6C" w:rsidRPr="0056086E">
        <w:rPr>
          <w:rFonts w:eastAsia="SimSun"/>
          <w:i/>
        </w:rPr>
        <w:t>musim-GapPreference-r17</w:t>
      </w:r>
      <w:r w:rsidR="00CE3B6C" w:rsidRPr="003C773E">
        <w:rPr>
          <w:rFonts w:eastAsia="?? ??"/>
        </w:rPr>
        <w:t xml:space="preserve"> </w:t>
      </w:r>
      <w:r w:rsidR="00CE3B6C">
        <w:rPr>
          <w:rFonts w:eastAsia="?? ??"/>
        </w:rPr>
        <w:t>or when no MUSIM gaps are configured</w:t>
      </w:r>
      <w:r w:rsidR="00CE3B6C">
        <w:rPr>
          <w:rFonts w:eastAsia="SimSun"/>
        </w:rPr>
        <w:t>,</w:t>
      </w:r>
      <w:r w:rsidRPr="003C773E">
        <w:rPr>
          <w:rFonts w:eastAsia="?? ??"/>
        </w:rPr>
        <w:t>,</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004508DB" w:rsidR="003C0EA8" w:rsidRPr="00115E3F" w:rsidRDefault="00DC4476" w:rsidP="003C0EA8">
      <w:pPr>
        <w:pStyle w:val="B10"/>
      </w:pPr>
      <w:r w:rsidRPr="006C5C15">
        <w:t>-</w:t>
      </w:r>
      <w:r w:rsidRPr="006C5C15">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6C5C15">
        <w:t xml:space="preserve">, when CSI-RS is partially overlapped with </w:t>
      </w:r>
      <w:r>
        <w:t>GAP</w:t>
      </w:r>
      <w:r w:rsidRPr="006C5C15">
        <w:t xml:space="preserve"> and CSI-RS is partially overlapped with SMTC occasion (</w:t>
      </w:r>
      <w:r w:rsidRPr="006C5C15">
        <w:rPr>
          <w:rFonts w:eastAsia="?? ??"/>
        </w:rPr>
        <w:t>T</w:t>
      </w:r>
      <w:r w:rsidRPr="006C5C15">
        <w:rPr>
          <w:rFonts w:eastAsia="?? ??"/>
          <w:vertAlign w:val="subscript"/>
        </w:rPr>
        <w:t>CSI-RS</w:t>
      </w:r>
      <w:r w:rsidRPr="006C5C15">
        <w:t xml:space="preserve"> &lt; T</w:t>
      </w:r>
      <w:r w:rsidRPr="006C5C15">
        <w:rPr>
          <w:vertAlign w:val="subscript"/>
        </w:rPr>
        <w:t>SMTCperiod</w:t>
      </w:r>
      <w:r w:rsidRPr="006C5C15">
        <w:t>) and SMTC occasion is not overlapped with GAP and T</w:t>
      </w:r>
      <w:r w:rsidRPr="006C5C15">
        <w:rPr>
          <w:vertAlign w:val="subscript"/>
        </w:rPr>
        <w:t>SMTCperiod</w:t>
      </w:r>
      <w:r w:rsidRPr="006C5C15">
        <w:t xml:space="preserve"> = xRP and </w:t>
      </w:r>
      <w:r w:rsidRPr="006C5C15">
        <w:rPr>
          <w:rFonts w:eastAsia="?? ??"/>
        </w:rPr>
        <w:t>T</w:t>
      </w:r>
      <w:r w:rsidRPr="006C5C15">
        <w:rPr>
          <w:rFonts w:eastAsia="?? ??"/>
          <w:vertAlign w:val="subscript"/>
        </w:rPr>
        <w:t>CSI-RS</w:t>
      </w:r>
      <w:r w:rsidRPr="006C5C15">
        <w:t xml:space="preserve"> = 0.5*T</w:t>
      </w:r>
      <w:r w:rsidRPr="006C5C15">
        <w:rPr>
          <w:vertAlign w:val="subscript"/>
        </w:rPr>
        <w:t>SMTCperiod</w:t>
      </w:r>
    </w:p>
    <w:p w14:paraId="5154D719" w14:textId="62AA15D8" w:rsidR="003C0EA8" w:rsidRPr="00115E3F" w:rsidRDefault="003C0EA8" w:rsidP="003C0EA8">
      <w:pPr>
        <w:pStyle w:val="B10"/>
      </w:pPr>
      <w:r w:rsidRPr="00115E3F">
        <w:t>-</w:t>
      </w:r>
      <w:r w:rsidRPr="00115E3F">
        <w:tab/>
      </w:r>
      <w:r w:rsidR="006D06ED" w:rsidRPr="00115E3F">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lang w:eastAsia="zh-CN"/>
        </w:rPr>
        <w:t>,</w:t>
      </w:r>
      <w:r w:rsidR="003C0EA8" w:rsidRPr="00625F7E">
        <w:rPr>
          <w:lang w:eastAsia="zh-CN"/>
        </w:rPr>
        <w:t xml:space="preserve"> </w:t>
      </w:r>
      <w:r w:rsidR="003C0EA8" w:rsidRPr="00625F7E">
        <w:t>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lang w:eastAsia="zh-CN"/>
        </w:rPr>
        <w:t>where</w:t>
      </w:r>
      <w:r w:rsidR="003C0EA8" w:rsidRPr="00625F7E">
        <w:rPr>
          <w:lang w:eastAsia="zh-CN"/>
        </w:rPr>
        <w:t xml:space="preserve"> </w:t>
      </w:r>
      <w:r w:rsidR="003C0EA8" w:rsidRPr="00625F7E">
        <w:rPr>
          <w:rFonts w:hint="eastAsia"/>
          <w:lang w:eastAsia="zh-CN"/>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lang w:eastAsia="zh-CN"/>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0C511D4F" w14:textId="20B3B46C" w:rsidR="00966707" w:rsidRDefault="00966707" w:rsidP="00075639">
      <w:pPr>
        <w:pStyle w:val="B10"/>
      </w:pPr>
      <w:r>
        <w:rPr>
          <w:lang w:eastAsia="zh-TW"/>
        </w:rPr>
        <w:t>-</w:t>
      </w:r>
      <w:r>
        <w:rPr>
          <w:lang w:eastAsia="zh-TW"/>
        </w:rPr>
        <w:tab/>
      </w:r>
      <w:r w:rsidRPr="00115E3F">
        <w:t>If the UE is configured with Pre-MG, a CSI-RS or an SMTC occasion is only considered to be overlapped by the Pre-MG if the Pre-MG is activated.</w:t>
      </w:r>
    </w:p>
    <w:p w14:paraId="79A4F1DC" w14:textId="080B06FE"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00966707">
        <w:rPr>
          <w:rFonts w:cs="v4.2.0"/>
        </w:rPr>
        <w:t>only</w:t>
      </w:r>
      <w:r w:rsidR="00966707" w:rsidRPr="00636344">
        <w:t xml:space="preserve">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4224179F" w14:textId="5E082EC0" w:rsidR="000D6DB6" w:rsidRDefault="000D6DB6" w:rsidP="000D6DB6">
      <w:pPr>
        <w:pStyle w:val="B10"/>
        <w:ind w:left="567" w:firstLine="0"/>
        <w:rPr>
          <w:rFonts w:eastAsia="SimSun"/>
        </w:rPr>
      </w:pPr>
      <w:r>
        <w:rPr>
          <w:rFonts w:eastAsia="SimSun"/>
        </w:rPr>
        <w:t>When UE is configured with</w:t>
      </w:r>
      <w:r w:rsidRPr="003504D4">
        <w:rPr>
          <w:rFonts w:eastAsia="SimSun"/>
        </w:rPr>
        <w:t xml:space="preserve"> </w:t>
      </w:r>
      <w:r>
        <w:rPr>
          <w:rFonts w:eastAsia="SimSun"/>
        </w:rPr>
        <w:t>aperiodic</w:t>
      </w:r>
      <w:r w:rsidRPr="003504D4">
        <w:rPr>
          <w:rFonts w:eastAsia="SimSun"/>
        </w:rPr>
        <w:t xml:space="preserve"> MUSIM gap </w:t>
      </w:r>
      <w:r>
        <w:rPr>
          <w:rFonts w:eastAsia="SimSun"/>
        </w:rPr>
        <w:t>and the aperiodic</w:t>
      </w:r>
      <w:r w:rsidRPr="003504D4">
        <w:rPr>
          <w:rFonts w:eastAsia="SimSun"/>
        </w:rPr>
        <w:t xml:space="preserve"> MUSIM gap</w:t>
      </w:r>
      <w:r>
        <w:rPr>
          <w:rFonts w:eastAsia="SimSun"/>
        </w:rPr>
        <w:t xml:space="preserve"> is overlapping with CSI-RS resource occasion for L1-RSRP, </w:t>
      </w:r>
      <w:r>
        <w:t>l</w:t>
      </w:r>
      <w:r w:rsidRPr="009C5807">
        <w:t>onger evaluation period would be expected</w:t>
      </w:r>
      <w:r>
        <w:rPr>
          <w:rFonts w:eastAsia="SimSun"/>
        </w:rPr>
        <w:t>.</w:t>
      </w:r>
    </w:p>
    <w:p w14:paraId="6B960D7F" w14:textId="702588A7" w:rsidR="000D6DB6" w:rsidRDefault="000D6DB6" w:rsidP="000D6DB6">
      <w:pPr>
        <w:pStyle w:val="B10"/>
        <w:ind w:left="567" w:firstLine="0"/>
      </w:pPr>
      <w:r>
        <w:rPr>
          <w:rFonts w:hint="eastAsia"/>
          <w:lang w:eastAsia="zh-CN"/>
        </w:rPr>
        <w:t>W</w:t>
      </w:r>
      <w:r>
        <w:rPr>
          <w:lang w:eastAsia="zh-CN"/>
        </w:rPr>
        <w:t>hen UE is configured with MUSIM gap(s), and CSI-RS resource occasions for L1-RSRP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 no requirement applies for the CSI-RS based L1-RSRP measurement.</w:t>
      </w:r>
    </w:p>
    <w:p w14:paraId="4F312A36" w14:textId="77777777" w:rsidR="000D6DB6" w:rsidRPr="00476A1D" w:rsidRDefault="000D6DB6" w:rsidP="003C0EA8">
      <w:pPr>
        <w:pStyle w:val="B10"/>
        <w:ind w:left="567" w:firstLine="0"/>
      </w:pP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Default="00230E58" w:rsidP="00230E58">
      <w:pPr>
        <w:rPr>
          <w:lang w:eastAsia="zh-CN"/>
        </w:rPr>
      </w:pPr>
    </w:p>
    <w:p w14:paraId="2ABE4D7A" w14:textId="77777777" w:rsidR="00D36F7D" w:rsidRDefault="00D36F7D" w:rsidP="00D36F7D">
      <w:pPr>
        <w:pStyle w:val="TH"/>
      </w:pPr>
      <w:r>
        <w:t>Table 9.5.4.2-2A: Measurement period T</w:t>
      </w:r>
      <w:r>
        <w:rPr>
          <w:vertAlign w:val="subscript"/>
        </w:rPr>
        <w:t>L1-RSRP_Measurement_Period_CSI-RS</w:t>
      </w:r>
      <w:r>
        <w:t xml:space="preserve"> </w:t>
      </w:r>
      <w:r>
        <w:rPr>
          <w:lang w:val="en-US"/>
        </w:rPr>
        <w:t xml:space="preserve">configured with </w:t>
      </w:r>
      <w:r>
        <w:rPr>
          <w:i/>
          <w:iCs/>
          <w:color w:val="000000"/>
          <w:lang w:val="en-US"/>
        </w:rPr>
        <w:t>groupBasedBeamReporting-r17</w:t>
      </w:r>
      <w:r>
        <w:rPr>
          <w:iCs/>
          <w:lang w:val="en-US"/>
        </w:rPr>
        <w:t xml:space="preserve"> </w:t>
      </w:r>
      <w:r>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D36F7D" w14:paraId="3EA71720" w14:textId="77777777" w:rsidTr="00532BE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1AF1444" w14:textId="77777777" w:rsidR="00D36F7D" w:rsidRDefault="00D36F7D" w:rsidP="00532BEF">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14A95178" w14:textId="77777777" w:rsidR="00D36F7D" w:rsidRDefault="00D36F7D" w:rsidP="00532BEF">
            <w:pPr>
              <w:pStyle w:val="TAH"/>
            </w:pPr>
            <w:r>
              <w:t>T</w:t>
            </w:r>
            <w:r>
              <w:rPr>
                <w:vertAlign w:val="subscript"/>
              </w:rPr>
              <w:t>L1-RSRP_Measurement_Period_CSI-RS</w:t>
            </w:r>
            <w:r>
              <w:t xml:space="preserve"> (ms) </w:t>
            </w:r>
          </w:p>
        </w:tc>
      </w:tr>
      <w:tr w:rsidR="00D36F7D" w14:paraId="3E882A92" w14:textId="77777777" w:rsidTr="00532BE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B2EF8BF" w14:textId="77777777" w:rsidR="00D36F7D" w:rsidRDefault="00D36F7D" w:rsidP="00532BEF">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44099439" w14:textId="77777777" w:rsidR="00D36F7D" w:rsidRDefault="00D36F7D" w:rsidP="00532BEF">
            <w:pPr>
              <w:pStyle w:val="TAC"/>
              <w:rPr>
                <w:lang w:val="fr-FR"/>
              </w:rPr>
            </w:pPr>
            <w:r>
              <w:rPr>
                <w:rFonts w:cs="v4.2.0"/>
                <w:lang w:val="fr-FR"/>
              </w:rPr>
              <w:t>max(T</w:t>
            </w:r>
            <w:r>
              <w:rPr>
                <w:rFonts w:cs="v4.2.0"/>
                <w:vertAlign w:val="subscript"/>
                <w:lang w:val="fr-FR"/>
              </w:rPr>
              <w:t>Report</w:t>
            </w:r>
            <w:r>
              <w:rPr>
                <w:rFonts w:cs="v4.2.0"/>
                <w:lang w:val="fr-FR"/>
              </w:rPr>
              <w:t>, ceil(M*P*N)*T</w:t>
            </w:r>
            <w:r>
              <w:rPr>
                <w:rFonts w:cs="v4.2.0"/>
                <w:vertAlign w:val="subscript"/>
                <w:lang w:val="fr-FR"/>
              </w:rPr>
              <w:t>CSI-RS</w:t>
            </w:r>
            <w:r>
              <w:rPr>
                <w:rFonts w:cs="v4.2.0"/>
                <w:lang w:val="fr-FR"/>
              </w:rPr>
              <w:t>)</w:t>
            </w:r>
          </w:p>
        </w:tc>
      </w:tr>
      <w:tr w:rsidR="00D36F7D" w14:paraId="42F3DBCF" w14:textId="77777777" w:rsidTr="00532BE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8D5F10B" w14:textId="77777777" w:rsidR="00D36F7D" w:rsidRDefault="00D36F7D" w:rsidP="00532BEF">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128CE9D9" w14:textId="77777777" w:rsidR="00D36F7D" w:rsidRDefault="00D36F7D" w:rsidP="00532BEF">
            <w:pPr>
              <w:pStyle w:val="TAC"/>
              <w:rPr>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D36F7D" w14:paraId="03FD0217" w14:textId="77777777" w:rsidTr="00532BE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4473F6" w14:textId="77777777" w:rsidR="00D36F7D" w:rsidRDefault="00D36F7D" w:rsidP="00532BEF">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D215D16" w14:textId="77777777" w:rsidR="00D36F7D" w:rsidRDefault="00D36F7D" w:rsidP="00532BEF">
            <w:pPr>
              <w:pStyle w:val="TAC"/>
              <w:rPr>
                <w:lang w:val="fr-FR"/>
              </w:rPr>
            </w:pPr>
            <w:r>
              <w:rPr>
                <w:rFonts w:cs="v4.2.0"/>
                <w:lang w:val="fr-FR"/>
              </w:rPr>
              <w:t>ceil(M*P*N)*T</w:t>
            </w:r>
            <w:r>
              <w:rPr>
                <w:rFonts w:cs="v4.2.0"/>
                <w:vertAlign w:val="subscript"/>
                <w:lang w:val="fr-FR"/>
              </w:rPr>
              <w:t>DRX</w:t>
            </w:r>
          </w:p>
        </w:tc>
      </w:tr>
      <w:tr w:rsidR="00D36F7D" w14:paraId="29DFD1DF" w14:textId="77777777" w:rsidTr="00532BE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C45F1D1" w14:textId="77777777" w:rsidR="00D36F7D" w:rsidRDefault="00D36F7D" w:rsidP="00532BEF">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425AA103" w14:textId="77777777" w:rsidR="00D36F7D" w:rsidRDefault="00D36F7D" w:rsidP="00532BEF">
            <w:pPr>
              <w:pStyle w:val="TAN"/>
              <w:rPr>
                <w:rFonts w:cs="v4.2.0"/>
              </w:rPr>
            </w:pPr>
            <w:r>
              <w:t>Note 2:</w:t>
            </w:r>
            <w:r>
              <w:rPr>
                <w:sz w:val="28"/>
              </w:rPr>
              <w:tab/>
            </w:r>
            <w:r>
              <w:t>the requirements are applicable provided that the CSI-RS resource configured for L1-RSRP measurement is transmitted with Density = 3.</w:t>
            </w:r>
          </w:p>
        </w:tc>
      </w:tr>
    </w:tbl>
    <w:p w14:paraId="17A634E3" w14:textId="77777777" w:rsidR="00D36F7D" w:rsidRPr="009C5807" w:rsidRDefault="00D36F7D"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2A591EC4"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37FE0D0F" w14:textId="2847D9B5" w:rsidR="00ED6405" w:rsidRDefault="00ED6405"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rPr>
          <w:lang w:eastAsia="zh-CN"/>
        </w:rPr>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4DD0422" w14:textId="1E98FCB3" w:rsidR="00ED6405" w:rsidRDefault="00B02D83" w:rsidP="00230E58">
      <w:r>
        <w:rPr>
          <w:lang w:eastAsia="zh-CN"/>
        </w:rPr>
        <w:t xml:space="preserve">The SSB </w:t>
      </w:r>
      <w:r w:rsidRPr="00580688">
        <w:t>mentioned in this clause</w:t>
      </w:r>
      <w:r>
        <w:rPr>
          <w:lang w:eastAsia="zh-CN"/>
        </w:rPr>
        <w:t xml:space="preserve"> can be associated with either </w:t>
      </w:r>
      <w:r w:rsidRPr="00C50F6F">
        <w:rPr>
          <w:lang w:eastAsia="zh-CN"/>
        </w:rPr>
        <w:t xml:space="preserve">the </w:t>
      </w:r>
      <w:r>
        <w:t>serving cell</w:t>
      </w:r>
      <w:r>
        <w:rPr>
          <w:lang w:eastAsia="zh-CN"/>
        </w:rPr>
        <w:t xml:space="preserve"> PCI or a PCI different from serving cell PCI or intra-frequency neighbor cell(s) configured with L1-RSRP measurement.</w:t>
      </w:r>
    </w:p>
    <w:p w14:paraId="3660C223" w14:textId="2D9B2B68"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075B43CE" w14:textId="77777777" w:rsidR="009736DF" w:rsidRDefault="009736DF" w:rsidP="009736DF">
      <w:r>
        <w:rPr>
          <w:lang w:eastAsia="zh-CN"/>
        </w:rPr>
        <w:t>F</w:t>
      </w:r>
      <w:r>
        <w:rPr>
          <w:rFonts w:eastAsia="SimSun"/>
          <w:color w:val="000000" w:themeColor="text1"/>
          <w:szCs w:val="24"/>
          <w:lang w:eastAsia="zh-CN"/>
        </w:rPr>
        <w:t>or FR2-1,</w:t>
      </w:r>
      <w:r>
        <w:t xml:space="preserve"> when the CSI-RS for L1-RSRP measurement on PCell is in the same OFDM symbol as another CSI-RS for RLM, BFD, CBD or L1-RSRP measurement on PCell, UE supporting [multi-Rx capability] shall be able to measure the CSI-RS for L1-RSRP measurement without restriction when the following conditions are met:</w:t>
      </w:r>
    </w:p>
    <w:p w14:paraId="5344E63D" w14:textId="77777777" w:rsidR="009736DF" w:rsidRDefault="009736DF" w:rsidP="009736DF">
      <w:pPr>
        <w:pStyle w:val="B10"/>
      </w:pPr>
      <w:r>
        <w:t>-</w:t>
      </w:r>
      <w:r>
        <w:tab/>
        <w:t>Both the CSI-RS for L1-RSRP and the other CSI-RS are not in any CSI-RS resource set configured with repetition ON, and</w:t>
      </w:r>
    </w:p>
    <w:p w14:paraId="1541990A" w14:textId="77777777" w:rsidR="009736DF" w:rsidRDefault="009736DF" w:rsidP="009736DF">
      <w:pPr>
        <w:pStyle w:val="B10"/>
        <w:rPr>
          <w:lang w:eastAsia="zh-CN"/>
        </w:rPr>
      </w:pPr>
      <w:r>
        <w:rPr>
          <w:lang w:eastAsia="zh-CN"/>
        </w:rPr>
        <w:t>-</w:t>
      </w:r>
      <w:r>
        <w:rPr>
          <w:lang w:eastAsia="zh-CN"/>
        </w:rPr>
        <w:tab/>
        <w:t xml:space="preserve">Resources of the active TCI states for two PDSCHs have been reported </w:t>
      </w:r>
      <w:r>
        <w:rPr>
          <w:lang w:eastAsia="ja-JP"/>
        </w:rPr>
        <w:t>as a resource group in Rel-17 group-based RSRP report</w:t>
      </w:r>
      <w:r>
        <w:rPr>
          <w:lang w:eastAsia="zh-CN"/>
        </w:rPr>
        <w:t>, and</w:t>
      </w:r>
    </w:p>
    <w:p w14:paraId="1098D72C" w14:textId="77777777" w:rsidR="009736DF" w:rsidRDefault="009736DF" w:rsidP="009736DF">
      <w:pPr>
        <w:pStyle w:val="B10"/>
      </w:pPr>
      <w:r>
        <w:t>-</w:t>
      </w:r>
      <w:r>
        <w:tab/>
        <w:t>[</w:t>
      </w:r>
      <w:r>
        <w:rPr>
          <w:rFonts w:eastAsia="SimSun"/>
          <w:color w:val="000000"/>
          <w:szCs w:val="24"/>
        </w:rPr>
        <w:t>The two CSI-RSs and both PDSCHs are overlapped on the same OFDM symbol, and]</w:t>
      </w:r>
    </w:p>
    <w:p w14:paraId="528371D9" w14:textId="77777777" w:rsidR="009736DF" w:rsidRDefault="009736DF" w:rsidP="009736DF">
      <w:pPr>
        <w:pStyle w:val="B10"/>
        <w:rPr>
          <w:lang w:eastAsia="zh-CN"/>
        </w:rPr>
      </w:pPr>
      <w:r>
        <w:t>-</w:t>
      </w:r>
      <w:r>
        <w:tab/>
      </w:r>
      <w:r>
        <w:rPr>
          <w:lang w:eastAsia="zh-CN"/>
        </w:rPr>
        <w:t xml:space="preserve">The </w:t>
      </w:r>
      <w:r>
        <w:t xml:space="preserve">CSI-RS for L1-RSRP </w:t>
      </w:r>
      <w:r>
        <w:rPr>
          <w:lang w:eastAsia="zh-CN"/>
        </w:rPr>
        <w:t>has same QCL source as the active TCI state of one [PDSCH], and the other CSI-RS has same QCL source as the active TCI state of the other [PDSCH], and</w:t>
      </w:r>
    </w:p>
    <w:p w14:paraId="17B37AE2" w14:textId="77777777" w:rsidR="009736DF" w:rsidRDefault="009736DF" w:rsidP="009736DF">
      <w:pPr>
        <w:pStyle w:val="NO"/>
      </w:pPr>
      <w:r>
        <w:t>Editor’s note 1: FFS the condition CSI-RS(s) and PDSCH(s) are overlapped on the same OFDM symbol(s).</w:t>
      </w:r>
    </w:p>
    <w:p w14:paraId="4240314E" w14:textId="5B7DFCE7" w:rsidR="00230E58" w:rsidRDefault="009736DF" w:rsidP="009736DF">
      <w:pPr>
        <w:pStyle w:val="NO"/>
        <w:rPr>
          <w:lang w:eastAsia="zh-CN"/>
        </w:rPr>
      </w:pPr>
      <w:r>
        <w:t xml:space="preserve">Editor’s note 2: </w:t>
      </w:r>
      <w:r>
        <w:rPr>
          <w:rFonts w:eastAsia="SimSun"/>
        </w:rPr>
        <w:t>FFS how to capture UE is activated with multi-Rx operation</w:t>
      </w:r>
      <w:r>
        <w:rPr>
          <w:lang w:eastAsia="zh-CN"/>
        </w:rPr>
        <w:t>.</w:t>
      </w:r>
    </w:p>
    <w:p w14:paraId="3204B343" w14:textId="77777777" w:rsidR="009736DF" w:rsidRPr="009C5807" w:rsidRDefault="009736DF" w:rsidP="009736DF">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64E3FD19" w:rsidR="00230E58" w:rsidRPr="009C5807" w:rsidRDefault="00F27FD6" w:rsidP="00230E58">
      <w:pPr>
        <w:rPr>
          <w:lang w:eastAsia="zh-CN"/>
        </w:rPr>
      </w:pPr>
      <w:r w:rsidRPr="009C5807">
        <w:rPr>
          <w:lang w:eastAsia="zh-CN"/>
        </w:rPr>
        <w:t xml:space="preserve">Scheduling availability restrictions </w:t>
      </w:r>
      <w:r>
        <w:rPr>
          <w:rFonts w:hint="eastAsia"/>
          <w:lang w:eastAsia="zh-TW"/>
        </w:rPr>
        <w:t>d</w:t>
      </w:r>
      <w:r>
        <w:rPr>
          <w:lang w:eastAsia="zh-TW"/>
        </w:rPr>
        <w:t xml:space="preserve">escribed in the following clauses apply </w:t>
      </w:r>
      <w:r w:rsidRPr="009C5807">
        <w:rPr>
          <w:lang w:eastAsia="zh-CN"/>
        </w:rPr>
        <w:t>when the UE is performing L1-RSRP measurement</w:t>
      </w:r>
      <w:r>
        <w:rPr>
          <w:lang w:eastAsia="zh-CN"/>
        </w:rP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2CA1F0E8" w14:textId="77777777" w:rsidR="00BD3EBE"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t>
      </w:r>
    </w:p>
    <w:p w14:paraId="314AA4EF" w14:textId="6AF8632E" w:rsidR="00BD3EBE" w:rsidRDefault="00964075" w:rsidP="00230E58">
      <w:r>
        <w:rPr>
          <w:lang w:val="en-US" w:eastAsia="zh-CN"/>
        </w:rPr>
        <w:t>When intra-band non-contiguous carrier aggregation is configured for a UE indicating [</w:t>
      </w:r>
      <w:r>
        <w:rPr>
          <w:rFonts w:cs="Arial"/>
          <w:i/>
          <w:iCs/>
        </w:rPr>
        <w:t>intraBandNR-CA-non-collocated-r18</w:t>
      </w:r>
      <w:r>
        <w:rPr>
          <w:lang w:val="en-US" w:eastAsia="zh-CN"/>
        </w:rPr>
        <w:t>]</w:t>
      </w:r>
      <w:r>
        <w:rPr>
          <w:rFonts w:cs="v4.2.0"/>
        </w:rPr>
        <w:t xml:space="preserve"> and if </w:t>
      </w:r>
      <w:r w:rsidRPr="005B2FD8">
        <w:rPr>
          <w:color w:val="000000" w:themeColor="text1"/>
        </w:rPr>
        <w:t>[</w:t>
      </w:r>
      <w:r w:rsidRPr="005B2FD8">
        <w:rPr>
          <w:rFonts w:eastAsia="Calibri"/>
          <w:bCs/>
          <w:i/>
          <w:color w:val="000000" w:themeColor="text1"/>
          <w:lang w:eastAsia="sv-SE"/>
        </w:rPr>
        <w:t>nonCollocatedTypeNR-CA-r18</w:t>
      </w:r>
      <w:r w:rsidRPr="005B2FD8">
        <w:rPr>
          <w:color w:val="000000" w:themeColor="text1"/>
        </w:rPr>
        <w:t>]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on serving cell where L1-RSRP measurement is performed apply to all serving cells in the same band </w:t>
      </w:r>
      <w:r>
        <w:rPr>
          <w:lang w:val="en-US"/>
        </w:rPr>
        <w:t>on the symbols</w:t>
      </w:r>
      <w:r>
        <w:t xml:space="preserve"> that fully or partially overlap with restricted symbols</w:t>
      </w:r>
      <w:r>
        <w:rPr>
          <w:color w:val="000000" w:themeColor="text1"/>
        </w:rPr>
        <w:t xml:space="preserve"> if [</w:t>
      </w:r>
      <w:r>
        <w:rPr>
          <w:rFonts w:eastAsia="Calibri"/>
          <w:bCs/>
          <w:i/>
          <w:color w:val="000000" w:themeColor="text1"/>
          <w:lang w:eastAsia="sv-SE"/>
        </w:rPr>
        <w:t>nonCollocatedTypeNR-CA-r18</w:t>
      </w:r>
      <w:r>
        <w:rPr>
          <w:color w:val="000000" w:themeColor="text1"/>
        </w:rPr>
        <w:t>] is provided.</w:t>
      </w:r>
    </w:p>
    <w:p w14:paraId="46D2EA2B" w14:textId="5BA3ADAD" w:rsidR="00230E58" w:rsidRDefault="00230E58" w:rsidP="00230E58">
      <w:r w:rsidRPr="009C5807">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9C5807" w:rsidRDefault="000F5545" w:rsidP="00230E58">
      <w:r w:rsidRPr="003E6F71">
        <w:rPr>
          <w:rFonts w:hint="eastAsia"/>
        </w:rPr>
        <w:t>W</w:t>
      </w:r>
      <w:r w:rsidRPr="003E6F71">
        <w:t>hen</w:t>
      </w:r>
      <w:r>
        <w:t xml:space="preserve">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QCLed with active TCI state for PDCCH/PDSCH and</w:t>
      </w:r>
      <w:r>
        <w:rPr>
          <w:lang w:val="en-US" w:eastAsia="zh-CN"/>
        </w:rPr>
        <w:t xml:space="preserve"> not in a CSI-RS resource set with repetition ON, </w:t>
      </w:r>
      <w:r>
        <w:rPr>
          <w:lang w:eastAsia="zh-CN"/>
        </w:rPr>
        <w:t>and N=1 applies as specified in clause 9.5.4.2</w:t>
      </w:r>
    </w:p>
    <w:p w14:paraId="62FF3D7A" w14:textId="77777777" w:rsidR="00234923" w:rsidRDefault="00234923" w:rsidP="00234923">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6E4D263F" w14:textId="77777777" w:rsidR="00A716B8" w:rsidRDefault="00A716B8" w:rsidP="00A716B8">
      <w:pPr>
        <w:pStyle w:val="B10"/>
        <w:rPr>
          <w:lang w:eastAsia="zh-CN"/>
        </w:rPr>
      </w:pPr>
      <w:r>
        <w:rPr>
          <w:lang w:eastAsia="zh-CN"/>
        </w:rPr>
        <w:t>-</w:t>
      </w:r>
      <w:r>
        <w:rPr>
          <w:lang w:eastAsia="zh-CN"/>
        </w:rPr>
        <w:tab/>
        <w:t>F</w:t>
      </w:r>
      <w:r>
        <w:rPr>
          <w:rFonts w:eastAsia="SimSun"/>
          <w:color w:val="000000" w:themeColor="text1"/>
          <w:szCs w:val="24"/>
          <w:lang w:eastAsia="zh-CN"/>
        </w:rPr>
        <w:t xml:space="preserve">or FR2-1 and the case where </w:t>
      </w:r>
      <w:r>
        <w:rPr>
          <w:rFonts w:cs="v4.2.0"/>
          <w:lang w:eastAsia="zh-CN"/>
        </w:rPr>
        <w:t xml:space="preserve">UE </w:t>
      </w:r>
      <w:r>
        <w:rPr>
          <w:lang w:eastAsia="zh-CN"/>
        </w:rPr>
        <w:t xml:space="preserve">supporting [multi-rx capability] </w:t>
      </w:r>
      <w:r>
        <w:rPr>
          <w:rFonts w:cs="v4.2.0"/>
          <w:lang w:eastAsia="zh-CN"/>
        </w:rPr>
        <w:t xml:space="preserve">is configured to receive two PDSCH </w:t>
      </w:r>
      <w:r>
        <w:t>transmission occasion</w:t>
      </w:r>
      <w:r>
        <w:rPr>
          <w:rFonts w:cs="v4.2.0"/>
          <w:lang w:eastAsia="zh-CN"/>
        </w:rPr>
        <w:t>s from two different QCL sources on PCell</w:t>
      </w:r>
      <w:r>
        <w:rPr>
          <w:rFonts w:eastAsia="SimSun"/>
          <w:color w:val="000000" w:themeColor="text1"/>
          <w:szCs w:val="24"/>
          <w:lang w:eastAsia="zh-CN"/>
        </w:rPr>
        <w:t xml:space="preserve">, there are no </w:t>
      </w:r>
      <w:r>
        <w:rPr>
          <w:lang w:val="en-US"/>
        </w:rPr>
        <w:t xml:space="preserve">scheduling restrictions for the PDSCHs </w:t>
      </w:r>
      <w:r>
        <w:rPr>
          <w:lang w:eastAsia="ja-JP"/>
        </w:rPr>
        <w:t xml:space="preserve">due to </w:t>
      </w:r>
      <w:r>
        <w:rPr>
          <w:rFonts w:eastAsia="MS Mincho"/>
          <w:lang w:eastAsia="ja-JP"/>
        </w:rPr>
        <w:t>L1-RSRP measurement</w:t>
      </w:r>
      <w:r>
        <w:rPr>
          <w:lang w:eastAsia="ja-JP"/>
        </w:rPr>
        <w:t xml:space="preserve"> performed based on the CSI-RS</w:t>
      </w:r>
      <w:r>
        <w:rPr>
          <w:lang w:val="en-US"/>
        </w:rPr>
        <w:t xml:space="preserve">, </w:t>
      </w:r>
      <w:r>
        <w:rPr>
          <w:rFonts w:eastAsia="SimSun"/>
          <w:color w:val="000000" w:themeColor="text1"/>
          <w:szCs w:val="24"/>
          <w:lang w:eastAsia="zh-CN"/>
        </w:rPr>
        <w:t>when following conditions are met:</w:t>
      </w:r>
    </w:p>
    <w:p w14:paraId="20C13547" w14:textId="77777777" w:rsidR="00A716B8" w:rsidRDefault="00A716B8" w:rsidP="00A716B8">
      <w:pPr>
        <w:pStyle w:val="B20"/>
        <w:rPr>
          <w:lang w:eastAsia="zh-CN"/>
        </w:rPr>
      </w:pPr>
      <w:r>
        <w:rPr>
          <w:lang w:eastAsia="zh-CN"/>
        </w:rPr>
        <w:t>-</w:t>
      </w:r>
      <w:r>
        <w:rPr>
          <w:lang w:eastAsia="zh-CN"/>
        </w:rPr>
        <w:tab/>
        <w:t xml:space="preserve">The CSI-RS configured for </w:t>
      </w:r>
      <w:r>
        <w:rPr>
          <w:rFonts w:eastAsia="MS Mincho"/>
          <w:lang w:eastAsia="ja-JP"/>
        </w:rPr>
        <w:t xml:space="preserve">L1-RSRP </w:t>
      </w:r>
      <w:r>
        <w:rPr>
          <w:lang w:eastAsia="zh-CN"/>
        </w:rPr>
        <w:t>is not in a CSI-RS resource set with repetition ON, and</w:t>
      </w:r>
    </w:p>
    <w:p w14:paraId="2F2597F8" w14:textId="77777777" w:rsidR="00A716B8" w:rsidRDefault="00A716B8" w:rsidP="00A716B8">
      <w:pPr>
        <w:pStyle w:val="B20"/>
        <w:rPr>
          <w:lang w:eastAsia="zh-CN"/>
        </w:rPr>
      </w:pPr>
      <w:r>
        <w:rPr>
          <w:lang w:eastAsia="zh-CN"/>
        </w:rPr>
        <w:t>-</w:t>
      </w:r>
      <w:r>
        <w:rPr>
          <w:lang w:eastAsia="zh-CN"/>
        </w:rPr>
        <w:tab/>
        <w:t xml:space="preserve">The CSI-RS configured for </w:t>
      </w:r>
      <w:r>
        <w:rPr>
          <w:rFonts w:eastAsia="MS Mincho"/>
          <w:lang w:eastAsia="ja-JP"/>
        </w:rPr>
        <w:t>L1-RSRP</w:t>
      </w:r>
      <w:r>
        <w:rPr>
          <w:lang w:eastAsia="zh-CN"/>
        </w:rPr>
        <w:t xml:space="preserve"> has same QCL source as the active TCI state of one of PDSCHs and has different </w:t>
      </w:r>
      <w:r>
        <w:rPr>
          <w:rFonts w:cs="v4.2.0"/>
          <w:lang w:eastAsia="zh-CN"/>
        </w:rPr>
        <w:t>QCL-TypeD</w:t>
      </w:r>
      <w:r>
        <w:rPr>
          <w:lang w:eastAsia="zh-CN"/>
        </w:rPr>
        <w:t xml:space="preserve"> from the other PDSCH, and</w:t>
      </w:r>
    </w:p>
    <w:p w14:paraId="5043E141" w14:textId="77777777" w:rsidR="00A716B8" w:rsidRDefault="00A716B8" w:rsidP="00A716B8">
      <w:pPr>
        <w:pStyle w:val="B20"/>
        <w:rPr>
          <w:lang w:eastAsia="zh-CN"/>
        </w:rPr>
      </w:pPr>
      <w:r>
        <w:rPr>
          <w:lang w:eastAsia="zh-CN"/>
        </w:rPr>
        <w:t>-</w:t>
      </w:r>
      <w:r>
        <w:rPr>
          <w:lang w:eastAsia="zh-CN"/>
        </w:rPr>
        <w:tab/>
        <w:t xml:space="preserve">The CSI-RS configured for </w:t>
      </w:r>
      <w:r>
        <w:rPr>
          <w:rFonts w:eastAsia="MS Mincho"/>
          <w:lang w:eastAsia="ja-JP"/>
        </w:rPr>
        <w:t>L1-RSRP</w:t>
      </w:r>
      <w:r>
        <w:rPr>
          <w:lang w:eastAsia="zh-CN"/>
        </w:rPr>
        <w:t xml:space="preserve"> and both PDSCHs are on the same OFDM symbol(s), and</w:t>
      </w:r>
    </w:p>
    <w:p w14:paraId="5725647C" w14:textId="77777777" w:rsidR="00A716B8" w:rsidRDefault="00A716B8" w:rsidP="00A716B8">
      <w:pPr>
        <w:pStyle w:val="B20"/>
        <w:rPr>
          <w:lang w:eastAsia="zh-CN"/>
        </w:rPr>
      </w:pPr>
      <w:r>
        <w:rPr>
          <w:lang w:eastAsia="zh-CN"/>
        </w:rPr>
        <w:t>-</w:t>
      </w:r>
      <w:r>
        <w:rPr>
          <w:lang w:eastAsia="zh-CN"/>
        </w:rPr>
        <w:tab/>
        <w:t xml:space="preserve">Resources of the active TCI states for the two PDSCHs have been reported </w:t>
      </w:r>
      <w:r>
        <w:rPr>
          <w:lang w:eastAsia="ja-JP"/>
        </w:rPr>
        <w:t>as a resource group in Rel-17 group-based RSRP report</w:t>
      </w:r>
      <w:r>
        <w:rPr>
          <w:lang w:eastAsia="zh-CN"/>
        </w:rPr>
        <w:t>.</w:t>
      </w:r>
    </w:p>
    <w:p w14:paraId="508CDC23" w14:textId="77777777" w:rsidR="00A716B8" w:rsidRDefault="00A716B8" w:rsidP="00A716B8">
      <w:pPr>
        <w:pStyle w:val="NO"/>
        <w:rPr>
          <w:lang w:eastAsia="zh-CN"/>
        </w:rPr>
      </w:pPr>
      <w:r>
        <w:rPr>
          <w:lang w:eastAsia="zh-CN"/>
        </w:rPr>
        <w:t>Editor’s Note 1: FFS the CSI-RS and only one of the PDSCHs with different QCLed typeD are on the same OFDM symbol(s)</w:t>
      </w:r>
    </w:p>
    <w:p w14:paraId="24FDBA7F" w14:textId="46E6048E" w:rsidR="00A716B8" w:rsidRDefault="00A716B8" w:rsidP="00A716B8">
      <w:pPr>
        <w:pStyle w:val="NO"/>
        <w:rPr>
          <w:lang w:eastAsia="ja-JP"/>
        </w:rPr>
      </w:pPr>
      <w:r>
        <w:rPr>
          <w:lang w:eastAsia="zh-CN"/>
        </w:rPr>
        <w:t>Editor’s Note 2: FFS how to capture UE is activated with multi-Rx operation.</w:t>
      </w:r>
    </w:p>
    <w:p w14:paraId="2FAA96F7" w14:textId="77777777" w:rsidR="00D007FC" w:rsidRDefault="00D007FC" w:rsidP="00D007FC">
      <w:pPr>
        <w:pStyle w:val="B10"/>
        <w:rPr>
          <w:lang w:eastAsia="zh-CN"/>
        </w:rPr>
      </w:pPr>
      <w:r>
        <w:rPr>
          <w:lang w:eastAsia="zh-CN"/>
        </w:rPr>
        <w:t>-</w:t>
      </w:r>
      <w:r>
        <w:rPr>
          <w:lang w:eastAsia="zh-CN"/>
        </w:rPr>
        <w:tab/>
        <w:t>Oth</w:t>
      </w:r>
      <w:r>
        <w:rPr>
          <w:lang w:val="en-US" w:eastAsia="zh-CN"/>
        </w:rPr>
        <w:t>erwise</w:t>
      </w:r>
      <w:r w:rsidRPr="008C6DE4">
        <w:rPr>
          <w:lang w:eastAsia="zh-CN"/>
        </w:rPr>
        <w:t xml:space="preserve"> </w:t>
      </w:r>
    </w:p>
    <w:p w14:paraId="74E655F2" w14:textId="77FEAA1A" w:rsidR="00234923" w:rsidRDefault="00D007FC" w:rsidP="00D007FC">
      <w:pPr>
        <w:pStyle w:val="B20"/>
        <w:rPr>
          <w:lang w:eastAsia="ja-JP"/>
        </w:rPr>
      </w:pPr>
      <w:r>
        <w:rPr>
          <w:lang w:eastAsia="zh-CN"/>
        </w:rPr>
        <w:t>-</w:t>
      </w:r>
      <w:r>
        <w:rPr>
          <w:lang w:eastAsia="zh-CN"/>
        </w:rPr>
        <w:tab/>
        <w:t xml:space="preserve">In non-HST scenario, </w:t>
      </w:r>
      <w:r>
        <w:t xml:space="preserve">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rPr>
          <w:lang w:eastAsia="zh-CN"/>
        </w:rPr>
        <w:t xml:space="preserve">, </w:t>
      </w:r>
      <w:r>
        <w:rPr>
          <w:lang w:eastAsia="ja-JP"/>
        </w:rPr>
        <w:t>the UE is not expected to transmit PUCCH/PUSCH/SRS or receive PDCCH/PDSCH</w:t>
      </w:r>
      <w:r>
        <w:rPr>
          <w:lang w:eastAsia="zh-CN"/>
        </w:rPr>
        <w:t>/CSI-RS for tracking/CSI-RS for CQI</w:t>
      </w:r>
      <w:r>
        <w:rPr>
          <w:lang w:eastAsia="ja-JP"/>
        </w:rPr>
        <w:t xml:space="preserve"> on</w:t>
      </w:r>
    </w:p>
    <w:p w14:paraId="437C22F2"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p>
    <w:p w14:paraId="74BDE8E4" w14:textId="77777777" w:rsidR="00234923" w:rsidRDefault="00234923" w:rsidP="00234923">
      <w:pPr>
        <w:pStyle w:val="B20"/>
        <w:rPr>
          <w:lang w:eastAsia="ja-JP"/>
        </w:rPr>
      </w:pPr>
      <w:r>
        <w:rPr>
          <w:lang w:eastAsia="zh-CN"/>
        </w:rPr>
        <w:t>-</w:t>
      </w:r>
      <w:r>
        <w:rPr>
          <w:lang w:eastAsia="zh-CN"/>
        </w:rPr>
        <w:tab/>
      </w:r>
      <w:r>
        <w:rPr>
          <w:rFonts w:hint="eastAsia"/>
          <w:lang w:val="en-US" w:eastAsia="zh-CN"/>
        </w:rPr>
        <w:t>I</w:t>
      </w:r>
      <w:r>
        <w:rPr>
          <w:lang w:eastAsia="ja-JP"/>
        </w:rPr>
        <w:t>n HST scenario</w:t>
      </w:r>
      <w:r>
        <w:rPr>
          <w:rFonts w:hint="eastAsia"/>
          <w:lang w:val="en-US" w:eastAsia="zh-CN"/>
        </w:rPr>
        <w:t>, t</w:t>
      </w:r>
      <w:r>
        <w:rPr>
          <w:lang w:eastAsia="ja-JP"/>
        </w:rPr>
        <w:t>he UE is not expected to transmit PUCCH/PUSCH/SRS or receive PDCCH/PDSCH</w:t>
      </w:r>
      <w:r>
        <w:rPr>
          <w:lang w:eastAsia="zh-CN"/>
        </w:rPr>
        <w:t>/CSI-RS for tracking/CSI-RS for CQI</w:t>
      </w:r>
      <w:r>
        <w:rPr>
          <w:lang w:eastAsia="ja-JP"/>
        </w:rPr>
        <w:t xml:space="preserve"> on </w:t>
      </w:r>
    </w:p>
    <w:p w14:paraId="349C743B"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123C995"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69BD280A" w14:textId="77777777" w:rsidR="00234923" w:rsidRDefault="00234923" w:rsidP="006A23F5">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8"/>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78"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78"/>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1C55F6A9"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77777777" w:rsidR="00210D1F" w:rsidRDefault="00210D1F" w:rsidP="00210D1F">
      <w:pPr>
        <w:pStyle w:val="B10"/>
      </w:pPr>
      <w:r>
        <w:t>-</w:t>
      </w:r>
      <w:r>
        <w:tab/>
        <w:t>N = TBD</w:t>
      </w:r>
    </w:p>
    <w:p w14:paraId="37035612" w14:textId="68FAE6C3" w:rsidR="00555C26" w:rsidRPr="00C010A7" w:rsidRDefault="0092650D" w:rsidP="00555C26">
      <w:pPr>
        <w:rPr>
          <w:rFonts w:eastAsia="?? ??"/>
        </w:rPr>
      </w:pPr>
      <w:r w:rsidRPr="004D5989">
        <w:rPr>
          <w:rFonts w:eastAsia="?? ??"/>
        </w:rPr>
        <w:t>For FR1</w:t>
      </w:r>
      <w:r>
        <w:rPr>
          <w:rFonts w:eastAsia="?? ??"/>
        </w:rPr>
        <w:t>,</w:t>
      </w:r>
      <w:r w:rsidRPr="004D5989">
        <w:rPr>
          <w:rFonts w:eastAsia="?? ??"/>
        </w:rPr>
        <w:t xml:space="preserve"> </w:t>
      </w:r>
      <w:r>
        <w:rPr>
          <w:rFonts w:eastAsia="?? ??"/>
        </w:rPr>
        <w:t xml:space="preserve">for a </w:t>
      </w:r>
      <w:r w:rsidRPr="004D5989">
        <w:t xml:space="preserve">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w:t>
      </w:r>
      <w:r w:rsidRPr="004D5989">
        <w:t>support</w:t>
      </w:r>
      <w:r>
        <w:t>ing</w:t>
      </w:r>
      <w:r w:rsidRPr="004D5989">
        <w:t xml:space="preserve"> </w:t>
      </w:r>
      <w:r w:rsidRPr="00996522">
        <w:rPr>
          <w:i/>
          <w:iCs/>
        </w:rPr>
        <w:t>concurrentMeasGap-r17</w:t>
      </w:r>
      <w:r w:rsidR="00947181" w:rsidRPr="00947181">
        <w:rPr>
          <w:rFonts w:eastAsia="SimSun"/>
        </w:rPr>
        <w:t xml:space="preserve"> </w:t>
      </w:r>
      <w:r w:rsidRPr="006313A1">
        <w:t xml:space="preserve"> </w:t>
      </w:r>
      <w:r w:rsidRPr="004D5989">
        <w:t xml:space="preserve">and </w:t>
      </w:r>
      <w:r>
        <w:t xml:space="preserve">when </w:t>
      </w:r>
      <w:r w:rsidRPr="004D5989">
        <w:rPr>
          <w:rFonts w:eastAsia="?? ??"/>
        </w:rPr>
        <w:t xml:space="preserve">concurrent gaps </w:t>
      </w:r>
      <w:r w:rsidR="00947181" w:rsidRPr="008B40E7">
        <w:rPr>
          <w:rFonts w:eastAsia="SimSun"/>
        </w:rPr>
        <w:t>are</w:t>
      </w:r>
      <w:r w:rsidR="00947181">
        <w:rPr>
          <w:rFonts w:eastAsia="?? ??"/>
        </w:rPr>
        <w:t xml:space="preserve"> </w:t>
      </w:r>
      <w:r w:rsidRPr="004D5989">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4AB76FF5" w14:textId="61589DE2" w:rsidR="00464CA6" w:rsidRPr="004D5989" w:rsidRDefault="0092650D" w:rsidP="00464CA6">
      <w:pPr>
        <w:ind w:left="568" w:hanging="284"/>
        <w:rPr>
          <w:rFonts w:eastAsia="SimSun"/>
        </w:rPr>
      </w:pPr>
      <w:r w:rsidRPr="004D5989">
        <w:t>-</w:t>
      </w:r>
      <w:r w:rsidRPr="004D5989">
        <w:tab/>
        <w:t>For a window W of duration max(T</w:t>
      </w:r>
      <w:r w:rsidRPr="004D5989">
        <w:rPr>
          <w:vertAlign w:val="subscript"/>
        </w:rPr>
        <w:t>L1</w:t>
      </w:r>
      <w:r w:rsidRPr="004D5989">
        <w:t>,  MGRP_max), where MGRP</w:t>
      </w:r>
      <w:r>
        <w:t>_</w:t>
      </w:r>
      <w:r w:rsidRPr="004D5989">
        <w:t xml:space="preserve">max is the maximum MGRP across all configured per-UE </w:t>
      </w:r>
      <w:r w:rsidRPr="004D5989">
        <w:rPr>
          <w:bCs/>
          <w:lang w:eastAsia="zh-CN"/>
        </w:rPr>
        <w:t>measurement gaps</w:t>
      </w:r>
      <w:r w:rsidRPr="004D5989">
        <w:t xml:space="preserve"> </w:t>
      </w:r>
      <w:r>
        <w:t xml:space="preserve">or NCSGs </w:t>
      </w:r>
      <w:r w:rsidRPr="004D5989">
        <w:t xml:space="preserve">and per-FR </w:t>
      </w:r>
      <w:r w:rsidRPr="004D5989">
        <w:rPr>
          <w:bCs/>
          <w:lang w:eastAsia="zh-CN"/>
        </w:rPr>
        <w:t>measurement gaps</w:t>
      </w:r>
      <w:r w:rsidRPr="004D5989">
        <w:t xml:space="preserve"> </w:t>
      </w:r>
      <w:r>
        <w:rPr>
          <w:lang w:eastAsia="zh-CN"/>
        </w:rPr>
        <w:t xml:space="preserve">or NCSGs, </w:t>
      </w:r>
      <w:r w:rsidRPr="00BB08E3">
        <w:rPr>
          <w:lang w:eastAsia="zh-CN"/>
        </w:rPr>
        <w:t>and, in case of Pre-MG, all activated per-UE measurement gaps and per-FR measurement gaps,</w:t>
      </w:r>
      <w:r>
        <w:rPr>
          <w:lang w:eastAsia="zh-CN"/>
        </w:rPr>
        <w:t xml:space="preserve"> </w:t>
      </w:r>
      <w:r w:rsidRPr="004D5989">
        <w:t>within the same FR as serving cell, and starting at the beginning of any SSB resource occasion:</w:t>
      </w:r>
    </w:p>
    <w:p w14:paraId="186371D7" w14:textId="7A4EEB55" w:rsidR="00555C26" w:rsidRPr="00C010A7" w:rsidRDefault="00464CA6" w:rsidP="00464CA6">
      <w:pPr>
        <w:pStyle w:val="B20"/>
        <w:rPr>
          <w:rFonts w:eastAsia="SimSun"/>
        </w:rPr>
      </w:pPr>
      <w:r w:rsidRPr="004D5989">
        <w:rPr>
          <w:rFonts w:eastAsia="SimSun"/>
        </w:rPr>
        <w:t>-</w:t>
      </w:r>
      <w:r w:rsidRPr="004D5989">
        <w:rPr>
          <w:rFonts w:eastAsia="SimSun"/>
        </w:rPr>
        <w:tab/>
        <w:t>N</w:t>
      </w:r>
      <w:r w:rsidRPr="004D5989">
        <w:rPr>
          <w:rFonts w:eastAsia="SimSun"/>
          <w:vertAlign w:val="subscript"/>
        </w:rPr>
        <w:t>total</w:t>
      </w:r>
      <w:r w:rsidRPr="004D5989">
        <w:rPr>
          <w:rFonts w:eastAsia="SimSun"/>
        </w:rPr>
        <w:t xml:space="preserve"> is the total number of SSB resource occasions within the window</w:t>
      </w:r>
      <w:r>
        <w:rPr>
          <w:rFonts w:eastAsia="SimSun"/>
        </w:rPr>
        <w:t xml:space="preserve"> W</w:t>
      </w:r>
      <w:r w:rsidRPr="004D5989">
        <w:rPr>
          <w:rFonts w:eastAsia="SimSun"/>
        </w:rPr>
        <w:t xml:space="preserve">, including those overlapped with </w:t>
      </w:r>
      <w:r w:rsidRPr="004D5989">
        <w:rPr>
          <w:rFonts w:eastAsia="SimSun"/>
          <w:bCs/>
          <w:lang w:eastAsia="zh-CN"/>
        </w:rPr>
        <w:t>measurement gap</w:t>
      </w:r>
      <w:r w:rsidRPr="004D5989">
        <w:rPr>
          <w:rFonts w:eastAsia="SimSun"/>
        </w:rPr>
        <w:t xml:space="preserve"> occasions within the window</w:t>
      </w:r>
      <w:r>
        <w:rPr>
          <w:rFonts w:eastAsia="SimSun"/>
        </w:rPr>
        <w:t xml:space="preserve"> W</w:t>
      </w:r>
      <w:r w:rsidRPr="004D5989">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lang w:eastAsia="zh-CN"/>
        </w:rPr>
        <w:t>measurement gap</w:t>
      </w:r>
      <w:r w:rsidR="00555C26" w:rsidRPr="00C010A7">
        <w:rPr>
          <w:rFonts w:eastAsia="SimSun"/>
        </w:rPr>
        <w:t xml:space="preserve"> occasion within the window W</w:t>
      </w:r>
    </w:p>
    <w:p w14:paraId="071903CF" w14:textId="14680E35" w:rsidR="00555C26" w:rsidRPr="003C773E" w:rsidRDefault="0092650D" w:rsidP="00555C26">
      <w:pPr>
        <w:rPr>
          <w:rFonts w:eastAsia="SimSun"/>
        </w:rPr>
      </w:pPr>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 measurement gap(s)</w:t>
      </w:r>
      <w:r w:rsidRPr="003C773E">
        <w:rPr>
          <w:rFonts w:eastAsia="?? ??"/>
        </w:rPr>
        <w:t>,</w:t>
      </w:r>
    </w:p>
    <w:p w14:paraId="76B73CC2" w14:textId="4515CFB8" w:rsidR="00F013FF" w:rsidRPr="00C010A7" w:rsidRDefault="00F013FF" w:rsidP="00F013FF">
      <w:pPr>
        <w:rPr>
          <w:rFonts w:eastAsia="?? ??"/>
        </w:rPr>
      </w:pPr>
      <w:r w:rsidRPr="00C010A7">
        <w:rPr>
          <w:rFonts w:eastAsia="?? ??"/>
        </w:rPr>
        <w:t>For FR1,</w:t>
      </w:r>
    </w:p>
    <w:p w14:paraId="2441807D" w14:textId="53432D2D" w:rsidR="00543033" w:rsidRPr="00115E3F" w:rsidRDefault="001D6F00" w:rsidP="00543033">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D5989">
        <w:t xml:space="preserve">, when in the monitored cell there are </w:t>
      </w:r>
      <w:r w:rsidRPr="004D5989">
        <w:rPr>
          <w:rFonts w:hint="eastAsia"/>
          <w:lang w:eastAsia="zh-TW"/>
        </w:rPr>
        <w:t>GAP</w:t>
      </w:r>
      <w:r w:rsidRPr="004D5989">
        <w:t>s  configured for intra-frequency, inter-frequency or inter-RAT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5328F7B4" w:rsidR="00210D1F" w:rsidRDefault="008716F8" w:rsidP="00210D1F">
      <w:pPr>
        <w:pStyle w:val="B10"/>
      </w:pPr>
      <w:r w:rsidRPr="004D5989">
        <w:t>-</w:t>
      </w:r>
      <w:r w:rsidRPr="004D5989">
        <w:tab/>
        <w:t>P is P</w:t>
      </w:r>
      <w:r w:rsidRPr="004D5989">
        <w:rPr>
          <w:vertAlign w:val="subscript"/>
        </w:rPr>
        <w:t>sharing factor</w:t>
      </w:r>
      <w:r w:rsidRPr="004D5989">
        <w:t>, when SSB is not overlapped with measurement gap and SSB is fully overlapped with SMTC occasion (T</w:t>
      </w:r>
      <w:r w:rsidRPr="004D5989">
        <w:rPr>
          <w:vertAlign w:val="subscript"/>
        </w:rPr>
        <w:t>SSB</w:t>
      </w:r>
      <w:r w:rsidRPr="004D5989">
        <w:t xml:space="preserve"> = T</w:t>
      </w:r>
      <w:r w:rsidRPr="004D5989">
        <w:rPr>
          <w:vertAlign w:val="subscript"/>
        </w:rPr>
        <w:t>SMTCperiod</w:t>
      </w:r>
      <w:r w:rsidRPr="004D5989">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527E768A" w14:textId="77777777" w:rsidR="006F30CC" w:rsidRPr="004D5989" w:rsidRDefault="006F30CC" w:rsidP="006F30CC">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FC77D74" w14:textId="77777777" w:rsidR="003134DA" w:rsidRPr="004D5989" w:rsidRDefault="003134DA" w:rsidP="00A82068">
      <w:pPr>
        <w:pStyle w:val="B10"/>
      </w:pPr>
      <w:r w:rsidRPr="004D5989">
        <w:rPr>
          <w:rFonts w:cs="v4.2.0"/>
        </w:rPr>
        <w:tab/>
        <w:t>T</w:t>
      </w:r>
      <w:r w:rsidRPr="004D5989">
        <w:rPr>
          <w:rFonts w:cs="v4.2.0"/>
          <w:vertAlign w:val="subscript"/>
        </w:rPr>
        <w:t>SSB</w:t>
      </w:r>
      <w:r w:rsidRPr="004D5989">
        <w:t xml:space="preserve"> = ssb-periodicityServingCell</w:t>
      </w:r>
    </w:p>
    <w:p w14:paraId="5324B23E" w14:textId="77777777" w:rsidR="003134DA" w:rsidRPr="004D5989" w:rsidRDefault="003134DA" w:rsidP="00A82068">
      <w:pPr>
        <w:pStyle w:val="B10"/>
      </w:pPr>
      <w:r w:rsidRPr="004D5989">
        <w:tab/>
        <w:t>T</w:t>
      </w:r>
      <w:r w:rsidRPr="004D5989">
        <w:rPr>
          <w:vertAlign w:val="subscript"/>
        </w:rPr>
        <w:t>SMTCperiod</w:t>
      </w:r>
      <w:r w:rsidRPr="004D5989">
        <w:t xml:space="preserve"> = the configured SMTC1 period or SMTC2 period if configured</w:t>
      </w:r>
    </w:p>
    <w:p w14:paraId="685B9B98" w14:textId="79254E75" w:rsidR="003134DA" w:rsidRPr="004D5989" w:rsidRDefault="003134DA" w:rsidP="00A82068">
      <w:pPr>
        <w:pStyle w:val="B10"/>
      </w:pPr>
      <w:r w:rsidRPr="004D5989">
        <w:t>-</w:t>
      </w:r>
      <w:r w:rsidRPr="004D5989">
        <w:tab/>
        <w:t>When a measurement gap</w:t>
      </w:r>
      <w:r w:rsidR="0092650D" w:rsidRPr="0092650D">
        <w:t xml:space="preserve"> </w:t>
      </w:r>
      <w:r w:rsidR="0092650D">
        <w:t>only</w:t>
      </w:r>
      <w:r w:rsidRPr="004D5989">
        <w:t xml:space="preserve"> is configured, </w:t>
      </w:r>
    </w:p>
    <w:p w14:paraId="1D6D0065" w14:textId="77777777" w:rsidR="003134DA" w:rsidRPr="004D5989" w:rsidRDefault="003134DA" w:rsidP="00A82068">
      <w:pPr>
        <w:pStyle w:val="B20"/>
      </w:pPr>
      <w:r w:rsidRPr="004D5989">
        <w:t>-</w:t>
      </w:r>
      <w:r w:rsidRPr="004D5989">
        <w:tab/>
        <w:t xml:space="preserve">an SSB is considered to be overlapped with the </w:t>
      </w:r>
      <w:r w:rsidRPr="004D5989">
        <w:rPr>
          <w:rFonts w:hint="eastAsia"/>
          <w:lang w:eastAsia="zh-TW"/>
        </w:rPr>
        <w:t>GAP</w:t>
      </w:r>
      <w:r w:rsidRPr="004D5989">
        <w:t xml:space="preserve">  if it overlaps a measurement gap occasion, and </w:t>
      </w:r>
    </w:p>
    <w:p w14:paraId="79B4E4ED" w14:textId="77777777" w:rsidR="003134DA" w:rsidRPr="004D5989" w:rsidRDefault="003134DA" w:rsidP="00A82068">
      <w:pPr>
        <w:pStyle w:val="B20"/>
      </w:pPr>
      <w:r w:rsidRPr="004D5989">
        <w:rPr>
          <w:lang w:eastAsia="zh-TW"/>
        </w:rPr>
        <w:t>-</w:t>
      </w:r>
      <w:r w:rsidRPr="004D5989">
        <w:rPr>
          <w:lang w:eastAsia="zh-TW"/>
        </w:rPr>
        <w:tab/>
        <w:t>xRP = MGRP</w:t>
      </w:r>
    </w:p>
    <w:p w14:paraId="1ABB0489" w14:textId="5EAC21D6" w:rsidR="0092650D" w:rsidRDefault="0092650D" w:rsidP="00A82068">
      <w:pPr>
        <w:pStyle w:val="B10"/>
      </w:pPr>
      <w:r>
        <w:rPr>
          <w:lang w:eastAsia="zh-TW"/>
        </w:rPr>
        <w:t>-</w:t>
      </w:r>
      <w:r>
        <w:rPr>
          <w:lang w:eastAsia="zh-TW"/>
        </w:rPr>
        <w:tab/>
      </w:r>
      <w:r w:rsidRPr="005A4AF2">
        <w:rPr>
          <w:lang w:eastAsia="zh-TW"/>
        </w:rPr>
        <w:t>If the UE is configured with Pre-MG, an SSB is only considered to be overlapped by the Pre-MG if the Pre-MG is activated.</w:t>
      </w:r>
    </w:p>
    <w:p w14:paraId="2BBF47D1" w14:textId="354EE9CD" w:rsidR="003134DA" w:rsidRPr="004D5989" w:rsidRDefault="003134DA" w:rsidP="00A82068">
      <w:pPr>
        <w:pStyle w:val="B10"/>
      </w:pPr>
      <w:r w:rsidRPr="004D5989">
        <w:t>-</w:t>
      </w:r>
      <w:r w:rsidRPr="004D5989">
        <w:tab/>
        <w:t xml:space="preserve">When NCSG </w:t>
      </w:r>
      <w:r w:rsidR="0092650D">
        <w:t xml:space="preserve">only </w:t>
      </w:r>
      <w:r w:rsidRPr="004D5989">
        <w:t xml:space="preserve">is configured, </w:t>
      </w:r>
    </w:p>
    <w:p w14:paraId="6432F02B" w14:textId="77777777" w:rsidR="003134DA" w:rsidRPr="004D5989" w:rsidRDefault="003134DA" w:rsidP="00A82068">
      <w:pPr>
        <w:pStyle w:val="B20"/>
      </w:pPr>
      <w:r w:rsidRPr="004D5989">
        <w:t>-</w:t>
      </w:r>
      <w:r w:rsidRPr="004D5989">
        <w:tab/>
        <w:t xml:space="preserve">an SSB is considered to be overlapped with the </w:t>
      </w:r>
      <w:r w:rsidRPr="004D5989">
        <w:rPr>
          <w:rFonts w:hint="eastAsia"/>
          <w:lang w:eastAsia="zh-TW"/>
        </w:rPr>
        <w:t>GAP</w:t>
      </w:r>
      <w:r w:rsidRPr="004D5989">
        <w:t xml:space="preserve"> if it overlaps the VIL1 or VIL2 of NCSG, and</w:t>
      </w:r>
    </w:p>
    <w:p w14:paraId="11349A42" w14:textId="77777777" w:rsidR="003134DA" w:rsidRPr="004D5989" w:rsidRDefault="003134DA" w:rsidP="00A82068">
      <w:pPr>
        <w:pStyle w:val="B20"/>
      </w:pPr>
      <w:r w:rsidRPr="004D5989">
        <w:t>-</w:t>
      </w:r>
      <w:r w:rsidRPr="004D5989">
        <w:tab/>
        <w:t>xRP = VIRP</w:t>
      </w:r>
    </w:p>
    <w:p w14:paraId="0D459B97" w14:textId="49A5B6A5" w:rsidR="003134DA" w:rsidRPr="004D5989" w:rsidRDefault="0092650D" w:rsidP="003134DA">
      <w:pPr>
        <w:ind w:left="568" w:hanging="284"/>
      </w:pPr>
      <w:r w:rsidRPr="004D5989">
        <w:t>-</w:t>
      </w:r>
      <w:r w:rsidRPr="004D5989">
        <w:tab/>
        <w:t xml:space="preserve">When concurrent gaps </w:t>
      </w:r>
      <w:r>
        <w:t xml:space="preserve">or </w:t>
      </w:r>
      <w:r w:rsidRPr="00BB08E3">
        <w:t xml:space="preserve">concurrent measurement gap(s) </w:t>
      </w:r>
      <w:r>
        <w:t>with</w:t>
      </w:r>
      <w:r w:rsidRPr="00BB08E3">
        <w:t xml:space="preserve"> Pre-MG(s)</w:t>
      </w:r>
      <w:r>
        <w:t xml:space="preserve"> or</w:t>
      </w:r>
      <w:r w:rsidRPr="00BB08E3">
        <w:t xml:space="preserve"> concurrent measurement gap(s) </w:t>
      </w:r>
      <w:r>
        <w:t>with</w:t>
      </w:r>
      <w:r w:rsidRPr="00BB08E3">
        <w:t xml:space="preserve"> NCSG measurement gap(s)</w:t>
      </w:r>
      <w:r w:rsidRPr="001505B2">
        <w:t xml:space="preserve"> </w:t>
      </w:r>
      <w:r w:rsidRPr="004D5989">
        <w:t xml:space="preserve">are configured, an SSB or an SMTC occasion is not considered to be overlapped by a gap occasion if the gap occasion is dropped according to </w:t>
      </w:r>
      <w:r>
        <w:t xml:space="preserve">clause </w:t>
      </w:r>
      <w:r w:rsidRPr="004D5989">
        <w:t>9.1.8.</w:t>
      </w:r>
    </w:p>
    <w:p w14:paraId="426E983E" w14:textId="77777777" w:rsidR="003134DA" w:rsidRPr="004D5989" w:rsidRDefault="003134DA" w:rsidP="003134DA">
      <w:r w:rsidRPr="004D5989">
        <w:t xml:space="preserve">If the high layer in TS 38.331 [2] signaling of </w:t>
      </w:r>
      <w:r w:rsidRPr="004D5989">
        <w:rPr>
          <w:i/>
        </w:rPr>
        <w:t>smtc2</w:t>
      </w:r>
      <w:r w:rsidRPr="004D5989">
        <w:t xml:space="preserve"> is configured, T</w:t>
      </w:r>
      <w:r w:rsidRPr="004D5989">
        <w:rPr>
          <w:vertAlign w:val="subscript"/>
        </w:rPr>
        <w:t>SMTCperiod</w:t>
      </w:r>
      <w:r w:rsidRPr="004D5989">
        <w:t xml:space="preserve"> corresponds to the value of higher layer parameter </w:t>
      </w:r>
      <w:r w:rsidRPr="004D5989">
        <w:rPr>
          <w:i/>
        </w:rPr>
        <w:t>smtc2</w:t>
      </w:r>
      <w:r w:rsidRPr="004D5989">
        <w:t>; Otherwise T</w:t>
      </w:r>
      <w:r w:rsidRPr="004D5989">
        <w:rPr>
          <w:vertAlign w:val="subscript"/>
        </w:rPr>
        <w:t>SMTCperiod</w:t>
      </w:r>
      <w:r w:rsidRPr="004D5989">
        <w:t xml:space="preserve"> corresponds to the value of higher layer parameter </w:t>
      </w:r>
      <w:r w:rsidRPr="004D5989">
        <w:rPr>
          <w:i/>
        </w:rPr>
        <w:t>smtc1</w:t>
      </w:r>
      <w:r w:rsidRPr="004D5989">
        <w:t>.</w:t>
      </w:r>
    </w:p>
    <w:p w14:paraId="27D358B1" w14:textId="7A27EDB5" w:rsidR="003134DA" w:rsidRPr="004D5989" w:rsidRDefault="003134DA" w:rsidP="003134DA">
      <w:r w:rsidRPr="004D5989">
        <w:t>Longer evaluation period would be expected if the combination of SSB, SMTC occasion and measurement gap configurations does not meet p</w:t>
      </w:r>
      <w:r>
        <w:t>re</w:t>
      </w:r>
      <w:r w:rsidRPr="004D5989">
        <w:t>vious conditions.</w:t>
      </w:r>
    </w:p>
    <w:p w14:paraId="71FE53CB" w14:textId="77777777" w:rsidR="003134DA" w:rsidRPr="004D5989" w:rsidRDefault="003134DA" w:rsidP="003134DA">
      <w:r w:rsidRPr="004D5989">
        <w:t>UE shall report RSRP_0 (Not valid) if L</w:t>
      </w:r>
      <w:r w:rsidRPr="004D5989">
        <w:rPr>
          <w:vertAlign w:val="subscript"/>
        </w:rPr>
        <w:t>1</w:t>
      </w:r>
      <w:r w:rsidRPr="004D5989">
        <w:t>&gt;L</w:t>
      </w:r>
      <w:r w:rsidRPr="004D5989">
        <w:rPr>
          <w:vertAlign w:val="subscript"/>
        </w:rPr>
        <w:t>1max</w:t>
      </w:r>
      <w:r w:rsidRPr="004D5989">
        <w:t>, where L1 and L1</w:t>
      </w:r>
      <w:r w:rsidRPr="004D5989">
        <w:rPr>
          <w:vertAlign w:val="subscript"/>
        </w:rPr>
        <w:t>max</w:t>
      </w:r>
      <w:r w:rsidRPr="004D5989">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Default="00210D1F" w:rsidP="003E229A">
            <w:pPr>
              <w:pStyle w:val="TAC"/>
            </w:pPr>
            <w:r>
              <w:rPr>
                <w:rFonts w:cs="v4.2.0"/>
              </w:rPr>
              <w:t>max(T</w:t>
            </w:r>
            <w:r>
              <w:rPr>
                <w:rFonts w:cs="v4.2.0"/>
                <w:vertAlign w:val="subscript"/>
              </w:rPr>
              <w:t>Report</w:t>
            </w:r>
            <w:r>
              <w:rPr>
                <w:rFonts w:cs="v4.2.0"/>
              </w:rPr>
              <w:t>, ceil(1.5*(M+L1)*P*</w:t>
            </w:r>
            <w:r>
              <w:rPr>
                <w:rFonts w:cs="v4.2.0"/>
                <w:lang w:val="fr-FR"/>
              </w:rPr>
              <w:t>N</w:t>
            </w:r>
            <w:r>
              <w:rPr>
                <w:rFonts w:cs="v4.2.0"/>
              </w:rPr>
              <w:t>)*max(T</w:t>
            </w:r>
            <w:r>
              <w:rPr>
                <w:rFonts w:cs="v4.2.0"/>
                <w:vertAlign w:val="subscript"/>
              </w:rPr>
              <w:t>DRX</w:t>
            </w:r>
            <w:r>
              <w:rPr>
                <w:rFonts w:cs="v4.2.0"/>
              </w:rPr>
              <w:t>,T</w:t>
            </w:r>
            <w:r>
              <w:rPr>
                <w:rFonts w:cs="v4.2.0"/>
                <w:vertAlign w:val="subscript"/>
              </w:rPr>
              <w:t>SSB</w:t>
            </w:r>
            <w:r>
              <w:rPr>
                <w:rFonts w:cs="v4.2.0"/>
              </w:rPr>
              <w:t>))</w:t>
            </w:r>
          </w:p>
        </w:tc>
      </w:tr>
      <w:tr w:rsidR="00210D1F"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0AD9F870" w:rsidR="005D2BBE" w:rsidRDefault="005D2BBE" w:rsidP="005D2BBE">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4D58ED58" w14:textId="77777777" w:rsidR="000E61D6" w:rsidRDefault="000E61D6" w:rsidP="000E61D6">
      <w:pPr>
        <w:pStyle w:val="Heading4"/>
      </w:pPr>
      <w:r>
        <w:t>9.5A.6.3</w:t>
      </w:r>
      <w:r>
        <w:tab/>
        <w:t>Scheduling availability of UE performing L1-RSRP measurement on FR2-2</w:t>
      </w:r>
    </w:p>
    <w:p w14:paraId="67962E58" w14:textId="77777777" w:rsidR="000E61D6" w:rsidRDefault="000E61D6" w:rsidP="00AF5628">
      <w:pPr>
        <w:rPr>
          <w:rFonts w:eastAsia="MS Mincho"/>
          <w:lang w:eastAsia="ja-JP"/>
        </w:rPr>
      </w:pPr>
      <w:r>
        <w:t xml:space="preserve">The following scheduling restriction applies due to </w:t>
      </w:r>
      <w:r>
        <w:rPr>
          <w:rFonts w:eastAsia="MS Mincho"/>
          <w:lang w:eastAsia="ja-JP"/>
        </w:rPr>
        <w:t xml:space="preserve">L1-RSRP measurement on </w:t>
      </w:r>
      <w:r>
        <w:rPr>
          <w:lang w:eastAsia="zh-CN"/>
        </w:rPr>
        <w:t>an FR2-2 serving PCell and/or PSCell.</w:t>
      </w:r>
    </w:p>
    <w:p w14:paraId="077CDCF5" w14:textId="77777777" w:rsidR="000E61D6" w:rsidRDefault="000E61D6" w:rsidP="00AF5628">
      <w:pPr>
        <w:pStyle w:val="B10"/>
        <w:rPr>
          <w:lang w:eastAsia="ja-JP"/>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p>
    <w:p w14:paraId="5C356790" w14:textId="77777777" w:rsidR="000E61D6" w:rsidRDefault="000E61D6" w:rsidP="00AF5628">
      <w:pPr>
        <w:pStyle w:val="B20"/>
        <w:rPr>
          <w:lang w:eastAsia="ja-JP"/>
        </w:rPr>
      </w:pPr>
      <w:r>
        <w:rPr>
          <w:lang w:eastAsia="zh-CN"/>
        </w:rPr>
        <w:t>-</w:t>
      </w:r>
      <w:r>
        <w:rPr>
          <w:lang w:eastAsia="zh-CN"/>
        </w:rPr>
        <w:tab/>
        <w:t xml:space="preserve">symbols corresponding to the SSB indexes configured </w:t>
      </w:r>
      <w:r>
        <w:rPr>
          <w:lang w:eastAsia="ja-JP"/>
        </w:rPr>
        <w:t>for L1-RSRP measurement, and/or</w:t>
      </w:r>
    </w:p>
    <w:p w14:paraId="07D2E0DF" w14:textId="77777777" w:rsidR="000E61D6" w:rsidRDefault="000E61D6" w:rsidP="00AF5628">
      <w:pPr>
        <w:pStyle w:val="B2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0099185" w14:textId="77777777" w:rsidR="000E61D6" w:rsidRDefault="000E61D6" w:rsidP="00AF5628">
      <w:pPr>
        <w:pStyle w:val="B2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4A20723C" w14:textId="77777777" w:rsidR="000E61D6" w:rsidRDefault="000E61D6" w:rsidP="00AF5628">
      <w:pPr>
        <w:pStyle w:val="B2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59CB363F" w14:textId="77777777" w:rsidR="000E61D6" w:rsidRDefault="000E61D6" w:rsidP="00AF5628">
      <w:r>
        <w:t xml:space="preserve">When intra-band carrier aggregation in FR2-2 is performed, the scheduling restrictions on serving cell where L1-RSRP measurement is performed apply to all serving cells in the band </w:t>
      </w:r>
      <w:r w:rsidRPr="00AF5628">
        <w:t>on the symbols</w:t>
      </w:r>
      <w:r>
        <w:t xml:space="preserve"> that fully or partially overlap with restricted symbols.</w:t>
      </w:r>
    </w:p>
    <w:p w14:paraId="63ECEF8B" w14:textId="77777777" w:rsidR="000E61D6" w:rsidRDefault="000E61D6" w:rsidP="00AF5628">
      <w:pPr>
        <w:ind w:left="-142" w:firstLine="142"/>
        <w:rPr>
          <w:rFonts w:eastAsiaTheme="minorEastAsia"/>
          <w:lang w:eastAsia="zh-CN"/>
        </w:rPr>
      </w:pPr>
      <w:r>
        <w:rPr>
          <w:rFonts w:eastAsia="MS Mincho"/>
          <w:lang w:eastAsia="ja-JP"/>
        </w:rPr>
        <w:t>For FR2-2, if following conditions are met,</w:t>
      </w:r>
    </w:p>
    <w:p w14:paraId="13AE8D7A" w14:textId="77777777" w:rsidR="000E61D6" w:rsidRDefault="000E61D6" w:rsidP="000E61D6">
      <w:pPr>
        <w:pStyle w:val="B10"/>
        <w:rPr>
          <w:lang w:eastAsia="ja-JP"/>
        </w:rPr>
      </w:pPr>
      <w:r>
        <w:rPr>
          <w:rFonts w:eastAsia="Yu Mincho"/>
          <w:lang w:eastAsia="ja-JP"/>
        </w:rPr>
        <w:t>-</w:t>
      </w:r>
      <w:r>
        <w:rPr>
          <w:lang w:eastAsia="ja-JP"/>
        </w:rPr>
        <w:tab/>
        <w:t>UE has been notified about system information update through paging,</w:t>
      </w:r>
    </w:p>
    <w:p w14:paraId="2A763CF7" w14:textId="77777777" w:rsidR="000E61D6" w:rsidRDefault="000E61D6" w:rsidP="000E61D6">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150D99B0"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45CDB321"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0E86D00F" w:rsidR="002A2067" w:rsidRPr="00691C10" w:rsidRDefault="008A64AE" w:rsidP="002A2067">
      <w:r w:rsidRPr="00691C10">
        <w:t xml:space="preserve">The applicability of the requirements for performing </w:t>
      </w:r>
      <w:r>
        <w:rPr>
          <w:lang w:eastAsia="zh-CN"/>
        </w:rPr>
        <w:t>L1-RSRP measurements for reporting</w:t>
      </w:r>
      <w:r w:rsidRPr="00691C10">
        <w:t xml:space="preserve"> in subclause </w:t>
      </w:r>
      <w:r>
        <w:rPr>
          <w:lang w:eastAsia="zh-CN"/>
        </w:rP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F13CB2">
      <w:pPr>
        <w:pStyle w:val="B10"/>
      </w:pPr>
      <w:r>
        <w:t>For 1 Rx RedCap:</w:t>
      </w:r>
    </w:p>
    <w:p w14:paraId="3809AEE6" w14:textId="68D74398" w:rsidR="00F13CB2" w:rsidRPr="009C5807" w:rsidRDefault="00F13CB2" w:rsidP="00996522">
      <w:pPr>
        <w:pStyle w:val="B20"/>
      </w:pPr>
      <w:r w:rsidRPr="009C5807">
        <w:t>-</w:t>
      </w:r>
      <w:r w:rsidRPr="009C5807">
        <w:tab/>
        <w:t xml:space="preserve">L1-RSRP related side conditions given in clauses </w:t>
      </w:r>
      <w:r w:rsidRPr="00DB707E">
        <w:rPr>
          <w:lang w:val="en-US"/>
        </w:rPr>
        <w:t>10.1A.14.1</w:t>
      </w:r>
      <w:r w:rsidRPr="009C5807">
        <w:t xml:space="preserve"> for FR1, respectively, for a corresponding band,</w:t>
      </w:r>
    </w:p>
    <w:p w14:paraId="295CAE54" w14:textId="25490E63" w:rsidR="002A2067" w:rsidRDefault="00F13CB2" w:rsidP="00F13CB2">
      <w:pPr>
        <w:pStyle w:val="B20"/>
      </w:pPr>
      <w:r w:rsidRPr="009C5807">
        <w:t>-</w:t>
      </w:r>
      <w:r w:rsidRPr="009C5807">
        <w:tab/>
        <w:t xml:space="preserve">SSB_RP and SSB </w:t>
      </w:r>
      <w:r w:rsidRPr="009C5807">
        <w:rPr>
          <w:lang w:val="en-US"/>
        </w:rPr>
        <w:t>Ês/Iot</w:t>
      </w:r>
      <w:r w:rsidRPr="009C5807">
        <w:t xml:space="preserve"> according to Annex B.2.4.1 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F13CB2">
      <w:pPr>
        <w:pStyle w:val="B20"/>
      </w:pPr>
      <w:bookmarkStart w:id="79"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F13CB2">
      <w:pPr>
        <w:pStyle w:val="B2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9"/>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F13CB2">
      <w:pPr>
        <w:pStyle w:val="B10"/>
      </w:pPr>
      <w:r>
        <w:t>For 1 Rx RedCap:</w:t>
      </w:r>
    </w:p>
    <w:p w14:paraId="39628B3C" w14:textId="7EB9C294" w:rsidR="00F13CB2" w:rsidRPr="009C5807" w:rsidRDefault="00F13CB2" w:rsidP="00996522">
      <w:pPr>
        <w:pStyle w:val="B20"/>
      </w:pPr>
      <w:r w:rsidRPr="009C5807">
        <w:t>-</w:t>
      </w:r>
      <w:r w:rsidRPr="009C5807">
        <w:tab/>
        <w:t xml:space="preserve">L1-RSRP related side conditions given in clauses </w:t>
      </w:r>
      <w:r w:rsidRPr="00DB707E">
        <w:rPr>
          <w:lang w:val="en-US"/>
        </w:rPr>
        <w:t>10.1A.14.2</w:t>
      </w:r>
      <w:r w:rsidRPr="009C5807">
        <w:t xml:space="preserve"> for FR1, respectively, for a corresponding band,</w:t>
      </w:r>
    </w:p>
    <w:p w14:paraId="61788755" w14:textId="376AA712" w:rsidR="002A2067" w:rsidRDefault="00F13CB2" w:rsidP="00F13CB2">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Pr="009C5807">
        <w:t>B.2.4.2 for a corresponding band.</w:t>
      </w:r>
    </w:p>
    <w:p w14:paraId="67ECBF3D" w14:textId="77777777" w:rsidR="002A2067" w:rsidRDefault="002A2067" w:rsidP="00F13CB2">
      <w:pPr>
        <w:pStyle w:val="B10"/>
      </w:pPr>
      <w:r>
        <w:t>For 2 Rx RedCap:</w:t>
      </w:r>
    </w:p>
    <w:p w14:paraId="00716E91" w14:textId="77777777" w:rsidR="002A2067" w:rsidRPr="009C5807" w:rsidRDefault="002A2067" w:rsidP="00F13CB2">
      <w:pPr>
        <w:pStyle w:val="B20"/>
      </w:pPr>
      <w:bookmarkStart w:id="80"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F13CB2">
      <w:pPr>
        <w:pStyle w:val="B2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80"/>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2D5B909A" w14:textId="36BE6FF1" w:rsidR="002A2067" w:rsidRDefault="00B077B3" w:rsidP="002A2067">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42D94A17" w:rsidR="002A2067" w:rsidRDefault="00B077B3" w:rsidP="002A2067">
      <w:r>
        <w:t>For 1 Rx RedCap, r</w:t>
      </w:r>
      <w:r w:rsidRPr="009C5807">
        <w:t xml:space="preserve">eported L1-RSRP measurements contained in periodic L1-RSRP measurement reports shall meet the requirements in clause </w:t>
      </w:r>
      <w:r w:rsidRPr="00DB707E">
        <w:rPr>
          <w:lang w:val="en-US"/>
        </w:rPr>
        <w:t>10.1A.14</w:t>
      </w:r>
      <w:r w:rsidRPr="009C5807">
        <w:t xml:space="preserve"> 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81" w:name="_Hlk96611692"/>
      <w:r w:rsidRPr="009C5807">
        <w:t>10.1.19 for FR1 and 10.1.20 for FR2</w:t>
      </w:r>
      <w:bookmarkEnd w:id="81"/>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24FC3085" w:rsidR="002A2067" w:rsidRDefault="00B077B3" w:rsidP="002A2067">
      <w:r>
        <w:t>For 1 Rx RedCap, r</w:t>
      </w:r>
      <w:r w:rsidRPr="009C5807">
        <w:t xml:space="preserve">eported L1-RSRP measurements contained in a Semi-Persistent L1-RSRP measurement report shall meet the requirements in clauses </w:t>
      </w:r>
      <w:r w:rsidRPr="00DB707E">
        <w:rPr>
          <w:lang w:val="en-US"/>
        </w:rPr>
        <w:t>10.1A.14</w:t>
      </w:r>
      <w:r w:rsidRPr="009C5807">
        <w:t xml:space="preserve"> 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79DE21D3" w:rsidR="002A2067" w:rsidRDefault="00B077B3"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Pr="00DB707E">
        <w:rPr>
          <w:lang w:val="en-US"/>
        </w:rPr>
        <w:t>10.1A.14</w:t>
      </w:r>
      <w:r w:rsidRPr="009C5807">
        <w:t>.</w:t>
      </w:r>
    </w:p>
    <w:p w14:paraId="3A5B0D67" w14:textId="77777777" w:rsidR="002A2067" w:rsidRPr="009C5807" w:rsidRDefault="002A2067" w:rsidP="002A2067">
      <w:bookmarkStart w:id="82"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82"/>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28D64384"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77777777" w:rsidR="002A2067" w:rsidRDefault="002A2067" w:rsidP="002A2067">
      <w:r w:rsidRPr="009C5807">
        <w:t>Longer evaluation period would be expected if the combination of SSB, SMTC occasion and measurement gap configurations does not meet pervious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C1418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ED3569"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47236951" w14:textId="77777777" w:rsidR="002A2067" w:rsidRDefault="002A2067" w:rsidP="002A2067">
      <w:pPr>
        <w:pStyle w:val="B20"/>
        <w:rPr>
          <w:lang w:eastAsia="zh-CN"/>
        </w:rPr>
      </w:pPr>
      <w:r w:rsidRPr="009C5807">
        <w:rPr>
          <w:lang w:eastAsia="zh-CN"/>
        </w:rPr>
        <w:t>-</w:t>
      </w:r>
      <w:r w:rsidRPr="009C5807">
        <w:rPr>
          <w:lang w:eastAsia="zh-CN"/>
        </w:rPr>
        <w:tab/>
        <w:t>another CSI-RS in resource set configured with repetition ON.</w:t>
      </w:r>
    </w:p>
    <w:p w14:paraId="348C1AA0"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83" w:name="_Hlk45633759"/>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83"/>
    <w:p w14:paraId="01D5776C"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75531251"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0EF2B474" w14:textId="77777777" w:rsidR="002A2067" w:rsidRPr="009C5807" w:rsidRDefault="002A2067" w:rsidP="002A2067">
      <w:pPr>
        <w:pStyle w:val="B10"/>
      </w:pPr>
      <w:bookmarkStart w:id="84" w:name="_Hlk45633818"/>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84"/>
    <w:p w14:paraId="232AB981"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391B5085"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67ECE32B" w14:textId="48464C9A" w:rsidR="002A2067" w:rsidRPr="009C5807" w:rsidRDefault="006D361E"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7777777" w:rsidR="002A2067" w:rsidRDefault="002A2067" w:rsidP="002A2067">
      <w:r w:rsidRPr="009C5807">
        <w:t>Longer evaluation period would be expected if the combination of CSI-RS, SMTC occasion and measurement gap configurations does not meet pervious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C14182"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ED3569"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Pr>
        <w:rPr>
          <w:lang w:eastAsia="zh-CN"/>
        </w:rPr>
      </w:pPr>
    </w:p>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Pr>
        <w:rPr>
          <w:lang w:eastAsia="zh-CN"/>
        </w:rPr>
      </w:pPr>
    </w:p>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0A07DC2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124E09CD"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22990FD2"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pPr>
        <w:rPr>
          <w:lang w:eastAsia="zh-CN"/>
        </w:rPr>
      </w:pPr>
      <w:r w:rsidRPr="009C5807">
        <w:rPr>
          <w:lang w:eastAsia="zh-CN"/>
        </w:rPr>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rPr>
          <w:lang w:eastAsia="zh-CN"/>
        </w:rPr>
        <w:t>-</w:t>
      </w:r>
      <w:r w:rsidRPr="00FB0B76">
        <w:rPr>
          <w:lang w:eastAsia="zh-CN"/>
        </w:rPr>
        <w:tab/>
      </w:r>
      <w:r w:rsidRPr="00FB0B76">
        <w:t xml:space="preserve">For FD-FDD and TDD RedCap UEs, </w:t>
      </w:r>
      <w:r w:rsidRPr="00FB0B76">
        <w:rPr>
          <w:rFonts w:eastAsia="MS Mincho"/>
          <w:lang w:eastAsia="ja-JP"/>
        </w:rPr>
        <w:t>t</w:t>
      </w:r>
      <w:r w:rsidRPr="00FB0B76">
        <w:rPr>
          <w:lang w:eastAsia="zh-CN"/>
        </w:rPr>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rPr>
          <w:lang w:eastAsia="zh-CN"/>
        </w:rPr>
        <w:t>-</w:t>
      </w:r>
      <w:r w:rsidRPr="00107C58">
        <w:rPr>
          <w:lang w:eastAsia="zh-CN"/>
        </w:rPr>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Pr>
          <w:lang w:eastAsia="zh-CN"/>
        </w:rPr>
        <w:t>9.5B</w:t>
      </w:r>
      <w:r w:rsidRPr="009C5807">
        <w:rPr>
          <w:lang w:eastAsia="zh-CN"/>
        </w:rPr>
        <w:t>.4.2</w:t>
      </w:r>
    </w:p>
    <w:p w14:paraId="7D86E4C5" w14:textId="77777777" w:rsidR="002A2067" w:rsidRPr="009C5807" w:rsidRDefault="002A2067" w:rsidP="002A2067">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rPr>
          <w:lang w:eastAsia="zh-CN"/>
        </w:rPr>
      </w:pPr>
      <w:r w:rsidRPr="009C5807">
        <w:rPr>
          <w:lang w:eastAsia="zh-CN"/>
        </w:rPr>
        <w:t>-</w:t>
      </w:r>
      <w:r w:rsidRPr="009C5807">
        <w:rPr>
          <w:lang w:eastAsia="zh-CN"/>
        </w:rPr>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lang w:eastAsia="zh-CN"/>
        </w:rPr>
        <w:t>-</w:t>
      </w:r>
      <w:r w:rsidRPr="00415158">
        <w:rPr>
          <w:rFonts w:eastAsiaTheme="minorEastAsia"/>
          <w:lang w:eastAsia="zh-CN"/>
        </w:rPr>
        <w:tab/>
      </w:r>
      <w:r>
        <w:rPr>
          <w:rFonts w:eastAsiaTheme="minorEastAsia"/>
          <w:lang w:eastAsia="zh-CN"/>
        </w:rPr>
        <w:t>T</w:t>
      </w:r>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lang w:eastAsia="zh-CN"/>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0A04B39B"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716AF2FC"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36AFF1A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06ED4716"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082331">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79AF1273"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MGRP_max), where MGRP</w:t>
      </w:r>
      <w:r w:rsidR="00195F6B">
        <w:rPr>
          <w:lang w:eastAsia="zh-CN"/>
        </w:rPr>
        <w:t>_</w:t>
      </w:r>
      <w:r>
        <w:rPr>
          <w:lang w:eastAsia="zh-CN"/>
        </w:rPr>
        <w:t xml:space="preserve">max is the maximum MGRP across all configured per-UE measurement gaps, and starting at the beginning of any </w:t>
      </w:r>
      <w:r>
        <w:t>SSB</w:t>
      </w:r>
      <w:r>
        <w:rPr>
          <w:lang w:eastAsia="zh-CN"/>
        </w:rPr>
        <w:t xml:space="preserve">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D58C5A8" w14:textId="4E6BBFD7"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7777777" w:rsidR="00C11C65" w:rsidRDefault="00C11C65" w:rsidP="00C11C65">
      <w:pPr>
        <w:rPr>
          <w:rFonts w:eastAsia="SimSun"/>
        </w:rPr>
      </w:pPr>
      <w:r>
        <w:t>Longer evaluation period would be expected if the combination of SSB, SMTC occasion and measurement gap configurations does not meet pervious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141F8E89" w:rsidR="00C11C65" w:rsidRDefault="00C11C65" w:rsidP="00082331">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132AA767"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MGRP_max), where MGRP</w:t>
      </w:r>
      <w:r w:rsidR="00195F6B">
        <w:rPr>
          <w:lang w:eastAsia="zh-CN"/>
        </w:rPr>
        <w:t>_</w:t>
      </w:r>
      <w:r>
        <w:rPr>
          <w:lang w:eastAsia="zh-CN"/>
        </w:rPr>
        <w:t xml:space="preserve">max is the maximum MGRP across all configured per-UE measurement gaps, and starting at the beginning of any </w:t>
      </w:r>
      <w:r>
        <w:t>CSI-RS</w:t>
      </w:r>
      <w:r>
        <w:rPr>
          <w:lang w:eastAsia="zh-CN"/>
        </w:rPr>
        <w:t xml:space="preserve">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7777777" w:rsidR="00C11C65" w:rsidRDefault="00C11C65" w:rsidP="00C11C65">
      <w:pPr>
        <w:rPr>
          <w:rFonts w:eastAsia="SimSun"/>
        </w:rPr>
      </w:pPr>
      <w:r>
        <w:t>Longer evaluation period would be expected if the combination of CSI-RS, SMTC occasion and measurement gap configurations does not meet pervious conditions.</w:t>
      </w:r>
    </w:p>
    <w:p w14:paraId="0087E644" w14:textId="77777777" w:rsidR="00C11C65" w:rsidRDefault="00C11C65" w:rsidP="00C11C65">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C11C65"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6A02AB8A"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418AB3A7"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037BCAF1"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49422C55" w:rsidR="000F7136" w:rsidRPr="00826A96" w:rsidRDefault="000F7136" w:rsidP="000F7136">
      <w:pPr>
        <w:rPr>
          <w:rFonts w:eastAsia="SimSun"/>
          <w:lang w:eastAsia="zh-CN"/>
        </w:rPr>
      </w:pPr>
      <w:r w:rsidRPr="00826A96">
        <w:rPr>
          <w:rFonts w:eastAsia="SimSun"/>
          <w:lang w:eastAsia="zh-CN"/>
        </w:rPr>
        <w:t>Scheduling availability restrictions when the UE is performing L1-RSRP measurement are described in the following clauses.</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3F25320E"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10FE06E6" w:rsidR="000F7136" w:rsidRDefault="000F7136" w:rsidP="000F7136">
      <w:pPr>
        <w:rPr>
          <w:rFonts w:eastAsia="SimSun"/>
        </w:rPr>
      </w:pPr>
    </w:p>
    <w:p w14:paraId="4EF607C9" w14:textId="77777777" w:rsidR="001236BA" w:rsidRDefault="001236BA" w:rsidP="001236BA">
      <w:pPr>
        <w:pStyle w:val="Heading2"/>
        <w:rPr>
          <w:lang w:val="en-US" w:eastAsia="zh-CN"/>
        </w:rPr>
      </w:pPr>
      <w:r>
        <w:t>9.5</w:t>
      </w:r>
      <w:r>
        <w:rPr>
          <w:lang w:val="en-US" w:eastAsia="zh-CN"/>
        </w:rPr>
        <w:t>D</w:t>
      </w:r>
      <w:r>
        <w:tab/>
        <w:t xml:space="preserve">L1-RSRP measurements for Reporting for </w:t>
      </w:r>
      <w:r>
        <w:rPr>
          <w:rFonts w:hint="eastAsia"/>
          <w:lang w:val="en-US" w:eastAsia="zh-CN"/>
        </w:rPr>
        <w:t>ATG</w:t>
      </w:r>
    </w:p>
    <w:p w14:paraId="4F958342" w14:textId="77777777" w:rsidR="001236BA" w:rsidRDefault="001236BA" w:rsidP="001236BA">
      <w:pPr>
        <w:pStyle w:val="Heading3"/>
      </w:pPr>
      <w:r>
        <w:t>9.5</w:t>
      </w:r>
      <w:r>
        <w:rPr>
          <w:lang w:val="en-US" w:eastAsia="zh-CN"/>
        </w:rPr>
        <w:t>D</w:t>
      </w:r>
      <w:r>
        <w:t>.1</w:t>
      </w:r>
      <w:r>
        <w:tab/>
        <w:t>Introduction</w:t>
      </w:r>
    </w:p>
    <w:p w14:paraId="35D961A1" w14:textId="77777777" w:rsidR="001236BA" w:rsidRDefault="001236BA" w:rsidP="001236BA">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77777777" w:rsidR="001236BA" w:rsidRDefault="001236BA" w:rsidP="001236BA">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170E2D47" w14:textId="77777777" w:rsidR="001236BA" w:rsidRDefault="001236BA" w:rsidP="001236BA">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15EBBE5C" w14:textId="77777777" w:rsidR="001236BA" w:rsidRDefault="001236BA" w:rsidP="001236BA">
      <w:pPr>
        <w:rPr>
          <w:rFonts w:eastAsia="SimSun"/>
        </w:rPr>
      </w:pPr>
    </w:p>
    <w:p w14:paraId="0FF2806E" w14:textId="77777777" w:rsidR="001236BA" w:rsidRDefault="001236BA" w:rsidP="001236BA">
      <w:pPr>
        <w:pStyle w:val="Heading3"/>
        <w:rPr>
          <w:rFonts w:eastAsia="SimSun"/>
        </w:rPr>
      </w:pPr>
      <w:r>
        <w:rPr>
          <w:rFonts w:eastAsia="SimSun"/>
        </w:rPr>
        <w:t>9.5</w:t>
      </w:r>
      <w:r>
        <w:rPr>
          <w:rFonts w:eastAsia="SimSun"/>
          <w:lang w:val="en-US" w:eastAsia="zh-CN"/>
        </w:rPr>
        <w:t>D</w:t>
      </w:r>
      <w:r>
        <w:rPr>
          <w:rFonts w:eastAsia="SimSun"/>
        </w:rPr>
        <w:t>.2</w:t>
      </w:r>
      <w:r>
        <w:rPr>
          <w:rFonts w:eastAsia="SimSun"/>
        </w:rPr>
        <w:tab/>
        <w:t>Requirements applicability</w:t>
      </w:r>
    </w:p>
    <w:p w14:paraId="6535A77E" w14:textId="77777777" w:rsidR="001236BA" w:rsidRDefault="001236BA" w:rsidP="001236BA">
      <w:r>
        <w:t>The requirements in clause 9.5</w:t>
      </w:r>
      <w:r>
        <w:rPr>
          <w:lang w:val="en-US" w:eastAsia="zh-CN"/>
        </w:rPr>
        <w:t>D</w:t>
      </w:r>
      <w:r>
        <w:t xml:space="preserve"> apply, provided:</w:t>
      </w:r>
    </w:p>
    <w:p w14:paraId="56677B11" w14:textId="77777777" w:rsidR="001236BA" w:rsidRDefault="001236BA" w:rsidP="001236BA">
      <w:pPr>
        <w:pStyle w:val="B10"/>
      </w:pPr>
      <w:r>
        <w:t>-</w:t>
      </w:r>
      <w:r>
        <w:tab/>
        <w:t>The CSI-RS or SSB or CSI-RS and SSB resources configured for L1-RSRP measurements are measurable.</w:t>
      </w:r>
    </w:p>
    <w:p w14:paraId="5AE92366" w14:textId="77777777" w:rsidR="001236BA" w:rsidRDefault="001236BA" w:rsidP="001236BA">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3CFFF34B" w14:textId="77777777" w:rsidR="001236BA" w:rsidRDefault="001236BA" w:rsidP="001236BA">
      <w:pPr>
        <w:pStyle w:val="B10"/>
      </w:pPr>
      <w:r>
        <w:t>-</w:t>
      </w:r>
      <w:r>
        <w:tab/>
        <w:t>L1-RSRP related side conditions given in clauses 10.1.19.1 for FR1, for a corresponding band,</w:t>
      </w:r>
    </w:p>
    <w:p w14:paraId="42256C06" w14:textId="77777777" w:rsidR="001236BA" w:rsidRDefault="001236BA" w:rsidP="001236BA">
      <w:pPr>
        <w:pStyle w:val="B10"/>
        <w:rPr>
          <w:rFonts w:cs="v4.2.0"/>
        </w:rPr>
      </w:pPr>
      <w:r>
        <w:t>-</w:t>
      </w:r>
      <w:r>
        <w:tab/>
        <w:t xml:space="preserve">SSB_RP and SSB </w:t>
      </w:r>
      <w:r>
        <w:rPr>
          <w:lang w:val="en-US"/>
        </w:rPr>
        <w:t>Ês/Iot</w:t>
      </w:r>
      <w:r>
        <w:t xml:space="preserve"> according to Annex B.2.4.1 for a corresponding band.</w:t>
      </w:r>
    </w:p>
    <w:p w14:paraId="30ADEB9C" w14:textId="77777777" w:rsidR="001236BA" w:rsidRDefault="001236BA" w:rsidP="001236BA">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1B3499D0" w14:textId="77777777" w:rsidR="001236BA" w:rsidRDefault="001236BA" w:rsidP="001236BA">
      <w:pPr>
        <w:pStyle w:val="B10"/>
      </w:pPr>
      <w:r>
        <w:t>-</w:t>
      </w:r>
      <w:r>
        <w:tab/>
        <w:t>L1-RSRP related side conditions given in clauses 10.1.19.2 for FR1, respectively, for a corresponding band,</w:t>
      </w:r>
    </w:p>
    <w:p w14:paraId="4BFD87BE" w14:textId="77777777" w:rsidR="001236BA" w:rsidRDefault="001236BA" w:rsidP="001236BA">
      <w:pPr>
        <w:pStyle w:val="B10"/>
        <w:rPr>
          <w:rFonts w:cs="v4.2.0"/>
        </w:rPr>
      </w:pPr>
      <w:r>
        <w:t>-</w:t>
      </w:r>
      <w:r>
        <w:tab/>
        <w:t xml:space="preserve">CSI-RS_RP and CSI-RS </w:t>
      </w:r>
      <w:r>
        <w:rPr>
          <w:lang w:val="en-US"/>
        </w:rPr>
        <w:t>Ês/Iot</w:t>
      </w:r>
      <w:r>
        <w:t xml:space="preserve"> according to Annex B.2.4.2 for a corresponding band.</w:t>
      </w:r>
    </w:p>
    <w:p w14:paraId="584D734A" w14:textId="77777777" w:rsidR="001236BA" w:rsidRDefault="001236BA" w:rsidP="001236BA">
      <w:r>
        <w:t>A CSI-RS and SSB resource configured for L1-RSRP shall be considered measurable when the measurable resource conditions are met for both CSI-RS resource and SSB resource.</w:t>
      </w:r>
    </w:p>
    <w:p w14:paraId="2E4CD3F9" w14:textId="77777777" w:rsidR="001236BA" w:rsidRDefault="001236BA" w:rsidP="001236BA">
      <w:r>
        <w:t>Requirements are defined for periodic, semi-persistent and aperiodic resources.</w:t>
      </w:r>
    </w:p>
    <w:p w14:paraId="546CB51F" w14:textId="77777777" w:rsidR="001236BA" w:rsidRDefault="001236BA" w:rsidP="001236BA">
      <w:pPr>
        <w:pStyle w:val="Heading3"/>
      </w:pPr>
      <w:r>
        <w:t>9.5</w:t>
      </w:r>
      <w:r>
        <w:rPr>
          <w:lang w:val="en-US" w:eastAsia="zh-CN"/>
        </w:rPr>
        <w:t>D</w:t>
      </w:r>
      <w:r>
        <w:t>.3</w:t>
      </w:r>
      <w:r>
        <w:tab/>
        <w:t>Measurement Reporting Requirements</w:t>
      </w:r>
    </w:p>
    <w:p w14:paraId="696D52E8" w14:textId="77777777" w:rsidR="001236BA" w:rsidRDefault="001236BA" w:rsidP="001236BA">
      <w:r>
        <w:t>The UE shall send L1-RSRP reports only for report configurations configured for the active BWP.</w:t>
      </w:r>
    </w:p>
    <w:p w14:paraId="221276A9" w14:textId="77777777" w:rsidR="001236BA" w:rsidRDefault="001236BA" w:rsidP="001236BA">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395EE5D8" w14:textId="77777777" w:rsidR="001236BA" w:rsidRDefault="001236BA" w:rsidP="001236BA">
      <w:pPr>
        <w:pStyle w:val="Heading4"/>
        <w:ind w:left="0" w:firstLine="0"/>
      </w:pPr>
      <w:r>
        <w:t>9.5</w:t>
      </w:r>
      <w:r>
        <w:rPr>
          <w:lang w:val="en-US" w:eastAsia="zh-CN"/>
        </w:rPr>
        <w:t>D</w:t>
      </w:r>
      <w:r>
        <w:t>.3.1</w:t>
      </w:r>
      <w:r>
        <w:tab/>
        <w:t>Periodic Reporting</w:t>
      </w:r>
    </w:p>
    <w:p w14:paraId="08A46F02" w14:textId="77777777" w:rsidR="001236BA" w:rsidRDefault="001236BA" w:rsidP="001236BA">
      <w:pPr>
        <w:rPr>
          <w:rFonts w:eastAsia="SimSun"/>
        </w:rPr>
      </w:pPr>
      <w:r>
        <w:rPr>
          <w:rFonts w:eastAsia="SimSun"/>
        </w:rPr>
        <w:t xml:space="preserve">Reported L1-RSRP measurements contained in periodic L1-RSRP measurement reports shall meet the requirements in clauses </w:t>
      </w:r>
      <w:r>
        <w:rPr>
          <w:rFonts w:eastAsia="SimSun" w:hint="eastAsia"/>
          <w:lang w:val="en-US" w:eastAsia="zh-CN"/>
        </w:rPr>
        <w:t>10.1.19 for FR1</w:t>
      </w:r>
      <w:r>
        <w:rPr>
          <w:rFonts w:eastAsia="SimSun"/>
        </w:rPr>
        <w:t>.</w:t>
      </w:r>
    </w:p>
    <w:p w14:paraId="2743438B" w14:textId="77777777" w:rsidR="001236BA" w:rsidRDefault="001236BA" w:rsidP="001236BA">
      <w:pPr>
        <w:rPr>
          <w:rFonts w:eastAsia="SimSun"/>
        </w:rPr>
      </w:pPr>
      <w:r>
        <w:rPr>
          <w:rFonts w:eastAsia="SimSun"/>
        </w:rPr>
        <w:t>The UE shall only send periodic L1-RSRP measurement reports for an active BWP.</w:t>
      </w:r>
    </w:p>
    <w:p w14:paraId="5A82FE97" w14:textId="77777777" w:rsidR="001236BA" w:rsidRDefault="001236BA" w:rsidP="001236BA">
      <w:pPr>
        <w:rPr>
          <w:rFonts w:eastAsia="SimSun"/>
        </w:rPr>
      </w:pPr>
      <w:r>
        <w:rPr>
          <w:rFonts w:eastAsia="SimSun"/>
        </w:rPr>
        <w:t>The UE shall transmit the periodic L1-RSRP reporting on PUCCH over the air interface according to the periodicity defined in clause 5.2.1.4 in TS 38.214 [26].</w:t>
      </w:r>
    </w:p>
    <w:p w14:paraId="6E6DD18D" w14:textId="77777777" w:rsidR="001236BA" w:rsidRDefault="001236BA" w:rsidP="001236BA">
      <w:pPr>
        <w:pStyle w:val="Heading4"/>
      </w:pPr>
      <w:r>
        <w:t>9.5</w:t>
      </w:r>
      <w:r>
        <w:rPr>
          <w:lang w:val="en-US" w:eastAsia="zh-CN"/>
        </w:rPr>
        <w:t>D</w:t>
      </w:r>
      <w:r>
        <w:t>.3.2</w:t>
      </w:r>
      <w:r>
        <w:tab/>
        <w:t>Semi-Persistent Reporting</w:t>
      </w:r>
    </w:p>
    <w:p w14:paraId="060D013E" w14:textId="77777777" w:rsidR="001236BA" w:rsidRDefault="001236BA" w:rsidP="001236BA">
      <w:pPr>
        <w:rPr>
          <w:rFonts w:eastAsia="SimSun"/>
        </w:rPr>
      </w:pPr>
      <w:r>
        <w:rPr>
          <w:rFonts w:eastAsia="SimSun"/>
        </w:rPr>
        <w:t xml:space="preserve">Reported L1-RSRP measurements contained in a Semi-Persistent L1-RSRP measurement report shall meet the requirements in clauses </w:t>
      </w:r>
      <w:r>
        <w:rPr>
          <w:rFonts w:eastAsia="SimSun" w:hint="eastAsia"/>
          <w:lang w:val="en-US" w:eastAsia="zh-CN"/>
        </w:rPr>
        <w:t>10.1.19 for FR1</w:t>
      </w:r>
      <w:r>
        <w:rPr>
          <w:rFonts w:eastAsia="SimSun"/>
        </w:rPr>
        <w:t>. This requirement applies for semi-persistent L1-RSRP reports send on PUSCH or PUCCH.</w:t>
      </w:r>
    </w:p>
    <w:p w14:paraId="3BF5541B" w14:textId="77777777" w:rsidR="001236BA" w:rsidRDefault="001236BA" w:rsidP="001236BA">
      <w:pPr>
        <w:rPr>
          <w:rFonts w:eastAsia="SimSun"/>
        </w:rPr>
      </w:pPr>
      <w:r>
        <w:rPr>
          <w:rFonts w:eastAsia="SimSun"/>
        </w:rPr>
        <w:t>The UE shall only send semi-persistent L1-RSRP measurement reports on PUSCH, if a DCI request has been received.</w:t>
      </w:r>
    </w:p>
    <w:p w14:paraId="4DA86C92" w14:textId="77777777" w:rsidR="001236BA" w:rsidRDefault="001236BA" w:rsidP="001236BA">
      <w:pPr>
        <w:rPr>
          <w:rFonts w:eastAsia="SimSun"/>
        </w:rPr>
      </w:pPr>
      <w:r>
        <w:rPr>
          <w:rFonts w:eastAsia="SimSun"/>
        </w:rPr>
        <w:t>The UE shall only send semi-persistent L1-RSRP measurement reports on PUCCH, if an activation command [7] has been received.</w:t>
      </w:r>
    </w:p>
    <w:p w14:paraId="5159F1EF" w14:textId="77777777" w:rsidR="001236BA" w:rsidRDefault="001236BA" w:rsidP="001236BA">
      <w:pPr>
        <w:rPr>
          <w:rFonts w:eastAsia="SimSun"/>
        </w:rPr>
      </w:pPr>
      <w:r>
        <w:rPr>
          <w:rFonts w:eastAsia="SimSun"/>
        </w:rPr>
        <w:t>The UE shall transmit the semi-persistent L1-RSRP reporting on PUSCH or PUCCH over the air interface according to the periodicity defined in clause 5.2.1.4 in TS 38.214 [26].</w:t>
      </w:r>
    </w:p>
    <w:p w14:paraId="02A32FF3" w14:textId="77777777" w:rsidR="001236BA" w:rsidRDefault="001236BA" w:rsidP="001236BA">
      <w:pPr>
        <w:pStyle w:val="Heading4"/>
      </w:pPr>
      <w:r>
        <w:t>9.5</w:t>
      </w:r>
      <w:r>
        <w:rPr>
          <w:lang w:val="en-US" w:eastAsia="zh-CN"/>
        </w:rPr>
        <w:t>D</w:t>
      </w:r>
      <w:r>
        <w:t>.3.3</w:t>
      </w:r>
      <w:r>
        <w:tab/>
        <w:t>Aperiodic Reporting</w:t>
      </w:r>
    </w:p>
    <w:p w14:paraId="497333C0" w14:textId="77777777" w:rsidR="001236BA" w:rsidRDefault="001236BA" w:rsidP="001236BA">
      <w:pPr>
        <w:rPr>
          <w:rFonts w:eastAsia="SimSun"/>
        </w:rPr>
      </w:pPr>
      <w:r>
        <w:rPr>
          <w:rFonts w:eastAsia="SimSun"/>
        </w:rPr>
        <w:t xml:space="preserve">Reported L1-RSRP measurements contained in aperiodic triggered, aperiodic triggered periodic and aperiodic triggered semi-persistent L1-RSRP reports shall meet the requirements in clauses </w:t>
      </w:r>
      <w:r>
        <w:rPr>
          <w:rFonts w:eastAsia="SimSun" w:hint="eastAsia"/>
          <w:lang w:val="en-US" w:eastAsia="zh-CN"/>
        </w:rPr>
        <w:t>10.1.19 for FR1</w:t>
      </w:r>
      <w:r>
        <w:rPr>
          <w:rFonts w:eastAsia="SimSun"/>
        </w:rPr>
        <w:t>.</w:t>
      </w:r>
    </w:p>
    <w:p w14:paraId="6395289D" w14:textId="77777777" w:rsidR="001236BA" w:rsidRDefault="001236BA" w:rsidP="001236BA">
      <w:pPr>
        <w:rPr>
          <w:rFonts w:eastAsia="SimSun"/>
        </w:rPr>
      </w:pPr>
      <w:r>
        <w:rPr>
          <w:rFonts w:eastAsia="SimSun"/>
        </w:rPr>
        <w:t>The UE shall only send aperiodic L1-RSRP measurement reports, if a DCI trigger has been received.</w:t>
      </w:r>
    </w:p>
    <w:p w14:paraId="6C43F409" w14:textId="77777777" w:rsidR="001236BA" w:rsidRDefault="001236BA" w:rsidP="001236BA">
      <w:pPr>
        <w:rPr>
          <w:rFonts w:eastAsia="SimSun"/>
        </w:rPr>
      </w:pPr>
      <w:r>
        <w:rPr>
          <w:rFonts w:eastAsia="SimSun"/>
        </w:rPr>
        <w:t>After the UE receives CSI request in DCI, the UE shall transmit the aperiodic L1-RSRP reporting on PUSCH over the air interface at the time specified according to clause 6.1.2.1 in TS 38.214 [26].</w:t>
      </w:r>
    </w:p>
    <w:p w14:paraId="05F5F7C8" w14:textId="77777777" w:rsidR="001236BA" w:rsidRDefault="001236BA" w:rsidP="001236BA">
      <w:pPr>
        <w:rPr>
          <w:rFonts w:eastAsia="SimSun"/>
        </w:rPr>
      </w:pPr>
    </w:p>
    <w:p w14:paraId="482F6688" w14:textId="77777777" w:rsidR="001236BA" w:rsidRDefault="001236BA" w:rsidP="001236BA">
      <w:pPr>
        <w:pStyle w:val="Heading3"/>
      </w:pPr>
      <w:r>
        <w:t>9.5</w:t>
      </w:r>
      <w:r>
        <w:rPr>
          <w:lang w:val="en-US" w:eastAsia="zh-CN"/>
        </w:rPr>
        <w:t>D</w:t>
      </w:r>
      <w:r>
        <w:t>.4</w:t>
      </w:r>
      <w:r>
        <w:tab/>
        <w:t>L1-RSRP measurement requirements</w:t>
      </w:r>
    </w:p>
    <w:p w14:paraId="5D7D560E" w14:textId="77777777" w:rsidR="001236BA" w:rsidRDefault="001236BA" w:rsidP="001236BA">
      <w:pPr>
        <w:pStyle w:val="Heading4"/>
      </w:pPr>
      <w:r>
        <w:t>9.5</w:t>
      </w:r>
      <w:r>
        <w:rPr>
          <w:lang w:val="en-US" w:eastAsia="zh-CN"/>
        </w:rPr>
        <w:t>D</w:t>
      </w:r>
      <w:r>
        <w:t>.4.1</w:t>
      </w:r>
      <w:r>
        <w:tab/>
        <w:t>SSB based L1-RSRP Reporting</w:t>
      </w:r>
    </w:p>
    <w:p w14:paraId="2C5B5172" w14:textId="77777777" w:rsidR="001236BA" w:rsidRDefault="001236BA" w:rsidP="001236BA">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w:t>
      </w:r>
      <w:r>
        <w:rPr>
          <w:rFonts w:hint="eastAsia"/>
          <w:vertAlign w:val="subscript"/>
          <w:lang w:val="en-US" w:eastAsia="zh-CN"/>
        </w:rPr>
        <w:t>ATG</w:t>
      </w:r>
      <w:r>
        <w:t>.</w:t>
      </w:r>
    </w:p>
    <w:p w14:paraId="46504DA4" w14:textId="77777777" w:rsidR="001236BA" w:rsidRDefault="001236BA" w:rsidP="001236BA">
      <w:pPr>
        <w:rPr>
          <w:rFonts w:eastAsia="?? ??"/>
        </w:rPr>
      </w:pPr>
      <w:r>
        <w:rPr>
          <w:rFonts w:eastAsia="?? ??"/>
        </w:rPr>
        <w:t xml:space="preserve">The value of </w:t>
      </w:r>
      <w:r>
        <w:rPr>
          <w:sz w:val="22"/>
        </w:rPr>
        <w:t>T</w:t>
      </w:r>
      <w:r>
        <w:rPr>
          <w:sz w:val="22"/>
          <w:vertAlign w:val="subscript"/>
        </w:rPr>
        <w:t>L1-RSRP</w:t>
      </w:r>
      <w:r>
        <w:rPr>
          <w:vertAlign w:val="subscript"/>
        </w:rPr>
        <w:t>_Measurement_Period_SSB_</w:t>
      </w:r>
      <w:r>
        <w:rPr>
          <w:rFonts w:hint="eastAsia"/>
          <w:vertAlign w:val="subscript"/>
          <w:lang w:val="en-US" w:eastAsia="zh-CN"/>
        </w:rPr>
        <w:t>ATG</w:t>
      </w:r>
      <w:r>
        <w:rPr>
          <w:rFonts w:eastAsia="?? ??"/>
        </w:rPr>
        <w:t xml:space="preserve"> is defined in Table 9.5</w:t>
      </w:r>
      <w:r>
        <w:rPr>
          <w:rFonts w:eastAsia="SimSun"/>
          <w:lang w:val="en-US" w:eastAsia="zh-CN"/>
        </w:rPr>
        <w:t>D</w:t>
      </w:r>
      <w:r>
        <w:rPr>
          <w:rFonts w:eastAsia="?? ??"/>
        </w:rPr>
        <w:t xml:space="preserve">.4.1-1 for FR1, where </w:t>
      </w:r>
    </w:p>
    <w:p w14:paraId="11BF7482" w14:textId="77777777" w:rsidR="001236BA" w:rsidRDefault="001236BA" w:rsidP="001236BA">
      <w:pPr>
        <w:pStyle w:val="B10"/>
      </w:pPr>
      <w:r>
        <w:t>-</w:t>
      </w:r>
      <w:r>
        <w:tab/>
        <w:t xml:space="preserve">M=1 if higher layer parameter </w:t>
      </w:r>
      <w:r>
        <w:rPr>
          <w:i/>
        </w:rPr>
        <w:t>timeRestrictionForChannelMeasurement</w:t>
      </w:r>
      <w:r>
        <w:t xml:space="preserve"> is configured, and M=3 otherwise </w:t>
      </w:r>
    </w:p>
    <w:p w14:paraId="04504D71" w14:textId="77777777" w:rsidR="00245DB1" w:rsidRDefault="00245DB1" w:rsidP="005B2FD8">
      <w:pPr>
        <w:pStyle w:val="B10"/>
        <w:numPr>
          <w:ilvl w:val="255"/>
          <w:numId w:val="0"/>
        </w:numPr>
        <w:ind w:left="284" w:hanging="284"/>
        <w:rPr>
          <w:lang w:val="en-US" w:eastAsia="zh-CN"/>
        </w:rPr>
      </w:pPr>
      <w:r>
        <w:rPr>
          <w:lang w:eastAsia="zh-CN"/>
        </w:rPr>
        <w:t xml:space="preserve">For ATG UE with </w:t>
      </w:r>
      <w:r>
        <w:rPr>
          <w:rFonts w:hint="eastAsia"/>
          <w:lang w:eastAsia="zh-CN"/>
        </w:rPr>
        <w:t>[</w:t>
      </w:r>
      <w:r>
        <w:rPr>
          <w:lang w:eastAsia="zh-CN"/>
        </w:rPr>
        <w:t>antenna</w:t>
      </w:r>
      <w:r>
        <w:rPr>
          <w:rFonts w:hint="eastAsia"/>
          <w:lang w:eastAsia="zh-CN"/>
        </w:rPr>
        <w:t xml:space="preserve"> </w:t>
      </w:r>
      <w:r>
        <w:rPr>
          <w:lang w:eastAsia="zh-CN"/>
        </w:rPr>
        <w:t>array</w:t>
      </w:r>
      <w:r>
        <w:rPr>
          <w:rFonts w:hint="eastAsia"/>
          <w:lang w:eastAsia="zh-CN"/>
        </w:rPr>
        <w:t>]</w:t>
      </w:r>
      <w:r>
        <w:rPr>
          <w:lang w:eastAsia="zh-CN"/>
        </w:rPr>
        <w:t>,</w:t>
      </w:r>
      <w:r>
        <w:rPr>
          <w:rFonts w:hint="eastAsia"/>
          <w:lang w:val="en-US" w:eastAsia="zh-CN"/>
        </w:rPr>
        <w:t xml:space="preserve"> </w:t>
      </w:r>
    </w:p>
    <w:p w14:paraId="17B7A7BE" w14:textId="77777777" w:rsidR="00245DB1" w:rsidRDefault="00245DB1" w:rsidP="005B2FD8">
      <w:pPr>
        <w:pStyle w:val="B10"/>
      </w:pPr>
      <w:r>
        <w:t>P value for SSB resource to be measured is defined as</w:t>
      </w:r>
    </w:p>
    <w:p w14:paraId="665EC10C" w14:textId="77777777" w:rsidR="00245DB1" w:rsidRDefault="00245DB1" w:rsidP="005B2FD8">
      <w:pPr>
        <w:pStyle w:val="B20"/>
      </w:pPr>
      <w:r>
        <w:t>-</w:t>
      </w:r>
      <w:r>
        <w:tab/>
        <w:t>N</w:t>
      </w:r>
      <w:r>
        <w:rPr>
          <w:vertAlign w:val="subscript"/>
        </w:rPr>
        <w:t>total</w:t>
      </w:r>
      <w:r>
        <w:t xml:space="preserve"> / N</w:t>
      </w:r>
      <w:r>
        <w:rPr>
          <w:vertAlign w:val="subscript"/>
        </w:rPr>
        <w:t>outside_MG</w:t>
      </w:r>
      <w:r>
        <w:t xml:space="preserve"> with N</w:t>
      </w:r>
      <w:r>
        <w:rPr>
          <w:vertAlign w:val="subscript"/>
        </w:rPr>
        <w:t>available</w:t>
      </w:r>
      <w:r>
        <w:t xml:space="preserve"> &gt; 0</w:t>
      </w:r>
    </w:p>
    <w:p w14:paraId="5C20CE49" w14:textId="77777777" w:rsidR="00245DB1" w:rsidRDefault="00245DB1" w:rsidP="005B2FD8">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6A7841AE" w14:textId="77777777" w:rsidR="00245DB1" w:rsidRDefault="00245DB1" w:rsidP="00245DB1">
      <w:pPr>
        <w:ind w:left="851"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within the same FR as serving cell, and starting at the beginning of any </w:t>
      </w:r>
      <w:r>
        <w:t>SSB</w:t>
      </w:r>
      <w:r>
        <w:rPr>
          <w:lang w:eastAsia="zh-CN"/>
        </w:rPr>
        <w:t xml:space="preserve"> resource occasion: </w:t>
      </w:r>
    </w:p>
    <w:p w14:paraId="227C92D2" w14:textId="77777777" w:rsidR="00245DB1" w:rsidRDefault="00245DB1" w:rsidP="00245DB1">
      <w:pPr>
        <w:pStyle w:val="B20"/>
        <w:ind w:left="1134"/>
      </w:pPr>
      <w:r>
        <w:t>-</w:t>
      </w:r>
      <w:r>
        <w:tab/>
        <w:t>N</w:t>
      </w:r>
      <w:r>
        <w:rPr>
          <w:vertAlign w:val="subscript"/>
        </w:rPr>
        <w:t>total</w:t>
      </w:r>
      <w:r>
        <w:t xml:space="preserve"> is the total number of SSB resource occasions within the window W, including those overlapped with </w:t>
      </w:r>
      <w:r>
        <w:rPr>
          <w:bCs/>
          <w:lang w:eastAsia="zh-CN"/>
        </w:rPr>
        <w:t>measurement gap</w:t>
      </w:r>
      <w:r>
        <w:t xml:space="preserve"> occasions or SMTC occasions within the window W, and</w:t>
      </w:r>
    </w:p>
    <w:p w14:paraId="20193744" w14:textId="77777777" w:rsidR="00245DB1" w:rsidRDefault="00245DB1" w:rsidP="00245DB1">
      <w:pPr>
        <w:pStyle w:val="B20"/>
        <w:ind w:left="1134"/>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269EF4B" w14:textId="77777777" w:rsidR="00245DB1" w:rsidRDefault="00245DB1" w:rsidP="00245DB1">
      <w:pPr>
        <w:pStyle w:val="B20"/>
        <w:ind w:left="1134"/>
      </w:pPr>
      <w:r>
        <w:t>-</w:t>
      </w:r>
      <w:r>
        <w:tab/>
        <w:t>N</w:t>
      </w:r>
      <w:r>
        <w:rPr>
          <w:vertAlign w:val="subscript"/>
        </w:rPr>
        <w:t>available</w:t>
      </w:r>
      <w:r>
        <w:t xml:space="preserve"> is the number of SSB resource occasions that are not overlapped with any </w:t>
      </w:r>
      <w:r>
        <w:rPr>
          <w:bCs/>
          <w:lang w:eastAsia="zh-CN"/>
        </w:rPr>
        <w:t>measurement gap</w:t>
      </w:r>
      <w:r>
        <w:t xml:space="preserve"> occasion nor any SMTC occasion within the window W</w:t>
      </w:r>
    </w:p>
    <w:p w14:paraId="350DBD94" w14:textId="77777777" w:rsidR="00245DB1" w:rsidRDefault="00245DB1" w:rsidP="00245DB1">
      <w:pPr>
        <w:pStyle w:val="B20"/>
        <w:ind w:left="1134"/>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p>
    <w:p w14:paraId="6B2EAC7C" w14:textId="77777777" w:rsidR="00245DB1" w:rsidRDefault="00245DB1" w:rsidP="005B2FD8">
      <w:pPr>
        <w:ind w:left="567" w:firstLine="284"/>
        <w:rPr>
          <w:bCs/>
          <w:lang w:eastAsia="zh-CN"/>
        </w:rPr>
      </w:pPr>
      <w:r>
        <w:t>-</w:t>
      </w:r>
      <w:r>
        <w:tab/>
        <w:t>P</w:t>
      </w:r>
      <w:r>
        <w:rPr>
          <w:vertAlign w:val="subscript"/>
        </w:rPr>
        <w:t xml:space="preserve">sharing factor </w:t>
      </w:r>
      <w:r>
        <w:t>= 3</w:t>
      </w:r>
      <w:r>
        <w:rPr>
          <w:bCs/>
          <w:lang w:eastAsia="zh-CN"/>
        </w:rPr>
        <w:t>.</w:t>
      </w:r>
    </w:p>
    <w:p w14:paraId="70E5F6B7" w14:textId="77777777" w:rsidR="00245DB1" w:rsidRDefault="00245DB1" w:rsidP="00245DB1">
      <w:pPr>
        <w:ind w:left="283"/>
        <w:rPr>
          <w:lang w:val="en-US" w:eastAsia="zh-CN"/>
        </w:rPr>
      </w:pPr>
      <w:r>
        <w:t>Otherwise</w:t>
      </w:r>
      <w:r>
        <w:rPr>
          <w:rFonts w:hint="eastAsia"/>
          <w:lang w:val="en-US" w:eastAsia="zh-CN"/>
        </w:rPr>
        <w:t>, for UE with [omni-directional antenna]</w:t>
      </w:r>
    </w:p>
    <w:p w14:paraId="4136CD88" w14:textId="77777777" w:rsidR="00245DB1" w:rsidRDefault="00245DB1" w:rsidP="00245DB1">
      <w:pPr>
        <w:ind w:leftChars="42" w:left="368" w:hanging="284"/>
      </w:pPr>
      <w:r>
        <w:t xml:space="preserve">For a UE supporting </w:t>
      </w:r>
      <w:r>
        <w:rPr>
          <w:i/>
          <w:iCs/>
        </w:rPr>
        <w:t>concurrentMeasGap-r17</w:t>
      </w:r>
      <w:r>
        <w:t xml:space="preserve"> and when concurrent gaps are configured,</w:t>
      </w:r>
    </w:p>
    <w:p w14:paraId="6E77A867" w14:textId="77777777" w:rsidR="00245DB1" w:rsidRDefault="00245DB1" w:rsidP="00245DB1">
      <w:pPr>
        <w:pStyle w:val="B10"/>
      </w:pPr>
      <w:r>
        <w:t>-</w:t>
      </w:r>
      <w:r>
        <w:tab/>
        <w:t>P value for SSB resource to be measured is defined as</w:t>
      </w:r>
    </w:p>
    <w:p w14:paraId="7F847AFD" w14:textId="77777777" w:rsidR="00245DB1" w:rsidRDefault="00245DB1" w:rsidP="00245DB1">
      <w:pPr>
        <w:pStyle w:val="B20"/>
      </w:pPr>
      <w:r>
        <w:t>-</w:t>
      </w:r>
      <w:r>
        <w:tab/>
        <w:t>N</w:t>
      </w:r>
      <w:r>
        <w:rPr>
          <w:vertAlign w:val="subscript"/>
        </w:rPr>
        <w:t>total</w:t>
      </w:r>
      <w:r>
        <w:t xml:space="preserve"> / N</w:t>
      </w:r>
      <w:r>
        <w:rPr>
          <w:vertAlign w:val="subscript"/>
        </w:rPr>
        <w:t>outside_MG</w:t>
      </w:r>
    </w:p>
    <w:p w14:paraId="186F3A9E" w14:textId="77777777" w:rsidR="00245DB1" w:rsidRDefault="00245DB1" w:rsidP="00245DB1">
      <w:pPr>
        <w:ind w:left="568" w:hanging="284"/>
        <w:rPr>
          <w:lang w:eastAsia="zh-CN"/>
        </w:rPr>
      </w:pPr>
      <w:r>
        <w:t>-</w:t>
      </w:r>
      <w:r>
        <w:tab/>
      </w:r>
      <w:r>
        <w:rPr>
          <w:lang w:eastAsia="zh-CN"/>
        </w:rPr>
        <w:t>For a window W of duration max(T</w:t>
      </w:r>
      <w:r>
        <w:rPr>
          <w:vertAlign w:val="subscript"/>
          <w:lang w:eastAsia="zh-CN"/>
        </w:rPr>
        <w:t xml:space="preserve">L1,  </w:t>
      </w:r>
      <w:r>
        <w:rPr>
          <w:lang w:eastAsia="zh-CN"/>
        </w:rPr>
        <w:t>MGRP_max), where MGRP_max is the maximum MGRP across all configured per-UE measurement gaps</w:t>
      </w:r>
      <w:r>
        <w:rPr>
          <w:rFonts w:hint="eastAsia"/>
          <w:lang w:val="en-US" w:eastAsia="zh-CN"/>
        </w:rPr>
        <w:t xml:space="preserve"> </w:t>
      </w:r>
      <w:r>
        <w:rPr>
          <w:lang w:eastAsia="zh-CN"/>
        </w:rPr>
        <w:t xml:space="preserve">within the same FR as serving cell, and starting at the beginning of any </w:t>
      </w:r>
      <w:r>
        <w:t>SSB</w:t>
      </w:r>
      <w:r>
        <w:rPr>
          <w:lang w:eastAsia="zh-CN"/>
        </w:rPr>
        <w:t xml:space="preserve"> resource occasion: </w:t>
      </w:r>
    </w:p>
    <w:p w14:paraId="7E2878DD" w14:textId="77777777" w:rsidR="00245DB1" w:rsidRDefault="00245DB1" w:rsidP="00245DB1">
      <w:pPr>
        <w:pStyle w:val="B20"/>
      </w:pPr>
      <w:r>
        <w:t>-</w:t>
      </w:r>
      <w:r>
        <w:tab/>
        <w:t>N</w:t>
      </w:r>
      <w:r>
        <w:rPr>
          <w:vertAlign w:val="subscript"/>
        </w:rPr>
        <w:t>total</w:t>
      </w:r>
      <w:r>
        <w:t xml:space="preserve"> is the total number of SSB resource occasions within the window W, including those overlapped with </w:t>
      </w:r>
      <w:r>
        <w:rPr>
          <w:bCs/>
          <w:lang w:eastAsia="zh-CN"/>
        </w:rPr>
        <w:t>measurement gap</w:t>
      </w:r>
      <w:r>
        <w:t xml:space="preserve"> occasions or SMTC occasions within the window W, and</w:t>
      </w:r>
    </w:p>
    <w:p w14:paraId="71B1C2B3" w14:textId="77777777" w:rsidR="00245DB1" w:rsidRDefault="00245DB1" w:rsidP="00245DB1">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4B873627" w14:textId="77777777" w:rsidR="00245DB1" w:rsidRDefault="00245DB1" w:rsidP="00245DB1">
      <w:pPr>
        <w:pStyle w:val="B20"/>
      </w:pPr>
      <w:r>
        <w:t>-</w:t>
      </w:r>
      <w:r>
        <w:tab/>
        <w:t>N</w:t>
      </w:r>
      <w:r>
        <w:rPr>
          <w:vertAlign w:val="subscript"/>
        </w:rPr>
        <w:t>available</w:t>
      </w:r>
      <w:r>
        <w:t xml:space="preserve"> is the number of SSB resource occasions that are not overlapped with any </w:t>
      </w:r>
      <w:r>
        <w:rPr>
          <w:bCs/>
          <w:lang w:eastAsia="zh-CN"/>
        </w:rPr>
        <w:t>measurement gap</w:t>
      </w:r>
      <w:r>
        <w:t xml:space="preserve"> occasion nor any SMTC occasion within the window W</w:t>
      </w:r>
    </w:p>
    <w:p w14:paraId="1D354A04" w14:textId="77777777" w:rsidR="00245DB1" w:rsidRDefault="00245DB1" w:rsidP="00245DB1">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06538BF" w14:textId="77777777" w:rsidR="00245DB1" w:rsidRDefault="00245DB1" w:rsidP="00245DB1">
      <w:r>
        <w:t>Otherwise, f</w:t>
      </w:r>
      <w:r>
        <w:rPr>
          <w:rFonts w:eastAsia="?? ??"/>
        </w:rPr>
        <w:t xml:space="preserve">or a UE not supporting </w:t>
      </w:r>
      <w:r>
        <w:rPr>
          <w:i/>
          <w:iCs/>
        </w:rPr>
        <w:t>concurrentMeasGap-r17</w:t>
      </w:r>
      <w:r>
        <w:rPr>
          <w:rFonts w:eastAsia="?? ??"/>
        </w:rPr>
        <w:t xml:space="preserve"> or w</w:t>
      </w:r>
      <w:r>
        <w:t xml:space="preserve">hen </w:t>
      </w:r>
      <w:r>
        <w:rPr>
          <w:rFonts w:eastAsia="?? ??"/>
        </w:rPr>
        <w:t>concurrent gaps are not configured,</w:t>
      </w:r>
    </w:p>
    <w:p w14:paraId="10864B6C" w14:textId="77777777" w:rsidR="00245DB1" w:rsidRDefault="00245DB1" w:rsidP="00245DB1">
      <w:pPr>
        <w:pStyle w:val="B10"/>
        <w:ind w:left="851"/>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t xml:space="preserve">, when in the monitored cell there are </w:t>
      </w:r>
      <w:r>
        <w:rPr>
          <w:rFonts w:hint="eastAsia"/>
          <w:lang w:eastAsia="zh-TW"/>
        </w:rPr>
        <w:t>GAP</w:t>
      </w:r>
      <w:r>
        <w:t>s  configured for intra-frequency, inter-frequency or inter-RAT measurements, which are overlapping with some but not all occasions of the SSB; and</w:t>
      </w:r>
    </w:p>
    <w:p w14:paraId="0B0820D1" w14:textId="77777777" w:rsidR="00245DB1" w:rsidRDefault="00245DB1" w:rsidP="00245DB1">
      <w:pPr>
        <w:pStyle w:val="B10"/>
        <w:ind w:left="851"/>
      </w:pPr>
      <w:r>
        <w:t>-</w:t>
      </w:r>
      <w:r>
        <w:tab/>
        <w:t xml:space="preserve">P=1 when in the monitored cell there are no </w:t>
      </w:r>
      <w:r>
        <w:rPr>
          <w:rFonts w:hint="eastAsia"/>
          <w:lang w:eastAsia="zh-TW"/>
        </w:rPr>
        <w:t>GAP</w:t>
      </w:r>
      <w:r>
        <w:t>s overlapping with any occasion of the SSB.</w:t>
      </w:r>
    </w:p>
    <w:p w14:paraId="09976C17" w14:textId="77777777" w:rsidR="00245DB1" w:rsidRDefault="00245DB1" w:rsidP="00245DB1">
      <w:pPr>
        <w:ind w:left="283"/>
      </w:pPr>
      <w:r>
        <w:t>Where:</w:t>
      </w:r>
    </w:p>
    <w:p w14:paraId="111A51BA" w14:textId="77777777" w:rsidR="00245DB1" w:rsidRDefault="00245DB1" w:rsidP="00245DB1">
      <w:pPr>
        <w:pStyle w:val="B10"/>
        <w:ind w:left="851"/>
      </w:pPr>
      <w:r>
        <w:t>-</w:t>
      </w:r>
      <w:r>
        <w:tab/>
      </w:r>
      <w:r>
        <w:rPr>
          <w:rFonts w:cs="v4.2.0"/>
        </w:rPr>
        <w:t>T</w:t>
      </w:r>
      <w:r>
        <w:rPr>
          <w:rFonts w:cs="v4.2.0"/>
          <w:vertAlign w:val="subscript"/>
        </w:rPr>
        <w:t>SSB</w:t>
      </w:r>
      <w:r>
        <w:t xml:space="preserve"> = ssb-periodicityServingCell of the serving cell</w:t>
      </w:r>
    </w:p>
    <w:p w14:paraId="39BDF5DB" w14:textId="77777777" w:rsidR="00245DB1" w:rsidRDefault="00245DB1" w:rsidP="00245DB1">
      <w:pPr>
        <w:pStyle w:val="B10"/>
        <w:ind w:left="851"/>
      </w:pPr>
      <w:r>
        <w:t>-</w:t>
      </w:r>
      <w:r>
        <w:tab/>
        <w:t>T</w:t>
      </w:r>
      <w:r>
        <w:rPr>
          <w:vertAlign w:val="subscript"/>
        </w:rPr>
        <w:t>SMTCperiod</w:t>
      </w:r>
      <w:r>
        <w:t xml:space="preserve"> = the configured SMTC period</w:t>
      </w:r>
    </w:p>
    <w:p w14:paraId="478DAF9F" w14:textId="77777777" w:rsidR="00245DB1" w:rsidRDefault="00245DB1" w:rsidP="00245DB1">
      <w:pPr>
        <w:pStyle w:val="B10"/>
        <w:ind w:left="851"/>
      </w:pPr>
      <w:r>
        <w:t>-</w:t>
      </w:r>
      <w:r>
        <w:tab/>
        <w:t>P</w:t>
      </w:r>
      <w:r>
        <w:rPr>
          <w:vertAlign w:val="subscript"/>
        </w:rPr>
        <w:t>sharing factor</w:t>
      </w:r>
      <w:r>
        <w:t xml:space="preserve"> = 1</w:t>
      </w:r>
      <w:r>
        <w:rPr>
          <w:rFonts w:hint="eastAsia"/>
          <w:lang w:eastAsia="zh-CN"/>
        </w:rPr>
        <w:t>,</w:t>
      </w:r>
      <w:r>
        <w:rPr>
          <w:lang w:eastAsia="zh-CN"/>
        </w:rPr>
        <w:t xml:space="preserve"> </w:t>
      </w:r>
      <w:r>
        <w:t>if the SSB configured for L1-RSRP measurement outside gap is</w:t>
      </w:r>
    </w:p>
    <w:p w14:paraId="2197312B" w14:textId="77777777" w:rsidR="00245DB1" w:rsidRDefault="00245DB1" w:rsidP="00245DB1">
      <w:pPr>
        <w:pStyle w:val="B20"/>
        <w:ind w:left="1134"/>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rFonts w:hint="eastAsia"/>
          <w:lang w:eastAsia="zh-CN"/>
        </w:rPr>
        <w:t>where</w:t>
      </w:r>
      <w:r>
        <w:rPr>
          <w:lang w:eastAsia="zh-CN"/>
        </w:rPr>
        <w:t xml:space="preserve"> </w:t>
      </w:r>
      <w:r>
        <w:rPr>
          <w:rFonts w:hint="eastAsia"/>
          <w:lang w:eastAsia="zh-CN"/>
        </w:rPr>
        <w:t xml:space="preserve">the </w:t>
      </w:r>
      <w:r>
        <w:rPr>
          <w:i/>
        </w:rPr>
        <w:t>SSB-ToMeasure</w:t>
      </w:r>
      <w:r>
        <w:t xml:space="preserve"> is the union set of</w:t>
      </w:r>
      <w:r>
        <w:rPr>
          <w:rStyle w:val="apple-converted-space"/>
        </w:rPr>
        <w:t xml:space="preserve"> </w:t>
      </w:r>
      <w:r>
        <w:rPr>
          <w:i/>
          <w:iCs/>
        </w:rPr>
        <w:t>SSB-ToMeasure</w:t>
      </w:r>
      <w:r>
        <w:t> from all the configured measurement objects merged on the same serving carrier, and,</w:t>
      </w:r>
    </w:p>
    <w:p w14:paraId="40460042" w14:textId="77777777" w:rsidR="00245DB1" w:rsidRDefault="00245DB1" w:rsidP="00245DB1">
      <w:pPr>
        <w:pStyle w:val="B20"/>
        <w:ind w:left="1134"/>
      </w:pPr>
      <w:r>
        <w:t>-</w:t>
      </w:r>
      <w:r>
        <w:tab/>
        <w:t xml:space="preserve">not overlapped by the RSSI symbols indicated by </w:t>
      </w:r>
      <w:r>
        <w:rPr>
          <w:i/>
        </w:rPr>
        <w:t>ss-RSSI-Measurement</w:t>
      </w:r>
      <w:r>
        <w:t xml:space="preserve"> and 1 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r>
        <w:rPr>
          <w:rFonts w:hint="eastAsia"/>
          <w:lang w:eastAsia="zh-CN"/>
        </w:rPr>
        <w:t>.</w:t>
      </w:r>
    </w:p>
    <w:p w14:paraId="5884C24F" w14:textId="77777777" w:rsidR="00245DB1" w:rsidRDefault="00245DB1" w:rsidP="00245DB1">
      <w:pPr>
        <w:pStyle w:val="B10"/>
        <w:ind w:left="851"/>
      </w:pPr>
      <w:r>
        <w:t>-</w:t>
      </w:r>
      <w:r>
        <w:tab/>
        <w:t>P</w:t>
      </w:r>
      <w:r>
        <w:rPr>
          <w:vertAlign w:val="subscript"/>
        </w:rPr>
        <w:t>sharing factor</w:t>
      </w:r>
      <w:r>
        <w:t xml:space="preserve"> = 3, otherwise.</w:t>
      </w:r>
    </w:p>
    <w:p w14:paraId="781F44D6" w14:textId="77777777" w:rsidR="00245DB1" w:rsidRDefault="00245DB1" w:rsidP="00245DB1">
      <w:pPr>
        <w:pStyle w:val="B10"/>
        <w:ind w:left="851"/>
      </w:pPr>
      <w:r>
        <w:t>-</w:t>
      </w:r>
      <w:r>
        <w:tab/>
        <w:t xml:space="preserve">an SSB or an SMTC occasion is considered to be overlapped with the GAP if it overlaps a measurement gap occasion, and </w:t>
      </w:r>
    </w:p>
    <w:p w14:paraId="62A0B469" w14:textId="77777777" w:rsidR="00245DB1" w:rsidRDefault="00245DB1" w:rsidP="00245DB1">
      <w:pPr>
        <w:pStyle w:val="B20"/>
        <w:ind w:left="1134"/>
      </w:pPr>
      <w:r>
        <w:rPr>
          <w:lang w:eastAsia="zh-TW"/>
        </w:rPr>
        <w:t>-</w:t>
      </w:r>
      <w:r>
        <w:rPr>
          <w:lang w:eastAsia="zh-TW"/>
        </w:rPr>
        <w:tab/>
        <w:t>xRP = MGRP</w:t>
      </w:r>
    </w:p>
    <w:p w14:paraId="4A3604EC" w14:textId="77777777" w:rsidR="00245DB1" w:rsidRDefault="00245DB1" w:rsidP="00245DB1">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p>
    <w:p w14:paraId="1567B757" w14:textId="77777777" w:rsidR="00245DB1" w:rsidRDefault="00245DB1" w:rsidP="00245DB1">
      <w:r>
        <w:t>Longer evaluation period would be expected if the combination of SSB, SMTC occasion and GAP configurations does not meet pervious conditions.</w:t>
      </w:r>
    </w:p>
    <w:p w14:paraId="6AFB206F" w14:textId="77777777" w:rsidR="00245DB1" w:rsidRDefault="00245DB1" w:rsidP="00245DB1">
      <w:pPr>
        <w:rPr>
          <w:highlight w:val="cyan"/>
        </w:rPr>
      </w:pPr>
    </w:p>
    <w:p w14:paraId="7C82C1B8" w14:textId="77777777" w:rsidR="001236BA" w:rsidRDefault="001236BA" w:rsidP="001236BA">
      <w:pPr>
        <w:pStyle w:val="TH"/>
      </w:pPr>
      <w:r>
        <w:t>Table 9.5D.4.1-1: Measurement period T</w:t>
      </w:r>
      <w:r>
        <w:rPr>
          <w:vertAlign w:val="subscript"/>
        </w:rPr>
        <w:t>L1-RSRP_Measurement_Period_SSB_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236BA" w14:paraId="62B77BE0"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Default="001236BA"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77777777" w:rsidR="001236BA" w:rsidRDefault="001236BA" w:rsidP="00AD76D8">
            <w:pPr>
              <w:pStyle w:val="TAH"/>
            </w:pPr>
            <w:r>
              <w:t>T</w:t>
            </w:r>
            <w:r>
              <w:rPr>
                <w:vertAlign w:val="subscript"/>
              </w:rPr>
              <w:t>L1-RSRP_Measurement_Period_SSB_</w:t>
            </w:r>
            <w:r>
              <w:rPr>
                <w:rFonts w:hint="eastAsia"/>
                <w:vertAlign w:val="subscript"/>
                <w:lang w:val="en-US" w:eastAsia="zh-CN"/>
              </w:rPr>
              <w:t>ATG</w:t>
            </w:r>
            <w:r>
              <w:t xml:space="preserve"> (ms) </w:t>
            </w:r>
          </w:p>
        </w:tc>
      </w:tr>
      <w:tr w:rsidR="001236BA" w14:paraId="3D67DFE9"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Default="001236BA"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1E47A3E9" w14:textId="77777777" w:rsidR="001236BA" w:rsidRDefault="001236BA" w:rsidP="00AD76D8">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1236BA" w14:paraId="1F2EBA68"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77777777" w:rsidR="001236BA" w:rsidRDefault="001236BA" w:rsidP="00AD76D8">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596F5578" w14:textId="77777777" w:rsidR="001236BA" w:rsidRDefault="001236BA"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1236BA" w14:paraId="30E71E84"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77777777" w:rsidR="001236BA" w:rsidRDefault="001236BA"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Default="001236BA" w:rsidP="00AD76D8">
            <w:pPr>
              <w:pStyle w:val="TAC"/>
            </w:pPr>
            <w:r>
              <w:rPr>
                <w:rFonts w:cs="v4.2.0"/>
              </w:rPr>
              <w:t>ceil(M*P)*T</w:t>
            </w:r>
            <w:r>
              <w:rPr>
                <w:rFonts w:cs="v4.2.0"/>
                <w:vertAlign w:val="subscript"/>
              </w:rPr>
              <w:t>DRX</w:t>
            </w:r>
          </w:p>
        </w:tc>
      </w:tr>
      <w:tr w:rsidR="001236BA" w14:paraId="353237CF"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77777777" w:rsidR="001236BA" w:rsidRDefault="001236BA" w:rsidP="00AD76D8">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6293D145" w14:textId="77777777" w:rsidR="001236BA" w:rsidRDefault="001236BA" w:rsidP="001236BA"/>
    <w:p w14:paraId="5BD0326F" w14:textId="77777777" w:rsidR="001236BA" w:rsidRDefault="001236BA" w:rsidP="001236BA">
      <w:pPr>
        <w:pStyle w:val="Heading4"/>
        <w:rPr>
          <w:rFonts w:eastAsia="SimSun"/>
        </w:rPr>
      </w:pPr>
      <w:r>
        <w:rPr>
          <w:rFonts w:eastAsia="SimSun"/>
        </w:rPr>
        <w:t>9.5</w:t>
      </w:r>
      <w:r>
        <w:rPr>
          <w:rFonts w:eastAsia="SimSun"/>
          <w:lang w:val="en-US" w:eastAsia="zh-CN"/>
        </w:rPr>
        <w:t>D</w:t>
      </w:r>
      <w:r>
        <w:rPr>
          <w:rFonts w:eastAsia="SimSun"/>
        </w:rPr>
        <w:t>.4.2</w:t>
      </w:r>
      <w:r>
        <w:rPr>
          <w:rFonts w:eastAsia="SimSun"/>
        </w:rPr>
        <w:tab/>
        <w:t>CSI-RS based L1-RSRP Reporting</w:t>
      </w:r>
    </w:p>
    <w:p w14:paraId="5D2BBB84" w14:textId="77777777" w:rsidR="001236BA" w:rsidRDefault="001236BA" w:rsidP="001236BA">
      <w:pPr>
        <w:rPr>
          <w:rFonts w:cs="v4.2.0"/>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w:t>
      </w:r>
      <w:r>
        <w:rPr>
          <w:rFonts w:hint="eastAsia"/>
          <w:vertAlign w:val="subscript"/>
          <w:lang w:val="en-US" w:eastAsia="zh-CN"/>
        </w:rPr>
        <w:t>ATG</w:t>
      </w:r>
      <w:r>
        <w:rPr>
          <w:rFonts w:cs="v4.2.0"/>
        </w:rPr>
        <w:t>.</w:t>
      </w:r>
    </w:p>
    <w:p w14:paraId="2F09806E" w14:textId="77777777" w:rsidR="00783250" w:rsidRDefault="00783250" w:rsidP="00783250">
      <w:pPr>
        <w:pStyle w:val="B10"/>
      </w:pPr>
      <w:r>
        <w:t>-</w:t>
      </w:r>
      <w:r>
        <w:tab/>
        <w:t xml:space="preserve">For periodic and semi-persistent CSI-RS resources, M=1 if higher layer parameter </w:t>
      </w:r>
      <w:r>
        <w:rPr>
          <w:i/>
        </w:rPr>
        <w:t>timeRestrictionForChannelMeasurement</w:t>
      </w:r>
      <w:r>
        <w:t xml:space="preserve"> is configured, and M=3 otherwise</w:t>
      </w:r>
    </w:p>
    <w:p w14:paraId="1A90B595" w14:textId="77777777" w:rsidR="00783250" w:rsidRDefault="00783250" w:rsidP="00783250">
      <w:pPr>
        <w:pStyle w:val="B10"/>
        <w:ind w:left="0" w:firstLine="0"/>
      </w:pPr>
      <w:r>
        <w:t>-</w:t>
      </w:r>
      <w:r>
        <w:tab/>
        <w:t>For aperiodic CSI-RS resources M=1</w:t>
      </w:r>
    </w:p>
    <w:p w14:paraId="3C92E2C1" w14:textId="77777777" w:rsidR="00783250" w:rsidRDefault="00783250" w:rsidP="00783250">
      <w:pPr>
        <w:pStyle w:val="B10"/>
        <w:ind w:left="0" w:firstLine="0"/>
        <w:rPr>
          <w:lang w:val="en-US" w:eastAsia="zh-CN"/>
        </w:rPr>
      </w:pPr>
      <w:r>
        <w:rPr>
          <w:lang w:eastAsia="zh-CN"/>
        </w:rPr>
        <w:t xml:space="preserve">For ATG UE with </w:t>
      </w:r>
      <w:r>
        <w:rPr>
          <w:rFonts w:hint="eastAsia"/>
          <w:lang w:eastAsia="zh-CN"/>
        </w:rPr>
        <w:t>[</w:t>
      </w:r>
      <w:r>
        <w:rPr>
          <w:lang w:eastAsia="zh-CN"/>
        </w:rPr>
        <w:t>antenna</w:t>
      </w:r>
      <w:r>
        <w:rPr>
          <w:rFonts w:hint="eastAsia"/>
          <w:lang w:eastAsia="zh-CN"/>
        </w:rPr>
        <w:t xml:space="preserve"> </w:t>
      </w:r>
      <w:r>
        <w:rPr>
          <w:lang w:eastAsia="zh-CN"/>
        </w:rPr>
        <w:t>array</w:t>
      </w:r>
      <w:r>
        <w:rPr>
          <w:rFonts w:hint="eastAsia"/>
          <w:lang w:eastAsia="zh-CN"/>
        </w:rPr>
        <w:t>]</w:t>
      </w:r>
      <w:r>
        <w:rPr>
          <w:lang w:eastAsia="zh-CN"/>
        </w:rPr>
        <w:t>,</w:t>
      </w:r>
      <w:r>
        <w:rPr>
          <w:rFonts w:hint="eastAsia"/>
          <w:lang w:val="en-US" w:eastAsia="zh-CN"/>
        </w:rPr>
        <w:t xml:space="preserve"> </w:t>
      </w:r>
    </w:p>
    <w:p w14:paraId="4BD1D96A" w14:textId="77777777" w:rsidR="00783250" w:rsidRDefault="00783250" w:rsidP="00783250">
      <w:pPr>
        <w:pStyle w:val="B10"/>
      </w:pPr>
      <w:r>
        <w:t>-</w:t>
      </w:r>
      <w:r>
        <w:tab/>
        <w:t>P value for a CSI-RS resource to be measured is defined as</w:t>
      </w:r>
    </w:p>
    <w:p w14:paraId="4C8E9564" w14:textId="77777777" w:rsidR="00783250" w:rsidRDefault="00783250" w:rsidP="00783250">
      <w:pPr>
        <w:pStyle w:val="B20"/>
      </w:pPr>
      <w:r>
        <w:t>-</w:t>
      </w:r>
      <w:r>
        <w:tab/>
        <w:t>N</w:t>
      </w:r>
      <w:r>
        <w:rPr>
          <w:vertAlign w:val="subscript"/>
        </w:rPr>
        <w:t>total</w:t>
      </w:r>
      <w:r>
        <w:t xml:space="preserve"> / N</w:t>
      </w:r>
      <w:r>
        <w:rPr>
          <w:vertAlign w:val="subscript"/>
        </w:rPr>
        <w:t>outside_MG</w:t>
      </w:r>
      <w:r>
        <w:t xml:space="preserve"> with N</w:t>
      </w:r>
      <w:r>
        <w:rPr>
          <w:vertAlign w:val="subscript"/>
        </w:rPr>
        <w:t>available</w:t>
      </w:r>
      <w:r>
        <w:t xml:space="preserve"> &gt; 0</w:t>
      </w:r>
    </w:p>
    <w:p w14:paraId="15060E06" w14:textId="77777777" w:rsidR="00783250" w:rsidRDefault="00783250" w:rsidP="00783250">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2454B6DA" w14:textId="77777777" w:rsidR="00783250" w:rsidRDefault="00783250" w:rsidP="00783250">
      <w:pPr>
        <w:ind w:left="851"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within the same FR as serving cell, and starting at the beginning of any </w:t>
      </w:r>
      <w:r>
        <w:t>CSI-RS</w:t>
      </w:r>
      <w:r>
        <w:rPr>
          <w:lang w:eastAsia="zh-CN"/>
        </w:rPr>
        <w:t xml:space="preserve"> resource occasion: </w:t>
      </w:r>
    </w:p>
    <w:p w14:paraId="60F78549" w14:textId="77777777" w:rsidR="00783250" w:rsidRDefault="00783250" w:rsidP="00783250">
      <w:pPr>
        <w:pStyle w:val="B20"/>
        <w:ind w:left="1134"/>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12C13549" w14:textId="77777777" w:rsidR="00783250" w:rsidRDefault="00783250" w:rsidP="00783250">
      <w:pPr>
        <w:pStyle w:val="B20"/>
        <w:ind w:left="1134"/>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1925FD5A" w14:textId="77777777" w:rsidR="00783250" w:rsidRDefault="00783250" w:rsidP="00783250">
      <w:pPr>
        <w:pStyle w:val="B20"/>
        <w:ind w:left="1134"/>
      </w:pPr>
      <w:r>
        <w:t>-</w:t>
      </w:r>
      <w:r>
        <w:tab/>
        <w:t>N</w:t>
      </w:r>
      <w:r>
        <w:rPr>
          <w:vertAlign w:val="subscript"/>
        </w:rPr>
        <w:t>available</w:t>
      </w:r>
      <w:r>
        <w:t xml:space="preserve"> is the number of CSI-RS resource occasions that are not overlapped with any </w:t>
      </w:r>
      <w:r>
        <w:rPr>
          <w:bCs/>
          <w:lang w:eastAsia="zh-CN"/>
        </w:rPr>
        <w:t>measurement gap</w:t>
      </w:r>
      <w:r>
        <w:t xml:space="preserve"> occasion nor any SMTC occasion within the window W</w:t>
      </w:r>
    </w:p>
    <w:p w14:paraId="61751247" w14:textId="77777777" w:rsidR="00783250" w:rsidRDefault="00783250" w:rsidP="00783250">
      <w:pPr>
        <w:pStyle w:val="B10"/>
        <w:ind w:left="851" w:hanging="1"/>
      </w:pPr>
      <w:r>
        <w:t>-</w:t>
      </w:r>
      <w:r>
        <w:tab/>
      </w:r>
      <w:r>
        <w:rPr>
          <w:bCs/>
          <w:lang w:eastAsia="zh-CN"/>
        </w:rPr>
        <w:t>T</w:t>
      </w:r>
      <w:r>
        <w:rPr>
          <w:bCs/>
          <w:vertAlign w:val="subscript"/>
          <w:lang w:eastAsia="zh-CN"/>
        </w:rPr>
        <w:t xml:space="preserve">L1 </w:t>
      </w:r>
      <w:r>
        <w:rPr>
          <w:bCs/>
          <w:lang w:eastAsia="zh-CN"/>
        </w:rPr>
        <w:t xml:space="preserve">is periodicity of the target </w:t>
      </w:r>
      <w:r>
        <w:t>CSI-RS</w:t>
      </w:r>
    </w:p>
    <w:p w14:paraId="634B0A8D" w14:textId="77777777" w:rsidR="00783250" w:rsidRDefault="00783250" w:rsidP="00783250">
      <w:pPr>
        <w:pStyle w:val="B10"/>
        <w:ind w:left="851" w:hanging="1"/>
        <w:rPr>
          <w:bCs/>
          <w:lang w:eastAsia="zh-CN"/>
        </w:rPr>
      </w:pPr>
      <w:r>
        <w:t>-</w:t>
      </w:r>
      <w:r>
        <w:tab/>
        <w:t>P</w:t>
      </w:r>
      <w:r>
        <w:rPr>
          <w:vertAlign w:val="subscript"/>
        </w:rPr>
        <w:t xml:space="preserve">sharing factor </w:t>
      </w:r>
      <w:r>
        <w:t>= 3</w:t>
      </w:r>
      <w:r>
        <w:rPr>
          <w:bCs/>
          <w:lang w:eastAsia="zh-CN"/>
        </w:rPr>
        <w:t>.</w:t>
      </w:r>
    </w:p>
    <w:p w14:paraId="50E0BE7B" w14:textId="77777777" w:rsidR="00783250" w:rsidRDefault="00783250" w:rsidP="00783250">
      <w:pPr>
        <w:pStyle w:val="B10"/>
        <w:ind w:left="0" w:firstLine="0"/>
        <w:rPr>
          <w:lang w:val="en-US" w:eastAsia="zh-CN"/>
        </w:rPr>
      </w:pPr>
      <w:r>
        <w:rPr>
          <w:rFonts w:hint="eastAsia"/>
          <w:lang w:val="en-US" w:eastAsia="zh-CN"/>
        </w:rPr>
        <w:t>Otherwise, for UE with [omni-directional antenna]</w:t>
      </w:r>
    </w:p>
    <w:p w14:paraId="58F846CE" w14:textId="77777777" w:rsidR="00783250" w:rsidRDefault="00783250" w:rsidP="00783250">
      <w:pPr>
        <w:ind w:leftChars="42" w:left="368" w:hanging="284"/>
      </w:pPr>
      <w:r>
        <w:t xml:space="preserve">For a UE supporting </w:t>
      </w:r>
      <w:r>
        <w:rPr>
          <w:i/>
          <w:iCs/>
        </w:rPr>
        <w:t>concurrentMeasGap-r17</w:t>
      </w:r>
      <w:r>
        <w:rPr>
          <w:rFonts w:hint="eastAsia"/>
        </w:rPr>
        <w:t xml:space="preserve"> </w:t>
      </w:r>
      <w:r>
        <w:t xml:space="preserve">and </w:t>
      </w:r>
      <w:r>
        <w:rPr>
          <w:rFonts w:hint="eastAsia"/>
          <w:lang w:eastAsia="zh-CN"/>
        </w:rPr>
        <w:t>when</w:t>
      </w:r>
      <w:r>
        <w:t xml:space="preserve"> concurrent gaps are configured,</w:t>
      </w:r>
    </w:p>
    <w:p w14:paraId="47C129AC" w14:textId="77777777" w:rsidR="00783250" w:rsidRDefault="00783250" w:rsidP="00783250">
      <w:pPr>
        <w:pStyle w:val="B10"/>
      </w:pPr>
      <w:r>
        <w:t>-</w:t>
      </w:r>
      <w:r>
        <w:tab/>
        <w:t>P value for a CSI-RS resource to be measured is defined as</w:t>
      </w:r>
    </w:p>
    <w:p w14:paraId="58688758" w14:textId="77777777" w:rsidR="00783250" w:rsidRDefault="00783250" w:rsidP="00783250">
      <w:pPr>
        <w:pStyle w:val="B20"/>
      </w:pPr>
      <w:r>
        <w:t>-</w:t>
      </w:r>
      <w:r>
        <w:tab/>
        <w:t>N</w:t>
      </w:r>
      <w:r>
        <w:rPr>
          <w:vertAlign w:val="subscript"/>
        </w:rPr>
        <w:t>total</w:t>
      </w:r>
      <w:r>
        <w:t xml:space="preserve"> / N</w:t>
      </w:r>
      <w:r>
        <w:rPr>
          <w:vertAlign w:val="subscript"/>
        </w:rPr>
        <w:t>outside_MG</w:t>
      </w:r>
      <w:r>
        <w:t xml:space="preserve"> in FR1</w:t>
      </w:r>
    </w:p>
    <w:p w14:paraId="3D1D2F55" w14:textId="77777777" w:rsidR="00783250" w:rsidRDefault="00783250" w:rsidP="00783250">
      <w:pPr>
        <w:ind w:left="568"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within the same FR as serving cell, and starting at the beginning of any </w:t>
      </w:r>
      <w:r>
        <w:t>CSI-RS</w:t>
      </w:r>
      <w:r>
        <w:rPr>
          <w:lang w:eastAsia="zh-CN"/>
        </w:rPr>
        <w:t xml:space="preserve"> resource occasion: </w:t>
      </w:r>
    </w:p>
    <w:p w14:paraId="23ADAD17" w14:textId="77777777" w:rsidR="00783250" w:rsidRDefault="00783250" w:rsidP="00783250">
      <w:pPr>
        <w:pStyle w:val="B2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58D623B2" w14:textId="77777777" w:rsidR="00783250" w:rsidRDefault="00783250" w:rsidP="00783250">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2A24436D" w14:textId="77777777" w:rsidR="00783250" w:rsidRDefault="00783250" w:rsidP="00783250">
      <w:pPr>
        <w:pStyle w:val="B20"/>
      </w:pPr>
      <w:r>
        <w:t>-</w:t>
      </w:r>
      <w:r>
        <w:tab/>
        <w:t>N</w:t>
      </w:r>
      <w:r>
        <w:rPr>
          <w:vertAlign w:val="subscript"/>
        </w:rPr>
        <w:t>available</w:t>
      </w:r>
      <w:r>
        <w:t xml:space="preserve"> is the number of CSI-RS resource occasions that are not overlapped with any </w:t>
      </w:r>
      <w:r>
        <w:rPr>
          <w:bCs/>
          <w:lang w:eastAsia="zh-CN"/>
        </w:rPr>
        <w:t>measurement gap</w:t>
      </w:r>
      <w:r>
        <w:t xml:space="preserve"> occasion nor any SMTC occasion within the window W</w:t>
      </w:r>
    </w:p>
    <w:p w14:paraId="4C3B6551" w14:textId="77777777" w:rsidR="00783250" w:rsidRDefault="00783250" w:rsidP="00783250">
      <w:pPr>
        <w:pStyle w:val="B20"/>
      </w:pP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1DAAC186" w14:textId="77777777" w:rsidR="00783250" w:rsidRDefault="00783250" w:rsidP="00783250">
      <w:r>
        <w:t>Otherwise, f</w:t>
      </w:r>
      <w:r>
        <w:rPr>
          <w:rFonts w:eastAsia="?? ??"/>
        </w:rPr>
        <w:t>or a UE not supporting</w:t>
      </w:r>
      <w:r>
        <w:rPr>
          <w:i/>
          <w:iCs/>
        </w:rPr>
        <w:t xml:space="preserve"> concurrentMeasGap-r17 </w:t>
      </w:r>
      <w:r>
        <w:rPr>
          <w:rFonts w:eastAsia="?? ??"/>
        </w:rPr>
        <w:t>or w</w:t>
      </w:r>
      <w:r>
        <w:t xml:space="preserve">hen </w:t>
      </w:r>
      <w:r>
        <w:rPr>
          <w:rFonts w:eastAsia="?? ??"/>
        </w:rPr>
        <w:t>concurrent gaps are not configured,</w:t>
      </w:r>
    </w:p>
    <w:p w14:paraId="3ACEF724" w14:textId="77777777" w:rsidR="00783250" w:rsidRDefault="00783250" w:rsidP="00783250">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in the monitored cell there are GAPs configured for intra-frequency, inter-frequency or inter-RAT measurements, which are overlapping with some but not all occasions of the CSI-RS; and</w:t>
      </w:r>
    </w:p>
    <w:p w14:paraId="30EBE22B" w14:textId="77777777" w:rsidR="00783250" w:rsidRDefault="00783250" w:rsidP="00783250">
      <w:pPr>
        <w:pStyle w:val="B10"/>
      </w:pPr>
      <w:r>
        <w:t>-</w:t>
      </w:r>
      <w:r>
        <w:tab/>
        <w:t>P=1 when in the monitored cell there are no GAPs overlapping with any occasion of the CSI-RS.</w:t>
      </w:r>
    </w:p>
    <w:p w14:paraId="0771702F" w14:textId="77777777" w:rsidR="00783250" w:rsidRDefault="00783250" w:rsidP="00783250">
      <w:r>
        <w:t>Where:</w:t>
      </w:r>
    </w:p>
    <w:p w14:paraId="5538BC20" w14:textId="77777777" w:rsidR="00783250" w:rsidRDefault="00783250" w:rsidP="00783250">
      <w:pPr>
        <w:pStyle w:val="B10"/>
      </w:pPr>
      <w:r>
        <w:rPr>
          <w:rFonts w:cs="v4.2.0"/>
        </w:rPr>
        <w:t>T</w:t>
      </w:r>
      <w:r>
        <w:rPr>
          <w:rFonts w:cs="v4.2.0"/>
          <w:vertAlign w:val="subscript"/>
        </w:rPr>
        <w:t>CSI-RS</w:t>
      </w:r>
      <w:r>
        <w:t xml:space="preserve"> = the periodicity of CSI-RS configured for L1-RSRP measurement</w:t>
      </w:r>
    </w:p>
    <w:p w14:paraId="7C95F6DB" w14:textId="77777777" w:rsidR="00783250" w:rsidRDefault="00783250" w:rsidP="00783250">
      <w:pPr>
        <w:pStyle w:val="B10"/>
      </w:pPr>
      <w:r>
        <w:t>-</w:t>
      </w:r>
      <w:r>
        <w:tab/>
        <w:t xml:space="preserve">a CSI-RS or an SMTC occasion is considered to be as overlapped with the GAP if it overlapps a measurement gap occasion, and </w:t>
      </w:r>
    </w:p>
    <w:p w14:paraId="202C2A98" w14:textId="77777777" w:rsidR="00783250" w:rsidRDefault="00783250" w:rsidP="00783250">
      <w:pPr>
        <w:pStyle w:val="B10"/>
        <w:rPr>
          <w:lang w:eastAsia="zh-TW"/>
        </w:rPr>
      </w:pPr>
      <w:r>
        <w:rPr>
          <w:lang w:eastAsia="zh-TW"/>
        </w:rPr>
        <w:t>-</w:t>
      </w:r>
      <w:r>
        <w:rPr>
          <w:lang w:eastAsia="zh-TW"/>
        </w:rPr>
        <w:tab/>
        <w:t>xRP = MGRP</w:t>
      </w:r>
    </w:p>
    <w:p w14:paraId="59167091" w14:textId="77777777" w:rsidR="00783250" w:rsidRDefault="00783250" w:rsidP="00783250"/>
    <w:p w14:paraId="77C831D1" w14:textId="77777777" w:rsidR="001236BA" w:rsidRDefault="001236BA" w:rsidP="001236BA">
      <w:pPr>
        <w:pStyle w:val="TH"/>
      </w:pPr>
      <w:r>
        <w:t>Table 9.5D.4.2-1: Measurement period T</w:t>
      </w:r>
      <w:r>
        <w:rPr>
          <w:vertAlign w:val="subscript"/>
        </w:rPr>
        <w:t>L1-RSRP_Measurement_Period_CSI-RS_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236BA" w14:paraId="34F67AF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Default="001236BA"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77777777" w:rsidR="001236BA" w:rsidRDefault="001236BA" w:rsidP="00AD76D8">
            <w:pPr>
              <w:pStyle w:val="TAH"/>
            </w:pPr>
            <w:r>
              <w:t>T</w:t>
            </w:r>
            <w:r>
              <w:rPr>
                <w:vertAlign w:val="subscript"/>
              </w:rPr>
              <w:t>L1-RSRP_Measurement_Period_CSI-RS_</w:t>
            </w:r>
            <w:r>
              <w:rPr>
                <w:rFonts w:hint="eastAsia"/>
                <w:vertAlign w:val="subscript"/>
                <w:lang w:val="en-US" w:eastAsia="zh-CN"/>
              </w:rPr>
              <w:t>ATG</w:t>
            </w:r>
            <w:r>
              <w:t xml:space="preserve"> (ms) </w:t>
            </w:r>
          </w:p>
        </w:tc>
      </w:tr>
      <w:tr w:rsidR="001236BA" w14:paraId="34A9A36B"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Default="001236BA"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580437B" w14:textId="77777777" w:rsidR="001236BA" w:rsidRDefault="001236BA" w:rsidP="00AD76D8">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1236BA" w14:paraId="511053D6"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77777777" w:rsidR="001236BA" w:rsidRDefault="001236BA" w:rsidP="00AD76D8">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3103D65" w14:textId="77777777" w:rsidR="001236BA" w:rsidRDefault="001236BA"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1236BA" w14:paraId="3C683E75"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77777777" w:rsidR="001236BA" w:rsidRDefault="001236BA"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Default="001236BA" w:rsidP="00AD76D8">
            <w:pPr>
              <w:pStyle w:val="TAC"/>
            </w:pPr>
            <w:r>
              <w:rPr>
                <w:rFonts w:cs="v4.2.0"/>
              </w:rPr>
              <w:t>ceil(M*P)*T</w:t>
            </w:r>
            <w:r>
              <w:rPr>
                <w:rFonts w:cs="v4.2.0"/>
                <w:vertAlign w:val="subscript"/>
              </w:rPr>
              <w:t>DRX</w:t>
            </w:r>
          </w:p>
        </w:tc>
      </w:tr>
      <w:tr w:rsidR="001236BA" w14:paraId="7D0B54E2"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77777777" w:rsidR="001236BA" w:rsidRDefault="001236BA" w:rsidP="00AD76D8">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CCCEF76" w14:textId="77777777" w:rsidR="001236BA" w:rsidRDefault="001236BA" w:rsidP="00AD76D8">
            <w:pPr>
              <w:pStyle w:val="TAN"/>
              <w:rPr>
                <w:rFonts w:cs="v4.2.0"/>
              </w:rPr>
            </w:pPr>
            <w:r>
              <w:t>Note 2:</w:t>
            </w:r>
            <w:r>
              <w:rPr>
                <w:sz w:val="28"/>
              </w:rPr>
              <w:tab/>
            </w:r>
            <w:r>
              <w:t>the requirements are applicable provided that the CSI-RS resource configured for L1-RSRP measurement is transmitted with Density = 3.</w:t>
            </w:r>
          </w:p>
        </w:tc>
      </w:tr>
    </w:tbl>
    <w:p w14:paraId="0651912E" w14:textId="77777777" w:rsidR="001236BA" w:rsidRDefault="001236BA" w:rsidP="000F7136">
      <w:pPr>
        <w:rPr>
          <w:rFonts w:eastAsia="SimSun"/>
        </w:rPr>
      </w:pPr>
    </w:p>
    <w:p w14:paraId="17CC6D87" w14:textId="77777777" w:rsidR="0056066C" w:rsidRDefault="0056066C" w:rsidP="0056066C">
      <w:pPr>
        <w:pStyle w:val="Heading3"/>
      </w:pPr>
      <w:r>
        <w:t>9.5D.5</w:t>
      </w:r>
      <w:r>
        <w:tab/>
        <w:t>Measurement restriction for CSI-RS and SSB for L1-RSRP measurement</w:t>
      </w:r>
    </w:p>
    <w:p w14:paraId="18928533" w14:textId="77777777" w:rsidR="0056066C" w:rsidRDefault="0056066C" w:rsidP="0056066C">
      <w:pPr>
        <w:rPr>
          <w:lang w:eastAsia="zh-CN"/>
        </w:rPr>
      </w:pPr>
      <w:r>
        <w:rPr>
          <w:lang w:eastAsia="zh-CN"/>
        </w:rPr>
        <w:t>The UE is required to be capable of measuring SSB and CSI-RS for L1-RSRP without measurement gaps. T</w:t>
      </w:r>
      <w:r>
        <w:t xml:space="preserve">he UE is required to perform the </w:t>
      </w:r>
      <w:r>
        <w:rPr>
          <w:lang w:eastAsia="zh-CN"/>
        </w:rPr>
        <w:t xml:space="preserve">SSB and </w:t>
      </w:r>
      <w:r>
        <w:t>CSI-RS measurements with measurement restrictions as described in the following clauses.</w:t>
      </w:r>
    </w:p>
    <w:p w14:paraId="480CAEFF" w14:textId="77777777" w:rsidR="0056066C" w:rsidRDefault="0056066C" w:rsidP="0056066C">
      <w:pPr>
        <w:pStyle w:val="Heading4"/>
      </w:pPr>
      <w:r>
        <w:t>9.5D.5.1</w:t>
      </w:r>
      <w:r>
        <w:tab/>
        <w:t>Measurement restriction for SSB based L1-RSRP</w:t>
      </w:r>
    </w:p>
    <w:p w14:paraId="29A252B1" w14:textId="77777777" w:rsidR="0056066C" w:rsidRDefault="0056066C" w:rsidP="0056066C">
      <w:r>
        <w:t xml:space="preserve">For FR1, when the SSB for L1-RSRP measurement is in the same OFDM symbol as CSI-RS for RLM, BFD, CBD or L1-RSRP measurement, </w:t>
      </w:r>
    </w:p>
    <w:p w14:paraId="534B12E9" w14:textId="77777777" w:rsidR="0056066C" w:rsidRDefault="0056066C" w:rsidP="0056066C">
      <w:pPr>
        <w:pStyle w:val="B10"/>
      </w:pPr>
      <w:r>
        <w:t>-</w:t>
      </w:r>
      <w:r>
        <w:tab/>
        <w:t>If SSB and CSI-RS have same SCS, UE shall be able to measure the SSB for L1-RSRP measurement without any restriction;</w:t>
      </w:r>
    </w:p>
    <w:p w14:paraId="022160D8" w14:textId="77777777" w:rsidR="0056066C" w:rsidRDefault="0056066C" w:rsidP="0056066C">
      <w:pPr>
        <w:pStyle w:val="B10"/>
      </w:pPr>
      <w:r>
        <w:t>-</w:t>
      </w:r>
      <w:r>
        <w:tab/>
        <w:t>If SSB and CSI-RS have different SCS,</w:t>
      </w:r>
    </w:p>
    <w:p w14:paraId="558CFD08" w14:textId="77777777" w:rsidR="0056066C" w:rsidRDefault="0056066C" w:rsidP="0056066C">
      <w:pPr>
        <w:pStyle w:val="B20"/>
      </w:pPr>
      <w:r>
        <w:t>-</w:t>
      </w:r>
      <w:r>
        <w:tab/>
        <w:t>If UE supports simultaneousRxDataSSB-DiffNumerology, UE shall be able to measure the SSB for L1-RSRP measurement without any restriction;</w:t>
      </w:r>
    </w:p>
    <w:p w14:paraId="1CD40F73" w14:textId="77777777" w:rsidR="0056066C" w:rsidRDefault="0056066C" w:rsidP="0056066C">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0E617CB5" w14:textId="77777777" w:rsidR="0056066C" w:rsidRDefault="0056066C" w:rsidP="0056066C">
      <w:pPr>
        <w:pStyle w:val="Heading4"/>
      </w:pPr>
      <w:r>
        <w:t>9.5.5.2</w:t>
      </w:r>
      <w:r>
        <w:tab/>
        <w:t>Measurement restriction for CSI-RS based L1-RSRP</w:t>
      </w:r>
    </w:p>
    <w:p w14:paraId="4CF9DBA2" w14:textId="77777777" w:rsidR="0056066C" w:rsidRDefault="0056066C" w:rsidP="0056066C">
      <w:r>
        <w:rPr>
          <w:lang w:eastAsia="zh-CN"/>
        </w:rPr>
        <w:t xml:space="preserve">The SSB </w:t>
      </w:r>
      <w:r>
        <w:t>mentioned in this clause</w:t>
      </w:r>
      <w:r>
        <w:rPr>
          <w:lang w:eastAsia="zh-CN"/>
        </w:rPr>
        <w:t xml:space="preserve"> can be associated with the </w:t>
      </w:r>
      <w:r>
        <w:t>serving cell</w:t>
      </w:r>
      <w:r>
        <w:rPr>
          <w:lang w:eastAsia="zh-CN"/>
        </w:rPr>
        <w:t xml:space="preserve"> PCI.</w:t>
      </w:r>
    </w:p>
    <w:p w14:paraId="286BB251" w14:textId="77777777" w:rsidR="0056066C" w:rsidRDefault="0056066C" w:rsidP="0056066C">
      <w:r>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Default="0056066C" w:rsidP="0056066C">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30C6A605" w14:textId="77777777" w:rsidR="0056066C" w:rsidRDefault="0056066C" w:rsidP="0056066C">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4FDBE927" w14:textId="77777777" w:rsidR="0056066C" w:rsidRDefault="0056066C" w:rsidP="0056066C">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428C671E" w14:textId="77777777" w:rsidR="0056066C" w:rsidRDefault="0056066C" w:rsidP="0056066C">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F5CBD98" w14:textId="77777777" w:rsidR="0056066C" w:rsidRDefault="0056066C" w:rsidP="0056066C">
      <w:r>
        <w:t>For FR1, when the CSI-RS for L1-RSRP measurement is in the same OFDM symbol as another CSI-RS for RLM, BFD, CBD or L1-RSRP measurement, UE shall be able to measure the CSI-RS for L1-RSRP measurement without any restriction.</w:t>
      </w:r>
    </w:p>
    <w:p w14:paraId="43E245F0" w14:textId="77777777" w:rsidR="0056066C" w:rsidRDefault="0056066C" w:rsidP="0056066C">
      <w:pPr>
        <w:pStyle w:val="Heading3"/>
      </w:pPr>
      <w:r>
        <w:t>9.5.6</w:t>
      </w:r>
      <w:r>
        <w:tab/>
        <w:t>Scheduling availability of UE during L1-RSRP measurement</w:t>
      </w:r>
    </w:p>
    <w:p w14:paraId="5AA1DA3C" w14:textId="77777777" w:rsidR="0056066C" w:rsidRDefault="0056066C" w:rsidP="0056066C">
      <w:pPr>
        <w:rPr>
          <w:lang w:eastAsia="zh-CN"/>
        </w:rPr>
      </w:pPr>
      <w:r>
        <w:rPr>
          <w:lang w:eastAsia="zh-CN"/>
        </w:rPr>
        <w:t xml:space="preserve">Scheduling availability restrictions </w:t>
      </w:r>
      <w:r>
        <w:rPr>
          <w:rFonts w:hint="eastAsia"/>
          <w:lang w:eastAsia="zh-TW"/>
        </w:rPr>
        <w:t>d</w:t>
      </w:r>
      <w:r>
        <w:rPr>
          <w:lang w:eastAsia="zh-TW"/>
        </w:rPr>
        <w:t xml:space="preserve">escribed in the following clauses apply </w:t>
      </w:r>
      <w:r>
        <w:rPr>
          <w:lang w:eastAsia="zh-CN"/>
        </w:rPr>
        <w:t>when the UE is performing L1-RSRP measurement on serving cell, and UE is receiving PDCCH/PDSCH from serving cell and/or cell(s) with different PCI.</w:t>
      </w:r>
    </w:p>
    <w:p w14:paraId="0E3E05AB" w14:textId="77777777" w:rsidR="0056066C" w:rsidRDefault="0056066C" w:rsidP="0056066C">
      <w:pPr>
        <w:pStyle w:val="Heading4"/>
      </w:pPr>
      <w:r>
        <w:rPr>
          <w:rFonts w:eastAsia="?? ??"/>
        </w:rPr>
        <w:t>9.5.6.1</w:t>
      </w:r>
      <w:r>
        <w:rPr>
          <w:rFonts w:eastAsia="?? ??"/>
        </w:rPr>
        <w:tab/>
        <w:t>Scheduling availability of UE performing L1-RSRP measurement with a same subcarrier spacing as PDSCH/PDCCH on FR1</w:t>
      </w:r>
    </w:p>
    <w:p w14:paraId="7C6C2ABD" w14:textId="77777777" w:rsidR="0056066C" w:rsidRDefault="0056066C" w:rsidP="0056066C">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CB088A6" w14:textId="77777777" w:rsidR="0056066C" w:rsidRDefault="0056066C" w:rsidP="0056066C">
      <w:pPr>
        <w:pStyle w:val="Heading4"/>
      </w:pPr>
      <w:r>
        <w:t>9.5.6.2</w:t>
      </w:r>
      <w:r>
        <w:tab/>
        <w:t>Scheduling availability of UE performing L1-RSRP measurement with a different subcarrier spacing than PDSCH/PDCCH on FR1</w:t>
      </w:r>
    </w:p>
    <w:p w14:paraId="7B772909" w14:textId="77777777" w:rsidR="0056066C" w:rsidRDefault="0056066C" w:rsidP="0056066C">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2FBF020B" w14:textId="256E2B38" w:rsidR="00783250" w:rsidRDefault="0056066C" w:rsidP="0056066C">
      <w:pPr>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64569C01" w14:textId="77777777" w:rsidR="0056066C" w:rsidRPr="00437AFB" w:rsidRDefault="0056066C" w:rsidP="0056066C">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Default="00D4281A" w:rsidP="00D4281A">
      <w:r w:rsidRPr="009C5807">
        <w:t>This clause contains requirements for UE supporting dual connectivity with NR PCell and E-UTRA FDD or TDD PSCell. The requirements apply to UEs that have been configured with NE-DC.</w:t>
      </w:r>
    </w:p>
    <w:p w14:paraId="214B3E9B" w14:textId="5EAD79C7" w:rsidR="00673676" w:rsidRPr="009C5807" w:rsidRDefault="00673676" w:rsidP="00D4281A">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F3C1C47" w14:textId="401D9E7E" w:rsidR="00D4281A" w:rsidRPr="009C5807" w:rsidRDefault="00967CF8" w:rsidP="00967CF8">
      <w:pPr>
        <w:pStyle w:val="Heading3"/>
        <w:rPr>
          <w:lang w:val="en-US"/>
        </w:rPr>
      </w:pPr>
      <w:bookmarkStart w:id="85" w:name="_Toc520237533"/>
      <w:r w:rsidRPr="009C5807">
        <w:rPr>
          <w:lang w:val="en-US"/>
        </w:rPr>
        <w:t>9.6.2</w:t>
      </w:r>
      <w:r w:rsidR="00D4281A" w:rsidRPr="009C5807">
        <w:rPr>
          <w:lang w:val="en-US"/>
        </w:rPr>
        <w:tab/>
        <w:t>SFTD Measurements</w:t>
      </w:r>
      <w:bookmarkEnd w:id="85"/>
    </w:p>
    <w:p w14:paraId="0015A1D8" w14:textId="051EEEA8" w:rsidR="00D4281A" w:rsidRPr="009C5807" w:rsidRDefault="00967CF8" w:rsidP="00967CF8">
      <w:pPr>
        <w:pStyle w:val="Heading4"/>
      </w:pPr>
      <w:bookmarkStart w:id="86" w:name="_Toc520237534"/>
      <w:r w:rsidRPr="009C5807">
        <w:t>9.6.2.1</w:t>
      </w:r>
      <w:r w:rsidR="00D4281A" w:rsidRPr="009C5807">
        <w:tab/>
        <w:t>Introduction</w:t>
      </w:r>
      <w:bookmarkEnd w:id="86"/>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688D64FE" w14:textId="7EBA314D" w:rsidR="00673676" w:rsidRDefault="00673676" w:rsidP="00673676">
      <w:pPr>
        <w:rPr>
          <w:lang w:val="en-US" w:eastAsia="zh-CN"/>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59C48EBE" w:rsidR="00964CCC" w:rsidRPr="009C5807" w:rsidRDefault="00124FD1" w:rsidP="00EF0613">
      <w:pPr>
        <w:rPr>
          <w:lang w:eastAsia="ko-KR"/>
        </w:rPr>
      </w:pPr>
      <w:r w:rsidRPr="004B5A16">
        <w:rPr>
          <w:rFonts w:hint="eastAsia"/>
          <w:lang w:eastAsia="ko-KR"/>
        </w:rPr>
        <w:t xml:space="preserve">The UE </w:t>
      </w:r>
      <w:r w:rsidRPr="004B5A16">
        <w:rPr>
          <w:lang w:eastAsia="ko-KR"/>
        </w:rPr>
        <w:t>shall</w:t>
      </w:r>
      <w:r w:rsidRPr="004B5A16">
        <w:rPr>
          <w:rFonts w:hint="eastAsia"/>
          <w:lang w:eastAsia="ko-KR"/>
        </w:rPr>
        <w:t xml:space="preserve"> be capable of performing </w:t>
      </w:r>
      <w:r w:rsidRPr="004B5A16">
        <w:rPr>
          <w:lang w:eastAsia="ko-KR"/>
        </w:rPr>
        <w:t>CLI-RSSI</w:t>
      </w:r>
      <w:r w:rsidRPr="004B5A16">
        <w:rPr>
          <w:rFonts w:hint="eastAsia"/>
          <w:lang w:eastAsia="ko-KR"/>
        </w:rPr>
        <w:t xml:space="preserve"> measurement based on the configured resource</w:t>
      </w:r>
      <w:r w:rsidRPr="004B5A16">
        <w:rPr>
          <w:lang w:eastAsia="ko-KR"/>
        </w:rPr>
        <w:t>, provided that t</w:t>
      </w:r>
      <w:r w:rsidRPr="004B5A16">
        <w:rPr>
          <w:rFonts w:hint="eastAsia"/>
          <w:lang w:eastAsia="ko-KR"/>
        </w:rPr>
        <w:t>he maximum number of CLI-RSSI measurement resource</w:t>
      </w:r>
      <w:r w:rsidRPr="004B5A16">
        <w:rPr>
          <w:lang w:eastAsia="ko-KR"/>
        </w:rPr>
        <w:t>s</w:t>
      </w:r>
      <w:r w:rsidRPr="004B5A16">
        <w:rPr>
          <w:rFonts w:hint="eastAsia"/>
          <w:lang w:eastAsia="ko-KR"/>
        </w:rPr>
        <w:t xml:space="preserve"> for the UE</w:t>
      </w:r>
      <w:r w:rsidRPr="004B5A16">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5967CD0A" w:rsidR="00647A2F" w:rsidRPr="009C5807" w:rsidRDefault="00964075" w:rsidP="00647A2F">
      <w:r>
        <w:rPr>
          <w:lang w:val="en-US" w:eastAsia="zh-CN"/>
        </w:rPr>
        <w:t>When intra-band non-contiguous carrier aggregation is configured for a UE indicating [</w:t>
      </w:r>
      <w:r>
        <w:rPr>
          <w:rFonts w:cs="Arial"/>
          <w:i/>
          <w:iCs/>
        </w:rPr>
        <w:t>intraBandNR-CA-non-collocated-r18</w:t>
      </w:r>
      <w:r>
        <w:rPr>
          <w:lang w:val="en-US" w:eastAsia="zh-CN"/>
        </w:rPr>
        <w:t xml:space="preserve">] and if </w:t>
      </w:r>
      <w:r w:rsidRPr="005B2FD8">
        <w:rPr>
          <w:color w:val="000000" w:themeColor="text1"/>
        </w:rPr>
        <w:t>[</w:t>
      </w:r>
      <w:r w:rsidRPr="005B2FD8">
        <w:rPr>
          <w:rFonts w:eastAsia="Calibri"/>
          <w:bCs/>
          <w:i/>
          <w:color w:val="000000" w:themeColor="text1"/>
          <w:lang w:eastAsia="sv-SE"/>
        </w:rPr>
        <w:t>nonCollocatedTypeNR-CA-r18</w:t>
      </w:r>
      <w:r w:rsidRPr="005B2FD8">
        <w:rPr>
          <w:color w:val="000000" w:themeColor="text1"/>
        </w:rPr>
        <w:t>] is not provided</w:t>
      </w:r>
      <w:r>
        <w:rPr>
          <w:lang w:val="en-US" w:eastAsia="zh-CN"/>
        </w:rPr>
        <w:t xml:space="preserve">, there are no scheduling restrictions on FR1 serving cell(s) to be measured and configured on the non-contiguous CC(s) in the same band. Otherwise, </w:t>
      </w:r>
      <w:r>
        <w:rPr>
          <w:lang w:eastAsia="ko-KR"/>
        </w:rPr>
        <w:t xml:space="preserve">the scheduling restrictions on serving cell where CLI measurements are performed apply on all serving cells in the same band on the symbols that fully or partially overlap with restricted symbols if </w:t>
      </w:r>
      <w:r>
        <w:rPr>
          <w:color w:val="000000" w:themeColor="text1"/>
        </w:rPr>
        <w:t>[</w:t>
      </w:r>
      <w:r>
        <w:rPr>
          <w:rFonts w:eastAsia="Calibri"/>
          <w:bCs/>
          <w:i/>
          <w:color w:val="000000" w:themeColor="text1"/>
          <w:lang w:eastAsia="sv-SE"/>
        </w:rPr>
        <w:t>nonCollocatedTypeNR-CA-r18</w:t>
      </w:r>
      <w:r>
        <w:rPr>
          <w:color w:val="000000" w:themeColor="text1"/>
        </w:rPr>
        <w:t>] is provided.</w:t>
      </w:r>
    </w:p>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87" w:name="_Toc5952726"/>
      <w:bookmarkEnd w:id="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E31CEB9" w:rsidR="00257E2A" w:rsidRPr="00473343" w:rsidRDefault="00473343" w:rsidP="00257E2A">
      <w:r w:rsidRPr="008F0E2E">
        <w:t>The measurements shall be performed for a serving cell, including PCell, PSCell, or SCell, on the resources configured for L1-SINR measurements within the active BWP.</w:t>
      </w:r>
      <w:r w:rsidRPr="00E03C29">
        <w:t xml:space="preserve"> </w:t>
      </w:r>
      <w:r>
        <w:t>For UE supp</w:t>
      </w:r>
      <w:r w:rsidRPr="00473343">
        <w:t>orting [</w:t>
      </w:r>
      <w:r w:rsidRPr="00473343">
        <w:rPr>
          <w:rFonts w:cs="v5.0.0"/>
        </w:rPr>
        <w:t>FG53-1</w:t>
      </w:r>
      <w:r w:rsidRPr="00473343">
        <w:t>], the measurements shall also be performed for a serving cell, including PCell, PSCell, or SCell, on the resources configured for L1-SINR measurements outside the active BWP</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t xml:space="preserve">. For UE supporting [FG 53-3], the SSB and SMTC in this section applies for both CD-SSB and NCD-SSB if it is not additional specified. If SSB in </w:t>
      </w:r>
      <w:r w:rsidRPr="00473343">
        <w:rPr>
          <w:rFonts w:cs="v5.0.0"/>
        </w:rPr>
        <w:t xml:space="preserve">the active DL BWP of serving cell </w:t>
      </w:r>
      <w:r w:rsidRPr="00473343">
        <w:rPr>
          <w:rFonts w:cs="v5.0.0"/>
          <w:i/>
        </w:rPr>
        <w:t>i</w:t>
      </w:r>
      <w:r w:rsidRPr="00473343">
        <w:rPr>
          <w:rFonts w:cs="v5.0.0"/>
        </w:rPr>
        <w:t xml:space="preserve"> is NCD-SSB, for serving cell </w:t>
      </w:r>
      <w:r w:rsidRPr="00473343">
        <w:rPr>
          <w:rFonts w:cs="v5.0.0"/>
          <w:i/>
        </w:rPr>
        <w:t>i</w:t>
      </w:r>
      <w:r w:rsidRPr="00473343">
        <w:rPr>
          <w:rFonts w:cs="v5.0.0"/>
        </w:rPr>
        <w:t xml:space="preserve"> the requirements in clause 8.1 apply provided that serving cell </w:t>
      </w:r>
      <w:r w:rsidRPr="00473343">
        <w:rPr>
          <w:rFonts w:cs="v5.0.0"/>
          <w:i/>
        </w:rPr>
        <w:t>i</w:t>
      </w:r>
      <w:r w:rsidRPr="00473343">
        <w:rPr>
          <w:rFonts w:cs="v5.0.0"/>
        </w:rPr>
        <w:t xml:space="preserve"> is PCell.</w:t>
      </w:r>
    </w:p>
    <w:p w14:paraId="1AC54807" w14:textId="57D48418" w:rsidR="00473343" w:rsidRPr="00473343" w:rsidRDefault="00473343" w:rsidP="00473343">
      <w:r w:rsidRPr="00473343">
        <w:t xml:space="preserve">The UE shall be able to measure all CSI-RS resources and/or SSB resources and/or CSI-IM resources of the </w:t>
      </w:r>
      <w:r w:rsidRPr="00473343">
        <w:rPr>
          <w:i/>
        </w:rPr>
        <w:t xml:space="preserve">nzp-CSI-RS-ResourceSet </w:t>
      </w:r>
      <w:r w:rsidRPr="00473343">
        <w:t>and/or</w:t>
      </w:r>
      <w:r w:rsidRPr="00473343">
        <w:rPr>
          <w:i/>
        </w:rPr>
        <w:t xml:space="preserve"> csi-SSB-ResourceSet and/or CSI-IM-ResourceSet</w:t>
      </w:r>
      <w:r w:rsidRPr="00473343">
        <w:t xml:space="preserve"> within the </w:t>
      </w:r>
      <w:r w:rsidRPr="00473343">
        <w:rPr>
          <w:i/>
        </w:rPr>
        <w:t>CSI-ResourceConfig</w:t>
      </w:r>
      <w:r w:rsidRPr="00473343">
        <w:t xml:space="preserve"> settings for L1-SINR for the active BWP [or for other candidate BWP if the UE supports [</w:t>
      </w:r>
      <w:r w:rsidRPr="00473343">
        <w:rPr>
          <w:rFonts w:cs="v5.0.0"/>
        </w:rPr>
        <w:t>FG53-1</w:t>
      </w:r>
      <w:r w:rsidRPr="00473343">
        <w:t xml:space="preserve">]],  and measure interference on corresponding NZP CSI-RS or CSI-IM resources if configured, provided that the number of resources does not exceed the UE capability indicated by </w:t>
      </w:r>
      <w:r w:rsidRPr="00473343">
        <w:rPr>
          <w:i/>
        </w:rPr>
        <w:t>beamManagementSSB-CSI-RS</w:t>
      </w:r>
      <w:r w:rsidRPr="00473343">
        <w:t>.</w:t>
      </w:r>
    </w:p>
    <w:p w14:paraId="6615E1D1" w14:textId="3A6835D3" w:rsidR="00257E2A" w:rsidRDefault="00473343" w:rsidP="00473343">
      <w:r w:rsidRPr="00473343">
        <w:rPr>
          <w:lang w:val="en-US"/>
        </w:rPr>
        <w:t>The UE shall report the measurement quantity (</w:t>
      </w:r>
      <w:r w:rsidRPr="00473343">
        <w:rPr>
          <w:i/>
          <w:lang w:val="en-US"/>
        </w:rPr>
        <w:t>reportQuantity</w:t>
      </w:r>
      <w:r w:rsidRPr="00473343">
        <w:rPr>
          <w:lang w:val="en-US"/>
        </w:rPr>
        <w:t xml:space="preserve">) and send periodic, semi-persistent or aperiodic reports, according to the </w:t>
      </w:r>
      <w:r w:rsidRPr="00473343">
        <w:rPr>
          <w:i/>
          <w:lang w:val="en-US"/>
        </w:rPr>
        <w:t>reportConfigType</w:t>
      </w:r>
      <w:r w:rsidRPr="00473343">
        <w:rPr>
          <w:lang w:val="en-US"/>
        </w:rPr>
        <w:t xml:space="preserve"> according to the CSI reporting configuration(s) (</w:t>
      </w:r>
      <w:r w:rsidRPr="00473343">
        <w:rPr>
          <w:i/>
          <w:lang w:val="en-US"/>
        </w:rPr>
        <w:t>CSI-ReportConfig</w:t>
      </w:r>
      <w:r w:rsidRPr="00473343">
        <w:rPr>
          <w:lang w:val="en-US"/>
        </w:rPr>
        <w:t xml:space="preserve">) for the active BWP </w:t>
      </w:r>
      <w:r w:rsidRPr="00473343">
        <w:t>[or for other candidate BWP if the UE supports [</w:t>
      </w:r>
      <w:r w:rsidRPr="00473343">
        <w:rPr>
          <w:rFonts w:cs="v5.0.0"/>
        </w:rPr>
        <w:t>FG53-1</w:t>
      </w:r>
      <w:r>
        <w:t>]]</w:t>
      </w:r>
      <w:r w:rsidRPr="008F0E2E">
        <w:t>.</w:t>
      </w:r>
    </w:p>
    <w:p w14:paraId="21B65EF9" w14:textId="6C664175" w:rsidR="00673676" w:rsidRPr="009C5807" w:rsidRDefault="00673676" w:rsidP="00257E2A">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4AE5C208" w:rsidR="00257E2A" w:rsidRPr="009C5807" w:rsidRDefault="00473343" w:rsidP="00EF0613">
      <w:r>
        <w:t>The UE shall send L1-SINR reports only for report configurations configured for the active BWP, unless the UE suppor</w:t>
      </w:r>
      <w:r w:rsidRPr="00473343">
        <w:t>ts [</w:t>
      </w:r>
      <w:r w:rsidRPr="00473343">
        <w:rPr>
          <w:rFonts w:cs="v5.0.0"/>
        </w:rPr>
        <w:t>FG53-1</w:t>
      </w:r>
      <w:r w:rsidRPr="00473343">
        <w:t>]</w:t>
      </w:r>
      <w:r w:rsidRPr="00473343">
        <w:rPr>
          <w:rFonts w:cs="v5.0.0"/>
        </w:rPr>
        <w:t xml:space="preserve">, </w:t>
      </w:r>
      <w:r w:rsidRPr="00473343">
        <w:rPr>
          <w:rFonts w:cs="v5.0.0"/>
          <w:u w:val="single"/>
        </w:rPr>
        <w:t>provide</w:t>
      </w:r>
      <w:r w:rsidRPr="003C23BA">
        <w:rPr>
          <w:rFonts w:cs="v5.0.0"/>
          <w:u w:val="single"/>
        </w:rPr>
        <w:t xml:space="preserve">d that </w:t>
      </w:r>
      <w:r w:rsidRPr="003C23BA">
        <w:rPr>
          <w:rFonts w:cs="v5.0.0" w:hint="eastAsia"/>
          <w:u w:val="single"/>
        </w:rPr>
        <w:t>th</w:t>
      </w:r>
      <w:r w:rsidRPr="003C23BA">
        <w:rPr>
          <w:rFonts w:cs="v5.0.0"/>
          <w:u w:val="single"/>
        </w:rPr>
        <w:t xml:space="preserve">e SSB is within </w:t>
      </w:r>
      <w:r>
        <w:rPr>
          <w:rFonts w:cs="v5.0.0"/>
          <w:u w:val="single"/>
        </w:rPr>
        <w:t>the</w:t>
      </w:r>
      <w:r w:rsidRPr="003C23BA">
        <w:rPr>
          <w:rFonts w:cs="v5.0.0"/>
          <w:u w:val="single"/>
        </w:rPr>
        <w:t xml:space="preserve"> configured UE-specific CBW</w:t>
      </w:r>
      <w:r>
        <w:t>.</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6127CE59" w:rsidR="008F612E"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E576629" w:rsidR="0067441A" w:rsidRPr="00C010A7" w:rsidRDefault="009B7875" w:rsidP="009B7875">
      <w:pPr>
        <w:pStyle w:val="B10"/>
        <w:ind w:firstLine="0"/>
        <w:rPr>
          <w:rFonts w:eastAsia="SimSun"/>
        </w:rPr>
      </w:pPr>
      <w:r>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supporting </w:t>
      </w:r>
      <w:r w:rsidRPr="00996522">
        <w:rPr>
          <w:i/>
          <w:iCs/>
        </w:rPr>
        <w:t>concurrentMeasGap-r17</w:t>
      </w:r>
      <w:r w:rsidRPr="004D5989">
        <w:t xml:space="preserve"> </w:t>
      </w:r>
      <w:r w:rsidR="00947181" w:rsidRPr="00F44AA0">
        <w:rPr>
          <w:rFonts w:eastAsia="SimSun"/>
        </w:rPr>
        <w:t xml:space="preserve">or </w:t>
      </w:r>
      <w:r w:rsidR="00947181" w:rsidRPr="00F44AA0">
        <w:rPr>
          <w:rFonts w:eastAsia="SimSun"/>
          <w:i/>
        </w:rPr>
        <w:t>musim-GapPreference-r17</w:t>
      </w:r>
      <w:r w:rsidR="00947181" w:rsidRPr="00F44AA0">
        <w:rPr>
          <w:rFonts w:eastAsia="SimSun"/>
        </w:rPr>
        <w:t xml:space="preserve"> or both concurrent measurement gap and </w:t>
      </w:r>
      <w:r w:rsidR="00947181" w:rsidRPr="00F44AA0">
        <w:rPr>
          <w:rFonts w:eastAsia="SimSun"/>
          <w:i/>
        </w:rPr>
        <w:t>musim-GapPreference-r17</w:t>
      </w:r>
      <w:r w:rsidR="00947181">
        <w:rPr>
          <w:rFonts w:eastAsia="SimSun"/>
          <w:i/>
        </w:rPr>
        <w:t xml:space="preserve"> </w:t>
      </w:r>
      <w:r w:rsidRPr="004D5989">
        <w:t xml:space="preserve">and </w:t>
      </w:r>
      <w:r>
        <w:t xml:space="preserve">when </w:t>
      </w:r>
      <w:r w:rsidRPr="004D5989">
        <w:t xml:space="preserve">concurrent gaps </w:t>
      </w:r>
      <w:r w:rsidR="00E66082" w:rsidRPr="00F44AA0">
        <w:rPr>
          <w:lang w:eastAsia="zh-CN"/>
        </w:rPr>
        <w:t xml:space="preserve">or periodic MUSIM gaps or both </w:t>
      </w:r>
      <w:r w:rsidR="00E66082" w:rsidRPr="00F44AA0">
        <w:rPr>
          <w:rFonts w:eastAsia="SimSun"/>
        </w:rPr>
        <w:t xml:space="preserve">concurrent gaps </w:t>
      </w:r>
      <w:r w:rsidR="00E66082" w:rsidRPr="00F44AA0">
        <w:rPr>
          <w:lang w:eastAsia="zh-CN"/>
        </w:rPr>
        <w:t>and periodic MUSIM gaps</w:t>
      </w:r>
      <w:r w:rsidR="00E66082" w:rsidRPr="00F44AA0">
        <w:rPr>
          <w:rFonts w:eastAsia="SimSun"/>
        </w:rPr>
        <w:t xml:space="preserve"> </w:t>
      </w:r>
      <w:r w:rsidRPr="004D5989">
        <w:t>are configured,</w:t>
      </w:r>
    </w:p>
    <w:p w14:paraId="4B9EC890" w14:textId="6E83CA61" w:rsidR="00E66082" w:rsidRDefault="00E66082" w:rsidP="00AF5628">
      <w:pPr>
        <w:pStyle w:val="B10"/>
        <w:rPr>
          <w:rFonts w:eastAsia="SimSun"/>
        </w:rPr>
      </w:pPr>
      <w:bookmarkStart w:id="88" w:name="_Hlk156429053"/>
      <w:r w:rsidRPr="008B40E7">
        <w:rPr>
          <w:rFonts w:eastAsia="SimSun"/>
        </w:rPr>
        <w:t>-</w:t>
      </w:r>
      <w:r w:rsidRPr="008B40E7">
        <w:rPr>
          <w:rFonts w:eastAsia="SimSun"/>
        </w:rPr>
        <w:tab/>
      </w:r>
      <w:r>
        <w:t>a CSI-RS</w:t>
      </w:r>
      <w:r w:rsidRPr="00625F7E">
        <w:t xml:space="preserve"> or an SMTC occasion is not considered to be overlapped by a gap occasion if the gap occasion is dropped according to 9.1.</w:t>
      </w:r>
      <w:r>
        <w:t>8 and 9.1.10,</w:t>
      </w:r>
      <w:bookmarkEnd w:id="88"/>
    </w:p>
    <w:p w14:paraId="17FEEE05" w14:textId="03115962"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35E583B6" w14:textId="6FF2FE9A" w:rsidR="00A82068" w:rsidRPr="004D5989" w:rsidRDefault="009B7875" w:rsidP="00A82068">
      <w:pPr>
        <w:ind w:left="568" w:hanging="284"/>
        <w:rPr>
          <w:rFonts w:eastAsia="SimSun"/>
          <w:lang w:eastAsia="zh-CN"/>
        </w:rPr>
      </w:pPr>
      <w:r w:rsidRPr="004D5989">
        <w:t>-</w:t>
      </w:r>
      <w:r w:rsidRPr="004D5989">
        <w:tab/>
      </w:r>
      <w:r w:rsidRPr="004D5989">
        <w:rPr>
          <w:lang w:eastAsia="zh-CN"/>
        </w:rPr>
        <w:t>For a window W of duration max(T</w:t>
      </w:r>
      <w:r w:rsidRPr="004D5989">
        <w:rPr>
          <w:vertAlign w:val="subscript"/>
          <w:lang w:eastAsia="zh-CN"/>
        </w:rPr>
        <w:t xml:space="preserve">L1,  </w:t>
      </w:r>
      <w:r w:rsidRPr="004D5989">
        <w:rPr>
          <w:lang w:eastAsia="zh-CN"/>
        </w:rPr>
        <w:t>MGRP_max), where MGRP</w:t>
      </w:r>
      <w:r>
        <w:rPr>
          <w:lang w:eastAsia="zh-CN"/>
        </w:rPr>
        <w:t>_</w:t>
      </w:r>
      <w:r w:rsidRPr="004D5989">
        <w:rPr>
          <w:lang w:eastAsia="zh-CN"/>
        </w:rPr>
        <w:t xml:space="preserve">max is the maximum MGRP across all configured per-UE measurement gaps </w:t>
      </w:r>
      <w:r w:rsidR="00BB1B54">
        <w:rPr>
          <w:rFonts w:eastAsia="SimSun"/>
          <w:lang w:eastAsia="zh-CN"/>
        </w:rPr>
        <w:t xml:space="preserve">or </w:t>
      </w:r>
      <w:r w:rsidR="00442967" w:rsidRPr="00F44AA0">
        <w:rPr>
          <w:rFonts w:eastAsia="SimSun"/>
          <w:lang w:eastAsia="zh-CN"/>
        </w:rPr>
        <w:t xml:space="preserve">periodic MUSIM gap(s) </w:t>
      </w:r>
      <w:r>
        <w:rPr>
          <w:lang w:eastAsia="zh-CN"/>
        </w:rPr>
        <w:t xml:space="preserve">or NCSGs </w:t>
      </w:r>
      <w:r w:rsidRPr="004D5989">
        <w:rPr>
          <w:lang w:eastAsia="zh-CN"/>
        </w:rPr>
        <w:t xml:space="preserve">and per-FR measurement gaps </w:t>
      </w:r>
      <w:r>
        <w:rPr>
          <w:lang w:eastAsia="zh-CN"/>
        </w:rPr>
        <w:t xml:space="preserve">or NCSGs, </w:t>
      </w:r>
      <w:r w:rsidRPr="00BB08E3">
        <w:rPr>
          <w:lang w:eastAsia="zh-CN"/>
        </w:rPr>
        <w:t>and, in case of Pre-MG, all activated per-UE measurement gaps and per-FR measurement gaps,</w:t>
      </w:r>
      <w:r>
        <w:rPr>
          <w:lang w:eastAsia="zh-CN"/>
        </w:rPr>
        <w:t xml:space="preserve"> </w:t>
      </w:r>
      <w:r w:rsidRPr="004D5989">
        <w:rPr>
          <w:lang w:eastAsia="zh-CN"/>
        </w:rPr>
        <w:t xml:space="preserve">within the same FR as serving cell, and starting at the beginning of any </w:t>
      </w:r>
      <w:r w:rsidRPr="004D5989">
        <w:t>CSI-RS</w:t>
      </w:r>
      <w:r w:rsidRPr="004D5989">
        <w:rPr>
          <w:lang w:eastAsia="zh-CN"/>
        </w:rPr>
        <w:t xml:space="preserve"> resource occasion:</w:t>
      </w:r>
    </w:p>
    <w:p w14:paraId="4F78CD0A" w14:textId="6AA9380F" w:rsidR="0067441A" w:rsidRPr="00C010A7" w:rsidRDefault="00442967" w:rsidP="00A82068">
      <w:pPr>
        <w:pStyle w:val="B20"/>
        <w:rPr>
          <w:rFonts w:eastAsia="SimSun"/>
        </w:rPr>
      </w:pPr>
      <w:r w:rsidRPr="00F44AA0">
        <w:rPr>
          <w:rFonts w:eastAsia="SimSun"/>
        </w:rPr>
        <w:t>-</w:t>
      </w:r>
      <w:r w:rsidRPr="00F44AA0">
        <w:rPr>
          <w:rFonts w:eastAsia="SimSun"/>
        </w:rPr>
        <w:tab/>
        <w:t>N</w:t>
      </w:r>
      <w:r w:rsidRPr="00F44AA0">
        <w:rPr>
          <w:rFonts w:eastAsia="SimSun"/>
          <w:vertAlign w:val="subscript"/>
        </w:rPr>
        <w:t>total</w:t>
      </w:r>
      <w:r w:rsidRPr="00F44AA0">
        <w:rPr>
          <w:rFonts w:eastAsia="SimSun"/>
        </w:rPr>
        <w:t xml:space="preserve"> is the total number of CSI-RS resource occasions within the window, including those overlapped with </w:t>
      </w:r>
      <w:r w:rsidRPr="00F44AA0">
        <w:rPr>
          <w:rFonts w:eastAsia="SimSun"/>
          <w:bCs/>
          <w:lang w:eastAsia="zh-CN"/>
        </w:rPr>
        <w:t>measurement gap</w:t>
      </w:r>
      <w:r w:rsidRPr="00F44AA0">
        <w:rPr>
          <w:rFonts w:eastAsia="SimSun"/>
        </w:rPr>
        <w:t xml:space="preserve"> occasions, MUSIM gap occasions or SMTC occasions within the window, and</w:t>
      </w:r>
    </w:p>
    <w:p w14:paraId="685ED804" w14:textId="7DD5D1B9" w:rsidR="0067441A" w:rsidRPr="00C010A7" w:rsidRDefault="00442967" w:rsidP="00AF5628">
      <w:pPr>
        <w:pStyle w:val="B20"/>
        <w:rPr>
          <w:rFonts w:eastAsia="SimSun"/>
        </w:rPr>
      </w:pPr>
      <w:r w:rsidRPr="00F44AA0">
        <w:rPr>
          <w:rFonts w:eastAsia="SimSun"/>
        </w:rPr>
        <w:t>-</w:t>
      </w:r>
      <w:r w:rsidRPr="00F44AA0">
        <w:rPr>
          <w:rFonts w:eastAsia="SimSun"/>
        </w:rPr>
        <w:tab/>
        <w:t>N</w:t>
      </w:r>
      <w:r w:rsidRPr="00F44AA0">
        <w:rPr>
          <w:rFonts w:eastAsia="SimSun"/>
          <w:vertAlign w:val="subscript"/>
        </w:rPr>
        <w:t>outside_MG</w:t>
      </w:r>
      <w:r w:rsidRPr="00F44AA0">
        <w:rPr>
          <w:rFonts w:eastAsia="SimSun"/>
        </w:rPr>
        <w:t xml:space="preserve"> is the number of CSI-RS resource occasions that are not overlapped with any non-dropped </w:t>
      </w:r>
      <w:r w:rsidRPr="00F44AA0">
        <w:rPr>
          <w:rFonts w:eastAsia="SimSun"/>
          <w:bCs/>
          <w:lang w:eastAsia="zh-CN"/>
        </w:rPr>
        <w:t>measurement gap</w:t>
      </w:r>
      <w:r w:rsidRPr="00F44AA0">
        <w:rPr>
          <w:rFonts w:eastAsia="SimSun"/>
        </w:rPr>
        <w:t xml:space="preserve"> occasion nor non-dropped MUSIM gap occasion within the window W, and</w:t>
      </w:r>
    </w:p>
    <w:p w14:paraId="1991F410" w14:textId="22130179" w:rsidR="0067441A" w:rsidRDefault="00442967" w:rsidP="00AF5628">
      <w:pPr>
        <w:pStyle w:val="B20"/>
        <w:rPr>
          <w:rFonts w:eastAsia="SimSun"/>
        </w:rPr>
      </w:pPr>
      <w:r w:rsidRPr="00F44AA0">
        <w:rPr>
          <w:rFonts w:eastAsia="SimSun"/>
        </w:rPr>
        <w:t>-</w:t>
      </w:r>
      <w:r w:rsidRPr="00F44AA0">
        <w:rPr>
          <w:rFonts w:eastAsia="SimSun"/>
        </w:rPr>
        <w:tab/>
        <w:t>N</w:t>
      </w:r>
      <w:r w:rsidRPr="00F44AA0">
        <w:rPr>
          <w:rFonts w:eastAsia="SimSun"/>
          <w:vertAlign w:val="subscript"/>
        </w:rPr>
        <w:t>available</w:t>
      </w:r>
      <w:r w:rsidRPr="00F44AA0">
        <w:rPr>
          <w:rFonts w:eastAsia="SimSun"/>
        </w:rPr>
        <w:t xml:space="preserve"> is the number of CSI-RS resource occasions that are not overlapped with any non-dropped</w:t>
      </w:r>
      <w:r w:rsidRPr="00F44AA0">
        <w:rPr>
          <w:rFonts w:eastAsia="SimSun"/>
          <w:bCs/>
          <w:lang w:eastAsia="zh-CN"/>
        </w:rPr>
        <w:t xml:space="preserve"> measurement gap</w:t>
      </w:r>
      <w:r w:rsidRPr="00F44AA0">
        <w:rPr>
          <w:rFonts w:eastAsia="SimSun"/>
        </w:rPr>
        <w:t xml:space="preserve"> occasion, non-dropped MUSIM gap occasion nor any SMTC occasion within the window W</w:t>
      </w:r>
      <w:r>
        <w:rPr>
          <w:rFonts w:eastAsia="SimSun"/>
        </w:rPr>
        <w:t>.</w:t>
      </w:r>
    </w:p>
    <w:p w14:paraId="12E91061" w14:textId="70A79290" w:rsidR="00442967" w:rsidRPr="00C010A7" w:rsidRDefault="00442967" w:rsidP="00AF5628">
      <w:pPr>
        <w:pStyle w:val="B20"/>
        <w:rPr>
          <w:rFonts w:eastAsia="SimSun"/>
        </w:rPr>
      </w:pPr>
      <w:r w:rsidRPr="008B40E7">
        <w:rPr>
          <w:rFonts w:eastAsia="SimSun"/>
          <w:bCs/>
          <w:lang w:eastAsia="zh-CN"/>
        </w:rPr>
        <w:t>-</w:t>
      </w:r>
      <w:r w:rsidRPr="008B40E7">
        <w:rPr>
          <w:rFonts w:eastAsia="SimSun"/>
          <w:bCs/>
          <w:lang w:eastAsia="zh-CN"/>
        </w:rPr>
        <w:tab/>
      </w:r>
      <w:r w:rsidRPr="00636344">
        <w:t>a</w:t>
      </w:r>
      <w:r>
        <w:t xml:space="preserve"> CSI-RS</w:t>
      </w:r>
      <w:r w:rsidRPr="00636344">
        <w:t xml:space="preserve"> or an SMTC occasion is considered to be overlapped with the </w:t>
      </w:r>
      <w:r>
        <w:t>MUSIM gap</w:t>
      </w:r>
      <w:r w:rsidRPr="00636344">
        <w:t xml:space="preserve"> if it overlaps a </w:t>
      </w:r>
      <w:r>
        <w:t>MUSIM</w:t>
      </w:r>
      <w:r w:rsidRPr="00636344">
        <w:t xml:space="preserve"> gap occasion</w:t>
      </w:r>
      <w:r>
        <w:t>.</w:t>
      </w:r>
    </w:p>
    <w:p w14:paraId="0F4CBECA" w14:textId="77777777" w:rsidR="0067441A" w:rsidRPr="00C010A7" w:rsidRDefault="0067441A" w:rsidP="00AF5628">
      <w:pPr>
        <w:pStyle w:val="B20"/>
        <w:rPr>
          <w:rFonts w:eastAsia="SimSun"/>
        </w:rPr>
      </w:pPr>
      <w:r w:rsidRPr="00C010A7">
        <w:rPr>
          <w:rFonts w:eastAsia="SimSun"/>
          <w:bCs/>
          <w:lang w:eastAsia="zh-CN"/>
        </w:rPr>
        <w:t>-</w:t>
      </w:r>
      <w:r w:rsidRPr="00C010A7">
        <w:rPr>
          <w:rFonts w:eastAsia="SimSun"/>
          <w:bCs/>
          <w:lang w:eastAsia="zh-CN"/>
        </w:rPr>
        <w:tab/>
        <w:t>T</w:t>
      </w:r>
      <w:r w:rsidRPr="00C010A7">
        <w:rPr>
          <w:rFonts w:eastAsia="SimSun"/>
          <w:bCs/>
          <w:vertAlign w:val="subscript"/>
          <w:lang w:eastAsia="zh-CN"/>
        </w:rPr>
        <w:t xml:space="preserve">L1 </w:t>
      </w:r>
      <w:r w:rsidRPr="00C010A7">
        <w:rPr>
          <w:rFonts w:eastAsia="SimSun"/>
          <w:bCs/>
          <w:lang w:eastAsia="zh-CN"/>
        </w:rPr>
        <w:t xml:space="preserve">is periodicity of the target </w:t>
      </w:r>
      <w:r w:rsidRPr="00C010A7">
        <w:rPr>
          <w:rFonts w:eastAsia="SimSun"/>
        </w:rPr>
        <w:t>CSI-RS</w:t>
      </w:r>
      <w:r w:rsidRPr="00C010A7">
        <w:rPr>
          <w:rFonts w:eastAsia="SimSun"/>
          <w:bCs/>
          <w:lang w:eastAsia="zh-CN"/>
        </w:rPr>
        <w:t>.</w:t>
      </w:r>
    </w:p>
    <w:p w14:paraId="0E400EF9" w14:textId="43A21F58" w:rsidR="0067441A" w:rsidRPr="003C773E" w:rsidRDefault="009B7875" w:rsidP="0067441A">
      <w:pPr>
        <w:rPr>
          <w:rFonts w:eastAsia="SimSun"/>
        </w:rPr>
      </w:pPr>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 measurement gap(s)</w:t>
      </w:r>
      <w:r w:rsidR="00442967" w:rsidRPr="00F44AA0">
        <w:rPr>
          <w:rFonts w:eastAsia="?? ??"/>
        </w:rPr>
        <w:t xml:space="preserve"> and UE does not support </w:t>
      </w:r>
      <w:r w:rsidR="00442967" w:rsidRPr="00F44AA0">
        <w:rPr>
          <w:rFonts w:eastAsia="SimSun"/>
          <w:i/>
        </w:rPr>
        <w:t>musim-GapPreference-r17</w:t>
      </w:r>
      <w:r w:rsidR="00442967" w:rsidRPr="00F44AA0">
        <w:rPr>
          <w:rFonts w:eastAsia="?? ??"/>
        </w:rPr>
        <w:t xml:space="preserve"> or when no MUSIM gaps are configured</w:t>
      </w:r>
      <w:r w:rsidR="00442967" w:rsidRPr="00F44AA0">
        <w:rPr>
          <w:rFonts w:eastAsia="SimSun"/>
        </w:rPr>
        <w:t>,</w:t>
      </w:r>
    </w:p>
    <w:p w14:paraId="1B7203EA" w14:textId="0E773376" w:rsidR="00806568" w:rsidRPr="00C010A7" w:rsidRDefault="00806568" w:rsidP="00806568">
      <w:pPr>
        <w:rPr>
          <w:rFonts w:eastAsia="?? ??"/>
        </w:rPr>
      </w:pPr>
      <w:r w:rsidRPr="00C010A7">
        <w:rPr>
          <w:rFonts w:eastAsia="?? ??"/>
        </w:rPr>
        <w:t>For the value of P in FR1,</w:t>
      </w:r>
    </w:p>
    <w:p w14:paraId="5B24FEE1" w14:textId="66C7561F" w:rsidR="008F612E" w:rsidRPr="009C5807" w:rsidRDefault="009732DE" w:rsidP="008F612E">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in the monitored cell there are </w:t>
      </w:r>
      <w:r>
        <w:t>GAP</w:t>
      </w:r>
      <w:r w:rsidRPr="004D5989">
        <w:t xml:space="preserve"> configured for intra-frequency, inter-frequency or inter-RAT measurements, which are overlapping with some but not all occasions of the CSI-RS; and</w:t>
      </w:r>
    </w:p>
    <w:p w14:paraId="5943AE63" w14:textId="083FD5AE" w:rsidR="00C32A3A" w:rsidRPr="004D5989" w:rsidRDefault="00C32A3A" w:rsidP="00C32A3A">
      <w:pPr>
        <w:ind w:left="568" w:hanging="284"/>
      </w:pPr>
      <w:r w:rsidRPr="004D5989">
        <w:t>-</w:t>
      </w:r>
      <w:r w:rsidRPr="004D5989">
        <w:tab/>
        <w:t xml:space="preserve">P=1 when in the monitored cell there are no </w:t>
      </w:r>
      <w:r w:rsidRPr="004D5989">
        <w:rPr>
          <w:rFonts w:hint="eastAsia"/>
          <w:lang w:eastAsia="zh-TW"/>
        </w:rPr>
        <w:t>GAP</w:t>
      </w:r>
      <w:r w:rsidRPr="004D5989">
        <w:t>s overlapping with any occasion of the CSI-RS.</w:t>
      </w:r>
    </w:p>
    <w:p w14:paraId="3552D27C" w14:textId="155AD901" w:rsidR="008F612E" w:rsidRPr="009C5807" w:rsidRDefault="008F612E" w:rsidP="008F612E">
      <w:pPr>
        <w:pStyle w:val="B10"/>
      </w:pPr>
    </w:p>
    <w:p w14:paraId="3F6BE3AC" w14:textId="2498EA02" w:rsidR="00806568" w:rsidRPr="00C010A7" w:rsidRDefault="00806568" w:rsidP="00806568">
      <w:pPr>
        <w:rPr>
          <w:rFonts w:eastAsia="?? ??"/>
        </w:rPr>
      </w:pPr>
      <w:r w:rsidRPr="00C010A7">
        <w:rPr>
          <w:rFonts w:eastAsia="?? ??"/>
        </w:rPr>
        <w:t>For the value of P in FR2,</w:t>
      </w:r>
    </w:p>
    <w:p w14:paraId="073623EE" w14:textId="13F535B4" w:rsidR="00387C82" w:rsidRPr="004D5989" w:rsidRDefault="00387C82" w:rsidP="00153572">
      <w:pPr>
        <w:pStyle w:val="B10"/>
      </w:pPr>
      <w:r w:rsidRPr="004D5989">
        <w:t>-</w:t>
      </w:r>
      <w:r w:rsidRPr="004D5989">
        <w:tab/>
        <w:t xml:space="preserve">P=1, when CSI-RS is not overlapped with </w:t>
      </w:r>
      <w:r w:rsidRPr="004D5989">
        <w:rPr>
          <w:rFonts w:hint="eastAsia"/>
          <w:lang w:eastAsia="zh-TW"/>
        </w:rPr>
        <w:t>GAP</w:t>
      </w:r>
      <w:r w:rsidRPr="004D5989">
        <w:t xml:space="preserve"> and also not overlapped with SMTC occasion.</w:t>
      </w:r>
    </w:p>
    <w:p w14:paraId="430D213A" w14:textId="195CFF9E" w:rsidR="00387C82" w:rsidRPr="004D5989" w:rsidRDefault="00387C82" w:rsidP="00153572">
      <w:pPr>
        <w:pStyle w:val="B10"/>
      </w:pPr>
      <w:r w:rsidRPr="004D5989">
        <w:t>-</w:t>
      </w:r>
      <w:r w:rsidRPr="004D5989">
        <w:tab/>
      </w:r>
      <w:r w:rsidRPr="004D5989">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rsidRPr="004D5989">
        <w:rPr>
          <w:rFonts w:hint="eastAsia"/>
          <w:lang w:eastAsia="zh-TW"/>
        </w:rPr>
        <w:t>GAP</w:t>
      </w:r>
      <w:r w:rsidRPr="004D5989">
        <w:t xml:space="preserve"> and CSI-RS is not overlapped with SMTC occasion (T</w:t>
      </w:r>
      <w:r w:rsidRPr="004D5989">
        <w:rPr>
          <w:vertAlign w:val="subscript"/>
        </w:rPr>
        <w:t>CSI-RS</w:t>
      </w:r>
      <w:r w:rsidRPr="004D5989">
        <w:t xml:space="preserve"> &lt; xRP)</w:t>
      </w:r>
    </w:p>
    <w:p w14:paraId="69C077A6" w14:textId="1FC717F5" w:rsidR="00387C82" w:rsidRPr="004D5989" w:rsidRDefault="00387C82" w:rsidP="00153572">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D5989">
        <w:t xml:space="preserve">, when CSI-RS is not overlapped with </w:t>
      </w:r>
      <w:r w:rsidRPr="004D5989">
        <w:rPr>
          <w:rFonts w:hint="eastAsia"/>
          <w:lang w:eastAsia="zh-TW"/>
        </w:rPr>
        <w:t>GAP</w:t>
      </w:r>
      <w:r w:rsidRPr="004D5989">
        <w:t xml:space="preserve"> and CSI-RS is partially overlapped with SMTC occasion (T</w:t>
      </w:r>
      <w:r w:rsidRPr="004D5989">
        <w:rPr>
          <w:vertAlign w:val="subscript"/>
        </w:rPr>
        <w:t>CSI-RS</w:t>
      </w:r>
      <w:r w:rsidRPr="004D5989">
        <w:t xml:space="preserve"> &lt; T</w:t>
      </w:r>
      <w:r w:rsidRPr="004D5989">
        <w:rPr>
          <w:vertAlign w:val="subscript"/>
        </w:rPr>
        <w:t>SMTCperiod</w:t>
      </w:r>
      <w:r w:rsidRPr="004D5989">
        <w:t>).</w:t>
      </w:r>
    </w:p>
    <w:p w14:paraId="17BB0362" w14:textId="33EED763" w:rsidR="00387C82" w:rsidRPr="004D5989" w:rsidRDefault="00387C82" w:rsidP="00153572">
      <w:pPr>
        <w:pStyle w:val="B10"/>
      </w:pPr>
      <w:r w:rsidRPr="004D5989">
        <w:t>-</w:t>
      </w:r>
      <w:r w:rsidRPr="004D5989">
        <w:tab/>
        <w:t>P is P</w:t>
      </w:r>
      <w:r w:rsidRPr="004D5989">
        <w:rPr>
          <w:vertAlign w:val="subscript"/>
        </w:rPr>
        <w:t>sharing factor</w:t>
      </w:r>
      <w:r w:rsidRPr="004D5989">
        <w:t xml:space="preserve">,, when CSI-RS is not overlapped with </w:t>
      </w:r>
      <w:r>
        <w:t>GAP</w:t>
      </w:r>
      <w:r w:rsidRPr="004D5989">
        <w:t xml:space="preserve"> and CSI-RS is fully overlapped with SMTC occasion (</w:t>
      </w:r>
      <w:r w:rsidRPr="004D5989">
        <w:rPr>
          <w:rFonts w:eastAsia="?? ??"/>
        </w:rPr>
        <w:t>T</w:t>
      </w:r>
      <w:r w:rsidRPr="004D5989">
        <w:rPr>
          <w:rFonts w:eastAsia="?? ??"/>
          <w:vertAlign w:val="subscript"/>
        </w:rPr>
        <w:t>CSI-RS</w:t>
      </w:r>
      <w:r w:rsidRPr="004D5989">
        <w:t xml:space="preserve"> = T</w:t>
      </w:r>
      <w:r w:rsidRPr="004D5989">
        <w:rPr>
          <w:vertAlign w:val="subscript"/>
        </w:rPr>
        <w:t>SMTCperiod</w:t>
      </w:r>
      <w:r w:rsidRPr="004D5989">
        <w:t>).</w:t>
      </w:r>
    </w:p>
    <w:p w14:paraId="7C7D858A" w14:textId="159B4552" w:rsidR="00387C82" w:rsidRPr="004D5989" w:rsidRDefault="00387C82" w:rsidP="00153572">
      <w:pPr>
        <w:pStyle w:val="B10"/>
      </w:pPr>
      <w:r w:rsidRPr="004D5989">
        <w:t>-</w:t>
      </w:r>
      <w:r w:rsidRPr="004D598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D5989">
        <w:t>, when CSI-RS is partially overlapped with [measurement gap] and CSI-RS is partially overlapped with SMTC occasion (T</w:t>
      </w:r>
      <w:r w:rsidRPr="004D5989">
        <w:rPr>
          <w:vertAlign w:val="subscript"/>
        </w:rPr>
        <w:t xml:space="preserve">CSI-RS </w:t>
      </w:r>
      <w:r w:rsidRPr="004D5989">
        <w:t>&lt; T</w:t>
      </w:r>
      <w:r w:rsidRPr="004D5989">
        <w:rPr>
          <w:vertAlign w:val="subscript"/>
        </w:rPr>
        <w:t>SMTCperiod</w:t>
      </w:r>
      <w:r w:rsidRPr="004D5989">
        <w:t xml:space="preserve">) and SMTC occasion is not overlapped with </w:t>
      </w:r>
      <w:r w:rsidRPr="004D5989">
        <w:rPr>
          <w:rFonts w:hint="eastAsia"/>
          <w:lang w:eastAsia="zh-TW"/>
        </w:rPr>
        <w:t>GAP</w:t>
      </w:r>
      <w:r w:rsidRPr="004D5989">
        <w:t xml:space="preserve"> and</w:t>
      </w:r>
    </w:p>
    <w:p w14:paraId="7678EF26" w14:textId="77777777" w:rsidR="00387C82" w:rsidRPr="004D5989" w:rsidRDefault="00387C82" w:rsidP="00153572">
      <w:pPr>
        <w:pStyle w:val="B20"/>
      </w:pPr>
      <w:r w:rsidRPr="004D5989">
        <w:t>-</w:t>
      </w:r>
      <w:r w:rsidRPr="004D5989">
        <w:tab/>
        <w:t>T</w:t>
      </w:r>
      <w:r w:rsidRPr="004D5989">
        <w:rPr>
          <w:vertAlign w:val="subscript"/>
        </w:rPr>
        <w:t>SMTCperiod</w:t>
      </w:r>
      <w:r w:rsidRPr="004D5989">
        <w:t xml:space="preserve"> </w:t>
      </w:r>
      <w:r w:rsidRPr="004D5989">
        <w:rPr>
          <w:rFonts w:hint="eastAsia"/>
        </w:rPr>
        <w:t>≠</w:t>
      </w:r>
      <w:r w:rsidRPr="004D5989">
        <w:t xml:space="preserve"> xRP or</w:t>
      </w:r>
    </w:p>
    <w:p w14:paraId="187B73ED" w14:textId="77777777" w:rsidR="00387C82" w:rsidRPr="004D5989" w:rsidRDefault="00387C82" w:rsidP="00153572">
      <w:pPr>
        <w:pStyle w:val="B20"/>
      </w:pPr>
      <w:r w:rsidRPr="004D5989">
        <w:t>-</w:t>
      </w:r>
      <w:r w:rsidRPr="004D5989">
        <w:tab/>
        <w:t>T</w:t>
      </w:r>
      <w:r w:rsidRPr="004D5989">
        <w:rPr>
          <w:vertAlign w:val="subscript"/>
        </w:rPr>
        <w:t>SMTCperiod</w:t>
      </w:r>
      <w:r w:rsidRPr="004D5989">
        <w:t xml:space="preserve"> = xRP and </w:t>
      </w:r>
      <w:r w:rsidRPr="004D5989">
        <w:rPr>
          <w:rFonts w:eastAsia="?? ??"/>
        </w:rPr>
        <w:t>T</w:t>
      </w:r>
      <w:r w:rsidRPr="004D5989">
        <w:rPr>
          <w:rFonts w:eastAsia="?? ??"/>
          <w:vertAlign w:val="subscript"/>
        </w:rPr>
        <w:t>CSI-RS</w:t>
      </w:r>
      <w:r w:rsidRPr="004D5989">
        <w:t xml:space="preserve"> &lt; 0.5*T</w:t>
      </w:r>
      <w:r w:rsidRPr="004D5989">
        <w:rPr>
          <w:vertAlign w:val="subscript"/>
        </w:rPr>
        <w:t>SMTCperiod</w:t>
      </w:r>
    </w:p>
    <w:p w14:paraId="531B0CF5" w14:textId="3CC1164E" w:rsidR="00387C82" w:rsidRPr="004D5989" w:rsidRDefault="00387C82" w:rsidP="00192213">
      <w:pPr>
        <w:pStyle w:val="B10"/>
      </w:pPr>
      <w:r w:rsidRPr="004D5989">
        <w:t>-</w:t>
      </w:r>
      <w:r w:rsidRPr="004D5989">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t>GAP</w:t>
      </w:r>
      <w:r w:rsidRPr="004D5989">
        <w:t xml:space="preserve"> and CSI-RS is partially overlapped with SMTC occasion (</w:t>
      </w:r>
      <w:r w:rsidRPr="004D5989">
        <w:rPr>
          <w:rFonts w:eastAsia="?? ??"/>
        </w:rPr>
        <w:t>T</w:t>
      </w:r>
      <w:r w:rsidRPr="004D5989">
        <w:rPr>
          <w:rFonts w:eastAsia="?? ??"/>
          <w:vertAlign w:val="subscript"/>
        </w:rPr>
        <w:t>CSI-RS</w:t>
      </w:r>
      <w:r w:rsidRPr="004D5989">
        <w:t xml:space="preserve"> &lt; T</w:t>
      </w:r>
      <w:r w:rsidRPr="004D5989">
        <w:rPr>
          <w:vertAlign w:val="subscript"/>
        </w:rPr>
        <w:t>SMTCperiod</w:t>
      </w:r>
      <w:r w:rsidRPr="004D5989">
        <w:t xml:space="preserve">) and SMTC occasion is not overlapped with </w:t>
      </w:r>
      <w:r w:rsidRPr="004D5989">
        <w:rPr>
          <w:rFonts w:hint="eastAsia"/>
          <w:lang w:eastAsia="zh-TW"/>
        </w:rPr>
        <w:t>GAP</w:t>
      </w:r>
      <w:r w:rsidRPr="004D5989">
        <w:t xml:space="preserve">  and T</w:t>
      </w:r>
      <w:r w:rsidRPr="004D5989">
        <w:rPr>
          <w:vertAlign w:val="subscript"/>
        </w:rPr>
        <w:t>SMTCperiod</w:t>
      </w:r>
      <w:r w:rsidRPr="004D5989">
        <w:t xml:space="preserve"> = xRP and </w:t>
      </w:r>
      <w:r w:rsidRPr="004D5989">
        <w:rPr>
          <w:rFonts w:eastAsia="?? ??"/>
        </w:rPr>
        <w:t>T</w:t>
      </w:r>
      <w:r w:rsidRPr="004D5989">
        <w:rPr>
          <w:rFonts w:eastAsia="?? ??"/>
          <w:vertAlign w:val="subscript"/>
        </w:rPr>
        <w:t>CSI-RS</w:t>
      </w:r>
      <w:r w:rsidRPr="004D5989">
        <w:t xml:space="preserve"> = 0.5*T</w:t>
      </w:r>
      <w:r w:rsidRPr="004D5989">
        <w:rPr>
          <w:vertAlign w:val="subscript"/>
        </w:rPr>
        <w:t>SMTCperiod</w:t>
      </w:r>
    </w:p>
    <w:p w14:paraId="4FCD063E" w14:textId="43DEB1A3" w:rsidR="00387C82" w:rsidRPr="004D5989" w:rsidRDefault="00387C82" w:rsidP="00192213">
      <w:pPr>
        <w:pStyle w:val="B10"/>
      </w:pPr>
      <w:r w:rsidRPr="004D5989">
        <w:t>-</w:t>
      </w:r>
      <w:r w:rsidRPr="004D598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D5989">
        <w:t xml:space="preserve">, when CSI-RS is partially overlapped with </w:t>
      </w:r>
      <w:r>
        <w:t>GAP</w:t>
      </w:r>
      <w:r w:rsidRPr="004D5989">
        <w:t xml:space="preserve"> (</w:t>
      </w:r>
      <w:r w:rsidRPr="004D5989">
        <w:rPr>
          <w:rFonts w:eastAsia="?? ??"/>
        </w:rPr>
        <w:t>T</w:t>
      </w:r>
      <w:r w:rsidRPr="004D5989">
        <w:rPr>
          <w:rFonts w:eastAsia="?? ??"/>
          <w:vertAlign w:val="subscript"/>
        </w:rPr>
        <w:t>CSI-RS</w:t>
      </w:r>
      <w:r w:rsidRPr="004D5989">
        <w:t xml:space="preserve"> &lt; xRP) and CSI-RS is partially overlapped with SMTC occasion (</w:t>
      </w:r>
      <w:r w:rsidRPr="004D5989">
        <w:rPr>
          <w:rFonts w:eastAsia="?? ??"/>
        </w:rPr>
        <w:t>T</w:t>
      </w:r>
      <w:r w:rsidRPr="004D5989">
        <w:rPr>
          <w:rFonts w:eastAsia="?? ??"/>
          <w:vertAlign w:val="subscript"/>
        </w:rPr>
        <w:t>CSI-RS</w:t>
      </w:r>
      <w:r w:rsidRPr="004D5989">
        <w:t xml:space="preserve"> &lt; T</w:t>
      </w:r>
      <w:r w:rsidRPr="004D5989">
        <w:rPr>
          <w:vertAlign w:val="subscript"/>
        </w:rPr>
        <w:t>SMTCperiod</w:t>
      </w:r>
      <w:r w:rsidRPr="004D5989">
        <w:t xml:space="preserve">) and SMTC occasion is partially or fully overlapped with </w:t>
      </w:r>
      <w:r w:rsidRPr="004D5989">
        <w:rPr>
          <w:rFonts w:hint="eastAsia"/>
          <w:lang w:eastAsia="zh-TW"/>
        </w:rPr>
        <w:t>GAP</w:t>
      </w:r>
      <w:r w:rsidRPr="004D5989">
        <w:t>.</w:t>
      </w:r>
    </w:p>
    <w:p w14:paraId="0775604E" w14:textId="416791BC" w:rsidR="00387C82" w:rsidRPr="004D5989" w:rsidRDefault="00387C82" w:rsidP="00192213">
      <w:pPr>
        <w:pStyle w:val="B10"/>
      </w:pPr>
      <w:r w:rsidRPr="004D5989">
        <w:t>-</w:t>
      </w:r>
      <w:r w:rsidRPr="004D5989">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t>GAP</w:t>
      </w:r>
      <w:r w:rsidRPr="004D5989">
        <w:t xml:space="preserve"> and CSI-RS is fully overlapped with SMTC occasion (</w:t>
      </w:r>
      <w:r w:rsidRPr="004D5989">
        <w:rPr>
          <w:rFonts w:eastAsia="?? ??"/>
        </w:rPr>
        <w:t>T</w:t>
      </w:r>
      <w:r w:rsidRPr="004D5989">
        <w:rPr>
          <w:rFonts w:eastAsia="?? ??"/>
          <w:vertAlign w:val="subscript"/>
        </w:rPr>
        <w:t>CSI-RS</w:t>
      </w:r>
      <w:r w:rsidRPr="004D5989">
        <w:t xml:space="preserve"> = T</w:t>
      </w:r>
      <w:r w:rsidRPr="004D5989">
        <w:rPr>
          <w:vertAlign w:val="subscript"/>
        </w:rPr>
        <w:t>SMTCperiod</w:t>
      </w:r>
      <w:r w:rsidRPr="004D5989">
        <w:t xml:space="preserve">) and SMTC occasion is partially overlapped with </w:t>
      </w:r>
      <w:r w:rsidRPr="004D5989">
        <w:rPr>
          <w:rFonts w:hint="eastAsia"/>
          <w:lang w:eastAsia="zh-TW"/>
        </w:rPr>
        <w:t>GAP</w:t>
      </w:r>
      <w:r w:rsidRPr="004D5989">
        <w:t xml:space="preserve">  (T</w:t>
      </w:r>
      <w:r w:rsidRPr="004D5989">
        <w:rPr>
          <w:vertAlign w:val="subscript"/>
        </w:rPr>
        <w:t>SMTCperiod</w:t>
      </w:r>
      <w:r w:rsidRPr="004D5989">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lang w:eastAsia="zh-CN"/>
        </w:rPr>
        <w:t>where</w:t>
      </w:r>
      <w:r w:rsidRPr="00625F7E">
        <w:rPr>
          <w:lang w:eastAsia="zh-CN"/>
        </w:rPr>
        <w:t xml:space="preserve"> </w:t>
      </w:r>
      <w:r w:rsidRPr="00625F7E">
        <w:rPr>
          <w:rFonts w:hint="eastAsia"/>
          <w:lang w:eastAsia="zh-CN"/>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lang w:eastAsia="zh-CN"/>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689BD040" w14:textId="5CBC3516" w:rsidR="009B7875" w:rsidRDefault="009B7875" w:rsidP="00075639">
      <w:pPr>
        <w:pStyle w:val="B10"/>
      </w:pPr>
      <w:r>
        <w:rPr>
          <w:lang w:eastAsia="zh-TW"/>
        </w:rPr>
        <w:t>-</w:t>
      </w:r>
      <w:r>
        <w:rPr>
          <w:lang w:eastAsia="zh-TW"/>
        </w:rPr>
        <w:tab/>
      </w:r>
      <w:r w:rsidRPr="00DB7009">
        <w:rPr>
          <w:lang w:eastAsia="zh-TW"/>
        </w:rPr>
        <w:t>If the UE is configured with Pre-MG, a CSI-RS reourse or an SMTC occasion is only considered to be overlapped by the Pre-MG if the Pre-MG is activated.</w:t>
      </w:r>
    </w:p>
    <w:p w14:paraId="3979758F" w14:textId="79B256D7"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009B7875">
        <w:t xml:space="preserve">only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25453651" w14:textId="18AC4924" w:rsidR="00442967" w:rsidRPr="00F44AA0" w:rsidRDefault="00442967" w:rsidP="00442967">
      <w:pPr>
        <w:rPr>
          <w:rFonts w:eastAsia="SimSun"/>
        </w:rPr>
      </w:pPr>
      <w:r w:rsidRPr="00F44AA0">
        <w:rPr>
          <w:rFonts w:eastAsia="SimSun"/>
        </w:rPr>
        <w:t xml:space="preserve">When UE is configured with aperiodic MUSIM gap and the aperiodic MUSIM gap is overlapping with CSI-RS resource occasion for L1-SINR, </w:t>
      </w:r>
      <w:r w:rsidRPr="00F44AA0">
        <w:t>longer evaluation period would be expected</w:t>
      </w:r>
      <w:r w:rsidRPr="00F44AA0">
        <w:rPr>
          <w:rFonts w:eastAsia="SimSun"/>
        </w:rPr>
        <w:t>.</w:t>
      </w:r>
    </w:p>
    <w:p w14:paraId="47FFE941" w14:textId="1F18085F" w:rsidR="00442967" w:rsidRDefault="00442967" w:rsidP="00442967">
      <w:r w:rsidRPr="00F44AA0">
        <w:rPr>
          <w:rFonts w:hint="eastAsia"/>
          <w:lang w:eastAsia="zh-CN"/>
        </w:rPr>
        <w:t>W</w:t>
      </w:r>
      <w:r w:rsidRPr="00F44AA0">
        <w:rPr>
          <w:lang w:eastAsia="zh-CN"/>
        </w:rPr>
        <w:t>hen UE is configured with MUSIM gap(s), and CSI-RS resource occasions for L1-SINR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w:t>
      </w:r>
      <w:r w:rsidRPr="00F44AA0">
        <w:rPr>
          <w:lang w:eastAsia="zh-CN"/>
        </w:rPr>
        <w:t>, no requirement applies for the CSI-RS based L1-SINR measurement.</w:t>
      </w:r>
    </w:p>
    <w:p w14:paraId="1E16BAA6" w14:textId="1899312A" w:rsidR="00257E2A" w:rsidRPr="009C5807" w:rsidRDefault="008F612E" w:rsidP="008F612E">
      <w:r w:rsidRPr="009C5807">
        <w:t xml:space="preserve">Longer evaluation period would be expected if the combination of CSI-RS, SMTC occasion and </w:t>
      </w:r>
      <w:r w:rsidR="0084366E">
        <w:t xml:space="preserve">GAP </w:t>
      </w:r>
      <w:r w:rsidRPr="009C5807">
        <w:t>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89" w:name="OLE_LINK462"/>
      <w:r>
        <w:t xml:space="preserve">The requirements in this clause </w:t>
      </w:r>
      <w:bookmarkStart w:id="90" w:name="OLE_LINK464"/>
      <w:r>
        <w:t>are not applicable if</w:t>
      </w:r>
      <w:bookmarkEnd w:id="90"/>
      <w:r>
        <w:t xml:space="preserve"> NZP-CSI-RS or CSI-IM resource configured as dedicated IMR is scheduled with different </w:t>
      </w:r>
      <w:r w:rsidRPr="009C5807">
        <w:t>periodicity</w:t>
      </w:r>
      <w:r>
        <w:t xml:space="preserve"> as SSB </w:t>
      </w:r>
      <w:r w:rsidRPr="009C5807">
        <w:t>configured as CMR</w:t>
      </w:r>
      <w:r>
        <w:t>.</w:t>
      </w:r>
    </w:p>
    <w:bookmarkEnd w:id="89"/>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33F66B17" w14:textId="77777777" w:rsidR="00961318" w:rsidRPr="009C5807" w:rsidRDefault="00961318" w:rsidP="00961318">
      <w:pPr>
        <w:pStyle w:val="B10"/>
        <w:rPr>
          <w:lang w:eastAsia="zh-CN"/>
        </w:rPr>
      </w:pPr>
      <w:r>
        <w:t>-</w:t>
      </w:r>
      <w:r>
        <w:tab/>
      </w:r>
      <w:r>
        <w:rPr>
          <w:rFonts w:eastAsia="?? ??"/>
        </w:rPr>
        <w:t xml:space="preserve">N </w:t>
      </w:r>
      <w:r w:rsidRPr="00A7593E">
        <w:rPr>
          <w:rFonts w:eastAsia="?? ??"/>
        </w:rPr>
        <w:t xml:space="preserve">= </w:t>
      </w:r>
      <w:r>
        <w:rPr>
          <w:rFonts w:eastAsia="?? ??"/>
        </w:rPr>
        <w:t>[</w:t>
      </w:r>
      <w:r w:rsidRPr="005C4496">
        <w:rPr>
          <w:rFonts w:eastAsia="?? ??"/>
          <w:i/>
        </w:rPr>
        <w:t>reducedRxBeamNum</w:t>
      </w:r>
      <w:r>
        <w:rPr>
          <w:rFonts w:eastAsia="?? ??"/>
        </w:rPr>
        <w:t>] for PCell in FR2-1 for UE supporting [</w:t>
      </w:r>
      <w:r>
        <w:t>faster beam switching capability</w:t>
      </w:r>
      <w:r>
        <w:rPr>
          <w:rFonts w:eastAsia="?? ??"/>
        </w:rPr>
        <w:t>],</w:t>
      </w:r>
    </w:p>
    <w:p w14:paraId="500D17EF" w14:textId="0F77322B" w:rsidR="008F612E" w:rsidRDefault="00961318" w:rsidP="00961318">
      <w:pPr>
        <w:pStyle w:val="B10"/>
      </w:pPr>
      <w:r>
        <w:t>-</w:t>
      </w:r>
      <w:r>
        <w:tab/>
        <w:t>N = 8 otherwise.</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C14182"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C14182"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06CA091B" w14:textId="0FCBFDFE" w:rsidR="00873F02" w:rsidRPr="009C5807" w:rsidRDefault="00873F02" w:rsidP="00257E2A">
      <w:r w:rsidRPr="00EF4EEF">
        <w:t xml:space="preserve">For FR2, for UE 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 xml:space="preserve">, when the SSB configured as CMR for L1-SINR </w:t>
      </w:r>
      <w:r w:rsidRPr="00EF4EEF">
        <w:rPr>
          <w:rFonts w:eastAsia="Malgun Gothic"/>
          <w:lang w:eastAsia="ja-JP"/>
        </w:rPr>
        <w:t xml:space="preserve">measurement on one CC </w:t>
      </w:r>
      <w:r w:rsidRPr="00EF4EEF">
        <w:t xml:space="preserve">is in the same or adjacent OFDM symbol as SSB from candidate LTM neighbor cell for intra-frequency L1-RSRP measurement </w:t>
      </w:r>
      <w:r w:rsidRPr="00EF4EEF">
        <w:rPr>
          <w:rFonts w:eastAsia="Malgun Gothic"/>
          <w:lang w:eastAsia="ja-JP"/>
        </w:rPr>
        <w:t xml:space="preserve">or </w:t>
      </w:r>
      <w:r w:rsidRPr="00EF4EEF">
        <w:t xml:space="preserve">inter-frequency L1-RSRP measurement without gap </w:t>
      </w:r>
      <w:r w:rsidRPr="00EF4EEF">
        <w:rPr>
          <w:rFonts w:eastAsia="Malgun Gothic"/>
          <w:lang w:eastAsia="ja-JP"/>
        </w:rPr>
        <w:t>in the same band</w:t>
      </w:r>
      <w:r w:rsidRPr="00EF4EEF">
        <w:t xml:space="preserve">, UE is required to measure one of but not both SSB for L1-SINR measurement and SSB for L1-RSRP measurement on neighbor cell. Longer measurement period for SSB based L1-RSRP measurement is expected, and </w:t>
      </w:r>
      <w:r w:rsidRPr="00EF4EEF">
        <w:rPr>
          <w:lang w:val="en-US"/>
        </w:rPr>
        <w:t>no requirements are defined</w:t>
      </w:r>
      <w:r w:rsidRPr="00EF4EEF">
        <w:t>.</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77C48BB4" w14:textId="7805EE76" w:rsidR="00473343" w:rsidRPr="00473343" w:rsidRDefault="00473343" w:rsidP="00473343">
      <w:r>
        <w:rPr>
          <w:lang w:eastAsia="zh-CN"/>
        </w:rPr>
        <w:t xml:space="preserve">For FR1, when the SSB </w:t>
      </w:r>
      <w:r>
        <w:t>for RLM, BFD, CBD, L1-RSRP or L1-SINR measurement</w:t>
      </w:r>
      <w:r>
        <w:rPr>
          <w:lang w:eastAsia="zh-CN"/>
        </w:rPr>
        <w:t xml:space="preserve"> is within the active BWP</w:t>
      </w:r>
      <w:r w:rsidRPr="00420530">
        <w:rPr>
          <w:lang w:val="en-US" w:eastAsia="zh-CN"/>
        </w:rPr>
        <w:t xml:space="preserve"> </w:t>
      </w:r>
      <w:r>
        <w:rPr>
          <w:lang w:val="en-US" w:eastAsia="zh-CN"/>
        </w:rPr>
        <w:t>or outside the active BWP for UE supportin</w:t>
      </w:r>
      <w:r w:rsidRPr="00473343">
        <w:rPr>
          <w:lang w:val="en-US" w:eastAsia="zh-CN"/>
        </w:rPr>
        <w:t>g [</w:t>
      </w:r>
      <w:r w:rsidRPr="00473343">
        <w:rPr>
          <w:rFonts w:cs="v5.0.0"/>
        </w:rPr>
        <w:t>FG53-1</w:t>
      </w:r>
      <w:r w:rsidRPr="00473343">
        <w:rPr>
          <w:lang w:val="en-US" w:eastAsia="zh-CN"/>
        </w:rPr>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rPr>
          <w:lang w:eastAsia="zh-CN"/>
        </w:rPr>
        <w:t xml:space="preserve"> and has same SCS than CSI-RS configured for L1-SINR measurement, t</w:t>
      </w:r>
      <w:r w:rsidRPr="00473343">
        <w:t>he UE shall be able to perform CSI-RS measurement without restrictions.</w:t>
      </w:r>
    </w:p>
    <w:p w14:paraId="1367F584" w14:textId="169A2FC9" w:rsidR="00257E2A" w:rsidRPr="009C5807" w:rsidRDefault="00473343" w:rsidP="00473343">
      <w:r w:rsidRPr="00473343">
        <w:rPr>
          <w:lang w:eastAsia="zh-CN"/>
        </w:rPr>
        <w:t xml:space="preserve">For FR1, when the SSB </w:t>
      </w:r>
      <w:r w:rsidRPr="00473343">
        <w:t>for RLM, BFD, CBD, L1-RSRP or L1-SINR measurement</w:t>
      </w:r>
      <w:r w:rsidRPr="00473343">
        <w:rPr>
          <w:lang w:eastAsia="zh-CN"/>
        </w:rPr>
        <w:t xml:space="preserve"> is within the active BWP </w:t>
      </w:r>
      <w:r w:rsidRPr="00473343">
        <w:rPr>
          <w:lang w:val="en-US" w:eastAsia="zh-CN"/>
        </w:rPr>
        <w:t>or outside the active BWP for UE supporting [</w:t>
      </w:r>
      <w:r w:rsidRPr="00473343">
        <w:rPr>
          <w:rFonts w:cs="v5.0.0"/>
        </w:rPr>
        <w:t>FG53-1</w:t>
      </w:r>
      <w:r w:rsidRPr="00473343">
        <w:rPr>
          <w:lang w:val="en-US" w:eastAsia="zh-CN"/>
        </w:rPr>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rPr>
          <w:lang w:eastAsia="zh-CN"/>
        </w:rPr>
        <w:t xml:space="preserve"> and has different SCS than C</w:t>
      </w:r>
      <w:r>
        <w:rPr>
          <w:lang w:eastAsia="zh-CN"/>
        </w:rPr>
        <w:t>SI-RS configured for L1-SINR me</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Default="00257E2A" w:rsidP="00257E2A">
      <w:pPr>
        <w:pStyle w:val="B10"/>
      </w:pPr>
      <w:r w:rsidRPr="009C5807">
        <w:t>-</w:t>
      </w:r>
      <w:r w:rsidRPr="009C5807">
        <w:tab/>
        <w:t>Otherwise, UE shall be able to measure the CSI-RS configured for L1-SINR measurement without any restriction.</w:t>
      </w:r>
    </w:p>
    <w:p w14:paraId="27C81621" w14:textId="77777777" w:rsidR="003C6982" w:rsidRPr="00EF4EEF" w:rsidRDefault="003C6982" w:rsidP="003C6982">
      <w:pPr>
        <w:rPr>
          <w:lang w:eastAsia="zh-CN"/>
        </w:rPr>
      </w:pPr>
      <w:r w:rsidRPr="00EF4EEF">
        <w:rPr>
          <w:rFonts w:hint="eastAsia"/>
          <w:lang w:eastAsia="zh-CN"/>
        </w:rPr>
        <w:t>F</w:t>
      </w:r>
      <w:r w:rsidRPr="00EF4EEF">
        <w:rPr>
          <w:lang w:eastAsia="zh-CN"/>
        </w:rPr>
        <w:t xml:space="preserve">or UE </w:t>
      </w:r>
      <w:r w:rsidRPr="00EF4EEF">
        <w:t xml:space="preserve">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w:t>
      </w:r>
    </w:p>
    <w:p w14:paraId="4205AF61" w14:textId="77777777" w:rsidR="003C6982" w:rsidRPr="00EF4EEF" w:rsidRDefault="003C6982" w:rsidP="003C6982">
      <w:pPr>
        <w:pStyle w:val="B10"/>
      </w:pPr>
      <w:r w:rsidRPr="00EF4EEF">
        <w:t>-</w:t>
      </w:r>
      <w:r w:rsidRPr="00EF4EEF">
        <w:tab/>
        <w:t>For both FR1 and FR2, when the CSI-RS configured for L1-</w:t>
      </w:r>
      <w:r w:rsidRPr="00EF4EEF">
        <w:rPr>
          <w:rFonts w:hint="eastAsia"/>
        </w:rPr>
        <w:t>SINR</w:t>
      </w:r>
      <w:r w:rsidRPr="00EF4EEF">
        <w:t xml:space="preserve"> measurement is in the same or adjacent OFDM symbol as SSB from candidate LTM neighbor cell for intra-frequency L1-RSRP measurement or inter-frequency L1-RSRP measurement without gap, UE is not required to receive CSI-RS for L1-SINR measurement in the PRBs that overlap with an SSB.</w:t>
      </w:r>
    </w:p>
    <w:p w14:paraId="6F25E956" w14:textId="77777777" w:rsidR="003C6982" w:rsidRPr="00EF4EEF" w:rsidRDefault="003C6982" w:rsidP="003C6982">
      <w:pPr>
        <w:pStyle w:val="B10"/>
      </w:pPr>
      <w:r w:rsidRPr="00EF4EEF">
        <w:t>-</w:t>
      </w:r>
      <w:r w:rsidRPr="00EF4EEF">
        <w:tab/>
        <w:t>For FR1, when the CSI-RS configured for L1-SINR measurement is in the same or adjacent OFDM symbol as SSB from candidate LTM neighbor cell for intra-frequency L1-RSRP measurement or inter-frequency L1-RSRP measurement without gap, if CSI-RS and SSB have different SCS and UE does not support simultaneousRxDataSSB-DiffNumerology, UE is required to measure one of but not both CSI-RS for L1-SINR measurement and SSB. Longer measurement period for CSI-RS based L1-SINR measurement is expected, and no requirements are defined.</w:t>
      </w:r>
    </w:p>
    <w:p w14:paraId="494CF10B" w14:textId="1C7584ED" w:rsidR="003C6982" w:rsidRDefault="003C6982" w:rsidP="003C6982">
      <w:pPr>
        <w:pStyle w:val="B10"/>
      </w:pPr>
      <w:r w:rsidRPr="00EF4EEF">
        <w:t>-</w:t>
      </w:r>
      <w:r w:rsidRPr="00EF4EEF">
        <w:tab/>
        <w:t>For FR2, when the CSI-RS configured for L1-SINR measurement on one CC is in the same or adjacent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77777777" w:rsidR="00557329" w:rsidRDefault="00557329" w:rsidP="00557329">
      <w:r w:rsidRPr="009C5807">
        <w:t xml:space="preserve">For FR2, </w:t>
      </w:r>
      <w:r>
        <w:t xml:space="preserve">when </w:t>
      </w:r>
      <w:r w:rsidRPr="009C3A3A">
        <w:rPr>
          <w:rFonts w:eastAsia="SimSun"/>
          <w:lang w:eastAsia="zh-CN"/>
        </w:rPr>
        <w:t>the UE is indicated with</w:t>
      </w:r>
      <w:r>
        <w:rPr>
          <w:rFonts w:eastAsia="SimSun"/>
          <w:lang w:eastAsia="zh-CN"/>
        </w:rPr>
        <w:t xml:space="preserve"> two</w:t>
      </w:r>
      <w:r w:rsidRPr="009C3A3A">
        <w:rPr>
          <w:rFonts w:eastAsia="SimSun"/>
          <w:lang w:eastAsia="zh-CN"/>
        </w:rPr>
        <w:t xml:space="preserve"> TCI states for simultaneous PDSCH reception</w:t>
      </w:r>
      <w:r>
        <w:t xml:space="preserve">, </w:t>
      </w:r>
      <w:r w:rsidRPr="009C5807">
        <w:t>when the CSI-RS configured for L1-SINR measurement on one CC is in the same OFDM symbol as another CSI-RS for RLM, BFD, CBD, L1-RSRP or L1-SINR measurement on the same CC or different CCs in the same band,</w:t>
      </w:r>
      <w:r>
        <w:t xml:space="preserve"> </w:t>
      </w:r>
      <w:r w:rsidRPr="009C5807">
        <w:t>UE shall be able to measure the CSI-RS configured for L1-SINR measurement without any restriction</w:t>
      </w:r>
      <w:r>
        <w:t xml:space="preserve"> under the following conditions:</w:t>
      </w:r>
    </w:p>
    <w:p w14:paraId="10C88B33" w14:textId="28BCF726" w:rsidR="00557329" w:rsidRPr="00D244F4" w:rsidRDefault="00557329" w:rsidP="00557329">
      <w:pPr>
        <w:pStyle w:val="B10"/>
      </w:pPr>
      <w:r>
        <w:t>-</w:t>
      </w:r>
      <w:r>
        <w:tab/>
      </w:r>
      <w:r w:rsidRPr="00D244F4">
        <w:t>Both CSI-RSs are not in any CSI-RS resource set with repetition ON,</w:t>
      </w:r>
    </w:p>
    <w:p w14:paraId="7890EC48" w14:textId="5ED11FBD" w:rsidR="00557329" w:rsidRPr="00D244F4" w:rsidRDefault="00557329" w:rsidP="00557329">
      <w:pPr>
        <w:pStyle w:val="B10"/>
      </w:pPr>
      <w:r>
        <w:t>-</w:t>
      </w:r>
      <w:r>
        <w:tab/>
      </w:r>
      <w:r w:rsidRPr="00D244F4">
        <w:t>[The two CSI-RS resources and both PDSCHs are overlapped on the same OFDM symbol,]</w:t>
      </w:r>
    </w:p>
    <w:p w14:paraId="6AC56E4E" w14:textId="70B36CE8" w:rsidR="00557329" w:rsidRPr="008F49CC" w:rsidRDefault="00557329" w:rsidP="00557329">
      <w:pPr>
        <w:pStyle w:val="B10"/>
      </w:pPr>
      <w:r>
        <w:rPr>
          <w:color w:val="000000"/>
        </w:rPr>
        <w:t>-</w:t>
      </w:r>
      <w:r>
        <w:rPr>
          <w:color w:val="000000"/>
        </w:rPr>
        <w:tab/>
        <w:t>[</w:t>
      </w:r>
      <w:r w:rsidRPr="008F49CC">
        <w:rPr>
          <w:color w:val="000000"/>
        </w:rPr>
        <w:t>One CSI-RS has same QCL source as the active TCI state of one PDSCH, and the other CSI-RS has same QCL source as the active TCI state of the other PDSCH,</w:t>
      </w:r>
      <w:r>
        <w:rPr>
          <w:color w:val="000000"/>
        </w:rPr>
        <w:t>]</w:t>
      </w:r>
    </w:p>
    <w:p w14:paraId="332592C2" w14:textId="2CC624C6" w:rsidR="00557329" w:rsidRDefault="00557329" w:rsidP="00557329">
      <w:pPr>
        <w:pStyle w:val="B10"/>
      </w:pPr>
      <w:r>
        <w:rPr>
          <w:color w:val="000000"/>
        </w:rPr>
        <w:t>-</w:t>
      </w:r>
      <w:r>
        <w:rPr>
          <w:color w:val="000000"/>
        </w:rPr>
        <w:tab/>
        <w:t>[</w:t>
      </w:r>
      <w:r w:rsidRPr="008F49CC">
        <w:rPr>
          <w:color w:val="000000"/>
        </w:rPr>
        <w:t>Resources of the active TCI states for the two PDSCHs have been reported as a resource group in Rel-17 group-based RSRP report.</w:t>
      </w:r>
      <w:r>
        <w:rPr>
          <w:color w:val="000000"/>
        </w:rPr>
        <w:t>]</w:t>
      </w:r>
    </w:p>
    <w:p w14:paraId="4D562752" w14:textId="437BF006" w:rsidR="00557329" w:rsidRDefault="00557329" w:rsidP="00557329">
      <w:pPr>
        <w:pStyle w:val="NO"/>
        <w:rPr>
          <w:rFonts w:eastAsia="SimSun"/>
          <w:lang w:eastAsia="zh-CN"/>
        </w:rPr>
      </w:pPr>
      <w:r w:rsidRPr="00465283">
        <w:rPr>
          <w:rFonts w:eastAsia="SimSun"/>
          <w:lang w:eastAsia="zh-CN"/>
        </w:rPr>
        <w:t>Editor’s note: FFS how to capture UE is activated with multi-Rx operation.</w:t>
      </w:r>
    </w:p>
    <w:p w14:paraId="1B6C3D5E" w14:textId="77777777" w:rsidR="00557329" w:rsidRPr="009C5807" w:rsidRDefault="00557329" w:rsidP="00557329"/>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3004F534" w14:textId="77777777" w:rsidR="005B5918" w:rsidRPr="00EF4EEF" w:rsidRDefault="005B5918" w:rsidP="005B5918">
      <w:pPr>
        <w:rPr>
          <w:lang w:eastAsia="zh-CN"/>
        </w:rPr>
      </w:pPr>
      <w:r w:rsidRPr="00EF4EEF">
        <w:rPr>
          <w:rFonts w:hint="eastAsia"/>
          <w:lang w:eastAsia="zh-CN"/>
        </w:rPr>
        <w:t>F</w:t>
      </w:r>
      <w:r w:rsidRPr="00EF4EEF">
        <w:rPr>
          <w:lang w:eastAsia="zh-CN"/>
        </w:rPr>
        <w:t xml:space="preserve">or UE </w:t>
      </w:r>
      <w:r w:rsidRPr="00EF4EEF">
        <w:t xml:space="preserve">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w:t>
      </w:r>
    </w:p>
    <w:p w14:paraId="493F9B50" w14:textId="77777777" w:rsidR="005B5918" w:rsidRPr="00EF4EEF" w:rsidRDefault="005B5918" w:rsidP="003C6982">
      <w:pPr>
        <w:pStyle w:val="B10"/>
      </w:pPr>
      <w:r w:rsidRPr="00EF4EEF">
        <w:t>-</w:t>
      </w:r>
      <w:r w:rsidRPr="00EF4EEF">
        <w:tab/>
        <w:t>For both FR1 and FR2, when the CSI-IM configured for L1-</w:t>
      </w:r>
      <w:r w:rsidRPr="00EF4EEF">
        <w:rPr>
          <w:rFonts w:hint="eastAsia"/>
        </w:rPr>
        <w:t>SINR</w:t>
      </w:r>
      <w:r w:rsidRPr="00EF4EEF">
        <w:t xml:space="preserve"> measurement is in the same or adjacent OFDM symbol as SSB from candidate LTM neighbor cell for intra-frequency L1-RSRP measurement or inter-frequency L1-RSRP measurement without gap, UE is not required to receive CSI-IM for L1-SINR measurement in the PRBs that overlap with an SSB.</w:t>
      </w:r>
    </w:p>
    <w:p w14:paraId="28363A95" w14:textId="77777777" w:rsidR="005B5918" w:rsidRPr="00EF4EEF" w:rsidRDefault="005B5918" w:rsidP="003C6982">
      <w:pPr>
        <w:pStyle w:val="B10"/>
      </w:pPr>
      <w:r w:rsidRPr="00EF4EEF">
        <w:t>-</w:t>
      </w:r>
      <w:r w:rsidRPr="00EF4EEF">
        <w:tab/>
        <w:t>For FR2, when the CSI-IM configured for L1-SINR measurement on one CC is in the same or adjacent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5E8495A9" w14:textId="77777777" w:rsidR="00BE1901"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t>
      </w:r>
    </w:p>
    <w:p w14:paraId="68F2407B" w14:textId="342802DE" w:rsidR="00BE1901" w:rsidRDefault="00964075" w:rsidP="00257E2A">
      <w:r>
        <w:rPr>
          <w:lang w:val="en-US" w:eastAsia="zh-CN"/>
        </w:rPr>
        <w:t>When intra-band non-contiguous carrier aggregation is configured for a UE indicating [</w:t>
      </w:r>
      <w:r>
        <w:rPr>
          <w:rFonts w:cs="Arial"/>
          <w:i/>
          <w:iCs/>
        </w:rPr>
        <w:t>intraBandNR-CA-non-collocated-r18</w:t>
      </w:r>
      <w:r>
        <w:rPr>
          <w:lang w:val="en-US" w:eastAsia="zh-CN"/>
        </w:rPr>
        <w:t xml:space="preserve">] and if </w:t>
      </w:r>
      <w:r w:rsidRPr="005B2FD8">
        <w:rPr>
          <w:color w:val="000000" w:themeColor="text1"/>
        </w:rPr>
        <w:t>[</w:t>
      </w:r>
      <w:r w:rsidRPr="005B2FD8">
        <w:rPr>
          <w:rFonts w:eastAsia="Calibri"/>
          <w:bCs/>
          <w:i/>
          <w:color w:val="000000" w:themeColor="text1"/>
          <w:lang w:eastAsia="sv-SE"/>
        </w:rPr>
        <w:t>nonCollocatedTypeNR-CA-r18</w:t>
      </w:r>
      <w:r w:rsidRPr="005B2FD8">
        <w:rPr>
          <w:color w:val="000000" w:themeColor="text1"/>
        </w:rPr>
        <w:t>]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on serving cell where L1-SINR measurement is performed apply to all serving cells in the same band </w:t>
      </w:r>
      <w:r>
        <w:rPr>
          <w:lang w:val="en-US"/>
        </w:rPr>
        <w:t>on the symbols</w:t>
      </w:r>
      <w:r>
        <w:t xml:space="preserve"> that fully or partially overlap with restricted symbols if </w:t>
      </w:r>
      <w:r>
        <w:rPr>
          <w:color w:val="000000" w:themeColor="text1"/>
        </w:rPr>
        <w:t>[</w:t>
      </w:r>
      <w:r>
        <w:rPr>
          <w:rFonts w:eastAsia="Calibri"/>
          <w:bCs/>
          <w:i/>
          <w:color w:val="000000" w:themeColor="text1"/>
          <w:lang w:eastAsia="sv-SE"/>
        </w:rPr>
        <w:t>nonCollocatedTypeNR-CA-r18</w:t>
      </w:r>
      <w:r>
        <w:rPr>
          <w:color w:val="000000" w:themeColor="text1"/>
        </w:rPr>
        <w:t>] is provided</w:t>
      </w:r>
    </w:p>
    <w:p w14:paraId="6A7B022B" w14:textId="1F6E63AA" w:rsidR="00257E2A" w:rsidRPr="009C5807" w:rsidRDefault="00257E2A" w:rsidP="00257E2A">
      <w:r w:rsidRPr="009C5807">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FF11CD1" w14:textId="7E02D81C" w:rsidR="003772DE" w:rsidRDefault="003772DE" w:rsidP="003772DE">
      <w:pPr>
        <w:pStyle w:val="B10"/>
      </w:pPr>
      <w:r w:rsidRPr="009C5807">
        <w:rPr>
          <w:lang w:eastAsia="zh-CN"/>
        </w:rPr>
        <w:t>-</w:t>
      </w:r>
      <w:r w:rsidRPr="009C5807">
        <w:rPr>
          <w:lang w:eastAsia="zh-CN"/>
        </w:rPr>
        <w:tab/>
      </w:r>
      <w:r>
        <w:t>For UE not supporting [TBD - multi-rx capability], f</w:t>
      </w:r>
      <w:r w:rsidRPr="009C5807">
        <w:t>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r>
        <w:t>, or</w:t>
      </w:r>
    </w:p>
    <w:p w14:paraId="0FEB627C" w14:textId="77777777" w:rsidR="003772DE" w:rsidRPr="009C3A3A" w:rsidRDefault="003772DE" w:rsidP="003772DE">
      <w:pPr>
        <w:pStyle w:val="B10"/>
      </w:pPr>
      <w:r>
        <w:rPr>
          <w:lang w:eastAsia="zh-CN"/>
        </w:rPr>
        <w:t>-</w:t>
      </w:r>
      <w:r>
        <w:rPr>
          <w:lang w:eastAsia="zh-CN"/>
        </w:rPr>
        <w:tab/>
        <w:t xml:space="preserve">For FR2-1 for PCell, </w:t>
      </w:r>
      <w:r>
        <w:t xml:space="preserve">for UE supporting [TBD - multi-rx capability], </w:t>
      </w:r>
      <w:r>
        <w:rPr>
          <w:lang w:eastAsia="zh-CN"/>
        </w:rPr>
        <w:t>f</w:t>
      </w:r>
      <w:r w:rsidRPr="009C5807">
        <w:t>or the cases of</w:t>
      </w:r>
      <w:r w:rsidRPr="009C5807">
        <w:rPr>
          <w:u w:val="single"/>
        </w:rPr>
        <w:t xml:space="preserve"> </w:t>
      </w:r>
      <w:r w:rsidRPr="009C5807">
        <w:t>CSI-RS used for L1-SINR measurement of CSI-RS based CMR only case and CSI-</w:t>
      </w:r>
      <w:r w:rsidRPr="009C3A3A">
        <w:t>RS based CMR plus CSI-RS based ZP-IMR/NZP-IMR case and CSI-RS based CMR plus ZP-IMR case, where N=1 applies as specified in clause 9.8.4, and</w:t>
      </w:r>
      <w:r>
        <w:t xml:space="preserve"> where</w:t>
      </w:r>
      <w:r w:rsidRPr="009C3A3A">
        <w:t xml:space="preserve"> the following additional conditions are met:</w:t>
      </w:r>
    </w:p>
    <w:p w14:paraId="542DD988" w14:textId="3F336A1A" w:rsidR="003772DE" w:rsidRDefault="003772DE" w:rsidP="003772DE">
      <w:pPr>
        <w:pStyle w:val="B20"/>
      </w:pPr>
      <w:r>
        <w:t>-</w:t>
      </w:r>
      <w:r>
        <w:tab/>
        <w:t>The CSI-RS is not in a CSI-RS resource set with repetition ON.</w:t>
      </w:r>
    </w:p>
    <w:p w14:paraId="7DFF0FDE" w14:textId="54C0E175" w:rsidR="003772DE" w:rsidRDefault="003772DE" w:rsidP="003772DE">
      <w:pPr>
        <w:pStyle w:val="B20"/>
      </w:pPr>
      <w:r>
        <w:t>-</w:t>
      </w:r>
      <w:r>
        <w:tab/>
        <w:t>The CSI-RS has same QCL source as the active TCI state of one of the PDSCHs and has different QCL-TypeD from the other PDSCH.</w:t>
      </w:r>
    </w:p>
    <w:p w14:paraId="3D10B335" w14:textId="0AC1562E" w:rsidR="003772DE" w:rsidRDefault="003772DE" w:rsidP="003772DE">
      <w:pPr>
        <w:pStyle w:val="B20"/>
      </w:pPr>
      <w:r>
        <w:t>-</w:t>
      </w:r>
      <w:r>
        <w:tab/>
        <w:t>The CSI-RS and both of the PDSCHs are on the same OFDM symbol(s).</w:t>
      </w:r>
    </w:p>
    <w:p w14:paraId="44B7BFF6" w14:textId="386F9A1E" w:rsidR="003772DE" w:rsidRDefault="003772DE" w:rsidP="003772DE">
      <w:pPr>
        <w:pStyle w:val="B20"/>
      </w:pPr>
      <w:r>
        <w:t>-</w:t>
      </w:r>
      <w:r>
        <w:tab/>
        <w:t>[FFS: The CSI-RS and only one of the PDSCHs with different QCLed typeD are on the same OFDM symbol(s)]</w:t>
      </w:r>
    </w:p>
    <w:p w14:paraId="584C13B0" w14:textId="58866E82" w:rsidR="003772DE" w:rsidRDefault="003772DE" w:rsidP="003772DE">
      <w:pPr>
        <w:pStyle w:val="B20"/>
      </w:pPr>
      <w:r>
        <w:t>-</w:t>
      </w:r>
      <w:r>
        <w:tab/>
        <w:t>Resources of the active TCI states for the two PDSCHs have been reported as a resource group in Rel-17 group-based RSRP report.</w:t>
      </w:r>
    </w:p>
    <w:p w14:paraId="799C202D" w14:textId="10E0CD1D" w:rsidR="003772DE" w:rsidRPr="009B70DA" w:rsidRDefault="003772DE" w:rsidP="003772DE">
      <w:pPr>
        <w:pStyle w:val="B20"/>
      </w:pPr>
      <w:r>
        <w:t>-</w:t>
      </w:r>
      <w:r>
        <w:tab/>
        <w:t>[FFS how to capture UE is activated with multi-Rx operation]</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5D2AC77C" w14:textId="59A9A01A" w:rsidR="00234923"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CSI-RS</w:t>
      </w:r>
      <w:r w:rsidRPr="00320CAB">
        <w:rPr>
          <w:rFonts w:eastAsia="MS Mincho"/>
          <w:lang w:eastAsia="ja-JP"/>
        </w:rPr>
        <w:t xml:space="preserve"> for L1-RSRP measurement</w:t>
      </w:r>
      <w:r w:rsidRPr="00320CAB">
        <w:rPr>
          <w:lang w:eastAsia="ja-JP"/>
        </w:rPr>
        <w:t xml:space="preserve"> symbols to be measured for L1-SINR for FR2 power class 6 UE which is not configured with </w:t>
      </w:r>
      <w:r w:rsidRPr="00320CAB">
        <w:rPr>
          <w:i/>
          <w:lang w:eastAsia="zh-CN"/>
        </w:rPr>
        <w:t>highSpeedMeasFlagFR2-r17</w:t>
      </w:r>
      <w:r w:rsidRPr="00320CAB">
        <w:rPr>
          <w:lang w:eastAsia="zh-CN"/>
        </w:rPr>
        <w:t>, and for the UE not supporting FR2 power class 6</w:t>
      </w:r>
      <w:r w:rsidRPr="00320CAB">
        <w:rPr>
          <w:lang w:eastAsia="ja-JP"/>
        </w:rPr>
        <w:t>;</w:t>
      </w:r>
    </w:p>
    <w:p w14:paraId="4D33C8F2" w14:textId="6CD8D092" w:rsidR="00234923" w:rsidRPr="009C5807"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lang w:eastAsia="zh-CN"/>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68EF3821" w14:textId="77777777" w:rsidR="00550808" w:rsidRDefault="00550808" w:rsidP="00257E2A">
      <w:pPr>
        <w:rPr>
          <w:rFonts w:eastAsia="MS Mincho"/>
          <w:lang w:eastAsia="ja-JP"/>
        </w:rPr>
      </w:pPr>
    </w:p>
    <w:p w14:paraId="43E6D54D" w14:textId="77777777" w:rsidR="00CE7E96" w:rsidRDefault="00CE7E96" w:rsidP="00CE7E96">
      <w:pPr>
        <w:pStyle w:val="Heading2"/>
        <w:rPr>
          <w:lang w:val="en-US" w:eastAsia="zh-CN"/>
        </w:rPr>
      </w:pPr>
      <w:r>
        <w:t>9.</w:t>
      </w:r>
      <w:r>
        <w:rPr>
          <w:lang w:eastAsia="zh-CN"/>
        </w:rPr>
        <w:t>8</w:t>
      </w:r>
      <w:r>
        <w:rPr>
          <w:lang w:val="en-US" w:eastAsia="zh-CN"/>
        </w:rPr>
        <w:t>D</w:t>
      </w:r>
      <w:r>
        <w:tab/>
        <w:t>L1-SINR measurements for Reporting</w:t>
      </w:r>
      <w:r>
        <w:rPr>
          <w:rFonts w:hint="eastAsia"/>
          <w:lang w:val="en-US" w:eastAsia="zh-CN"/>
        </w:rPr>
        <w:t xml:space="preserve"> for ATG</w:t>
      </w:r>
    </w:p>
    <w:p w14:paraId="0991CEC8" w14:textId="77777777" w:rsidR="00CE7E96" w:rsidRDefault="00CE7E96" w:rsidP="00CE7E96">
      <w:pPr>
        <w:pStyle w:val="Heading3"/>
      </w:pPr>
      <w:r>
        <w:t>9.8</w:t>
      </w:r>
      <w:r>
        <w:rPr>
          <w:lang w:val="en-US" w:eastAsia="zh-CN"/>
        </w:rPr>
        <w:t>D</w:t>
      </w:r>
      <w:r>
        <w:t>.1</w:t>
      </w:r>
      <w:r>
        <w:tab/>
        <w:t>Introduction</w:t>
      </w:r>
    </w:p>
    <w:p w14:paraId="39B68009" w14:textId="77777777" w:rsidR="00CE7E96" w:rsidRDefault="00CE7E96" w:rsidP="00CE7E96">
      <w:r>
        <w:t xml:space="preserve">When configured by the network, the UE shall be able to perform L1-SINR measurements with the measurement resources configured as the selection of: </w:t>
      </w:r>
    </w:p>
    <w:p w14:paraId="295AA7A5" w14:textId="77777777" w:rsidR="00CE7E96" w:rsidRDefault="00CE7E96" w:rsidP="00CE7E96">
      <w:pPr>
        <w:pStyle w:val="B10"/>
      </w:pPr>
      <w:r>
        <w:t>-</w:t>
      </w:r>
      <w:r>
        <w:tab/>
        <w:t>CSI-RS based CMR and no dedicated IMR configured;</w:t>
      </w:r>
    </w:p>
    <w:p w14:paraId="15DE3EA2" w14:textId="77777777" w:rsidR="00CE7E96" w:rsidRDefault="00CE7E96" w:rsidP="00CE7E96">
      <w:pPr>
        <w:pStyle w:val="B10"/>
      </w:pPr>
      <w:r>
        <w:t>-</w:t>
      </w:r>
      <w:r>
        <w:tab/>
        <w:t>SSB based CMR and dedicated IMR configured;</w:t>
      </w:r>
    </w:p>
    <w:p w14:paraId="0A159097" w14:textId="77777777" w:rsidR="00CE7E96" w:rsidRDefault="00CE7E96" w:rsidP="00CE7E96">
      <w:pPr>
        <w:pStyle w:val="B10"/>
      </w:pPr>
      <w:r>
        <w:t>-</w:t>
      </w:r>
      <w:r>
        <w:tab/>
        <w:t>CSI-RS based CMR and dedicated IMR configured.</w:t>
      </w:r>
    </w:p>
    <w:p w14:paraId="7858AC1F" w14:textId="77777777" w:rsidR="00CE7E96" w:rsidRDefault="00CE7E96" w:rsidP="00CE7E96">
      <w:r>
        <w:t>The measurements shall be performed for a serving cell, on the resources configured for L1-SINR measurements within the active BWP.</w:t>
      </w:r>
    </w:p>
    <w:p w14:paraId="7CD01519" w14:textId="77777777" w:rsidR="00CE7E96" w:rsidRDefault="00CE7E96" w:rsidP="00CE7E96">
      <w:r>
        <w:t xml:space="preserve">The UE shall be able to measure all CSI-RS resources and/or SSB resources and/or CSI-IM resources of the </w:t>
      </w:r>
      <w:r>
        <w:rPr>
          <w:i/>
        </w:rPr>
        <w:t xml:space="preserve">nzp-CSI-RS-ResourceSet </w:t>
      </w:r>
      <w:r>
        <w:t>and/or</w:t>
      </w:r>
      <w:r>
        <w:rPr>
          <w:i/>
        </w:rPr>
        <w:t xml:space="preserve"> csi-SSB-ResourceSet and/or CSI-IM-ResourceSet</w:t>
      </w:r>
      <w:r>
        <w:t xml:space="preserve"> within the </w:t>
      </w:r>
      <w:r>
        <w:rPr>
          <w:i/>
        </w:rPr>
        <w:t>CSI-ResourceConfig</w:t>
      </w:r>
      <w:r>
        <w:t xml:space="preserve"> settings for L1-SINR for the active BWP and measure interference on corresponding NZP CSI-RS or CSI-IM resources if configured, provided that the number of resources does not exceed the UE capability indicated by </w:t>
      </w:r>
      <w:r>
        <w:rPr>
          <w:i/>
        </w:rPr>
        <w:t>beamManagementSSB-CSI-RS</w:t>
      </w:r>
      <w:r>
        <w:t>.</w:t>
      </w:r>
    </w:p>
    <w:p w14:paraId="55C65964" w14:textId="77777777" w:rsidR="00CE7E96" w:rsidRDefault="00CE7E96" w:rsidP="00CE7E96">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35602E2A" w14:textId="77777777" w:rsidR="00CE7E96" w:rsidRDefault="00CE7E96" w:rsidP="00CE7E96">
      <w:pPr>
        <w:pStyle w:val="Heading3"/>
      </w:pPr>
      <w:r>
        <w:t>9.8</w:t>
      </w:r>
      <w:r>
        <w:rPr>
          <w:lang w:val="en-US" w:eastAsia="zh-CN"/>
        </w:rPr>
        <w:t>D</w:t>
      </w:r>
      <w:r>
        <w:t>.2</w:t>
      </w:r>
      <w:r>
        <w:tab/>
        <w:t>Requirements applicability</w:t>
      </w:r>
    </w:p>
    <w:p w14:paraId="45D7DD1F" w14:textId="77777777" w:rsidR="00CE7E96" w:rsidRDefault="00CE7E96" w:rsidP="00CE7E96">
      <w:r>
        <w:t>The requirements in clause 9.</w:t>
      </w:r>
      <w:r>
        <w:rPr>
          <w:rFonts w:hint="eastAsia"/>
          <w:lang w:val="en-US" w:eastAsia="zh-CN"/>
        </w:rPr>
        <w:t>8</w:t>
      </w:r>
      <w:r>
        <w:rPr>
          <w:lang w:val="en-US" w:eastAsia="zh-CN"/>
        </w:rPr>
        <w:t>D</w:t>
      </w:r>
      <w:r>
        <w:t xml:space="preserve"> apply, provided:</w:t>
      </w:r>
    </w:p>
    <w:p w14:paraId="054ABC44" w14:textId="77777777" w:rsidR="00CE7E96" w:rsidRDefault="00CE7E96" w:rsidP="00CE7E96">
      <w:pPr>
        <w:pStyle w:val="B10"/>
      </w:pPr>
      <w:r>
        <w:t>-</w:t>
      </w:r>
      <w:r>
        <w:tab/>
        <w:t>CMR resources configured for L1-SINR measurements are measurable, and</w:t>
      </w:r>
    </w:p>
    <w:p w14:paraId="1F25338E" w14:textId="77777777" w:rsidR="00CE7E96" w:rsidRDefault="00CE7E96" w:rsidP="00CE7E96">
      <w:pPr>
        <w:pStyle w:val="B10"/>
      </w:pPr>
      <w:r>
        <w:t>-</w:t>
      </w:r>
      <w:r>
        <w:tab/>
        <w:t>NZP-IMR resources configured for L1-SINR measurements if applicable are measurable.</w:t>
      </w:r>
    </w:p>
    <w:p w14:paraId="7137808F" w14:textId="77777777" w:rsidR="00CE7E96" w:rsidRDefault="00CE7E96" w:rsidP="00CE7E96">
      <w:r>
        <w:t>Requirements are defined for periodic, semi-persistent and aperiodic resources.</w:t>
      </w:r>
    </w:p>
    <w:p w14:paraId="794BF411" w14:textId="77777777" w:rsidR="00CE7E96" w:rsidRDefault="00CE7E96" w:rsidP="00CE7E96">
      <w:pPr>
        <w:rPr>
          <w:rFonts w:cs="v4.2.0"/>
        </w:rPr>
      </w:pPr>
      <w:r>
        <w:t>For CSI-RS based CMR and no dedicated IMR configured, a CSI-RS resource configured for L1-SINR shall be considered measurable</w:t>
      </w:r>
      <w:r>
        <w:rPr>
          <w:rFonts w:cs="v4.2.0"/>
        </w:rPr>
        <w:t xml:space="preserve"> when </w:t>
      </w:r>
      <w:r>
        <w:rPr>
          <w:rFonts w:cs="v4.2.0"/>
          <w:lang w:eastAsia="ko-KR"/>
        </w:rPr>
        <w:t>for each relevant CSI-RS the following conditions are met</w:t>
      </w:r>
      <w:r>
        <w:rPr>
          <w:rFonts w:cs="v4.2.0"/>
        </w:rPr>
        <w:t>:</w:t>
      </w:r>
    </w:p>
    <w:p w14:paraId="71DF35C5" w14:textId="77777777" w:rsidR="00CE7E96" w:rsidRDefault="00CE7E96" w:rsidP="00CE7E96">
      <w:pPr>
        <w:pStyle w:val="B10"/>
      </w:pPr>
      <w:r>
        <w:t>-</w:t>
      </w:r>
      <w:r>
        <w:tab/>
        <w:t>L1-SINR related side conditions given in clauses 10.1.27, respectively, for a corresponding band,</w:t>
      </w:r>
    </w:p>
    <w:p w14:paraId="1B1EC1AD" w14:textId="77777777" w:rsidR="00CE7E96" w:rsidRDefault="00CE7E96" w:rsidP="00CE7E96">
      <w:pPr>
        <w:pStyle w:val="B10"/>
        <w:rPr>
          <w:rFonts w:cs="v4.2.0"/>
        </w:rPr>
      </w:pPr>
      <w:r>
        <w:t>-</w:t>
      </w:r>
      <w:r>
        <w:tab/>
        <w:t xml:space="preserve">CSI-RS_RP and CSI-RS </w:t>
      </w:r>
      <w:r>
        <w:rPr>
          <w:lang w:val="en-US"/>
        </w:rPr>
        <w:t>Ês/Iot</w:t>
      </w:r>
      <w:r>
        <w:t xml:space="preserve"> according to Annex B.2.8.1 for a corresponding band.</w:t>
      </w:r>
    </w:p>
    <w:p w14:paraId="05F8CE1C" w14:textId="77777777" w:rsidR="00CE7E96" w:rsidRDefault="00CE7E96" w:rsidP="00CE7E96">
      <w:pPr>
        <w:rPr>
          <w:rFonts w:cs="v4.2.0"/>
        </w:rPr>
      </w:pPr>
      <w:r>
        <w:t>For SSB based CMR and dedicated IMR configured, a SSB and a dedicated IMR configured for L1-SINR shall be considered measurable</w:t>
      </w:r>
      <w:r>
        <w:rPr>
          <w:rFonts w:cs="v4.2.0"/>
        </w:rPr>
        <w:t xml:space="preserve"> when </w:t>
      </w:r>
      <w:r>
        <w:rPr>
          <w:rFonts w:cs="v4.2.0"/>
          <w:lang w:eastAsia="ko-KR"/>
        </w:rPr>
        <w:t>for each relevant SSB and IMR the following conditions are met</w:t>
      </w:r>
      <w:r>
        <w:rPr>
          <w:rFonts w:cs="v4.2.0"/>
        </w:rPr>
        <w:t>:</w:t>
      </w:r>
    </w:p>
    <w:p w14:paraId="3507CDDB" w14:textId="77777777" w:rsidR="00CE7E96" w:rsidRDefault="00CE7E96" w:rsidP="00CE7E96">
      <w:pPr>
        <w:pStyle w:val="B10"/>
      </w:pPr>
      <w:r>
        <w:t>-</w:t>
      </w:r>
      <w:r>
        <w:tab/>
        <w:t>L1-SINR related side conditions given in clauses 10.1.27, respectively, for a corresponding band,</w:t>
      </w:r>
    </w:p>
    <w:p w14:paraId="0771218E" w14:textId="77777777" w:rsidR="00CE7E96" w:rsidRDefault="00CE7E96" w:rsidP="00CE7E96">
      <w:pPr>
        <w:pStyle w:val="B10"/>
        <w:rPr>
          <w:rFonts w:cs="v4.2.0"/>
        </w:rPr>
      </w:pPr>
      <w:r>
        <w:t>-</w:t>
      </w:r>
      <w:r>
        <w:tab/>
        <w:t xml:space="preserve">SSB_RP and SSB </w:t>
      </w:r>
      <w:r>
        <w:rPr>
          <w:lang w:val="en-US"/>
        </w:rPr>
        <w:t>Ês/Iot</w:t>
      </w:r>
      <w:r>
        <w:t xml:space="preserve"> according to Annex B.2.8.2 for a corresponding band.</w:t>
      </w:r>
    </w:p>
    <w:p w14:paraId="1A20F3A5" w14:textId="77777777" w:rsidR="00CE7E96" w:rsidRDefault="00CE7E96" w:rsidP="00CE7E96">
      <w:pPr>
        <w:pStyle w:val="B10"/>
        <w:rPr>
          <w:rFonts w:cs="v4.2.0"/>
        </w:rPr>
      </w:pPr>
      <w:r>
        <w:t>-</w:t>
      </w:r>
      <w:r>
        <w:tab/>
        <w:t xml:space="preserve">NZP-IMR </w:t>
      </w:r>
      <w:r>
        <w:rPr>
          <w:lang w:val="en-US"/>
        </w:rPr>
        <w:t>Ês/Iot</w:t>
      </w:r>
      <w:r>
        <w:t xml:space="preserve"> according to Annex B.2.8.2 for a corresponding band, if NZP-IMR is configured as dedicated IMR.</w:t>
      </w:r>
    </w:p>
    <w:p w14:paraId="7D2FB71C" w14:textId="77777777" w:rsidR="00CE7E96" w:rsidRDefault="00CE7E96" w:rsidP="00A37099">
      <w:r>
        <w:t xml:space="preserve">For CSI-RS based CMR and dedicated IMR configured, a CSI-RS and a dedicated IMR configured for L1-SINR shall be considered measurable when </w:t>
      </w:r>
      <w:r>
        <w:rPr>
          <w:lang w:eastAsia="ko-KR"/>
        </w:rPr>
        <w:t>for each relevant CSI-RS and IMR the following conditions are met</w:t>
      </w:r>
      <w:r>
        <w:t>:</w:t>
      </w:r>
    </w:p>
    <w:p w14:paraId="2A90B9E4" w14:textId="77777777" w:rsidR="00CE7E96" w:rsidRDefault="00CE7E96" w:rsidP="00CE7E96">
      <w:pPr>
        <w:pStyle w:val="B10"/>
      </w:pPr>
      <w:r>
        <w:t>-</w:t>
      </w:r>
      <w:r>
        <w:tab/>
        <w:t>L1-SINR related side conditions given in clauses 10.1.27, respectively, for a corresponding band,</w:t>
      </w:r>
    </w:p>
    <w:p w14:paraId="0D38181A" w14:textId="77777777" w:rsidR="00CE7E96" w:rsidRDefault="00CE7E96" w:rsidP="00CE7E96">
      <w:pPr>
        <w:pStyle w:val="B10"/>
      </w:pPr>
      <w:r>
        <w:t>-</w:t>
      </w:r>
      <w:r>
        <w:tab/>
        <w:t xml:space="preserve">CSI-RS_RP and CSI-RS </w:t>
      </w:r>
      <w:r>
        <w:rPr>
          <w:lang w:val="en-US"/>
        </w:rPr>
        <w:t>Ês/Iot</w:t>
      </w:r>
      <w:r>
        <w:t xml:space="preserve"> according to Annex B.2.8.3 for a corresponding band</w:t>
      </w:r>
    </w:p>
    <w:p w14:paraId="3C0160BB" w14:textId="77777777" w:rsidR="00CE7E96" w:rsidRDefault="00CE7E96" w:rsidP="00CE7E96">
      <w:pPr>
        <w:pStyle w:val="B10"/>
      </w:pPr>
      <w:r>
        <w:t>-</w:t>
      </w:r>
      <w:r>
        <w:tab/>
        <w:t xml:space="preserve">NZP-IMR </w:t>
      </w:r>
      <w:r>
        <w:rPr>
          <w:lang w:val="en-US"/>
        </w:rPr>
        <w:t>Ês/Iot</w:t>
      </w:r>
      <w:r>
        <w:t xml:space="preserve"> according to Annex B.2.8.3 for a corresponding band, if NZP-IMR is configured as dedicated IMR.</w:t>
      </w:r>
    </w:p>
    <w:p w14:paraId="1BE8C41F" w14:textId="77777777" w:rsidR="00CE7E96" w:rsidRDefault="00CE7E96" w:rsidP="00CE7E96"/>
    <w:p w14:paraId="4BB8991A" w14:textId="77777777" w:rsidR="00CE7E96" w:rsidRDefault="00CE7E96" w:rsidP="00CE7E96">
      <w:pPr>
        <w:pStyle w:val="Heading3"/>
      </w:pPr>
      <w:r>
        <w:t>9.8</w:t>
      </w:r>
      <w:r>
        <w:rPr>
          <w:lang w:val="en-US" w:eastAsia="zh-CN"/>
        </w:rPr>
        <w:t>D</w:t>
      </w:r>
      <w:r>
        <w:t>.3</w:t>
      </w:r>
      <w:r>
        <w:tab/>
        <w:t>Measurement Reporting Requirements</w:t>
      </w:r>
    </w:p>
    <w:p w14:paraId="03D64AFF" w14:textId="77777777" w:rsidR="00CE7E96" w:rsidRDefault="00CE7E96" w:rsidP="00CE7E96">
      <w:r>
        <w:t>The UE shall send L1-SINR reports only for report configurations configured for the active BWP.</w:t>
      </w:r>
    </w:p>
    <w:p w14:paraId="4F07D63A" w14:textId="77777777" w:rsidR="00CE7E96" w:rsidRDefault="00CE7E96" w:rsidP="00CE7E96">
      <w:r>
        <w:t xml:space="preserve">The UE shall report the L1-SINR value as a 7-bit value in the range [-23, 40] dB with 0.5dB step size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L1-SINR based reporting. The differential L1-SINR is quantized to a 4-bit value with 1dB step size. The mapping between the reported L1-SINR value and the measured quantity is described in 10.1.16.</w:t>
      </w:r>
    </w:p>
    <w:p w14:paraId="7AB254BF" w14:textId="77777777" w:rsidR="00CE7E96" w:rsidRDefault="00CE7E96" w:rsidP="00CE7E96">
      <w:pPr>
        <w:pStyle w:val="Heading4"/>
      </w:pPr>
      <w:r>
        <w:t>9.8</w:t>
      </w:r>
      <w:r>
        <w:rPr>
          <w:lang w:val="en-US" w:eastAsia="zh-CN"/>
        </w:rPr>
        <w:t>D</w:t>
      </w:r>
      <w:r>
        <w:t>.3.1</w:t>
      </w:r>
      <w:r>
        <w:tab/>
        <w:t>Periodic Reporting</w:t>
      </w:r>
    </w:p>
    <w:p w14:paraId="266A0FE3" w14:textId="77777777" w:rsidR="00CE7E96" w:rsidRDefault="00CE7E96" w:rsidP="00CE7E96">
      <w:r>
        <w:t>Reported L1-SINR measurements contained in periodic L1-SINR measurement reports shall meet the requirements in clauses 10.1.27.</w:t>
      </w:r>
    </w:p>
    <w:p w14:paraId="4DF02B8A" w14:textId="77777777" w:rsidR="00CE7E96" w:rsidRDefault="00CE7E96" w:rsidP="00CE7E96">
      <w:r>
        <w:t>The UE shall transmit the periodic L1-SINR reporting on PUCCH over the air interface according to the periodicity defined in clause 5.2.1.4 in TS 38.214 [26].</w:t>
      </w:r>
    </w:p>
    <w:p w14:paraId="11C33031" w14:textId="77777777" w:rsidR="00CE7E96" w:rsidRDefault="00CE7E96" w:rsidP="00CE7E96">
      <w:pPr>
        <w:pStyle w:val="Heading4"/>
      </w:pPr>
      <w:r>
        <w:t>9.8</w:t>
      </w:r>
      <w:r>
        <w:rPr>
          <w:lang w:val="en-US" w:eastAsia="zh-CN"/>
        </w:rPr>
        <w:t>D</w:t>
      </w:r>
      <w:r>
        <w:t>.3.2</w:t>
      </w:r>
      <w:r>
        <w:tab/>
        <w:t>Semi-Persistent Reporting</w:t>
      </w:r>
    </w:p>
    <w:p w14:paraId="081C803A" w14:textId="77777777" w:rsidR="00CE7E96" w:rsidRDefault="00CE7E96" w:rsidP="00CE7E96">
      <w:r>
        <w:t>Reported L1-SINR measurements contained in a Semi-Persistent L1-SINR measurement report shall meet the requirements in clauses 10.1.27, respectively. This requirement applies for semi-persistent L1-SINR reports send on PUSCH or PUCCH.</w:t>
      </w:r>
    </w:p>
    <w:p w14:paraId="486FDBEE" w14:textId="77777777" w:rsidR="00CE7E96" w:rsidRDefault="00CE7E96" w:rsidP="00CE7E96">
      <w:r>
        <w:t>The UE shall only send semi-persistent L1-SINR measurement reports on PUSCH, if a DCI for triggering report has been received.</w:t>
      </w:r>
    </w:p>
    <w:p w14:paraId="06550F68" w14:textId="77777777" w:rsidR="00CE7E96" w:rsidRDefault="00CE7E96" w:rsidP="00CE7E96">
      <w:r>
        <w:t>The UE shall only send semi-persistent L1-SINR measurement reports on PUCCH, if an activation command as described in clause 6.1.3.16 in TS38.321 [7] has been received.</w:t>
      </w:r>
    </w:p>
    <w:p w14:paraId="083CC960" w14:textId="77777777" w:rsidR="00CE7E96" w:rsidRDefault="00CE7E96" w:rsidP="00CE7E96">
      <w:r>
        <w:t>The UE shall transmit the semi-persistent L1-SINR reporting on PUSCH or PUCCH over the air interface according to the periodicity defined in clause 5.2.1.4 in TS 38.214 [26].</w:t>
      </w:r>
    </w:p>
    <w:p w14:paraId="1F060B05" w14:textId="77777777" w:rsidR="00CE7E96" w:rsidRDefault="00CE7E96" w:rsidP="00A37099">
      <w:pPr>
        <w:pStyle w:val="Heading4"/>
      </w:pPr>
      <w:r>
        <w:t>9.</w:t>
      </w:r>
      <w:r>
        <w:rPr>
          <w:rFonts w:hint="eastAsia"/>
          <w:lang w:val="en-US" w:eastAsia="zh-CN"/>
        </w:rPr>
        <w:t>8</w:t>
      </w:r>
      <w:r>
        <w:rPr>
          <w:lang w:val="en-US" w:eastAsia="zh-CN"/>
        </w:rPr>
        <w:t>D</w:t>
      </w:r>
      <w:r>
        <w:t>.3.3</w:t>
      </w:r>
      <w:r>
        <w:tab/>
        <w:t>Aperiodic Reporting</w:t>
      </w:r>
    </w:p>
    <w:p w14:paraId="45E1798F" w14:textId="77777777" w:rsidR="00CE7E96" w:rsidRDefault="00CE7E96" w:rsidP="00CE7E96">
      <w:r>
        <w:t>Reported L1-SINR measurements contained in aperiodic triggered, aperiodic triggered periodic and aperiodic triggered semi-persistent L1-SINR reports shall meet the requirements in clauses 10.1.x.</w:t>
      </w:r>
    </w:p>
    <w:p w14:paraId="76014C5F" w14:textId="77777777" w:rsidR="00CE7E96" w:rsidRDefault="00CE7E96" w:rsidP="00CE7E96">
      <w:r>
        <w:t>The UE shall only send aperiodic L1-SINR measurement reports, if a DCI for triggering report has been received.</w:t>
      </w:r>
    </w:p>
    <w:p w14:paraId="2ADBC828" w14:textId="77777777" w:rsidR="00CE7E96" w:rsidRDefault="00CE7E96" w:rsidP="00CE7E96">
      <w:r>
        <w:t>After the UE receives CSI request in DCI, the UE shall transmit the aperiodic L1-SINR reporting on PUSCH over the air interface at the time specified according to clause 5.2.1.4 in TS 38.214 [26].</w:t>
      </w:r>
    </w:p>
    <w:p w14:paraId="4C9A72E2" w14:textId="77777777" w:rsidR="00CE7E96" w:rsidRDefault="00CE7E96" w:rsidP="00CE7E96">
      <w:pPr>
        <w:pStyle w:val="Heading3"/>
      </w:pPr>
      <w:r>
        <w:t>9.8</w:t>
      </w:r>
      <w:r>
        <w:rPr>
          <w:lang w:val="en-US" w:eastAsia="zh-CN"/>
        </w:rPr>
        <w:t>D</w:t>
      </w:r>
      <w:r>
        <w:t>.4</w:t>
      </w:r>
      <w:r>
        <w:tab/>
        <w:t>L1-SINR measurement requirements</w:t>
      </w:r>
    </w:p>
    <w:p w14:paraId="5C362576" w14:textId="77777777" w:rsidR="00CE7E96" w:rsidRDefault="00CE7E96" w:rsidP="00CE7E96">
      <w:pPr>
        <w:pStyle w:val="Heading4"/>
      </w:pPr>
      <w:r>
        <w:t>9.8</w:t>
      </w:r>
      <w:r>
        <w:rPr>
          <w:lang w:val="en-US" w:eastAsia="zh-CN"/>
        </w:rPr>
        <w:t>D</w:t>
      </w:r>
      <w:r>
        <w:t>.4.1</w:t>
      </w:r>
      <w:r>
        <w:tab/>
        <w:t>L1-SINR reporting with CSI-RS based CMR and no dedicated IMR configured</w:t>
      </w:r>
    </w:p>
    <w:p w14:paraId="24480625" w14:textId="77777777" w:rsidR="00CE7E96" w:rsidRDefault="00CE7E96" w:rsidP="00CE7E96">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w:t>
      </w:r>
      <w:r>
        <w:rPr>
          <w:rFonts w:eastAsia="SimSun" w:hint="eastAsia"/>
          <w:lang w:val="en-US" w:eastAsia="zh-CN"/>
        </w:rPr>
        <w:t>CSI-RS</w:t>
      </w:r>
      <w:r>
        <w:rPr>
          <w:rFonts w:cs="Arial"/>
        </w:rPr>
        <w:t xml:space="preserve"> configured as CMR and</w:t>
      </w:r>
      <w:r>
        <w:rPr>
          <w:rFonts w:cs="Arial" w:hint="eastAsia"/>
          <w:lang w:val="en-US" w:eastAsia="zh-CN"/>
        </w:rPr>
        <w:t xml:space="preserve"> no d</w:t>
      </w:r>
      <w:r>
        <w:rPr>
          <w:rFonts w:cs="Arial"/>
        </w:rPr>
        <w:t xml:space="preserve">edicated resource configured as IMR for </w:t>
      </w:r>
      <w:r>
        <w:rPr>
          <w:lang w:val="en-US"/>
        </w:rPr>
        <w:t>L1-SINR computation</w:t>
      </w:r>
      <w:r>
        <w:rPr>
          <w:rFonts w:cs="v4.2.0"/>
        </w:rPr>
        <w:t xml:space="preserve">, and the UE physical layer shall be capable of reporting L1-SINR measured over the measurement period of </w:t>
      </w:r>
      <w:r>
        <w:t>T</w:t>
      </w:r>
      <w:r>
        <w:rPr>
          <w:vertAlign w:val="subscript"/>
        </w:rPr>
        <w:t>L1-SINR_Measurement_Period_CSI-RS_CMR_Only</w:t>
      </w:r>
      <w:r>
        <w:rPr>
          <w:rFonts w:hint="eastAsia"/>
          <w:vertAlign w:val="subscript"/>
          <w:lang w:val="en-US" w:eastAsia="zh-CN"/>
        </w:rPr>
        <w:t>_ATG</w:t>
      </w:r>
      <w:r>
        <w:rPr>
          <w:rFonts w:cs="v4.2.0"/>
        </w:rPr>
        <w:t>.</w:t>
      </w:r>
    </w:p>
    <w:p w14:paraId="7A2090F4" w14:textId="77777777" w:rsidR="00CE7E96" w:rsidRDefault="00CE7E96" w:rsidP="00CE7E96">
      <w:pPr>
        <w:rPr>
          <w:rFonts w:eastAsia="?? ??"/>
        </w:rPr>
      </w:pPr>
      <w:r>
        <w:rPr>
          <w:rFonts w:eastAsia="?? ??"/>
        </w:rPr>
        <w:t xml:space="preserve">The value of </w:t>
      </w:r>
      <w:r>
        <w:t>T</w:t>
      </w:r>
      <w:r>
        <w:rPr>
          <w:vertAlign w:val="subscript"/>
        </w:rPr>
        <w:t>L1-SINR_Measurement_Period_CSI-RS_CMR_Only</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.4.1-1 for FR1, where</w:t>
      </w:r>
    </w:p>
    <w:p w14:paraId="4E65E6D6" w14:textId="77777777" w:rsidR="00CE7E96" w:rsidRDefault="00CE7E96" w:rsidP="00CE7E96">
      <w:pPr>
        <w:rPr>
          <w:rFonts w:eastAsia="?? ??"/>
        </w:rPr>
      </w:pPr>
      <w:r>
        <w:rPr>
          <w:rFonts w:eastAsia="?? ??"/>
        </w:rPr>
        <w:t>For the value of M,</w:t>
      </w:r>
    </w:p>
    <w:p w14:paraId="365585DF" w14:textId="77777777" w:rsidR="00CE7E96" w:rsidRDefault="00CE7E96" w:rsidP="00CE7E96">
      <w:pPr>
        <w:pStyle w:val="B10"/>
      </w:pPr>
      <w:r>
        <w:t>-</w:t>
      </w:r>
      <w:r>
        <w:tab/>
        <w:t xml:space="preserve">For periodic and semi-persistent CSI-RS resources as CMR, M=1 if higher layer parameter </w:t>
      </w:r>
      <w:r>
        <w:rPr>
          <w:i/>
        </w:rPr>
        <w:t>timeRestrictionForChannelMeasurement</w:t>
      </w:r>
      <w:r>
        <w:t xml:space="preserve"> is configured, and M=3 otherwise;</w:t>
      </w:r>
    </w:p>
    <w:p w14:paraId="09FD8598" w14:textId="77777777" w:rsidR="00CE7E96" w:rsidRDefault="00CE7E96" w:rsidP="00CE7E96">
      <w:pPr>
        <w:pStyle w:val="B10"/>
      </w:pPr>
      <w:r>
        <w:t>-</w:t>
      </w:r>
      <w:r>
        <w:tab/>
        <w:t>For aperiodic CSI-RS resources as CMR, M=1.</w:t>
      </w:r>
    </w:p>
    <w:p w14:paraId="2EBFAD41" w14:textId="77777777" w:rsidR="00AA2704" w:rsidRDefault="00AA2704" w:rsidP="00AA2704">
      <w:pPr>
        <w:pStyle w:val="B10"/>
        <w:ind w:left="0" w:firstLine="0"/>
        <w:rPr>
          <w:rFonts w:eastAsiaTheme="minorEastAsia"/>
          <w:lang w:val="en-US" w:eastAsia="zh-CN"/>
        </w:rPr>
      </w:pPr>
      <w:r>
        <w:rPr>
          <w:lang w:eastAsia="zh-CN"/>
        </w:rPr>
        <w:t xml:space="preserve">For ATG UE with </w:t>
      </w:r>
      <w:r>
        <w:rPr>
          <w:rFonts w:hint="eastAsia"/>
          <w:lang w:eastAsia="zh-CN"/>
        </w:rPr>
        <w:t>[</w:t>
      </w:r>
      <w:r>
        <w:rPr>
          <w:lang w:eastAsia="zh-CN"/>
        </w:rPr>
        <w:t>antenna</w:t>
      </w:r>
      <w:r>
        <w:rPr>
          <w:rFonts w:hint="eastAsia"/>
          <w:lang w:eastAsia="zh-CN"/>
        </w:rPr>
        <w:t xml:space="preserve"> </w:t>
      </w:r>
      <w:r>
        <w:rPr>
          <w:lang w:eastAsia="zh-CN"/>
        </w:rPr>
        <w:t>array</w:t>
      </w:r>
      <w:r>
        <w:rPr>
          <w:rFonts w:hint="eastAsia"/>
          <w:lang w:eastAsia="zh-CN"/>
        </w:rPr>
        <w:t>]</w:t>
      </w:r>
      <w:r>
        <w:rPr>
          <w:lang w:eastAsia="zh-CN"/>
        </w:rPr>
        <w:t>,</w:t>
      </w:r>
      <w:r>
        <w:rPr>
          <w:rFonts w:hint="eastAsia"/>
          <w:lang w:val="en-US" w:eastAsia="zh-CN"/>
        </w:rPr>
        <w:t xml:space="preserve"> </w:t>
      </w:r>
    </w:p>
    <w:p w14:paraId="0A665089" w14:textId="77777777" w:rsidR="00AA2704" w:rsidRDefault="00AA2704" w:rsidP="00AA2704">
      <w:pPr>
        <w:pStyle w:val="B10"/>
        <w:ind w:left="284"/>
      </w:pPr>
      <w:r>
        <w:t>P value for a CSI-RS resource to be measured is defined as</w:t>
      </w:r>
    </w:p>
    <w:p w14:paraId="122C5AE9" w14:textId="77777777" w:rsidR="00AA2704" w:rsidRDefault="00AA2704" w:rsidP="00AA2704">
      <w:pPr>
        <w:pStyle w:val="B20"/>
        <w:ind w:left="567"/>
      </w:pPr>
      <w:r>
        <w:t>-</w:t>
      </w:r>
      <w:r>
        <w:tab/>
        <w:t>N</w:t>
      </w:r>
      <w:r>
        <w:rPr>
          <w:vertAlign w:val="subscript"/>
        </w:rPr>
        <w:t>total</w:t>
      </w:r>
      <w:r>
        <w:t xml:space="preserve"> / N</w:t>
      </w:r>
      <w:r>
        <w:rPr>
          <w:vertAlign w:val="subscript"/>
        </w:rPr>
        <w:t>outside_MG</w:t>
      </w:r>
      <w:r>
        <w:t xml:space="preserve"> with N</w:t>
      </w:r>
      <w:r>
        <w:rPr>
          <w:vertAlign w:val="subscript"/>
        </w:rPr>
        <w:t>available</w:t>
      </w:r>
      <w:r>
        <w:t xml:space="preserve"> &gt; 0</w:t>
      </w:r>
    </w:p>
    <w:p w14:paraId="4AA84687" w14:textId="77777777" w:rsidR="00AA2704" w:rsidRDefault="00AA2704" w:rsidP="00AA2704">
      <w:pPr>
        <w:pStyle w:val="B20"/>
        <w:ind w:left="567"/>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34A6977D" w14:textId="77777777" w:rsidR="00AA2704" w:rsidRDefault="00AA2704" w:rsidP="00AA2704">
      <w:pPr>
        <w:ind w:left="567"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within the same FR as serving cell, and starting at the beginning of any </w:t>
      </w:r>
      <w:r>
        <w:t>CSI-RS</w:t>
      </w:r>
      <w:r>
        <w:rPr>
          <w:lang w:eastAsia="zh-CN"/>
        </w:rPr>
        <w:t xml:space="preserve"> resource occasion: </w:t>
      </w:r>
    </w:p>
    <w:p w14:paraId="760E6635" w14:textId="77777777" w:rsidR="00AA2704" w:rsidRDefault="00AA2704" w:rsidP="00AA2704">
      <w:pPr>
        <w:pStyle w:val="B20"/>
        <w:ind w:left="85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2173EA41" w14:textId="77777777" w:rsidR="00AA2704" w:rsidRDefault="00AA2704" w:rsidP="00AA2704">
      <w:pPr>
        <w:pStyle w:val="B20"/>
        <w:ind w:left="85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76EE81C6" w14:textId="77777777" w:rsidR="00AA2704" w:rsidRDefault="00AA2704" w:rsidP="00AA2704">
      <w:pPr>
        <w:pStyle w:val="B20"/>
        <w:ind w:left="850"/>
      </w:pPr>
      <w:r>
        <w:t>-</w:t>
      </w:r>
      <w:r>
        <w:tab/>
        <w:t>N</w:t>
      </w:r>
      <w:r>
        <w:rPr>
          <w:vertAlign w:val="subscript"/>
        </w:rPr>
        <w:t>available</w:t>
      </w:r>
      <w:r>
        <w:t xml:space="preserve"> is the number of CSI-RS resource occasions that are not overlapped with any </w:t>
      </w:r>
      <w:r>
        <w:rPr>
          <w:bCs/>
          <w:lang w:eastAsia="zh-CN"/>
        </w:rPr>
        <w:t>measurement gap</w:t>
      </w:r>
      <w:r>
        <w:t xml:space="preserve"> occasion nor any SMTC occasion within the window W</w:t>
      </w:r>
    </w:p>
    <w:p w14:paraId="36F571AE" w14:textId="77777777" w:rsidR="00AA2704" w:rsidRDefault="00AA2704" w:rsidP="00AA2704">
      <w:pPr>
        <w:pStyle w:val="B20"/>
        <w:ind w:left="567"/>
      </w:pPr>
      <w:r>
        <w:t>-</w:t>
      </w:r>
      <w:r>
        <w:tab/>
      </w:r>
      <w:r>
        <w:rPr>
          <w:bCs/>
          <w:lang w:eastAsia="zh-CN"/>
        </w:rPr>
        <w:t>T</w:t>
      </w:r>
      <w:r>
        <w:rPr>
          <w:bCs/>
          <w:vertAlign w:val="subscript"/>
          <w:lang w:eastAsia="zh-CN"/>
        </w:rPr>
        <w:t xml:space="preserve">L1 </w:t>
      </w:r>
      <w:r>
        <w:rPr>
          <w:bCs/>
          <w:lang w:eastAsia="zh-CN"/>
        </w:rPr>
        <w:t xml:space="preserve">is periodicity of the target </w:t>
      </w:r>
      <w:r>
        <w:t>CSI-RS</w:t>
      </w:r>
    </w:p>
    <w:p w14:paraId="0116F7A8" w14:textId="77777777" w:rsidR="00AA2704" w:rsidRDefault="00AA2704" w:rsidP="00AA2704">
      <w:pPr>
        <w:pStyle w:val="B20"/>
        <w:ind w:left="567"/>
        <w:rPr>
          <w:bCs/>
          <w:lang w:eastAsia="zh-CN"/>
        </w:rPr>
      </w:pPr>
      <w:r>
        <w:t>-</w:t>
      </w:r>
      <w:r>
        <w:tab/>
        <w:t>P</w:t>
      </w:r>
      <w:r>
        <w:rPr>
          <w:vertAlign w:val="subscript"/>
        </w:rPr>
        <w:t xml:space="preserve">sharing factor </w:t>
      </w:r>
      <w:r>
        <w:t>= 3</w:t>
      </w:r>
      <w:r>
        <w:rPr>
          <w:bCs/>
          <w:lang w:eastAsia="zh-CN"/>
        </w:rPr>
        <w:t>.</w:t>
      </w:r>
    </w:p>
    <w:p w14:paraId="69279A88" w14:textId="77777777" w:rsidR="00AA2704" w:rsidRDefault="00AA2704" w:rsidP="00AA2704">
      <w:pPr>
        <w:rPr>
          <w:lang w:val="en-US" w:eastAsia="zh-CN"/>
        </w:rPr>
      </w:pPr>
      <w:r>
        <w:rPr>
          <w:rFonts w:hint="eastAsia"/>
          <w:lang w:val="en-US" w:eastAsia="zh-CN"/>
        </w:rPr>
        <w:t>Otherwise, for UE with [omni-directional antenna]</w:t>
      </w:r>
    </w:p>
    <w:p w14:paraId="2F603D95" w14:textId="77777777" w:rsidR="00AA2704" w:rsidRDefault="00AA2704" w:rsidP="00AA2704">
      <w:pPr>
        <w:pStyle w:val="B10"/>
      </w:pPr>
      <w:r>
        <w:t xml:space="preserve">For a UE supporting </w:t>
      </w:r>
      <w:r>
        <w:rPr>
          <w:i/>
          <w:iCs/>
        </w:rPr>
        <w:t>concurrentMeasGap-r17</w:t>
      </w:r>
      <w:r>
        <w:t xml:space="preserve"> and when concurrent gaps are configured,</w:t>
      </w:r>
    </w:p>
    <w:p w14:paraId="1A274AD5" w14:textId="77777777" w:rsidR="00AA2704" w:rsidRDefault="00AA2704" w:rsidP="00AA2704">
      <w:pPr>
        <w:pStyle w:val="B10"/>
      </w:pPr>
      <w:r>
        <w:t>-</w:t>
      </w:r>
      <w:r>
        <w:tab/>
        <w:t>P value for a CSI-RS resource to be measured is defined as</w:t>
      </w:r>
    </w:p>
    <w:p w14:paraId="706E8EB7" w14:textId="77777777" w:rsidR="00AA2704" w:rsidRDefault="00AA2704" w:rsidP="00AA2704">
      <w:pPr>
        <w:pStyle w:val="B20"/>
      </w:pPr>
      <w:r>
        <w:t>-</w:t>
      </w:r>
      <w:r>
        <w:tab/>
        <w:t>N</w:t>
      </w:r>
      <w:r>
        <w:rPr>
          <w:vertAlign w:val="subscript"/>
        </w:rPr>
        <w:t>total</w:t>
      </w:r>
      <w:r>
        <w:t xml:space="preserve"> / N</w:t>
      </w:r>
      <w:r>
        <w:rPr>
          <w:vertAlign w:val="subscript"/>
        </w:rPr>
        <w:t>outside_MG</w:t>
      </w:r>
    </w:p>
    <w:p w14:paraId="5C65EB4E" w14:textId="77777777" w:rsidR="00AA2704" w:rsidRDefault="00AA2704" w:rsidP="00AA2704">
      <w:pPr>
        <w:ind w:left="568" w:hanging="284"/>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MGRP_max is the maximum MGRP across all configured per-UE measurement gaps and per-FR measurement gaps within the same FR as serving cell, and starting at the beginning of any </w:t>
      </w:r>
      <w:r>
        <w:t>CSI-RS</w:t>
      </w:r>
      <w:r>
        <w:rPr>
          <w:lang w:eastAsia="zh-CN"/>
        </w:rPr>
        <w:t xml:space="preserve"> resource occasion: </w:t>
      </w:r>
    </w:p>
    <w:p w14:paraId="4D00EDAC" w14:textId="77777777" w:rsidR="00AA2704" w:rsidRDefault="00AA2704" w:rsidP="00AA2704">
      <w:pPr>
        <w:pStyle w:val="B2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37AAAD43" w14:textId="77777777" w:rsidR="00AA2704" w:rsidRDefault="00AA2704" w:rsidP="00AA2704">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29C5ABA6" w14:textId="77777777" w:rsidR="00AA2704" w:rsidRDefault="00AA2704" w:rsidP="00AA2704">
      <w:pPr>
        <w:pStyle w:val="B20"/>
      </w:pPr>
      <w:r>
        <w:t>-</w:t>
      </w:r>
      <w:r>
        <w:tab/>
        <w:t>N</w:t>
      </w:r>
      <w:r>
        <w:rPr>
          <w:vertAlign w:val="subscript"/>
        </w:rPr>
        <w:t>available</w:t>
      </w:r>
      <w:r>
        <w:t xml:space="preserve"> is the number of CSI-RS resource occasions that are not overlapped with any </w:t>
      </w:r>
      <w:r>
        <w:rPr>
          <w:bCs/>
          <w:lang w:eastAsia="zh-CN"/>
        </w:rPr>
        <w:t>measurement gap</w:t>
      </w:r>
      <w:r>
        <w:t xml:space="preserve"> occasion nor any SMTC occasion within the window W</w:t>
      </w:r>
    </w:p>
    <w:p w14:paraId="1F56BDA6" w14:textId="77777777" w:rsidR="00AA2704" w:rsidRDefault="00AA2704" w:rsidP="00AA2704">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CSI-RS</w:t>
      </w:r>
      <w:r>
        <w:rPr>
          <w:bCs/>
          <w:lang w:eastAsia="zh-CN"/>
        </w:rPr>
        <w:t>.</w:t>
      </w:r>
    </w:p>
    <w:p w14:paraId="5DB64193" w14:textId="77777777" w:rsidR="00AA2704" w:rsidRDefault="00AA2704" w:rsidP="00AA2704">
      <w:r>
        <w:t>Otherwise, f</w:t>
      </w:r>
      <w:r>
        <w:rPr>
          <w:rFonts w:eastAsia="?? ??"/>
        </w:rPr>
        <w:t xml:space="preserve">or a UE not supporting </w:t>
      </w:r>
      <w:r>
        <w:rPr>
          <w:i/>
          <w:iCs/>
        </w:rPr>
        <w:t>concurrentMeasGap-r17</w:t>
      </w:r>
      <w:r>
        <w:rPr>
          <w:rFonts w:eastAsia="?? ??"/>
        </w:rPr>
        <w:t xml:space="preserve"> or w</w:t>
      </w:r>
      <w:r>
        <w:t xml:space="preserve">hen </w:t>
      </w:r>
      <w:r>
        <w:rPr>
          <w:rFonts w:eastAsia="?? ??"/>
        </w:rPr>
        <w:t>concurrent gaps are not configured,</w:t>
      </w:r>
    </w:p>
    <w:p w14:paraId="33FE8E0D" w14:textId="77777777" w:rsidR="00AA2704" w:rsidRDefault="00AA2704" w:rsidP="00AA270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t>, when in the monitored cell there are [measurement gaps] configured for intra-frequency, inter-frequency or inter-RAT measurements, which are overlapping with some but not all occasions of the CSI-RS; and</w:t>
      </w:r>
    </w:p>
    <w:p w14:paraId="479C66E8" w14:textId="77777777" w:rsidR="00AA2704" w:rsidRDefault="00AA2704" w:rsidP="00AA2704">
      <w:pPr>
        <w:pStyle w:val="B10"/>
      </w:pPr>
      <w:r>
        <w:t>-</w:t>
      </w:r>
      <w:r>
        <w:tab/>
        <w:t xml:space="preserve">P=1 when in the monitored cell there are no </w:t>
      </w:r>
      <w:r>
        <w:rPr>
          <w:rFonts w:hint="eastAsia"/>
          <w:lang w:eastAsia="zh-TW"/>
        </w:rPr>
        <w:t>GAP</w:t>
      </w:r>
      <w:r>
        <w:t>s overlapping with any occasion of the CSI-RS.</w:t>
      </w:r>
    </w:p>
    <w:p w14:paraId="5624B87B" w14:textId="77777777" w:rsidR="00AA2704" w:rsidRDefault="00AA2704" w:rsidP="00AA2704">
      <w:r>
        <w:t>Where:</w:t>
      </w:r>
    </w:p>
    <w:p w14:paraId="59C63D98" w14:textId="77777777" w:rsidR="00AA2704" w:rsidRDefault="00AA2704" w:rsidP="00AA2704">
      <w:pPr>
        <w:pStyle w:val="B20"/>
      </w:pPr>
      <w:r>
        <w:t>-</w:t>
      </w:r>
      <w:r>
        <w:tab/>
      </w:r>
      <w:r>
        <w:rPr>
          <w:rFonts w:cs="v4.2.0"/>
        </w:rPr>
        <w:t>T</w:t>
      </w:r>
      <w:r>
        <w:rPr>
          <w:rFonts w:cs="v4.2.0"/>
          <w:vertAlign w:val="subscript"/>
        </w:rPr>
        <w:t>CSI-RS</w:t>
      </w:r>
      <w:r>
        <w:t xml:space="preserve"> = the periodicity of CSI-RS configured for L1-SINR measurement</w:t>
      </w:r>
    </w:p>
    <w:p w14:paraId="2535D42D" w14:textId="77777777" w:rsidR="00AA2704" w:rsidRDefault="00AA2704" w:rsidP="00AA2704">
      <w:pPr>
        <w:pStyle w:val="B20"/>
      </w:pPr>
      <w:r>
        <w:t>-</w:t>
      </w:r>
      <w:r>
        <w:tab/>
        <w:t xml:space="preserve">a CSI-RS is considered to be overlapped with the </w:t>
      </w:r>
      <w:r>
        <w:rPr>
          <w:rFonts w:hint="eastAsia"/>
          <w:lang w:eastAsia="zh-TW"/>
        </w:rPr>
        <w:t>GAP</w:t>
      </w:r>
      <w:r>
        <w:t xml:space="preserve"> if it overlaps a measurement gap occasion, and </w:t>
      </w:r>
    </w:p>
    <w:p w14:paraId="1D1981AA" w14:textId="77777777" w:rsidR="00AA2704" w:rsidRDefault="00AA2704" w:rsidP="00AA2704">
      <w:pPr>
        <w:pStyle w:val="B20"/>
      </w:pPr>
      <w:r>
        <w:rPr>
          <w:lang w:eastAsia="zh-TW"/>
        </w:rPr>
        <w:t>-</w:t>
      </w:r>
      <w:r>
        <w:rPr>
          <w:lang w:eastAsia="zh-TW"/>
        </w:rPr>
        <w:tab/>
        <w:t>xRP = MGRP</w:t>
      </w:r>
    </w:p>
    <w:p w14:paraId="5458BC83" w14:textId="78E870D6" w:rsidR="00CE7E96" w:rsidRDefault="00CE7E96" w:rsidP="00CE7E96">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6B44D750" w14:textId="77777777" w:rsidR="00CE7E96" w:rsidRDefault="00CE7E96" w:rsidP="00CE7E96">
      <w:pPr>
        <w:rPr>
          <w:rFonts w:eastAsia="?? ??"/>
        </w:rPr>
      </w:pPr>
      <w:r>
        <w:t>Note: The overlap between CSI-RS for L1-SINR measurement and SMTC means that CSI-RS for L1-SINR measurement is within the SMTC window duration.</w:t>
      </w:r>
    </w:p>
    <w:p w14:paraId="4B04FD37" w14:textId="77777777" w:rsidR="00CE7E96" w:rsidRDefault="00CE7E96" w:rsidP="00CE7E96">
      <w:r>
        <w:t>Longer evaluation period would be expected if the combination of CSI-RS, SMTC occasion and GAP configurations does not meet pervious conditions.</w:t>
      </w:r>
    </w:p>
    <w:p w14:paraId="796DE4BE" w14:textId="77777777" w:rsidR="004D06B2" w:rsidRDefault="004D06B2" w:rsidP="00CE7E96"/>
    <w:p w14:paraId="19730937" w14:textId="77777777" w:rsidR="00CE7E96" w:rsidRDefault="00CE7E96" w:rsidP="00CE7E96">
      <w:pPr>
        <w:pStyle w:val="TH"/>
      </w:pPr>
      <w:r>
        <w:t>Table 9.8D.4.1-1: Measurement period T</w:t>
      </w:r>
      <w:r>
        <w:rPr>
          <w:vertAlign w:val="subscript"/>
        </w:rPr>
        <w:t>L1-SINR_Measurement_Period_CSI-RS_CMR_Only</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2489667D"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77777777" w:rsidR="00CE7E96" w:rsidRDefault="00CE7E96" w:rsidP="00AD76D8">
            <w:pPr>
              <w:pStyle w:val="TAH"/>
            </w:pPr>
            <w:r>
              <w:t>T</w:t>
            </w:r>
            <w:r>
              <w:rPr>
                <w:vertAlign w:val="subscript"/>
              </w:rPr>
              <w:t>L1-SINR_Measurement_Period_CSI-RS_CMR_Only</w:t>
            </w:r>
            <w:r>
              <w:rPr>
                <w:rFonts w:hint="eastAsia"/>
                <w:vertAlign w:val="subscript"/>
                <w:lang w:val="en-US" w:eastAsia="zh-CN"/>
              </w:rPr>
              <w:t>_ATG</w:t>
            </w:r>
            <w:r>
              <w:t xml:space="preserve"> (ms) </w:t>
            </w:r>
          </w:p>
        </w:tc>
      </w:tr>
      <w:tr w:rsidR="00CE7E96" w14:paraId="3A331E42"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D2D9ED4"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CSI-RS</w:t>
            </w:r>
            <w:r>
              <w:rPr>
                <w:rFonts w:cs="v4.2.0"/>
                <w:lang w:val="fr-FR"/>
              </w:rPr>
              <w:t>)</w:t>
            </w:r>
          </w:p>
        </w:tc>
      </w:tr>
      <w:tr w:rsidR="00CE7E96" w14:paraId="7786A09D"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201C44C3"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CE7E96" w14:paraId="5507A5BC"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Default="00CE7E96" w:rsidP="00AD76D8">
            <w:pPr>
              <w:pStyle w:val="TAC"/>
            </w:pPr>
            <w:r>
              <w:rPr>
                <w:rFonts w:cs="v4.2.0"/>
              </w:rPr>
              <w:t>ceil(M*P)*T</w:t>
            </w:r>
            <w:r>
              <w:rPr>
                <w:rFonts w:cs="v4.2.0"/>
                <w:vertAlign w:val="subscript"/>
              </w:rPr>
              <w:t>DRX</w:t>
            </w:r>
          </w:p>
        </w:tc>
      </w:tr>
      <w:tr w:rsidR="00CE7E96" w14:paraId="369B95D6"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77777777" w:rsidR="00CE7E96" w:rsidRDefault="00CE7E96" w:rsidP="00AD76D8">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66EE032" w14:textId="77777777" w:rsidR="00CE7E96" w:rsidRDefault="00CE7E96" w:rsidP="00AD76D8">
            <w:pPr>
              <w:pStyle w:val="TAN"/>
              <w:rPr>
                <w:rFonts w:cs="v4.2.0"/>
              </w:rPr>
            </w:pPr>
            <w:r>
              <w:t>Note 2:</w:t>
            </w:r>
            <w:r>
              <w:rPr>
                <w:sz w:val="28"/>
              </w:rPr>
              <w:tab/>
            </w:r>
            <w:r>
              <w:t>the requirements are applicable provided that the CSI-RS resource configured for L1-SINR measurement is transmitted with Density = 3.</w:t>
            </w:r>
          </w:p>
        </w:tc>
      </w:tr>
    </w:tbl>
    <w:p w14:paraId="09D00B03" w14:textId="77777777" w:rsidR="00CE7E96" w:rsidRDefault="00CE7E96" w:rsidP="00CE7E96">
      <w:pPr>
        <w:rPr>
          <w:lang w:eastAsia="zh-CN"/>
        </w:rPr>
      </w:pPr>
    </w:p>
    <w:p w14:paraId="0D432485" w14:textId="77777777" w:rsidR="00CE7E96" w:rsidRDefault="00CE7E96" w:rsidP="00A37099">
      <w:pPr>
        <w:pStyle w:val="Heading4"/>
      </w:pPr>
      <w:r>
        <w:t>9.8D.4.2</w:t>
      </w:r>
      <w:r>
        <w:tab/>
        <w:t>L1-SINR reporting with SSB based CMR and dedicated IMR configured</w:t>
      </w:r>
    </w:p>
    <w:p w14:paraId="63DCBF28" w14:textId="77777777" w:rsidR="00CE7E96" w:rsidRDefault="00CE7E96" w:rsidP="00CE7E96">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SSB</w:t>
      </w:r>
      <w:r>
        <w:rPr>
          <w:rFonts w:cs="Arial"/>
        </w:rPr>
        <w:t xml:space="preserve"> configured as CMR and dedicated resource configured as IMR for </w:t>
      </w:r>
      <w:r>
        <w:rPr>
          <w:lang w:val="en-US"/>
        </w:rPr>
        <w:t>L1-SINR computation</w:t>
      </w:r>
      <w:r>
        <w:rPr>
          <w:rFonts w:cs="v4.2.0"/>
        </w:rPr>
        <w:t xml:space="preserve">, </w:t>
      </w:r>
      <w:r>
        <w:rPr>
          <w:lang w:val="en-US"/>
        </w:rPr>
        <w:t xml:space="preserve">in which </w:t>
      </w:r>
      <w:r>
        <w:t>the NZP-CSI-RS or CSI-IM resource configured as dedicated IMR shall be 1-to-1 mapped to SSB configured as CMR, with the same periodicity</w:t>
      </w:r>
      <w:r>
        <w:rPr>
          <w:rFonts w:cs="v4.2.0"/>
        </w:rPr>
        <w:t xml:space="preserve">. The UE physical layer shall be capable of reporting L1-SINR measured over the measurement period of </w:t>
      </w:r>
      <w:r>
        <w:t>T</w:t>
      </w:r>
      <w:r>
        <w:rPr>
          <w:vertAlign w:val="subscript"/>
        </w:rPr>
        <w:t>L1-SINR_Measurement_Period_</w:t>
      </w:r>
      <w:r>
        <w:rPr>
          <w:rFonts w:hint="eastAsia"/>
          <w:vertAlign w:val="subscript"/>
          <w:lang w:eastAsia="zh-CN"/>
        </w:rPr>
        <w:t>SSB</w:t>
      </w:r>
      <w:r>
        <w:rPr>
          <w:vertAlign w:val="subscript"/>
        </w:rPr>
        <w:t>_CMR_</w:t>
      </w:r>
      <w:r>
        <w:rPr>
          <w:rFonts w:hint="eastAsia"/>
          <w:vertAlign w:val="subscript"/>
          <w:lang w:eastAsia="zh-CN"/>
        </w:rPr>
        <w:t>IMR</w:t>
      </w:r>
      <w:r>
        <w:rPr>
          <w:rFonts w:hint="eastAsia"/>
          <w:vertAlign w:val="subscript"/>
          <w:lang w:val="en-US" w:eastAsia="zh-CN"/>
        </w:rPr>
        <w:t>_ATG</w:t>
      </w:r>
      <w:r>
        <w:rPr>
          <w:rFonts w:cs="v4.2.0"/>
        </w:rPr>
        <w:t>.</w:t>
      </w:r>
    </w:p>
    <w:p w14:paraId="269E4E41" w14:textId="77777777" w:rsidR="00CE7E96" w:rsidRDefault="00CE7E96" w:rsidP="00CE7E96">
      <w:pPr>
        <w:rPr>
          <w:rFonts w:eastAsia="?? ??"/>
        </w:rPr>
      </w:pPr>
      <w:r>
        <w:t>The requirements in this clause are not applicable if NZP-CSI-RS or CSI-IM resource configured as dedicated IMR is scheduled with different periodicity as SSB configured as CMR.</w:t>
      </w:r>
    </w:p>
    <w:p w14:paraId="222CDC98" w14:textId="77777777" w:rsidR="00CE7E96" w:rsidRDefault="00CE7E96" w:rsidP="00CE7E96">
      <w:pPr>
        <w:rPr>
          <w:rFonts w:eastAsia="?? ??"/>
        </w:rPr>
      </w:pPr>
      <w:r>
        <w:rPr>
          <w:rFonts w:eastAsia="?? ??"/>
        </w:rPr>
        <w:t xml:space="preserve">The value of </w:t>
      </w:r>
      <w:r>
        <w:t>T</w:t>
      </w:r>
      <w:r>
        <w:rPr>
          <w:vertAlign w:val="subscript"/>
        </w:rPr>
        <w:t>L1-SINR_Measurement_Period_SSB_CMR_IMR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.4.2-1, where</w:t>
      </w:r>
    </w:p>
    <w:p w14:paraId="2E1789EA" w14:textId="77777777" w:rsidR="00CE7E96" w:rsidRDefault="00CE7E96" w:rsidP="00CE7E96">
      <w:pPr>
        <w:rPr>
          <w:rFonts w:eastAsia="?? ??"/>
        </w:rPr>
      </w:pPr>
      <w:r>
        <w:rPr>
          <w:rFonts w:eastAsia="?? ??"/>
        </w:rPr>
        <w:t>For the value of M</w:t>
      </w:r>
    </w:p>
    <w:p w14:paraId="58128F8D" w14:textId="77777777" w:rsidR="00CE7E96" w:rsidRDefault="00CE7E96" w:rsidP="00CE7E96">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5B1A013E" w14:textId="77777777" w:rsidR="00CE7E96" w:rsidRDefault="00CE7E96" w:rsidP="00CE7E96">
      <w:pPr>
        <w:ind w:left="284" w:hanging="284"/>
      </w:pPr>
      <w:r>
        <w:t>P is defined as the maximum value between P</w:t>
      </w:r>
      <w:r>
        <w:rPr>
          <w:vertAlign w:val="subscript"/>
        </w:rPr>
        <w:t>CMR</w:t>
      </w:r>
      <w:r>
        <w:t xml:space="preserve"> and P</w:t>
      </w:r>
      <w:r>
        <w:rPr>
          <w:vertAlign w:val="subscript"/>
        </w:rPr>
        <w:t>IMR</w:t>
      </w:r>
      <w:r>
        <w:t>, i.e., P = max(P</w:t>
      </w:r>
      <w:r>
        <w:rPr>
          <w:vertAlign w:val="subscript"/>
        </w:rPr>
        <w:t>CMR</w:t>
      </w:r>
      <w:r>
        <w:t>, P</w:t>
      </w:r>
      <w:r>
        <w:rPr>
          <w:vertAlign w:val="subscript"/>
        </w:rPr>
        <w:t>IMR</w:t>
      </w:r>
      <w:r>
        <w:t>), where</w:t>
      </w:r>
    </w:p>
    <w:p w14:paraId="0FAE8C61" w14:textId="77777777" w:rsidR="00CE7E96" w:rsidRDefault="00CE7E96" w:rsidP="00CE7E96">
      <w:pPr>
        <w:pStyle w:val="B10"/>
      </w:pPr>
      <w:r>
        <w:t>-</w:t>
      </w:r>
      <w:r>
        <w:tab/>
        <w:t>the value of P</w:t>
      </w:r>
      <w:r>
        <w:rPr>
          <w:vertAlign w:val="subscript"/>
        </w:rPr>
        <w:t>CMR</w:t>
      </w:r>
      <w:r>
        <w:t xml:space="preserve"> shall be derived in the same way as the value of P used for SSB based L1-RSRP measurement in clause 9.5D.4.1, in which the occasions and period of the SSB for CMR shall be used instead. </w:t>
      </w:r>
    </w:p>
    <w:p w14:paraId="364C2B72" w14:textId="77777777" w:rsidR="00CE7E96" w:rsidRDefault="00CE7E96" w:rsidP="00CE7E96">
      <w:pPr>
        <w:pStyle w:val="B10"/>
      </w:pPr>
      <w:r>
        <w:t>-</w:t>
      </w:r>
      <w:r>
        <w:tab/>
        <w:t>the value of P</w:t>
      </w:r>
      <w:r>
        <w:rPr>
          <w:vertAlign w:val="subscript"/>
        </w:rPr>
        <w:t>IMR</w:t>
      </w:r>
      <w:r>
        <w:t xml:space="preserve"> shall be de</w:t>
      </w:r>
      <w:r>
        <w:rPr>
          <w:lang w:eastAsia="zh-CN"/>
        </w:rPr>
        <w:t>riv</w:t>
      </w:r>
      <w:r>
        <w:t xml:space="preserve">ed in the same way as the value of P used for CSI-RS based L1-RSRP measurement in clause 9.5D.4.2, in which the occasions and period of the NZP CSI-RS for NZP-IMR or CSI-IM for ZP-IMR shall be used instead. </w:t>
      </w:r>
    </w:p>
    <w:p w14:paraId="232B95D3" w14:textId="77777777" w:rsidR="00CE7E96" w:rsidRDefault="00CE7E96" w:rsidP="00CE7E96">
      <w:r>
        <w:t>Longer evaluation period would be expected if the combination of SSB, SMTC occasion and measurement gap configurations does not meet pervious conditions.</w:t>
      </w:r>
    </w:p>
    <w:p w14:paraId="5A1F7839" w14:textId="77777777" w:rsidR="00CE7E96" w:rsidRDefault="00CE7E96" w:rsidP="00CE7E96">
      <w:r>
        <w:t>For L1-SINR measurement with SSB as CMR and CSI-RS or CSI-IM as IMR, the requirement shall apply if the CSI-RS is configured as IMR with repetition field as “repetition = OFF” or CSI-IM is configured as IMR.</w:t>
      </w:r>
    </w:p>
    <w:p w14:paraId="045401DF" w14:textId="77777777" w:rsidR="00CE7E96" w:rsidRDefault="00CE7E96" w:rsidP="00CE7E96">
      <w:r>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Default="00CE7E96" w:rsidP="00CE7E96">
      <w:pPr>
        <w:pStyle w:val="TH"/>
      </w:pPr>
      <w:r>
        <w:t>Table 9.8D.4.2-1: Measurement period T</w:t>
      </w:r>
      <w:r>
        <w:rPr>
          <w:vertAlign w:val="subscript"/>
        </w:rPr>
        <w:t>L1-SINR_Measurement_Period_SSB_CMR_IMR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419D8C45"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7777777" w:rsidR="00CE7E96" w:rsidRDefault="00CE7E96" w:rsidP="00AD76D8">
            <w:pPr>
              <w:pStyle w:val="TAH"/>
            </w:pPr>
            <w:r>
              <w:t>T</w:t>
            </w:r>
            <w:r>
              <w:rPr>
                <w:vertAlign w:val="subscript"/>
              </w:rPr>
              <w:t>L1-SINR_Measurement_Period_SSB_CMR_IMR</w:t>
            </w:r>
            <w:r>
              <w:rPr>
                <w:rFonts w:hint="eastAsia"/>
                <w:vertAlign w:val="subscript"/>
                <w:lang w:val="en-US" w:eastAsia="zh-CN"/>
              </w:rPr>
              <w:t>_ATG</w:t>
            </w:r>
            <w:r>
              <w:t xml:space="preserve"> (ms) </w:t>
            </w:r>
          </w:p>
        </w:tc>
      </w:tr>
      <w:tr w:rsidR="00CE7E96" w14:paraId="26685EA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SSB</w:t>
            </w:r>
            <w:r>
              <w:rPr>
                <w:rFonts w:cs="v4.2.0"/>
                <w:lang w:val="fr-FR"/>
              </w:rPr>
              <w:t>)</w:t>
            </w:r>
          </w:p>
        </w:tc>
      </w:tr>
      <w:tr w:rsidR="00CE7E96" w14:paraId="3D4133D9"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77777777" w:rsidR="00CE7E96" w:rsidRDefault="00CE7E96" w:rsidP="00AD76D8">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E7E96" w14:paraId="682D1CE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Default="00CE7E96" w:rsidP="00AD76D8">
            <w:pPr>
              <w:pStyle w:val="TAC"/>
            </w:pPr>
            <w:r>
              <w:rPr>
                <w:rFonts w:cs="v4.2.0"/>
              </w:rPr>
              <w:t>ceil(M*P)*T</w:t>
            </w:r>
            <w:r>
              <w:rPr>
                <w:rFonts w:cs="v4.2.0"/>
                <w:vertAlign w:val="subscript"/>
              </w:rPr>
              <w:t>DRX</w:t>
            </w:r>
          </w:p>
        </w:tc>
      </w:tr>
      <w:tr w:rsidR="00CE7E96" w14:paraId="7CA9EBF8"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77777777" w:rsidR="00CE7E96" w:rsidRDefault="00CE7E96" w:rsidP="00AD76D8">
            <w:pPr>
              <w:pStyle w:val="TAN"/>
            </w:pPr>
            <w:r>
              <w:t>Note 1:</w:t>
            </w:r>
            <w:r>
              <w:rPr>
                <w:sz w:val="28"/>
              </w:rPr>
              <w:tab/>
            </w:r>
            <w:r>
              <w:rPr>
                <w:rFonts w:cs="v4.2.0"/>
              </w:rPr>
              <w:t>T</w:t>
            </w:r>
            <w:r>
              <w:rPr>
                <w:rFonts w:cs="v4.2.0"/>
                <w:vertAlign w:val="subscript"/>
              </w:rPr>
              <w:t>SSB</w:t>
            </w:r>
            <w:r>
              <w:t xml:space="preserve"> = ssb-periodicityServingCell is the periodicity of the SSB-Index configured for L1-SINR channel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6370E263" w14:textId="77777777" w:rsidR="00CE7E96" w:rsidRDefault="00CE7E96" w:rsidP="00AD76D8">
            <w:pPr>
              <w:pStyle w:val="TAN"/>
              <w:rPr>
                <w:rFonts w:cs="v4.2.0"/>
              </w:rPr>
            </w:pPr>
            <w:r>
              <w:t>Note 2:</w:t>
            </w:r>
            <w:r>
              <w:rPr>
                <w:sz w:val="28"/>
              </w:rPr>
              <w:tab/>
            </w:r>
            <w:r>
              <w:t>The requirements are applicable provided that the CSI-RS resource configured for interference measurement shall be 1-to-1 mapped to SSB configured for channel measurement, with the same periodicity.</w:t>
            </w:r>
          </w:p>
        </w:tc>
      </w:tr>
    </w:tbl>
    <w:p w14:paraId="1DCE7A8A" w14:textId="77777777" w:rsidR="00CE7E96" w:rsidRDefault="00CE7E96" w:rsidP="00CE7E96"/>
    <w:p w14:paraId="153FB3E9" w14:textId="77777777" w:rsidR="00CE7E96" w:rsidRDefault="00CE7E96" w:rsidP="00CE7E96">
      <w:pPr>
        <w:pStyle w:val="Heading4"/>
      </w:pPr>
      <w:r>
        <w:t>9.8D.4.3</w:t>
      </w:r>
      <w:r>
        <w:tab/>
        <w:t>L1-SINR reporting with CSI-RS based CMR and dedicated IMR configured</w:t>
      </w:r>
    </w:p>
    <w:p w14:paraId="47E5B8D4" w14:textId="77777777" w:rsidR="00CE7E96" w:rsidRDefault="00CE7E96" w:rsidP="00CE7E96">
      <w:r>
        <w:rPr>
          <w:rFonts w:cs="v4.2.0"/>
        </w:rPr>
        <w:t>The UE shall be capable of performing L1-SINR</w:t>
      </w:r>
      <w:r>
        <w:rPr>
          <w:rFonts w:eastAsia="?? ??"/>
        </w:rPr>
        <w:t xml:space="preserve"> </w:t>
      </w:r>
      <w:r>
        <w:rPr>
          <w:rFonts w:cs="v4.2.0"/>
        </w:rPr>
        <w:t>measurements with</w:t>
      </w:r>
      <w:r>
        <w:rPr>
          <w:rFonts w:eastAsia="?? ??"/>
        </w:rPr>
        <w:t xml:space="preserve"> the CSI-RS </w:t>
      </w:r>
      <w:r>
        <w:rPr>
          <w:rFonts w:cs="Arial"/>
        </w:rPr>
        <w:t xml:space="preserve">resource configured as CMR and dedicated resource configured as IMR for </w:t>
      </w:r>
      <w:r>
        <w:rPr>
          <w:lang w:val="en-US"/>
        </w:rPr>
        <w:t xml:space="preserve">L1-SINR computation, in which </w:t>
      </w:r>
      <w:r>
        <w:t xml:space="preserve">the NZP-CSI-RS or CSI-IM resource configured as dedicated IMR shall be 1-to-1 mapped to CSI-RS resource configured as CMR, with the same periodicity. </w:t>
      </w:r>
      <w:r>
        <w:rPr>
          <w:rFonts w:cs="v4.2.0"/>
        </w:rPr>
        <w:t xml:space="preserve">The UE physical layer shall be capable of reporting L1-SINR measured over the measurement period of </w:t>
      </w:r>
      <w:r>
        <w:t>T</w:t>
      </w:r>
      <w:r>
        <w:rPr>
          <w:vertAlign w:val="subscript"/>
        </w:rPr>
        <w:t>L1-SINR_Measurement_Period_CSI-RS_CMR_IMR</w:t>
      </w:r>
      <w:r>
        <w:rPr>
          <w:rFonts w:hint="eastAsia"/>
          <w:vertAlign w:val="subscript"/>
          <w:lang w:val="en-US" w:eastAsia="zh-CN"/>
        </w:rPr>
        <w:t>_ATG</w:t>
      </w:r>
      <w:r>
        <w:rPr>
          <w:rFonts w:cs="v4.2.0"/>
        </w:rPr>
        <w:t>.</w:t>
      </w:r>
      <w:r>
        <w:t xml:space="preserve"> </w:t>
      </w:r>
    </w:p>
    <w:p w14:paraId="52F065EC" w14:textId="77777777" w:rsidR="00CE7E96" w:rsidRDefault="00CE7E96" w:rsidP="00CE7E96">
      <w:pPr>
        <w:rPr>
          <w:rFonts w:eastAsia="?? ??"/>
        </w:rPr>
      </w:pPr>
      <w:r>
        <w:t>The requirements in this clause are not applicable if NZP-CSI-RS or CSI-IM resource configured as dedicated IMR is scheduled with different periodicity as CSI-RS resource configured as CMR.</w:t>
      </w:r>
    </w:p>
    <w:p w14:paraId="6B82DE75" w14:textId="77777777" w:rsidR="00CE7E96" w:rsidRDefault="00CE7E96" w:rsidP="00CE7E96">
      <w:pPr>
        <w:rPr>
          <w:rFonts w:eastAsia="?? ??"/>
        </w:rPr>
      </w:pPr>
      <w:r>
        <w:rPr>
          <w:rFonts w:eastAsia="?? ??"/>
        </w:rPr>
        <w:t xml:space="preserve">The value of </w:t>
      </w:r>
      <w:r>
        <w:t>T</w:t>
      </w:r>
      <w:r>
        <w:rPr>
          <w:vertAlign w:val="subscript"/>
        </w:rPr>
        <w:t>L1-SINR_Measurement_Period_CSI-RS_CMR_IMR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.4.3-1, where</w:t>
      </w:r>
    </w:p>
    <w:p w14:paraId="169D1289" w14:textId="77777777" w:rsidR="00CE7E96" w:rsidRDefault="00CE7E96" w:rsidP="00CE7E96">
      <w:pPr>
        <w:rPr>
          <w:rFonts w:eastAsia="?? ??"/>
        </w:rPr>
      </w:pPr>
      <w:r>
        <w:rPr>
          <w:rFonts w:eastAsia="?? ??"/>
        </w:rPr>
        <w:t>For the value of M,</w:t>
      </w:r>
    </w:p>
    <w:p w14:paraId="22DCD821" w14:textId="77777777" w:rsidR="00CE7E96" w:rsidRDefault="00CE7E96" w:rsidP="00CE7E96">
      <w:pPr>
        <w:pStyle w:val="B10"/>
      </w:pPr>
      <w:r>
        <w:t>-</w:t>
      </w:r>
      <w:r>
        <w:tab/>
        <w:t>M=1 shall be applied if</w:t>
      </w:r>
    </w:p>
    <w:p w14:paraId="0D5C32F9" w14:textId="77777777" w:rsidR="00CE7E96" w:rsidRDefault="00CE7E96" w:rsidP="00CE7E96">
      <w:pPr>
        <w:pStyle w:val="B20"/>
      </w:pPr>
      <w:r>
        <w:t>-</w:t>
      </w:r>
      <w:r>
        <w:tab/>
        <w:t>aperiodic NZP-CSI-RS as CMR or dedicated IMR, or</w:t>
      </w:r>
    </w:p>
    <w:p w14:paraId="251C2ACA" w14:textId="77777777" w:rsidR="00CE7E96" w:rsidRDefault="00CE7E96" w:rsidP="00CE7E96">
      <w:pPr>
        <w:pStyle w:val="B20"/>
      </w:pPr>
      <w:r>
        <w:t>-</w:t>
      </w:r>
      <w:r>
        <w:tab/>
        <w:t>aperiodic CSI-IMR as dedicated IMR, or</w:t>
      </w:r>
    </w:p>
    <w:p w14:paraId="44A240EE" w14:textId="77777777" w:rsidR="00CE7E96" w:rsidRDefault="00CE7E96" w:rsidP="00CE7E96">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FA1B11F" w14:textId="77777777" w:rsidR="00CE7E96" w:rsidRDefault="00CE7E96" w:rsidP="00CE7E96">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1914B0C1" w14:textId="77777777" w:rsidR="00CE7E96" w:rsidRDefault="00CE7E96" w:rsidP="00CE7E96">
      <w:pPr>
        <w:pStyle w:val="B10"/>
      </w:pPr>
      <w:r>
        <w:t>-</w:t>
      </w:r>
      <w:r>
        <w:tab/>
        <w:t xml:space="preserve">M=3 otherwise.  </w:t>
      </w:r>
    </w:p>
    <w:p w14:paraId="49CDA252" w14:textId="77777777" w:rsidR="00CE7E96" w:rsidRDefault="00CE7E96" w:rsidP="00CE7E96">
      <w:pPr>
        <w:rPr>
          <w:rFonts w:eastAsia="?? ??"/>
        </w:rPr>
      </w:pPr>
      <w:r>
        <w:rPr>
          <w:rFonts w:eastAsia="?? ??"/>
        </w:rPr>
        <w:t>P is defined as the maximum value between P</w:t>
      </w:r>
      <w:r>
        <w:rPr>
          <w:rFonts w:eastAsia="?? ??"/>
          <w:vertAlign w:val="subscript"/>
        </w:rPr>
        <w:t>CMR</w:t>
      </w:r>
      <w:r>
        <w:rPr>
          <w:rFonts w:eastAsia="?? ??"/>
        </w:rPr>
        <w:t xml:space="preserve"> and P</w:t>
      </w:r>
      <w:r>
        <w:rPr>
          <w:rFonts w:eastAsia="?? ??"/>
          <w:vertAlign w:val="subscript"/>
        </w:rPr>
        <w:t>IMR</w:t>
      </w:r>
      <w:r>
        <w:rPr>
          <w:rFonts w:eastAsia="?? ??"/>
        </w:rPr>
        <w:t>, i.e., P = max(P</w:t>
      </w:r>
      <w:r>
        <w:rPr>
          <w:rFonts w:eastAsia="?? ??"/>
          <w:vertAlign w:val="subscript"/>
        </w:rPr>
        <w:t>CMR</w:t>
      </w:r>
      <w:r>
        <w:rPr>
          <w:rFonts w:eastAsia="?? ??"/>
        </w:rPr>
        <w:t>, P</w:t>
      </w:r>
      <w:r>
        <w:rPr>
          <w:rFonts w:eastAsia="?? ??"/>
          <w:vertAlign w:val="subscript"/>
        </w:rPr>
        <w:t>IMR</w:t>
      </w:r>
      <w:r>
        <w:rPr>
          <w:rFonts w:eastAsia="?? ??"/>
        </w:rPr>
        <w:t>), where</w:t>
      </w:r>
    </w:p>
    <w:p w14:paraId="70D90531" w14:textId="77777777" w:rsidR="00CE7E96" w:rsidRDefault="00CE7E96" w:rsidP="00CE7E96">
      <w:pPr>
        <w:pStyle w:val="B10"/>
      </w:pPr>
      <w:r>
        <w:t>-</w:t>
      </w:r>
      <w:r>
        <w:tab/>
        <w:t>The value of P</w:t>
      </w:r>
      <w:r>
        <w:rPr>
          <w:vertAlign w:val="subscript"/>
        </w:rPr>
        <w:t>CMR</w:t>
      </w:r>
      <w:r>
        <w:t xml:space="preserve"> and P</w:t>
      </w:r>
      <w:r>
        <w:rPr>
          <w:vertAlign w:val="subscript"/>
        </w:rPr>
        <w:t>IMR</w:t>
      </w:r>
      <w:r>
        <w:t xml:space="preserve"> shall be derived in the same way as the value of P used for CSI-RS based L1-RSRP measurement in clause 9.5</w:t>
      </w:r>
      <w:r>
        <w:rPr>
          <w:lang w:val="en-US" w:eastAsia="zh-CN"/>
        </w:rPr>
        <w:t>D</w:t>
      </w:r>
      <w:r>
        <w:t xml:space="preserve">.4.2, in which the occasions and period of the CSI-RS for CMR and NZP CSI-RS for NZP-IMR or CSI-IM for ZP-IMR shall be used instead respectively. </w:t>
      </w:r>
    </w:p>
    <w:p w14:paraId="50A92E19" w14:textId="77777777" w:rsidR="00CE7E96" w:rsidRDefault="00CE7E96" w:rsidP="00CE7E96">
      <w:r>
        <w:t>Longer evaluation period would be expected if the combination of CSI-RS, SMTC occasion and measurement gap configurations does not meet pervious conditions.</w:t>
      </w:r>
    </w:p>
    <w:p w14:paraId="055A5452" w14:textId="77777777" w:rsidR="00CE7E96" w:rsidRDefault="00CE7E96" w:rsidP="00CE7E96">
      <w:r>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Default="00CE7E96" w:rsidP="00CE7E96">
      <w:r>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Default="00CE7E96" w:rsidP="00CE7E96">
      <w:r>
        <w:t>For L1-SINR measurement with CSI-RS as CMR and CSI-RS/CSI-IM as IMR, no requirement shall apply if CSI-RS occasions for CMR or CSI-RS/CSI-IM occasions for IMR are fully overlapped with the configured measurement gap.</w:t>
      </w:r>
    </w:p>
    <w:p w14:paraId="0893B4E3" w14:textId="77777777" w:rsidR="00CE7E96" w:rsidRDefault="00CE7E96" w:rsidP="00CE7E96">
      <w:pPr>
        <w:pStyle w:val="TH"/>
      </w:pPr>
      <w:r>
        <w:t>Table 9.8D.4.3-1: Measurement period T</w:t>
      </w:r>
      <w:r>
        <w:rPr>
          <w:vertAlign w:val="subscript"/>
        </w:rPr>
        <w:t>L1-SINR_Measurement_Period_CSI-RS_CMR_IMR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4382D89E"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Default="00CE7E96" w:rsidP="00AD76D8">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77777777" w:rsidR="00CE7E96" w:rsidRDefault="00CE7E96" w:rsidP="00AD76D8">
            <w:pPr>
              <w:pStyle w:val="TAH"/>
            </w:pPr>
            <w:r>
              <w:t>T</w:t>
            </w:r>
            <w:r>
              <w:rPr>
                <w:vertAlign w:val="subscript"/>
              </w:rPr>
              <w:t>L1-SINR_Measurement_Period_CSI-RS_CMR_IMR</w:t>
            </w:r>
            <w:r>
              <w:rPr>
                <w:rFonts w:hint="eastAsia"/>
                <w:vertAlign w:val="subscript"/>
                <w:lang w:val="en-US" w:eastAsia="zh-CN"/>
              </w:rPr>
              <w:t>_ATG</w:t>
            </w:r>
            <w:r>
              <w:t xml:space="preserve"> (ms) </w:t>
            </w:r>
          </w:p>
        </w:tc>
      </w:tr>
      <w:tr w:rsidR="00CE7E96" w14:paraId="78AA141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Default="00CE7E96" w:rsidP="00AD76D8">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25062AF1"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CSI-RS</w:t>
            </w:r>
            <w:r>
              <w:rPr>
                <w:rFonts w:cs="v4.2.0"/>
                <w:lang w:val="fr-FR"/>
              </w:rPr>
              <w:t>)</w:t>
            </w:r>
          </w:p>
        </w:tc>
      </w:tr>
      <w:tr w:rsidR="00CE7E96" w14:paraId="414E7593"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7777777" w:rsidR="00CE7E96" w:rsidRDefault="00CE7E96" w:rsidP="00AD76D8">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007C72D8" w14:textId="77777777" w:rsidR="00CE7E96" w:rsidRDefault="00CE7E96" w:rsidP="00AD76D8">
            <w:pPr>
              <w:pStyle w:val="TAC"/>
              <w:rPr>
                <w:lang w:val="fr-FR"/>
              </w:rPr>
            </w:pPr>
            <w:r>
              <w:rPr>
                <w:rFonts w:cs="v4.2.0"/>
                <w:lang w:val="fr-FR"/>
              </w:rPr>
              <w:t>max(T</w:t>
            </w:r>
            <w:r>
              <w:rPr>
                <w:rFonts w:cs="v4.2.0"/>
                <w:vertAlign w:val="subscript"/>
                <w:lang w:val="fr-FR"/>
              </w:rPr>
              <w:t>Report</w:t>
            </w:r>
            <w:r>
              <w:rPr>
                <w:rFonts w:cs="v4.2.0"/>
                <w:lang w:val="fr-FR"/>
              </w:rPr>
              <w:t>, ceil(1.5*M*P)*max(T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CE7E96" w14:paraId="5761E261" w14:textId="77777777" w:rsidTr="00AD76D8">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77777777" w:rsidR="00CE7E96" w:rsidRDefault="00CE7E96" w:rsidP="00AD76D8">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Default="00CE7E96" w:rsidP="00AD76D8">
            <w:pPr>
              <w:pStyle w:val="TAC"/>
            </w:pPr>
            <w:r>
              <w:rPr>
                <w:rFonts w:cs="v4.2.0"/>
              </w:rPr>
              <w:t>ceil(M*P)*T</w:t>
            </w:r>
            <w:r>
              <w:rPr>
                <w:rFonts w:cs="v4.2.0"/>
                <w:vertAlign w:val="subscript"/>
              </w:rPr>
              <w:t>DRX</w:t>
            </w:r>
          </w:p>
        </w:tc>
      </w:tr>
      <w:tr w:rsidR="00CE7E96" w14:paraId="082A6FDA" w14:textId="77777777" w:rsidTr="00AD76D8">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77777777" w:rsidR="00CE7E96" w:rsidRDefault="00CE7E96" w:rsidP="00AD76D8">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03748DEA" w14:textId="77777777" w:rsidR="00CE7E96" w:rsidRDefault="00CE7E96" w:rsidP="00AD76D8">
            <w:pPr>
              <w:pStyle w:val="TAN"/>
            </w:pPr>
            <w:r>
              <w:t>Note 2:</w:t>
            </w:r>
            <w:r>
              <w:rPr>
                <w:sz w:val="28"/>
              </w:rPr>
              <w:tab/>
            </w:r>
            <w:r>
              <w:t>the requirements are applicable provided that the CSI-RS resource configured for L1-SINR measurement is transmitted with Density = 3.</w:t>
            </w:r>
          </w:p>
          <w:p w14:paraId="2974FD69" w14:textId="77777777" w:rsidR="00CE7E96" w:rsidRDefault="00CE7E96" w:rsidP="00AD76D8">
            <w:pPr>
              <w:pStyle w:val="TAN"/>
              <w:rPr>
                <w:rFonts w:cs="v4.2.0"/>
              </w:rPr>
            </w:pPr>
            <w:r>
              <w:rPr>
                <w:rFonts w:cs="v4.2.0"/>
              </w:rPr>
              <w:t>Note 3:</w:t>
            </w:r>
            <w:r>
              <w:rPr>
                <w:sz w:val="28"/>
              </w:rPr>
              <w:tab/>
            </w:r>
            <w:r>
              <w:t>The requirements are applicable provided that the CSI-RS resource configured for interference measurement shall be 1-to-1 mapped to CSI-RS configured for channel measurement, with the same periodicity.</w:t>
            </w:r>
          </w:p>
        </w:tc>
      </w:tr>
    </w:tbl>
    <w:p w14:paraId="490E47D7" w14:textId="77777777" w:rsidR="00CE7E96" w:rsidRDefault="00CE7E96" w:rsidP="00257E2A">
      <w:pPr>
        <w:rPr>
          <w:rFonts w:eastAsia="MS Mincho"/>
          <w:lang w:eastAsia="ja-JP"/>
        </w:rPr>
      </w:pPr>
    </w:p>
    <w:p w14:paraId="5D9038BB" w14:textId="0EAE6D0C" w:rsidR="009323E2" w:rsidRPr="00F674D5" w:rsidRDefault="009323E2" w:rsidP="009323E2">
      <w:pPr>
        <w:pStyle w:val="Heading2"/>
      </w:pPr>
      <w:r>
        <w:t>9.9</w:t>
      </w:r>
      <w:r w:rsidRPr="00F674D5">
        <w:tab/>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Default="00804F6D" w:rsidP="00804F6D">
      <w:pPr>
        <w:rPr>
          <w:rFonts w:ascii="TimesNewRomanPSMT" w:hAnsi="TimesNewRomanPSMT"/>
        </w:rPr>
      </w:pPr>
      <w:bookmarkStart w:id="91"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07EB6C9A" w14:textId="6DB1FB8D" w:rsidR="00673676" w:rsidRPr="00084BC9" w:rsidRDefault="00673676" w:rsidP="00804F6D">
      <w:pPr>
        <w:rPr>
          <w:rFonts w:ascii="TimesNewRomanPSMT" w:hAnsi="TimesNewRomanPSMT"/>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91"/>
    <w:p w14:paraId="38D65BBC" w14:textId="2EC7BEA4" w:rsidR="00804F6D" w:rsidRPr="00084BC9" w:rsidRDefault="00D7346A" w:rsidP="00804F6D">
      <w:r>
        <w:t xml:space="preserve">For </w:t>
      </w:r>
      <w:r>
        <w:rPr>
          <w:lang w:val="en-US"/>
        </w:rPr>
        <w:t xml:space="preserve">gap-based </w:t>
      </w:r>
      <w:r>
        <w:t>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xml:space="preserve"> PRS-RSRP</w:t>
      </w:r>
      <w:r>
        <w:rPr>
          <w:lang w:val="en-US"/>
        </w:rPr>
        <w:t>,</w:t>
      </w:r>
      <w:r>
        <w:t xml:space="preserve"> UE Rx-Tx time difference</w:t>
      </w:r>
      <w:r>
        <w:rPr>
          <w:lang w:val="en-US"/>
        </w:rPr>
        <w:t>,</w:t>
      </w:r>
      <w:r>
        <w:rPr>
          <w:rFonts w:eastAsia="SimSun" w:hint="eastAsia"/>
          <w:lang w:val="en-US" w:eastAsia="zh-CN"/>
        </w:rPr>
        <w:t xml:space="preserve"> </w:t>
      </w:r>
      <w:r>
        <w:rPr>
          <w:rFonts w:ascii="TimesNewRomanPSMT" w:eastAsia="SimSun" w:hAnsi="TimesNewRomanPSMT" w:hint="eastAsia"/>
          <w:lang w:val="en-US" w:eastAsia="zh-CN"/>
        </w:rPr>
        <w:t>UE Rx-Tx time difference based on aggregated PRS resources and aggregated SRS resources from multiple PFLs,</w:t>
      </w:r>
      <w:r>
        <w:rPr>
          <w:lang w:val="en-US"/>
        </w:rPr>
        <w:t xml:space="preserve"> PRS-RSRPP</w:t>
      </w:r>
      <w:r>
        <w:rPr>
          <w:rFonts w:eastAsia="SimSun" w:hint="eastAsia"/>
          <w:lang w:val="en-US" w:eastAsia="zh-CN"/>
        </w:rPr>
        <w:t xml:space="preserve">, DL RSCPD reported with RSTD, DL RSCP reported with UE Rx-Tx time difference </w:t>
      </w:r>
      <w:r>
        <w:t xml:space="preserve"> measurements, the requirements in clauses </w:t>
      </w:r>
      <w:bookmarkStart w:id="92" w:name="OLE_LINK28"/>
      <w:bookmarkStart w:id="93" w:name="OLE_LINK29"/>
      <w:r>
        <w:t>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w:t>
      </w:r>
      <w:bookmarkEnd w:id="92"/>
      <w:bookmarkEnd w:id="93"/>
      <w:r>
        <w:rPr>
          <w:rFonts w:ascii="TimesNewRomanPSMT" w:hAnsi="TimesNewRomanPSMT" w:hint="eastAsia"/>
          <w:lang w:val="en-US" w:eastAsia="zh-CN"/>
        </w:rPr>
        <w:t>, 9.9.</w:t>
      </w:r>
      <w:r w:rsidR="00AC5909">
        <w:rPr>
          <w:rFonts w:ascii="TimesNewRomanPSMT" w:hAnsi="TimesNewRomanPSMT"/>
          <w:lang w:val="en-US" w:eastAsia="zh-CN"/>
        </w:rPr>
        <w:t>7</w:t>
      </w:r>
      <w:r>
        <w:rPr>
          <w:rFonts w:ascii="TimesNewRomanPSMT" w:hAnsi="TimesNewRomanPSMT" w:hint="eastAsia"/>
          <w:lang w:val="en-US" w:eastAsia="zh-CN"/>
        </w:rPr>
        <w:t>, 9.9.</w:t>
      </w:r>
      <w:r w:rsidR="00AC5909">
        <w:rPr>
          <w:rFonts w:ascii="TimesNewRomanPSMT" w:hAnsi="TimesNewRomanPSMT"/>
          <w:lang w:val="en-US" w:eastAsia="zh-CN"/>
        </w:rPr>
        <w:t>8</w:t>
      </w:r>
      <w:r>
        <w:rPr>
          <w:rFonts w:ascii="TimesNewRomanPSMT" w:hAnsi="TimesNewRomanPSMT"/>
        </w:rPr>
        <w:t xml:space="preserve"> apply provided:</w:t>
      </w:r>
    </w:p>
    <w:p w14:paraId="2D527C38" w14:textId="77777777" w:rsidR="00EE6ECB" w:rsidRDefault="00EE6ECB" w:rsidP="00EE6ECB">
      <w:pPr>
        <w:pStyle w:val="B10"/>
        <w:rPr>
          <w:lang w:eastAsia="zh-CN"/>
        </w:rPr>
      </w:pPr>
      <w:r w:rsidRPr="000000C5">
        <w:t>-</w:t>
      </w:r>
      <w:r w:rsidRPr="000000C5">
        <w:tab/>
      </w:r>
      <w:r>
        <w:t>the UE is configured or pre-configured with measurement gaps</w:t>
      </w:r>
      <w:r w:rsidRPr="007D28CF">
        <w:t xml:space="preserve"> </w:t>
      </w:r>
      <w:r>
        <w:t xml:space="preserve">or configured with concurrent </w:t>
      </w:r>
      <w:r>
        <w:rPr>
          <w:rFonts w:hint="eastAsia"/>
          <w:lang w:eastAsia="zh-CN"/>
        </w:rPr>
        <w:t>measurement</w:t>
      </w:r>
      <w:r>
        <w:rPr>
          <w:lang w:eastAsia="zh-CN"/>
        </w:rPr>
        <w:t xml:space="preserve"> gaps</w:t>
      </w:r>
    </w:p>
    <w:p w14:paraId="50744BE8" w14:textId="77777777" w:rsidR="00EE6ECB" w:rsidRDefault="00EE6ECB" w:rsidP="00EE6ECB">
      <w:pPr>
        <w:pStyle w:val="B10"/>
      </w:pPr>
      <w:r>
        <w:tab/>
        <w:t>-</w:t>
      </w:r>
      <w:r>
        <w:tab/>
        <w:t>all positioning frequency layers are measured or associated with only one per-UE measurement gap, or</w:t>
      </w:r>
    </w:p>
    <w:p w14:paraId="1890DBC6" w14:textId="77777777" w:rsidR="00EE6ECB" w:rsidRDefault="00EE6ECB" w:rsidP="00EE6EC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084C0244" w14:textId="77777777" w:rsidR="00EE6ECB" w:rsidRDefault="00EE6ECB" w:rsidP="00EE6ECB">
      <w:pPr>
        <w:pStyle w:val="B10"/>
      </w:pPr>
      <w:r>
        <w:t>-</w:t>
      </w:r>
      <w:r>
        <w:tab/>
        <w:t xml:space="preserve">if the measurement gap is pre-configured, the gap must be activated throughout the measurement period, and </w:t>
      </w:r>
    </w:p>
    <w:p w14:paraId="66FF9B2E" w14:textId="3E133F18" w:rsidR="00EE6ECB" w:rsidRDefault="00EE6ECB" w:rsidP="00EE6ECB">
      <w:pPr>
        <w:pStyle w:val="B10"/>
      </w:pPr>
      <w:r>
        <w:t>-</w:t>
      </w:r>
      <w:r w:rsidRPr="000000C5">
        <w:tab/>
      </w:r>
      <w:r>
        <w:t xml:space="preserve">if concurrent measurement gaps are configured, one of the gap combinations specified in clause </w:t>
      </w:r>
      <w:r w:rsidRPr="00D17E3B">
        <w:t>9.1.8.2</w:t>
      </w:r>
      <w:r>
        <w:t xml:space="preserve"> is configured, and</w:t>
      </w:r>
    </w:p>
    <w:p w14:paraId="76F1218E" w14:textId="0368538A" w:rsidR="00EE6ECB" w:rsidRDefault="00EE6ECB" w:rsidP="00EE6ECB">
      <w:pPr>
        <w:pStyle w:val="B10"/>
      </w:pPr>
      <w:r>
        <w:t>-</w:t>
      </w:r>
      <w:r>
        <w:tab/>
        <w:t xml:space="preserve">if the UE does not support </w:t>
      </w:r>
      <w:r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6D1C7917" w14:textId="3FE96CE6" w:rsidR="00D7346A" w:rsidRDefault="00D7346A" w:rsidP="00D7346A">
      <w:r>
        <w:t>All measurement requirements specified in clause 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t>,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t xml:space="preserve"> 9.9.6</w:t>
      </w:r>
      <w:r>
        <w:rPr>
          <w:rFonts w:hint="eastAsia"/>
          <w:lang w:eastAsia="zh-CN"/>
        </w:rPr>
        <w:t>.5</w:t>
      </w:r>
      <w:r>
        <w:rPr>
          <w:rFonts w:hint="eastAsia"/>
          <w:lang w:val="en-US" w:eastAsia="zh-CN"/>
        </w:rPr>
        <w:t>, 9.9.</w:t>
      </w:r>
      <w:r w:rsidR="00AC5909">
        <w:rPr>
          <w:lang w:val="en-US" w:eastAsia="zh-CN"/>
        </w:rPr>
        <w:t>7</w:t>
      </w:r>
      <w:r>
        <w:rPr>
          <w:rFonts w:hint="eastAsia"/>
          <w:lang w:val="en-US" w:eastAsia="zh-CN"/>
        </w:rPr>
        <w:t xml:space="preserve"> and 9.9.</w:t>
      </w:r>
      <w:r w:rsidR="00AC5909">
        <w:rPr>
          <w:lang w:val="en-US" w:eastAsia="zh-CN"/>
        </w:rPr>
        <w:t>8</w:t>
      </w:r>
      <w:r>
        <w:t xml:space="preserve"> shall apply without DRX as well as for any DRX configuration specified in TS 38.331 [2].</w:t>
      </w:r>
    </w:p>
    <w:p w14:paraId="785E6981" w14:textId="79038CCB" w:rsidR="00D7346A" w:rsidRDefault="00D7346A" w:rsidP="00D7346A">
      <w:r>
        <w:t>UE is only required to measure PRS resources that are fully or partially overlapped with measurement gaps, and the requirements in clause 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sidR="00AC5909">
        <w:rPr>
          <w:rFonts w:ascii="TimesNewRomanPSMT" w:hAnsi="TimesNewRomanPSMT"/>
          <w:lang w:val="en-US" w:eastAsia="zh-CN"/>
        </w:rPr>
        <w:t>7</w:t>
      </w:r>
      <w:r>
        <w:rPr>
          <w:rFonts w:ascii="TimesNewRomanPSMT" w:hAnsi="TimesNewRomanPSMT" w:hint="eastAsia"/>
          <w:lang w:val="en-US" w:eastAsia="zh-CN"/>
        </w:rPr>
        <w:t xml:space="preserve"> and 9.9.</w:t>
      </w:r>
      <w:r w:rsidR="00AC5909">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E29D332" w:rsidR="00474A41" w:rsidRPr="00084BC9" w:rsidRDefault="00D7346A"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10.1.x1, </w:t>
      </w:r>
      <w:r>
        <w:t>10.1.24</w:t>
      </w:r>
      <w:r>
        <w:rPr>
          <w:lang w:val="en-US"/>
        </w:rPr>
        <w:t>,</w:t>
      </w:r>
      <w:r>
        <w:t xml:space="preserve"> 10.1.25</w:t>
      </w:r>
      <w:r>
        <w:rPr>
          <w:rFonts w:eastAsia="SimSun" w:hint="eastAsia"/>
          <w:lang w:val="en-US" w:eastAsia="zh-CN"/>
        </w:rPr>
        <w:t>, 10.1.x2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Default="00474A41" w:rsidP="00474A41">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76E40B17" w14:textId="259824B2" w:rsidR="00474A41" w:rsidRDefault="00AC5909" w:rsidP="00474A41">
      <w:r>
        <w:t xml:space="preserve">If a positioning measurement gap is configured via </w:t>
      </w:r>
      <w:r>
        <w:rPr>
          <w:i/>
        </w:rPr>
        <w:t>PosGapConfig</w:t>
      </w:r>
      <w:r>
        <w:t xml:space="preserve"> and activated by MAC CE, the measurement requirements in clause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BE4571">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74D85BB8" w14:textId="77777777" w:rsidR="00804F6D" w:rsidRPr="00084BC9" w:rsidRDefault="00804F6D" w:rsidP="00804F6D">
      <w:pPr>
        <w:pStyle w:val="Heading4"/>
      </w:pPr>
      <w:r w:rsidRPr="00084BC9">
        <w:t>9.9.1.2</w:t>
      </w:r>
      <w:r>
        <w:tab/>
      </w:r>
      <w:r w:rsidRPr="00084BC9">
        <w:t>General Aspects of Gapless Measurement</w:t>
      </w:r>
    </w:p>
    <w:p w14:paraId="2B43A36F" w14:textId="3140B5C3" w:rsidR="00804F6D" w:rsidRPr="00084BC9" w:rsidRDefault="00474A41" w:rsidP="00804F6D">
      <w:pPr>
        <w:spacing w:after="120"/>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24260954" w14:textId="77777777" w:rsidR="002C2FA2" w:rsidRPr="00DF1AE4" w:rsidRDefault="002C2FA2" w:rsidP="002C2FA2">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62409D60" w14:textId="77777777" w:rsidR="002C2FA2" w:rsidRPr="00DF1AE4" w:rsidRDefault="002C2FA2" w:rsidP="002C2FA2">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79DBB35" w14:textId="65867629" w:rsidR="00804F6D" w:rsidRPr="00084BC9" w:rsidRDefault="00EC29E6" w:rsidP="002C2FA2">
      <w:pPr>
        <w:pStyle w:val="B10"/>
      </w:pPr>
      <w:r>
        <w:t>No active BWP switching occurs during the measurement period specified in clauses 9.9.2.7, 9.9.3.6, 9.9.4.6</w:t>
      </w:r>
      <w:r>
        <w:rPr>
          <w:rFonts w:eastAsia="SimSun" w:hint="eastAsia"/>
          <w:lang w:val="en-US" w:eastAsia="zh-CN"/>
        </w:rPr>
        <w:t>,</w:t>
      </w:r>
      <w:r>
        <w:t xml:space="preserve"> and 9.9.6.6,</w:t>
      </w:r>
    </w:p>
    <w:p w14:paraId="61D30E5C" w14:textId="76CD7D58" w:rsidR="002E3506" w:rsidRDefault="002E3506" w:rsidP="002E3506">
      <w:pPr>
        <w:pStyle w:val="B10"/>
      </w:pPr>
      <w:r w:rsidRPr="00084BC9">
        <w:t>PRS is within PPW and do</w:t>
      </w:r>
      <w:r>
        <w:rPr>
          <w:rFonts w:hint="eastAsia"/>
          <w:lang w:eastAsia="zh-CN"/>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lang w:eastAsia="zh-CN"/>
        </w:rPr>
      </w:pPr>
      <w:r w:rsidRPr="00FE705D">
        <w:rPr>
          <w:lang w:eastAsia="zh-CN"/>
        </w:rPr>
        <w:t>max</w:t>
      </w:r>
      <w:r w:rsidRPr="00FE705D">
        <w:rPr>
          <w:rFonts w:ascii="SimSun" w:eastAsia="SimSun" w:hAnsi="SimSun" w:cs="SimSun" w:hint="eastAsia"/>
          <w:lang w:eastAsia="zh-CN"/>
        </w:rPr>
        <w:t>∣</w:t>
      </w:r>
      <w:r w:rsidRPr="00FE705D">
        <w:rPr>
          <w:rFonts w:eastAsia="SimSun"/>
          <w:lang w:eastAsia="zh-CN"/>
        </w:rPr>
        <w:t>ΔT</w:t>
      </w:r>
      <w:r w:rsidRPr="00FE705D">
        <w:rPr>
          <w:rFonts w:ascii="SimSun" w:eastAsia="SimSun" w:hAnsi="SimSun" w:cs="SimSun" w:hint="eastAsia"/>
          <w:lang w:eastAsia="zh-CN"/>
        </w:rPr>
        <w:t>∣</w:t>
      </w:r>
      <w:r w:rsidRPr="00FE705D">
        <w:rPr>
          <w:rFonts w:eastAsia="SimSun"/>
          <w:lang w:eastAsia="zh-CN"/>
        </w:rPr>
        <w:t>≤ THR</w:t>
      </w:r>
      <w:r>
        <w:rPr>
          <w:rFonts w:eastAsia="SimSun"/>
          <w:lang w:eastAsia="zh-CN"/>
        </w:rPr>
        <w:t>, where</w:t>
      </w:r>
    </w:p>
    <w:p w14:paraId="7E4EFF7A" w14:textId="77777777" w:rsidR="002E3506" w:rsidRDefault="002E3506" w:rsidP="002E3506">
      <w:pPr>
        <w:pStyle w:val="B20"/>
        <w:rPr>
          <w:lang w:eastAsia="zh-CN"/>
        </w:rPr>
      </w:pPr>
      <w:r>
        <w:rPr>
          <w:lang w:eastAsia="zh-CN"/>
        </w:rPr>
        <w:t>∆T is the time difference between the start of a slot containing PRS from the neighbor cell/TRP and the start of the closest slot from the serving cell;</w:t>
      </w:r>
    </w:p>
    <w:p w14:paraId="37ABE5AE" w14:textId="77777777" w:rsidR="002E3506" w:rsidRDefault="002E3506" w:rsidP="002E3506">
      <w:pPr>
        <w:pStyle w:val="B20"/>
        <w:rPr>
          <w:lang w:eastAsia="zh-CN"/>
        </w:rPr>
      </w:pPr>
      <w:r>
        <w:rPr>
          <w:lang w:eastAsia="zh-CN"/>
        </w:rPr>
        <w:t>the range of ∆T is determined by the expected RSTD and expected RSTD uncertainty in the assistance data;</w:t>
      </w:r>
    </w:p>
    <w:p w14:paraId="58970F83" w14:textId="1A89BCC1" w:rsidR="002E3506" w:rsidRPr="00FE705D" w:rsidRDefault="00474A41" w:rsidP="002E3506">
      <w:pPr>
        <w:pStyle w:val="B20"/>
        <w:rPr>
          <w:lang w:eastAsia="zh-CN"/>
        </w:rPr>
      </w:pPr>
      <w:r>
        <w:rPr>
          <w:lang w:eastAsia="zh-CN"/>
        </w:rPr>
        <w:t xml:space="preserve">THR is the threshold as reported in UE capability </w:t>
      </w:r>
      <w:r w:rsidRPr="003A65F4">
        <w:rPr>
          <w:i/>
        </w:rPr>
        <w:t>prs-MeasurementWithoutMG-r17</w:t>
      </w:r>
      <w:r w:rsidRPr="00510E91">
        <w:rPr>
          <w:lang w:eastAsia="zh-CN"/>
        </w:rPr>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05704E3C" w14:textId="76A90331" w:rsidR="00804F6D" w:rsidRPr="00084BC9" w:rsidRDefault="00794BA3" w:rsidP="00804F6D">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eastAsia="zh-CN"/>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77777777" w:rsidR="00804F6D" w:rsidRDefault="00804F6D" w:rsidP="00804F6D">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FE8E651" w14:textId="7B7DB607" w:rsidR="00804F6D" w:rsidRDefault="00804F6D" w:rsidP="00804F6D"/>
    <w:p w14:paraId="4BE97571" w14:textId="77777777" w:rsidR="009D0B3D" w:rsidRDefault="009D0B3D" w:rsidP="009D0B3D">
      <w:pPr>
        <w:pStyle w:val="Heading4"/>
        <w:rPr>
          <w:lang w:eastAsia="zh-CN"/>
        </w:rPr>
      </w:pPr>
      <w:r w:rsidRPr="00084BC9">
        <w:t>9.9.1.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564B579A" w14:textId="77777777" w:rsidR="009D0B3D" w:rsidRPr="000258B9" w:rsidRDefault="009D0B3D" w:rsidP="009D0B3D">
      <w:pPr>
        <w:rPr>
          <w:lang w:eastAsia="zh-CN"/>
        </w:rPr>
      </w:pPr>
      <w:r>
        <w:rPr>
          <w:rFonts w:hint="eastAsia"/>
          <w:lang w:eastAsia="zh-CN"/>
        </w:rPr>
        <w:t>T</w:t>
      </w:r>
      <w:r>
        <w:rPr>
          <w:lang w:eastAsia="zh-CN"/>
        </w:rPr>
        <w:t xml:space="preserve">he requirements in this clause apply for </w:t>
      </w:r>
      <w:r w:rsidRPr="000C3C4D">
        <w:rPr>
          <w:lang w:eastAsia="zh-CN"/>
        </w:rPr>
        <w:t xml:space="preserve">UE </w:t>
      </w:r>
      <w:r>
        <w:rPr>
          <w:lang w:eastAsia="zh-CN"/>
        </w:rPr>
        <w:t>performing</w:t>
      </w:r>
      <w:r w:rsidRPr="000C3C4D">
        <w:rPr>
          <w:lang w:eastAsia="zh-CN"/>
        </w:rPr>
        <w:t xml:space="preserve"> </w:t>
      </w:r>
      <w:r>
        <w:rPr>
          <w:lang w:eastAsia="zh-CN"/>
        </w:rPr>
        <w:t>RSTD, PRS-RSRP, UE Rx-Tx time difference and PRS-RSRPP</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4FB155AC" w14:textId="16CC76A5" w:rsidR="00544DC4" w:rsidRPr="00DF1AE4" w:rsidRDefault="00544DC4" w:rsidP="00544DC4">
      <w:pPr>
        <w:rPr>
          <w:rFonts w:eastAsia="DengXian"/>
          <w:lang w:eastAsia="zh-CN"/>
        </w:rPr>
      </w:pPr>
      <w:r w:rsidRPr="00DF1AE4">
        <w:rPr>
          <w:rFonts w:eastAsia="DengXian"/>
          <w:lang w:eastAsia="zh-CN"/>
        </w:rPr>
        <w:t>If Cap. 1A UE capable of supporting priority options 1,</w:t>
      </w:r>
      <w:r>
        <w:rPr>
          <w:rFonts w:eastAsia="DengXian"/>
          <w:lang w:eastAsia="zh-CN"/>
        </w:rPr>
        <w:t xml:space="preserve"> </w:t>
      </w:r>
      <w:r w:rsidRPr="00DF1AE4">
        <w:rPr>
          <w:rFonts w:eastAsia="DengXian"/>
          <w:lang w:eastAsia="zh-CN"/>
        </w:rPr>
        <w:t xml:space="preserve">2 and 3 is configured with priority state 1 for PRS measurement, then UE is not expected to receive PDCCH/PDSCH/CSI-RS on all symbols within </w:t>
      </w:r>
      <w:r w:rsidRPr="00DF1AE4">
        <w:rPr>
          <w:lang w:eastAsia="zh-CN"/>
        </w:rPr>
        <w:t>PRS processing window</w:t>
      </w:r>
      <w:r w:rsidRPr="00DF1AE4">
        <w:rPr>
          <w:rFonts w:eastAsia="DengXian"/>
          <w:lang w:eastAsia="zh-CN"/>
        </w:rPr>
        <w:t xml:space="preserve">. </w:t>
      </w:r>
    </w:p>
    <w:p w14:paraId="17A86319" w14:textId="3CF04B1E" w:rsidR="009D0B3D" w:rsidRPr="00E8252D" w:rsidRDefault="00544DC4" w:rsidP="00544DC4">
      <w:pPr>
        <w:rPr>
          <w:rFonts w:eastAsia="DengXian"/>
          <w:lang w:eastAsia="zh-CN"/>
        </w:rPr>
      </w:pPr>
      <w:r w:rsidRPr="00DF1AE4">
        <w:rPr>
          <w:rFonts w:eastAsia="DengXian"/>
          <w:lang w:eastAsia="zh-CN"/>
        </w:rPr>
        <w:t xml:space="preserve">If Cap.1A UE capable of supporting priority option 2 is configured with priority state 2 for PRS measurement, then UE is not expected to receive PDSCH/CSI-RS on all symbols within </w:t>
      </w:r>
      <w:r w:rsidRPr="00DF1AE4">
        <w:rPr>
          <w:lang w:eastAsia="zh-CN"/>
        </w:rPr>
        <w:t>PRS processing window</w:t>
      </w:r>
      <w:r w:rsidRPr="00DF1AE4">
        <w:rPr>
          <w:rFonts w:eastAsia="DengXian"/>
          <w:lang w:eastAsia="zh-CN"/>
        </w:rPr>
        <w:t xml:space="preserve"> but is expected to receive PDCCH and URLLC PDSCH within </w:t>
      </w:r>
      <w:r w:rsidRPr="00DF1AE4">
        <w:rPr>
          <w:lang w:eastAsia="zh-CN"/>
        </w:rPr>
        <w:t>PRS processing window</w:t>
      </w:r>
      <w:r w:rsidRPr="00DF1AE4">
        <w:rPr>
          <w:rFonts w:eastAsia="DengXian"/>
          <w:lang w:eastAsia="zh-CN"/>
        </w:rPr>
        <w:t>.</w:t>
      </w:r>
    </w:p>
    <w:p w14:paraId="6FB296C7" w14:textId="38E91B53" w:rsidR="00544DC4" w:rsidRPr="00DF1AE4" w:rsidRDefault="00544DC4" w:rsidP="00544DC4">
      <w:pPr>
        <w:rPr>
          <w:rFonts w:eastAsia="DengXian"/>
          <w:lang w:eastAsia="zh-CN"/>
        </w:rPr>
      </w:pPr>
      <w:r w:rsidRPr="00DF1AE4">
        <w:rPr>
          <w:rFonts w:eastAsia="DengXian"/>
          <w:lang w:eastAsia="zh-CN"/>
        </w:rPr>
        <w:t>If Cap. 1B UE capable of supporting priority options 1,</w:t>
      </w:r>
      <w:r>
        <w:rPr>
          <w:rFonts w:eastAsia="DengXian"/>
          <w:lang w:eastAsia="zh-CN"/>
        </w:rPr>
        <w:t xml:space="preserve"> </w:t>
      </w:r>
      <w:r w:rsidRPr="00DF1AE4">
        <w:rPr>
          <w:rFonts w:eastAsia="DengXian"/>
          <w:lang w:eastAsia="zh-CN"/>
        </w:rPr>
        <w:t xml:space="preserve">2 and 3 is configured with priority state 1 for PRS measurement, then UE is not expected to receive PDCCH/PDSCH/CSI-RS from a certain [band or CC] </w:t>
      </w:r>
      <w:r w:rsidRPr="00DF1AE4">
        <w:rPr>
          <w:lang w:eastAsia="zh-CN"/>
        </w:rPr>
        <w:t>on all symbols within PRS processing window</w:t>
      </w:r>
      <w:r w:rsidRPr="00DF1AE4">
        <w:rPr>
          <w:rFonts w:eastAsia="DengXian"/>
          <w:lang w:eastAsia="zh-CN"/>
        </w:rPr>
        <w:t>.</w:t>
      </w:r>
    </w:p>
    <w:p w14:paraId="229C4164" w14:textId="61CA0BE1" w:rsidR="009D0B3D" w:rsidRPr="00E8252D" w:rsidRDefault="00544DC4" w:rsidP="00544DC4">
      <w:pPr>
        <w:rPr>
          <w:rFonts w:eastAsia="DengXian"/>
          <w:lang w:eastAsia="zh-CN"/>
        </w:rPr>
      </w:pPr>
      <w:r w:rsidRPr="00DF1AE4">
        <w:rPr>
          <w:rFonts w:eastAsia="DengXian"/>
          <w:lang w:eastAsia="zh-CN"/>
        </w:rPr>
        <w:t xml:space="preserve">If Cap. 1B UE capable of supporting priority option 2 is configured with priority state 2 for PRS measurement, then UE is not expected to receive PDSCH/CSI-RS from a certain [band or CC] but is expected to receive PDCCH and URLLC PDSCH from a certain [band or CC] </w:t>
      </w:r>
      <w:r w:rsidRPr="00DF1AE4">
        <w:rPr>
          <w:lang w:eastAsia="zh-CN"/>
        </w:rPr>
        <w:t>on all symbols within PRS processing window</w:t>
      </w:r>
      <w:r w:rsidRPr="00DF1AE4">
        <w:rPr>
          <w:rFonts w:eastAsia="DengXian"/>
          <w:lang w:eastAsia="zh-CN"/>
        </w:rPr>
        <w:t>.</w:t>
      </w:r>
    </w:p>
    <w:p w14:paraId="49FB50B2" w14:textId="62D55513" w:rsidR="00544DC4" w:rsidRPr="00DF1AE4" w:rsidRDefault="00544DC4" w:rsidP="00544DC4">
      <w:pPr>
        <w:rPr>
          <w:rFonts w:eastAsia="DengXian"/>
          <w:lang w:eastAsia="zh-CN"/>
        </w:rPr>
      </w:pPr>
      <w:r w:rsidRPr="00DF1AE4">
        <w:rPr>
          <w:rFonts w:eastAsia="DengXian"/>
          <w:lang w:eastAsia="zh-CN"/>
        </w:rPr>
        <w:t>If Cap. 2 UE capable of supporting priority options 1</w:t>
      </w:r>
      <w:r>
        <w:rPr>
          <w:rFonts w:eastAsia="DengXian"/>
          <w:lang w:eastAsia="zh-CN"/>
        </w:rPr>
        <w:t xml:space="preserve"> </w:t>
      </w:r>
      <w:r w:rsidRPr="00DF1AE4">
        <w:rPr>
          <w:rFonts w:eastAsia="DengXian"/>
          <w:lang w:eastAsia="zh-CN"/>
        </w:rPr>
        <w:t xml:space="preserve">2 and 3 is configured with priority state 1 for PRS measurement, then the UE is not expected to receive PDCCH/PDSCH/CSI-RS on the symbols overlapped with DL PRS </w:t>
      </w:r>
      <w:r w:rsidRPr="00DF1AE4">
        <w:rPr>
          <w:lang w:eastAsia="zh-CN"/>
        </w:rPr>
        <w:t>within PRS processing window</w:t>
      </w:r>
      <w:r w:rsidRPr="00DF1AE4">
        <w:rPr>
          <w:rFonts w:eastAsia="DengXian"/>
          <w:lang w:eastAsia="zh-CN"/>
        </w:rPr>
        <w:t>.</w:t>
      </w:r>
    </w:p>
    <w:p w14:paraId="199DD877" w14:textId="2D2DAE7E" w:rsidR="009D0B3D" w:rsidRDefault="00544DC4" w:rsidP="00544DC4">
      <w:pPr>
        <w:rPr>
          <w:rFonts w:eastAsia="DengXian"/>
          <w:lang w:eastAsia="zh-CN"/>
        </w:rPr>
      </w:pPr>
      <w:r w:rsidRPr="00DF1AE4">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DF1AE4">
        <w:rPr>
          <w:lang w:eastAsia="zh-CN"/>
        </w:rPr>
        <w:t>within PRS processing window</w:t>
      </w:r>
      <w:r w:rsidRPr="00DF1AE4">
        <w:rPr>
          <w:rFonts w:eastAsia="DengXian"/>
          <w:lang w:eastAsia="zh-CN"/>
        </w:rPr>
        <w:t xml:space="preserve"> but is expected to receive PDCCH and URLLC PDSCH on the symbols overlapped with DL PRS </w:t>
      </w:r>
      <w:r w:rsidRPr="00DF1AE4">
        <w:rPr>
          <w:lang w:eastAsia="zh-CN"/>
        </w:rPr>
        <w:t>within PRS processing window</w:t>
      </w:r>
      <w:r w:rsidRPr="00DF1AE4">
        <w:rPr>
          <w:rFonts w:eastAsia="DengXian"/>
          <w:lang w:eastAsia="zh-CN"/>
        </w:rPr>
        <w:t>.</w:t>
      </w:r>
    </w:p>
    <w:p w14:paraId="57860DAB" w14:textId="77777777" w:rsidR="009D0B3D" w:rsidRDefault="009D0B3D" w:rsidP="009D0B3D">
      <w:pPr>
        <w:rPr>
          <w:lang w:val="en-US" w:eastAsia="zh-CN"/>
        </w:rPr>
      </w:pPr>
      <w:r>
        <w:rPr>
          <w:lang w:val="en-US" w:eastAsia="zh-CN"/>
        </w:rPr>
        <w:t>When PRS is lower priority than the DL signals/channels the following applies for cap1A and 1B UEs:</w:t>
      </w:r>
    </w:p>
    <w:p w14:paraId="08208EA5" w14:textId="37706FF4"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no later than </w:t>
      </w:r>
      <w:r w:rsidRPr="00274EE4">
        <w:rPr>
          <w:rFonts w:eastAsia="Calibri"/>
          <w:lang w:eastAsia="zh-CN"/>
        </w:rPr>
        <w:t>N</w:t>
      </w:r>
      <w:r w:rsidRPr="00274EE4">
        <w:rPr>
          <w:rFonts w:eastAsia="Calibri"/>
          <w:vertAlign w:val="subscript"/>
          <w:lang w:eastAsia="zh-CN"/>
        </w:rPr>
        <w:t>2</w:t>
      </w:r>
      <w:r w:rsidRPr="00274EE4">
        <w:rPr>
          <w:rFonts w:eastAsia="Calibri"/>
          <w:lang w:eastAsia="zh-CN"/>
        </w:rPr>
        <w:t xml:space="preserve"> symbols, defined in clause 6.4 of [26, TS38.214] for the </w:t>
      </w:r>
      <w:r w:rsidRPr="00274EE4">
        <w:rPr>
          <w:rFonts w:eastAsia="Calibri" w:hint="eastAsia"/>
          <w:lang w:eastAsia="zh-CN"/>
        </w:rPr>
        <w:t>subca</w:t>
      </w:r>
      <w:r w:rsidRPr="00274EE4">
        <w:rPr>
          <w:rFonts w:eastAsia="Calibri"/>
          <w:lang w:eastAsia="zh-CN"/>
        </w:rPr>
        <w:t xml:space="preserve">rrier spacing </w:t>
      </w:r>
      <m:oMath>
        <m:r>
          <m:rPr>
            <m:sty m:val="p"/>
          </m:rPr>
          <w:rPr>
            <w:rFonts w:ascii="Cambria Math" w:eastAsia="Calibri" w:hAnsi="Cambria Math"/>
            <w:lang w:eastAsia="zh-CN"/>
          </w:rPr>
          <m:t>μ</m:t>
        </m:r>
      </m:oMath>
      <w:r w:rsidRPr="00274EE4">
        <w:rPr>
          <w:rFonts w:eastAsia="Calibri" w:hint="eastAsia"/>
          <w:lang w:eastAsia="zh-CN"/>
        </w:rPr>
        <w:t xml:space="preserve"> </w:t>
      </w:r>
      <w:r w:rsidRPr="00274EE4">
        <w:rPr>
          <w:rFonts w:eastAsia="Calibri"/>
          <w:lang w:eastAsia="zh-CN"/>
        </w:rPr>
        <w:t>of the DL PRS,</w:t>
      </w:r>
      <w:r w:rsidRPr="00B36922">
        <w:rPr>
          <w:rFonts w:eastAsia="Calibri"/>
          <w:lang w:val="en-US" w:eastAsia="zh-CN"/>
        </w:rPr>
        <w:t xml:space="preserve"> before the start of the PPW, UE expects to receive the DL signals/channels and drop all DL PRS in the PPW.</w:t>
      </w:r>
    </w:p>
    <w:p w14:paraId="12314B13" w14:textId="6F83B2FD" w:rsidR="009D0B3D" w:rsidRPr="00581C7D" w:rsidRDefault="007D509B" w:rsidP="007D509B">
      <w:pPr>
        <w:pStyle w:val="B10"/>
        <w:rPr>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eastAsia="zh-CN"/>
        </w:rPr>
      </w:pPr>
      <w:r>
        <w:rPr>
          <w:lang w:val="en-US" w:eastAsia="zh-CN"/>
        </w:rPr>
        <w:t>When PRS is lower priority than the DL signals/channels the following applies for cap 2 UEs:</w:t>
      </w:r>
    </w:p>
    <w:p w14:paraId="757F2BF1" w14:textId="2A767B76"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no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expects to receive the DL signals/channels and drop the PRS symbol.</w:t>
      </w:r>
    </w:p>
    <w:p w14:paraId="2A10BF63" w14:textId="1E6B38E8" w:rsidR="009D0B3D" w:rsidRPr="007D509B" w:rsidRDefault="007D509B" w:rsidP="007D509B">
      <w:pPr>
        <w:pStyle w:val="B10"/>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lang w:eastAsia="zh-CN"/>
        </w:rPr>
      </w:pPr>
      <w:r w:rsidRPr="00C42534">
        <w:rPr>
          <w:lang w:eastAsia="zh-CN"/>
        </w:rPr>
        <w:t>For inter-band case for FR2</w:t>
      </w:r>
      <w:r>
        <w:rPr>
          <w:lang w:eastAsia="zh-CN"/>
        </w:rPr>
        <w:t xml:space="preserve"> f</w:t>
      </w:r>
      <w:r w:rsidRPr="004C03D4">
        <w:rPr>
          <w:lang w:eastAsia="zh-CN"/>
        </w:rPr>
        <w:t xml:space="preserve">or the DL signals/channels from a different FR2 band than the FR2 band of the DL PRS, if the same Rx beam is used for both FR2 bands and the DL PRS is determined to be higher priority, </w:t>
      </w:r>
      <w:r w:rsidRPr="00C42534">
        <w:rPr>
          <w:lang w:eastAsia="zh-CN"/>
        </w:rPr>
        <w:t>capability 1B and 2</w:t>
      </w:r>
      <w:r>
        <w:rPr>
          <w:lang w:eastAsia="zh-CN"/>
        </w:rPr>
        <w:t xml:space="preserve"> UEs are not expected to receive </w:t>
      </w:r>
      <w:r w:rsidRPr="004C03D4">
        <w:rPr>
          <w:lang w:eastAsia="zh-CN"/>
        </w:rPr>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94" w:name="_Toc383690856"/>
      <w:r w:rsidRPr="00E02EB9">
        <w:rPr>
          <w:lang w:eastAsia="zh-CN"/>
        </w:rPr>
        <w:t>9.9.2.1</w:t>
      </w:r>
      <w:r w:rsidRPr="00E02EB9">
        <w:tab/>
        <w:t>Introduction</w:t>
      </w:r>
      <w:bookmarkEnd w:id="94"/>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53C72F8" w14:textId="77777777" w:rsidR="009700EE" w:rsidRDefault="009700EE" w:rsidP="009700EE">
      <w:pPr>
        <w:pStyle w:val="B10"/>
      </w:pPr>
      <w:r w:rsidRPr="00E02EB9">
        <w:t>-</w:t>
      </w:r>
      <w:r w:rsidRPr="00E02EB9">
        <w:tab/>
        <w:t>PRS-RSTD related side conditions given in clause 10.1.23 for FR1 and FR2 are fulfilled, for a corresponding Band.</w:t>
      </w:r>
    </w:p>
    <w:p w14:paraId="4B134F70" w14:textId="77777777" w:rsidR="009700EE" w:rsidRDefault="009700EE" w:rsidP="009700EE">
      <w:pPr>
        <w:pStyle w:val="B10"/>
      </w:pPr>
      <w:r>
        <w:t>-</w:t>
      </w:r>
      <w:r>
        <w:tab/>
      </w:r>
      <w:r w:rsidRPr="00E02EB9">
        <w:t>PRS-RSTD related side conditions given in clause 10.1.23</w:t>
      </w:r>
      <w:r>
        <w:t>.x</w:t>
      </w:r>
      <w:r w:rsidRPr="00E02EB9">
        <w:t xml:space="preserve"> for FR1 and FR2 are </w:t>
      </w:r>
      <w:r>
        <w:t>met for PRS aggregation from multiple PFLs</w:t>
      </w:r>
      <w:r w:rsidRPr="00E02EB9">
        <w:t>.</w:t>
      </w:r>
    </w:p>
    <w:p w14:paraId="13D02DB1" w14:textId="3EDB5022" w:rsidR="002F1748" w:rsidRPr="00E02EB9" w:rsidRDefault="009700EE" w:rsidP="009700EE">
      <w:pPr>
        <w:pStyle w:val="B10"/>
      </w:pPr>
      <w:r>
        <w:t>-</w:t>
      </w:r>
      <w:r>
        <w:tab/>
      </w:r>
      <w:r w:rsidRPr="00B028C5">
        <w:t>All PFLs to be aggregated by the UE are transmitted by the TRP using common RF components or common RF bandwidth and the same transmit antenna reference point.</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1310CFD9" w:rsidR="00E3772C" w:rsidRPr="00F64187" w:rsidRDefault="00E3772C" w:rsidP="00E37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lang w:eastAsia="zh-CN"/>
        </w:rPr>
      </w:pPr>
      <w:r w:rsidRPr="0007062E">
        <w:rPr>
          <w:rFonts w:eastAsia="MS Mincho" w:cs="v4.2.0"/>
        </w:rPr>
        <w:t xml:space="preserve">where: </w:t>
      </w:r>
    </w:p>
    <w:p w14:paraId="1AF6B235" w14:textId="77777777" w:rsidR="002E3506" w:rsidRDefault="002E3506" w:rsidP="002E3506">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2B9DF249" w:rsidR="000C76F1" w:rsidRPr="0007062E" w:rsidRDefault="00CD68F2" w:rsidP="002E3506">
      <w:pPr>
        <w:pStyle w:val="B10"/>
      </w:pPr>
      <w:r>
        <w:tab/>
        <w:t>and in FR2,</w:t>
      </w:r>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in</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Pr>
          <w:rFonts w:eastAsia="SimSun" w:hint="eastAsia"/>
          <w:lang w:eastAsia="zh-CN"/>
        </w:rPr>
        <w:t xml:space="preserve"> </w:t>
      </w:r>
      <w:r w:rsidRPr="00C66141">
        <w:rPr>
          <w:rFonts w:eastAsia="SimSun"/>
          <w:lang w:eastAsia="zh-C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lang w:eastAsia="zh-CN"/>
        </w:rPr>
      </w:pPr>
      <w:r w:rsidRPr="00C66141">
        <w:rPr>
          <w:rFonts w:eastAsia="SimSun"/>
          <w:lang w:eastAsia="zh-CN"/>
        </w:rPr>
        <w:tab/>
      </w:r>
      <w:r>
        <w:rPr>
          <w:rFonts w:eastAsia="SimSun"/>
          <w:lang w:eastAsia="zh-CN"/>
        </w:rPr>
        <w:t>otherwise,</w:t>
      </w:r>
    </w:p>
    <w:p w14:paraId="5F567626" w14:textId="653B4920" w:rsidR="00D91AAE" w:rsidRPr="00C66141" w:rsidRDefault="00D91AAE" w:rsidP="00110527">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12FF7E7A" w14:textId="49CE125E"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lang w:eastAsia="zh-CN"/>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5B06D46" w14:textId="77777777" w:rsidR="00FB4543" w:rsidRDefault="00FB4543" w:rsidP="00FB4543">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rFonts w:hint="eastAsia"/>
          <w:bCs/>
          <w:lang w:val="en-US" w:eastAsia="zh-CN"/>
        </w:rPr>
        <w:t xml:space="preserve"> or MUSIM gap or both concurrent measurement gap and MUSIM gap</w:t>
      </w:r>
      <w:r>
        <w:rPr>
          <w:bCs/>
          <w:lang w:eastAsia="zh-CN"/>
        </w:rPr>
        <w:t xml:space="preserve">,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6C5D0D1D" w14:textId="77777777" w:rsidR="00FB4543" w:rsidRDefault="00FB4543" w:rsidP="00FB4543">
      <w:pPr>
        <w:pStyle w:val="B20"/>
        <w:rPr>
          <w:lang w:eastAsia="zh-CN"/>
        </w:rPr>
      </w:pPr>
      <w:r>
        <w:rPr>
          <w:lang w:eastAsia="zh-CN"/>
        </w:rPr>
        <w:t>-</w:t>
      </w:r>
      <w:r>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w:t>
      </w:r>
      <w:r>
        <w:rPr>
          <w:rFonts w:hint="eastAsia"/>
          <w:lang w:val="en-US" w:eastAsia="zh-CN"/>
        </w:rPr>
        <w:t xml:space="preserve"> [and periodic MUSIM gaps]</w:t>
      </w:r>
      <w:r>
        <w:rPr>
          <w:lang w:eastAsia="zh-CN"/>
        </w:rPr>
        <w:t xml:space="preserve">, and starting at the beginning of any </w:t>
      </w:r>
      <w:r>
        <w:rPr>
          <w:rFonts w:hint="eastAsia"/>
          <w:lang w:eastAsia="zh-CN"/>
        </w:rPr>
        <w:t xml:space="preserve">associated </w:t>
      </w:r>
      <w:r>
        <w:rPr>
          <w:lang w:eastAsia="zh-CN"/>
        </w:rPr>
        <w:t xml:space="preserve">gap occasions covering the PRS occasion: </w:t>
      </w:r>
    </w:p>
    <w:p w14:paraId="48CD06F3" w14:textId="77777777" w:rsidR="00FB4543" w:rsidRDefault="00FB4543" w:rsidP="00FB4543">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and</w:t>
      </w:r>
    </w:p>
    <w:p w14:paraId="66870501" w14:textId="7C906407" w:rsidR="00A35180" w:rsidRDefault="00FB4543" w:rsidP="00FB4543">
      <w:pPr>
        <w:pStyle w:val="B30"/>
        <w:rPr>
          <w:lang w:eastAsia="zh-CN"/>
        </w:rPr>
      </w:pPr>
      <w:r>
        <w:rPr>
          <w:lang w:eastAsia="zh-CN"/>
        </w:rPr>
        <w:t>-</w:t>
      </w:r>
      <w:r>
        <w:rPr>
          <w:lang w:eastAsia="zh-CN"/>
        </w:rPr>
        <w:tab/>
        <w:t>N</w:t>
      </w:r>
      <w:r>
        <w:rPr>
          <w:vertAlign w:val="subscript"/>
          <w:lang w:eastAsia="zh-CN"/>
        </w:rPr>
        <w:t>available</w:t>
      </w:r>
      <w:r>
        <w:rPr>
          <w:lang w:eastAsia="zh-CN"/>
        </w:rPr>
        <w:t xml:space="preserve"> is the number of non-dropped associated gap occasions covering PRS occasions within the window W, after further accounting for MG</w:t>
      </w:r>
      <w:r>
        <w:rPr>
          <w:rFonts w:hint="eastAsia"/>
          <w:lang w:val="en-US" w:eastAsia="zh-CN"/>
        </w:rPr>
        <w:t xml:space="preserve"> [and MUSIM gaps]</w:t>
      </w:r>
      <w:r>
        <w:rPr>
          <w:lang w:eastAsia="zh-CN"/>
        </w:rPr>
        <w:t xml:space="preserve"> collisions by applying the selected gap collision rule </w:t>
      </w:r>
    </w:p>
    <w:p w14:paraId="64D7EE6C" w14:textId="06723736" w:rsidR="00A35180" w:rsidRDefault="002E3506" w:rsidP="00054C98">
      <w:pPr>
        <w:pStyle w:val="B30"/>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4BDFFF11" w14:textId="6885BE19" w:rsidR="00E3772C" w:rsidRDefault="00054C98" w:rsidP="00054C98">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6F83207E" w:rsidR="00DA78EA" w:rsidRPr="00F27EB7" w:rsidRDefault="00CD68F2" w:rsidP="00DA78EA">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DB54961" w14:textId="2171B8E5"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3ECCFBC9" w14:textId="148263C8" w:rsidR="00F6044C" w:rsidRPr="00F27EB7" w:rsidRDefault="00CD68F2" w:rsidP="00F6044C">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58E416EC" w14:textId="77777777" w:rsidR="00F6044C" w:rsidRPr="00F27EB7" w:rsidRDefault="00F6044C" w:rsidP="00F6044C">
      <w:pPr>
        <w:ind w:left="1135" w:hanging="284"/>
      </w:pPr>
      <w:r w:rsidRPr="00F27EB7">
        <w:t>-</w:t>
      </w:r>
      <w:r w:rsidRPr="00F27EB7">
        <w:tab/>
        <w:t xml:space="preserve">PRS bandwidth is within the </w:t>
      </w:r>
      <w:r>
        <w:t>active</w:t>
      </w:r>
      <w:r w:rsidRPr="00F27EB7">
        <w:t xml:space="preserve"> BWP and</w:t>
      </w:r>
    </w:p>
    <w:p w14:paraId="415051D2" w14:textId="7616B0BA"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415FC952" w:rsidR="00DA78EA" w:rsidRPr="00A82C8B" w:rsidRDefault="00F6044C" w:rsidP="00F6044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lang w:eastAsia="zh-CN"/>
        </w:rPr>
      </w:pPr>
    </w:p>
    <w:p w14:paraId="3A1B6809" w14:textId="77777777" w:rsidR="00A5757B" w:rsidRPr="0007062E" w:rsidRDefault="00A5757B" w:rsidP="00A5757B">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4872E561" w14:textId="77777777" w:rsidR="00A5757B" w:rsidRPr="0007062E"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lang w:eastAsia="zh-CN"/>
        </w:rPr>
        <w:t xml:space="preserve"> </w:t>
      </w:r>
    </w:p>
    <w:p w14:paraId="7AD69858" w14:textId="77777777" w:rsidR="00A5757B" w:rsidRPr="0007062E" w:rsidRDefault="00A5757B" w:rsidP="00A5757B">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2FB4EB5" w14:textId="10493B82" w:rsidR="00A5757B" w:rsidRPr="00A5757B" w:rsidRDefault="00E3772C" w:rsidP="00A5757B">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lang w:eastAsia="zh-CN"/>
        </w:rPr>
        <w:t xml:space="preserve"> is the repetition periodicity of the measurement gap applicable for measurement in</w:t>
      </w:r>
      <w:r w:rsidR="00A5757B" w:rsidRPr="0007062E">
        <w:rPr>
          <w:rFonts w:eastAsiaTheme="minorEastAsia" w:hint="eastAsia"/>
          <w:lang w:eastAsia="zh-CN"/>
        </w:rPr>
        <w:t xml:space="preserve"> the PRS </w:t>
      </w:r>
      <w:r w:rsidR="00A5757B" w:rsidRPr="0007062E">
        <w:rPr>
          <w:rFonts w:eastAsiaTheme="minorEastAsia"/>
          <w:lang w:eastAsia="zh-CN"/>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lang w:eastAsia="zh-CN"/>
        </w:rPr>
        <w:t xml:space="preserve">with muting </w:t>
      </w:r>
      <w:r w:rsidR="00E3772C" w:rsidRPr="00084103">
        <w:t xml:space="preserve">on </w:t>
      </w:r>
      <w:r w:rsidR="00E3772C">
        <w:rPr>
          <w:rFonts w:hint="eastAsia"/>
          <w:lang w:eastAsia="zh-CN"/>
        </w:rPr>
        <w:t xml:space="preserve">positioning </w:t>
      </w:r>
      <w:r w:rsidR="00E3772C" w:rsidRPr="00084103">
        <w:t xml:space="preserve">frequency layer </w:t>
      </w:r>
      <w:r w:rsidR="00E3772C" w:rsidRPr="00084103">
        <w:rPr>
          <w:i/>
          <w:iCs/>
        </w:rPr>
        <w:t>i</w:t>
      </w:r>
      <w:r w:rsidR="00E3772C" w:rsidRPr="00084103">
        <w:t>.</w:t>
      </w:r>
      <w:r w:rsidR="00E3772C">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1D012914" w14:textId="77777777" w:rsidR="00E3772C" w:rsidRPr="007A7F1C"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where </w:t>
      </w:r>
    </w:p>
    <w:p w14:paraId="3CCF6593" w14:textId="262F30DA" w:rsidR="00E3772C" w:rsidRPr="007A7F1C"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3772C">
        <w:rPr>
          <w:rFonts w:hint="eastAsia"/>
          <w:lang w:eastAsia="zh-CN"/>
        </w:rPr>
        <w:t xml:space="preserve"> </w:t>
      </w:r>
      <w:r w:rsidR="00E3772C">
        <w:rPr>
          <w:lang w:eastAsia="zh-CN"/>
        </w:rPr>
        <w:t xml:space="preserve">is the muting repetition factor given by the higher-layer parameter </w:t>
      </w:r>
      <w:r w:rsidR="00E3772C" w:rsidRPr="00877969">
        <w:rPr>
          <w:i/>
          <w:lang w:eastAsia="zh-CN"/>
        </w:rPr>
        <w:t>DL-PRS-MutingBitRepetitionFactor</w:t>
      </w:r>
      <w:r w:rsidR="00E3772C">
        <w:rPr>
          <w:lang w:eastAsia="zh-CN"/>
        </w:rPr>
        <w:t xml:space="preserve">, </w:t>
      </w:r>
      <w:r w:rsidR="001235E2">
        <w:rPr>
          <w:lang w:eastAsia="zh-CN"/>
        </w:rPr>
        <w:t xml:space="preserve">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235E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235E2">
        <w:rPr>
          <w:lang w:eastAsia="zh-CN"/>
        </w:rPr>
        <w:t>.</w:t>
      </w:r>
    </w:p>
    <w:p w14:paraId="7B7887C0" w14:textId="150344E3" w:rsidR="00E3772C" w:rsidRPr="007A7F1C" w:rsidRDefault="000E32EE" w:rsidP="000E32EE">
      <w:pPr>
        <w:pStyle w:val="B10"/>
        <w:rPr>
          <w:lang w:eastAsia="zh-CN"/>
        </w:rPr>
      </w:pPr>
      <w:r>
        <w:rPr>
          <w:lang w:eastAsia="zh-CN"/>
        </w:rPr>
        <w:t>-</w:t>
      </w:r>
      <w:r>
        <w:rPr>
          <w:lang w:eastAsia="zh-CN"/>
        </w:rPr>
        <w:tab/>
      </w:r>
      <w:r w:rsidR="00E3772C">
        <w:rPr>
          <w:lang w:eastAsia="zh-CN"/>
        </w:rPr>
        <w:t>N</w:t>
      </w:r>
      <w:r w:rsidR="00E3772C">
        <w:rPr>
          <w:rFonts w:hint="eastAsia"/>
          <w:lang w:eastAsia="zh-CN"/>
        </w:rPr>
        <w:t xml:space="preserve">ote: </w:t>
      </w:r>
      <w:r w:rsidR="00E3772C" w:rsidRPr="00EE5DCF">
        <w:rPr>
          <w:lang w:eastAsia="zh-CN"/>
        </w:rPr>
        <w:t>For the purpose of calculating T</w:t>
      </w:r>
      <w:r w:rsidR="00E3772C" w:rsidRPr="00EE5DCF">
        <w:rPr>
          <w:vertAlign w:val="subscript"/>
          <w:lang w:eastAsia="zh-CN"/>
        </w:rPr>
        <w:t>PRS,i</w:t>
      </w:r>
      <w:r w:rsidR="00E3772C" w:rsidRPr="00EE5DCF">
        <w:rPr>
          <w:lang w:eastAsia="zh-CN"/>
        </w:rPr>
        <w:t xml:space="preserve">, only the PRS resources fully or partially </w:t>
      </w:r>
      <w:r w:rsidR="00E3772C">
        <w:rPr>
          <w:rFonts w:hint="eastAsia"/>
          <w:lang w:eastAsia="zh-CN"/>
        </w:rPr>
        <w:t>covered by</w:t>
      </w:r>
      <w:r w:rsidR="00E3772C" w:rsidRPr="00EE5DCF">
        <w:rPr>
          <w:lang w:eastAsia="zh-CN"/>
        </w:rPr>
        <w:t xml:space="preserve"> the MG are considered</w:t>
      </w:r>
      <w:r w:rsidR="00E3772C">
        <w:rPr>
          <w:rFonts w:hint="eastAsia"/>
          <w:lang w:eastAsia="zh-CN"/>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CE6D269" w14:textId="77777777" w:rsidR="00DE4758" w:rsidRDefault="00DE4758" w:rsidP="00DE475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412F4312" w14:textId="1CE1B222" w:rsidR="00E3772C" w:rsidRPr="00BE1476" w:rsidRDefault="00DE4758" w:rsidP="00DE4758">
      <w:pPr>
        <w:pStyle w:val="NO"/>
        <w:rPr>
          <w:noProof/>
          <w:lang w:eastAsia="zh-CN"/>
        </w:rPr>
      </w:pPr>
      <w:r w:rsidRPr="00C23445">
        <w:rPr>
          <w:noProof/>
          <w:lang w:eastAsia="zh-CN"/>
        </w:rPr>
        <w:t>Note:</w:t>
      </w:r>
      <w:r>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4E47D272" w14:textId="77777777" w:rsidR="006C2D42" w:rsidRDefault="006C2D42" w:rsidP="006C2D42">
      <w:pPr>
        <w:rPr>
          <w:i/>
          <w:iCs/>
          <w:lang w:eastAsia="zh-CN"/>
        </w:rPr>
      </w:pPr>
      <w:r>
        <w:t xml:space="preserve">If during the measurement period of one or more positioning frequency layers, the MG pattern is reconfigured, the measurement period can be longer. </w:t>
      </w:r>
      <w:r>
        <w:rPr>
          <w:lang w:val="en-US" w:eastAsia="zh-CN"/>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Pr>
        <w:rPr>
          <w:lang w:eastAsia="zh-CN"/>
        </w:rPr>
      </w:pPr>
    </w:p>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rPr>
          <w:lang w:eastAsia="zh-CN"/>
        </w:rPr>
      </w:pPr>
      <w:r w:rsidRPr="00885F53">
        <w:t>9.</w:t>
      </w:r>
      <w:r>
        <w:t>9.2.7</w:t>
      </w:r>
      <w:r w:rsidRPr="00885F53">
        <w:tab/>
      </w:r>
      <w:r w:rsidRPr="002F7B5F">
        <w:t>Measurements Period Requireme</w:t>
      </w:r>
      <w:r w:rsidRPr="002F7B5F">
        <w:rPr>
          <w:lang w:eastAsia="zh-CN"/>
        </w:rPr>
        <w:t>nts</w:t>
      </w:r>
      <w:r>
        <w:rPr>
          <w:lang w:eastAsia="zh-CN"/>
        </w:rPr>
        <w:t xml:space="preserve"> without Measurement Gaps</w:t>
      </w:r>
    </w:p>
    <w:p w14:paraId="087B0DAB" w14:textId="0A4F4F9D" w:rsidR="002D1174" w:rsidRDefault="00CD68F2" w:rsidP="002D1174">
      <w:r>
        <w:rPr>
          <w:lang w:eastAsia="zh-CN"/>
        </w:rPr>
        <w:t xml:space="preserve">When physical layer receives last of </w:t>
      </w:r>
      <w:r>
        <w:rPr>
          <w:i/>
        </w:rPr>
        <w:t>NR-</w:t>
      </w:r>
      <w:r>
        <w:rPr>
          <w:rFonts w:eastAsia="SimSun" w:hint="eastAsia"/>
          <w:i/>
          <w:lang w:val="en-US" w:eastAsia="zh-CN"/>
        </w:rPr>
        <w:t>DL-</w:t>
      </w:r>
      <w:r>
        <w:rPr>
          <w:i/>
        </w:rPr>
        <w:t>TDOA-ProvideAssistanceData</w:t>
      </w:r>
      <w:r>
        <w:t xml:space="preserve"> message and </w:t>
      </w:r>
      <w:r>
        <w:rPr>
          <w:i/>
        </w:rPr>
        <w:t>NR-</w:t>
      </w:r>
      <w:r>
        <w:rPr>
          <w:rFonts w:eastAsia="SimSun" w:hint="eastAsia"/>
          <w:i/>
          <w:lang w:val="en-US" w:eastAsia="zh-CN"/>
        </w:rPr>
        <w:t>DL-</w:t>
      </w:r>
      <w:r>
        <w:rPr>
          <w:i/>
        </w:rPr>
        <w:t xml:space="preserve">TDOA-RequestLocationInformation </w:t>
      </w:r>
      <w:r>
        <w:rPr>
          <w:iCs/>
        </w:rPr>
        <w:t>message from LMF via LPP [34]</w:t>
      </w:r>
      <w:r>
        <w:rPr>
          <w:i/>
        </w:rPr>
        <w:t xml:space="preserve">, </w:t>
      </w:r>
      <w:r>
        <w:rPr>
          <w:iCs/>
        </w:rPr>
        <w:t>the UE shall be able to measure multiple (</w:t>
      </w:r>
      <w:r>
        <w:rPr>
          <w:rFonts w:cs="Arial"/>
        </w:rPr>
        <w:t>up to the UE capability specified in Clause 9.9.2.3</w:t>
      </w:r>
      <w:r>
        <w:rPr>
          <w:iCs/>
        </w:rPr>
        <w:t xml:space="preserve">) DL RSTD measurements, defined </w:t>
      </w:r>
      <w:r>
        <w:t>in TS 38.215 [4], 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t xml:space="preserve"> defined as:</w:t>
      </w:r>
    </w:p>
    <w:p w14:paraId="23CF5A6D"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sidR="00C27D72">
        <w:rPr>
          <w:rFonts w:hint="eastAsia"/>
          <w:iCs/>
          <w:noProof w:val="0"/>
          <w:lang w:eastAsia="zh-CN"/>
        </w:rPr>
        <w:t>,</w:t>
      </w:r>
      <w:r w:rsidR="00C27D72">
        <w:rPr>
          <w:iCs/>
          <w:noProof w:val="0"/>
          <w:lang w:eastAsia="zh-CN"/>
        </w:rPr>
        <w:t xml:space="preserve"> if any of the </w:t>
      </w:r>
      <w:r w:rsidR="00C27D72" w:rsidRPr="00AB24A1">
        <w:rPr>
          <w:iCs/>
          <w:noProof w:val="0"/>
          <w:lang w:eastAsia="zh-CN"/>
        </w:rPr>
        <w:t>positioning frequency layer</w:t>
      </w:r>
      <w:r w:rsidR="00C27D72">
        <w:rPr>
          <w:iCs/>
          <w:noProof w:val="0"/>
          <w:lang w:eastAsia="zh-CN"/>
        </w:rPr>
        <w:t>s are in Case 1, or</w:t>
      </w:r>
    </w:p>
    <w:p w14:paraId="64CCBAD9"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lang w:eastAsia="zh-CN"/>
        </w:rPr>
        <w:t>,</w:t>
      </w:r>
      <w:r w:rsidR="00C27D72">
        <w:rPr>
          <w:iCs/>
          <w:noProof w:val="0"/>
          <w:lang w:eastAsia="zh-CN"/>
        </w:rPr>
        <w:t xml:space="preserve"> if all the </w:t>
      </w:r>
      <w:r w:rsidR="00C27D72" w:rsidRPr="00AB24A1">
        <w:rPr>
          <w:iCs/>
          <w:noProof w:val="0"/>
          <w:lang w:eastAsia="zh-CN"/>
        </w:rPr>
        <w:t>positioning frequency layer</w:t>
      </w:r>
      <w:r w:rsidR="00C27D72">
        <w:rPr>
          <w:iCs/>
          <w:noProof w:val="0"/>
          <w:lang w:eastAsia="zh-CN"/>
        </w:rPr>
        <w:t>s are in Case 2,</w:t>
      </w:r>
    </w:p>
    <w:p w14:paraId="1D28F9F7" w14:textId="77777777" w:rsidR="00C27D72" w:rsidRDefault="00C27D72" w:rsidP="00C27D72">
      <w:pPr>
        <w:rPr>
          <w:lang w:eastAsia="zh-CN"/>
        </w:rPr>
      </w:pPr>
      <w:r>
        <w:rPr>
          <w:lang w:eastAsia="zh-CN"/>
        </w:rPr>
        <w:t>Where,</w:t>
      </w:r>
    </w:p>
    <w:p w14:paraId="480A381F" w14:textId="77777777" w:rsidR="00C27D72" w:rsidRPr="00F64187" w:rsidRDefault="00C27D72" w:rsidP="00C27D7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B17CA5D" w14:textId="77777777" w:rsidR="00C27D72" w:rsidRDefault="00C27D72" w:rsidP="00C27D7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6ABB281A" w14:textId="77777777" w:rsidR="00C27D72" w:rsidRDefault="00C27D72" w:rsidP="00C27D7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28FE50E0" w14:textId="77777777" w:rsidR="00C27D72" w:rsidRDefault="00C27D72" w:rsidP="00C27D7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3F717CA3" w14:textId="77777777" w:rsidR="00C27D72" w:rsidRDefault="00C27D72" w:rsidP="00C27D7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46935806" w14:textId="6FC10CBF"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4C8BE387" w:rsidR="002D1174" w:rsidRDefault="00CD68F2" w:rsidP="002D1174">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lang w:eastAsia="zh-CN"/>
        </w:rPr>
      </w:pPr>
      <w:r w:rsidRPr="00C66141">
        <w:rPr>
          <w:rFonts w:eastAsia="SimSun"/>
          <w:lang w:eastAsia="zh-CN"/>
        </w:rPr>
        <w:tab/>
      </w:r>
      <w:r>
        <w:rPr>
          <w:rFonts w:eastAsia="SimSun"/>
          <w:lang w:eastAsia="zh-CN"/>
        </w:rPr>
        <w:t>otherwise,</w:t>
      </w:r>
    </w:p>
    <w:p w14:paraId="6CA37E6A" w14:textId="5966AC5C"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w:t>
      </w:r>
      <w:r>
        <w:rPr>
          <w:rFonts w:eastAsia="SimSun" w:hint="eastAsia"/>
          <w:lang w:eastAsia="zh-CN"/>
        </w:rPr>
        <w:t xml:space="preserve">the </w:t>
      </w:r>
      <w:r w:rsidRPr="00C66141">
        <w:rPr>
          <w:rFonts w:eastAsia="SimSun"/>
          <w:lang w:eastAsia="zh-CN"/>
        </w:rPr>
        <w:t xml:space="preserve">UE </w:t>
      </w:r>
      <w:r w:rsidRPr="00145907">
        <w:rPr>
          <w:rFonts w:eastAsia="SimSun"/>
          <w:lang w:eastAsia="zh-CN"/>
        </w:rPr>
        <w:t>is not capable of receiving same DL PRS resource simultaneously from multiple Rx TEGs</w:t>
      </w:r>
      <w:r>
        <w:rPr>
          <w:rFonts w:eastAsia="MS Mincho"/>
        </w:rPr>
        <w:t xml:space="preserve">, and </w:t>
      </w:r>
    </w:p>
    <w:p w14:paraId="57359587" w14:textId="1ADD5A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Pr>
          <w:rFonts w:hint="eastAsia"/>
          <w:lang w:eastAsia="zh-CN"/>
        </w:rPr>
        <w:t xml:space="preserve">the </w:t>
      </w:r>
      <w:r w:rsidRPr="00145907">
        <w:rPr>
          <w:rFonts w:eastAsia="SimSun"/>
          <w:lang w:eastAsia="zh-C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lang w:eastAsia="zh-CN"/>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lang w:eastAsia="zh-CN"/>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44D4A7A" w:rsidR="00DA78EA" w:rsidRPr="00F27EB7" w:rsidRDefault="00332F19" w:rsidP="000C731E">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4C407BDB" w14:textId="5F86D517" w:rsidR="00110AC8" w:rsidRPr="00F27EB7" w:rsidRDefault="00110AC8" w:rsidP="00110AC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0DC5035" w14:textId="1A8366B4" w:rsidR="00110AC8" w:rsidRPr="00F27EB7" w:rsidRDefault="00332F19" w:rsidP="00110AC8">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7EFDDE50" w14:textId="77777777" w:rsidR="00110AC8" w:rsidRPr="00F27EB7" w:rsidRDefault="00110AC8" w:rsidP="00110AC8">
      <w:pPr>
        <w:pStyle w:val="B30"/>
      </w:pPr>
      <w:r w:rsidRPr="00F27EB7">
        <w:t>-</w:t>
      </w:r>
      <w:r w:rsidRPr="00F27EB7">
        <w:tab/>
        <w:t xml:space="preserve">PRS bandwidth is within the </w:t>
      </w:r>
      <w:r>
        <w:t>active</w:t>
      </w:r>
      <w:r w:rsidRPr="00F27EB7">
        <w:t xml:space="preserve"> BWP and</w:t>
      </w:r>
    </w:p>
    <w:p w14:paraId="30BC9A6B" w14:textId="5659FB50" w:rsidR="00DA78EA" w:rsidRPr="00F27EB7" w:rsidRDefault="00110AC8" w:rsidP="00110AC8">
      <w:pPr>
        <w:pStyle w:val="B2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6D9ED6" w14:textId="2C93EE44"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rPr>
          <w:lang w:eastAsia="zh-CN"/>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6F04EA7F" w:rsidR="00E5008B" w:rsidRDefault="00E5008B" w:rsidP="00E5008B">
      <w:pPr>
        <w:pStyle w:val="B10"/>
        <w:rPr>
          <w:lang w:eastAsia="zh-CN"/>
        </w:rPr>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082331">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AB40BA2" w:rsidR="002D1174" w:rsidRDefault="00E5008B" w:rsidP="00E5008B">
      <w:pPr>
        <w:pStyle w:val="B10"/>
        <w:rPr>
          <w:lang w:eastAsia="zh-CN"/>
        </w:rPr>
      </w:pPr>
      <w:r w:rsidRPr="00455A43">
        <w:rPr>
          <w:rFonts w:eastAsia="MS Mincho" w:cs="v4.2.0"/>
        </w:rPr>
        <w:tab/>
      </w:r>
      <m:oMath>
        <m:r>
          <w:rPr>
            <w:rFonts w:ascii="Cambria Math" w:hAnsi="Cambria Math"/>
          </w:rPr>
          <m:t>N</m:t>
        </m:r>
      </m:oMath>
      <w:r w:rsidRPr="00455A43">
        <w:t xml:space="preserve"> is a duration of DL PRS symbols in ms </w:t>
      </w:r>
      <w:r w:rsidRPr="00455A43">
        <w:rPr>
          <w:lang w:eastAsia="zh-CN"/>
        </w:rPr>
        <w:t>corresponding to</w:t>
      </w:r>
      <w:r w:rsidRPr="00D178F9">
        <w:rPr>
          <w:i/>
        </w:rPr>
        <w:t xml:space="preserve"> </w:t>
      </w:r>
      <w:r w:rsidRPr="00BB0661">
        <w:rPr>
          <w:i/>
        </w:rPr>
        <w:t>ppw-durationOfPRS-ProcessingSymbolsN</w:t>
      </w:r>
      <w:r>
        <w:t xml:space="preserve"> </w:t>
      </w:r>
      <w:r w:rsidRPr="00455A43">
        <w:rPr>
          <w:lang w:eastAsia="zh-CN"/>
        </w:rPr>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rPr>
          <w:lang w:eastAsia="zh-CN"/>
        </w:rPr>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w:t>
      </w:r>
      <w:r w:rsidRPr="00455A43">
        <w:rPr>
          <w:lang w:eastAsia="zh-CN"/>
        </w:rPr>
        <w:t xml:space="preserve">indicated by </w:t>
      </w:r>
      <w:r w:rsidRPr="00D912A9">
        <w:rPr>
          <w:bCs/>
          <w:i/>
          <w:iCs/>
          <w:snapToGrid w:val="0"/>
          <w:sz w:val="18"/>
        </w:rPr>
        <w:t>ppw-maxNumOfDL-PRS-ResProcessedPerSlot</w:t>
      </w:r>
      <w:r w:rsidRPr="00455A43">
        <w:rPr>
          <w:lang w:eastAsia="zh-CN"/>
        </w:rPr>
        <w:t xml:space="preserve"> </w:t>
      </w:r>
      <w:r w:rsidRPr="00455A43">
        <w:t>specified in TS 37.355 [34].</w:t>
      </w:r>
    </w:p>
    <w:p w14:paraId="42D0356F" w14:textId="61A36457" w:rsidR="002D1174" w:rsidRPr="00455A43" w:rsidRDefault="002D1174" w:rsidP="002D1174">
      <w:pPr>
        <w:rPr>
          <w:iCs/>
          <w:noProof/>
          <w:lang w:eastAsia="zh-CN"/>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332F19">
        <w:rPr>
          <w:i/>
        </w:rPr>
        <w:t>NR-</w:t>
      </w:r>
      <w:r w:rsidR="00332F19">
        <w:rPr>
          <w:rFonts w:eastAsia="SimSun" w:hint="eastAsia"/>
          <w:i/>
          <w:lang w:val="en-US" w:eastAsia="zh-CN"/>
        </w:rPr>
        <w:t>DL-</w:t>
      </w:r>
      <w:r w:rsidR="00332F19">
        <w:rPr>
          <w:i/>
        </w:rPr>
        <w:t>TDOA-ProvideAssistanceData</w:t>
      </w:r>
      <w:r w:rsidR="00332F19">
        <w:t xml:space="preserve"> message and </w:t>
      </w:r>
      <w:r w:rsidR="00332F19">
        <w:rPr>
          <w:i/>
        </w:rPr>
        <w:t>NR-</w:t>
      </w:r>
      <w:r w:rsidR="00332F19">
        <w:rPr>
          <w:rFonts w:eastAsia="SimSun" w:hint="eastAsia"/>
          <w:i/>
          <w:lang w:val="en-US" w:eastAsia="zh-CN"/>
        </w:rPr>
        <w:t>DL-</w:t>
      </w:r>
      <w:r w:rsidR="00332F19">
        <w:rPr>
          <w:i/>
        </w:rPr>
        <w:t>TDOA-RequestLocationInformation</w:t>
      </w:r>
      <w:r w:rsidR="00332F19">
        <w:rPr>
          <w:iCs/>
        </w:rPr>
        <w:t>message are delivered from LMF to the physical layer of UE via LPP [34].</w:t>
      </w:r>
    </w:p>
    <w:p w14:paraId="12964757" w14:textId="37A0094B" w:rsidR="0074300F" w:rsidRPr="00455A43" w:rsidRDefault="0074300F" w:rsidP="0074300F">
      <w:pPr>
        <w:rPr>
          <w:i/>
          <w:iCs/>
          <w:lang w:eastAsia="zh-CN"/>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eastAsia="zh-CN"/>
        </w:rPr>
        <w:t>When PRS-RSRP is configured for DL-TDOA, RSTD and RSRP are performed over the same measurement period.</w:t>
      </w:r>
    </w:p>
    <w:p w14:paraId="2A3B8C5B" w14:textId="61C7E17F" w:rsidR="0074300F" w:rsidRDefault="002D1174" w:rsidP="0074300F">
      <w:bookmarkStart w:id="95"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95"/>
    </w:p>
    <w:p w14:paraId="01E00F05" w14:textId="77777777" w:rsidR="00500336" w:rsidRPr="00455A43" w:rsidRDefault="00500336" w:rsidP="00500336">
      <w:pPr>
        <w:rPr>
          <w:rFonts w:eastAsiaTheme="minorEastAsia"/>
          <w:lang w:val="en-US" w:eastAsia="zh-CN"/>
        </w:rPr>
      </w:pPr>
      <w:r w:rsidRPr="00455A43">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55A43">
        <w:rPr>
          <w:rFonts w:eastAsiaTheme="minorEastAsia"/>
          <w:lang w:val="en-US" w:eastAsia="zh-CN"/>
        </w:rPr>
        <w:t>.</w:t>
      </w:r>
    </w:p>
    <w:p w14:paraId="0BACF50E" w14:textId="77777777" w:rsidR="00500336" w:rsidRPr="00455A43" w:rsidRDefault="00500336" w:rsidP="00500336">
      <w:pPr>
        <w:rPr>
          <w:rFonts w:eastAsiaTheme="minorEastAsia"/>
          <w:lang w:val="en-US" w:eastAsia="zh-CN"/>
        </w:rPr>
      </w:pPr>
      <w:r w:rsidRPr="00455A43">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eastAsia="zh-CN"/>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lang w:eastAsia="zh-CN"/>
        </w:rPr>
        <w:t xml:space="preserve"> in </w:t>
      </w:r>
      <w:r w:rsidRPr="00455A43">
        <w:rPr>
          <w:rFonts w:eastAsiaTheme="minorEastAsia"/>
          <w:i/>
          <w:iCs/>
          <w:lang w:eastAsia="zh-CN"/>
        </w:rPr>
        <w:t>NR-DL-TDOA-ProvideCapabilities</w:t>
      </w:r>
      <w:r w:rsidRPr="00455A43">
        <w:rPr>
          <w:rFonts w:eastAsiaTheme="minorEastAsia"/>
          <w:iCs/>
          <w:lang w:eastAsia="zh-CN"/>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lang w:eastAsia="zh-CN"/>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0F4C8E1F" w:rsidR="00500336" w:rsidRDefault="00500336" w:rsidP="00500336">
      <w:pPr>
        <w:pStyle w:val="Heading4"/>
        <w:rPr>
          <w:lang w:eastAsia="zh-CN"/>
        </w:rPr>
      </w:pPr>
      <w:r w:rsidRPr="002F7B5F">
        <w:t>9.9.2.</w:t>
      </w:r>
      <w:r>
        <w:t>8</w:t>
      </w:r>
      <w:r w:rsidRPr="002F7B5F">
        <w:tab/>
      </w:r>
      <w:r w:rsidR="00E5008B">
        <w:rPr>
          <w:lang w:eastAsia="zh-CN"/>
        </w:rPr>
        <w:t>Void</w:t>
      </w:r>
    </w:p>
    <w:p w14:paraId="06F4EEBE" w14:textId="77777777" w:rsidR="00474A41" w:rsidRPr="00474A41" w:rsidRDefault="00474A41" w:rsidP="00474A41">
      <w:pPr>
        <w:rPr>
          <w:lang w:eastAsia="zh-CN"/>
        </w:rPr>
      </w:pPr>
    </w:p>
    <w:p w14:paraId="5A133991" w14:textId="77777777" w:rsidR="00474A41" w:rsidRPr="006C2D79" w:rsidRDefault="00474A41" w:rsidP="00474A41">
      <w:pPr>
        <w:pStyle w:val="Heading4"/>
      </w:pPr>
      <w:r w:rsidRPr="006C2D79">
        <w:t>9.9.2.9</w:t>
      </w:r>
      <w:r w:rsidRPr="006C2D79">
        <w:tab/>
        <w:t>Measurements Period Requirements with both MG and PPW</w:t>
      </w:r>
    </w:p>
    <w:p w14:paraId="2E945A73" w14:textId="77777777" w:rsidR="00474A41" w:rsidRPr="006C2D79" w:rsidRDefault="00474A41" w:rsidP="00474A41">
      <w:pPr>
        <w:rPr>
          <w:noProof/>
          <w:lang w:eastAsia="zh-CN"/>
        </w:rPr>
      </w:pPr>
      <w:r w:rsidRPr="006C2D79">
        <w:rPr>
          <w:noProof/>
          <w:lang w:eastAsia="zh-CN"/>
        </w:rPr>
        <w:t xml:space="preserve">If </w:t>
      </w:r>
      <w:r>
        <w:rPr>
          <w:rFonts w:hint="eastAsia"/>
          <w:noProof/>
          <w:lang w:eastAsia="zh-CN"/>
        </w:rPr>
        <w:t xml:space="preserve">the </w:t>
      </w:r>
      <w:r w:rsidRPr="006C2D79">
        <w:rPr>
          <w:noProof/>
          <w:lang w:eastAsia="zh-CN"/>
        </w:rPr>
        <w:t xml:space="preserve">UE is configured with both </w:t>
      </w:r>
      <w:r>
        <w:rPr>
          <w:rFonts w:hint="eastAsia"/>
          <w:noProof/>
          <w:lang w:eastAsia="zh-CN"/>
        </w:rPr>
        <w:t>MG applicable to positioning measurement</w:t>
      </w:r>
      <w:r w:rsidRPr="006C2D79">
        <w:rPr>
          <w:noProof/>
          <w:lang w:eastAsia="zh-CN"/>
        </w:rPr>
        <w:t xml:space="preserve"> and PPW, </w:t>
      </w:r>
      <w:r>
        <w:rPr>
          <w:rFonts w:hint="eastAsia"/>
          <w:noProof/>
          <w:lang w:eastAsia="zh-CN"/>
        </w:rPr>
        <w:t xml:space="preserve">the </w:t>
      </w:r>
      <w:r w:rsidRPr="006C2D79">
        <w:rPr>
          <w:noProof/>
          <w:lang w:eastAsia="zh-CN"/>
        </w:rPr>
        <w:t xml:space="preserve">UE shall measure positioning frequency layer </w:t>
      </w:r>
      <w:r w:rsidRPr="006C2D79">
        <w:rPr>
          <w:i/>
          <w:noProof/>
          <w:lang w:eastAsia="zh-CN"/>
        </w:rPr>
        <w:t>i</w:t>
      </w:r>
      <w:r w:rsidRPr="006C2D79">
        <w:rPr>
          <w:noProof/>
          <w:lang w:eastAsia="zh-CN"/>
        </w:rPr>
        <w:t xml:space="preserve"> with</w:t>
      </w:r>
      <w:r w:rsidRPr="006C2D79">
        <w:rPr>
          <w:rFonts w:hint="eastAsia"/>
          <w:noProof/>
          <w:lang w:eastAsia="zh-CN"/>
        </w:rPr>
        <w:t>i</w:t>
      </w:r>
      <w:r w:rsidRPr="006C2D79">
        <w:rPr>
          <w:noProof/>
          <w:lang w:eastAsia="zh-CN"/>
        </w:rPr>
        <w:t>n</w:t>
      </w:r>
    </w:p>
    <w:p w14:paraId="0C5EC167" w14:textId="77777777" w:rsidR="00474A41" w:rsidRPr="006C2D79" w:rsidRDefault="00474A41" w:rsidP="00474A41">
      <w:pPr>
        <w:pStyle w:val="B10"/>
      </w:pPr>
      <w:r w:rsidRPr="006C2D79">
        <w:t>-</w:t>
      </w:r>
      <w:r w:rsidRPr="006C2D79">
        <w:tab/>
        <w:t xml:space="preserve">MG, if PRS resources on </w:t>
      </w:r>
      <w:r w:rsidRPr="006C2D79">
        <w:rPr>
          <w:noProof/>
          <w:lang w:eastAsia="zh-CN"/>
        </w:rPr>
        <w:t xml:space="preserve">positioning frequency layer </w:t>
      </w:r>
      <w:r w:rsidRPr="006C2D79">
        <w:rPr>
          <w:i/>
          <w:noProof/>
          <w:lang w:eastAsia="zh-CN"/>
        </w:rPr>
        <w:t>i</w:t>
      </w:r>
      <w:r w:rsidRPr="006C2D79">
        <w:t xml:space="preserve"> are overlapped with MG, or </w:t>
      </w:r>
    </w:p>
    <w:p w14:paraId="2A2E34CE" w14:textId="77777777" w:rsidR="00474A41" w:rsidRPr="006C2D79" w:rsidRDefault="00474A41" w:rsidP="00474A41">
      <w:pPr>
        <w:pStyle w:val="B10"/>
      </w:pPr>
      <w:r w:rsidRPr="006C2D79">
        <w:t>-</w:t>
      </w:r>
      <w:r w:rsidRPr="006C2D79">
        <w:tab/>
        <w:t xml:space="preserve">PPW, if PRS resources on </w:t>
      </w:r>
      <w:r w:rsidRPr="006C2D79">
        <w:rPr>
          <w:noProof/>
          <w:lang w:eastAsia="zh-CN"/>
        </w:rPr>
        <w:t xml:space="preserve">positioning frequency layer </w:t>
      </w:r>
      <w:r w:rsidRPr="006C2D79">
        <w:rPr>
          <w:i/>
          <w:noProof/>
          <w:lang w:eastAsia="zh-CN"/>
        </w:rPr>
        <w:t>i</w:t>
      </w:r>
      <w:r w:rsidRPr="006C2D79">
        <w:t xml:space="preserve"> are overlapped with PPW.</w:t>
      </w:r>
    </w:p>
    <w:p w14:paraId="49AC9901" w14:textId="77777777" w:rsidR="00474A41" w:rsidRPr="006C2D79" w:rsidRDefault="00474A41" w:rsidP="00474A41">
      <w:r w:rsidRPr="006C2D79">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lang w:eastAsia="zh-CN"/>
        </w:rPr>
        <w:t>is</w:t>
      </w:r>
      <w:r w:rsidRPr="006C2D79">
        <w:t xml:space="preserve"> defined as:</w:t>
      </w:r>
    </w:p>
    <w:p w14:paraId="7D7690DA" w14:textId="7EB81C34" w:rsidR="00474A41" w:rsidRPr="006C2D79" w:rsidRDefault="00474A41" w:rsidP="00474A41">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6C2D79">
        <w:rPr>
          <w:rFonts w:hint="eastAsia"/>
          <w:iCs/>
          <w:lang w:eastAsia="zh-CN"/>
        </w:rPr>
        <w:t>,</w:t>
      </w:r>
    </w:p>
    <w:p w14:paraId="48A00510" w14:textId="77777777" w:rsidR="00474A41" w:rsidRDefault="00474A41" w:rsidP="00474A41">
      <w:pPr>
        <w:rPr>
          <w:lang w:eastAsia="zh-CN"/>
        </w:rPr>
      </w:pPr>
      <w:r>
        <w:rPr>
          <w:rFonts w:hint="eastAsia"/>
          <w:lang w:eastAsia="zh-CN"/>
        </w:rPr>
        <w:t>W</w:t>
      </w:r>
      <w:r w:rsidRPr="006C2D79">
        <w:rPr>
          <w:lang w:eastAsia="zh-CN"/>
        </w:rPr>
        <w:t xml:space="preserve">here </w:t>
      </w:r>
    </w:p>
    <w:p w14:paraId="3DEF190B" w14:textId="2AAB5991"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3A65F4">
        <w:rPr>
          <w:rFonts w:eastAsia="SimSun"/>
        </w:rPr>
        <w:t xml:space="preserve"> is defined in clause 9.9.2.5 </w:t>
      </w:r>
      <w:r>
        <w:rPr>
          <w:rFonts w:hint="eastAsia"/>
          <w:lang w:eastAsia="zh-CN"/>
        </w:rPr>
        <w:t>and includes</w:t>
      </w:r>
      <w:r w:rsidRPr="003A65F4">
        <w:rPr>
          <w:rFonts w:eastAsia="SimSun"/>
        </w:rPr>
        <w:t xml:space="preserve"> all positioning frequency layers to be measured within MG,</w:t>
      </w:r>
    </w:p>
    <w:p w14:paraId="18A099DC" w14:textId="40653856" w:rsidR="00474A41" w:rsidRPr="004273D6"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3A65F4">
        <w:rPr>
          <w:rFonts w:eastAsia="SimSun"/>
        </w:rPr>
        <w:t xml:space="preserve"> is defined in clause 9.9.2.7 </w:t>
      </w:r>
      <w:r>
        <w:rPr>
          <w:rFonts w:hint="eastAsia"/>
          <w:lang w:eastAsia="zh-CN"/>
        </w:rPr>
        <w:t>and includes</w:t>
      </w:r>
      <w:r w:rsidRPr="003A65F4">
        <w:rPr>
          <w:rFonts w:eastAsia="SimSun"/>
        </w:rPr>
        <w:t xml:space="preserve"> all positioning frequency layers to be measured within PPW, </w:t>
      </w:r>
    </w:p>
    <w:p w14:paraId="643B3EBF" w14:textId="587372C5"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lang w:eastAsia="en-US"/>
              </w:rPr>
              <m:t>guard</m:t>
            </m:r>
          </m:sub>
        </m:sSub>
      </m:oMath>
      <w:r w:rsidRPr="003A65F4">
        <w:rPr>
          <w:rFonts w:eastAsia="SimSun"/>
        </w:rPr>
        <w:t xml:space="preserve"> is </w:t>
      </w:r>
      <w:r>
        <w:rPr>
          <w:rFonts w:hint="eastAsia"/>
          <w:lang w:eastAsia="zh-CN"/>
        </w:rPr>
        <w:t xml:space="preserve">the </w:t>
      </w:r>
      <w:r w:rsidRPr="003A65F4">
        <w:rPr>
          <w:rFonts w:eastAsia="SimSun"/>
        </w:rPr>
        <w:t>maximum T</w:t>
      </w:r>
      <w:r w:rsidRPr="003A65F4">
        <w:rPr>
          <w:rFonts w:eastAsia="SimSun"/>
          <w:vertAlign w:val="subscript"/>
        </w:rPr>
        <w:t>effect</w:t>
      </w:r>
      <w:r w:rsidRPr="003A65F4">
        <w:rPr>
          <w:rFonts w:eastAsia="SimSun"/>
        </w:rPr>
        <w:t xml:space="preserve"> </w:t>
      </w:r>
      <w:r w:rsidRPr="00D7135A">
        <w:t>defined in clause</w:t>
      </w:r>
      <w:r>
        <w:t>s</w:t>
      </w:r>
      <w:r w:rsidRPr="00D7135A">
        <w:t xml:space="preserve"> 9.9.2.5</w:t>
      </w:r>
      <w:r>
        <w:t xml:space="preserve"> and 9.9.2.7</w:t>
      </w:r>
      <w:r>
        <w:rPr>
          <w:rFonts w:hint="eastAsia"/>
          <w:lang w:eastAsia="zh-CN"/>
        </w:rPr>
        <w:t xml:space="preserve"> </w:t>
      </w:r>
      <w:r w:rsidRPr="003A65F4">
        <w:rPr>
          <w:rFonts w:eastAsia="SimSun"/>
        </w:rPr>
        <w:t>among all PFLs.</w:t>
      </w:r>
    </w:p>
    <w:p w14:paraId="4FE31D92" w14:textId="77777777" w:rsidR="00474A41" w:rsidRPr="003A65F4" w:rsidRDefault="00474A41" w:rsidP="00474A41">
      <w:pPr>
        <w:rPr>
          <w:lang w:eastAsia="zh-CN"/>
        </w:rPr>
      </w:pPr>
    </w:p>
    <w:p w14:paraId="56F2515D" w14:textId="77777777" w:rsidR="00474A41" w:rsidRPr="00264F97" w:rsidRDefault="00474A41" w:rsidP="00474A4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29284922" w14:textId="3D0BF5DE"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098A69DB" w14:textId="621CDE9F"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7186F7E7" w14:textId="77777777" w:rsidR="00500336" w:rsidRDefault="00500336" w:rsidP="00500336"/>
    <w:p w14:paraId="4CCF031C" w14:textId="77777777" w:rsidR="00424930" w:rsidRDefault="00424930" w:rsidP="00424930">
      <w:pPr>
        <w:pStyle w:val="Heading4"/>
      </w:pPr>
      <w:r w:rsidRPr="00890A11">
        <w:t>9.9.2.</w:t>
      </w:r>
      <w:r>
        <w:t>10</w:t>
      </w:r>
      <w:r w:rsidRPr="00890A11">
        <w:tab/>
        <w:t xml:space="preserve">Measurements Period Requirements with </w:t>
      </w:r>
      <w:r>
        <w:t>Bandwidth Aggregation</w:t>
      </w:r>
    </w:p>
    <w:p w14:paraId="3CB720B0" w14:textId="77777777" w:rsidR="00424930" w:rsidRPr="00A11E4C" w:rsidRDefault="00424930" w:rsidP="00424930">
      <w:r w:rsidRPr="00A11E4C">
        <w:rPr>
          <w:lang w:eastAsia="zh-CN"/>
        </w:rPr>
        <w:t xml:space="preserve">When physical layer receives last of </w:t>
      </w:r>
      <w:r w:rsidRPr="00A11E4C">
        <w:rPr>
          <w:i/>
        </w:rPr>
        <w:t>NR-TDOA-Provide</w:t>
      </w:r>
      <w:r w:rsidRPr="00A11E4C">
        <w:rPr>
          <w:i/>
          <w:noProof/>
        </w:rPr>
        <w:t>AssistanceData</w:t>
      </w:r>
      <w:r w:rsidRPr="00A11E4C">
        <w:t xml:space="preserve"> message and </w:t>
      </w:r>
      <w:r w:rsidRPr="00A11E4C">
        <w:rPr>
          <w:i/>
        </w:rPr>
        <w:t>NR-TDOA-Request</w:t>
      </w:r>
      <w:r w:rsidRPr="00A11E4C">
        <w:rPr>
          <w:i/>
          <w:noProof/>
        </w:rPr>
        <w:t>LocationInformation</w:t>
      </w:r>
      <w:r w:rsidRPr="00A11E4C">
        <w:rPr>
          <w:i/>
        </w:rPr>
        <w:t xml:space="preserve"> </w:t>
      </w:r>
      <w:r w:rsidRPr="00A11E4C">
        <w:rPr>
          <w:iCs/>
        </w:rPr>
        <w:t>message from LMF via LPP [34] with a request to perform measurement by aggregating PRS resources from multiple PFLs via [</w:t>
      </w:r>
      <w:r w:rsidRPr="00A11E4C">
        <w:rPr>
          <w:i/>
        </w:rPr>
        <w:t>nr-DL-PRS-JointMeasurementRequested</w:t>
      </w:r>
      <w:r w:rsidRPr="00A11E4C">
        <w:rPr>
          <w:iCs/>
        </w:rPr>
        <w:t>]</w:t>
      </w:r>
      <w:r w:rsidRPr="00A11E4C">
        <w:rPr>
          <w:i/>
        </w:rPr>
        <w:t xml:space="preserve">, </w:t>
      </w:r>
      <w:r w:rsidRPr="00A11E4C">
        <w:rPr>
          <w:iCs/>
        </w:rPr>
        <w:t>the UE shall be able to perform RSTD measurement by aggregating PRS resources from multiple PFLs (</w:t>
      </w:r>
      <w:r w:rsidRPr="00A11E4C">
        <w:rPr>
          <w:rFonts w:cs="Arial"/>
        </w:rPr>
        <w:t>up to the UE capability specified in Clause 9.9.2.3</w:t>
      </w:r>
      <w:r w:rsidRPr="00A11E4C">
        <w:rPr>
          <w:iCs/>
        </w:rPr>
        <w:t xml:space="preserve">) defined </w:t>
      </w:r>
      <w:r w:rsidRPr="00A11E4C">
        <w:t xml:space="preserve">in TS 38.215 [4], </w:t>
      </w:r>
      <w:r w:rsidRPr="00A11E4C">
        <w:rPr>
          <w:rFonts w:hint="eastAsia"/>
          <w:lang w:eastAsia="zh-CN"/>
        </w:rPr>
        <w:t>during</w:t>
      </w:r>
      <w:r w:rsidRPr="00A11E4C">
        <w:t xml:space="preserve"> the measurement period T</w:t>
      </w:r>
      <w:r w:rsidRPr="00A11E4C">
        <w:rPr>
          <w:vertAlign w:val="subscript"/>
        </w:rPr>
        <w:t>RSTD_aggregated, Total</w:t>
      </w:r>
      <w:r w:rsidRPr="00A11E4C">
        <w:t xml:space="preserve"> defined as:</w:t>
      </w:r>
    </w:p>
    <w:p w14:paraId="586DDFC5" w14:textId="77777777" w:rsidR="00424930" w:rsidRPr="00A11E4C" w:rsidRDefault="00424930" w:rsidP="00424930">
      <w:pPr>
        <w:jc w:val="center"/>
      </w:pPr>
      <w:r w:rsidRPr="00A11E4C">
        <w:t>T</w:t>
      </w:r>
      <w:r w:rsidRPr="00A11E4C">
        <w:rPr>
          <w:vertAlign w:val="subscript"/>
        </w:rPr>
        <w:t>RSTD_aggregated, Total</w:t>
      </w:r>
      <w:r w:rsidRPr="00A11E4C">
        <w:t xml:space="preserve"> = T</w:t>
      </w:r>
      <w:r w:rsidRPr="00A11E4C">
        <w:rPr>
          <w:vertAlign w:val="subscript"/>
        </w:rPr>
        <w:t>non_aggregate_RSTD</w:t>
      </w:r>
      <w:r w:rsidRPr="00A11E4C">
        <w:t xml:space="preserve"> + T</w:t>
      </w:r>
      <w:r w:rsidRPr="00A11E4C">
        <w:rPr>
          <w:vertAlign w:val="subscript"/>
        </w:rPr>
        <w:t xml:space="preserve">aggregated_RSTD </w:t>
      </w:r>
      <w:r w:rsidRPr="00A11E4C">
        <w:t>+ T</w:t>
      </w:r>
      <w:r w:rsidRPr="00A11E4C">
        <w:rPr>
          <w:vertAlign w:val="subscript"/>
        </w:rPr>
        <w:t>margin</w:t>
      </w:r>
      <w:r w:rsidRPr="00A11E4C">
        <w:t>,</w:t>
      </w:r>
    </w:p>
    <w:p w14:paraId="0A2E6E9F" w14:textId="77777777" w:rsidR="00424930" w:rsidRPr="00A11E4C" w:rsidRDefault="00424930" w:rsidP="00424930">
      <w:r w:rsidRPr="00A11E4C">
        <w:t>where,</w:t>
      </w:r>
    </w:p>
    <w:p w14:paraId="32568C60"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the total measurement period for RSTD measurement on PFLs that do not contain PRS resources for aggregation.</w:t>
      </w:r>
    </w:p>
    <w:p w14:paraId="3D5404B5" w14:textId="77777777" w:rsidR="00424930" w:rsidRPr="00A11E4C" w:rsidRDefault="00424930" w:rsidP="00424930">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 such that T</w:t>
      </w:r>
      <w:r w:rsidRPr="00A11E4C">
        <w:rPr>
          <w:rFonts w:eastAsia="SimSun"/>
          <w:szCs w:val="24"/>
          <w:vertAlign w:val="subscript"/>
        </w:rPr>
        <w:t xml:space="preserve">non_aggregate_RSTD </w:t>
      </w:r>
      <w:r w:rsidRPr="00A11E4C">
        <w:rPr>
          <w:rFonts w:eastAsia="SimSun"/>
          <w:szCs w:val="24"/>
        </w:rPr>
        <w:t>is calculated by considering PRS resources that are not aggregated by UE, based on the configuration received from the LMF.</w:t>
      </w:r>
    </w:p>
    <w:p w14:paraId="5B4578AE"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13339EC1"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T</w:t>
      </w:r>
      <w:r w:rsidRPr="00A11E4C">
        <w:rPr>
          <w:rFonts w:eastAsia="SimSun"/>
          <w:szCs w:val="24"/>
          <w:vertAlign w:val="subscript"/>
        </w:rPr>
        <w:t>margin</w:t>
      </w:r>
      <w:r w:rsidRPr="00A11E4C">
        <w:rPr>
          <w:rFonts w:eastAsia="SimSun"/>
          <w:szCs w:val="24"/>
        </w:rPr>
        <w:t xml:space="preserve"> is calculated as max(T</w:t>
      </w:r>
      <w:r w:rsidRPr="00A11E4C">
        <w:rPr>
          <w:rFonts w:eastAsia="SimSun"/>
          <w:szCs w:val="24"/>
          <w:vertAlign w:val="subscript"/>
        </w:rPr>
        <w:t>effect,i</w:t>
      </w:r>
      <w:r w:rsidRPr="00A11E4C">
        <w:rPr>
          <w:rFonts w:eastAsia="SimSun"/>
          <w:szCs w:val="24"/>
        </w:rPr>
        <w:t>), by considering both aggregated PFLs and non-aggregated PFLs configured for positioning measurement. T</w:t>
      </w:r>
      <w:r w:rsidRPr="00A11E4C">
        <w:rPr>
          <w:rFonts w:eastAsia="SimSun"/>
          <w:szCs w:val="24"/>
          <w:vertAlign w:val="subscript"/>
        </w:rPr>
        <w:t>margin</w:t>
      </w:r>
      <w:r w:rsidRPr="00A11E4C">
        <w:rPr>
          <w:rFonts w:eastAsia="SimSun"/>
          <w:szCs w:val="24"/>
        </w:rPr>
        <w:t xml:space="preserve"> is only applicable when UE is configured to perform measurements on PFLs that contain PRS resources for aggregation and on PFLs that do not contain PRS resources for aggregation.</w:t>
      </w:r>
    </w:p>
    <w:p w14:paraId="3E5E0909" w14:textId="77777777" w:rsidR="00424930" w:rsidRPr="00A11E4C" w:rsidRDefault="00424930" w:rsidP="00424930">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388D7D94" w14:textId="77777777" w:rsidR="00424930" w:rsidRPr="00A11E4C" w:rsidRDefault="00424930" w:rsidP="00424930">
      <w:pPr>
        <w:spacing w:after="120"/>
        <w:ind w:left="720" w:hanging="360"/>
        <w:rPr>
          <w:rFonts w:eastAsia="SimSun"/>
          <w:szCs w:val="24"/>
        </w:rPr>
      </w:pPr>
      <w:r w:rsidRPr="00A11E4C">
        <w:rPr>
          <w:rFonts w:eastAsia="SimSun"/>
          <w:szCs w:val="24"/>
        </w:rPr>
        <w:t xml:space="preserve">If UE is capable of performing latency reduced positioning measurements and is configured to perform latency reduced positioning measurement by LMF via </w:t>
      </w:r>
      <w:r w:rsidRPr="00A11E4C">
        <w:rPr>
          <w:rFonts w:eastAsia="SimSun"/>
          <w:i/>
          <w:iCs/>
          <w:szCs w:val="24"/>
        </w:rPr>
        <w:t xml:space="preserve">reducedDL-PRS-ProcessingSamples-r17 </w:t>
      </w:r>
      <w:r w:rsidRPr="00A11E4C">
        <w:rPr>
          <w:rFonts w:eastAsia="SimSun"/>
          <w:szCs w:val="24"/>
        </w:rPr>
        <w:t>[34], then N</w:t>
      </w:r>
      <w:r w:rsidRPr="00A11E4C">
        <w:rPr>
          <w:rFonts w:eastAsia="SimSun"/>
          <w:szCs w:val="24"/>
          <w:vertAlign w:val="subscript"/>
        </w:rPr>
        <w:t xml:space="preserve">sample </w:t>
      </w:r>
      <w:r w:rsidRPr="00A11E4C">
        <w:rPr>
          <w:rFonts w:eastAsia="SimSun"/>
          <w:szCs w:val="24"/>
        </w:rPr>
        <w:t>= 2 shall be considered in calculations of T</w:t>
      </w:r>
      <w:r w:rsidRPr="00A11E4C">
        <w:rPr>
          <w:rFonts w:eastAsia="SimSun"/>
          <w:szCs w:val="24"/>
          <w:vertAlign w:val="subscript"/>
        </w:rPr>
        <w:t>aggregate_RSTD</w:t>
      </w:r>
      <w:r w:rsidRPr="00A11E4C">
        <w:rPr>
          <w:rFonts w:eastAsia="SimSun"/>
          <w:szCs w:val="24"/>
        </w:rPr>
        <w:t xml:space="preserve"> and T</w:t>
      </w:r>
      <w:r w:rsidRPr="00A11E4C">
        <w:rPr>
          <w:rFonts w:eastAsia="SimSun"/>
          <w:szCs w:val="24"/>
          <w:vertAlign w:val="subscript"/>
        </w:rPr>
        <w:t>non-aggregate_RSTD</w:t>
      </w:r>
      <w:r w:rsidRPr="00A11E4C">
        <w:rPr>
          <w:rFonts w:eastAsia="SimSun"/>
          <w:szCs w:val="24"/>
        </w:rPr>
        <w:t>.</w:t>
      </w:r>
    </w:p>
    <w:p w14:paraId="27177268" w14:textId="77777777" w:rsidR="00424930" w:rsidRPr="00A11E4C" w:rsidRDefault="00424930" w:rsidP="00424930">
      <w:pPr>
        <w:spacing w:after="120"/>
        <w:ind w:left="720" w:hanging="360"/>
        <w:rPr>
          <w:rFonts w:eastAsia="SimSun"/>
          <w:szCs w:val="24"/>
        </w:rPr>
      </w:pPr>
      <w:r w:rsidRPr="00A11E4C">
        <w:rPr>
          <w:rFonts w:eastAsia="SimSun"/>
          <w:szCs w:val="24"/>
        </w:rPr>
        <w:t xml:space="preserve">If UE is not capable to perform latency reduced positioning measurements or is not configured to perform latency reduced positioning measurement by LMF via </w:t>
      </w:r>
      <w:r w:rsidRPr="00A11E4C">
        <w:rPr>
          <w:rFonts w:eastAsia="SimSun"/>
          <w:i/>
          <w:iCs/>
          <w:szCs w:val="24"/>
        </w:rPr>
        <w:t xml:space="preserve">reducedDL-PRS-ProcessingSamples-r17 </w:t>
      </w:r>
      <w:r w:rsidRPr="00A11E4C">
        <w:rPr>
          <w:rFonts w:eastAsia="SimSun"/>
          <w:szCs w:val="24"/>
        </w:rPr>
        <w:t>[34], then N</w:t>
      </w:r>
      <w:r w:rsidRPr="00A11E4C">
        <w:rPr>
          <w:rFonts w:eastAsia="SimSun"/>
          <w:szCs w:val="24"/>
          <w:vertAlign w:val="subscript"/>
        </w:rPr>
        <w:t xml:space="preserve">sample </w:t>
      </w:r>
      <w:r w:rsidRPr="00A11E4C">
        <w:rPr>
          <w:rFonts w:eastAsia="SimSun"/>
          <w:szCs w:val="24"/>
        </w:rPr>
        <w:t>= 4 shall be considered in calculations of T</w:t>
      </w:r>
      <w:r w:rsidRPr="00A11E4C">
        <w:rPr>
          <w:rFonts w:eastAsia="SimSun"/>
          <w:szCs w:val="24"/>
          <w:vertAlign w:val="subscript"/>
        </w:rPr>
        <w:t>aggregate_RSTD</w:t>
      </w:r>
      <w:r w:rsidRPr="00A11E4C">
        <w:rPr>
          <w:rFonts w:eastAsia="SimSun"/>
          <w:szCs w:val="24"/>
        </w:rPr>
        <w:t xml:space="preserve"> and T</w:t>
      </w:r>
      <w:r w:rsidRPr="00A11E4C">
        <w:rPr>
          <w:rFonts w:eastAsia="SimSun"/>
          <w:szCs w:val="24"/>
          <w:vertAlign w:val="subscript"/>
        </w:rPr>
        <w:t>non-aggregate_RSTD</w:t>
      </w:r>
      <w:r w:rsidRPr="00A11E4C">
        <w:rPr>
          <w:rFonts w:eastAsia="SimSun"/>
          <w:szCs w:val="24"/>
        </w:rPr>
        <w:t>.</w:t>
      </w:r>
    </w:p>
    <w:p w14:paraId="498CB8E0" w14:textId="77777777" w:rsidR="00424930" w:rsidRPr="00A11E4C" w:rsidRDefault="00424930" w:rsidP="00424930">
      <w:r w:rsidRPr="00A11E4C">
        <w:t>T</w:t>
      </w:r>
      <w:r w:rsidRPr="00A11E4C">
        <w:rPr>
          <w:vertAlign w:val="subscript"/>
        </w:rPr>
        <w:t>aggregate_RSTD</w:t>
      </w:r>
      <w:r w:rsidRPr="00A11E4C">
        <w:t>, total measurement period for RSTD measurements performed by UE by aggregating PRS resources from multiple PFLs as defined in TS 38.214 [26], is defined as:</w:t>
      </w:r>
    </w:p>
    <w:p w14:paraId="369D52F3" w14:textId="77777777" w:rsidR="00424930" w:rsidRPr="00A11E4C" w:rsidRDefault="00000000"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effect_agg,i</m:t>
                          </m:r>
                        </m:sub>
                      </m:sSub>
                    </m:e>
                  </m:d>
                </m:e>
              </m:func>
              <m:r>
                <m:rPr>
                  <m:sty m:val="p"/>
                </m:rPr>
                <w:rPr>
                  <w:rFonts w:ascii="Cambria Math" w:hAnsi="Cambria Math"/>
                  <w:lang w:eastAsia="zh-CN"/>
                </w:rPr>
                <m:t>,</m:t>
              </m:r>
            </m:e>
          </m:nary>
        </m:oMath>
      </m:oMathPara>
    </w:p>
    <w:p w14:paraId="4C840B7E" w14:textId="77777777" w:rsidR="00424930" w:rsidRPr="00A11E4C" w:rsidRDefault="00424930" w:rsidP="00424930">
      <w:r w:rsidRPr="00A11E4C">
        <w:t xml:space="preserve">where </w:t>
      </w:r>
    </w:p>
    <w:p w14:paraId="00B9CB1A" w14:textId="77777777" w:rsidR="00424930" w:rsidRPr="00A11E4C"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A11E4C">
        <w:rPr>
          <w:rFonts w:eastAsia="SimSun"/>
          <w:szCs w:val="24"/>
        </w:rPr>
        <w:t xml:space="preserve"> is the index of effective PFL, corresponding to the group of PFLs containing linked PRS resource sets to be aggregated for RSTD measurement,</w:t>
      </w:r>
    </w:p>
    <w:p w14:paraId="72B14E41" w14:textId="77777777" w:rsidR="00424930" w:rsidRPr="00A11E4C" w:rsidRDefault="00424930" w:rsidP="00424930">
      <w:pPr>
        <w:spacing w:after="120"/>
        <w:ind w:left="720" w:hanging="360"/>
        <w:rPr>
          <w:rFonts w:eastAsia="SimSun"/>
          <w:szCs w:val="24"/>
        </w:rPr>
      </w:pPr>
      <w:r w:rsidRPr="00A11E4C">
        <w:rPr>
          <w:rFonts w:eastAsia="SimSun"/>
          <w:szCs w:val="24"/>
        </w:rPr>
        <w:t xml:space="preserve">G denotes the number of effective PFLs that UE is configured to perform aggregated measurements on. G is configured by LMF and is provisioned to UE via </w:t>
      </w:r>
      <w:r w:rsidRPr="00A11E4C">
        <w:rPr>
          <w:rFonts w:eastAsia="SimSun"/>
          <w:i/>
          <w:iCs/>
          <w:szCs w:val="24"/>
        </w:rPr>
        <w:t>nr-DL-PRS-AggregationInfo.</w:t>
      </w:r>
    </w:p>
    <w:p w14:paraId="1713FB18" w14:textId="77777777" w:rsidR="00424930" w:rsidRPr="00A11E4C" w:rsidRDefault="00000000" w:rsidP="00424930">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24930" w:rsidRPr="00A11E4C">
        <w:t xml:space="preserve"> is the measurement period for PRS RSTD measurement in the effective </w:t>
      </w:r>
      <w:r w:rsidR="00424930" w:rsidRPr="00A11E4C">
        <w:rPr>
          <w:rFonts w:hint="eastAsia"/>
          <w:lang w:eastAsia="zh-CN"/>
        </w:rPr>
        <w:t>positioning</w:t>
      </w:r>
      <w:r w:rsidR="00424930" w:rsidRPr="00A11E4C">
        <w:rPr>
          <w:lang w:eastAsia="zh-CN"/>
        </w:rPr>
        <w:t xml:space="preserve"> frequency layer</w:t>
      </w:r>
      <w:r w:rsidR="00424930" w:rsidRPr="00A11E4C">
        <w:t xml:space="preserve"> </w:t>
      </w:r>
      <w:r w:rsidR="00424930" w:rsidRPr="00A11E4C">
        <w:rPr>
          <w:i/>
          <w:iCs/>
        </w:rPr>
        <w:t>i</w:t>
      </w:r>
      <w:r w:rsidR="00424930" w:rsidRPr="00A11E4C">
        <w:t xml:space="preserve"> as specified below:</w:t>
      </w:r>
    </w:p>
    <w:p w14:paraId="749480E3" w14:textId="77777777" w:rsidR="00424930" w:rsidRPr="00A11E4C" w:rsidRDefault="00000000" w:rsidP="00424930">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24930" w:rsidRPr="00A11E4C">
        <w:rPr>
          <w:iCs/>
        </w:rPr>
        <w:t xml:space="preserve"> ,</w:t>
      </w:r>
    </w:p>
    <w:p w14:paraId="00217503" w14:textId="77777777" w:rsidR="00424930" w:rsidRPr="00A11E4C" w:rsidRDefault="00424930" w:rsidP="00424930">
      <w:pPr>
        <w:rPr>
          <w:rFonts w:eastAsiaTheme="minorEastAsia" w:cs="v4.2.0"/>
          <w:lang w:eastAsia="zh-CN"/>
        </w:rPr>
      </w:pPr>
      <w:r w:rsidRPr="00A11E4C">
        <w:rPr>
          <w:rFonts w:eastAsia="MS Mincho" w:cs="v4.2.0"/>
        </w:rPr>
        <w:t xml:space="preserve">where: </w:t>
      </w:r>
    </w:p>
    <w:p w14:paraId="1E92A0F9" w14:textId="77777777" w:rsidR="00424930" w:rsidRPr="00A11E4C" w:rsidRDefault="00000000" w:rsidP="00424930">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24930" w:rsidRPr="00A11E4C">
        <w:t xml:space="preserve"> is the UE Rx beam sweeping factor. </w:t>
      </w:r>
    </w:p>
    <w:p w14:paraId="7A3642BA" w14:textId="77777777" w:rsidR="00424930" w:rsidRPr="00A11E4C" w:rsidRDefault="00424930" w:rsidP="00424930">
      <w:pPr>
        <w:pStyle w:val="B20"/>
      </w:pPr>
      <w:r w:rsidRPr="00A11E4C">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A11E4C">
        <w:t xml:space="preserve"> = 1. </w:t>
      </w:r>
    </w:p>
    <w:p w14:paraId="0EAAD2BC" w14:textId="77777777" w:rsidR="00424930" w:rsidRPr="00A11E4C" w:rsidRDefault="00424930" w:rsidP="00424930">
      <w:pPr>
        <w:pStyle w:val="B20"/>
      </w:pPr>
      <w:r w:rsidRPr="00A11E4C">
        <w:t>In FR2,</w:t>
      </w:r>
      <w:r w:rsidRPr="00A11E4C">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A11E4C">
        <w:rPr>
          <w:rFonts w:eastAsia="SimSun" w:hint="eastAsia"/>
          <w:lang w:eastAsia="zh-CN"/>
        </w:rPr>
        <w:t xml:space="preserve"> is </w:t>
      </w:r>
      <w:r w:rsidRPr="00A11E4C">
        <w:rPr>
          <w:lang w:eastAsia="zh-CN"/>
        </w:rPr>
        <w:t xml:space="preserve">equal to the value reported </w:t>
      </w:r>
      <w:r w:rsidRPr="00A11E4C">
        <w:rPr>
          <w:rFonts w:hint="eastAsia"/>
          <w:lang w:eastAsia="zh-CN"/>
        </w:rPr>
        <w:t xml:space="preserve">by the UE </w:t>
      </w:r>
      <w:r w:rsidRPr="00A11E4C">
        <w:rPr>
          <w:lang w:eastAsia="zh-CN"/>
        </w:rPr>
        <w:t xml:space="preserve">in </w:t>
      </w:r>
      <w:r w:rsidRPr="00A11E4C">
        <w:rPr>
          <w:i/>
          <w:lang w:eastAsia="zh-CN"/>
        </w:rPr>
        <w:t xml:space="preserve">supportedLowerRxBeamSweepingFactor-FR2 </w:t>
      </w:r>
      <w:r w:rsidRPr="00A11E4C">
        <w:rPr>
          <w:lang w:eastAsia="zh-CN"/>
        </w:rPr>
        <w:t xml:space="preserve">if the UE </w:t>
      </w:r>
      <w:r w:rsidRPr="00A11E4C">
        <w:rPr>
          <w:rFonts w:hint="eastAsia"/>
          <w:lang w:eastAsia="zh-CN"/>
        </w:rPr>
        <w:t xml:space="preserve">supports </w:t>
      </w:r>
      <w:r w:rsidRPr="00A11E4C">
        <w:rPr>
          <w:lang w:eastAsia="zh-CN"/>
        </w:rPr>
        <w:t xml:space="preserve">the capability for the band containing effective positioning frequency layer </w:t>
      </w:r>
      <m:oMath>
        <m:r>
          <m:rPr>
            <m:sty m:val="p"/>
          </m:rPr>
          <w:rPr>
            <w:rFonts w:ascii="Cambria Math" w:hAnsi="Cambria Math"/>
            <w:lang w:eastAsia="zh-CN"/>
          </w:rPr>
          <m:t>i</m:t>
        </m:r>
      </m:oMath>
      <w:r w:rsidRPr="00A11E4C">
        <w:rPr>
          <w:lang w:eastAsia="zh-CN"/>
        </w:rPr>
        <w:t xml:space="preserve">, and </w:t>
      </w:r>
      <w:r w:rsidRPr="00A11E4C">
        <w:rPr>
          <w:rFonts w:hint="eastAsia"/>
          <w:lang w:eastAsia="zh-CN"/>
        </w:rPr>
        <w:t xml:space="preserve">the </w:t>
      </w:r>
      <w:r w:rsidRPr="00A11E4C">
        <w:rPr>
          <w:lang w:eastAsia="zh-CN"/>
        </w:rPr>
        <w:t xml:space="preserve">LMF indicates </w:t>
      </w:r>
      <w:r w:rsidRPr="00A11E4C">
        <w:rPr>
          <w:i/>
          <w:lang w:eastAsia="zh-CN"/>
        </w:rPr>
        <w:t xml:space="preserve">lowerRxBeamSweepingFactor-FR2 </w:t>
      </w:r>
      <w:r w:rsidRPr="00A11E4C">
        <w:rPr>
          <w:lang w:eastAsia="zh-CN"/>
        </w:rPr>
        <w:t>in</w:t>
      </w:r>
      <w:r w:rsidRPr="00A11E4C">
        <w:rPr>
          <w:i/>
        </w:rPr>
        <w:t>NR-</w:t>
      </w:r>
      <w:r w:rsidRPr="00A11E4C">
        <w:rPr>
          <w:rFonts w:eastAsia="SimSun" w:hint="eastAsia"/>
          <w:i/>
          <w:lang w:val="en-US" w:eastAsia="zh-CN"/>
        </w:rPr>
        <w:t>DL-</w:t>
      </w:r>
      <w:r w:rsidRPr="00A11E4C">
        <w:rPr>
          <w:i/>
        </w:rPr>
        <w:t>TDOA-RequestLocationInformation</w:t>
      </w:r>
      <w:r w:rsidRPr="00A11E4C">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11E4C">
        <w:rPr>
          <w:rFonts w:eastAsia="SimSun"/>
          <w:bCs/>
          <w:lang w:eastAsia="zh-CN"/>
        </w:rPr>
        <w:t xml:space="preserve"> </w:t>
      </w:r>
      <w:r w:rsidRPr="00A11E4C">
        <w:rPr>
          <w:rFonts w:eastAsia="SimSun" w:hint="eastAsia"/>
          <w:bCs/>
          <w:lang w:eastAsia="zh-CN"/>
        </w:rPr>
        <w:t xml:space="preserve">is </w:t>
      </w:r>
      <w:r w:rsidRPr="00A11E4C">
        <w:rPr>
          <w:lang w:eastAsia="zh-CN"/>
        </w:rPr>
        <w:t>equal to 8, otherwise.</w:t>
      </w:r>
    </w:p>
    <w:p w14:paraId="4A631ED5" w14:textId="77777777" w:rsidR="00424930" w:rsidRPr="00A11E4C" w:rsidRDefault="00000000" w:rsidP="00424930">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424930" w:rsidRPr="00A11E4C">
        <w:t xml:space="preserve"> is the carrier-specific scaling factor for NR PRS-based positioning measurements in effective </w:t>
      </w:r>
      <w:r w:rsidR="00424930" w:rsidRPr="00A11E4C">
        <w:rPr>
          <w:rFonts w:hint="eastAsia"/>
          <w:lang w:eastAsia="zh-CN"/>
        </w:rPr>
        <w:t xml:space="preserve">positioning </w:t>
      </w:r>
      <w:r w:rsidR="00424930" w:rsidRPr="00A11E4C">
        <w:t xml:space="preserve">frequency layer </w:t>
      </w:r>
      <m:oMath>
        <m:r>
          <m:rPr>
            <m:sty m:val="p"/>
          </m:rPr>
          <w:rPr>
            <w:rFonts w:ascii="Cambria Math" w:hAnsi="Cambria Math"/>
          </w:rPr>
          <m:t>i</m:t>
        </m:r>
      </m:oMath>
      <w:r w:rsidR="00424930" w:rsidRPr="00A11E4C">
        <w:t xml:space="preserve"> as defined in clause 9.1.5.2.</w:t>
      </w:r>
    </w:p>
    <w:p w14:paraId="57A2B57B" w14:textId="77777777" w:rsidR="00424930" w:rsidRPr="00A11E4C" w:rsidRDefault="00000000" w:rsidP="00424930">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24930" w:rsidRPr="00A11E4C">
        <w:rPr>
          <w:rFonts w:eastAsia="SimSun"/>
          <w:iCs/>
        </w:rPr>
        <w:t xml:space="preserve"> is </w:t>
      </w:r>
      <w:r w:rsidR="00424930" w:rsidRPr="00A11E4C">
        <w:rPr>
          <w:rFonts w:eastAsia="SimSun"/>
        </w:rPr>
        <w:t xml:space="preserve">the scaling factor for measurement of same PRS resource with multiple Rx TEGs. </w:t>
      </w:r>
    </w:p>
    <w:p w14:paraId="1819234D" w14:textId="77777777" w:rsidR="00424930" w:rsidRPr="00A11E4C" w:rsidRDefault="00000000" w:rsidP="00424930">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424930" w:rsidRPr="00A11E4C">
        <w:rPr>
          <w:rFonts w:eastAsia="SimSun"/>
        </w:rPr>
        <w:t xml:space="preserve"> </w:t>
      </w:r>
      <w:r w:rsidR="00424930" w:rsidRPr="00A11E4C">
        <w:rPr>
          <w:rFonts w:eastAsia="MS Mincho"/>
        </w:rPr>
        <w:t xml:space="preserve">= 1 </w:t>
      </w:r>
      <w:r w:rsidR="00424930" w:rsidRPr="00A11E4C">
        <w:rPr>
          <w:rFonts w:eastAsia="SimSun"/>
          <w:lang w:eastAsia="zh-CN"/>
        </w:rPr>
        <w:t>if UE is not</w:t>
      </w:r>
      <w:r w:rsidR="00424930" w:rsidRPr="00A11E4C">
        <w:rPr>
          <w:rFonts w:eastAsia="SimSun" w:hint="eastAsia"/>
          <w:lang w:eastAsia="zh-CN"/>
        </w:rPr>
        <w:t xml:space="preserve"> </w:t>
      </w:r>
      <w:r w:rsidR="00424930" w:rsidRPr="00A11E4C">
        <w:rPr>
          <w:rFonts w:eastAsia="SimSun"/>
          <w:lang w:eastAsia="zh-CN"/>
        </w:rPr>
        <w:t>requested by LMF to measure a PRS resource with multiple Rx TEGs via</w:t>
      </w:r>
      <w:r w:rsidR="00424930" w:rsidRPr="00A11E4C">
        <w:rPr>
          <w:rFonts w:eastAsia="SimSun" w:cs="v4.2.0"/>
        </w:rPr>
        <w:t xml:space="preserve"> </w:t>
      </w:r>
      <w:r w:rsidR="00424930" w:rsidRPr="00A11E4C">
        <w:rPr>
          <w:rFonts w:eastAsia="SimSun"/>
          <w:i/>
          <w:iCs/>
          <w:snapToGrid w:val="0"/>
        </w:rPr>
        <w:t>measureSameDL-PRS-ResourceWithDifferentRxTEGs-r17</w:t>
      </w:r>
      <w:r w:rsidR="00424930" w:rsidRPr="00A11E4C">
        <w:rPr>
          <w:rFonts w:eastAsia="SimSun"/>
          <w:snapToGrid w:val="0"/>
        </w:rPr>
        <w:t xml:space="preserve"> [34] in </w:t>
      </w:r>
      <w:r w:rsidR="00424930" w:rsidRPr="00A11E4C">
        <w:rPr>
          <w:rFonts w:eastAsia="SimSun"/>
          <w:i/>
          <w:snapToGrid w:val="0"/>
        </w:rPr>
        <w:t>NR-DL-TDOA-RequestLocationInformation</w:t>
      </w:r>
      <w:r w:rsidR="00424930" w:rsidRPr="00A11E4C">
        <w:rPr>
          <w:rFonts w:eastAsia="MS Mincho"/>
        </w:rPr>
        <w:t>;</w:t>
      </w:r>
    </w:p>
    <w:p w14:paraId="176BFEDE" w14:textId="77777777" w:rsidR="00424930" w:rsidRPr="00A11E4C" w:rsidRDefault="00424930" w:rsidP="00424930">
      <w:pPr>
        <w:pStyle w:val="B20"/>
        <w:rPr>
          <w:rFonts w:eastAsia="SimSun"/>
          <w:lang w:eastAsia="zh-CN"/>
        </w:rPr>
      </w:pPr>
      <w:r w:rsidRPr="00A11E4C">
        <w:rPr>
          <w:rFonts w:eastAsia="SimSun"/>
          <w:lang w:eastAsia="zh-CN"/>
        </w:rPr>
        <w:t>otherwise,</w:t>
      </w:r>
    </w:p>
    <w:p w14:paraId="251D3F7A" w14:textId="77777777" w:rsidR="00424930" w:rsidRPr="00A11E4C" w:rsidRDefault="00000000" w:rsidP="00424930">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424930" w:rsidRPr="00A11E4C">
        <w:rPr>
          <w:rFonts w:eastAsia="SimSun"/>
          <w:iCs/>
        </w:rPr>
        <w:t xml:space="preserve"> </w:t>
      </w:r>
      <w:r w:rsidR="00424930" w:rsidRPr="00A11E4C">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24930" w:rsidRPr="00A11E4C">
        <w:rPr>
          <w:rFonts w:hint="eastAsia"/>
          <w:lang w:eastAsia="zh-CN"/>
        </w:rPr>
        <w:t>,</w:t>
      </w:r>
      <w:r w:rsidR="00424930" w:rsidRPr="00A11E4C">
        <w:rPr>
          <w:lang w:eastAsia="zh-CN"/>
        </w:rPr>
        <w:t xml:space="preserve"> </w:t>
      </w:r>
      <w:r w:rsidR="00424930" w:rsidRPr="00A11E4C">
        <w:rPr>
          <w:rFonts w:eastAsia="SimSun"/>
          <w:lang w:eastAsia="zh-CN"/>
        </w:rPr>
        <w:t>if UE is not capable of receiving same DL PRS resource simultaneously from multiple Rx TEGs</w:t>
      </w:r>
      <w:r w:rsidR="00424930" w:rsidRPr="00A11E4C">
        <w:rPr>
          <w:rFonts w:eastAsia="MS Mincho"/>
        </w:rPr>
        <w:t xml:space="preserve">, and </w:t>
      </w:r>
    </w:p>
    <w:p w14:paraId="6E18E0F7" w14:textId="77777777" w:rsidR="00424930" w:rsidRPr="00A11E4C" w:rsidRDefault="00000000" w:rsidP="00424930">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424930" w:rsidRPr="00A11E4C">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24930" w:rsidRPr="00A11E4C">
        <w:rPr>
          <w:rFonts w:eastAsia="SimSun"/>
          <w:iCs/>
          <w:lang w:eastAsia="zh-CN"/>
        </w:rPr>
        <w:t xml:space="preserve"> </w:t>
      </w:r>
      <w:r w:rsidR="00424930" w:rsidRPr="00A11E4C">
        <w:rPr>
          <w:rFonts w:eastAsia="SimSun"/>
          <w:lang w:eastAsia="zh-CN"/>
        </w:rPr>
        <w:t>if</w:t>
      </w:r>
      <w:r w:rsidR="00424930" w:rsidRPr="00A11E4C">
        <w:t xml:space="preserve"> </w:t>
      </w:r>
      <w:r w:rsidR="00424930" w:rsidRPr="00A11E4C">
        <w:rPr>
          <w:rFonts w:eastAsia="SimSun"/>
          <w:lang w:eastAsia="zh-CN"/>
        </w:rPr>
        <w:t>UE is capable of receiving the same DL PRS resource simultaneously from multiple Rx TEGs</w:t>
      </w:r>
      <w:r w:rsidR="00424930" w:rsidRPr="00A11E4C">
        <w:rPr>
          <w:rFonts w:eastAsia="MS Mincho"/>
        </w:rPr>
        <w:t>.</w:t>
      </w:r>
    </w:p>
    <w:p w14:paraId="4B7B6608" w14:textId="77777777" w:rsidR="00424930" w:rsidRPr="00A11E4C" w:rsidRDefault="00424930" w:rsidP="00424930">
      <w:pPr>
        <w:rPr>
          <w:rFonts w:eastAsia="MS Mincho"/>
        </w:rPr>
      </w:pPr>
      <w:r w:rsidRPr="00A11E4C">
        <w:rPr>
          <w:rFonts w:eastAsia="MS Mincho"/>
        </w:rPr>
        <w:t>where</w:t>
      </w:r>
    </w:p>
    <w:p w14:paraId="580615F3" w14:textId="77777777" w:rsidR="00424930" w:rsidRPr="00A11E4C" w:rsidRDefault="00000000" w:rsidP="00424930">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24930" w:rsidRPr="00A11E4C">
        <w:rPr>
          <w:rFonts w:eastAsia="MS Mincho"/>
        </w:rPr>
        <w:t xml:space="preserve"> is the number of Rx TEGs with which UE is requested to measure aggregated PRS resource indicated via </w:t>
      </w:r>
      <w:r w:rsidR="00424930" w:rsidRPr="00A11E4C">
        <w:rPr>
          <w:rFonts w:eastAsia="MS Mincho"/>
          <w:i/>
        </w:rPr>
        <w:t xml:space="preserve">measureSameDL-PRS-ResourceWithDifferentRxTEGs-r17 </w:t>
      </w:r>
      <w:r w:rsidR="00424930" w:rsidRPr="00A11E4C">
        <w:rPr>
          <w:rFonts w:eastAsia="SimSun"/>
          <w:snapToGrid w:val="0"/>
        </w:rPr>
        <w:t xml:space="preserve">[34] in </w:t>
      </w:r>
      <w:r w:rsidR="00424930" w:rsidRPr="00A11E4C">
        <w:rPr>
          <w:rFonts w:eastAsia="SimSun"/>
          <w:i/>
          <w:snapToGrid w:val="0"/>
        </w:rPr>
        <w:t>NR-DL-TDOA-RequestLocationInformation</w:t>
      </w:r>
      <w:r w:rsidR="00424930" w:rsidRPr="00A11E4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24930" w:rsidRPr="00A11E4C">
        <w:rPr>
          <w:rFonts w:eastAsia="MS Mincho"/>
        </w:rPr>
        <w:t xml:space="preserve"> is the maximum number of Rx TEGs with which UE can support to measure the same PRS resource as reported in </w:t>
      </w:r>
      <w:r w:rsidR="00424930" w:rsidRPr="00A11E4C">
        <w:rPr>
          <w:rFonts w:eastAsia="MS Mincho"/>
          <w:i/>
        </w:rPr>
        <w:t>NR-UE-TEG-Capability</w:t>
      </w:r>
      <w:r w:rsidR="00424930" w:rsidRPr="00A11E4C">
        <w:rPr>
          <w:rFonts w:eastAsia="MS Mincho"/>
        </w:rPr>
        <w:t>, and</w:t>
      </w:r>
    </w:p>
    <w:p w14:paraId="7C84EB55" w14:textId="77777777" w:rsidR="00424930" w:rsidRPr="00A11E4C" w:rsidRDefault="00000000" w:rsidP="00424930">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24930" w:rsidRPr="00A11E4C">
        <w:rPr>
          <w:rFonts w:eastAsia="MS Mincho"/>
        </w:rPr>
        <w:t xml:space="preserve"> is the number of Rx TEGs UE can measure simultaneously which is reported via</w:t>
      </w:r>
      <w:r w:rsidR="00424930" w:rsidRPr="00A11E4C">
        <w:rPr>
          <w:rFonts w:eastAsia="SimSun"/>
          <w:snapToGrid w:val="0"/>
        </w:rPr>
        <w:t xml:space="preserve"> </w:t>
      </w:r>
      <w:r w:rsidR="00424930" w:rsidRPr="00A11E4C">
        <w:rPr>
          <w:rFonts w:eastAsia="SimSun"/>
          <w:i/>
          <w:snapToGrid w:val="0"/>
        </w:rPr>
        <w:t>measureSameDL-PRS-ResourceWithDifferentRxTEGsSimul</w:t>
      </w:r>
      <w:r w:rsidR="00424930" w:rsidRPr="00A11E4C">
        <w:rPr>
          <w:rFonts w:eastAsia="MS Mincho"/>
        </w:rPr>
        <w:t xml:space="preserve">. </w:t>
      </w:r>
    </w:p>
    <w:p w14:paraId="124516D7" w14:textId="77777777" w:rsidR="00424930" w:rsidRPr="00A11E4C" w:rsidRDefault="00000000" w:rsidP="00424930">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24930" w:rsidRPr="00A11E4C">
        <w:t xml:space="preserve"> is a scaling factor for </w:t>
      </w:r>
      <w:r w:rsidR="00424930" w:rsidRPr="00A11E4C">
        <w:rPr>
          <w:lang w:eastAsia="zh-CN"/>
        </w:rPr>
        <w:t xml:space="preserve">effective positioning frequency layer </w:t>
      </w:r>
      <m:oMath>
        <m:r>
          <m:rPr>
            <m:sty m:val="p"/>
          </m:rPr>
          <w:rPr>
            <w:rFonts w:ascii="Cambria Math" w:hAnsi="Cambria Math"/>
            <w:lang w:eastAsia="zh-CN"/>
          </w:rPr>
          <m:t>i</m:t>
        </m:r>
      </m:oMath>
      <w:r w:rsidR="00424930" w:rsidRPr="00A11E4C">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24930" w:rsidRPr="00A11E4C">
        <w:rPr>
          <w:lang w:eastAsia="zh-CN"/>
        </w:rPr>
        <w:t xml:space="preserve"> = </w:t>
      </w:r>
      <w:r w:rsidR="00424930" w:rsidRPr="00A11E4C">
        <w:rPr>
          <w:bCs/>
          <w:lang w:eastAsia="zh-CN"/>
        </w:rPr>
        <w:t>N</w:t>
      </w:r>
      <w:r w:rsidR="00424930" w:rsidRPr="00A11E4C">
        <w:rPr>
          <w:bCs/>
          <w:vertAlign w:val="subscript"/>
          <w:lang w:eastAsia="zh-CN"/>
        </w:rPr>
        <w:t>total</w:t>
      </w:r>
      <w:r w:rsidR="00424930" w:rsidRPr="00A11E4C">
        <w:rPr>
          <w:bCs/>
          <w:lang w:eastAsia="zh-CN"/>
        </w:rPr>
        <w:t xml:space="preserve"> / N</w:t>
      </w:r>
      <w:r w:rsidR="00424930" w:rsidRPr="00A11E4C">
        <w:rPr>
          <w:bCs/>
          <w:vertAlign w:val="subscript"/>
          <w:lang w:eastAsia="zh-CN"/>
        </w:rPr>
        <w:t>available</w:t>
      </w:r>
      <w:r w:rsidR="00424930" w:rsidRPr="00A11E4C">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24930" w:rsidRPr="00A11E4C">
        <w:rPr>
          <w:lang w:eastAsia="zh-CN"/>
        </w:rPr>
        <w:t xml:space="preserve"> = 1 </w:t>
      </w:r>
      <w:r w:rsidR="00424930" w:rsidRPr="00A11E4C">
        <w:rPr>
          <w:bCs/>
          <w:lang w:eastAsia="zh-CN"/>
        </w:rPr>
        <w:t>for UE not configured with concurrent measurement gap</w:t>
      </w:r>
      <w:r w:rsidR="00424930" w:rsidRPr="00A11E4C">
        <w:rPr>
          <w:lang w:eastAsia="zh-CN"/>
        </w:rPr>
        <w:t>.</w:t>
      </w:r>
    </w:p>
    <w:p w14:paraId="7F89EC6D" w14:textId="63A59276" w:rsidR="00424930" w:rsidRPr="00A11E4C" w:rsidRDefault="00424930" w:rsidP="00424930">
      <w:pPr>
        <w:pStyle w:val="B20"/>
        <w:rPr>
          <w:lang w:eastAsia="zh-CN"/>
        </w:rPr>
      </w:pPr>
      <w:r w:rsidRPr="00A11E4C">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A11E4C">
        <w:rPr>
          <w:vertAlign w:val="subscript"/>
          <w:lang w:eastAsia="zh-CN"/>
        </w:rPr>
        <w:t xml:space="preserve">,  </w:t>
      </w:r>
      <w:r w:rsidRPr="00A11E4C">
        <w:rPr>
          <w:lang w:eastAsia="zh-CN"/>
        </w:rPr>
        <w:t>MGRP_max), where MGRP</w:t>
      </w:r>
      <w:r w:rsidR="00195F6B">
        <w:rPr>
          <w:lang w:eastAsia="zh-CN"/>
        </w:rPr>
        <w:t>_</w:t>
      </w:r>
      <w:r w:rsidRPr="00A11E4C">
        <w:rPr>
          <w:lang w:eastAsia="zh-CN"/>
        </w:rPr>
        <w:t xml:space="preserve">max is the maximum MGRP across all configured per-UE MG and per-FR MG within the same FR as the effective </w:t>
      </w:r>
      <w:r w:rsidRPr="00A11E4C">
        <w:rPr>
          <w:rFonts w:hint="eastAsia"/>
          <w:lang w:val="en-US" w:eastAsia="zh-CN"/>
        </w:rPr>
        <w:t>positioning</w:t>
      </w:r>
      <w:r w:rsidRPr="00A11E4C">
        <w:rPr>
          <w:lang w:eastAsia="zh-CN"/>
        </w:rPr>
        <w:t xml:space="preserve"> frequency layer, and starting at the beginning of any </w:t>
      </w:r>
      <w:r w:rsidRPr="00A11E4C">
        <w:rPr>
          <w:rFonts w:hint="eastAsia"/>
          <w:lang w:eastAsia="zh-CN"/>
        </w:rPr>
        <w:t xml:space="preserve">associated </w:t>
      </w:r>
      <w:r w:rsidRPr="00A11E4C">
        <w:rPr>
          <w:lang w:eastAsia="zh-CN"/>
        </w:rPr>
        <w:t xml:space="preserve">gap occasions covering the PRS occasion: </w:t>
      </w:r>
    </w:p>
    <w:p w14:paraId="694005E2" w14:textId="77777777" w:rsidR="00424930" w:rsidRPr="00A11E4C" w:rsidRDefault="00424930" w:rsidP="00424930">
      <w:pPr>
        <w:pStyle w:val="B30"/>
        <w:rPr>
          <w:lang w:eastAsia="zh-CN"/>
        </w:rPr>
      </w:pPr>
      <w:r w:rsidRPr="00A11E4C">
        <w:rPr>
          <w:bCs/>
          <w:lang w:eastAsia="zh-CN"/>
        </w:rPr>
        <w:t>-</w:t>
      </w:r>
      <w:r w:rsidRPr="00A11E4C">
        <w:rPr>
          <w:bCs/>
          <w:lang w:eastAsia="zh-CN"/>
        </w:rPr>
        <w:tab/>
        <w:t>N</w:t>
      </w:r>
      <w:r w:rsidRPr="00A11E4C">
        <w:rPr>
          <w:bCs/>
          <w:vertAlign w:val="subscript"/>
          <w:lang w:eastAsia="zh-CN"/>
        </w:rPr>
        <w:t>total</w:t>
      </w:r>
      <w:r w:rsidRPr="00A11E4C">
        <w:rPr>
          <w:bCs/>
          <w:lang w:eastAsia="zh-CN"/>
        </w:rPr>
        <w:t xml:space="preserve"> is the total number of </w:t>
      </w:r>
      <w:r w:rsidRPr="00A11E4C">
        <w:rPr>
          <w:lang w:eastAsia="zh-CN"/>
        </w:rPr>
        <w:t xml:space="preserve">associated gap occasions covering </w:t>
      </w:r>
      <w:r w:rsidRPr="00A11E4C">
        <w:rPr>
          <w:bCs/>
          <w:lang w:eastAsia="zh-CN"/>
        </w:rPr>
        <w:t xml:space="preserve">PRS occasions within the window, </w:t>
      </w:r>
      <w:r w:rsidRPr="00A11E4C">
        <w:rPr>
          <w:rFonts w:hint="eastAsia"/>
          <w:lang w:eastAsia="zh-CN"/>
        </w:rPr>
        <w:t xml:space="preserve">including </w:t>
      </w:r>
      <w:r w:rsidRPr="00A11E4C">
        <w:rPr>
          <w:lang w:eastAsia="zh-CN"/>
        </w:rPr>
        <w:t>both</w:t>
      </w:r>
      <w:r w:rsidRPr="00A11E4C">
        <w:rPr>
          <w:rFonts w:hint="eastAsia"/>
          <w:lang w:eastAsia="zh-CN"/>
        </w:rPr>
        <w:t xml:space="preserve"> </w:t>
      </w:r>
      <w:r w:rsidRPr="00A11E4C">
        <w:rPr>
          <w:lang w:eastAsia="zh-CN"/>
        </w:rPr>
        <w:t>dropped and non-dropped instances of the associated measurement gap within</w:t>
      </w:r>
      <w:r w:rsidRPr="00A11E4C">
        <w:rPr>
          <w:bCs/>
          <w:lang w:eastAsia="zh-CN"/>
        </w:rPr>
        <w:t xml:space="preserve"> the window, and</w:t>
      </w:r>
    </w:p>
    <w:p w14:paraId="582EABB5" w14:textId="77777777" w:rsidR="00424930" w:rsidRPr="00A11E4C" w:rsidRDefault="00424930" w:rsidP="00424930">
      <w:pPr>
        <w:pStyle w:val="B30"/>
        <w:rPr>
          <w:lang w:eastAsia="zh-CN"/>
        </w:rPr>
      </w:pPr>
      <w:r w:rsidRPr="00A11E4C">
        <w:rPr>
          <w:lang w:eastAsia="zh-CN"/>
        </w:rPr>
        <w:t>-</w:t>
      </w:r>
      <w:r w:rsidRPr="00A11E4C">
        <w:rPr>
          <w:lang w:eastAsia="zh-CN"/>
        </w:rPr>
        <w:tab/>
        <w:t>N</w:t>
      </w:r>
      <w:r w:rsidRPr="00A11E4C">
        <w:rPr>
          <w:vertAlign w:val="subscript"/>
          <w:lang w:eastAsia="zh-CN"/>
        </w:rPr>
        <w:t>available</w:t>
      </w:r>
      <w:r w:rsidRPr="00A11E4C">
        <w:rPr>
          <w:lang w:eastAsia="zh-CN"/>
        </w:rPr>
        <w:t xml:space="preserve"> is the number of non-dropped associated gap occasions covering PRS occasions within the window W, after further accounting for MG collisions by applying the selected gap collision rule </w:t>
      </w:r>
    </w:p>
    <w:p w14:paraId="117E1B38" w14:textId="77777777" w:rsidR="00424930" w:rsidRPr="00A11E4C" w:rsidRDefault="00424930" w:rsidP="00424930">
      <w:pPr>
        <w:pStyle w:val="B30"/>
        <w:rPr>
          <w:lang w:eastAsia="zh-CN"/>
        </w:rPr>
      </w:pPr>
      <w:r w:rsidRPr="00A11E4C">
        <w:rPr>
          <w:lang w:eastAsia="zh-CN"/>
        </w:rPr>
        <w:t>-</w:t>
      </w:r>
      <w:r w:rsidRPr="00A11E4C">
        <w:rPr>
          <w:lang w:eastAsia="zh-CN"/>
        </w:rPr>
        <w:tab/>
        <w:t>Requirements do not apply if N</w:t>
      </w:r>
      <w:r w:rsidRPr="00A11E4C">
        <w:rPr>
          <w:vertAlign w:val="subscript"/>
          <w:lang w:eastAsia="zh-CN"/>
        </w:rPr>
        <w:t>available</w:t>
      </w:r>
      <w:r w:rsidRPr="00A11E4C">
        <w:rPr>
          <w:lang w:eastAsia="zh-CN"/>
        </w:rPr>
        <w:t xml:space="preserve"> = 0.</w:t>
      </w:r>
    </w:p>
    <w:p w14:paraId="2DE6EC5E" w14:textId="77777777" w:rsidR="00424930" w:rsidRPr="00A11E4C" w:rsidRDefault="00000000" w:rsidP="00424930">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24930" w:rsidRPr="00A11E4C">
        <w:t xml:space="preserve"> is the maximum number of DL PRS resources in effective positioning frequency layer</w:t>
      </w:r>
      <w:r w:rsidR="00424930" w:rsidRPr="00A11E4C">
        <w:rPr>
          <w:i/>
          <w:iCs/>
        </w:rPr>
        <w:t xml:space="preserve"> </w:t>
      </w:r>
      <m:oMath>
        <m:r>
          <m:rPr>
            <m:sty m:val="p"/>
          </m:rPr>
          <w:rPr>
            <w:rFonts w:ascii="Cambria Math" w:hAnsi="Cambria Math"/>
          </w:rPr>
          <m:t>i</m:t>
        </m:r>
      </m:oMath>
      <w:r w:rsidR="00424930" w:rsidRPr="00A11E4C">
        <w:t xml:space="preserve"> configured in a slot. </w:t>
      </w:r>
    </w:p>
    <w:p w14:paraId="0F068E65" w14:textId="77777777" w:rsidR="00424930" w:rsidRPr="00A11E4C" w:rsidRDefault="00000000" w:rsidP="00424930">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24930" w:rsidRPr="00A11E4C">
        <w:rPr>
          <w:rFonts w:hint="eastAsia"/>
          <w:iCs/>
          <w:lang w:eastAsia="zh-CN"/>
        </w:rPr>
        <w:t xml:space="preserve"> is </w:t>
      </w:r>
      <w:r w:rsidR="00424930" w:rsidRPr="00A11E4C">
        <w:rPr>
          <w:iCs/>
          <w:lang w:eastAsia="zh-CN"/>
        </w:rPr>
        <w:t xml:space="preserve">the time duration of available PRS in the effective positioning frequency layer </w:t>
      </w:r>
      <m:oMath>
        <m:r>
          <m:rPr>
            <m:sty m:val="p"/>
          </m:rPr>
          <w:rPr>
            <w:rFonts w:ascii="Cambria Math" w:hAnsi="Cambria Math"/>
            <w:lang w:eastAsia="zh-CN"/>
          </w:rPr>
          <m:t>i</m:t>
        </m:r>
      </m:oMath>
      <w:r w:rsidR="00424930" w:rsidRPr="00A11E4C">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24930" w:rsidRPr="00A11E4C">
        <w:rPr>
          <w:iCs/>
          <w:lang w:eastAsia="zh-CN"/>
        </w:rPr>
        <w:t>, and is calculated in the same way as PRS duration K defined in clause 5.1.6.5 of TS 38.214 [26]</w:t>
      </w:r>
      <w:r w:rsidR="00424930" w:rsidRPr="00A11E4C">
        <w:rPr>
          <w:rFonts w:hint="eastAsia"/>
          <w:iCs/>
          <w:lang w:eastAsia="zh-CN"/>
        </w:rPr>
        <w:t xml:space="preserve">. </w:t>
      </w:r>
      <w:r w:rsidR="00424930" w:rsidRPr="00A11E4C">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24930" w:rsidRPr="00A11E4C">
        <w:rPr>
          <w:lang w:eastAsia="zh-CN"/>
        </w:rPr>
        <w:t>,</w:t>
      </w:r>
      <w:r w:rsidR="00424930" w:rsidRPr="00A11E4C">
        <w:rPr>
          <w:iCs/>
          <w:lang w:eastAsia="zh-CN"/>
        </w:rPr>
        <w:t xml:space="preserve"> only the PRS resources unmuted and fully or partially overlapped with MG and satisfying </w:t>
      </w:r>
      <w:r w:rsidR="00424930" w:rsidRPr="00A11E4C">
        <w:rPr>
          <w:lang w:eastAsia="zh-CN"/>
        </w:rPr>
        <w:t>the conditions for PRS BW aggregation are considered</w:t>
      </w:r>
      <w:r w:rsidR="00424930" w:rsidRPr="00A11E4C">
        <w:rPr>
          <w:iCs/>
          <w:lang w:eastAsia="zh-CN"/>
        </w:rPr>
        <w:t>.</w:t>
      </w:r>
    </w:p>
    <w:p w14:paraId="09916DAB" w14:textId="77777777" w:rsidR="00424930" w:rsidRPr="00A11E4C" w:rsidRDefault="00000000" w:rsidP="00424930">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24930" w:rsidRPr="00A11E4C">
        <w:rPr>
          <w:rFonts w:eastAsia="SimSun"/>
          <w:szCs w:val="24"/>
        </w:rPr>
        <w:t xml:space="preserve"> is the number of PRS RSTD measurement samples. </w:t>
      </w:r>
    </w:p>
    <w:p w14:paraId="2B28FCB5" w14:textId="77777777" w:rsidR="00424930" w:rsidRPr="00A11E4C" w:rsidRDefault="00000000" w:rsidP="00424930">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24930" w:rsidRPr="00A11E4C">
        <w:rPr>
          <w:rFonts w:ascii="Cambria Math" w:eastAsia="SimSun" w:hAnsi="Cambria Math"/>
          <w:i/>
          <w:szCs w:val="24"/>
        </w:rPr>
        <w:t xml:space="preserve"> </w:t>
      </w:r>
      <w:r w:rsidR="00424930" w:rsidRPr="00A11E4C">
        <w:rPr>
          <w:rFonts w:eastAsia="SimSun"/>
          <w:szCs w:val="24"/>
        </w:rPr>
        <w:t>is the measurement duration for the last PRS RSTD sample in the effective positioning frequency layer</w:t>
      </w:r>
      <w:r w:rsidR="00424930" w:rsidRPr="00A11E4C">
        <w:rPr>
          <w:rFonts w:eastAsia="SimSun"/>
          <w:i/>
          <w:iCs/>
          <w:szCs w:val="24"/>
        </w:rPr>
        <w:t xml:space="preserve"> </w:t>
      </w:r>
      <m:oMath>
        <m:r>
          <m:rPr>
            <m:sty m:val="p"/>
          </m:rPr>
          <w:rPr>
            <w:rFonts w:ascii="Cambria Math" w:eastAsia="SimSun" w:hAnsi="Cambria Math"/>
            <w:szCs w:val="24"/>
          </w:rPr>
          <m:t>i</m:t>
        </m:r>
      </m:oMath>
      <w:r w:rsidR="00424930" w:rsidRPr="00A11E4C">
        <w:rPr>
          <w:rFonts w:eastAsia="SimSun"/>
          <w:szCs w:val="24"/>
        </w:rPr>
        <w:t xml:space="preserve">, including the sampling time and processing time. If </w:t>
      </w:r>
      <w:r w:rsidR="00424930" w:rsidRPr="00A11E4C">
        <w:rPr>
          <w:rFonts w:eastAsia="SimSun"/>
          <w:bCs/>
          <w:szCs w:val="24"/>
          <w:lang w:val="en-US" w:eastAsia="zh-CN"/>
        </w:rPr>
        <w:t>all of the PRS resources to be measured are available in the same MG occasion during T</w:t>
      </w:r>
      <w:r w:rsidR="00424930" w:rsidRPr="00A11E4C">
        <w:rPr>
          <w:rFonts w:eastAsia="SimSun"/>
          <w:bCs/>
          <w:szCs w:val="24"/>
          <w:vertAlign w:val="subscript"/>
          <w:lang w:val="en-US" w:eastAsia="zh-CN"/>
        </w:rPr>
        <w:t>availabe_agg</w:t>
      </w:r>
      <w:r w:rsidR="00424930" w:rsidRPr="00A11E4C">
        <w:rPr>
          <w:rFonts w:eastAsia="SimSun"/>
          <w:bCs/>
          <w:szCs w:val="24"/>
          <w:lang w:val="en-US" w:eastAsia="zh-CN"/>
        </w:rPr>
        <w:t>,</w:t>
      </w:r>
      <w:r w:rsidR="00424930" w:rsidRPr="00A11E4C">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24930" w:rsidRPr="00A11E4C">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24930" w:rsidRPr="00A11E4C">
        <w:rPr>
          <w:rFonts w:eastAsia="SimSun"/>
          <w:bCs/>
          <w:iCs/>
          <w:szCs w:val="24"/>
        </w:rPr>
        <w:t xml:space="preserve"> </w:t>
      </w:r>
      <w:r w:rsidR="00424930" w:rsidRPr="00A11E4C">
        <w:rPr>
          <w:rFonts w:eastAsia="SimSun"/>
          <w:bCs/>
          <w:szCs w:val="24"/>
        </w:rPr>
        <w:t>+ MGL</w:t>
      </w:r>
      <w:r w:rsidR="00424930" w:rsidRPr="00A11E4C">
        <w:rPr>
          <w:rFonts w:eastAsia="SimSun"/>
          <w:bCs/>
          <w:szCs w:val="24"/>
          <w:lang w:eastAsia="zh-CN"/>
        </w:rPr>
        <w:t xml:space="preserve">. </w:t>
      </w:r>
      <w:r w:rsidR="00424930" w:rsidRPr="00A11E4C">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24930" w:rsidRPr="00A11E4C">
        <w:rPr>
          <w:rFonts w:eastAsia="SimSun"/>
          <w:bCs/>
          <w:szCs w:val="24"/>
        </w:rPr>
        <w:t xml:space="preserve"> = T</w:t>
      </w:r>
      <w:r w:rsidR="00424930" w:rsidRPr="00A11E4C">
        <w:rPr>
          <w:rFonts w:eastAsia="SimSun"/>
          <w:bCs/>
          <w:szCs w:val="24"/>
          <w:vertAlign w:val="subscript"/>
        </w:rPr>
        <w:t>agg,i</w:t>
      </w:r>
      <w:r w:rsidR="00424930" w:rsidRPr="00A11E4C">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24930" w:rsidRPr="00A11E4C">
        <w:rPr>
          <w:rFonts w:eastAsia="SimSun"/>
          <w:szCs w:val="24"/>
        </w:rPr>
        <w:t>,</w:t>
      </w:r>
    </w:p>
    <w:p w14:paraId="5E737F73" w14:textId="77777777" w:rsidR="00424930" w:rsidRPr="00A11E4C" w:rsidRDefault="00000000" w:rsidP="00424930">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24930" w:rsidRPr="00A11E4C">
        <w:rPr>
          <w:rFonts w:eastAsia="SimSun"/>
          <w:bCs/>
          <w:szCs w:val="24"/>
          <w:lang w:eastAsia="zh-CN"/>
        </w:rPr>
        <w:t xml:space="preserve"> </w:t>
      </w:r>
      <w:r w:rsidR="00424930" w:rsidRPr="00A11E4C">
        <w:rPr>
          <w:rFonts w:eastAsia="SimSun"/>
          <w:szCs w:val="24"/>
        </w:rPr>
        <w:t xml:space="preserve">is the periodicity of the </w:t>
      </w:r>
      <w:r w:rsidR="00424930" w:rsidRPr="00A11E4C">
        <w:rPr>
          <w:rFonts w:eastAsia="SimSun" w:hint="eastAsia"/>
          <w:szCs w:val="24"/>
          <w:lang w:eastAsia="zh-CN"/>
        </w:rPr>
        <w:t>PRS RSTD</w:t>
      </w:r>
      <w:r w:rsidR="00424930" w:rsidRPr="00A11E4C">
        <w:rPr>
          <w:rFonts w:eastAsia="SimSun"/>
          <w:szCs w:val="24"/>
        </w:rPr>
        <w:t xml:space="preserve"> measurement in the effective </w:t>
      </w:r>
      <w:r w:rsidR="00424930" w:rsidRPr="00A11E4C">
        <w:rPr>
          <w:rFonts w:eastAsia="SimSun" w:hint="eastAsia"/>
          <w:szCs w:val="24"/>
          <w:lang w:eastAsia="zh-CN"/>
        </w:rPr>
        <w:t xml:space="preserve">positioning </w:t>
      </w:r>
      <w:r w:rsidR="00424930" w:rsidRPr="00A11E4C">
        <w:rPr>
          <w:rFonts w:eastAsia="SimSun"/>
          <w:szCs w:val="24"/>
          <w:lang w:eastAsia="zh-CN"/>
        </w:rPr>
        <w:t xml:space="preserve">frequency layer </w:t>
      </w:r>
      <m:oMath>
        <m:r>
          <m:rPr>
            <m:sty m:val="p"/>
          </m:rPr>
          <w:rPr>
            <w:rFonts w:ascii="Cambria Math" w:eastAsia="SimSun" w:hAnsi="Cambria Math"/>
            <w:szCs w:val="24"/>
            <w:lang w:eastAsia="zh-CN"/>
          </w:rPr>
          <m:t>i</m:t>
        </m:r>
      </m:oMath>
      <w:r w:rsidR="00424930" w:rsidRPr="00A11E4C">
        <w:rPr>
          <w:rFonts w:eastAsia="SimSun"/>
          <w:szCs w:val="24"/>
          <w:lang w:eastAsia="zh-CN"/>
        </w:rPr>
        <w:t xml:space="preserve"> </w:t>
      </w:r>
      <w:r w:rsidR="00424930" w:rsidRPr="00A11E4C">
        <w:rPr>
          <w:rFonts w:eastAsia="SimSun"/>
          <w:iCs/>
          <w:sz w:val="18"/>
          <w:szCs w:val="18"/>
          <w:lang w:eastAsia="zh-CN"/>
        </w:rPr>
        <w:t xml:space="preserve">defined as: </w:t>
      </w:r>
    </w:p>
    <w:p w14:paraId="0FED3480" w14:textId="77777777" w:rsidR="00424930" w:rsidRPr="00A11E4C" w:rsidRDefault="00000000" w:rsidP="00424930">
      <w:pPr>
        <w:ind w:left="760" w:hanging="284"/>
        <w:jc w:val="center"/>
        <w:rPr>
          <w:rFonts w:eastAsiaTheme="minorEastAsia"/>
          <w:iCs/>
          <w:lang w:val="sv-SE" w:eastAsia="zh-CN"/>
        </w:rPr>
      </w:pPr>
      <m:oMath>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effect_agg,i</m:t>
            </m:r>
          </m:sub>
        </m:sSub>
      </m:oMath>
      <w:r w:rsidR="00424930" w:rsidRPr="00A11E4C">
        <w:rPr>
          <w:rFonts w:ascii="Cambria Math" w:eastAsiaTheme="minorEastAsia" w:hAnsi="Cambria Math"/>
          <w:iCs/>
          <w:lang w:val="sv-SE"/>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agg,i</m:t>
                    </m:r>
                  </m:sub>
                </m:sSub>
              </m:num>
              <m:den>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den>
            </m:f>
          </m:e>
        </m:d>
        <m:r>
          <m:rPr>
            <m:sty m:val="p"/>
          </m:rPr>
          <w:rPr>
            <w:rFonts w:ascii="Cambria Math" w:hAnsi="Cambria Math"/>
            <w:lang w:val="sv-SE" w:eastAsia="zh-CN"/>
          </w:rPr>
          <m:t>×</m:t>
        </m:r>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oMath>
      <w:r w:rsidR="00424930" w:rsidRPr="00A11E4C">
        <w:rPr>
          <w:rFonts w:eastAsiaTheme="minorEastAsia"/>
          <w:iCs/>
          <w:lang w:val="sv-SE" w:eastAsia="zh-CN"/>
        </w:rPr>
        <w:t xml:space="preserve"> </w:t>
      </w:r>
    </w:p>
    <w:p w14:paraId="1A03BE30" w14:textId="77777777" w:rsidR="00424930" w:rsidRPr="00A11E4C" w:rsidRDefault="00424930" w:rsidP="00424930">
      <w:pPr>
        <w:ind w:left="852" w:hanging="284"/>
        <w:rPr>
          <w:rFonts w:eastAsiaTheme="minorEastAsia"/>
          <w:lang w:eastAsia="zh-CN"/>
        </w:rPr>
      </w:pPr>
      <w:r w:rsidRPr="00A11E4C">
        <w:rPr>
          <w:rFonts w:eastAsiaTheme="minorEastAsia"/>
          <w:lang w:eastAsia="zh-CN"/>
        </w:rPr>
        <w:t>w</w:t>
      </w:r>
      <w:r w:rsidRPr="00A11E4C">
        <w:rPr>
          <w:rFonts w:eastAsiaTheme="minorEastAsia" w:hint="eastAsia"/>
          <w:lang w:eastAsia="zh-CN"/>
        </w:rPr>
        <w:t xml:space="preserve">here, </w:t>
      </w:r>
    </w:p>
    <w:p w14:paraId="1CA3E6F2" w14:textId="77777777" w:rsidR="00424930" w:rsidRPr="00A11E4C" w:rsidRDefault="00000000" w:rsidP="00424930">
      <w:pPr>
        <w:pStyle w:val="B2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agg,i</m:t>
            </m:r>
          </m:sub>
        </m:sSub>
      </m:oMath>
      <w:r w:rsidR="00424930" w:rsidRPr="00A11E4C">
        <w:tab/>
        <w:t xml:space="preserve"> </w:t>
      </w:r>
      <w:r w:rsidR="00424930" w:rsidRPr="00A11E4C">
        <w:rPr>
          <w:lang w:eastAsia="zh-CN"/>
        </w:rPr>
        <w:t>corresponds to [</w:t>
      </w:r>
      <w:r w:rsidR="00424930" w:rsidRPr="00A11E4C">
        <w:rPr>
          <w:i/>
          <w:iCs/>
        </w:rPr>
        <w:t>durationOfPRS-ProcessingSymbolsInEveryTms</w:t>
      </w:r>
      <w:r w:rsidR="00424930" w:rsidRPr="00A11E4C">
        <w:t xml:space="preserve">] </w:t>
      </w:r>
      <w:r w:rsidR="00424930" w:rsidRPr="00A11E4C">
        <w:rPr>
          <w:lang w:eastAsia="zh-CN"/>
        </w:rPr>
        <w:t>in TS 37.355 [34],</w:t>
      </w:r>
    </w:p>
    <w:p w14:paraId="56DF8B88" w14:textId="77777777" w:rsidR="00424930" w:rsidRPr="00A11E4C" w:rsidRDefault="00000000" w:rsidP="00424930">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24930" w:rsidRPr="00A11E4C">
        <w:rPr>
          <w:rFonts w:ascii="Cambria Math" w:hAnsi="Cambria Math"/>
          <w:iCs/>
        </w:rPr>
        <w:t xml:space="preserve">, </w:t>
      </w:r>
      <w:r w:rsidR="00424930" w:rsidRPr="00A11E4C">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24930" w:rsidRPr="00A11E4C">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24930" w:rsidRPr="00A11E4C">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24930" w:rsidRPr="00A11E4C">
        <w:rPr>
          <w:rFonts w:eastAsiaTheme="minorEastAsia"/>
          <w:iCs/>
          <w:lang w:eastAsia="zh-CN"/>
        </w:rPr>
        <w:t xml:space="preserve"> is the repetition periodicity of the measurement gap applicable for measurement in</w:t>
      </w:r>
      <w:r w:rsidR="00424930" w:rsidRPr="00A11E4C">
        <w:rPr>
          <w:rFonts w:eastAsiaTheme="minorEastAsia" w:hint="eastAsia"/>
          <w:iCs/>
          <w:lang w:eastAsia="zh-CN"/>
        </w:rPr>
        <w:t xml:space="preserve"> the </w:t>
      </w:r>
      <w:r w:rsidR="00424930" w:rsidRPr="00A11E4C">
        <w:rPr>
          <w:rFonts w:eastAsiaTheme="minorEastAsia"/>
          <w:iCs/>
          <w:lang w:eastAsia="zh-CN"/>
        </w:rPr>
        <w:t xml:space="preserve">effective </w:t>
      </w:r>
      <w:r w:rsidR="00424930" w:rsidRPr="00A11E4C">
        <w:rPr>
          <w:rFonts w:eastAsiaTheme="minorEastAsia" w:hint="eastAsia"/>
          <w:iCs/>
          <w:lang w:eastAsia="zh-CN"/>
        </w:rPr>
        <w:t xml:space="preserve">PRS </w:t>
      </w:r>
      <w:r w:rsidR="00424930" w:rsidRPr="00A11E4C">
        <w:rPr>
          <w:rFonts w:eastAsiaTheme="minorEastAsia"/>
          <w:iCs/>
          <w:lang w:eastAsia="zh-CN"/>
        </w:rPr>
        <w:t>frequency layer i.</w:t>
      </w:r>
    </w:p>
    <w:p w14:paraId="58F8D465" w14:textId="77777777" w:rsidR="00424930" w:rsidRPr="00A11E4C" w:rsidRDefault="00000000" w:rsidP="00424930">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24930" w:rsidRPr="00A11E4C">
        <w:rPr>
          <w:iCs/>
        </w:rPr>
        <w:t xml:space="preserve"> is the periodicity of DL PRS resources meeting the bandwidth aggregation conditions </w:t>
      </w:r>
      <w:r w:rsidR="00424930" w:rsidRPr="00A11E4C">
        <w:rPr>
          <w:rFonts w:hint="eastAsia"/>
          <w:iCs/>
          <w:lang w:eastAsia="zh-CN"/>
        </w:rPr>
        <w:t xml:space="preserve">with muting </w:t>
      </w:r>
      <w:r w:rsidR="00424930" w:rsidRPr="00A11E4C">
        <w:rPr>
          <w:iCs/>
        </w:rPr>
        <w:t xml:space="preserve">on effective </w:t>
      </w:r>
      <w:r w:rsidR="00424930" w:rsidRPr="00A11E4C">
        <w:rPr>
          <w:rFonts w:hint="eastAsia"/>
          <w:iCs/>
          <w:lang w:eastAsia="zh-CN"/>
        </w:rPr>
        <w:t xml:space="preserve">positioning </w:t>
      </w:r>
      <w:r w:rsidR="00424930" w:rsidRPr="00A11E4C">
        <w:rPr>
          <w:iCs/>
        </w:rPr>
        <w:t xml:space="preserve">frequency layer </w:t>
      </w:r>
      <m:oMath>
        <m:r>
          <m:rPr>
            <m:sty m:val="p"/>
          </m:rPr>
          <w:rPr>
            <w:rFonts w:ascii="Cambria Math" w:hAnsi="Cambria Math"/>
          </w:rPr>
          <m:t>i</m:t>
        </m:r>
      </m:oMath>
      <w:r w:rsidR="00424930" w:rsidRPr="00A11E4C">
        <w:rPr>
          <w:iCs/>
        </w:rPr>
        <w:t>.</w:t>
      </w:r>
      <w:r w:rsidR="00424930" w:rsidRPr="00A11E4C">
        <w:rPr>
          <w:rFonts w:hint="eastAsia"/>
          <w:iCs/>
          <w:lang w:eastAsia="zh-CN"/>
        </w:rPr>
        <w:t xml:space="preserve"> </w:t>
      </w:r>
      <w:r w:rsidR="00424930" w:rsidRPr="00A11E4C">
        <w:rPr>
          <w:iCs/>
        </w:rPr>
        <w:t>If more than one PRS periodicities</w:t>
      </w:r>
      <w:r w:rsidR="00424930" w:rsidRPr="00A11E4C">
        <w:rPr>
          <w:iCs/>
          <w:lang w:eastAsia="zh-CN"/>
        </w:rPr>
        <w:t xml:space="preserve"> are configured in effective positioning </w:t>
      </w:r>
      <w:r w:rsidR="00424930" w:rsidRPr="00A11E4C">
        <w:rPr>
          <w:iCs/>
        </w:rPr>
        <w:t xml:space="preserve">frequency layer </w:t>
      </w:r>
      <m:oMath>
        <m:r>
          <m:rPr>
            <m:sty m:val="p"/>
          </m:rPr>
          <w:rPr>
            <w:rFonts w:ascii="Cambria Math" w:hAnsi="Cambria Math"/>
          </w:rPr>
          <m:t>i,</m:t>
        </m:r>
      </m:oMath>
      <w:r w:rsidR="00424930" w:rsidRPr="00A11E4C">
        <w:rPr>
          <w:iCs/>
        </w:rPr>
        <w:t xml:space="preserve"> the least common multiple of PRS periodicities</w:t>
      </w:r>
      <w:r w:rsidR="00424930" w:rsidRPr="00A11E4C">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24930" w:rsidRPr="00A11E4C">
        <w:rPr>
          <w:iCs/>
        </w:rPr>
        <w:t xml:space="preserve"> among </w:t>
      </w:r>
      <w:r w:rsidR="00424930" w:rsidRPr="00A11E4C">
        <w:rPr>
          <w:iCs/>
          <w:lang w:eastAsia="zh-CN"/>
        </w:rPr>
        <w:t xml:space="preserve">all </w:t>
      </w:r>
      <w:r w:rsidR="00424930" w:rsidRPr="00A11E4C">
        <w:rPr>
          <w:iCs/>
        </w:rPr>
        <w:t xml:space="preserve">DL PRS </w:t>
      </w:r>
      <w:r w:rsidR="00424930" w:rsidRPr="00A11E4C">
        <w:rPr>
          <w:iCs/>
          <w:lang w:eastAsia="zh-CN"/>
        </w:rPr>
        <w:t xml:space="preserve">resource sets in the effective positioning frequency layer </w:t>
      </w:r>
      <w:r w:rsidR="00424930" w:rsidRPr="00A11E4C">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24930" w:rsidRPr="00A11E4C">
        <w:rPr>
          <w:iCs/>
        </w:rPr>
        <w:t>,</w:t>
      </w:r>
      <w:r w:rsidR="00424930" w:rsidRPr="00A11E4C">
        <w:rPr>
          <w:iCs/>
          <w:lang w:eastAsia="zh-CN"/>
        </w:rPr>
        <w:t xml:space="preserve"> where, </w:t>
      </w:r>
    </w:p>
    <w:p w14:paraId="5CF9076C" w14:textId="77777777" w:rsidR="00424930" w:rsidRPr="00A11E4C" w:rsidRDefault="00000000" w:rsidP="00424930">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24930" w:rsidRPr="00A11E4C">
        <w:rPr>
          <w:rFonts w:hint="eastAsia"/>
          <w:lang w:eastAsia="zh-CN"/>
        </w:rPr>
        <w:t>, is the PRS periodicity with muting per PRS resource</w:t>
      </w:r>
      <w:r w:rsidR="00424930" w:rsidRPr="00A11E4C">
        <w:rPr>
          <w:lang w:eastAsia="zh-CN"/>
        </w:rPr>
        <w:t xml:space="preserve"> configured for aggregation</w:t>
      </w:r>
      <w:r w:rsidR="00424930" w:rsidRPr="00A11E4C">
        <w:rPr>
          <w:rFonts w:hint="eastAsia"/>
          <w:lang w:eastAsia="zh-CN"/>
        </w:rPr>
        <w:t xml:space="preserve">, </w:t>
      </w:r>
    </w:p>
    <w:p w14:paraId="589EA72E" w14:textId="77777777" w:rsidR="00424930" w:rsidRPr="00A11E4C" w:rsidRDefault="00000000" w:rsidP="00424930">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24930" w:rsidRPr="00A11E4C">
        <w:rPr>
          <w:rFonts w:hint="eastAsia"/>
          <w:lang w:eastAsia="zh-CN"/>
        </w:rPr>
        <w:t xml:space="preserve"> </w:t>
      </w:r>
      <w:r w:rsidR="00424930" w:rsidRPr="00A11E4C">
        <w:rPr>
          <w:lang w:eastAsia="zh-CN"/>
        </w:rPr>
        <w:t xml:space="preserve">is the periodicity of PRS resource sets given by the higher-layer parameter </w:t>
      </w:r>
      <w:r w:rsidR="00424930" w:rsidRPr="00A11E4C">
        <w:rPr>
          <w:i/>
          <w:lang w:eastAsia="zh-CN"/>
        </w:rPr>
        <w:t>DL-PRS-Periodicity</w:t>
      </w:r>
      <w:r w:rsidR="00424930" w:rsidRPr="00A11E4C">
        <w:rPr>
          <w:lang w:eastAsia="zh-CN"/>
        </w:rPr>
        <w:t>.</w:t>
      </w:r>
    </w:p>
    <w:p w14:paraId="59806D98" w14:textId="77777777" w:rsidR="00424930" w:rsidRPr="00A11E4C" w:rsidRDefault="00000000" w:rsidP="00424930">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24930" w:rsidRPr="00A11E4C">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24930" w:rsidRPr="00A11E4C">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24930" w:rsidRPr="00A11E4C">
        <w:rPr>
          <w:rFonts w:hint="eastAsia"/>
          <w:lang w:eastAsia="zh-CN"/>
        </w:rPr>
        <w:t xml:space="preserve"> </w:t>
      </w:r>
      <w:r w:rsidR="00424930" w:rsidRPr="00A11E4C">
        <w:rPr>
          <w:lang w:eastAsia="zh-CN"/>
        </w:rPr>
        <w:t xml:space="preserve">is the muting repetition factor given by the higher-layer parameter </w:t>
      </w:r>
      <w:r w:rsidR="00424930" w:rsidRPr="00A11E4C">
        <w:rPr>
          <w:i/>
          <w:lang w:eastAsia="zh-CN"/>
        </w:rPr>
        <w:t>DL-PRS-MutingBitRepetitionFactor</w:t>
      </w:r>
      <w:r w:rsidR="00424930" w:rsidRPr="00A11E4C">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24930" w:rsidRPr="00A11E4C">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24930" w:rsidRPr="00A11E4C">
        <w:rPr>
          <w:lang w:eastAsia="zh-CN"/>
        </w:rPr>
        <w:t>.</w:t>
      </w:r>
    </w:p>
    <w:p w14:paraId="2EF950EA" w14:textId="77777777" w:rsidR="00424930" w:rsidRPr="00A11E4C" w:rsidRDefault="00424930" w:rsidP="00424930">
      <w:pPr>
        <w:pStyle w:val="B20"/>
        <w:rPr>
          <w:lang w:eastAsia="zh-CN"/>
        </w:rPr>
      </w:pPr>
      <w:r w:rsidRPr="00A11E4C">
        <w:rPr>
          <w:lang w:eastAsia="zh-CN"/>
        </w:rPr>
        <w:t>-</w:t>
      </w:r>
      <w:r w:rsidRPr="00A11E4C">
        <w:rPr>
          <w:lang w:eastAsia="zh-CN"/>
        </w:rPr>
        <w:tab/>
        <w:t>N</w:t>
      </w:r>
      <w:r w:rsidRPr="00A11E4C">
        <w:rPr>
          <w:rFonts w:hint="eastAsia"/>
          <w:lang w:eastAsia="zh-CN"/>
        </w:rPr>
        <w:t xml:space="preserve">ote: </w:t>
      </w:r>
      <w:r w:rsidRPr="00A11E4C">
        <w:rPr>
          <w:lang w:eastAsia="zh-CN"/>
        </w:rPr>
        <w:t>For the purpose of calculating T</w:t>
      </w:r>
      <w:r w:rsidRPr="00A11E4C">
        <w:rPr>
          <w:vertAlign w:val="subscript"/>
          <w:lang w:eastAsia="zh-CN"/>
        </w:rPr>
        <w:t>PRS_agg,i</w:t>
      </w:r>
      <w:r w:rsidRPr="00A11E4C">
        <w:rPr>
          <w:lang w:eastAsia="zh-CN"/>
        </w:rPr>
        <w:t xml:space="preserve">, only the PRS resources fully or partially </w:t>
      </w:r>
      <w:r w:rsidRPr="00A11E4C">
        <w:rPr>
          <w:rFonts w:hint="eastAsia"/>
          <w:lang w:eastAsia="zh-CN"/>
        </w:rPr>
        <w:t>covered by</w:t>
      </w:r>
      <w:r w:rsidRPr="00A11E4C">
        <w:rPr>
          <w:lang w:eastAsia="zh-CN"/>
        </w:rPr>
        <w:t xml:space="preserve"> the MG and PRS resources that satisfy the conditions for PRS BW aggregation are considered</w:t>
      </w:r>
      <w:r w:rsidRPr="00A11E4C">
        <w:rPr>
          <w:rFonts w:hint="eastAsia"/>
          <w:lang w:eastAsia="zh-CN"/>
        </w:rPr>
        <w:t xml:space="preserve">. </w:t>
      </w:r>
    </w:p>
    <w:p w14:paraId="2DA1DBAE" w14:textId="77777777" w:rsidR="00424930" w:rsidRPr="00A11E4C" w:rsidRDefault="00424930" w:rsidP="00424930">
      <w:pPr>
        <w:pStyle w:val="B10"/>
        <w:rPr>
          <w:sz w:val="18"/>
          <w:szCs w:val="18"/>
        </w:rPr>
      </w:pPr>
      <w:r w:rsidRPr="00A11E4C">
        <w:t>{N</w:t>
      </w:r>
      <w:r w:rsidRPr="00A11E4C">
        <w:rPr>
          <w:vertAlign w:val="subscript"/>
        </w:rPr>
        <w:t>agg</w:t>
      </w:r>
      <w:r w:rsidRPr="00A11E4C">
        <w:t>, T</w:t>
      </w:r>
      <w:r w:rsidRPr="00A11E4C">
        <w:rPr>
          <w:vertAlign w:val="subscript"/>
        </w:rPr>
        <w:t>agg</w:t>
      </w:r>
      <w:r w:rsidRPr="00A11E4C">
        <w:t>}is UE capability combination per band to aggregate PRS resources from multiple PFLs within an effective PFL where N</w:t>
      </w:r>
      <w:r w:rsidRPr="00A11E4C">
        <w:rPr>
          <w:vertAlign w:val="subscript"/>
        </w:rPr>
        <w:t>agg</w:t>
      </w:r>
      <w:r w:rsidRPr="00A11E4C">
        <w:t xml:space="preserve"> is a duration of DL PRS symbols in ms </w:t>
      </w:r>
      <w:r w:rsidRPr="00A11E4C">
        <w:rPr>
          <w:lang w:eastAsia="zh-CN"/>
        </w:rPr>
        <w:t>corresponding to [</w:t>
      </w:r>
      <w:r w:rsidRPr="00A11E4C">
        <w:rPr>
          <w:i/>
          <w:iCs/>
        </w:rPr>
        <w:t>durationOfPRS-ProcessingSysmbols</w:t>
      </w:r>
      <w:r w:rsidRPr="00A11E4C">
        <w:t>]</w:t>
      </w:r>
      <w:r w:rsidRPr="00A11E4C">
        <w:rPr>
          <w:lang w:eastAsia="zh-CN"/>
        </w:rPr>
        <w:t xml:space="preserve"> in TS 37.355 [34] </w:t>
      </w:r>
      <w:r w:rsidRPr="00A11E4C">
        <w:t>processed every T</w:t>
      </w:r>
      <w:r w:rsidRPr="00A11E4C">
        <w:rPr>
          <w:vertAlign w:val="subscript"/>
        </w:rPr>
        <w:t>agg</w:t>
      </w:r>
      <w:r w:rsidRPr="00A11E4C">
        <w:t xml:space="preserve"> ms </w:t>
      </w:r>
      <w:r w:rsidRPr="00A11E4C">
        <w:rPr>
          <w:lang w:eastAsia="zh-CN"/>
        </w:rPr>
        <w:t>corresponding to [</w:t>
      </w:r>
      <w:r w:rsidRPr="00A11E4C">
        <w:rPr>
          <w:i/>
          <w:iCs/>
        </w:rPr>
        <w:t>durationOfPRS-ProcessingSymbolsInEveryTms</w:t>
      </w:r>
      <w:r w:rsidRPr="00A11E4C">
        <w:t xml:space="preserve">] </w:t>
      </w:r>
      <w:r w:rsidRPr="00A11E4C">
        <w:rPr>
          <w:lang w:eastAsia="zh-CN"/>
        </w:rPr>
        <w:t xml:space="preserve">in TS 37.355 [34] </w:t>
      </w:r>
      <w:r w:rsidRPr="00A11E4C">
        <w:t xml:space="preserve">for a given maximum bandwidth supported by UE </w:t>
      </w:r>
      <w:r w:rsidRPr="00A11E4C">
        <w:rPr>
          <w:lang w:eastAsia="zh-CN"/>
        </w:rPr>
        <w:t>corresponding to [</w:t>
      </w:r>
      <w:r w:rsidRPr="00A11E4C">
        <w:rPr>
          <w:i/>
          <w:iCs/>
          <w:lang w:eastAsia="zh-CN"/>
        </w:rPr>
        <w:t>supportedBandwidthPRS</w:t>
      </w:r>
      <w:r w:rsidRPr="00A11E4C">
        <w:rPr>
          <w:lang w:eastAsia="zh-CN"/>
        </w:rPr>
        <w:t>] in TS 37.355 [34]</w:t>
      </w:r>
      <w:r w:rsidRPr="00A11E4C">
        <w:t>.</w:t>
      </w:r>
    </w:p>
    <w:p w14:paraId="35755E4E" w14:textId="77777777" w:rsidR="00424930" w:rsidRPr="00A11E4C" w:rsidRDefault="00000000" w:rsidP="00424930">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24930" w:rsidRPr="00A11E4C">
        <w:t xml:space="preserve"> is UE capability for number of DL PRS resources that it can process in a slot as </w:t>
      </w:r>
      <w:r w:rsidR="00424930" w:rsidRPr="00A11E4C">
        <w:rPr>
          <w:lang w:eastAsia="zh-CN"/>
        </w:rPr>
        <w:t>indicated by [</w:t>
      </w:r>
      <w:r w:rsidR="00424930" w:rsidRPr="00A11E4C">
        <w:rPr>
          <w:i/>
          <w:iCs/>
        </w:rPr>
        <w:t>maxNumOfDL-PRS-ResProcessedPerSlot</w:t>
      </w:r>
      <w:r w:rsidR="00424930" w:rsidRPr="00A11E4C">
        <w:t>]</w:t>
      </w:r>
      <w:r w:rsidR="00424930" w:rsidRPr="00A11E4C">
        <w:rPr>
          <w:lang w:eastAsia="zh-CN"/>
        </w:rPr>
        <w:t xml:space="preserve"> </w:t>
      </w:r>
      <w:r w:rsidR="00424930" w:rsidRPr="00A11E4C">
        <w:t>specified in TS 37.355 [34].</w:t>
      </w:r>
    </w:p>
    <w:p w14:paraId="72AFA3BC" w14:textId="77777777" w:rsidR="00424930" w:rsidRPr="00A11E4C" w:rsidRDefault="00424930" w:rsidP="00424930">
      <w:pPr>
        <w:rPr>
          <w:rFonts w:eastAsia="Malgun Gothic"/>
          <w:iCs/>
          <w:noProof/>
        </w:rPr>
      </w:pPr>
      <w:r w:rsidRPr="00A11E4C">
        <w:t xml:space="preserve">Except for deferred MT-LR as defined in clause 4.1a.5 [TS 23.273], </w:t>
      </w:r>
      <w:r w:rsidRPr="00A11E4C">
        <w:rPr>
          <w:rFonts w:eastAsia="Malgun Gothic"/>
        </w:rPr>
        <w:t>the</w:t>
      </w:r>
      <w:r w:rsidRPr="00A11E4C" w:rsidDel="002C5EE0">
        <w:t xml:space="preserve"> </w:t>
      </w:r>
      <w:r w:rsidRPr="00A11E4C">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RSTD_aggregated,Total</m:t>
            </m:r>
          </m:sub>
        </m:sSub>
      </m:oMath>
      <w:r w:rsidRPr="00A11E4C">
        <w:rPr>
          <w:rFonts w:eastAsia="Malgun Gothic"/>
          <w:i/>
        </w:rPr>
        <w:t xml:space="preserve"> s</w:t>
      </w:r>
      <w:r w:rsidRPr="00A11E4C">
        <w:rPr>
          <w:rFonts w:eastAsia="Malgun Gothic"/>
        </w:rPr>
        <w:t xml:space="preserve">tarts from the first MG instance aligned with DL PRS resources in the assistance data for aggregation after both the </w:t>
      </w:r>
      <w:r w:rsidRPr="00A11E4C">
        <w:rPr>
          <w:rFonts w:eastAsia="Malgun Gothic"/>
          <w:i/>
        </w:rPr>
        <w:t>NR-TDOA-Provide</w:t>
      </w:r>
      <w:r w:rsidRPr="00A11E4C">
        <w:rPr>
          <w:rFonts w:eastAsia="Malgun Gothic"/>
          <w:i/>
          <w:noProof/>
        </w:rPr>
        <w:t>AssistanceData</w:t>
      </w:r>
      <w:r w:rsidRPr="00A11E4C">
        <w:rPr>
          <w:rFonts w:eastAsia="Malgun Gothic"/>
        </w:rPr>
        <w:t xml:space="preserve"> message and </w:t>
      </w:r>
      <w:r w:rsidRPr="00A11E4C">
        <w:rPr>
          <w:rFonts w:eastAsia="Malgun Gothic"/>
          <w:i/>
        </w:rPr>
        <w:t>NR-TDOA-Request</w:t>
      </w:r>
      <w:r w:rsidRPr="00A11E4C">
        <w:rPr>
          <w:rFonts w:eastAsia="Malgun Gothic"/>
          <w:i/>
          <w:noProof/>
        </w:rPr>
        <w:t>LocationInformation</w:t>
      </w:r>
      <w:r w:rsidRPr="00A11E4C">
        <w:rPr>
          <w:rFonts w:eastAsia="Malgun Gothic"/>
          <w:i/>
        </w:rPr>
        <w:t xml:space="preserve"> </w:t>
      </w:r>
      <w:r w:rsidRPr="00A11E4C">
        <w:rPr>
          <w:rFonts w:eastAsia="Malgun Gothic"/>
          <w:iCs/>
        </w:rPr>
        <w:t>message</w:t>
      </w:r>
      <w:r w:rsidRPr="00A11E4C">
        <w:rPr>
          <w:rFonts w:eastAsia="Malgun Gothic"/>
          <w:iCs/>
          <w:noProof/>
        </w:rPr>
        <w:t xml:space="preserve"> are delivered </w:t>
      </w:r>
      <w:r w:rsidRPr="00A11E4C">
        <w:rPr>
          <w:rFonts w:eastAsia="Malgun Gothic"/>
          <w:iCs/>
        </w:rPr>
        <w:t xml:space="preserve">from LMF </w:t>
      </w:r>
      <w:r w:rsidRPr="00A11E4C">
        <w:rPr>
          <w:rFonts w:eastAsia="Malgun Gothic"/>
          <w:iCs/>
          <w:noProof/>
        </w:rPr>
        <w:t xml:space="preserve">to the physical layer of UE </w:t>
      </w:r>
      <w:r w:rsidRPr="00A11E4C">
        <w:rPr>
          <w:rFonts w:eastAsia="Malgun Gothic"/>
          <w:iCs/>
        </w:rPr>
        <w:t xml:space="preserve">via LPP [34] including </w:t>
      </w:r>
      <w:r w:rsidRPr="00A11E4C">
        <w:rPr>
          <w:iCs/>
        </w:rPr>
        <w:t>a request to perform measurement by aggregating PRS resources from multiple PFLs via [</w:t>
      </w:r>
      <w:r w:rsidRPr="00A11E4C">
        <w:rPr>
          <w:i/>
        </w:rPr>
        <w:t>nr-DL-PRS-JointMeasurementRequested</w:t>
      </w:r>
      <w:r w:rsidRPr="00A11E4C">
        <w:rPr>
          <w:iCs/>
        </w:rPr>
        <w:t>]</w:t>
      </w:r>
      <w:r w:rsidRPr="00A11E4C">
        <w:rPr>
          <w:rFonts w:eastAsia="Malgun Gothic"/>
          <w:iCs/>
          <w:noProof/>
        </w:rPr>
        <w:t xml:space="preserve">. </w:t>
      </w:r>
    </w:p>
    <w:p w14:paraId="5729557D" w14:textId="77777777" w:rsidR="00424930" w:rsidRPr="00A11E4C" w:rsidRDefault="00424930" w:rsidP="00424930">
      <w:r w:rsidRPr="00A11E4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RSTD_aggregated,Total</m:t>
            </m:r>
          </m:sub>
        </m:sSub>
      </m:oMath>
      <w:r w:rsidRPr="00A11E4C">
        <w:rPr>
          <w:i/>
        </w:rPr>
        <w:t xml:space="preserve"> </w:t>
      </w:r>
      <w:r w:rsidRPr="00A11E4C">
        <w:t xml:space="preserve">starts from the first MG instance aligned with DL PRS resources in the assistance data after the associated event(s) occurs. </w:t>
      </w:r>
    </w:p>
    <w:p w14:paraId="67C16F5B" w14:textId="77777777" w:rsidR="00424930" w:rsidRPr="00A11E4C" w:rsidRDefault="00424930" w:rsidP="00424930">
      <w:r w:rsidRPr="00A11E4C">
        <w:t>For deferred MT-LR with event “Periodic Location” as defined in clause 4.1a.5.1 [TS 23.273], the UE shall perform the aggregated RSTD measurement in each reporting period and activate the location report at the time when the periodic timer expires.</w:t>
      </w:r>
    </w:p>
    <w:p w14:paraId="02D9D2D3" w14:textId="77777777" w:rsidR="00424930" w:rsidRPr="00A11E4C" w:rsidRDefault="00424930" w:rsidP="00424930">
      <w:pPr>
        <w:rPr>
          <w:i/>
          <w:iCs/>
          <w:lang w:eastAsia="zh-CN"/>
        </w:rPr>
      </w:pPr>
      <w:r w:rsidRPr="00A11E4C">
        <w:t xml:space="preserve">If during the measurement period of one or more effective positioning frequency layers, the MG pattern is reconfigured, the measurement period can be longer. </w:t>
      </w:r>
    </w:p>
    <w:p w14:paraId="7979972E" w14:textId="77777777" w:rsidR="00424930" w:rsidRPr="00A11E4C" w:rsidRDefault="00424930" w:rsidP="00424930">
      <w:r w:rsidRPr="00A11E4C">
        <w:t>The measurement requirements in this clause apply, provided no PRS symbols are dropped during the measurement period T</w:t>
      </w:r>
      <w:r w:rsidRPr="00A11E4C">
        <w:rPr>
          <w:vertAlign w:val="subscript"/>
        </w:rPr>
        <w:t>RSTD_aggregated,Total</w:t>
      </w:r>
      <w:r w:rsidRPr="00A11E4C">
        <w:t xml:space="preserve"> within measurement gaps due to collisions with other signals; otherwise, the measurement period can be longer.</w:t>
      </w:r>
    </w:p>
    <w:p w14:paraId="48A9B833" w14:textId="77777777" w:rsidR="00424930" w:rsidRPr="00A11E4C" w:rsidRDefault="00424930" w:rsidP="00424930">
      <w:pPr>
        <w:rPr>
          <w:lang w:val="en-US" w:eastAsia="zh-CN"/>
        </w:rPr>
      </w:pPr>
      <w:r w:rsidRPr="00A11E4C">
        <w:rPr>
          <w:lang w:val="en-US" w:eastAsia="zh-CN"/>
        </w:rPr>
        <w:t>If CSSF changes during the measurement period, the measurement period could be longer.</w:t>
      </w:r>
    </w:p>
    <w:p w14:paraId="320C4A14" w14:textId="77777777" w:rsidR="00424930" w:rsidRPr="00A11E4C" w:rsidRDefault="00424930" w:rsidP="00424930">
      <w:pPr>
        <w:rPr>
          <w:lang w:val="en-US" w:eastAsia="zh-CN"/>
        </w:rPr>
      </w:pPr>
      <w:r w:rsidRPr="00A11E4C">
        <w:rPr>
          <w:lang w:val="en-US" w:eastAsia="zh-CN"/>
        </w:rPr>
        <w:t>The measurement requirements do not apply for aggregated PRS resources, if the PRS resources to be aggregated are across two sampling duration of N</w:t>
      </w:r>
      <w:r w:rsidRPr="00A11E4C">
        <w:rPr>
          <w:vertAlign w:val="subscript"/>
          <w:lang w:val="en-US" w:eastAsia="zh-CN"/>
        </w:rPr>
        <w:t>agg</w:t>
      </w:r>
      <w:r w:rsidRPr="00A11E4C">
        <w:rPr>
          <w:lang w:val="en-US"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A11E4C">
        <w:rPr>
          <w:lang w:val="en-US" w:eastAsia="zh-CN"/>
        </w:rPr>
        <w:t>.</w:t>
      </w:r>
    </w:p>
    <w:p w14:paraId="1C82BB08" w14:textId="77777777" w:rsidR="00424930" w:rsidRPr="00A11E4C" w:rsidRDefault="00424930" w:rsidP="00424930">
      <w:pPr>
        <w:rPr>
          <w:lang w:val="en-US" w:eastAsia="zh-CN"/>
        </w:rPr>
      </w:pPr>
      <w:r w:rsidRPr="00A11E4C">
        <w:rPr>
          <w:lang w:val="en-US"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A11E4C">
        <w:rPr>
          <w:vertAlign w:val="subscript"/>
          <w:lang w:val="en-US" w:eastAsia="zh-CN"/>
        </w:rPr>
        <w:t>agg</w:t>
      </w:r>
      <w:r w:rsidRPr="00A11E4C">
        <w:rPr>
          <w:lang w:val="en-US" w:eastAsia="zh-CN"/>
        </w:rPr>
        <w:t>.</w:t>
      </w:r>
    </w:p>
    <w:p w14:paraId="5E4DEC9C" w14:textId="77777777" w:rsidR="00424930" w:rsidRPr="00A11E4C" w:rsidRDefault="00424930" w:rsidP="00424930">
      <w:pPr>
        <w:rPr>
          <w:lang w:val="en-US" w:eastAsia="zh-CN"/>
        </w:rPr>
      </w:pPr>
      <w:r w:rsidRPr="00A11E4C">
        <w:rPr>
          <w:rFonts w:cs="v4.2.0"/>
        </w:rPr>
        <w:t xml:space="preserve">The requirements in clause 9.9.2.x1 do not apply if the PRS configuration given by higher layer paramters </w:t>
      </w:r>
      <w:r w:rsidRPr="00A11E4C">
        <w:rPr>
          <w:i/>
          <w:snapToGrid w:val="0"/>
        </w:rPr>
        <w:t>NR-DL-PRS-AssistanceData</w:t>
      </w:r>
      <w:r w:rsidRPr="00A11E4C">
        <w:rPr>
          <w:snapToGrid w:val="0"/>
        </w:rPr>
        <w:t xml:space="preserve"> </w:t>
      </w:r>
      <w:r w:rsidRPr="00A11E4C">
        <w:rPr>
          <w:rFonts w:cs="v4.2.0"/>
        </w:rPr>
        <w:t xml:space="preserve">exceeds any of the UE measurement capabilities given by </w:t>
      </w:r>
      <w:r w:rsidRPr="00A11E4C">
        <w:rPr>
          <w:rFonts w:cs="v4.2.0"/>
          <w:i/>
        </w:rPr>
        <w:t>NR-DL-PRS-ResourcesCapability</w:t>
      </w:r>
      <w:r w:rsidRPr="00A11E4C">
        <w:rPr>
          <w:lang w:eastAsia="zh-CN"/>
        </w:rPr>
        <w:t xml:space="preserve"> in </w:t>
      </w:r>
      <w:r w:rsidRPr="00A11E4C">
        <w:rPr>
          <w:i/>
          <w:iCs/>
          <w:lang w:eastAsia="zh-CN"/>
        </w:rPr>
        <w:t>NR-DL-TDOA-ProvideCapabilities</w:t>
      </w:r>
      <w:r w:rsidRPr="00A11E4C">
        <w:rPr>
          <w:iCs/>
          <w:lang w:eastAsia="zh-CN"/>
        </w:rPr>
        <w:t xml:space="preserve">, and it is up to UE implementation which aggregated PRS resources are measured, subject to </w:t>
      </w:r>
      <w:r w:rsidRPr="00A11E4C">
        <w:rPr>
          <w:rFonts w:cs="v4.2.0"/>
        </w:rPr>
        <w:t>UE measurement capabilities</w:t>
      </w:r>
      <w:r w:rsidRPr="00A11E4C">
        <w:rPr>
          <w:i/>
          <w:iCs/>
          <w:lang w:eastAsia="zh-CN"/>
        </w:rPr>
        <w:t>.</w:t>
      </w:r>
    </w:p>
    <w:p w14:paraId="6E7AFA2E" w14:textId="77777777" w:rsidR="00424930" w:rsidRDefault="00424930" w:rsidP="00424930">
      <w:r w:rsidRPr="00A11E4C">
        <w:t>If handover occurs while aggregated RSTD measurements are being performed, then the UE shall continue and complete the on-going aggregated RSTD measurements. The aggregated RSTD measurement period can be longer. The UE shall meet the RSTD measurement accuracy requirements in clause 10.1.23.x.</w:t>
      </w:r>
    </w:p>
    <w:p w14:paraId="46186A95" w14:textId="77777777" w:rsidR="00424930" w:rsidRPr="00500336" w:rsidRDefault="00424930" w:rsidP="00500336"/>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96"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97" w:name="_Hlk60846667"/>
      <w:r w:rsidR="002C4E5B">
        <w:t xml:space="preserve">measure and </w:t>
      </w:r>
      <w:bookmarkEnd w:id="97"/>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0C95205A"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3ED4DBE1" w14:textId="77777777" w:rsidR="002D1174" w:rsidRPr="00DA0A11" w:rsidRDefault="002D1174" w:rsidP="008A7648">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2CC5F41A" w14:textId="77777777" w:rsidR="0056321F" w:rsidRDefault="0056321F" w:rsidP="0056321F">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rFonts w:hint="eastAsia"/>
          <w:bCs/>
          <w:lang w:val="en-US" w:eastAsia="zh-CN"/>
        </w:rPr>
        <w:t xml:space="preserve"> or MUSIM gap or both concurrent measurement gap and MUSIM gap</w:t>
      </w:r>
      <w:r>
        <w:rPr>
          <w:bCs/>
          <w:lang w:eastAsia="zh-CN"/>
        </w:rPr>
        <w:t xml:space="preserve">,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70D7DE0C" w14:textId="41324F21" w:rsidR="00A35180" w:rsidRPr="00344BF5" w:rsidRDefault="0056321F" w:rsidP="0056321F">
      <w:pPr>
        <w:pStyle w:val="B20"/>
        <w:rPr>
          <w:lang w:eastAsia="zh-CN"/>
        </w:rPr>
      </w:pPr>
      <w:r>
        <w:tab/>
      </w:r>
      <w:r>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MGRP_max), where MGRP max is the maximum MGRP across all configured per-UE MG and per-FR MG within the same FR as the positioining frequency layer</w:t>
      </w:r>
      <w:r>
        <w:rPr>
          <w:rFonts w:hint="eastAsia"/>
          <w:lang w:val="en-US" w:eastAsia="zh-CN"/>
        </w:rPr>
        <w:t xml:space="preserve"> [and periodic MUSIM gaps]</w:t>
      </w:r>
      <w:r>
        <w:rPr>
          <w:lang w:eastAsia="zh-CN"/>
        </w:rPr>
        <w:t xml:space="preserve">, and starting at the beginning of any </w:t>
      </w:r>
      <w:r>
        <w:rPr>
          <w:rFonts w:hint="eastAsia"/>
          <w:lang w:eastAsia="zh-CN"/>
        </w:rPr>
        <w:t xml:space="preserve">associated </w:t>
      </w:r>
      <w:r>
        <w:rPr>
          <w:lang w:eastAsia="zh-CN"/>
        </w:rPr>
        <w:t xml:space="preserve">gap occasions covering the PRS occasion: </w:t>
      </w:r>
    </w:p>
    <w:p w14:paraId="246E61A2" w14:textId="550B0CA5" w:rsidR="00A35180" w:rsidRPr="004B4713" w:rsidRDefault="00F338AE" w:rsidP="00054C98">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448DFA53" w14:textId="77777777" w:rsidR="0056321F" w:rsidRDefault="0056321F" w:rsidP="0056321F">
      <w:pPr>
        <w:pStyle w:val="B30"/>
        <w:rPr>
          <w:lang w:eastAsia="zh-CN"/>
        </w:rPr>
      </w:pPr>
      <w:r>
        <w:rPr>
          <w:bCs/>
          <w:lang w:eastAsia="zh-CN"/>
        </w:rPr>
        <w:tab/>
        <w:t>N</w:t>
      </w:r>
      <w:r>
        <w:rPr>
          <w:bCs/>
          <w:vertAlign w:val="subscript"/>
          <w:lang w:eastAsia="zh-CN"/>
        </w:rPr>
        <w:t>available</w:t>
      </w:r>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w:t>
      </w:r>
      <w:r>
        <w:rPr>
          <w:rFonts w:hint="eastAsia"/>
          <w:bCs/>
          <w:lang w:val="en-US" w:eastAsia="zh-CN"/>
        </w:rPr>
        <w:t xml:space="preserve">[and MUSIM gaps] </w:t>
      </w:r>
      <w:r>
        <w:rPr>
          <w:bCs/>
          <w:lang w:eastAsia="zh-CN"/>
        </w:rPr>
        <w:t xml:space="preserve">collisions by applying the selected gap collision rule </w:t>
      </w:r>
    </w:p>
    <w:p w14:paraId="6C24E099" w14:textId="7B746C28" w:rsidR="00A35180" w:rsidRDefault="002D1174" w:rsidP="00A35180">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145AC3" w14:textId="3E07B58C" w:rsidR="0085690F" w:rsidRPr="00B33084" w:rsidRDefault="0075261C" w:rsidP="0085690F">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sidR="00332F19">
        <w:rPr>
          <w:i/>
        </w:rPr>
        <w:t>NR-</w:t>
      </w:r>
      <w:r w:rsidR="00332F19">
        <w:rPr>
          <w:rFonts w:eastAsia="SimSun" w:hint="eastAsia"/>
          <w:i/>
          <w:lang w:val="en-US" w:eastAsia="zh-CN"/>
        </w:rPr>
        <w:t>DL-</w:t>
      </w:r>
      <w:r w:rsidR="00332F19">
        <w:rPr>
          <w:i/>
        </w:rPr>
        <w:t>TDOA-RequestLocationInformation</w:t>
      </w:r>
      <w:r w:rsidR="00332F19">
        <w:rPr>
          <w:lang w:eastAsia="zh-CN"/>
        </w:rPr>
        <w:t>.</w:t>
      </w:r>
      <w:r w:rsidR="00332F19">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Pr>
          <w:rFonts w:eastAsia="SimSun"/>
          <w:bCs/>
          <w:lang w:eastAsia="zh-CN"/>
        </w:rPr>
        <w:t xml:space="preserve"> </w:t>
      </w:r>
      <w:r w:rsidR="00332F19">
        <w:rPr>
          <w:rFonts w:eastAsia="SimSun" w:hint="eastAsia"/>
          <w:bCs/>
          <w:lang w:eastAsia="zh-CN"/>
        </w:rPr>
        <w:t xml:space="preserve">is </w:t>
      </w:r>
      <w:r w:rsidR="00332F19">
        <w:rPr>
          <w:lang w:eastAsia="zh-CN"/>
        </w:rPr>
        <w:t>equal to 8, otherwise.</w:t>
      </w:r>
    </w:p>
    <w:p w14:paraId="53EAB47E" w14:textId="77777777" w:rsidR="0085690F" w:rsidRPr="00B33084" w:rsidRDefault="0085690F" w:rsidP="0085690F">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6E1B34D1" w14:textId="77777777" w:rsidR="0085690F" w:rsidRPr="00B33084" w:rsidRDefault="0085690F" w:rsidP="0085690F">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24C6171C"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[34]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 xml:space="preserve">in TS 37.355 [34]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[34]</w:t>
      </w:r>
      <w:r w:rsidRPr="00B33084">
        <w:rPr>
          <w:lang w:val="en-US" w:eastAsia="zh-CN"/>
        </w:rPr>
        <w:t>,</w:t>
      </w:r>
    </w:p>
    <w:p w14:paraId="5E715746"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48CC9181" w:rsidR="00DA78EA" w:rsidRPr="00F27EB7" w:rsidRDefault="00332F19" w:rsidP="00DA78EA">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1290AF1" w14:textId="23F0F4F4"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E95A899" w14:textId="5802F95B" w:rsidR="00391181" w:rsidRPr="00F27EB7" w:rsidRDefault="00332F19" w:rsidP="00391181">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2E71E8C0" w14:textId="77777777" w:rsidR="00391181" w:rsidRPr="00F27EB7" w:rsidRDefault="00391181" w:rsidP="00391181">
      <w:pPr>
        <w:ind w:left="1135" w:hanging="284"/>
      </w:pPr>
      <w:r w:rsidRPr="00F27EB7">
        <w:t>-</w:t>
      </w:r>
      <w:r w:rsidRPr="00F27EB7">
        <w:tab/>
        <w:t xml:space="preserve">PRS bandwidth is within the </w:t>
      </w:r>
      <w:r>
        <w:t>active</w:t>
      </w:r>
      <w:r w:rsidRPr="00F27EB7">
        <w:t xml:space="preserve"> BWP and</w:t>
      </w:r>
    </w:p>
    <w:p w14:paraId="62FAC831" w14:textId="763A035C"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9DEF3B7" w:rsidR="00DA78EA" w:rsidRPr="00F27EB7" w:rsidRDefault="00391181" w:rsidP="0039118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DA78EA"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eastAsia="zh-CN"/>
        </w:rPr>
        <w:t xml:space="preserve"> </w:t>
      </w:r>
      <w:r w:rsidR="00DA78EA" w:rsidRPr="00B33084">
        <w:rPr>
          <w:lang w:val="en-US" w:eastAsia="zh-CN"/>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lang w:eastAsia="zh-CN"/>
        </w:rPr>
        <w:t xml:space="preserve">, </w:t>
      </w:r>
      <w:r w:rsidR="00DA78EA"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529E99C1" w14:textId="77777777" w:rsidR="00FB7EA7" w:rsidRPr="001C4683"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rPr>
          <w:lang w:eastAsia="zh-CN"/>
        </w:rPr>
        <w:t xml:space="preserve"> is the periodicity of PRS resource sets given by the higher-layer parameter </w:t>
      </w:r>
      <w:r w:rsidR="00FB7EA7" w:rsidRPr="001C4683">
        <w:rPr>
          <w:i/>
          <w:lang w:eastAsia="zh-CN"/>
        </w:rPr>
        <w:t>DL-PRS-Periodicity</w:t>
      </w:r>
      <w:r w:rsidR="00FB7EA7" w:rsidRPr="001C4683">
        <w:rPr>
          <w:lang w:eastAsia="zh-CN"/>
        </w:rPr>
        <w:t>.</w:t>
      </w:r>
    </w:p>
    <w:p w14:paraId="6908FB5E" w14:textId="60512740" w:rsidR="001C4683" w:rsidRPr="00F37389"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7EA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7EA7">
        <w:rPr>
          <w:lang w:eastAsia="zh-CN"/>
        </w:rPr>
        <w:t xml:space="preserve"> is the muting repetition factor given by the higher-layer parameter </w:t>
      </w:r>
      <w:r w:rsidR="00FB7EA7">
        <w:rPr>
          <w:i/>
          <w:lang w:eastAsia="zh-CN"/>
        </w:rPr>
        <w:t>DL-PRS-MutingBitRepetitionFactor</w:t>
      </w:r>
      <w:r w:rsidR="00FB7EA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B7EA7">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For the purpose of calculating T</w:t>
      </w:r>
      <w:r w:rsidRPr="001C4683">
        <w:rPr>
          <w:vertAlign w:val="subscript"/>
          <w:lang w:eastAsia="zh-CN"/>
        </w:rPr>
        <w:t>PRS,i</w:t>
      </w:r>
      <w:r w:rsidRPr="001C4683">
        <w:rPr>
          <w:lang w:eastAsia="zh-CN"/>
        </w:rPr>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092E9E3"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5EFE49B0" w:rsidR="001C4683" w:rsidRDefault="00DE4758" w:rsidP="00DE4758">
      <w:pPr>
        <w:pStyle w:val="NO"/>
        <w:rPr>
          <w:iCs/>
          <w:noProof/>
        </w:rPr>
      </w:pPr>
      <w:r>
        <w:rPr>
          <w:lang w:eastAsia="zh-CN"/>
        </w:rPr>
        <w:t>Note:</w:t>
      </w:r>
      <w:r>
        <w:rPr>
          <w:lang w:eastAsia="zh-CN"/>
        </w:rP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pPr>
        <w:pStyle w:val="B10"/>
        <w:numPr>
          <w:ilvl w:val="0"/>
          <w:numId w:val="14"/>
        </w:numPr>
        <w:rPr>
          <w:lang w:val="en-US" w:eastAsia="zh-CN"/>
        </w:rPr>
      </w:pPr>
      <w:r w:rsidRPr="001C4683">
        <w:rPr>
          <w:lang w:val="en-US" w:eastAsia="zh-CN"/>
        </w:rPr>
        <w:t xml:space="preserve">if the PRS resource is </w:t>
      </w:r>
      <w:bookmarkStart w:id="98" w:name="OLE_LINK23"/>
      <w:r w:rsidRPr="001C4683">
        <w:rPr>
          <w:lang w:val="en-US" w:eastAsia="zh-CN"/>
        </w:rPr>
        <w:t>across two sampling duration of N</w:t>
      </w:r>
      <w:bookmarkEnd w:id="98"/>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pPr>
        <w:pStyle w:val="B10"/>
        <w:numPr>
          <w:ilvl w:val="0"/>
          <w:numId w:val="14"/>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96"/>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rPr>
          <w:lang w:eastAsia="zh-CN"/>
        </w:rPr>
      </w:pPr>
      <w:r w:rsidRPr="004E390E">
        <w:rPr>
          <w:lang w:eastAsia="zh-CN"/>
        </w:rPr>
        <w:t>9.9.3.</w:t>
      </w:r>
      <w:r>
        <w:rPr>
          <w:lang w:eastAsia="zh-CN"/>
        </w:rPr>
        <w:t>6</w:t>
      </w:r>
      <w:r w:rsidRPr="004E390E">
        <w:rPr>
          <w:lang w:eastAsia="zh-CN"/>
        </w:rPr>
        <w:tab/>
        <w:t>Measurement Period Requirements</w:t>
      </w:r>
      <w:r>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FD63C90" w14:textId="69271DD6"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lang w:eastAsia="zh-CN"/>
        </w:rPr>
        <w:t xml:space="preserve"> as </w:t>
      </w:r>
      <w:r w:rsidRPr="008D058C">
        <w:t>defined in TS 38.215 [4]</w:t>
      </w:r>
      <w:r w:rsidRPr="008D058C">
        <w:rPr>
          <w:rFonts w:hint="eastAsia"/>
          <w:lang w:eastAsia="zh-CN"/>
        </w:rPr>
        <w:t xml:space="preserve"> without measurement gap</w:t>
      </w:r>
      <w:r w:rsidRPr="008D058C">
        <w:t>, on configured positioning frequency layer</w:t>
      </w:r>
      <w:r>
        <w:rPr>
          <w:rFonts w:hint="eastAsia"/>
          <w:lang w:eastAsia="zh-CN"/>
        </w:rPr>
        <w:t xml:space="preserve"> </w:t>
      </w:r>
      <w:r w:rsidRPr="008A7648">
        <w:rPr>
          <w:i/>
          <w:lang w:eastAsia="zh-CN"/>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00E5008B" w:rsidRPr="00BB0661">
        <w:rPr>
          <w:iCs/>
          <w:lang w:eastAsia="zh-CN"/>
        </w:rPr>
        <w:t xml:space="preserve"> </w:t>
      </w:r>
      <w:r w:rsidR="00E5008B">
        <w:rPr>
          <w:iCs/>
          <w:lang w:eastAsia="zh-CN"/>
        </w:rPr>
        <w:t xml:space="preserve">if any of the </w:t>
      </w:r>
      <w:r w:rsidR="00E5008B" w:rsidRPr="00AB24A1">
        <w:rPr>
          <w:iCs/>
          <w:lang w:eastAsia="zh-CN"/>
        </w:rPr>
        <w:t>positioning frequency layer</w:t>
      </w:r>
      <w:r w:rsidR="00E5008B">
        <w:rPr>
          <w:iCs/>
          <w:lang w:eastAsia="zh-CN"/>
        </w:rPr>
        <w:t>s are in Case 1, or</w:t>
      </w:r>
    </w:p>
    <w:p w14:paraId="4A7A62F0" w14:textId="77777777" w:rsidR="00E5008B" w:rsidRDefault="00000000" w:rsidP="00E5008B">
      <w:pPr>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lang w:eastAsia="zh-CN"/>
        </w:rPr>
        <w:t>,</w:t>
      </w:r>
      <w:r w:rsidR="00E5008B">
        <w:rPr>
          <w:iCs/>
          <w:lang w:eastAsia="zh-CN"/>
        </w:rPr>
        <w:t xml:space="preserve"> if all the </w:t>
      </w:r>
      <w:r w:rsidR="00E5008B" w:rsidRPr="00AB24A1">
        <w:rPr>
          <w:iCs/>
          <w:lang w:eastAsia="zh-CN"/>
        </w:rPr>
        <w:t>positioning frequency layer</w:t>
      </w:r>
      <w:r w:rsidR="00E5008B">
        <w:rPr>
          <w:iCs/>
          <w:lang w:eastAsia="zh-CN"/>
        </w:rPr>
        <w:t>s are in Case 2,</w:t>
      </w:r>
    </w:p>
    <w:p w14:paraId="54327DFC" w14:textId="77777777" w:rsidR="00E5008B" w:rsidRDefault="00E5008B" w:rsidP="00E5008B">
      <w:pPr>
        <w:rPr>
          <w:lang w:eastAsia="zh-CN"/>
        </w:rPr>
      </w:pPr>
      <w:r>
        <w:rPr>
          <w:lang w:eastAsia="zh-CN"/>
        </w:rPr>
        <w:t>Where,</w:t>
      </w:r>
    </w:p>
    <w:p w14:paraId="3017FC7F" w14:textId="77777777" w:rsidR="00E5008B" w:rsidRPr="00F64187" w:rsidRDefault="00E5008B" w:rsidP="00E5008B">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233E66B6" w14:textId="77777777" w:rsidR="00E5008B" w:rsidRDefault="00E5008B" w:rsidP="00E5008B">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BF70E0A" w14:textId="77777777" w:rsidR="00E5008B" w:rsidRDefault="00E5008B" w:rsidP="00E5008B">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3FE258C5" w14:textId="77777777" w:rsidR="00E5008B" w:rsidRDefault="00E5008B" w:rsidP="00E5008B">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Pr>
          <w:lang w:eastAsia="zh-CN"/>
        </w:rPr>
        <w:t>.</w:t>
      </w:r>
    </w:p>
    <w:p w14:paraId="69744DD0" w14:textId="77777777" w:rsidR="00E5008B" w:rsidRDefault="00E5008B" w:rsidP="00E5008B">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8A917B3" w14:textId="2DDA1302" w:rsidR="00E5008B" w:rsidRPr="00CD7272" w:rsidRDefault="00E5008B" w:rsidP="00E5008B">
      <w:pPr>
        <w:pStyle w:val="B10"/>
        <w:rPr>
          <w:rFonts w:cs="v4.2.0"/>
          <w:lang w:eastAsia="zh-CN"/>
        </w:rPr>
      </w:pPr>
      <w: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F64187">
        <w:t xml:space="preserve"> is the measurement period for PRS</w:t>
      </w:r>
      <w:r>
        <w:t>-RSRP</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lang w:eastAsia="zh-CN"/>
        </w:rPr>
      </w:pPr>
      <w:r w:rsidRPr="008D058C">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rPr>
          <w:lang w:eastAsia="zh-CN"/>
        </w:rPr>
      </w:pPr>
      <w:r w:rsidRPr="008D058C">
        <w:rPr>
          <w:lang w:eastAsia="zh-CN"/>
        </w:rPr>
        <w:t>where</w:t>
      </w:r>
    </w:p>
    <w:p w14:paraId="550D34AC" w14:textId="3F549C02" w:rsidR="00355329" w:rsidRPr="008A7648" w:rsidRDefault="003030C5" w:rsidP="003030C5">
      <w:pPr>
        <w:pStyle w:val="B10"/>
        <w:rPr>
          <w:i/>
          <w:iCs/>
          <w:sz w:val="18"/>
          <w:szCs w:val="18"/>
          <w:lang w:eastAsia="zh-CN"/>
        </w:rPr>
      </w:pPr>
      <w:r w:rsidRPr="008D058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8D058C">
        <w:rPr>
          <w:bCs/>
          <w:iCs/>
          <w:lang w:eastAsia="zh-CN"/>
        </w:rPr>
        <w:t xml:space="preserve"> </w:t>
      </w:r>
      <w:r w:rsidR="00355329" w:rsidRPr="008D058C">
        <w:t xml:space="preserve">is the periodicity of the </w:t>
      </w:r>
      <w:r w:rsidR="00355329" w:rsidRPr="008D058C">
        <w:rPr>
          <w:rFonts w:hint="eastAsia"/>
          <w:lang w:eastAsia="zh-CN"/>
        </w:rPr>
        <w:t>PRS</w:t>
      </w:r>
      <w:r w:rsidR="00355329" w:rsidRPr="008D058C">
        <w:rPr>
          <w:lang w:eastAsia="zh-CN"/>
        </w:rPr>
        <w:t>-RSRP</w:t>
      </w:r>
      <w:r w:rsidR="00355329" w:rsidRPr="008D058C">
        <w:t xml:space="preserve"> measurement in </w:t>
      </w:r>
      <w:r w:rsidR="00355329" w:rsidRPr="008D058C">
        <w:rPr>
          <w:lang w:eastAsia="zh-CN"/>
        </w:rPr>
        <w:t xml:space="preserve">positioning frequency layer </w:t>
      </w:r>
      <w:r w:rsidR="00355329" w:rsidRPr="008D058C">
        <w:rPr>
          <w:i/>
          <w:iCs/>
          <w:lang w:eastAsia="zh-CN"/>
        </w:rPr>
        <w:t>i</w:t>
      </w:r>
      <w:r w:rsidR="00355329" w:rsidRPr="008D058C">
        <w:rPr>
          <w:lang w:eastAsia="zh-CN"/>
        </w:rPr>
        <w:t>.</w:t>
      </w:r>
    </w:p>
    <w:p w14:paraId="76AA9CE6" w14:textId="1808A5B8" w:rsidR="00355329" w:rsidRDefault="00332F19" w:rsidP="00E5008B">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w:t>
      </w:r>
      <w:r>
        <w:t>positioning</w:t>
      </w:r>
      <w:r>
        <w:rPr>
          <w:lang w:eastAsia="zh-CN"/>
        </w:rPr>
        <w:t xml:space="preserve"> frequency layer </w:t>
      </w:r>
      <w:r>
        <w:rPr>
          <w:i/>
          <w:iCs/>
          <w:lang w:eastAsia="zh-CN"/>
        </w:rPr>
        <w:t>i</w:t>
      </w:r>
      <w:r>
        <w:rPr>
          <w:lang w:eastAsia="zh-CN"/>
        </w:rPr>
        <w:t xml:space="preserve"> is in FR1</w:t>
      </w:r>
      <w:r>
        <w:rPr>
          <w:rFonts w:hint="eastAsia"/>
          <w:lang w:eastAsia="zh-CN"/>
        </w:rPr>
        <w:t>. I</w:t>
      </w:r>
      <w:r>
        <w:rPr>
          <w:lang w:eastAsia="zh-CN"/>
        </w:rPr>
        <w:t xml:space="preserve">f </w:t>
      </w:r>
      <w:r>
        <w:t>positioning</w:t>
      </w:r>
      <w:r>
        <w:rPr>
          <w:lang w:eastAsia="zh-CN"/>
        </w:rPr>
        <w:t xml:space="preserve"> frequency layer </w:t>
      </w:r>
      <w:r>
        <w:rPr>
          <w:i/>
          <w:iCs/>
          <w:lang w:eastAsia="zh-CN"/>
        </w:rPr>
        <w:t>i</w:t>
      </w:r>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rPr>
          <w:rFonts w:hint="eastAsia"/>
          <w:lang w:eastAsia="zh-CN"/>
        </w:rPr>
        <w:t xml:space="preserve"> </w:t>
      </w:r>
    </w:p>
    <w:p w14:paraId="5B59E6D3" w14:textId="77777777" w:rsidR="00E5008B" w:rsidRDefault="00355329" w:rsidP="00E5008B">
      <w:pPr>
        <w:pStyle w:val="B10"/>
        <w:rPr>
          <w:lang w:eastAsia="zh-CN"/>
        </w:rPr>
      </w:pPr>
      <w:r w:rsidRPr="008D058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w:t>
      </w:r>
    </w:p>
    <w:p w14:paraId="2A43F91B" w14:textId="77777777" w:rsidR="003030C5" w:rsidRDefault="003030C5" w:rsidP="003030C5">
      <w:pPr>
        <w:pStyle w:val="B20"/>
        <w:rPr>
          <w:iCs/>
        </w:rPr>
      </w:pPr>
      <w:r w:rsidRPr="00C66141">
        <w:rPr>
          <w:rFonts w:eastAsia="SimSun"/>
          <w:bCs/>
          <w:lang w:eastAsia="zh-CN"/>
        </w:rPr>
        <w:tab/>
      </w:r>
      <w:r w:rsidRPr="008D058C">
        <w:rPr>
          <w:iCs/>
          <w:lang w:eastAsia="zh-CN"/>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rPr>
          <w:lang w:eastAsia="zh-CN"/>
        </w:rPr>
        <w:t>.</w:t>
      </w:r>
    </w:p>
    <w:p w14:paraId="088C6555" w14:textId="77777777" w:rsidR="00355329" w:rsidRPr="008D058C" w:rsidRDefault="00355329" w:rsidP="003030C5">
      <w:pPr>
        <w:pStyle w:val="B10"/>
        <w:rPr>
          <w:lang w:val="en-US" w:eastAsia="zh-CN"/>
        </w:rPr>
      </w:pPr>
      <w:r w:rsidRPr="008D058C">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8D058C">
        <w:rPr>
          <w:lang w:val="en-US" w:eastAsia="zh-CN"/>
        </w:rPr>
        <w:t xml:space="preserve"> is the maximum number of DL PRS resources of </w:t>
      </w:r>
      <w:r w:rsidRPr="008D058C">
        <w:t>positioning</w:t>
      </w:r>
      <w:r w:rsidRPr="008D058C" w:rsidDel="00474272">
        <w:rPr>
          <w:lang w:eastAsia="zh-CN"/>
        </w:rPr>
        <w:t xml:space="preserve"> </w:t>
      </w:r>
      <w:r w:rsidRPr="008D058C">
        <w:rPr>
          <w:lang w:val="en-US" w:eastAsia="zh-CN"/>
        </w:rPr>
        <w:t>frequency layer i configured in a slot,</w:t>
      </w:r>
    </w:p>
    <w:p w14:paraId="0D182B79" w14:textId="03F0DB3D" w:rsidR="00355329" w:rsidRDefault="003030C5" w:rsidP="003030C5">
      <w:pPr>
        <w:pStyle w:val="B10"/>
        <w:rPr>
          <w:lang w:val="en-US" w:eastAsia="zh-CN"/>
        </w:rPr>
      </w:pPr>
      <w:r w:rsidRPr="008D058C">
        <w:tab/>
      </w:r>
      <m:oMath>
        <m:r>
          <m:rPr>
            <m:sty m:val="p"/>
          </m:rPr>
          <w:rPr>
            <w:rFonts w:ascii="Cambria Math" w:hAnsi="Cambria Math"/>
            <w:lang w:val="en-US" w:eastAsia="zh-CN"/>
          </w:rPr>
          <m:t>{N,T}</m:t>
        </m:r>
      </m:oMath>
      <w:r w:rsidRPr="008D058C">
        <w:rPr>
          <w:lang w:val="en-US" w:eastAsia="zh-CN"/>
        </w:rPr>
        <w:t xml:space="preserve"> is UE capability combination per band where N is a duration of DL PRS symbols in ms </w:t>
      </w:r>
      <w:r w:rsidRPr="008D058C">
        <w:rPr>
          <w:lang w:eastAsia="zh-CN"/>
        </w:rPr>
        <w:t xml:space="preserve">corresponding to </w:t>
      </w:r>
      <w:r w:rsidRPr="008A7648">
        <w:rPr>
          <w:bCs/>
          <w:i/>
          <w:iCs/>
          <w:snapToGrid w:val="0"/>
          <w:sz w:val="18"/>
          <w:szCs w:val="18"/>
        </w:rPr>
        <w:t>ppw-durationOfPRS-ProcessingSymbolsN</w:t>
      </w:r>
      <w:r w:rsidRPr="008A7648">
        <w:rPr>
          <w:bCs/>
          <w:i/>
          <w:iCs/>
          <w:snapToGrid w:val="0"/>
          <w:sz w:val="18"/>
          <w:szCs w:val="18"/>
          <w:lang w:eastAsia="zh-CN"/>
        </w:rPr>
        <w:t xml:space="preserve"> </w:t>
      </w:r>
      <w:r w:rsidRPr="00BA6DFF">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8D058C">
        <w:rPr>
          <w:lang w:val="en-US" w:eastAsia="zh-CN"/>
        </w:rPr>
        <w:t>,</w:t>
      </w:r>
    </w:p>
    <w:p w14:paraId="3F6DC390" w14:textId="4C0A4734" w:rsidR="00355329" w:rsidRPr="008D058C" w:rsidRDefault="00355329" w:rsidP="003030C5">
      <w:pPr>
        <w:pStyle w:val="B10"/>
        <w:rPr>
          <w:lang w:val="en-US" w:eastAsia="zh-CN"/>
        </w:rPr>
      </w:pPr>
      <w:r w:rsidRPr="008D058C">
        <w:tab/>
      </w:r>
      <m:oMath>
        <m:r>
          <m:rPr>
            <m:sty m:val="p"/>
          </m:rPr>
          <w:rPr>
            <w:rFonts w:ascii="Cambria Math" w:hAnsi="Cambria Math"/>
            <w:lang w:val="en-US" w:eastAsia="zh-CN"/>
          </w:rPr>
          <m:t>N’</m:t>
        </m:r>
      </m:oMath>
      <w:r w:rsidRPr="008D058C">
        <w:rPr>
          <w:lang w:val="en-US" w:eastAsia="zh-CN"/>
        </w:rPr>
        <w:t xml:space="preserve"> is UE capability for number of DL PRS resources that it can process in a slot as </w:t>
      </w:r>
      <w:r w:rsidRPr="008D058C">
        <w:rPr>
          <w:lang w:eastAsia="zh-CN"/>
        </w:rPr>
        <w:t xml:space="preserve">indicated by </w:t>
      </w:r>
      <w:r w:rsidRPr="008A7648">
        <w:rPr>
          <w:bCs/>
          <w:i/>
          <w:iCs/>
          <w:snapToGrid w:val="0"/>
          <w:sz w:val="18"/>
        </w:rPr>
        <w:t>ppw-maxNumOfDL-PRS-ResProcessedPerSlot</w:t>
      </w:r>
      <w:r w:rsidRPr="008D058C">
        <w:rPr>
          <w:lang w:val="en-US" w:eastAsia="zh-CN"/>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6AF6CCF0" w:rsidR="00DA78EA" w:rsidRPr="00F27EB7" w:rsidRDefault="00332F19" w:rsidP="003030C5">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4BE25281" w14:textId="2A9FC8A6"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483F8A1" w14:textId="1921138B" w:rsidR="00635322" w:rsidRPr="00F27EB7" w:rsidRDefault="00332F19" w:rsidP="00635322">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15E60332" w14:textId="77777777" w:rsidR="00635322" w:rsidRPr="00F27EB7" w:rsidRDefault="00635322" w:rsidP="00635322">
      <w:pPr>
        <w:pStyle w:val="B30"/>
      </w:pPr>
      <w:r w:rsidRPr="00F27EB7">
        <w:t>-</w:t>
      </w:r>
      <w:r w:rsidRPr="00F27EB7">
        <w:tab/>
        <w:t xml:space="preserve">PRS bandwidth is within the </w:t>
      </w:r>
      <w:r>
        <w:t>active</w:t>
      </w:r>
      <w:r w:rsidRPr="00F27EB7">
        <w:t xml:space="preserve"> BWP and</w:t>
      </w:r>
    </w:p>
    <w:p w14:paraId="34154C50" w14:textId="35908D5C"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4A23D2A" w14:textId="301D66EA" w:rsidR="00DA78EA" w:rsidRPr="00F27EB7" w:rsidRDefault="00635322" w:rsidP="00635322">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50231F40" w:rsidR="00355329" w:rsidRPr="008D058C" w:rsidRDefault="003030C5" w:rsidP="003030C5">
      <w:pPr>
        <w:pStyle w:val="B10"/>
        <w:rPr>
          <w:i/>
        </w:rPr>
      </w:pPr>
      <w:r w:rsidRPr="008D058C">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D058C">
        <w:rPr>
          <w:i/>
          <w:lang w:val="en-US" w:eastAsia="zh-CN"/>
        </w:rPr>
        <w:t xml:space="preserve">  </w:t>
      </w:r>
      <w:r w:rsidRPr="008D058C">
        <w:rPr>
          <w:lang w:val="en-US" w:eastAsia="zh-CN"/>
        </w:rPr>
        <w:t>is the measurement duration for the last PRS-RSRP sample, including the sampling time and processing time</w:t>
      </w:r>
      <w:r>
        <w:rPr>
          <w:lang w:val="en-US" w:eastAsia="zh-CN"/>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2 and</w:t>
      </w:r>
      <m:oMath>
        <m:r>
          <w:rPr>
            <w:rFonts w:ascii="Cambria Math" w:hAnsi="Cambria Math"/>
          </w:rPr>
          <m:t xml:space="preserve"> </m:t>
        </m:r>
      </m:oMath>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rPr>
          <w:lang w:eastAsia="zh-CN"/>
        </w:rPr>
        <w:t xml:space="preserve"> is the </w:t>
      </w:r>
      <w:r w:rsidR="00355329" w:rsidRPr="008D058C">
        <w:t>periodicity of PRS-RSRP measurement in positioning</w:t>
      </w:r>
      <w:r w:rsidR="00355329" w:rsidRPr="008D058C" w:rsidDel="00474272">
        <w:rPr>
          <w:lang w:eastAsia="zh-CN"/>
        </w:rPr>
        <w:t xml:space="preserve"> </w:t>
      </w:r>
      <w:r w:rsidR="00355329" w:rsidRPr="008D058C">
        <w:rPr>
          <w:lang w:eastAsia="zh-CN"/>
        </w:rPr>
        <w:t xml:space="preserve">frequency layer </w:t>
      </w:r>
      <w:r w:rsidR="00355329" w:rsidRPr="008D058C">
        <w:rPr>
          <w:i/>
          <w:iCs/>
          <w:lang w:eastAsia="zh-CN"/>
        </w:rPr>
        <w:t>i</w:t>
      </w:r>
      <w:r w:rsidR="00355329" w:rsidRPr="008D058C">
        <w:rPr>
          <w:lang w:eastAsia="zh-CN"/>
        </w:rPr>
        <w:t xml:space="preserve">, </w:t>
      </w:r>
    </w:p>
    <w:p w14:paraId="3B1ACFCE" w14:textId="6E72AF97" w:rsidR="00355329" w:rsidRDefault="003030C5" w:rsidP="003030C5">
      <w:pPr>
        <w:pStyle w:val="B20"/>
        <w:rPr>
          <w:lang w:eastAsia="zh-CN"/>
        </w:rPr>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8D058C">
        <w:t xml:space="preserve"> in TS 37.355 [34]</w:t>
      </w:r>
      <w:r w:rsidRPr="00F03A0D">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p>
    <w:p w14:paraId="185DFE5F" w14:textId="77777777" w:rsidR="00355329" w:rsidRPr="008D058C" w:rsidRDefault="00355329" w:rsidP="003030C5">
      <w:pPr>
        <w:pStyle w:val="B10"/>
        <w:rPr>
          <w:lang w:eastAsia="zh-CN"/>
        </w:rPr>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lang w:eastAsia="zh-CN"/>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lang w:eastAsia="zh-CN"/>
        </w:rPr>
        <w:t>,</w:t>
      </w:r>
    </w:p>
    <w:p w14:paraId="68F4407A" w14:textId="77777777" w:rsidR="00355329" w:rsidRPr="008D058C" w:rsidRDefault="00355329"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rPr>
          <w:lang w:eastAsia="zh-CN"/>
        </w:rPr>
        <w:t xml:space="preserve"> is the maximum PRS resource periodicity among all PRS resources in </w:t>
      </w:r>
      <w:r w:rsidRPr="008D058C">
        <w:t>positioning</w:t>
      </w:r>
      <w:r w:rsidRPr="008D058C" w:rsidDel="00474272">
        <w:rPr>
          <w:lang w:eastAsia="zh-CN"/>
        </w:rPr>
        <w:t xml:space="preserve"> </w:t>
      </w:r>
      <w:r w:rsidRPr="008D058C">
        <w:rPr>
          <w:lang w:eastAsia="zh-CN"/>
        </w:rPr>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rFonts w:hint="eastAsia"/>
          <w:lang w:eastAsia="zh-CN"/>
        </w:rPr>
        <w:t xml:space="preserve"> </w:t>
      </w:r>
      <w:r w:rsidRPr="008D058C">
        <w:rPr>
          <w:lang w:eastAsia="zh-CN"/>
        </w:rPr>
        <w:t xml:space="preserve">is the </w:t>
      </w:r>
      <w:r w:rsidRPr="008D058C">
        <w:rPr>
          <w:rFonts w:hint="eastAsia"/>
          <w:lang w:eastAsia="zh-CN"/>
        </w:rPr>
        <w:t>PRS processing window</w:t>
      </w:r>
      <w:r w:rsidRPr="008D058C">
        <w:rPr>
          <w:lang w:eastAsia="zh-CN"/>
        </w:rPr>
        <w:t xml:space="preserve"> repetition period in </w:t>
      </w:r>
      <w:r w:rsidRPr="008D058C">
        <w:t>positioning</w:t>
      </w:r>
      <w:r w:rsidRPr="008D058C">
        <w:rPr>
          <w:lang w:eastAsia="zh-CN"/>
        </w:rPr>
        <w:t xml:space="preserve"> frequency layer </w:t>
      </w:r>
      <w:r w:rsidRPr="008D058C">
        <w:rPr>
          <w:iCs/>
          <w:lang w:eastAsia="zh-CN"/>
        </w:rPr>
        <w:t>i</w:t>
      </w:r>
      <w:r w:rsidRPr="008D058C">
        <w:rPr>
          <w:lang w:eastAsia="zh-CN"/>
        </w:rPr>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t>, where:</w:t>
      </w:r>
    </w:p>
    <w:p w14:paraId="5662CE01" w14:textId="6394795F" w:rsidR="00355329" w:rsidRPr="008D058C" w:rsidRDefault="003030C5" w:rsidP="003030C5">
      <w:pPr>
        <w:pStyle w:val="B10"/>
        <w:rPr>
          <w:lang w:eastAsia="zh-CN"/>
        </w:rPr>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rPr>
          <w:lang w:eastAsia="zh-CN"/>
        </w:rPr>
        <w:t xml:space="preserve"> is the periodicity of PRS resource sets given by the higher-layer parameter </w:t>
      </w:r>
      <w:r w:rsidR="00355329" w:rsidRPr="008D058C">
        <w:rPr>
          <w:i/>
          <w:lang w:eastAsia="zh-CN"/>
        </w:rPr>
        <w:t>DL-PRS-Periodicity</w:t>
      </w:r>
      <w:r w:rsidR="00355329" w:rsidRPr="008D058C">
        <w:rPr>
          <w:lang w:eastAsia="zh-CN"/>
        </w:rPr>
        <w:t>.</w:t>
      </w:r>
    </w:p>
    <w:p w14:paraId="2785D4C8" w14:textId="56CB795D" w:rsidR="00355329" w:rsidRPr="008D058C" w:rsidRDefault="003030C5" w:rsidP="003030C5">
      <w:pPr>
        <w:pStyle w:val="B10"/>
        <w:rPr>
          <w:lang w:eastAsia="zh-CN"/>
        </w:rPr>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 xml:space="preserve">  for </w:t>
      </w:r>
      <w:r w:rsidR="00355329" w:rsidRPr="008D058C">
        <w:t xml:space="preserve">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rPr>
          <w:lang w:eastAsia="zh-CN"/>
        </w:rPr>
        <w:t xml:space="preserve"> is the muting repetition factor given by the higher-layer parameter </w:t>
      </w:r>
      <w:r w:rsidR="00355329" w:rsidRPr="008D058C">
        <w:rPr>
          <w:i/>
          <w:lang w:eastAsia="zh-CN"/>
        </w:rPr>
        <w:t>DL-PRS-MutingBitRepetitionFactor</w:t>
      </w:r>
      <w:r w:rsidR="00355329" w:rsidRPr="008D058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w:t>
      </w:r>
    </w:p>
    <w:p w14:paraId="5440BD05" w14:textId="77777777" w:rsidR="00355329" w:rsidRPr="008D058C" w:rsidRDefault="00355329" w:rsidP="00355329">
      <w:pPr>
        <w:pStyle w:val="NO"/>
        <w:rPr>
          <w:lang w:val="en-US" w:eastAsia="zh-CN"/>
        </w:rPr>
      </w:pPr>
      <w:r w:rsidRPr="008D058C">
        <w:rPr>
          <w:lang w:eastAsia="zh-CN"/>
        </w:rPr>
        <w:t>Note:</w:t>
      </w:r>
      <w:r w:rsidRPr="008D058C">
        <w:rPr>
          <w:lang w:eastAsia="zh-CN"/>
        </w:rPr>
        <w:tab/>
        <w:t>For the purpose of calculating T</w:t>
      </w:r>
      <w:r w:rsidRPr="008D058C">
        <w:rPr>
          <w:vertAlign w:val="subscript"/>
          <w:lang w:eastAsia="zh-CN"/>
        </w:rPr>
        <w:t>PRS,i</w:t>
      </w:r>
      <w:r w:rsidRPr="008D058C">
        <w:rPr>
          <w:lang w:eastAsia="zh-CN"/>
        </w:rPr>
        <w:t xml:space="preserve">, only the PRS resources </w:t>
      </w:r>
      <w:r w:rsidRPr="00EC5A91">
        <w:rPr>
          <w:lang w:eastAsia="zh-CN"/>
        </w:rPr>
        <w:t>that meet the applicability conditions and fully or partially covered by the PRS processing window</w:t>
      </w:r>
      <w:r w:rsidRPr="008D058C">
        <w:rPr>
          <w:lang w:eastAsia="zh-CN"/>
        </w:rPr>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8D058C">
        <w:t xml:space="preserve"> starts from the first </w:t>
      </w:r>
      <w:r w:rsidRPr="008D058C">
        <w:rPr>
          <w:rFonts w:hint="eastAsia"/>
          <w:lang w:eastAsia="zh-CN"/>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rPr>
          <w:lang w:eastAsia="zh-CN"/>
        </w:rPr>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eastAsia="zh-CN"/>
        </w:rPr>
        <w:t>If CSSF changes during the measurement period, the measurement period could be longer.</w:t>
      </w:r>
    </w:p>
    <w:p w14:paraId="40DB0485" w14:textId="77777777" w:rsidR="00355329" w:rsidRPr="008D058C" w:rsidRDefault="00355329" w:rsidP="00355329">
      <w:pPr>
        <w:rPr>
          <w:lang w:val="en-US" w:eastAsia="zh-CN"/>
        </w:rPr>
      </w:pPr>
      <w:r w:rsidRPr="008D058C">
        <w:rPr>
          <w:lang w:val="en-US" w:eastAsia="zh-CN"/>
        </w:rPr>
        <w:t>The measurement requirements do not apply for a PRS resource:</w:t>
      </w:r>
    </w:p>
    <w:p w14:paraId="2D493424" w14:textId="77777777" w:rsidR="00355329" w:rsidRPr="008D058C" w:rsidRDefault="00355329" w:rsidP="00355329">
      <w:pPr>
        <w:pStyle w:val="B10"/>
        <w:rPr>
          <w:lang w:val="en-US" w:eastAsia="zh-CN"/>
        </w:rPr>
      </w:pPr>
      <w:r w:rsidRPr="008D058C">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val="en-US" w:eastAsia="zh-CN"/>
        </w:rPr>
        <w:t xml:space="preserve"> or </w:t>
      </w:r>
    </w:p>
    <w:p w14:paraId="6C620A0A" w14:textId="77777777" w:rsidR="00355329" w:rsidRPr="008D058C" w:rsidRDefault="00355329" w:rsidP="00355329">
      <w:pPr>
        <w:pStyle w:val="B10"/>
        <w:rPr>
          <w:lang w:val="en-US" w:eastAsia="zh-CN"/>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rPr>
          <w:lang w:eastAsia="zh-CN"/>
        </w:rPr>
        <w:t xml:space="preserve"> in </w:t>
      </w:r>
      <w:r w:rsidRPr="008D058C">
        <w:rPr>
          <w:i/>
          <w:iCs/>
          <w:lang w:eastAsia="zh-CN"/>
        </w:rPr>
        <w:t>NR-DL-AoD-ProvideCapabilities</w:t>
      </w:r>
      <w:r w:rsidRPr="008D058C">
        <w:rPr>
          <w:iCs/>
          <w:lang w:eastAsia="zh-CN"/>
        </w:rPr>
        <w:t xml:space="preserve">, and it is up to UE implementation which PRS resources are measured, subject to </w:t>
      </w:r>
      <w:r w:rsidRPr="008D058C">
        <w:rPr>
          <w:rFonts w:cs="v4.2.0"/>
        </w:rPr>
        <w:t>UE measurement capabilities</w:t>
      </w:r>
      <w:r w:rsidRPr="008D058C">
        <w:rPr>
          <w:i/>
          <w:iCs/>
          <w:lang w:eastAsia="zh-CN"/>
        </w:rPr>
        <w:t>.</w:t>
      </w:r>
    </w:p>
    <w:p w14:paraId="241E3E9D" w14:textId="38592460" w:rsidR="00355329" w:rsidRDefault="00355329" w:rsidP="00355329">
      <w:pPr>
        <w:rPr>
          <w:lang w:eastAsia="zh-CN"/>
        </w:rPr>
      </w:pPr>
      <w:r w:rsidRPr="00EC5A91">
        <w:rPr>
          <w:lang w:eastAsia="zh-CN"/>
        </w:rPr>
        <w:t>If during the measurement period of one or more positioning frequency layers</w:t>
      </w:r>
      <w:r>
        <w:rPr>
          <w:rFonts w:hint="eastAsia"/>
          <w:lang w:eastAsia="zh-CN"/>
        </w:rPr>
        <w:t>,</w:t>
      </w:r>
      <w:r w:rsidRPr="005239E9">
        <w:t xml:space="preserve"> </w:t>
      </w:r>
      <w:r>
        <w:rPr>
          <w:rFonts w:hint="eastAsia"/>
          <w:lang w:eastAsia="zh-CN"/>
        </w:rPr>
        <w:t xml:space="preserve">the </w:t>
      </w:r>
      <w:r w:rsidRPr="00386834">
        <w:t xml:space="preserve">PPW is </w:t>
      </w:r>
      <w:r>
        <w:rPr>
          <w:rFonts w:hint="eastAsia"/>
          <w:lang w:eastAsia="zh-CN"/>
        </w:rPr>
        <w:t xml:space="preserve">reconfigured or reactivated, the </w:t>
      </w:r>
      <w:r w:rsidRPr="008D058C">
        <w:t>PRS-RSRP</w:t>
      </w:r>
      <w:r w:rsidRPr="00256603">
        <w:rPr>
          <w:iCs/>
          <w:lang w:eastAsia="zh-CN"/>
        </w:rPr>
        <w:t xml:space="preserve"> </w:t>
      </w:r>
      <w:r w:rsidRPr="005B4E65">
        <w:rPr>
          <w:iCs/>
          <w:lang w:eastAsia="zh-CN"/>
        </w:rPr>
        <w:t xml:space="preserve">measurement period </w:t>
      </w:r>
      <w:r>
        <w:rPr>
          <w:rFonts w:hint="eastAsia"/>
          <w:iCs/>
          <w:lang w:eastAsia="zh-CN"/>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pPr>
        <w:rPr>
          <w:lang w:eastAsia="zh-CN"/>
        </w:rPr>
      </w:pPr>
      <w:r>
        <w:rPr>
          <w:iCs/>
        </w:rPr>
        <w:t>The requirements in this clause apply provided that a single positioning frequency layer is configured for measurement in each PPW.</w:t>
      </w:r>
    </w:p>
    <w:p w14:paraId="331F2106" w14:textId="36A07377" w:rsidR="004B53E4" w:rsidRDefault="004B53E4" w:rsidP="004B53E4">
      <w:pPr>
        <w:pStyle w:val="Heading4"/>
        <w:rPr>
          <w:lang w:eastAsia="zh-CN"/>
        </w:rPr>
      </w:pPr>
      <w:r w:rsidRPr="004E390E">
        <w:rPr>
          <w:lang w:eastAsia="zh-CN"/>
        </w:rPr>
        <w:t>9.9.3.</w:t>
      </w:r>
      <w:r>
        <w:rPr>
          <w:lang w:eastAsia="zh-CN"/>
        </w:rPr>
        <w:t>7</w:t>
      </w:r>
      <w:r w:rsidRPr="004E390E">
        <w:rPr>
          <w:lang w:eastAsia="zh-CN"/>
        </w:rPr>
        <w:tab/>
      </w:r>
      <w:r w:rsidR="003030C5">
        <w:rPr>
          <w:lang w:eastAsia="zh-CN"/>
        </w:rPr>
        <w:t>Void</w:t>
      </w:r>
    </w:p>
    <w:p w14:paraId="29B46CB8" w14:textId="2ECF0EAC" w:rsidR="003030C5" w:rsidRDefault="003030C5" w:rsidP="00655591"/>
    <w:p w14:paraId="72E5CEF1" w14:textId="77777777" w:rsidR="00F76BA2" w:rsidRPr="00335233" w:rsidRDefault="00F76BA2" w:rsidP="00F76BA2">
      <w:pPr>
        <w:pStyle w:val="Heading4"/>
      </w:pPr>
      <w:r w:rsidRPr="00335233">
        <w:t>9.9.3.8</w:t>
      </w:r>
      <w:r w:rsidRPr="00335233">
        <w:tab/>
        <w:t>Measurements Period Requirements with both MG and PPW</w:t>
      </w:r>
    </w:p>
    <w:p w14:paraId="7540E0CB" w14:textId="77777777" w:rsidR="00F76BA2" w:rsidRPr="00335233" w:rsidRDefault="00F76BA2" w:rsidP="00F76BA2">
      <w:pPr>
        <w:rPr>
          <w:rFonts w:eastAsia="SimSun"/>
          <w:noProof/>
          <w:lang w:eastAsia="zh-CN"/>
        </w:rPr>
      </w:pPr>
      <w:r w:rsidRPr="00335233">
        <w:rPr>
          <w:rFonts w:eastAsia="SimSun"/>
          <w:noProof/>
          <w:lang w:eastAsia="zh-CN"/>
        </w:rPr>
        <w:t xml:space="preserve">If </w:t>
      </w:r>
      <w:r>
        <w:rPr>
          <w:rFonts w:eastAsia="SimSun" w:hint="eastAsia"/>
          <w:noProof/>
          <w:lang w:eastAsia="zh-CN"/>
        </w:rPr>
        <w:t xml:space="preserve">the </w:t>
      </w:r>
      <w:r w:rsidRPr="00335233">
        <w:rPr>
          <w:rFonts w:eastAsia="SimSun"/>
          <w:noProof/>
          <w:lang w:eastAsia="zh-CN"/>
        </w:rPr>
        <w:t>UE is configured with both MG</w:t>
      </w:r>
      <w:r>
        <w:rPr>
          <w:rFonts w:eastAsia="SimSun" w:hint="eastAsia"/>
          <w:noProof/>
          <w:lang w:eastAsia="zh-CN"/>
        </w:rPr>
        <w:t xml:space="preserve"> </w:t>
      </w:r>
      <w:r>
        <w:rPr>
          <w:rFonts w:hint="eastAsia"/>
          <w:noProof/>
          <w:lang w:eastAsia="zh-CN"/>
        </w:rPr>
        <w:t>applicable to positioning measurement</w:t>
      </w:r>
      <w:r w:rsidRPr="00335233">
        <w:rPr>
          <w:rFonts w:eastAsia="SimSun"/>
          <w:noProof/>
          <w:lang w:eastAsia="zh-CN"/>
        </w:rPr>
        <w:t xml:space="preserve"> and PPW, </w:t>
      </w:r>
      <w:r>
        <w:rPr>
          <w:rFonts w:eastAsia="SimSun" w:hint="eastAsia"/>
          <w:noProof/>
          <w:lang w:eastAsia="zh-CN"/>
        </w:rPr>
        <w:t xml:space="preserve">the </w:t>
      </w:r>
      <w:r w:rsidRPr="00335233">
        <w:rPr>
          <w:rFonts w:eastAsia="SimSun"/>
          <w:noProof/>
          <w:lang w:eastAsia="zh-CN"/>
        </w:rPr>
        <w:t xml:space="preserve">UE shall measure positioning frequency layer </w:t>
      </w:r>
      <w:r w:rsidRPr="00335233">
        <w:rPr>
          <w:rFonts w:eastAsia="SimSun"/>
          <w:i/>
          <w:noProof/>
          <w:lang w:eastAsia="zh-CN"/>
        </w:rPr>
        <w:t>i</w:t>
      </w:r>
      <w:r w:rsidRPr="00335233">
        <w:rPr>
          <w:rFonts w:eastAsia="SimSun"/>
          <w:noProof/>
          <w:lang w:eastAsia="zh-CN"/>
        </w:rPr>
        <w:t xml:space="preserve"> with</w:t>
      </w:r>
      <w:r w:rsidRPr="00335233">
        <w:rPr>
          <w:rFonts w:eastAsia="SimSun" w:hint="eastAsia"/>
          <w:noProof/>
          <w:lang w:eastAsia="zh-CN"/>
        </w:rPr>
        <w:t>i</w:t>
      </w:r>
      <w:r w:rsidRPr="00335233">
        <w:rPr>
          <w:rFonts w:eastAsia="SimSun"/>
          <w:noProof/>
          <w:lang w:eastAsia="zh-CN"/>
        </w:rPr>
        <w:t>n</w:t>
      </w:r>
    </w:p>
    <w:p w14:paraId="54FCC5A7"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MG, or </w:t>
      </w:r>
    </w:p>
    <w:p w14:paraId="003785E4"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PPW.</w:t>
      </w:r>
    </w:p>
    <w:p w14:paraId="6D1836B8" w14:textId="77777777" w:rsidR="00F76BA2" w:rsidRPr="00335233" w:rsidRDefault="00F76BA2" w:rsidP="00F76BA2">
      <w:pPr>
        <w:rPr>
          <w:rFonts w:eastAsia="SimSun"/>
        </w:rPr>
      </w:pPr>
      <w:r w:rsidRPr="00335233">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lang w:eastAsia="zh-CN"/>
        </w:rPr>
        <w:t>is</w:t>
      </w:r>
      <w:r w:rsidRPr="00335233">
        <w:rPr>
          <w:rFonts w:eastAsia="SimSun"/>
        </w:rPr>
        <w:t xml:space="preserve"> defined as:</w:t>
      </w:r>
    </w:p>
    <w:p w14:paraId="54F82834" w14:textId="4FC6A228" w:rsidR="00F76BA2" w:rsidRPr="00335233" w:rsidRDefault="00F76BA2" w:rsidP="00F76BA2">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335233">
        <w:rPr>
          <w:rFonts w:eastAsia="SimSun" w:hint="eastAsia"/>
          <w:iCs/>
          <w:lang w:eastAsia="zh-CN"/>
        </w:rPr>
        <w:t>,</w:t>
      </w:r>
    </w:p>
    <w:p w14:paraId="4F2B48C1" w14:textId="77777777" w:rsidR="00F76BA2" w:rsidRDefault="00F76BA2" w:rsidP="00F76BA2">
      <w:pPr>
        <w:rPr>
          <w:rFonts w:eastAsia="SimSun"/>
          <w:lang w:eastAsia="zh-CN"/>
        </w:rPr>
      </w:pPr>
      <w:r w:rsidRPr="00335233">
        <w:rPr>
          <w:rFonts w:eastAsia="SimSun"/>
          <w:lang w:eastAsia="zh-CN"/>
        </w:rPr>
        <w:t>Where</w:t>
      </w:r>
    </w:p>
    <w:p w14:paraId="4A92E33D" w14:textId="3315B3AF" w:rsidR="00F76BA2" w:rsidRPr="00E6448B" w:rsidRDefault="00F76BA2"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3A65F4">
        <w:rPr>
          <w:rFonts w:eastAsia="SimSun"/>
          <w:lang w:eastAsia="zh-CN"/>
        </w:rPr>
        <w:t xml:space="preserve"> is defined in clause 9.9.3.5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00246DCF" w14:textId="4603AF65"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F76BA2">
        <w:rPr>
          <w:lang w:eastAsia="zh-CN"/>
        </w:rPr>
        <w:t xml:space="preserve"> is defined in clause 9.9.3.6 </w:t>
      </w:r>
      <w:r>
        <w:rPr>
          <w:rFonts w:hint="eastAsia"/>
          <w:lang w:eastAsia="zh-CN"/>
        </w:rPr>
        <w:t>and includes</w:t>
      </w:r>
      <w:r w:rsidRPr="00F76BA2">
        <w:rPr>
          <w:lang w:eastAsia="zh-CN"/>
        </w:rPr>
        <w:t xml:space="preserve"> all </w:t>
      </w:r>
      <w:r w:rsidRPr="00F76BA2">
        <w:rPr>
          <w:noProof/>
          <w:lang w:eastAsia="zh-CN"/>
        </w:rPr>
        <w:t xml:space="preserve">positioning frequency layers to be measured within PPW, </w:t>
      </w:r>
    </w:p>
    <w:p w14:paraId="166C9EAB" w14:textId="5BBB7EBF"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F76BA2">
        <w:t xml:space="preserve"> is </w:t>
      </w:r>
      <w:r>
        <w:rPr>
          <w:rFonts w:hint="eastAsia"/>
          <w:lang w:eastAsia="zh-CN"/>
        </w:rPr>
        <w:t xml:space="preserve">the </w:t>
      </w:r>
      <w:r w:rsidRPr="00F76BA2">
        <w:t>maximum T</w:t>
      </w:r>
      <w:r w:rsidRPr="00F76BA2">
        <w:rPr>
          <w:vertAlign w:val="subscript"/>
        </w:rPr>
        <w:t>effect</w:t>
      </w:r>
      <w:r w:rsidRPr="00F76BA2">
        <w:t xml:space="preserve"> </w:t>
      </w:r>
      <w:r w:rsidRPr="00D7135A">
        <w:t>defined in clause</w:t>
      </w:r>
      <w:r>
        <w:t>s</w:t>
      </w:r>
      <w:r w:rsidRPr="00D7135A">
        <w:t xml:space="preserve"> 9.9.</w:t>
      </w:r>
      <w:r>
        <w:rPr>
          <w:rFonts w:hint="eastAsia"/>
          <w:lang w:eastAsia="zh-CN"/>
        </w:rPr>
        <w:t>3</w:t>
      </w:r>
      <w:r w:rsidRPr="00D7135A">
        <w:t>.5</w:t>
      </w:r>
      <w:r>
        <w:t xml:space="preserve"> and 9.9.</w:t>
      </w:r>
      <w:r>
        <w:rPr>
          <w:rFonts w:hint="eastAsia"/>
          <w:lang w:eastAsia="zh-CN"/>
        </w:rPr>
        <w:t>3</w:t>
      </w:r>
      <w:r>
        <w:t>.</w:t>
      </w:r>
      <w:r>
        <w:rPr>
          <w:rFonts w:hint="eastAsia"/>
          <w:lang w:eastAsia="zh-CN"/>
        </w:rPr>
        <w:t xml:space="preserve">6 </w:t>
      </w:r>
      <w:r w:rsidRPr="00F76BA2">
        <w:t>among all PFLs.</w:t>
      </w:r>
    </w:p>
    <w:p w14:paraId="4D6DB45F" w14:textId="77777777" w:rsidR="00F76BA2" w:rsidRPr="00084632" w:rsidRDefault="00F76BA2" w:rsidP="00F76BA2">
      <w:pPr>
        <w:rPr>
          <w:rFonts w:eastAsia="SimSun"/>
          <w:noProof/>
          <w:lang w:eastAsia="zh-CN"/>
        </w:rPr>
      </w:pPr>
    </w:p>
    <w:p w14:paraId="04AD7F82" w14:textId="77777777" w:rsidR="00F76BA2" w:rsidRPr="00264F97" w:rsidRDefault="00F76BA2" w:rsidP="00F76BA2">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F013F7F" w14:textId="525ED9DE"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3DEDB77D" w14:textId="6E5504D2"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5681A16F" w14:textId="77777777" w:rsidR="00F76BA2" w:rsidRDefault="00F76BA2"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6E4759E0" w14:textId="77777777" w:rsidR="00866483" w:rsidRDefault="00866483" w:rsidP="00866483">
      <w:pPr>
        <w:pStyle w:val="B10"/>
        <w:rPr>
          <w:lang w:eastAsia="zh-CN"/>
        </w:rPr>
      </w:pPr>
      <w:r>
        <w:rPr>
          <w:lang w:eastAsia="zh-CN"/>
        </w:rPr>
        <w:t>-</w:t>
      </w:r>
      <w:r>
        <w:rPr>
          <w:lang w:eastAsia="zh-CN"/>
        </w:rPr>
        <w:tab/>
        <w:t xml:space="preserve">UE Rx-Tx time difference measurement related side conditions given in clause 10.1.25 are met for a corresponding band. </w:t>
      </w:r>
    </w:p>
    <w:p w14:paraId="424FE621" w14:textId="77777777" w:rsidR="00866483" w:rsidRDefault="00866483" w:rsidP="00866483">
      <w:pPr>
        <w:pStyle w:val="B10"/>
        <w:rPr>
          <w:lang w:eastAsia="zh-CN"/>
        </w:rPr>
      </w:pPr>
      <w:r>
        <w:rPr>
          <w:lang w:eastAsia="zh-CN"/>
        </w:rPr>
        <w:t>-</w:t>
      </w:r>
      <w:r>
        <w:rPr>
          <w:lang w:eastAsia="zh-CN"/>
        </w:rPr>
        <w:tab/>
        <w:t>UE Rx-Tx time difference measurement related side conditions given in clause 10.1.25.x are met for PRS aggregation from multiple PFLs.</w:t>
      </w:r>
    </w:p>
    <w:p w14:paraId="0E3C4E4B" w14:textId="77777777" w:rsidR="00866483" w:rsidRDefault="00866483" w:rsidP="00866483">
      <w:pPr>
        <w:pStyle w:val="B10"/>
        <w:rPr>
          <w:lang w:eastAsia="zh-CN"/>
        </w:rPr>
      </w:pPr>
      <w:r>
        <w:rPr>
          <w:lang w:eastAsia="zh-CN"/>
        </w:rPr>
        <w:t>-</w:t>
      </w:r>
      <w:r>
        <w:rPr>
          <w:lang w:eastAsia="zh-CN"/>
        </w:rPr>
        <w:tab/>
        <w:t xml:space="preserve">SRS is configured on at least one of the PCell, PSCell and SCell. </w:t>
      </w:r>
    </w:p>
    <w:p w14:paraId="3A943F9B" w14:textId="77777777" w:rsidR="00866483" w:rsidRDefault="00866483" w:rsidP="00866483">
      <w:pPr>
        <w:pStyle w:val="B10"/>
        <w:rPr>
          <w:lang w:val="en-US" w:eastAsia="zh-CN"/>
        </w:rPr>
      </w:pPr>
      <w:r>
        <w:rPr>
          <w:lang w:val="en-US" w:eastAsia="zh-CN"/>
        </w:rPr>
        <w:t>-</w:t>
      </w:r>
      <w:r>
        <w:rPr>
          <w:lang w:val="en-US" w:eastAsia="zh-CN"/>
        </w:rPr>
        <w:tab/>
        <w:t>The UE transmits SRS within [-160, 160] msec of at least one DL PRS resource of each of the TRPs in the assistance data.</w:t>
      </w:r>
    </w:p>
    <w:p w14:paraId="6458E52A" w14:textId="77777777" w:rsidR="00866483" w:rsidRDefault="00866483" w:rsidP="00866483">
      <w:pPr>
        <w:pStyle w:val="B10"/>
        <w:rPr>
          <w:rFonts w:eastAsia="MS Mincho"/>
          <w:szCs w:val="22"/>
          <w:lang w:eastAsia="zh-CN"/>
        </w:rPr>
      </w:pPr>
      <w:r>
        <w:t>-</w:t>
      </w:r>
      <w:r>
        <w:tab/>
      </w:r>
      <w:r>
        <w:rPr>
          <w:rFonts w:eastAsia="MS Mincho"/>
          <w:szCs w:val="22"/>
          <w:lang w:eastAsia="zh-CN"/>
        </w:rPr>
        <w:t>A</w:t>
      </w:r>
      <w:r w:rsidRPr="007F2C04">
        <w:rPr>
          <w:rFonts w:eastAsia="MS Mincho"/>
          <w:szCs w:val="22"/>
          <w:lang w:eastAsia="zh-CN"/>
        </w:rPr>
        <w:t xml:space="preserve">ll PFLs to be aggregated by the UE are transmitted by the </w:t>
      </w:r>
      <w:r>
        <w:rPr>
          <w:rFonts w:eastAsia="MS Mincho"/>
          <w:szCs w:val="22"/>
          <w:lang w:eastAsia="zh-CN"/>
        </w:rPr>
        <w:t>TRP</w:t>
      </w:r>
      <w:r w:rsidRPr="007F2C04">
        <w:rPr>
          <w:rFonts w:eastAsia="MS Mincho"/>
          <w:szCs w:val="22"/>
          <w:lang w:eastAsia="zh-CN"/>
        </w:rPr>
        <w:t xml:space="preserve"> using single Tx chain and the same transmit antenna reference point.</w:t>
      </w:r>
    </w:p>
    <w:p w14:paraId="26F57F76" w14:textId="415C5D84" w:rsidR="00AF307E" w:rsidRDefault="00866483" w:rsidP="00866483">
      <w:pPr>
        <w:pStyle w:val="B10"/>
        <w:rPr>
          <w:lang w:eastAsia="zh-CN"/>
        </w:rPr>
      </w:pPr>
      <w:r>
        <w:t>-</w:t>
      </w:r>
      <w:r>
        <w:tab/>
      </w:r>
      <w:r>
        <w:rPr>
          <w:rFonts w:eastAsia="MS Mincho"/>
          <w:lang w:eastAsia="zh-CN"/>
        </w:rPr>
        <w:t>A</w:t>
      </w:r>
      <w:r w:rsidRPr="007F2C04">
        <w:rPr>
          <w:rFonts w:eastAsia="MS Mincho"/>
          <w:lang w:eastAsia="zh-CN"/>
        </w:rPr>
        <w:t xml:space="preserve">ll PFLs to be aggregated by the </w:t>
      </w:r>
      <w:r>
        <w:rPr>
          <w:rFonts w:eastAsia="MS Mincho"/>
          <w:lang w:eastAsia="zh-CN"/>
        </w:rPr>
        <w:t>TRP</w:t>
      </w:r>
      <w:r w:rsidRPr="007F2C04">
        <w:rPr>
          <w:rFonts w:eastAsia="MS Mincho"/>
          <w:lang w:eastAsia="zh-CN"/>
        </w:rPr>
        <w:t xml:space="preserve"> are transmitted by the </w:t>
      </w:r>
      <w:r>
        <w:rPr>
          <w:rFonts w:eastAsia="MS Mincho"/>
          <w:lang w:eastAsia="zh-CN"/>
        </w:rPr>
        <w:t>UE</w:t>
      </w:r>
      <w:r w:rsidRPr="007F2C04">
        <w:rPr>
          <w:rFonts w:eastAsia="MS Mincho"/>
          <w:lang w:eastAsia="zh-CN"/>
        </w:rPr>
        <w:t xml:space="preserve"> using single Tx chain and the same transmit antenna reference point.</w:t>
      </w:r>
    </w:p>
    <w:p w14:paraId="418C2986" w14:textId="30D514EA" w:rsidR="009D7D7C" w:rsidRDefault="009D7D7C" w:rsidP="007C55F6">
      <w:pPr>
        <w:ind w:left="568" w:hanging="284"/>
        <w:rPr>
          <w:lang w:eastAsia="zh-CN"/>
        </w:rPr>
      </w:pP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0E049964" w:rsidR="009D7D7C" w:rsidRDefault="00075F34" w:rsidP="009D7D7C">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2D4E31B5" w:rsidR="00355329" w:rsidRPr="008A7648" w:rsidRDefault="00A31545" w:rsidP="00355329">
      <w:pPr>
        <w:pStyle w:val="B20"/>
        <w:rPr>
          <w:rFonts w:eastAsiaTheme="minorEastAsia"/>
          <w:lang w:eastAsia="zh-CN"/>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lang w:eastAsia="zh-CN"/>
        </w:rPr>
      </w:pPr>
      <w:r w:rsidRPr="00C66141">
        <w:rPr>
          <w:rFonts w:eastAsia="SimSun"/>
          <w:lang w:eastAsia="zh-CN"/>
        </w:rPr>
        <w:tab/>
      </w:r>
      <w:r>
        <w:rPr>
          <w:rFonts w:eastAsia="SimSun"/>
          <w:lang w:eastAsia="zh-CN"/>
        </w:rPr>
        <w:t>otherwise,</w:t>
      </w:r>
    </w:p>
    <w:p w14:paraId="1E6096DA" w14:textId="0B395BDD"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A87E2F6" w14:textId="0EE69AA5"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lang w:eastAsia="zh-CN"/>
        </w:rPr>
        <w:tab/>
      </w:r>
      <w:r w:rsidRPr="00C66141">
        <w:rPr>
          <w:rFonts w:eastAsia="MS Mincho"/>
        </w:rPr>
        <w:t>where</w:t>
      </w:r>
    </w:p>
    <w:p w14:paraId="07DA8AE4" w14:textId="56F406A1" w:rsidR="00BC606E" w:rsidRPr="00577BA1" w:rsidRDefault="00EF706A" w:rsidP="00577BA1">
      <w:pPr>
        <w:pStyle w:val="B20"/>
        <w:rPr>
          <w:rFonts w:eastAsia="SimSun"/>
          <w:bCs/>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33A80202" w:rsidR="005659B2" w:rsidRDefault="00D97214"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rFonts w:hint="eastAsia"/>
          <w:bCs/>
          <w:lang w:val="en-US" w:eastAsia="zh-CN"/>
        </w:rPr>
        <w:t xml:space="preserve"> or MUSIM gap or both concurrent measurement gap and MUSIM gap</w:t>
      </w:r>
      <w:r>
        <w:rPr>
          <w:bCs/>
          <w:lang w:eastAsia="zh-CN"/>
        </w:rPr>
        <w:t xml:space="preserve">,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4A0D5C76" w14:textId="7E6443C4" w:rsidR="005659B2" w:rsidRPr="00344BF5" w:rsidRDefault="00D97214" w:rsidP="005659B2">
      <w:pPr>
        <w:pStyle w:val="B20"/>
        <w:rPr>
          <w:lang w:eastAsia="zh-CN"/>
        </w:rPr>
      </w:pPr>
      <w:r>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w:t>
      </w:r>
      <w:r>
        <w:rPr>
          <w:rFonts w:hint="eastAsia"/>
          <w:lang w:val="en-US" w:eastAsia="zh-CN"/>
        </w:rPr>
        <w:t xml:space="preserve"> [and periodic MUSIM gaps]</w:t>
      </w:r>
      <w:r>
        <w:rPr>
          <w:lang w:eastAsia="zh-CN"/>
        </w:rPr>
        <w:t xml:space="preserve">, and starting at the beginning of any </w:t>
      </w:r>
      <w:r>
        <w:rPr>
          <w:rFonts w:hint="eastAsia"/>
          <w:lang w:eastAsia="zh-CN"/>
        </w:rPr>
        <w:t xml:space="preserve">associated </w:t>
      </w:r>
      <w:r>
        <w:rPr>
          <w:lang w:eastAsia="zh-CN"/>
        </w:rPr>
        <w:t>gap occasions covering the PRS occasion:</w:t>
      </w:r>
    </w:p>
    <w:p w14:paraId="7DA101AB" w14:textId="058BC7BC" w:rsidR="005659B2" w:rsidRPr="004B4713" w:rsidRDefault="00F338AE" w:rsidP="005659B2">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24C9F60F" w14:textId="52263CE4" w:rsidR="005659B2" w:rsidRPr="005A5C57" w:rsidRDefault="00D97214" w:rsidP="005659B2">
      <w:pPr>
        <w:pStyle w:val="B30"/>
        <w:rPr>
          <w:lang w:eastAsia="zh-CN"/>
        </w:rPr>
      </w:pPr>
      <w:r>
        <w:rPr>
          <w:bCs/>
          <w:lang w:eastAsia="zh-CN"/>
        </w:rPr>
        <w:tab/>
        <w:t>N</w:t>
      </w:r>
      <w:r>
        <w:rPr>
          <w:bCs/>
          <w:vertAlign w:val="subscript"/>
          <w:lang w:eastAsia="zh-CN"/>
        </w:rPr>
        <w:t>available</w:t>
      </w:r>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w:t>
      </w:r>
      <w:r>
        <w:rPr>
          <w:rFonts w:hint="eastAsia"/>
          <w:bCs/>
          <w:lang w:val="en-US" w:eastAsia="zh-CN"/>
        </w:rPr>
        <w:t xml:space="preserve">[and MUSIM gaps] </w:t>
      </w:r>
      <w:r>
        <w:rPr>
          <w:bCs/>
          <w:lang w:eastAsia="zh-CN"/>
        </w:rPr>
        <w:t>collisions by applying the selected gap collision rule</w:t>
      </w:r>
    </w:p>
    <w:p w14:paraId="7A34AD56" w14:textId="71EE1496" w:rsidR="005659B2" w:rsidRPr="002E1F71" w:rsidRDefault="00355329" w:rsidP="00054C98">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6065705C" w14:textId="00D3C200" w:rsidR="00A532C8" w:rsidRPr="00473780"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lang w:eastAsia="zh-CN"/>
        </w:rPr>
        <w:t xml:space="preserve">=1 if positioning frequency layer </w:t>
      </w:r>
      <w:r w:rsidR="00B0323A">
        <w:rPr>
          <w:i/>
          <w:lang w:eastAsia="zh-CN"/>
        </w:rPr>
        <w:t>i</w:t>
      </w:r>
      <w:r w:rsidR="00B0323A">
        <w:rPr>
          <w:lang w:eastAsia="zh-CN"/>
        </w:rPr>
        <w:t xml:space="preserve"> is in FR1 and  if positioning frequency layer </w:t>
      </w:r>
      <w:r w:rsidR="00B0323A">
        <w:rPr>
          <w:i/>
          <w:lang w:eastAsia="zh-CN"/>
        </w:rPr>
        <w:t>i</w:t>
      </w:r>
      <w:r w:rsidR="00B0323A">
        <w:rPr>
          <w:lang w:eastAsia="zh-CN"/>
        </w:rPr>
        <w:t xml:space="preserve"> is in FR2</w:t>
      </w:r>
      <w:r w:rsidR="00B0323A">
        <w:t>,</w:t>
      </w:r>
      <w:r w:rsidR="00B0323A">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rFonts w:eastAsia="SimSun" w:hint="eastAsia"/>
          <w:lang w:eastAsia="zh-CN"/>
        </w:rPr>
        <w:t xml:space="preserve"> is </w:t>
      </w:r>
      <w:r w:rsidR="00B0323A">
        <w:rPr>
          <w:lang w:eastAsia="zh-CN"/>
        </w:rPr>
        <w:t xml:space="preserve">equal to the value reported </w:t>
      </w:r>
      <w:r w:rsidR="00B0323A">
        <w:rPr>
          <w:rFonts w:hint="eastAsia"/>
          <w:lang w:eastAsia="zh-CN"/>
        </w:rPr>
        <w:t xml:space="preserve">by the UE </w:t>
      </w:r>
      <w:r w:rsidR="00B0323A">
        <w:rPr>
          <w:lang w:eastAsia="zh-CN"/>
        </w:rPr>
        <w:t xml:space="preserve">in </w:t>
      </w:r>
      <w:r w:rsidR="00B0323A">
        <w:rPr>
          <w:i/>
          <w:lang w:eastAsia="zh-CN"/>
        </w:rPr>
        <w:t xml:space="preserve">supportedLowerRxBeamSweepingFactor-FR2 </w:t>
      </w:r>
      <w:r w:rsidR="00B0323A">
        <w:rPr>
          <w:lang w:eastAsia="zh-CN"/>
        </w:rPr>
        <w:t xml:space="preserve">if the UE </w:t>
      </w:r>
      <w:r w:rsidR="00B0323A">
        <w:rPr>
          <w:rFonts w:hint="eastAsia"/>
          <w:lang w:eastAsia="zh-CN"/>
        </w:rPr>
        <w:t xml:space="preserve">supports </w:t>
      </w:r>
      <w:r w:rsidR="00B0323A">
        <w:rPr>
          <w:lang w:eastAsia="zh-CN"/>
        </w:rPr>
        <w:t xml:space="preserve">the capability for the band containing positioning frequency layer i, and </w:t>
      </w:r>
      <w:r w:rsidR="00B0323A">
        <w:rPr>
          <w:rFonts w:hint="eastAsia"/>
          <w:lang w:eastAsia="zh-CN"/>
        </w:rPr>
        <w:t xml:space="preserve">the </w:t>
      </w:r>
      <w:r w:rsidR="00B0323A">
        <w:rPr>
          <w:lang w:eastAsia="zh-CN"/>
        </w:rPr>
        <w:t xml:space="preserve">LMF indicates </w:t>
      </w:r>
      <w:r w:rsidR="00B0323A">
        <w:rPr>
          <w:i/>
          <w:lang w:eastAsia="zh-CN"/>
        </w:rPr>
        <w:t xml:space="preserve">lowerRxBeamSweepingFactor-FR2 </w:t>
      </w:r>
      <w:r w:rsidR="00B0323A">
        <w:rPr>
          <w:lang w:eastAsia="zh-CN"/>
        </w:rPr>
        <w:t xml:space="preserve">in </w:t>
      </w:r>
      <w:r w:rsidR="00B0323A">
        <w:t xml:space="preserve"> </w:t>
      </w:r>
      <w:r w:rsidR="00B0323A">
        <w:rPr>
          <w:i/>
        </w:rPr>
        <w:t>NR-Multi-RTT-RequestLocationInformation</w:t>
      </w:r>
      <w:r w:rsidR="00B0323A">
        <w:rPr>
          <w:lang w:eastAsia="zh-CN"/>
        </w:rPr>
        <w:t>.</w:t>
      </w:r>
      <w:r w:rsidR="00B0323A">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rFonts w:eastAsia="SimSun"/>
          <w:bCs/>
          <w:lang w:eastAsia="zh-CN"/>
        </w:rPr>
        <w:t xml:space="preserve"> </w:t>
      </w:r>
      <w:r w:rsidR="00B0323A">
        <w:rPr>
          <w:rFonts w:eastAsia="SimSun" w:hint="eastAsia"/>
          <w:bCs/>
          <w:lang w:eastAsia="zh-CN"/>
        </w:rPr>
        <w:t xml:space="preserve">is </w:t>
      </w:r>
      <w:r w:rsidR="00B0323A">
        <w:rPr>
          <w:lang w:eastAsia="zh-CN"/>
        </w:rPr>
        <w:t>equal to 8, otherwise.</w:t>
      </w:r>
    </w:p>
    <w:p w14:paraId="61E413E4" w14:textId="5ED17569" w:rsidR="002E1F71" w:rsidRPr="002E1F71"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054C98">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4B43C6D9" w:rsidR="00083ED9" w:rsidRPr="0041599E" w:rsidRDefault="00B0323A" w:rsidP="00B0323A">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is capable of </w:t>
      </w:r>
      <w:r>
        <w:rPr>
          <w:i/>
          <w:iCs/>
        </w:rPr>
        <w:t>supportedDL-PRS-ProcessingSamples</w:t>
      </w:r>
      <w:r>
        <w:rPr>
          <w:rFonts w:eastAsia="SimSun" w:hint="eastAsia"/>
          <w:i/>
          <w:iCs/>
          <w:lang w:val="en-US" w:eastAsia="zh-CN"/>
        </w:rPr>
        <w:t>-RRC-CONNECTED</w:t>
      </w:r>
      <w:r>
        <w:t xml:space="preserve"> defined in [34] and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6115D195" w14:textId="5E7A2B72" w:rsidR="00CC3E02" w:rsidRPr="0041599E"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1D1635A5" w14:textId="149DB5C5" w:rsidR="00CC3E02" w:rsidRPr="0041599E" w:rsidRDefault="00B0323A" w:rsidP="00CC3E02">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2 if the UE is capable of </w:t>
      </w:r>
      <w:r>
        <w:rPr>
          <w:i/>
          <w:iCs/>
        </w:rPr>
        <w:t>supportedDL-PRS-ProcessingSamples</w:t>
      </w:r>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but the following conditions are not met:</w:t>
      </w:r>
    </w:p>
    <w:p w14:paraId="7814BFB9" w14:textId="77777777" w:rsidR="00CC3E02" w:rsidRPr="0041599E" w:rsidRDefault="00CC3E02" w:rsidP="00CC3E02">
      <w:pPr>
        <w:ind w:left="1135" w:hanging="284"/>
      </w:pPr>
      <w:r w:rsidRPr="0041599E">
        <w:t>-</w:t>
      </w:r>
      <w:r w:rsidRPr="0041599E">
        <w:tab/>
        <w:t xml:space="preserve">PRS bandwidth is within the </w:t>
      </w:r>
      <w:r>
        <w:t>active</w:t>
      </w:r>
      <w:r w:rsidRPr="0041599E">
        <w:t xml:space="preserve"> BWP and</w:t>
      </w:r>
    </w:p>
    <w:p w14:paraId="4F0C12AB" w14:textId="5D880959" w:rsidR="00CC3E02"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D350AB5" w:rsidR="00083ED9" w:rsidRPr="008A7648" w:rsidRDefault="00CC3E02" w:rsidP="00CC3E02">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33A48BDD"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Pr>
          <w:lang w:eastAsia="zh-CN"/>
        </w:rPr>
        <w:t xml:space="preserve"> is the muting repetition factor given by the higher-layer parameter </w:t>
      </w:r>
      <w:r w:rsidR="00355329">
        <w:rPr>
          <w:i/>
          <w:lang w:eastAsia="zh-CN"/>
        </w:rPr>
        <w:t>DL-PRS-MutingBitRepetitionFactor</w:t>
      </w:r>
      <w:r w:rsidR="00355329">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0B15F6DD"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3CA87DE6" w14:textId="4421922F" w:rsidR="00DE4758" w:rsidRPr="002E1F71" w:rsidRDefault="00DE4758" w:rsidP="00DE4758">
      <w:pPr>
        <w:pStyle w:val="NO"/>
        <w:rPr>
          <w:lang w:eastAsia="zh-CN"/>
        </w:rPr>
      </w:pPr>
      <w:r w:rsidRPr="002E1F71">
        <w:rPr>
          <w:rFonts w:hint="eastAsia"/>
          <w:lang w:eastAsia="zh-CN"/>
        </w:rPr>
        <w:t>N</w:t>
      </w:r>
      <w:r w:rsidRPr="002E1F71">
        <w:rPr>
          <w:lang w:eastAsia="zh-CN"/>
        </w:rPr>
        <w:t>ote:</w:t>
      </w:r>
      <w:r w:rsidR="00B73DD0">
        <w:rPr>
          <w:lang w:eastAsia="zh-CN"/>
        </w:rPr>
        <w:tab/>
      </w:r>
      <w:r w:rsidRPr="002E1F71">
        <w:rPr>
          <w:lang w:eastAsia="zh-CN"/>
        </w:rPr>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r w:rsidR="00B97DB3">
        <w:t xml:space="preserve">If UE uplink transmission timing changes due to the network-configured Timing Advance command during the UE Rx-Tx measurement period, then the UE Rx-Tx time difference measurement period is restarted </w:t>
      </w:r>
      <w:r w:rsidR="00B97DB3">
        <w:rPr>
          <w:lang w:eastAsia="zh-CN"/>
        </w:rPr>
        <w:t>after uplink transmission timing changes, and t</w:t>
      </w:r>
      <w:r w:rsidR="00B97DB3">
        <w: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2058B748" w14:textId="77777777" w:rsidR="00754C41" w:rsidRDefault="00754C41" w:rsidP="00B97DB3"/>
    <w:p w14:paraId="22FCEE30" w14:textId="77777777" w:rsidR="00F553B9" w:rsidRDefault="00F553B9" w:rsidP="00F553B9">
      <w:pPr>
        <w:pStyle w:val="Heading4"/>
        <w:rPr>
          <w:lang w:eastAsia="zh-CN"/>
        </w:rPr>
      </w:pPr>
      <w:r w:rsidRPr="000743B3">
        <w:rPr>
          <w:lang w:eastAsia="zh-CN"/>
        </w:rPr>
        <w:t>9.</w:t>
      </w:r>
      <w:r>
        <w:rPr>
          <w:lang w:eastAsia="zh-CN"/>
        </w:rPr>
        <w:t>9.4.6</w:t>
      </w:r>
      <w:r>
        <w:rPr>
          <w:lang w:eastAsia="zh-CN"/>
        </w:rPr>
        <w:tab/>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EA5A914" w14:textId="0FF3AE9D" w:rsidR="00802860" w:rsidRDefault="00286083" w:rsidP="00802860">
      <w:pPr>
        <w:rPr>
          <w:lang w:eastAsia="ko-KR"/>
        </w:rPr>
      </w:pPr>
      <w:r w:rsidRPr="00EC5A91">
        <w:rPr>
          <w:lang w:eastAsia="zh-CN"/>
        </w:rPr>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486AC2">
        <w:rPr>
          <w:rFonts w:hint="eastAsia"/>
          <w:lang w:eastAsia="zh-CN"/>
        </w:rPr>
        <w:t>,</w:t>
      </w:r>
      <w:r w:rsidR="00486AC2" w:rsidRPr="004D4A90">
        <w:rPr>
          <w:iCs/>
          <w:noProof w:val="0"/>
          <w:lang w:eastAsia="zh-CN"/>
        </w:rPr>
        <w:t xml:space="preserve"> </w:t>
      </w:r>
      <w:r w:rsidR="00486AC2">
        <w:rPr>
          <w:iCs/>
          <w:noProof w:val="0"/>
          <w:lang w:eastAsia="zh-CN"/>
        </w:rPr>
        <w:t xml:space="preserve">if any of the </w:t>
      </w:r>
      <w:r w:rsidR="00486AC2" w:rsidRPr="00AB24A1">
        <w:rPr>
          <w:iCs/>
          <w:noProof w:val="0"/>
          <w:lang w:eastAsia="zh-CN"/>
        </w:rPr>
        <w:t>positioning frequency layer</w:t>
      </w:r>
      <w:r w:rsidR="00486AC2">
        <w:rPr>
          <w:iCs/>
          <w:noProof w:val="0"/>
          <w:lang w:eastAsia="zh-CN"/>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lang w:eastAsia="zh-CN"/>
        </w:rPr>
        <w:t>,</w:t>
      </w:r>
      <w:r w:rsidR="00486AC2">
        <w:rPr>
          <w:iCs/>
          <w:lang w:eastAsia="zh-CN"/>
        </w:rPr>
        <w:t xml:space="preserve"> if all the </w:t>
      </w:r>
      <w:r w:rsidR="00486AC2" w:rsidRPr="00AB24A1">
        <w:rPr>
          <w:iCs/>
          <w:lang w:eastAsia="zh-CN"/>
        </w:rPr>
        <w:t>positioning frequency layer</w:t>
      </w:r>
      <w:r w:rsidR="00486AC2">
        <w:rPr>
          <w:iCs/>
          <w:lang w:eastAsia="zh-CN"/>
        </w:rPr>
        <w:t>s are in Case 2</w:t>
      </w:r>
      <w:r w:rsidR="00486AC2" w:rsidRPr="00EC5A91">
        <w:rPr>
          <w:i/>
          <w:lang w:eastAsia="ko-KR"/>
        </w:rPr>
        <w:t>.</w:t>
      </w:r>
    </w:p>
    <w:p w14:paraId="65C55233" w14:textId="77777777" w:rsidR="00486AC2" w:rsidRDefault="00486AC2" w:rsidP="00486AC2">
      <w:pPr>
        <w:rPr>
          <w:lang w:eastAsia="zh-CN"/>
        </w:rPr>
      </w:pPr>
      <w:r>
        <w:rPr>
          <w:lang w:eastAsia="zh-CN"/>
        </w:rPr>
        <w:t>Where,</w:t>
      </w:r>
    </w:p>
    <w:p w14:paraId="5DEF4AFD" w14:textId="77777777" w:rsidR="00486AC2" w:rsidRPr="00F64187" w:rsidRDefault="00486AC2" w:rsidP="00486AC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01CAB4B" w14:textId="77777777" w:rsidR="00486AC2" w:rsidRDefault="00486AC2" w:rsidP="00486AC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6E43EDB" w14:textId="77777777" w:rsidR="00486AC2" w:rsidRDefault="00486AC2" w:rsidP="00486AC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1D4C0C89" w14:textId="77777777" w:rsidR="00486AC2" w:rsidRDefault="00486AC2" w:rsidP="00486AC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0989A75C" w14:textId="77777777" w:rsidR="00486AC2" w:rsidRDefault="00486AC2" w:rsidP="00486AC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01DD8C7C" w14:textId="10CBE9F7" w:rsidR="00802860" w:rsidRPr="00EC5A91" w:rsidRDefault="00802860" w:rsidP="00602371">
      <w:pPr>
        <w:pStyle w:val="EQ"/>
        <w:rPr>
          <w:lang w:eastAsia="zh-CN"/>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pPr>
        <w:rPr>
          <w:lang w:eastAsia="zh-CN"/>
        </w:rPr>
      </w:pPr>
      <w:r w:rsidRPr="00EC5A91">
        <w:rPr>
          <w:lang w:eastAsia="ko-KR"/>
        </w:rPr>
        <w:t>Where</w:t>
      </w:r>
    </w:p>
    <w:p w14:paraId="0226098B" w14:textId="77777777" w:rsidR="00802860" w:rsidRPr="008A7648" w:rsidRDefault="00802860" w:rsidP="00602371">
      <w:pPr>
        <w:pStyle w:val="B10"/>
        <w:rPr>
          <w:i/>
          <w:iCs/>
          <w:sz w:val="18"/>
          <w:szCs w:val="18"/>
          <w:lang w:eastAsia="zh-CN"/>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EC5A91">
        <w:rPr>
          <w:bCs/>
          <w:iCs/>
          <w:lang w:eastAsia="zh-CN"/>
        </w:rPr>
        <w:t xml:space="preserve"> </w:t>
      </w:r>
      <w:r w:rsidRPr="00EC5A91">
        <w:rPr>
          <w:lang w:eastAsia="ko-KR"/>
        </w:rPr>
        <w:t xml:space="preserve">is the periodicity of the UE Rx-Tx time difference measurement in </w:t>
      </w:r>
      <w:r w:rsidRPr="00EC5A91">
        <w:rPr>
          <w:lang w:eastAsia="zh-CN"/>
        </w:rPr>
        <w:t xml:space="preserve">positioning frequency layer </w:t>
      </w:r>
      <w:r w:rsidRPr="00EC5A91">
        <w:rPr>
          <w:i/>
          <w:lang w:eastAsia="zh-CN"/>
        </w:rPr>
        <w:t>i</w:t>
      </w:r>
      <w:r w:rsidRPr="00EC5A91">
        <w:rPr>
          <w:lang w:eastAsia="zh-CN"/>
        </w:rPr>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70AE76AA" w:rsidR="00802860"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lang w:eastAsia="zh-CN"/>
        </w:rPr>
      </w:pPr>
      <w:r w:rsidRPr="00C66141">
        <w:rPr>
          <w:rFonts w:eastAsia="SimSun"/>
          <w:lang w:eastAsia="zh-CN"/>
        </w:rPr>
        <w:tab/>
      </w:r>
      <w:r>
        <w:rPr>
          <w:rFonts w:eastAsia="SimSun"/>
          <w:lang w:eastAsia="zh-CN"/>
        </w:rPr>
        <w:t>otherwise,</w:t>
      </w:r>
    </w:p>
    <w:p w14:paraId="24DAAE6E" w14:textId="24620366"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4628AE6" w14:textId="27FA79AE"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lang w:eastAsia="zh-CN"/>
        </w:rPr>
        <w:tab/>
      </w:r>
      <w:r w:rsidRPr="00C66141">
        <w:rPr>
          <w:rFonts w:eastAsia="MS Mincho"/>
        </w:rPr>
        <w:t>where</w:t>
      </w:r>
    </w:p>
    <w:p w14:paraId="1C10B34C" w14:textId="17097597" w:rsidR="00802860" w:rsidRPr="00C66141"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rPr>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0152F03C" w:rsidR="00802860" w:rsidRPr="00EC5A91" w:rsidRDefault="00B0323A" w:rsidP="00802860">
      <w:pPr>
        <w:pStyle w:val="B20"/>
        <w:rPr>
          <w:lang w:eastAsia="zh-CN"/>
        </w:rPr>
      </w:pPr>
      <w:r>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Pr>
          <w:lang w:eastAsia="zh-CN"/>
        </w:rPr>
        <w:t xml:space="preserve">=1 if positioning frequency layer </w:t>
      </w:r>
      <w:r>
        <w:rPr>
          <w:i/>
          <w:lang w:eastAsia="zh-CN"/>
        </w:rPr>
        <w:t>i</w:t>
      </w:r>
      <w:r>
        <w:rPr>
          <w:lang w:eastAsia="zh-CN"/>
        </w:rPr>
        <w:t xml:space="preserve"> is in FR1</w:t>
      </w:r>
      <w:r>
        <w:rPr>
          <w:rFonts w:hint="eastAsia"/>
          <w:lang w:eastAsia="zh-CN"/>
        </w:rPr>
        <w:t xml:space="preserve">. </w:t>
      </w:r>
      <w:r>
        <w:rPr>
          <w:lang w:eastAsia="zh-CN"/>
        </w:rPr>
        <w:t xml:space="preserve"> </w:t>
      </w:r>
      <w:r>
        <w:rPr>
          <w:rFonts w:hint="eastAsia"/>
          <w:lang w:eastAsia="zh-CN"/>
        </w:rPr>
        <w:t>I</w:t>
      </w:r>
      <w:r>
        <w:rPr>
          <w:lang w:eastAsia="zh-CN"/>
        </w:rPr>
        <w:t xml:space="preserve">f positioning frequency layer </w:t>
      </w:r>
      <w:r>
        <w:rPr>
          <w:i/>
          <w:lang w:eastAsia="zh-CN"/>
        </w:rPr>
        <w:t>i</w:t>
      </w:r>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t xml:space="preserve"> </w:t>
      </w:r>
      <w:r>
        <w:rPr>
          <w:i/>
        </w:rPr>
        <w:t>NR-Multi-RTT-RequestLocationInformation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6C3CB417" w14:textId="77777777" w:rsidR="00486AC2" w:rsidRDefault="00602371" w:rsidP="00802860">
      <w:pPr>
        <w:pStyle w:val="B20"/>
        <w:rPr>
          <w:iCs/>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EC5A91">
        <w:rPr>
          <w:iCs/>
          <w:lang w:eastAsia="zh-CN"/>
        </w:rPr>
        <w:t>,</w:t>
      </w:r>
    </w:p>
    <w:p w14:paraId="535820CB" w14:textId="77777777" w:rsidR="00486AC2" w:rsidRDefault="00486AC2" w:rsidP="00486AC2">
      <w:pPr>
        <w:pStyle w:val="B20"/>
        <w:rPr>
          <w:iCs/>
        </w:rPr>
      </w:pPr>
      <w:r w:rsidRPr="00C66141">
        <w:rPr>
          <w:rFonts w:eastAsia="SimSun"/>
          <w:bCs/>
          <w:lang w:eastAsia="zh-CN"/>
        </w:rPr>
        <w:tab/>
      </w:r>
      <w:r w:rsidRPr="00EC5A91">
        <w:rPr>
          <w:iCs/>
          <w:lang w:eastAsia="zh-CN"/>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lang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lang w:eastAsia="zh-CN"/>
        </w:rPr>
        <w:t>.</w:t>
      </w:r>
    </w:p>
    <w:p w14:paraId="60D2EC26" w14:textId="77777777" w:rsidR="00802860" w:rsidRPr="00EC5A91" w:rsidRDefault="00802860" w:rsidP="00602371">
      <w:pPr>
        <w:pStyle w:val="B20"/>
        <w:rPr>
          <w:lang w:eastAsia="zh-CN"/>
        </w:rPr>
      </w:pPr>
      <w:r w:rsidRPr="00EC5A9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EC5A91">
        <w:rPr>
          <w:lang w:eastAsia="zh-CN"/>
        </w:rPr>
        <w:t xml:space="preserve"> is the maximum number of DL PRS resources of positioning frequency layer i configured in a slot,</w:t>
      </w:r>
    </w:p>
    <w:p w14:paraId="16BA52F6" w14:textId="202E5764" w:rsidR="00802860" w:rsidRDefault="00486AC2" w:rsidP="00602371">
      <w:pPr>
        <w:pStyle w:val="B20"/>
        <w:rPr>
          <w:lang w:eastAsia="zh-CN"/>
        </w:rPr>
      </w:pPr>
      <w:r w:rsidRPr="00EC5A91">
        <w:rPr>
          <w:lang w:eastAsia="zh-CN"/>
        </w:rPr>
        <w:tab/>
      </w:r>
      <m:oMath>
        <m:r>
          <m:rPr>
            <m:sty m:val="p"/>
          </m:rPr>
          <w:rPr>
            <w:rFonts w:ascii="Cambria Math" w:hAnsi="Cambria Math"/>
            <w:lang w:eastAsia="zh-CN"/>
          </w:rPr>
          <m:t>{N,T}</m:t>
        </m:r>
      </m:oMath>
      <w:r w:rsidRPr="00EC5A91">
        <w:rPr>
          <w:lang w:eastAsia="zh-CN"/>
        </w:rPr>
        <w:t xml:space="preserve"> is UE capability combination per band where N is a duration of DL PRS symbols in ms corresponding to </w:t>
      </w:r>
      <w:r w:rsidRPr="00D912A9">
        <w:rPr>
          <w:bCs/>
          <w:i/>
          <w:iCs/>
          <w:snapToGrid w:val="0"/>
          <w:sz w:val="18"/>
          <w:szCs w:val="18"/>
        </w:rPr>
        <w:t>ppw-durationOfPRS-ProcessingSymbolsN</w:t>
      </w:r>
      <w:r w:rsidRPr="00D912A9">
        <w:rPr>
          <w:bCs/>
          <w:i/>
          <w:iCs/>
          <w:snapToGrid w:val="0"/>
          <w:sz w:val="18"/>
          <w:szCs w:val="18"/>
          <w:lang w:eastAsia="zh-CN"/>
        </w:rPr>
        <w:t xml:space="preserve"> </w:t>
      </w:r>
      <w:r w:rsidRPr="00EC5A91">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zh-CN"/>
        </w:rPr>
        <w:t>,</w:t>
      </w:r>
    </w:p>
    <w:p w14:paraId="6D9F13EA" w14:textId="6BC8FA2F" w:rsidR="00802860" w:rsidRPr="00EC5A91" w:rsidRDefault="00602371" w:rsidP="00602371">
      <w:pPr>
        <w:pStyle w:val="B10"/>
        <w:rPr>
          <w:lang w:eastAsia="zh-CN"/>
        </w:rPr>
      </w:pPr>
      <w:r w:rsidRPr="0041599E">
        <w:t>-</w:t>
      </w:r>
      <w:r w:rsidR="00802860" w:rsidRPr="00EC5A91">
        <w:rPr>
          <w:lang w:eastAsia="zh-CN"/>
        </w:rPr>
        <w:tab/>
      </w:r>
      <m:oMath>
        <m:r>
          <m:rPr>
            <m:sty m:val="p"/>
          </m:rPr>
          <w:rPr>
            <w:rFonts w:ascii="Cambria Math" w:hAnsi="Cambria Math"/>
            <w:lang w:eastAsia="zh-CN"/>
          </w:rPr>
          <m:t>N’</m:t>
        </m:r>
      </m:oMath>
      <w:r w:rsidR="00802860" w:rsidRPr="00EC5A91">
        <w:rPr>
          <w:lang w:eastAsia="zh-CN"/>
        </w:rPr>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rPr>
          <w:lang w:eastAsia="zh-CN"/>
        </w:rPr>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5D6D19C" w:rsidR="003E3849" w:rsidRPr="0041599E" w:rsidRDefault="00B0323A" w:rsidP="00602371">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4 if the UE is not capable of </w:t>
      </w:r>
      <w:r>
        <w:rPr>
          <w:i/>
          <w:iCs/>
        </w:rPr>
        <w:t>supportedDL-PRS-ProcessingSamples</w:t>
      </w:r>
      <w:r>
        <w:rPr>
          <w:rFonts w:eastAsia="SimSun" w:hint="eastAsia"/>
          <w:i/>
          <w:iCs/>
          <w:lang w:val="en-US" w:eastAsia="zh-CN"/>
        </w:rPr>
        <w:t>-RRC-CONNECTED</w:t>
      </w:r>
      <w:r>
        <w:t xml:space="preserve"> defined in [34].</w:t>
      </w:r>
    </w:p>
    <w:p w14:paraId="30C87ADA" w14:textId="787AA3E0" w:rsidR="003E3849" w:rsidRPr="0041599E" w:rsidRDefault="00B0323A" w:rsidP="00602371">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is capable of </w:t>
      </w:r>
      <w:r>
        <w:rPr>
          <w:i/>
          <w:iCs/>
        </w:rPr>
        <w:t>supportedDL-PRS-ProcessingSamples</w:t>
      </w:r>
      <w:r>
        <w:rPr>
          <w:rFonts w:eastAsia="SimSun" w:hint="eastAsia"/>
          <w:i/>
          <w:iCs/>
          <w:lang w:val="en-US" w:eastAsia="zh-CN"/>
        </w:rPr>
        <w:t>-RRC-CONNECTED</w:t>
      </w:r>
      <w:r>
        <w:t xml:space="preserve"> defined in [34] and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29C71413" w14:textId="700B5077"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5559E462" w14:textId="21B3A448" w:rsidR="0029007D" w:rsidRPr="0041599E" w:rsidRDefault="00B0323A" w:rsidP="0029007D">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2 if the UE is capable of </w:t>
      </w:r>
      <w:r>
        <w:rPr>
          <w:i/>
          <w:iCs/>
        </w:rPr>
        <w:t>supportedDL-PRS-ProcessingSamples</w:t>
      </w:r>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but the following conditions are not met:</w:t>
      </w:r>
    </w:p>
    <w:p w14:paraId="749B6861" w14:textId="77777777" w:rsidR="0029007D" w:rsidRPr="0041599E" w:rsidRDefault="0029007D" w:rsidP="0029007D">
      <w:pPr>
        <w:pStyle w:val="B30"/>
      </w:pPr>
      <w:r w:rsidRPr="0041599E">
        <w:t>-</w:t>
      </w:r>
      <w:r w:rsidRPr="0041599E">
        <w:tab/>
        <w:t xml:space="preserve">PRS bandwidth is within the </w:t>
      </w:r>
      <w:r>
        <w:t>active</w:t>
      </w:r>
      <w:r w:rsidRPr="0041599E">
        <w:t xml:space="preserve"> BWP and</w:t>
      </w:r>
    </w:p>
    <w:p w14:paraId="090036D8" w14:textId="09B8BDE8"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6844BBA2" w:rsidR="003E3849" w:rsidRPr="00F27EB7" w:rsidRDefault="0029007D" w:rsidP="0029007D">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5D632463" w:rsidR="00802860" w:rsidRPr="00EC5A91" w:rsidRDefault="007520DB"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EC5A91">
        <w:rPr>
          <w:lang w:eastAsia="zh-CN"/>
        </w:rPr>
        <w:t xml:space="preserve"> is </w:t>
      </w:r>
      <w:r w:rsidR="00802860" w:rsidRPr="00EC5A91">
        <w:rPr>
          <w:lang w:eastAsia="ko-KR"/>
        </w:rPr>
        <w:t>periodicity of UE Rx-Tx time difference measurement in</w:t>
      </w:r>
      <w:r w:rsidR="00802860" w:rsidRPr="00EC5A91">
        <w:rPr>
          <w:lang w:eastAsia="zh-CN"/>
        </w:rPr>
        <w:t xml:space="preserve"> positioning frequency layer </w:t>
      </w:r>
      <w:r w:rsidR="00802860" w:rsidRPr="00EC5A91">
        <w:rPr>
          <w:i/>
          <w:lang w:eastAsia="zh-CN"/>
        </w:rPr>
        <w:t>i</w:t>
      </w:r>
      <w:r w:rsidR="00802860" w:rsidRPr="00EC5A91">
        <w:rPr>
          <w:lang w:eastAsia="zh-CN"/>
        </w:rPr>
        <w:t xml:space="preserve">: </w:t>
      </w:r>
    </w:p>
    <w:p w14:paraId="4BC970B2" w14:textId="32BF4678" w:rsidR="00802860" w:rsidRPr="00EC5A91" w:rsidRDefault="00802860" w:rsidP="00802860">
      <w:pPr>
        <w:keepLines/>
        <w:tabs>
          <w:tab w:val="center" w:pos="4536"/>
          <w:tab w:val="right" w:pos="9072"/>
        </w:tabs>
        <w:rPr>
          <w:noProof/>
          <w:lang w:eastAsia="zh-CN"/>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ko-KR"/>
        </w:rPr>
        <w:t>,</w:t>
      </w:r>
    </w:p>
    <w:p w14:paraId="5B42BFEA" w14:textId="35AABDB9" w:rsidR="00802860" w:rsidRPr="00EC5A91" w:rsidRDefault="00802860" w:rsidP="002B3D79">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w:t>
      </w:r>
      <w:r w:rsidRPr="00EC5A91">
        <w:rPr>
          <w:lang w:eastAsia="ko-KR"/>
        </w:rPr>
        <w:tab/>
      </w:r>
      <w:r w:rsidRPr="00EC5A91">
        <w:rPr>
          <w:lang w:eastAsia="zh-CN"/>
        </w:rPr>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is the PRS processing window repetition periodicity in positioning frequency layer </w:t>
      </w:r>
      <w:r w:rsidRPr="00EC5A91">
        <w:rPr>
          <w:i/>
          <w:lang w:eastAsia="zh-CN"/>
        </w:rPr>
        <w:t>i</w:t>
      </w:r>
      <w:r w:rsidRPr="00EC5A91">
        <w:rPr>
          <w:lang w:eastAsia="zh-CN"/>
        </w:rPr>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zh-CN"/>
        </w:rPr>
        <w:t xml:space="preserve"> is the PRS resource periodicity in positioning frequency layer </w:t>
      </w:r>
      <w:r w:rsidR="00802860" w:rsidRPr="00EC5A91">
        <w:rPr>
          <w:i/>
          <w:lang w:eastAsia="zh-CN"/>
        </w:rPr>
        <w:t>i</w:t>
      </w:r>
      <w:r w:rsidR="00802860" w:rsidRPr="00EC5A91">
        <w:rPr>
          <w:lang w:eastAsia="zh-CN"/>
        </w:rPr>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ko-KR"/>
        </w:rPr>
        <w:t>, where</w:t>
      </w:r>
    </w:p>
    <w:p w14:paraId="57954C34" w14:textId="30F58958" w:rsidR="00802860" w:rsidRPr="00EC5A91" w:rsidRDefault="00802860" w:rsidP="002B3D79">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lang w:eastAsia="zh-CN"/>
        </w:rPr>
        <w:t xml:space="preserve"> </w:t>
      </w:r>
      <w:r w:rsidRPr="00EC5A91">
        <w:rPr>
          <w:lang w:eastAsia="zh-CN"/>
        </w:rPr>
        <w:t xml:space="preserve">is the periodicity of PRS resource sets given by the higher-layer parameter </w:t>
      </w:r>
      <w:r w:rsidRPr="00EC5A91">
        <w:rPr>
          <w:i/>
          <w:lang w:eastAsia="zh-CN"/>
        </w:rPr>
        <w:t>DL-PRS-Periodicity</w:t>
      </w:r>
      <w:r w:rsidRPr="00EC5A91">
        <w:rPr>
          <w:lang w:eastAsia="zh-CN"/>
        </w:rPr>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rPr>
          <w:lang w:eastAsia="zh-CN"/>
        </w:rPr>
        <w:t xml:space="preserve"> is the muting repetition factor given by the higher-layer parameter </w:t>
      </w:r>
      <w:r w:rsidR="00802860" w:rsidRPr="00EC5A91">
        <w:rPr>
          <w:i/>
          <w:lang w:eastAsia="zh-CN"/>
        </w:rPr>
        <w:t>DL-PRS-MutingBitRepetitionFactor</w:t>
      </w:r>
      <w:r w:rsidR="00802860" w:rsidRPr="00EC5A91">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rPr>
          <w:lang w:eastAsia="zh-CN"/>
        </w:rPr>
      </w:pPr>
      <w:r w:rsidRPr="00EC5A91">
        <w:rPr>
          <w:lang w:eastAsia="zh-CN"/>
        </w:rPr>
        <w:t>Note:</w:t>
      </w:r>
      <w:r w:rsidRPr="00EC5A91">
        <w:rPr>
          <w:lang w:eastAsia="zh-CN"/>
        </w:rPr>
        <w:tab/>
        <w:t>For the purpose of calculating T</w:t>
      </w:r>
      <w:r w:rsidRPr="00EC5A91">
        <w:rPr>
          <w:vertAlign w:val="subscript"/>
          <w:lang w:eastAsia="zh-CN"/>
        </w:rPr>
        <w:t>PRS,i</w:t>
      </w:r>
      <w:r w:rsidRPr="00EC5A91">
        <w:rPr>
          <w:lang w:eastAsia="zh-CN"/>
        </w:rPr>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eastAsia="zh-CN"/>
        </w:rPr>
      </w:pPr>
      <w:r w:rsidRPr="00EC5A91">
        <w:rPr>
          <w:lang w:val="en-US" w:eastAsia="zh-CN"/>
        </w:rPr>
        <w:t>The measurement requirements do not apply for a PRS resource:</w:t>
      </w:r>
    </w:p>
    <w:p w14:paraId="5A724393" w14:textId="77777777" w:rsidR="00802860" w:rsidRPr="00EC5A91" w:rsidRDefault="00802860" w:rsidP="00802860">
      <w:pPr>
        <w:pStyle w:val="B10"/>
        <w:rPr>
          <w:lang w:val="en-US" w:eastAsia="zh-CN"/>
        </w:rPr>
      </w:pPr>
      <w:r w:rsidRPr="00EC5A91">
        <w:rPr>
          <w:lang w:val="en-US" w:eastAsia="zh-CN"/>
        </w:rPr>
        <w:t>-</w:t>
      </w:r>
      <w:r w:rsidRPr="00EC5A91">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EC5A91">
        <w:rPr>
          <w:lang w:val="en-US" w:eastAsia="zh-CN"/>
        </w:rPr>
        <w:t xml:space="preserve"> or </w:t>
      </w:r>
    </w:p>
    <w:p w14:paraId="6C97523D" w14:textId="77777777" w:rsidR="00802860" w:rsidRPr="00EC5A91" w:rsidRDefault="00802860" w:rsidP="00802860">
      <w:pPr>
        <w:pStyle w:val="B10"/>
        <w:rPr>
          <w:lang w:val="en-US" w:eastAsia="zh-CN"/>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pPr>
        <w:rPr>
          <w:lang w:eastAsia="zh-CN"/>
        </w:rPr>
      </w:pPr>
      <w:r w:rsidRPr="00EC5A91">
        <w:rPr>
          <w:lang w:eastAsia="zh-CN"/>
        </w:rPr>
        <w:t xml:space="preserve">If during the measurement period of one or more positioning frequency layers, the PRS processing window is reconfigured </w:t>
      </w:r>
      <w:r>
        <w:rPr>
          <w:rFonts w:hint="eastAsia"/>
          <w:lang w:eastAsia="zh-CN"/>
        </w:rPr>
        <w:t xml:space="preserve">or reactivated </w:t>
      </w:r>
      <w:r w:rsidRPr="00EC5A91">
        <w:rPr>
          <w:lang w:eastAsia="zh-CN"/>
        </w:rPr>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pPr>
        <w:rPr>
          <w:lang w:eastAsia="zh-CN"/>
        </w:rPr>
      </w:pPr>
      <w:r w:rsidRPr="00EC5A91">
        <w:rPr>
          <w:lang w:eastAsia="zh-CN"/>
        </w:rPr>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lang w:eastAsia="zh-CN"/>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rPr>
          <w:lang w:eastAsia="zh-CN"/>
        </w:rPr>
        <w:t xml:space="preserve"> in </w:t>
      </w:r>
      <w:r w:rsidRPr="00EC5A91">
        <w:rPr>
          <w:i/>
          <w:lang w:eastAsia="ko-KR"/>
        </w:rPr>
        <w:t>NR-Multi-RTT-Provide</w:t>
      </w:r>
      <w:r w:rsidRPr="00EC5A91">
        <w:rPr>
          <w:i/>
          <w:noProof/>
          <w:lang w:eastAsia="ko-KR"/>
        </w:rPr>
        <w:t>Capabilities</w:t>
      </w:r>
      <w:r w:rsidRPr="00EC5A91">
        <w:rPr>
          <w:iCs/>
          <w:lang w:eastAsia="zh-CN"/>
        </w:rPr>
        <w:t xml:space="preserve">, and it is up to UE implementation which PRS resources are measured, subject to </w:t>
      </w:r>
      <w:r w:rsidRPr="00EC5A91">
        <w:rPr>
          <w:rFonts w:cs="v4.2.0"/>
          <w:lang w:eastAsia="ko-KR"/>
        </w:rPr>
        <w:t>UE measurement capabilities</w:t>
      </w:r>
      <w:r w:rsidRPr="00EC5A91">
        <w:rPr>
          <w:i/>
          <w:iCs/>
          <w:lang w:eastAsia="zh-CN"/>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lang w:eastAsia="zh-CN"/>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pPr>
        <w:rPr>
          <w:lang w:eastAsia="zh-CN"/>
        </w:rPr>
      </w:pPr>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eastAsia="zh-CN"/>
        </w:rPr>
      </w:pPr>
      <w:r>
        <w:rPr>
          <w:iCs/>
        </w:rPr>
        <w:t>The requirements in this clause apply provided that a single positioning frequency layer is configured for measurement in each PPW.</w:t>
      </w:r>
    </w:p>
    <w:p w14:paraId="6B6FDB8E" w14:textId="6299D3D3" w:rsidR="00F553B9" w:rsidRDefault="00A17CF8" w:rsidP="00F553B9">
      <w:pPr>
        <w:pStyle w:val="Heading4"/>
        <w:rPr>
          <w:lang w:eastAsia="zh-CN"/>
        </w:rPr>
      </w:pPr>
      <w:r w:rsidRPr="000743B3">
        <w:rPr>
          <w:lang w:eastAsia="zh-CN"/>
        </w:rPr>
        <w:t>9.</w:t>
      </w:r>
      <w:r>
        <w:rPr>
          <w:lang w:eastAsia="zh-CN"/>
        </w:rPr>
        <w:t>9.4.7</w:t>
      </w:r>
      <w:r>
        <w:rPr>
          <w:lang w:eastAsia="zh-CN"/>
        </w:rPr>
        <w:tab/>
        <w:t>Void</w:t>
      </w:r>
    </w:p>
    <w:p w14:paraId="37911FB9" w14:textId="467A8092" w:rsidR="00980E3D" w:rsidRDefault="00980E3D" w:rsidP="00980E3D">
      <w:pPr>
        <w:rPr>
          <w:lang w:eastAsia="zh-CN"/>
        </w:rPr>
      </w:pPr>
    </w:p>
    <w:p w14:paraId="2496FB29" w14:textId="77777777" w:rsidR="003B3F81" w:rsidRPr="005B7DC9" w:rsidRDefault="003B3F81" w:rsidP="003B3F81">
      <w:pPr>
        <w:pStyle w:val="Heading4"/>
      </w:pPr>
      <w:r w:rsidRPr="005B7DC9">
        <w:t>9.9.4.8</w:t>
      </w:r>
      <w:r w:rsidRPr="005B7DC9">
        <w:tab/>
        <w:t>Measurements Period Requirements with both MG and PPW</w:t>
      </w:r>
    </w:p>
    <w:p w14:paraId="4F2E1322" w14:textId="77777777" w:rsidR="003B3F81" w:rsidRPr="005B7DC9" w:rsidRDefault="003B3F81" w:rsidP="003B3F81">
      <w:pPr>
        <w:rPr>
          <w:rFonts w:eastAsia="SimSun"/>
          <w:noProof/>
          <w:lang w:eastAsia="zh-CN"/>
        </w:rPr>
      </w:pPr>
      <w:r w:rsidRPr="005B7DC9">
        <w:rPr>
          <w:rFonts w:eastAsia="SimSun"/>
          <w:noProof/>
          <w:lang w:eastAsia="zh-CN"/>
        </w:rPr>
        <w:t xml:space="preserve">If </w:t>
      </w:r>
      <w:r>
        <w:rPr>
          <w:rFonts w:eastAsia="SimSun" w:hint="eastAsia"/>
          <w:noProof/>
          <w:lang w:eastAsia="zh-CN"/>
        </w:rPr>
        <w:t xml:space="preserve">the </w:t>
      </w:r>
      <w:r w:rsidRPr="005B7DC9">
        <w:rPr>
          <w:rFonts w:eastAsia="SimSun"/>
          <w:noProof/>
          <w:lang w:eastAsia="zh-CN"/>
        </w:rPr>
        <w:t>UE is configured with both MG</w:t>
      </w:r>
      <w:r w:rsidRPr="00C47CFA">
        <w:rPr>
          <w:rFonts w:hint="eastAsia"/>
          <w:noProof/>
          <w:lang w:eastAsia="zh-CN"/>
        </w:rPr>
        <w:t xml:space="preserve"> </w:t>
      </w:r>
      <w:r>
        <w:rPr>
          <w:rFonts w:hint="eastAsia"/>
          <w:noProof/>
          <w:lang w:eastAsia="zh-CN"/>
        </w:rPr>
        <w:t>applicable to positioning measurement</w:t>
      </w:r>
      <w:r w:rsidRPr="005B7DC9">
        <w:rPr>
          <w:rFonts w:eastAsia="SimSun"/>
          <w:noProof/>
          <w:lang w:eastAsia="zh-CN"/>
        </w:rPr>
        <w:t xml:space="preserve"> and PPW, </w:t>
      </w:r>
      <w:r>
        <w:rPr>
          <w:rFonts w:eastAsia="SimSun" w:hint="eastAsia"/>
          <w:noProof/>
          <w:lang w:eastAsia="zh-CN"/>
        </w:rPr>
        <w:t xml:space="preserve">the </w:t>
      </w:r>
      <w:r w:rsidRPr="005B7DC9">
        <w:rPr>
          <w:rFonts w:eastAsia="SimSun"/>
          <w:noProof/>
          <w:lang w:eastAsia="zh-CN"/>
        </w:rPr>
        <w:t xml:space="preserve">UE shall measure positioning frequency layer </w:t>
      </w:r>
      <w:r w:rsidRPr="005B7DC9">
        <w:rPr>
          <w:rFonts w:eastAsia="SimSun"/>
          <w:i/>
          <w:noProof/>
          <w:lang w:eastAsia="zh-CN"/>
        </w:rPr>
        <w:t>i</w:t>
      </w:r>
      <w:r w:rsidRPr="005B7DC9">
        <w:rPr>
          <w:rFonts w:eastAsia="SimSun"/>
          <w:noProof/>
          <w:lang w:eastAsia="zh-CN"/>
        </w:rPr>
        <w:t xml:space="preserve"> with</w:t>
      </w:r>
      <w:r w:rsidRPr="005B7DC9">
        <w:rPr>
          <w:rFonts w:eastAsia="SimSun" w:hint="eastAsia"/>
          <w:noProof/>
          <w:lang w:eastAsia="zh-CN"/>
        </w:rPr>
        <w:t>i</w:t>
      </w:r>
      <w:r w:rsidRPr="005B7DC9">
        <w:rPr>
          <w:rFonts w:eastAsia="SimSun"/>
          <w:noProof/>
          <w:lang w:eastAsia="zh-CN"/>
        </w:rPr>
        <w:t>n</w:t>
      </w:r>
    </w:p>
    <w:p w14:paraId="35A0E4E1"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MG, or </w:t>
      </w:r>
    </w:p>
    <w:p w14:paraId="78796A4B"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PPW.</w:t>
      </w:r>
    </w:p>
    <w:p w14:paraId="64EFC84A" w14:textId="77777777" w:rsidR="003B3F81" w:rsidRPr="005B7DC9" w:rsidRDefault="003B3F81" w:rsidP="003B3F81">
      <w:pPr>
        <w:rPr>
          <w:rFonts w:eastAsia="SimSun"/>
        </w:rPr>
      </w:pPr>
      <w:r w:rsidRPr="005B7DC9">
        <w:rPr>
          <w:rFonts w:eastAsia="SimSun"/>
          <w:lang w:eastAsia="zh-C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lang w:eastAsia="zh-CN"/>
        </w:rPr>
        <w:t>is</w:t>
      </w:r>
      <w:r w:rsidRPr="005B7DC9">
        <w:rPr>
          <w:rFonts w:eastAsia="SimSun"/>
        </w:rPr>
        <w:t xml:space="preserve"> defined as:</w:t>
      </w:r>
    </w:p>
    <w:p w14:paraId="5DE3A143" w14:textId="1AB659C8" w:rsidR="003B3F81" w:rsidRPr="005B7DC9" w:rsidRDefault="003B3F81" w:rsidP="003B3F81">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5B7DC9">
        <w:rPr>
          <w:rFonts w:eastAsia="SimSun" w:hint="eastAsia"/>
          <w:iCs/>
          <w:lang w:eastAsia="zh-CN"/>
        </w:rPr>
        <w:t>,</w:t>
      </w:r>
    </w:p>
    <w:p w14:paraId="00AE7424" w14:textId="77777777" w:rsidR="003B3F81" w:rsidRDefault="003B3F81" w:rsidP="003B3F81">
      <w:pPr>
        <w:rPr>
          <w:rFonts w:eastAsia="SimSun"/>
          <w:lang w:eastAsia="zh-CN"/>
        </w:rPr>
      </w:pPr>
      <w:r w:rsidRPr="005B7DC9">
        <w:rPr>
          <w:rFonts w:eastAsia="SimSun"/>
          <w:lang w:eastAsia="zh-CN"/>
        </w:rPr>
        <w:t>Where</w:t>
      </w:r>
    </w:p>
    <w:p w14:paraId="3FAA32AA" w14:textId="0596E760" w:rsidR="003B3F81" w:rsidRPr="00E6448B" w:rsidRDefault="003B3F81"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3A65F4">
        <w:rPr>
          <w:rFonts w:eastAsia="SimSun"/>
          <w:lang w:eastAsia="zh-CN"/>
        </w:rPr>
        <w:t xml:space="preserve"> is defined in clause 9.9.4.5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7F667654" w14:textId="0E1DD693" w:rsidR="003B3F81" w:rsidRDefault="003B3F81" w:rsidP="003A65F4">
      <w:pPr>
        <w:pStyle w:val="B1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3A65F4">
        <w:rPr>
          <w:rFonts w:eastAsia="SimSun"/>
          <w:lang w:eastAsia="zh-CN"/>
        </w:rPr>
        <w:t xml:space="preserve"> is defined in clause 9.9.4.6 </w:t>
      </w:r>
      <w:r>
        <w:rPr>
          <w:rFonts w:hint="eastAsia"/>
          <w:lang w:eastAsia="zh-CN"/>
        </w:rPr>
        <w:t>and includes</w:t>
      </w:r>
      <w:r w:rsidRPr="003A65F4">
        <w:rPr>
          <w:rFonts w:eastAsia="SimSun"/>
          <w:lang w:eastAsia="zh-CN"/>
        </w:rPr>
        <w:t xml:space="preserve"> all </w:t>
      </w:r>
      <w:r w:rsidRPr="003A65F4">
        <w:rPr>
          <w:rFonts w:eastAsia="SimSun"/>
          <w:noProof/>
          <w:lang w:eastAsia="zh-CN"/>
        </w:rPr>
        <w:t>positioning frequency layers to be measured within PPW</w:t>
      </w:r>
      <w:r>
        <w:rPr>
          <w:rFonts w:hint="eastAsia"/>
          <w:noProof/>
          <w:lang w:eastAsia="zh-CN"/>
        </w:rPr>
        <w:t>,</w:t>
      </w:r>
    </w:p>
    <w:p w14:paraId="18D66044" w14:textId="287C5029" w:rsidR="003B3F81" w:rsidRPr="00264F97" w:rsidRDefault="003B3F81" w:rsidP="003B3F81">
      <w:pPr>
        <w:pStyle w:val="B1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lang w:eastAsia="zh-CN"/>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lang w:eastAsia="zh-CN"/>
        </w:rPr>
        <w:t>4</w:t>
      </w:r>
      <w:r w:rsidRPr="00D7135A">
        <w:t>.5</w:t>
      </w:r>
      <w:r>
        <w:t xml:space="preserve"> and 9.9.</w:t>
      </w:r>
      <w:r>
        <w:rPr>
          <w:rFonts w:hint="eastAsia"/>
          <w:lang w:eastAsia="zh-CN"/>
        </w:rPr>
        <w:t>4</w:t>
      </w:r>
      <w:r>
        <w:t>.</w:t>
      </w:r>
      <w:r>
        <w:rPr>
          <w:rFonts w:hint="eastAsia"/>
          <w:lang w:eastAsia="zh-CN"/>
        </w:rPr>
        <w:t xml:space="preserve">6 </w:t>
      </w:r>
      <w:r w:rsidRPr="00264F97">
        <w:t>among all PFLs</w:t>
      </w:r>
      <w:r w:rsidRPr="00264F97">
        <w:rPr>
          <w:rFonts w:hint="eastAsia"/>
        </w:rPr>
        <w:t>.</w:t>
      </w:r>
    </w:p>
    <w:p w14:paraId="7337CBF8" w14:textId="77777777" w:rsidR="003B3F81" w:rsidRPr="00C56A0B" w:rsidRDefault="003B3F81" w:rsidP="003B3F81">
      <w:pPr>
        <w:rPr>
          <w:noProof/>
          <w:lang w:eastAsia="zh-CN"/>
        </w:rPr>
      </w:pPr>
    </w:p>
    <w:p w14:paraId="3E98DCEF" w14:textId="77777777" w:rsidR="003B3F81" w:rsidRPr="00264F97" w:rsidRDefault="003B3F81" w:rsidP="003B3F8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9608FC6" w14:textId="13F013CC"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58785554" w14:textId="7931E191"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3934B02D" w14:textId="77777777" w:rsidR="003B3F81" w:rsidRDefault="003B3F81" w:rsidP="00980E3D">
      <w:pPr>
        <w:rPr>
          <w:lang w:eastAsia="zh-CN"/>
        </w:rPr>
      </w:pPr>
    </w:p>
    <w:p w14:paraId="197A8B5B" w14:textId="77777777" w:rsidR="00CE31D8" w:rsidRDefault="00CE31D8" w:rsidP="00CE31D8">
      <w:pPr>
        <w:pStyle w:val="Heading4"/>
      </w:pPr>
      <w:r w:rsidRPr="00890A11">
        <w:t>9.9.</w:t>
      </w:r>
      <w:r>
        <w:t>4.9</w:t>
      </w:r>
      <w:r w:rsidRPr="00890A11">
        <w:tab/>
        <w:t xml:space="preserve">Measurements Period Requirements with </w:t>
      </w:r>
      <w:r>
        <w:t>Bandwidth Aggregation</w:t>
      </w:r>
    </w:p>
    <w:p w14:paraId="0D40E86B" w14:textId="77777777" w:rsidR="00CE31D8" w:rsidRPr="005E54D0" w:rsidRDefault="00CE31D8" w:rsidP="00CE31D8">
      <w:r w:rsidRPr="005E54D0">
        <w:rPr>
          <w:lang w:eastAsia="zh-CN"/>
        </w:rPr>
        <w:t xml:space="preserve">When physical layer receives last of </w:t>
      </w:r>
      <w:r w:rsidRPr="005E54D0">
        <w:rPr>
          <w:i/>
        </w:rPr>
        <w:t>NR-Multi-RTT-Provide</w:t>
      </w:r>
      <w:r w:rsidRPr="005E54D0">
        <w:rPr>
          <w:i/>
          <w:noProof/>
        </w:rPr>
        <w:t>AssistanceData</w:t>
      </w:r>
      <w:r w:rsidRPr="005E54D0">
        <w:t xml:space="preserve"> message and </w:t>
      </w:r>
      <w:r w:rsidRPr="005E54D0">
        <w:rPr>
          <w:i/>
        </w:rPr>
        <w:t>NR-Multi-RTT-Request</w:t>
      </w:r>
      <w:r w:rsidRPr="005E54D0">
        <w:rPr>
          <w:i/>
          <w:noProof/>
        </w:rPr>
        <w:t>LocationInformation</w:t>
      </w:r>
      <w:r w:rsidRPr="005E54D0">
        <w:rPr>
          <w:i/>
        </w:rPr>
        <w:t xml:space="preserve"> </w:t>
      </w:r>
      <w:r w:rsidRPr="005E54D0">
        <w:rPr>
          <w:iCs/>
        </w:rPr>
        <w:t>message from LMF via LPP [34] with a request to perform measurement by aggregating PRS resources from multiple PFLs via [</w:t>
      </w:r>
      <w:r w:rsidRPr="005E54D0">
        <w:rPr>
          <w:i/>
        </w:rPr>
        <w:t>nr-DL-PRS-JointMeasurementRequested</w:t>
      </w:r>
      <w:r w:rsidRPr="005E54D0">
        <w:rPr>
          <w:iCs/>
        </w:rPr>
        <w:t>]</w:t>
      </w:r>
      <w:r w:rsidRPr="005E54D0">
        <w:rPr>
          <w:i/>
        </w:rPr>
        <w:t xml:space="preserve">, </w:t>
      </w:r>
      <w:r w:rsidRPr="005E54D0">
        <w:rPr>
          <w:iCs/>
        </w:rPr>
        <w:t>the UE shall be able to perform RSTD measurement by aggregating PRS resources from multiple PFLs (</w:t>
      </w:r>
      <w:r w:rsidRPr="005E54D0">
        <w:rPr>
          <w:rFonts w:cs="Arial"/>
        </w:rPr>
        <w:t>up to the UE capability specified in Clause 9.9.2.3</w:t>
      </w:r>
      <w:r w:rsidRPr="005E54D0">
        <w:rPr>
          <w:iCs/>
        </w:rPr>
        <w:t xml:space="preserve">) defined </w:t>
      </w:r>
      <w:r w:rsidRPr="005E54D0">
        <w:t xml:space="preserve">in TS 38.215 [4], </w:t>
      </w:r>
      <w:r w:rsidRPr="005E54D0">
        <w:rPr>
          <w:rFonts w:hint="eastAsia"/>
          <w:lang w:eastAsia="zh-CN"/>
        </w:rPr>
        <w:t>during</w:t>
      </w:r>
      <w:r w:rsidRPr="005E54D0">
        <w:t xml:space="preserve"> the measurement period T</w:t>
      </w:r>
      <w:r w:rsidRPr="005E54D0">
        <w:rPr>
          <w:vertAlign w:val="subscript"/>
        </w:rPr>
        <w:t>UE_RxTx_aggregated, Total</w:t>
      </w:r>
      <w:r w:rsidRPr="005E54D0">
        <w:t xml:space="preserve"> defined as:</w:t>
      </w:r>
    </w:p>
    <w:p w14:paraId="0E2119DB" w14:textId="77777777" w:rsidR="00CE31D8" w:rsidRPr="005E54D0" w:rsidRDefault="00CE31D8" w:rsidP="00CE31D8">
      <w:pPr>
        <w:jc w:val="center"/>
      </w:pPr>
      <w:r w:rsidRPr="005E54D0">
        <w:t>T</w:t>
      </w:r>
      <w:r w:rsidRPr="005E54D0">
        <w:rPr>
          <w:vertAlign w:val="subscript"/>
        </w:rPr>
        <w:t>UE_RxTx_aggregated, Total</w:t>
      </w:r>
      <w:r w:rsidRPr="005E54D0">
        <w:t xml:space="preserve"> = T</w:t>
      </w:r>
      <w:r w:rsidRPr="005E54D0">
        <w:rPr>
          <w:vertAlign w:val="subscript"/>
        </w:rPr>
        <w:t>non-aggregate_RxTx</w:t>
      </w:r>
      <w:r w:rsidRPr="005E54D0">
        <w:t xml:space="preserve"> + T</w:t>
      </w:r>
      <w:r w:rsidRPr="005E54D0">
        <w:rPr>
          <w:vertAlign w:val="subscript"/>
        </w:rPr>
        <w:t xml:space="preserve">aggregated_RxTx </w:t>
      </w:r>
      <w:r w:rsidRPr="005E54D0">
        <w:t>+ T</w:t>
      </w:r>
      <w:r w:rsidRPr="005E54D0">
        <w:rPr>
          <w:vertAlign w:val="subscript"/>
        </w:rPr>
        <w:t>margin</w:t>
      </w:r>
      <w:r w:rsidRPr="005E54D0">
        <w:t>,</w:t>
      </w:r>
    </w:p>
    <w:p w14:paraId="26E996E4" w14:textId="77777777" w:rsidR="00CE31D8" w:rsidRPr="005E54D0" w:rsidRDefault="00CE31D8" w:rsidP="00CE31D8">
      <w:r w:rsidRPr="005E54D0">
        <w:t>where,</w:t>
      </w:r>
    </w:p>
    <w:p w14:paraId="6A4E625F"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the total measurement period for UE Rx-Tx time difference measurement on PFLs that do not contain PRS resources for aggregation.</w:t>
      </w:r>
    </w:p>
    <w:p w14:paraId="5C20C388" w14:textId="77777777" w:rsidR="00CE31D8" w:rsidRPr="005E54D0" w:rsidRDefault="00CE31D8" w:rsidP="00CE31D8">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 such that T</w:t>
      </w:r>
      <w:r w:rsidRPr="005E54D0">
        <w:rPr>
          <w:rFonts w:eastAsia="SimSun"/>
          <w:vertAlign w:val="subscript"/>
        </w:rPr>
        <w:t xml:space="preserve">non_aggregate_RxTx </w:t>
      </w:r>
      <w:r w:rsidRPr="005E54D0">
        <w:rPr>
          <w:rFonts w:eastAsia="SimSun"/>
        </w:rPr>
        <w:t>is calculated by considering PRS resources that are not aggregated by UE, based on the configuration received from the LMF.</w:t>
      </w:r>
    </w:p>
    <w:p w14:paraId="6FFA1D42"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6941598C"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0B153158"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margin</w:t>
      </w:r>
      <w:r w:rsidRPr="005E54D0">
        <w:rPr>
          <w:rFonts w:eastAsia="SimSun"/>
        </w:rPr>
        <w:t xml:space="preserve"> is delay margin to account for delay between Rx-Tx measurement performed by UE on PFLs that contain PRS resources for aggregation and Rx-Tx measurement performed by UE on PFLs that do not contain PRS resources for aggregation. T</w:t>
      </w:r>
      <w:r w:rsidRPr="005E54D0">
        <w:rPr>
          <w:rFonts w:eastAsia="SimSun"/>
          <w:vertAlign w:val="subscript"/>
        </w:rPr>
        <w:t>margin</w:t>
      </w:r>
      <w:r w:rsidRPr="005E54D0">
        <w:rPr>
          <w:rFonts w:eastAsia="SimSun"/>
        </w:rPr>
        <w:t xml:space="preserve"> is calculated as max(T</w:t>
      </w:r>
      <w:r w:rsidRPr="005E54D0">
        <w:rPr>
          <w:rFonts w:eastAsia="SimSun"/>
          <w:vertAlign w:val="subscript"/>
        </w:rPr>
        <w:t>effect,i</w:t>
      </w:r>
      <w:r w:rsidRPr="005E54D0">
        <w:rPr>
          <w:rFonts w:eastAsia="SimSun"/>
        </w:rPr>
        <w:t>), by considering both aggregated PFLs and non-aggregated PFLs configured for positioning measurement. T</w:t>
      </w:r>
      <w:r w:rsidRPr="005E54D0">
        <w:rPr>
          <w:rFonts w:eastAsia="SimSun"/>
          <w:vertAlign w:val="subscript"/>
        </w:rPr>
        <w:t>margin</w:t>
      </w:r>
      <w:r w:rsidRPr="005E54D0">
        <w:rPr>
          <w:rFonts w:eastAsia="SimSun"/>
        </w:rPr>
        <w:t xml:space="preserve"> is only applicable when UE is configured to perform measurements on PFLs that contain PRS resources for aggregation and on PFLs that do not contain PRS resources for aggregation.</w:t>
      </w:r>
    </w:p>
    <w:p w14:paraId="4712BC82" w14:textId="77777777" w:rsidR="00CE31D8" w:rsidRPr="005E54D0" w:rsidRDefault="00CE31D8" w:rsidP="00CE31D8">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4D6A244" w14:textId="77777777" w:rsidR="00CE31D8" w:rsidRPr="005E54D0" w:rsidRDefault="00CE31D8" w:rsidP="00CE31D8">
      <w:pPr>
        <w:pStyle w:val="B10"/>
        <w:rPr>
          <w:rFonts w:eastAsia="SimSun"/>
        </w:rPr>
      </w:pPr>
      <w:r w:rsidRPr="005E54D0">
        <w:rPr>
          <w:rFonts w:eastAsia="SimSun"/>
        </w:rPr>
        <w:t xml:space="preserve">If UE is capable of performing latency reduced positioning measurements and is configured to perform latency reduced positioning measurement by LMF via </w:t>
      </w:r>
      <w:r w:rsidRPr="005E54D0">
        <w:rPr>
          <w:rFonts w:eastAsia="SimSun"/>
          <w:i/>
          <w:iCs/>
        </w:rPr>
        <w:t xml:space="preserve">reducedDL-PRS-ProcessingSamples-r17 </w:t>
      </w:r>
      <w:r w:rsidRPr="005E54D0">
        <w:rPr>
          <w:rFonts w:eastAsia="SimSun"/>
        </w:rPr>
        <w:t>[34], then N</w:t>
      </w:r>
      <w:r w:rsidRPr="005E54D0">
        <w:rPr>
          <w:rFonts w:eastAsia="SimSun"/>
          <w:vertAlign w:val="subscript"/>
        </w:rPr>
        <w:t xml:space="preserve">sample </w:t>
      </w:r>
      <w:r w:rsidRPr="005E54D0">
        <w:rPr>
          <w:rFonts w:eastAsia="SimSun"/>
        </w:rPr>
        <w:t>= 2 shall be considered in calculations of T</w:t>
      </w:r>
      <w:r w:rsidRPr="005E54D0">
        <w:rPr>
          <w:rFonts w:eastAsia="SimSun"/>
          <w:vertAlign w:val="subscript"/>
        </w:rPr>
        <w:t>aggregate_RxTx</w:t>
      </w:r>
      <w:r w:rsidRPr="005E54D0">
        <w:rPr>
          <w:rFonts w:eastAsia="SimSun"/>
        </w:rPr>
        <w:t xml:space="preserve"> and T</w:t>
      </w:r>
      <w:r w:rsidRPr="005E54D0">
        <w:rPr>
          <w:rFonts w:eastAsia="SimSun"/>
          <w:vertAlign w:val="subscript"/>
        </w:rPr>
        <w:t>non-aggregate_RxTx</w:t>
      </w:r>
      <w:r w:rsidRPr="005E54D0">
        <w:rPr>
          <w:rFonts w:eastAsia="SimSun"/>
        </w:rPr>
        <w:t>.</w:t>
      </w:r>
    </w:p>
    <w:p w14:paraId="291BD8C8" w14:textId="77777777" w:rsidR="00CE31D8" w:rsidRPr="005E54D0" w:rsidRDefault="00CE31D8" w:rsidP="00CE31D8">
      <w:pPr>
        <w:pStyle w:val="B10"/>
        <w:rPr>
          <w:rFonts w:eastAsia="SimSun"/>
        </w:rPr>
      </w:pPr>
      <w:r w:rsidRPr="005E54D0">
        <w:rPr>
          <w:rFonts w:eastAsia="SimSun"/>
        </w:rPr>
        <w:t xml:space="preserve">If UE is not capable to perform latency reduced positioning measurements or is not configured to perform latency reduced positioning measurement by LMF via </w:t>
      </w:r>
      <w:r w:rsidRPr="005E54D0">
        <w:rPr>
          <w:rFonts w:eastAsia="SimSun"/>
          <w:i/>
          <w:iCs/>
        </w:rPr>
        <w:t xml:space="preserve">reducedDL-PRS-ProcessingSamples-r17 </w:t>
      </w:r>
      <w:r w:rsidRPr="005E54D0">
        <w:rPr>
          <w:rFonts w:eastAsia="SimSun"/>
        </w:rPr>
        <w:t>[34], then N</w:t>
      </w:r>
      <w:r w:rsidRPr="005E54D0">
        <w:rPr>
          <w:rFonts w:eastAsia="SimSun"/>
          <w:vertAlign w:val="subscript"/>
        </w:rPr>
        <w:t xml:space="preserve">sample </w:t>
      </w:r>
      <w:r w:rsidRPr="005E54D0">
        <w:rPr>
          <w:rFonts w:eastAsia="SimSun"/>
        </w:rPr>
        <w:t>= 4 shall be considered in calculations of T</w:t>
      </w:r>
      <w:r w:rsidRPr="005E54D0">
        <w:rPr>
          <w:rFonts w:eastAsia="SimSun"/>
          <w:vertAlign w:val="subscript"/>
        </w:rPr>
        <w:t>aggregate_RxTx</w:t>
      </w:r>
      <w:r w:rsidRPr="005E54D0">
        <w:rPr>
          <w:rFonts w:eastAsia="SimSun"/>
        </w:rPr>
        <w:t xml:space="preserve"> and T</w:t>
      </w:r>
      <w:r w:rsidRPr="005E54D0">
        <w:rPr>
          <w:rFonts w:eastAsia="SimSun"/>
          <w:vertAlign w:val="subscript"/>
        </w:rPr>
        <w:t>non-aggregate_RxTx</w:t>
      </w:r>
      <w:r w:rsidRPr="005E54D0">
        <w:rPr>
          <w:rFonts w:eastAsia="SimSun"/>
        </w:rPr>
        <w:t>.</w:t>
      </w:r>
    </w:p>
    <w:p w14:paraId="2C582E79" w14:textId="77777777" w:rsidR="00CE31D8" w:rsidRPr="005E54D0" w:rsidRDefault="00CE31D8" w:rsidP="00CE31D8">
      <w:pPr>
        <w:pStyle w:val="B10"/>
      </w:pPr>
      <w:r w:rsidRPr="005E54D0">
        <w:t>T</w:t>
      </w:r>
      <w:r w:rsidRPr="005E54D0">
        <w:rPr>
          <w:vertAlign w:val="subscript"/>
        </w:rPr>
        <w:t>aggregate_RxTx</w:t>
      </w:r>
      <w:r w:rsidRPr="005E54D0">
        <w:t>, total measurement period for UE Rx-Tx time difference measurements performed by UE by aggregating PRS resources from multiple PFLs as defined in TS 38.214 [26], is defined as:</w:t>
      </w:r>
    </w:p>
    <w:p w14:paraId="4DFBAC2D" w14:textId="77777777" w:rsidR="00CE31D8" w:rsidRPr="005E54D0" w:rsidRDefault="00CE31D8" w:rsidP="00CE31D8">
      <w:pPr>
        <w:ind w:left="360"/>
      </w:pPr>
    </w:p>
    <w:p w14:paraId="4B091A7B" w14:textId="77777777" w:rsidR="00CE31D8" w:rsidRPr="005E54D0" w:rsidRDefault="00000000"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effect_agg,i</m:t>
                          </m:r>
                        </m:sub>
                      </m:sSub>
                    </m:e>
                  </m:d>
                </m:e>
              </m:func>
              <m:r>
                <m:rPr>
                  <m:sty m:val="p"/>
                </m:rPr>
                <w:rPr>
                  <w:rFonts w:ascii="Cambria Math" w:hAnsi="Cambria Math"/>
                  <w:lang w:eastAsia="zh-CN"/>
                </w:rPr>
                <m:t>,</m:t>
              </m:r>
            </m:e>
          </m:nary>
        </m:oMath>
      </m:oMathPara>
    </w:p>
    <w:p w14:paraId="3749BC3F" w14:textId="77777777" w:rsidR="00CE31D8" w:rsidRPr="005E54D0" w:rsidRDefault="00CE31D8" w:rsidP="00CE31D8">
      <w:r w:rsidRPr="005E54D0">
        <w:t xml:space="preserve">where </w:t>
      </w:r>
    </w:p>
    <w:p w14:paraId="22C79561" w14:textId="77777777" w:rsidR="00CE31D8" w:rsidRPr="005E54D0"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5E54D0">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5E54D0" w:rsidRDefault="00CE31D8" w:rsidP="00CE31D8">
      <w:pPr>
        <w:spacing w:after="120"/>
        <w:ind w:left="720" w:hanging="360"/>
        <w:rPr>
          <w:rFonts w:eastAsia="SimSun"/>
          <w:szCs w:val="24"/>
        </w:rPr>
      </w:pPr>
      <w:r w:rsidRPr="005E54D0">
        <w:rPr>
          <w:rFonts w:eastAsia="SimSun"/>
          <w:szCs w:val="24"/>
        </w:rPr>
        <w:t xml:space="preserve">G denotes the number of effective PFLs that UE is configured to perform aggregated measurements on. G is configured by LMF and is provisioned to UE via </w:t>
      </w:r>
      <w:r w:rsidRPr="005E54D0">
        <w:rPr>
          <w:rFonts w:eastAsia="SimSun"/>
          <w:i/>
          <w:iCs/>
          <w:szCs w:val="24"/>
        </w:rPr>
        <w:t>nr-DL-PRS-AggregationInfo.</w:t>
      </w:r>
    </w:p>
    <w:p w14:paraId="29C4D996" w14:textId="77777777" w:rsidR="00CE31D8" w:rsidRPr="005E54D0" w:rsidRDefault="00000000"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5E54D0">
        <w:t xml:space="preserve"> is the measurement period for UE Rx-Tx time difference measurement in the effective </w:t>
      </w:r>
      <w:r w:rsidR="00CE31D8" w:rsidRPr="005E54D0">
        <w:rPr>
          <w:rFonts w:hint="eastAsia"/>
          <w:lang w:eastAsia="zh-CN"/>
        </w:rPr>
        <w:t>positioning</w:t>
      </w:r>
      <w:r w:rsidR="00CE31D8" w:rsidRPr="005E54D0">
        <w:rPr>
          <w:lang w:eastAsia="zh-CN"/>
        </w:rPr>
        <w:t xml:space="preserve"> frequency layer</w:t>
      </w:r>
      <w:r w:rsidR="00CE31D8" w:rsidRPr="005E54D0">
        <w:t xml:space="preserve"> </w:t>
      </w:r>
      <w:r w:rsidR="00CE31D8" w:rsidRPr="005E54D0">
        <w:rPr>
          <w:i/>
          <w:iCs/>
        </w:rPr>
        <w:t>i</w:t>
      </w:r>
      <w:r w:rsidR="00CE31D8" w:rsidRPr="005E54D0">
        <w:t xml:space="preserve"> as specified below:</w:t>
      </w:r>
    </w:p>
    <w:p w14:paraId="7FDC0DE7" w14:textId="77777777" w:rsidR="00CE31D8" w:rsidRPr="005E54D0" w:rsidRDefault="00000000"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5E54D0">
        <w:rPr>
          <w:iCs/>
        </w:rPr>
        <w:t xml:space="preserve"> ,</w:t>
      </w:r>
    </w:p>
    <w:p w14:paraId="380E62E3" w14:textId="77777777" w:rsidR="00CE31D8" w:rsidRPr="005E54D0" w:rsidRDefault="00CE31D8" w:rsidP="00CE31D8">
      <w:pPr>
        <w:rPr>
          <w:rFonts w:eastAsiaTheme="minorEastAsia" w:cs="v4.2.0"/>
          <w:lang w:eastAsia="zh-CN"/>
        </w:rPr>
      </w:pPr>
      <w:r w:rsidRPr="005E54D0">
        <w:rPr>
          <w:rFonts w:eastAsia="MS Mincho" w:cs="v4.2.0"/>
        </w:rPr>
        <w:t xml:space="preserve">where: </w:t>
      </w:r>
    </w:p>
    <w:p w14:paraId="1AF45DA2" w14:textId="77777777" w:rsidR="00CE31D8" w:rsidRPr="005E54D0" w:rsidRDefault="00000000"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5E54D0">
        <w:t xml:space="preserve"> is the UE Rx beam sweeping factor. </w:t>
      </w:r>
    </w:p>
    <w:p w14:paraId="2BB8C80D" w14:textId="77777777" w:rsidR="00CE31D8" w:rsidRPr="005E54D0" w:rsidRDefault="00CE31D8" w:rsidP="00CE31D8">
      <w:pPr>
        <w:pStyle w:val="B20"/>
      </w:pPr>
      <w:r w:rsidRPr="005E54D0">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5E54D0">
        <w:t xml:space="preserve"> = 1. </w:t>
      </w:r>
    </w:p>
    <w:p w14:paraId="6ADF570A" w14:textId="77777777" w:rsidR="00CE31D8" w:rsidRPr="005E54D0" w:rsidRDefault="00CE31D8" w:rsidP="00CE31D8">
      <w:pPr>
        <w:pStyle w:val="B20"/>
      </w:pPr>
      <w:r w:rsidRPr="005E54D0">
        <w:t>In FR2,</w:t>
      </w:r>
      <w:r w:rsidRPr="005E54D0">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5E54D0">
        <w:rPr>
          <w:rFonts w:eastAsia="SimSun" w:hint="eastAsia"/>
          <w:lang w:eastAsia="zh-CN"/>
        </w:rPr>
        <w:t xml:space="preserve"> is </w:t>
      </w:r>
      <w:r w:rsidRPr="005E54D0">
        <w:rPr>
          <w:lang w:eastAsia="zh-CN"/>
        </w:rPr>
        <w:t xml:space="preserve">equal to the value reported </w:t>
      </w:r>
      <w:r w:rsidRPr="005E54D0">
        <w:rPr>
          <w:rFonts w:hint="eastAsia"/>
          <w:lang w:eastAsia="zh-CN"/>
        </w:rPr>
        <w:t xml:space="preserve">by the UE </w:t>
      </w:r>
      <w:r w:rsidRPr="005E54D0">
        <w:rPr>
          <w:lang w:eastAsia="zh-CN"/>
        </w:rPr>
        <w:t xml:space="preserve">in </w:t>
      </w:r>
      <w:r w:rsidRPr="005E54D0">
        <w:rPr>
          <w:i/>
          <w:lang w:eastAsia="zh-CN"/>
        </w:rPr>
        <w:t xml:space="preserve">supportedLowerRxBeamSweepingFactor-FR2 </w:t>
      </w:r>
      <w:r w:rsidRPr="005E54D0">
        <w:rPr>
          <w:lang w:eastAsia="zh-CN"/>
        </w:rPr>
        <w:t xml:space="preserve">if the UE </w:t>
      </w:r>
      <w:r w:rsidRPr="005E54D0">
        <w:rPr>
          <w:rFonts w:hint="eastAsia"/>
          <w:lang w:eastAsia="zh-CN"/>
        </w:rPr>
        <w:t xml:space="preserve">supports </w:t>
      </w:r>
      <w:r w:rsidRPr="005E54D0">
        <w:rPr>
          <w:lang w:eastAsia="zh-CN"/>
        </w:rPr>
        <w:t xml:space="preserve">the capability for the band containing effective positioning frequency layer </w:t>
      </w:r>
      <m:oMath>
        <m:r>
          <m:rPr>
            <m:sty m:val="p"/>
          </m:rPr>
          <w:rPr>
            <w:rFonts w:ascii="Cambria Math" w:hAnsi="Cambria Math"/>
            <w:lang w:eastAsia="zh-CN"/>
          </w:rPr>
          <m:t>i</m:t>
        </m:r>
      </m:oMath>
      <w:r w:rsidRPr="005E54D0">
        <w:rPr>
          <w:lang w:eastAsia="zh-CN"/>
        </w:rPr>
        <w:t xml:space="preserve">, and </w:t>
      </w:r>
      <w:r w:rsidRPr="005E54D0">
        <w:rPr>
          <w:rFonts w:hint="eastAsia"/>
          <w:lang w:eastAsia="zh-CN"/>
        </w:rPr>
        <w:t xml:space="preserve">the </w:t>
      </w:r>
      <w:r w:rsidRPr="005E54D0">
        <w:rPr>
          <w:lang w:eastAsia="zh-CN"/>
        </w:rPr>
        <w:t xml:space="preserve">LMF indicates </w:t>
      </w:r>
      <w:r w:rsidRPr="005E54D0">
        <w:rPr>
          <w:i/>
          <w:lang w:eastAsia="zh-CN"/>
        </w:rPr>
        <w:t xml:space="preserve">lowerRxBeamSweepingFactor-FR2 </w:t>
      </w:r>
      <w:r w:rsidRPr="005E54D0">
        <w:rPr>
          <w:lang w:eastAsia="zh-CN"/>
        </w:rPr>
        <w:t xml:space="preserve">in </w:t>
      </w:r>
      <w:r w:rsidRPr="005E54D0">
        <w:rPr>
          <w:i/>
        </w:rPr>
        <w:t>NR-Multi-RTT-RequestLocationInformation</w:t>
      </w:r>
      <w:r w:rsidRPr="005E54D0">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E54D0">
        <w:rPr>
          <w:rFonts w:eastAsia="SimSun"/>
          <w:bCs/>
          <w:lang w:eastAsia="zh-CN"/>
        </w:rPr>
        <w:t xml:space="preserve"> </w:t>
      </w:r>
      <w:r w:rsidRPr="005E54D0">
        <w:rPr>
          <w:rFonts w:eastAsia="SimSun" w:hint="eastAsia"/>
          <w:bCs/>
          <w:lang w:eastAsia="zh-CN"/>
        </w:rPr>
        <w:t xml:space="preserve">is </w:t>
      </w:r>
      <w:r w:rsidRPr="005E54D0">
        <w:rPr>
          <w:lang w:eastAsia="zh-CN"/>
        </w:rPr>
        <w:t>equal to 8, otherwise.</w:t>
      </w:r>
    </w:p>
    <w:p w14:paraId="151AFCF1" w14:textId="77777777" w:rsidR="00CE31D8" w:rsidRPr="005E54D0" w:rsidRDefault="00000000"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5E54D0">
        <w:t xml:space="preserve"> is the carrier-specific scaling factor for NR PRS-based positioning measurements in effective </w:t>
      </w:r>
      <w:r w:rsidR="00CE31D8" w:rsidRPr="005E54D0">
        <w:rPr>
          <w:rFonts w:hint="eastAsia"/>
          <w:lang w:eastAsia="zh-CN"/>
        </w:rPr>
        <w:t xml:space="preserve">positioning </w:t>
      </w:r>
      <w:r w:rsidR="00CE31D8" w:rsidRPr="005E54D0">
        <w:t xml:space="preserve">frequency layer </w:t>
      </w:r>
      <m:oMath>
        <m:r>
          <m:rPr>
            <m:sty m:val="p"/>
          </m:rPr>
          <w:rPr>
            <w:rFonts w:ascii="Cambria Math" w:hAnsi="Cambria Math"/>
            <w:sz w:val="24"/>
            <w:szCs w:val="24"/>
          </w:rPr>
          <m:t>i</m:t>
        </m:r>
      </m:oMath>
      <w:r w:rsidR="00CE31D8" w:rsidRPr="005E54D0">
        <w:t xml:space="preserve"> as defined in clause 9.1.5.2.</w:t>
      </w:r>
    </w:p>
    <w:p w14:paraId="47666904" w14:textId="77777777" w:rsidR="00CE31D8" w:rsidRPr="005E54D0" w:rsidRDefault="00000000"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5E54D0">
        <w:rPr>
          <w:rFonts w:eastAsia="SimSun"/>
          <w:iCs/>
        </w:rPr>
        <w:t xml:space="preserve"> is </w:t>
      </w:r>
      <w:r w:rsidR="00CE31D8" w:rsidRPr="005E54D0">
        <w:rPr>
          <w:rFonts w:eastAsia="SimSun"/>
        </w:rPr>
        <w:t xml:space="preserve">the scaling factor for measurement of same PRS resource with multiple Rx TEGs. </w:t>
      </w:r>
    </w:p>
    <w:p w14:paraId="3ED79286" w14:textId="77777777" w:rsidR="00CE31D8" w:rsidRPr="005E54D0" w:rsidRDefault="00000000" w:rsidP="00CE31D8">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5E54D0">
        <w:rPr>
          <w:rFonts w:eastAsia="SimSun"/>
        </w:rPr>
        <w:t xml:space="preserve"> </w:t>
      </w:r>
      <w:r w:rsidR="00CE31D8" w:rsidRPr="005E54D0">
        <w:rPr>
          <w:rFonts w:eastAsia="MS Mincho"/>
        </w:rPr>
        <w:t xml:space="preserve">= 1 </w:t>
      </w:r>
      <w:r w:rsidR="00CE31D8" w:rsidRPr="005E54D0">
        <w:rPr>
          <w:rFonts w:eastAsia="SimSun"/>
          <w:lang w:eastAsia="zh-CN"/>
        </w:rPr>
        <w:t>if UE is not</w:t>
      </w:r>
      <w:r w:rsidR="00CE31D8" w:rsidRPr="005E54D0">
        <w:rPr>
          <w:rFonts w:eastAsia="SimSun" w:hint="eastAsia"/>
          <w:lang w:eastAsia="zh-CN"/>
        </w:rPr>
        <w:t xml:space="preserve"> </w:t>
      </w:r>
      <w:r w:rsidR="00CE31D8" w:rsidRPr="005E54D0">
        <w:rPr>
          <w:rFonts w:eastAsia="SimSun"/>
          <w:lang w:eastAsia="zh-CN"/>
        </w:rPr>
        <w:t>requested by LMF to measure a PRS resource with multiple Rx TEGs via</w:t>
      </w:r>
      <w:r w:rsidR="00CE31D8" w:rsidRPr="005E54D0">
        <w:rPr>
          <w:rFonts w:eastAsia="SimSun" w:cs="v4.2.0"/>
        </w:rPr>
        <w:t xml:space="preserve"> </w:t>
      </w:r>
      <w:r w:rsidR="00CE31D8" w:rsidRPr="005E54D0">
        <w:rPr>
          <w:rFonts w:eastAsia="SimSun"/>
          <w:iCs/>
          <w:snapToGrid w:val="0"/>
        </w:rPr>
        <w:t>measureSameDL-PRS-ResourceWithDifferentRxTEGs-r17</w:t>
      </w:r>
      <w:r w:rsidR="00CE31D8" w:rsidRPr="005E54D0">
        <w:rPr>
          <w:rFonts w:eastAsia="SimSun"/>
          <w:snapToGrid w:val="0"/>
        </w:rPr>
        <w:t xml:space="preserve"> [34] </w:t>
      </w:r>
      <w:r w:rsidR="00CE31D8" w:rsidRPr="005E54D0">
        <w:rPr>
          <w:rFonts w:eastAsia="MS Mincho"/>
        </w:rPr>
        <w:t>or measureSameDL-PRS-ResourceWithDifferentRxTxTEGs-r17</w:t>
      </w:r>
      <w:r w:rsidR="00CE31D8" w:rsidRPr="005E54D0">
        <w:rPr>
          <w:rFonts w:eastAsia="SimSun"/>
          <w:snapToGrid w:val="0"/>
        </w:rPr>
        <w:t xml:space="preserve"> [34] in </w:t>
      </w:r>
      <w:r w:rsidR="00CE31D8" w:rsidRPr="005E54D0">
        <w:rPr>
          <w:snapToGrid w:val="0"/>
        </w:rPr>
        <w:t>NR-Multi-RTT-RequestLocationInformation</w:t>
      </w:r>
      <w:r w:rsidR="00CE31D8" w:rsidRPr="005E54D0">
        <w:rPr>
          <w:rFonts w:eastAsia="MS Mincho"/>
        </w:rPr>
        <w:t>;</w:t>
      </w:r>
    </w:p>
    <w:p w14:paraId="6F1CF0E0" w14:textId="77777777" w:rsidR="00CE31D8" w:rsidRPr="005E54D0" w:rsidRDefault="00CE31D8" w:rsidP="00CE31D8">
      <w:pPr>
        <w:pStyle w:val="B10"/>
        <w:rPr>
          <w:rFonts w:eastAsia="SimSun"/>
          <w:lang w:eastAsia="zh-CN"/>
        </w:rPr>
      </w:pPr>
      <w:r w:rsidRPr="005E54D0">
        <w:rPr>
          <w:rFonts w:eastAsia="SimSun"/>
          <w:lang w:eastAsia="zh-CN"/>
        </w:rPr>
        <w:t>otherwise,</w:t>
      </w:r>
    </w:p>
    <w:p w14:paraId="4451A52E" w14:textId="77777777" w:rsidR="00CE31D8" w:rsidRPr="005E54D0"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5E54D0">
        <w:rPr>
          <w:rFonts w:eastAsia="SimSun"/>
          <w:iCs/>
        </w:rPr>
        <w:t xml:space="preserve"> </w:t>
      </w:r>
      <w:r w:rsidR="00CE31D8" w:rsidRPr="005E54D0">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5E54D0">
        <w:rPr>
          <w:rFonts w:hint="eastAsia"/>
          <w:lang w:eastAsia="zh-CN"/>
        </w:rPr>
        <w:t>,</w:t>
      </w:r>
      <w:r w:rsidR="00CE31D8" w:rsidRPr="005E54D0">
        <w:rPr>
          <w:lang w:eastAsia="zh-CN"/>
        </w:rPr>
        <w:t xml:space="preserve"> </w:t>
      </w:r>
      <w:r w:rsidR="00CE31D8" w:rsidRPr="005E54D0">
        <w:rPr>
          <w:rFonts w:eastAsia="SimSun"/>
          <w:lang w:eastAsia="zh-CN"/>
        </w:rPr>
        <w:t>if UE is not capable of receiving same DL PRS resource simultaneously from multiple Rx TEGs</w:t>
      </w:r>
      <w:r w:rsidR="00CE31D8" w:rsidRPr="005E54D0">
        <w:rPr>
          <w:rFonts w:eastAsia="MS Mincho"/>
        </w:rPr>
        <w:t xml:space="preserve">, and </w:t>
      </w:r>
    </w:p>
    <w:p w14:paraId="0B3AAD75" w14:textId="77777777" w:rsidR="00CE31D8" w:rsidRPr="005E54D0" w:rsidRDefault="00000000"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5E54D0">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5E54D0">
        <w:rPr>
          <w:rFonts w:eastAsia="SimSun"/>
          <w:iCs/>
          <w:lang w:eastAsia="zh-CN"/>
        </w:rPr>
        <w:t xml:space="preserve"> </w:t>
      </w:r>
      <w:r w:rsidR="00CE31D8" w:rsidRPr="005E54D0">
        <w:rPr>
          <w:rFonts w:eastAsia="SimSun"/>
          <w:lang w:eastAsia="zh-CN"/>
        </w:rPr>
        <w:t>if</w:t>
      </w:r>
      <w:r w:rsidR="00CE31D8" w:rsidRPr="005E54D0">
        <w:t xml:space="preserve"> </w:t>
      </w:r>
      <w:r w:rsidR="00CE31D8" w:rsidRPr="005E54D0">
        <w:rPr>
          <w:rFonts w:eastAsia="SimSun"/>
          <w:lang w:eastAsia="zh-CN"/>
        </w:rPr>
        <w:t>UE is capable of receiving the same DL PRS resource simultaneously from multiple Rx TEGs</w:t>
      </w:r>
      <w:r w:rsidR="00CE31D8" w:rsidRPr="005E54D0">
        <w:rPr>
          <w:rFonts w:eastAsia="MS Mincho"/>
        </w:rPr>
        <w:t>.</w:t>
      </w:r>
    </w:p>
    <w:p w14:paraId="651D0984" w14:textId="77777777" w:rsidR="00CE31D8" w:rsidRPr="005E54D0" w:rsidRDefault="00CE31D8" w:rsidP="00CE31D8">
      <w:pPr>
        <w:rPr>
          <w:rFonts w:eastAsia="MS Mincho"/>
        </w:rPr>
      </w:pPr>
      <w:r w:rsidRPr="005E54D0">
        <w:rPr>
          <w:rFonts w:eastAsia="MS Mincho"/>
        </w:rPr>
        <w:t>where</w:t>
      </w:r>
    </w:p>
    <w:p w14:paraId="2602E6A5" w14:textId="77777777" w:rsidR="00CE31D8" w:rsidRPr="005E54D0" w:rsidRDefault="00000000" w:rsidP="00CE31D8">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5E54D0">
        <w:rPr>
          <w:rFonts w:eastAsia="MS Mincho"/>
        </w:rPr>
        <w:t xml:space="preserve"> is the number of Rx TEGs with which UE is requested to measure aggregated PRS resource indicated via measureSameDL-PRS-ResourceWithDifferentRxTEGs-r17 or measureSameDL-PRS-ResourceWithDifferentRxTxTEGs-r17</w:t>
      </w:r>
      <w:r w:rsidR="00CE31D8" w:rsidRPr="005E54D0">
        <w:rPr>
          <w:rFonts w:eastAsia="SimSun"/>
          <w:snapToGrid w:val="0"/>
        </w:rPr>
        <w:t xml:space="preserve"> [34] in</w:t>
      </w:r>
      <w:r w:rsidR="00CE31D8" w:rsidRPr="005E54D0">
        <w:rPr>
          <w:lang w:eastAsia="ko-KR"/>
        </w:rPr>
        <w:t xml:space="preserve"> NR-Multi-RTT-Request</w:t>
      </w:r>
      <w:r w:rsidR="00CE31D8" w:rsidRPr="005E54D0">
        <w:rPr>
          <w:noProof/>
          <w:lang w:eastAsia="ko-KR"/>
        </w:rPr>
        <w:t>LocationInformation</w:t>
      </w:r>
      <w:r w:rsidR="00CE31D8" w:rsidRPr="005E54D0">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5E54D0">
        <w:rPr>
          <w:rFonts w:eastAsia="MS Mincho"/>
        </w:rPr>
        <w:t xml:space="preserve"> is the maximum number of Rx TEGs with which UE can support to measure the same PRS resource as reported in NR-UE-TEG-Capability, and</w:t>
      </w:r>
    </w:p>
    <w:p w14:paraId="58570BAD" w14:textId="77777777" w:rsidR="00CE31D8" w:rsidRPr="005E54D0" w:rsidRDefault="00000000" w:rsidP="00CE31D8">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CE31D8" w:rsidRPr="005E54D0">
        <w:rPr>
          <w:rFonts w:eastAsia="MS Mincho"/>
        </w:rPr>
        <w:t xml:space="preserve"> is the number of Rx TEGs UE can measure simultaneously which is reported via</w:t>
      </w:r>
      <w:r w:rsidR="00CE31D8" w:rsidRPr="005E54D0">
        <w:rPr>
          <w:rFonts w:eastAsia="SimSun"/>
          <w:snapToGrid w:val="0"/>
        </w:rPr>
        <w:t xml:space="preserve"> measureSameDL-PRS-ResourceWithDifferentRxTEGsSimul</w:t>
      </w:r>
      <w:r w:rsidR="00CE31D8" w:rsidRPr="005E54D0">
        <w:rPr>
          <w:rFonts w:eastAsia="MS Mincho"/>
        </w:rPr>
        <w:t>.</w:t>
      </w:r>
    </w:p>
    <w:p w14:paraId="1E67CD7B" w14:textId="77777777" w:rsidR="00CE31D8" w:rsidRPr="005E54D0" w:rsidRDefault="00000000" w:rsidP="00CE31D8">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CE31D8" w:rsidRPr="005E54D0">
        <w:t xml:space="preserve"> is a scaling factor for </w:t>
      </w:r>
      <w:r w:rsidR="00CE31D8" w:rsidRPr="005E54D0">
        <w:rPr>
          <w:lang w:eastAsia="zh-CN"/>
        </w:rPr>
        <w:t xml:space="preserve">effective positioning frequency layer </w:t>
      </w:r>
      <m:oMath>
        <m:r>
          <m:rPr>
            <m:sty m:val="p"/>
          </m:rPr>
          <w:rPr>
            <w:rFonts w:ascii="Cambria Math" w:hAnsi="Cambria Math"/>
            <w:lang w:eastAsia="zh-CN"/>
          </w:rPr>
          <m:t>i</m:t>
        </m:r>
      </m:oMath>
      <w:r w:rsidR="00CE31D8" w:rsidRPr="005E54D0">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CE31D8" w:rsidRPr="005E54D0">
        <w:rPr>
          <w:lang w:eastAsia="zh-CN"/>
        </w:rPr>
        <w:t xml:space="preserve"> = </w:t>
      </w:r>
      <w:r w:rsidR="00CE31D8" w:rsidRPr="005E54D0">
        <w:rPr>
          <w:bCs/>
          <w:lang w:eastAsia="zh-CN"/>
        </w:rPr>
        <w:t>N</w:t>
      </w:r>
      <w:r w:rsidR="00CE31D8" w:rsidRPr="005E54D0">
        <w:rPr>
          <w:bCs/>
          <w:vertAlign w:val="subscript"/>
          <w:lang w:eastAsia="zh-CN"/>
        </w:rPr>
        <w:t>total</w:t>
      </w:r>
      <w:r w:rsidR="00CE31D8" w:rsidRPr="005E54D0">
        <w:rPr>
          <w:bCs/>
          <w:lang w:eastAsia="zh-CN"/>
        </w:rPr>
        <w:t xml:space="preserve"> / N</w:t>
      </w:r>
      <w:r w:rsidR="00CE31D8" w:rsidRPr="005E54D0">
        <w:rPr>
          <w:bCs/>
          <w:vertAlign w:val="subscript"/>
          <w:lang w:eastAsia="zh-CN"/>
        </w:rPr>
        <w:t>available</w:t>
      </w:r>
      <w:r w:rsidR="00CE31D8" w:rsidRPr="005E54D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CE31D8" w:rsidRPr="005E54D0">
        <w:rPr>
          <w:lang w:eastAsia="zh-CN"/>
        </w:rPr>
        <w:t xml:space="preserve"> = 1 </w:t>
      </w:r>
      <w:r w:rsidR="00CE31D8" w:rsidRPr="005E54D0">
        <w:rPr>
          <w:bCs/>
          <w:lang w:eastAsia="zh-CN"/>
        </w:rPr>
        <w:t>for UE not configured with concurrent measurement gap</w:t>
      </w:r>
      <w:r w:rsidR="00CE31D8" w:rsidRPr="005E54D0">
        <w:rPr>
          <w:lang w:eastAsia="zh-CN"/>
        </w:rPr>
        <w:t>.</w:t>
      </w:r>
    </w:p>
    <w:p w14:paraId="0F42B52A" w14:textId="449CFF25" w:rsidR="00CE31D8" w:rsidRPr="005E54D0" w:rsidRDefault="00CE31D8" w:rsidP="00CE31D8">
      <w:pPr>
        <w:pStyle w:val="B20"/>
        <w:rPr>
          <w:lang w:eastAsia="zh-CN"/>
        </w:rPr>
      </w:pPr>
      <w:r w:rsidRPr="005E54D0">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5E54D0">
        <w:rPr>
          <w:vertAlign w:val="subscript"/>
          <w:lang w:eastAsia="zh-CN"/>
        </w:rPr>
        <w:t xml:space="preserve">,  </w:t>
      </w:r>
      <w:r w:rsidRPr="005E54D0">
        <w:rPr>
          <w:lang w:eastAsia="zh-CN"/>
        </w:rPr>
        <w:t>MGRP_max), where MGRP</w:t>
      </w:r>
      <w:r w:rsidR="003B287A">
        <w:rPr>
          <w:lang w:eastAsia="zh-CN"/>
        </w:rPr>
        <w:t>_</w:t>
      </w:r>
      <w:r w:rsidRPr="005E54D0">
        <w:rPr>
          <w:lang w:eastAsia="zh-CN"/>
        </w:rPr>
        <w:t xml:space="preserve">max is the maximum MGRP across all configured per-UE MG and per-FR MG within the same FR as the effective </w:t>
      </w:r>
      <w:r w:rsidRPr="005E54D0">
        <w:rPr>
          <w:rFonts w:hint="eastAsia"/>
          <w:lang w:val="en-US" w:eastAsia="zh-CN"/>
        </w:rPr>
        <w:t>positioning</w:t>
      </w:r>
      <w:r w:rsidRPr="005E54D0">
        <w:rPr>
          <w:lang w:eastAsia="zh-CN"/>
        </w:rPr>
        <w:t xml:space="preserve"> frequency layer, and starting at the beginning of any </w:t>
      </w:r>
      <w:r w:rsidRPr="005E54D0">
        <w:rPr>
          <w:rFonts w:hint="eastAsia"/>
          <w:lang w:eastAsia="zh-CN"/>
        </w:rPr>
        <w:t xml:space="preserve">associated </w:t>
      </w:r>
      <w:r w:rsidRPr="005E54D0">
        <w:rPr>
          <w:lang w:eastAsia="zh-CN"/>
        </w:rPr>
        <w:t xml:space="preserve">gap occasions covering the PRS occasion: </w:t>
      </w:r>
    </w:p>
    <w:p w14:paraId="0D2CB8B2" w14:textId="77777777" w:rsidR="00CE31D8" w:rsidRPr="005E54D0" w:rsidRDefault="00CE31D8" w:rsidP="00CE31D8">
      <w:pPr>
        <w:pStyle w:val="B30"/>
        <w:rPr>
          <w:lang w:eastAsia="zh-CN"/>
        </w:rPr>
      </w:pPr>
      <w:r w:rsidRPr="005E54D0">
        <w:rPr>
          <w:bCs/>
          <w:lang w:eastAsia="zh-CN"/>
        </w:rPr>
        <w:t>-</w:t>
      </w:r>
      <w:r w:rsidRPr="005E54D0">
        <w:rPr>
          <w:bCs/>
          <w:lang w:eastAsia="zh-CN"/>
        </w:rPr>
        <w:tab/>
        <w:t>N</w:t>
      </w:r>
      <w:r w:rsidRPr="005E54D0">
        <w:rPr>
          <w:bCs/>
          <w:vertAlign w:val="subscript"/>
          <w:lang w:eastAsia="zh-CN"/>
        </w:rPr>
        <w:t>total</w:t>
      </w:r>
      <w:r w:rsidRPr="005E54D0">
        <w:rPr>
          <w:bCs/>
          <w:lang w:eastAsia="zh-CN"/>
        </w:rPr>
        <w:t xml:space="preserve"> is the total number of </w:t>
      </w:r>
      <w:r w:rsidRPr="005E54D0">
        <w:rPr>
          <w:lang w:eastAsia="zh-CN"/>
        </w:rPr>
        <w:t xml:space="preserve">associated gap occasions covering </w:t>
      </w:r>
      <w:r w:rsidRPr="005E54D0">
        <w:rPr>
          <w:bCs/>
          <w:lang w:eastAsia="zh-CN"/>
        </w:rPr>
        <w:t xml:space="preserve">PRS occasions within the window, </w:t>
      </w:r>
      <w:r w:rsidRPr="005E54D0">
        <w:rPr>
          <w:rFonts w:hint="eastAsia"/>
          <w:lang w:eastAsia="zh-CN"/>
        </w:rPr>
        <w:t xml:space="preserve">including </w:t>
      </w:r>
      <w:r w:rsidRPr="005E54D0">
        <w:rPr>
          <w:lang w:eastAsia="zh-CN"/>
        </w:rPr>
        <w:t>both</w:t>
      </w:r>
      <w:r w:rsidRPr="005E54D0">
        <w:rPr>
          <w:rFonts w:hint="eastAsia"/>
          <w:lang w:eastAsia="zh-CN"/>
        </w:rPr>
        <w:t xml:space="preserve"> </w:t>
      </w:r>
      <w:r w:rsidRPr="005E54D0">
        <w:rPr>
          <w:lang w:eastAsia="zh-CN"/>
        </w:rPr>
        <w:t>dropped and non-dropped instances of the associated measurement gap within</w:t>
      </w:r>
      <w:r w:rsidRPr="005E54D0">
        <w:rPr>
          <w:bCs/>
          <w:lang w:eastAsia="zh-CN"/>
        </w:rPr>
        <w:t xml:space="preserve"> the window, and</w:t>
      </w:r>
    </w:p>
    <w:p w14:paraId="07B62D21" w14:textId="77777777" w:rsidR="00CE31D8" w:rsidRPr="005E54D0" w:rsidRDefault="00CE31D8" w:rsidP="00CE31D8">
      <w:pPr>
        <w:pStyle w:val="B30"/>
        <w:rPr>
          <w:lang w:eastAsia="zh-CN"/>
        </w:rPr>
      </w:pPr>
      <w:r w:rsidRPr="005E54D0">
        <w:rPr>
          <w:lang w:eastAsia="zh-CN"/>
        </w:rPr>
        <w:t>-</w:t>
      </w:r>
      <w:r w:rsidRPr="005E54D0">
        <w:rPr>
          <w:lang w:eastAsia="zh-CN"/>
        </w:rPr>
        <w:tab/>
        <w:t>N</w:t>
      </w:r>
      <w:r w:rsidRPr="005E54D0">
        <w:rPr>
          <w:vertAlign w:val="subscript"/>
          <w:lang w:eastAsia="zh-CN"/>
        </w:rPr>
        <w:t>available</w:t>
      </w:r>
      <w:r w:rsidRPr="005E54D0">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5E54D0" w:rsidRDefault="00CE31D8" w:rsidP="00CE31D8">
      <w:pPr>
        <w:pStyle w:val="B20"/>
        <w:rPr>
          <w:lang w:eastAsia="zh-CN"/>
        </w:rPr>
      </w:pPr>
      <w:r w:rsidRPr="005E54D0">
        <w:rPr>
          <w:lang w:eastAsia="zh-CN"/>
        </w:rPr>
        <w:t>-</w:t>
      </w:r>
      <w:r w:rsidRPr="005E54D0">
        <w:rPr>
          <w:lang w:eastAsia="zh-CN"/>
        </w:rPr>
        <w:tab/>
        <w:t>Requirements do not apply if N</w:t>
      </w:r>
      <w:r w:rsidRPr="005E54D0">
        <w:rPr>
          <w:vertAlign w:val="subscript"/>
          <w:lang w:eastAsia="zh-CN"/>
        </w:rPr>
        <w:t>available</w:t>
      </w:r>
      <w:r w:rsidRPr="005E54D0">
        <w:rPr>
          <w:lang w:eastAsia="zh-CN"/>
        </w:rPr>
        <w:t xml:space="preserve"> = 0.</w:t>
      </w:r>
    </w:p>
    <w:p w14:paraId="2FC66737" w14:textId="77777777" w:rsidR="00CE31D8" w:rsidRPr="005E54D0"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5E54D0">
        <w:t xml:space="preserve"> is the maximum number of DL PRS resources in effective positioning frequency layer</w:t>
      </w:r>
      <w:r w:rsidR="00CE31D8" w:rsidRPr="005E54D0">
        <w:rPr>
          <w:i/>
          <w:iCs/>
        </w:rPr>
        <w:t xml:space="preserve"> </w:t>
      </w:r>
      <m:oMath>
        <m:r>
          <m:rPr>
            <m:sty m:val="p"/>
          </m:rPr>
          <w:rPr>
            <w:rFonts w:ascii="Cambria Math" w:hAnsi="Cambria Math"/>
          </w:rPr>
          <m:t>i</m:t>
        </m:r>
      </m:oMath>
      <w:r w:rsidR="00CE31D8" w:rsidRPr="005E54D0">
        <w:t xml:space="preserve"> configured in a slot.</w:t>
      </w:r>
    </w:p>
    <w:p w14:paraId="697266A5" w14:textId="77777777" w:rsidR="00CE31D8" w:rsidRPr="005E54D0" w:rsidRDefault="00000000"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5E54D0">
        <w:rPr>
          <w:rFonts w:hint="eastAsia"/>
          <w:iCs/>
          <w:lang w:eastAsia="zh-CN"/>
        </w:rPr>
        <w:t xml:space="preserve"> is </w:t>
      </w:r>
      <w:r w:rsidR="00CE31D8" w:rsidRPr="005E54D0">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5E54D0">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5E54D0">
        <w:rPr>
          <w:iCs/>
          <w:lang w:eastAsia="zh-CN"/>
        </w:rPr>
        <w:t>, and is calculated in the same way as PRS duration K defined in clause 5.1.6.5 of TS 38.214 [26]</w:t>
      </w:r>
      <w:r w:rsidR="00CE31D8" w:rsidRPr="005E54D0">
        <w:rPr>
          <w:rFonts w:hint="eastAsia"/>
          <w:iCs/>
          <w:lang w:eastAsia="zh-CN"/>
        </w:rPr>
        <w:t xml:space="preserve">. </w:t>
      </w:r>
      <w:r w:rsidR="00CE31D8" w:rsidRPr="005E54D0">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5E54D0">
        <w:rPr>
          <w:lang w:eastAsia="zh-CN"/>
        </w:rPr>
        <w:t>,</w:t>
      </w:r>
      <w:r w:rsidR="00CE31D8" w:rsidRPr="005E54D0">
        <w:rPr>
          <w:iCs/>
          <w:lang w:eastAsia="zh-CN"/>
        </w:rPr>
        <w:t xml:space="preserve"> only the PRS resources unmuted and fully or partially overlapped with MG and satisfying </w:t>
      </w:r>
      <w:r w:rsidR="00CE31D8" w:rsidRPr="005E54D0">
        <w:rPr>
          <w:lang w:eastAsia="zh-CN"/>
        </w:rPr>
        <w:t>the conditions for PRS BW aggregation are considered</w:t>
      </w:r>
      <w:r w:rsidR="00CE31D8" w:rsidRPr="005E54D0">
        <w:rPr>
          <w:iCs/>
          <w:lang w:eastAsia="zh-CN"/>
        </w:rPr>
        <w:t>.</w:t>
      </w:r>
    </w:p>
    <w:p w14:paraId="64D8B496" w14:textId="77777777" w:rsidR="00CE31D8" w:rsidRPr="005E54D0" w:rsidRDefault="00000000"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5E54D0">
        <w:t xml:space="preserve"> is the number of UE Rx-Tx time difference measurement samples. </w:t>
      </w:r>
    </w:p>
    <w:p w14:paraId="6894C6DD" w14:textId="77777777" w:rsidR="00CE31D8" w:rsidRPr="005E54D0" w:rsidRDefault="00000000"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5E54D0">
        <w:rPr>
          <w:rFonts w:ascii="Cambria Math" w:hAnsi="Cambria Math"/>
          <w:i/>
        </w:rPr>
        <w:t xml:space="preserve"> </w:t>
      </w:r>
      <w:r w:rsidR="00CE31D8" w:rsidRPr="005E54D0">
        <w:t>is the measurement duration for the last UE Rx-Tx time difference measurement sample in the effective positioning frequency layer</w:t>
      </w:r>
      <w:r w:rsidR="00CE31D8" w:rsidRPr="005E54D0">
        <w:rPr>
          <w:i/>
          <w:iCs/>
        </w:rPr>
        <w:t xml:space="preserve"> </w:t>
      </w:r>
      <m:oMath>
        <m:r>
          <m:rPr>
            <m:sty m:val="p"/>
          </m:rPr>
          <w:rPr>
            <w:rFonts w:ascii="Cambria Math" w:hAnsi="Cambria Math"/>
          </w:rPr>
          <m:t>i</m:t>
        </m:r>
      </m:oMath>
      <w:r w:rsidR="00CE31D8" w:rsidRPr="005E54D0">
        <w:t xml:space="preserve">, including the sampling time and processing time. If </w:t>
      </w:r>
      <w:r w:rsidR="00CE31D8" w:rsidRPr="005E54D0">
        <w:rPr>
          <w:bCs/>
          <w:lang w:val="en-US" w:eastAsia="zh-CN"/>
        </w:rPr>
        <w:t>all of the PRS resources to be measured are available in the same MG occasion during T</w:t>
      </w:r>
      <w:r w:rsidR="00CE31D8" w:rsidRPr="005E54D0">
        <w:rPr>
          <w:bCs/>
          <w:vertAlign w:val="subscript"/>
          <w:lang w:val="en-US" w:eastAsia="zh-CN"/>
        </w:rPr>
        <w:t>availabe_agg</w:t>
      </w:r>
      <w:r w:rsidR="00CE31D8" w:rsidRPr="005E54D0">
        <w:rPr>
          <w:bCs/>
          <w:lang w:val="en-US" w:eastAsia="zh-CN"/>
        </w:rPr>
        <w:t>,</w:t>
      </w:r>
      <w:r w:rsidR="00CE31D8" w:rsidRPr="005E54D0">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5E54D0">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5E54D0">
        <w:rPr>
          <w:bCs/>
          <w:iCs/>
        </w:rPr>
        <w:t xml:space="preserve"> </w:t>
      </w:r>
      <w:r w:rsidR="00CE31D8" w:rsidRPr="005E54D0">
        <w:rPr>
          <w:bCs/>
        </w:rPr>
        <w:t>+ MGL</w:t>
      </w:r>
      <w:r w:rsidR="00CE31D8" w:rsidRPr="005E54D0">
        <w:rPr>
          <w:bCs/>
          <w:lang w:eastAsia="zh-CN"/>
        </w:rPr>
        <w:t xml:space="preserve">. </w:t>
      </w:r>
      <w:r w:rsidR="00CE31D8" w:rsidRPr="005E54D0">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5E54D0">
        <w:rPr>
          <w:bCs/>
        </w:rPr>
        <w:t xml:space="preserve"> = T</w:t>
      </w:r>
      <w:r w:rsidR="00CE31D8" w:rsidRPr="005E54D0">
        <w:rPr>
          <w:rFonts w:eastAsia="SimSun"/>
          <w:bCs/>
          <w:vertAlign w:val="subscript"/>
        </w:rPr>
        <w:t>agg</w:t>
      </w:r>
      <w:r w:rsidR="00CE31D8" w:rsidRPr="005E54D0">
        <w:rPr>
          <w:bCs/>
          <w:vertAlign w:val="subscript"/>
        </w:rPr>
        <w:t>,i</w:t>
      </w:r>
      <w:r w:rsidR="00CE31D8" w:rsidRPr="005E54D0">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5E54D0">
        <w:t>,</w:t>
      </w:r>
    </w:p>
    <w:p w14:paraId="2E9E0D77" w14:textId="77777777" w:rsidR="00CE31D8" w:rsidRPr="005E54D0" w:rsidRDefault="00000000"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5E54D0">
        <w:rPr>
          <w:rFonts w:eastAsia="SimSun"/>
          <w:bCs/>
          <w:szCs w:val="24"/>
          <w:lang w:eastAsia="zh-CN"/>
        </w:rPr>
        <w:t xml:space="preserve"> </w:t>
      </w:r>
      <w:r w:rsidR="00CE31D8" w:rsidRPr="005E54D0">
        <w:rPr>
          <w:rFonts w:eastAsia="SimSun"/>
          <w:szCs w:val="24"/>
        </w:rPr>
        <w:t xml:space="preserve">is the periodicity of the UE Rx-Tx time difference measurement in the effective </w:t>
      </w:r>
      <w:r w:rsidR="00CE31D8" w:rsidRPr="005E54D0">
        <w:rPr>
          <w:rFonts w:eastAsia="SimSun" w:hint="eastAsia"/>
          <w:szCs w:val="24"/>
          <w:lang w:eastAsia="zh-CN"/>
        </w:rPr>
        <w:t xml:space="preserve">positioning </w:t>
      </w:r>
      <w:r w:rsidR="00CE31D8" w:rsidRPr="005E54D0">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5E54D0">
        <w:rPr>
          <w:rFonts w:eastAsia="SimSun"/>
          <w:szCs w:val="24"/>
          <w:lang w:eastAsia="zh-CN"/>
        </w:rPr>
        <w:t xml:space="preserve"> </w:t>
      </w:r>
      <w:r w:rsidR="00CE31D8" w:rsidRPr="005E54D0">
        <w:rPr>
          <w:rFonts w:eastAsia="SimSun"/>
          <w:iCs/>
          <w:sz w:val="18"/>
          <w:szCs w:val="18"/>
          <w:lang w:eastAsia="zh-CN"/>
        </w:rPr>
        <w:t xml:space="preserve">defined as: </w:t>
      </w:r>
    </w:p>
    <w:p w14:paraId="00774768" w14:textId="77777777" w:rsidR="00CE31D8" w:rsidRPr="005E54D0" w:rsidRDefault="00000000" w:rsidP="00CE31D8">
      <w:pPr>
        <w:ind w:left="760" w:hanging="284"/>
        <w:jc w:val="center"/>
        <w:rPr>
          <w:rFonts w:eastAsiaTheme="minorEastAsia"/>
          <w:iCs/>
          <w:lang w:val="sv-SE" w:eastAsia="zh-CN"/>
        </w:rPr>
      </w:pPr>
      <m:oMath>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effect_agg,i</m:t>
            </m:r>
          </m:sub>
        </m:sSub>
      </m:oMath>
      <w:r w:rsidR="00CE31D8" w:rsidRPr="005E54D0">
        <w:rPr>
          <w:rFonts w:ascii="Cambria Math" w:eastAsiaTheme="minorEastAsia" w:hAnsi="Cambria Math"/>
          <w:iCs/>
          <w:lang w:val="sv-SE"/>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agg,i</m:t>
                    </m:r>
                  </m:sub>
                </m:sSub>
              </m:num>
              <m:den>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den>
            </m:f>
          </m:e>
        </m:d>
        <m:r>
          <m:rPr>
            <m:sty m:val="p"/>
          </m:rPr>
          <w:rPr>
            <w:rFonts w:ascii="Cambria Math" w:hAnsi="Cambria Math"/>
            <w:lang w:val="sv-SE" w:eastAsia="zh-CN"/>
          </w:rPr>
          <m:t>×</m:t>
        </m:r>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oMath>
      <w:r w:rsidR="00CE31D8" w:rsidRPr="005E54D0">
        <w:rPr>
          <w:rFonts w:eastAsiaTheme="minorEastAsia"/>
          <w:iCs/>
          <w:lang w:val="sv-SE" w:eastAsia="zh-CN"/>
        </w:rPr>
        <w:t xml:space="preserve"> </w:t>
      </w:r>
    </w:p>
    <w:p w14:paraId="7AFB0498" w14:textId="77777777" w:rsidR="00CE31D8" w:rsidRPr="005E54D0" w:rsidRDefault="00CE31D8" w:rsidP="00CE31D8">
      <w:pPr>
        <w:ind w:left="852" w:hanging="284"/>
        <w:rPr>
          <w:rFonts w:eastAsiaTheme="minorEastAsia"/>
          <w:lang w:eastAsia="zh-CN"/>
        </w:rPr>
      </w:pPr>
      <w:r w:rsidRPr="005E54D0">
        <w:rPr>
          <w:rFonts w:eastAsiaTheme="minorEastAsia"/>
          <w:lang w:eastAsia="zh-CN"/>
        </w:rPr>
        <w:t>w</w:t>
      </w:r>
      <w:r w:rsidRPr="005E54D0">
        <w:rPr>
          <w:rFonts w:eastAsiaTheme="minorEastAsia" w:hint="eastAsia"/>
          <w:lang w:eastAsia="zh-CN"/>
        </w:rPr>
        <w:t xml:space="preserve">here, </w:t>
      </w:r>
    </w:p>
    <w:p w14:paraId="0AEC34AF" w14:textId="77777777" w:rsidR="00CE31D8" w:rsidRPr="005E54D0" w:rsidRDefault="00000000" w:rsidP="00CE31D8">
      <w:pPr>
        <w:pStyle w:val="B3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agg,i</m:t>
            </m:r>
          </m:sub>
        </m:sSub>
      </m:oMath>
      <w:r w:rsidR="00CE31D8" w:rsidRPr="005E54D0">
        <w:tab/>
        <w:t xml:space="preserve"> </w:t>
      </w:r>
      <w:r w:rsidR="00CE31D8" w:rsidRPr="005E54D0">
        <w:rPr>
          <w:lang w:eastAsia="zh-CN"/>
        </w:rPr>
        <w:t>corresponds to [</w:t>
      </w:r>
      <w:r w:rsidR="00CE31D8" w:rsidRPr="005E54D0">
        <w:rPr>
          <w:i/>
          <w:iCs/>
        </w:rPr>
        <w:t>durationOfPRS-ProcessingSymbolsInEveryTms</w:t>
      </w:r>
      <w:r w:rsidR="00CE31D8" w:rsidRPr="005E54D0">
        <w:t xml:space="preserve">] </w:t>
      </w:r>
      <w:r w:rsidR="00CE31D8" w:rsidRPr="005E54D0">
        <w:rPr>
          <w:lang w:eastAsia="zh-CN"/>
        </w:rPr>
        <w:t>in TS 37.355 [34],</w:t>
      </w:r>
    </w:p>
    <w:p w14:paraId="22ADC729" w14:textId="77777777" w:rsidR="00CE31D8" w:rsidRPr="005E54D0" w:rsidRDefault="00000000"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5E54D0">
        <w:rPr>
          <w:rFonts w:ascii="Cambria Math" w:hAnsi="Cambria Math"/>
          <w:iCs/>
        </w:rPr>
        <w:t xml:space="preserve">, </w:t>
      </w:r>
      <w:r w:rsidR="00CE31D8" w:rsidRPr="005E54D0">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5E54D0">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5E54D0">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5E54D0">
        <w:rPr>
          <w:rFonts w:eastAsiaTheme="minorEastAsia"/>
          <w:iCs/>
          <w:lang w:eastAsia="zh-CN"/>
        </w:rPr>
        <w:t xml:space="preserve"> is the repetition periodicity of the measurement gap applicable for measurement in</w:t>
      </w:r>
      <w:r w:rsidR="00CE31D8" w:rsidRPr="005E54D0">
        <w:rPr>
          <w:rFonts w:eastAsiaTheme="minorEastAsia" w:hint="eastAsia"/>
          <w:iCs/>
          <w:lang w:eastAsia="zh-CN"/>
        </w:rPr>
        <w:t xml:space="preserve"> the </w:t>
      </w:r>
      <w:r w:rsidR="00CE31D8" w:rsidRPr="005E54D0">
        <w:rPr>
          <w:rFonts w:eastAsiaTheme="minorEastAsia"/>
          <w:iCs/>
          <w:lang w:eastAsia="zh-CN"/>
        </w:rPr>
        <w:t xml:space="preserve">effective </w:t>
      </w:r>
      <w:r w:rsidR="00CE31D8" w:rsidRPr="005E54D0">
        <w:rPr>
          <w:rFonts w:eastAsiaTheme="minorEastAsia" w:hint="eastAsia"/>
          <w:iCs/>
          <w:lang w:eastAsia="zh-CN"/>
        </w:rPr>
        <w:t xml:space="preserve">PRS </w:t>
      </w:r>
      <w:r w:rsidR="00CE31D8" w:rsidRPr="005E54D0">
        <w:rPr>
          <w:rFonts w:eastAsiaTheme="minorEastAsia"/>
          <w:iCs/>
          <w:lang w:eastAsia="zh-CN"/>
        </w:rPr>
        <w:t>frequency layer i.</w:t>
      </w:r>
    </w:p>
    <w:p w14:paraId="7FBE4276" w14:textId="77777777" w:rsidR="00CE31D8" w:rsidRPr="005E54D0" w:rsidRDefault="00000000"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5E54D0">
        <w:rPr>
          <w:iCs/>
        </w:rPr>
        <w:t xml:space="preserve"> is the periodicity of DL PRS resources meeting the bandwidth aggregation conditions </w:t>
      </w:r>
      <w:r w:rsidR="00CE31D8" w:rsidRPr="005E54D0">
        <w:rPr>
          <w:rFonts w:hint="eastAsia"/>
          <w:iCs/>
          <w:lang w:eastAsia="zh-CN"/>
        </w:rPr>
        <w:t xml:space="preserve">with muting </w:t>
      </w:r>
      <w:r w:rsidR="00CE31D8" w:rsidRPr="005E54D0">
        <w:rPr>
          <w:iCs/>
        </w:rPr>
        <w:t xml:space="preserve">on effective </w:t>
      </w:r>
      <w:r w:rsidR="00CE31D8" w:rsidRPr="005E54D0">
        <w:rPr>
          <w:rFonts w:hint="eastAsia"/>
          <w:iCs/>
          <w:lang w:eastAsia="zh-CN"/>
        </w:rPr>
        <w:t xml:space="preserve">positioning </w:t>
      </w:r>
      <w:r w:rsidR="00CE31D8" w:rsidRPr="005E54D0">
        <w:rPr>
          <w:iCs/>
        </w:rPr>
        <w:t xml:space="preserve">frequency layer </w:t>
      </w:r>
      <m:oMath>
        <m:r>
          <m:rPr>
            <m:sty m:val="p"/>
          </m:rPr>
          <w:rPr>
            <w:rFonts w:ascii="Cambria Math" w:hAnsi="Cambria Math"/>
          </w:rPr>
          <m:t>i</m:t>
        </m:r>
      </m:oMath>
      <w:r w:rsidR="00CE31D8" w:rsidRPr="005E54D0">
        <w:rPr>
          <w:iCs/>
        </w:rPr>
        <w:t>.</w:t>
      </w:r>
      <w:r w:rsidR="00CE31D8" w:rsidRPr="005E54D0">
        <w:rPr>
          <w:rFonts w:hint="eastAsia"/>
          <w:iCs/>
          <w:lang w:eastAsia="zh-CN"/>
        </w:rPr>
        <w:t xml:space="preserve"> </w:t>
      </w:r>
      <w:r w:rsidR="00CE31D8" w:rsidRPr="005E54D0">
        <w:rPr>
          <w:iCs/>
        </w:rPr>
        <w:t>If more than one PRS periodicities</w:t>
      </w:r>
      <w:r w:rsidR="00CE31D8" w:rsidRPr="005E54D0">
        <w:rPr>
          <w:iCs/>
          <w:lang w:eastAsia="zh-CN"/>
        </w:rPr>
        <w:t xml:space="preserve"> are configured in effective positioning </w:t>
      </w:r>
      <w:r w:rsidR="00CE31D8" w:rsidRPr="005E54D0">
        <w:rPr>
          <w:iCs/>
        </w:rPr>
        <w:t xml:space="preserve">frequency layer </w:t>
      </w:r>
      <m:oMath>
        <m:r>
          <m:rPr>
            <m:sty m:val="p"/>
          </m:rPr>
          <w:rPr>
            <w:rFonts w:ascii="Cambria Math" w:hAnsi="Cambria Math"/>
          </w:rPr>
          <m:t>i,</m:t>
        </m:r>
      </m:oMath>
      <w:r w:rsidR="00CE31D8" w:rsidRPr="005E54D0">
        <w:rPr>
          <w:iCs/>
        </w:rPr>
        <w:t xml:space="preserve"> the least common multiple of PRS periodicities</w:t>
      </w:r>
      <w:r w:rsidR="00CE31D8" w:rsidRPr="005E54D0">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5E54D0">
        <w:rPr>
          <w:iCs/>
        </w:rPr>
        <w:t xml:space="preserve"> among </w:t>
      </w:r>
      <w:r w:rsidR="00CE31D8" w:rsidRPr="005E54D0">
        <w:rPr>
          <w:iCs/>
          <w:lang w:eastAsia="zh-CN"/>
        </w:rPr>
        <w:t xml:space="preserve">all </w:t>
      </w:r>
      <w:r w:rsidR="00CE31D8" w:rsidRPr="005E54D0">
        <w:rPr>
          <w:iCs/>
        </w:rPr>
        <w:t xml:space="preserve">DL PRS </w:t>
      </w:r>
      <w:r w:rsidR="00CE31D8" w:rsidRPr="005E54D0">
        <w:rPr>
          <w:iCs/>
          <w:lang w:eastAsia="zh-CN"/>
        </w:rPr>
        <w:t xml:space="preserve">resource sets in the effective positioning frequency layer </w:t>
      </w:r>
      <w:r w:rsidR="00CE31D8" w:rsidRPr="005E54D0">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5E54D0">
        <w:rPr>
          <w:iCs/>
        </w:rPr>
        <w:t>,</w:t>
      </w:r>
      <w:r w:rsidR="00CE31D8" w:rsidRPr="005E54D0">
        <w:rPr>
          <w:iCs/>
          <w:lang w:eastAsia="zh-CN"/>
        </w:rPr>
        <w:t xml:space="preserve"> where, </w:t>
      </w:r>
    </w:p>
    <w:p w14:paraId="4108AF83" w14:textId="77777777" w:rsidR="00CE31D8" w:rsidRPr="005E54D0" w:rsidRDefault="00000000"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5E54D0">
        <w:rPr>
          <w:rFonts w:hint="eastAsia"/>
          <w:lang w:eastAsia="zh-CN"/>
        </w:rPr>
        <w:t>, is the PRS periodicity with muting per PRS resource</w:t>
      </w:r>
      <w:r w:rsidR="00CE31D8" w:rsidRPr="005E54D0">
        <w:rPr>
          <w:lang w:eastAsia="zh-CN"/>
        </w:rPr>
        <w:t xml:space="preserve"> configured for aggregation</w:t>
      </w:r>
      <w:r w:rsidR="00CE31D8" w:rsidRPr="005E54D0">
        <w:rPr>
          <w:rFonts w:hint="eastAsia"/>
          <w:lang w:eastAsia="zh-CN"/>
        </w:rPr>
        <w:t xml:space="preserve">, </w:t>
      </w:r>
    </w:p>
    <w:p w14:paraId="05421E2B" w14:textId="77777777" w:rsidR="00CE31D8" w:rsidRPr="005E54D0" w:rsidRDefault="00000000"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5E54D0">
        <w:rPr>
          <w:rFonts w:hint="eastAsia"/>
          <w:lang w:eastAsia="zh-CN"/>
        </w:rPr>
        <w:t xml:space="preserve"> </w:t>
      </w:r>
      <w:r w:rsidR="00CE31D8" w:rsidRPr="005E54D0">
        <w:rPr>
          <w:lang w:eastAsia="zh-CN"/>
        </w:rPr>
        <w:t xml:space="preserve">is the periodicity of PRS resource sets given by the higher-layer parameter </w:t>
      </w:r>
      <w:r w:rsidR="00CE31D8" w:rsidRPr="005E54D0">
        <w:rPr>
          <w:i/>
          <w:lang w:eastAsia="zh-CN"/>
        </w:rPr>
        <w:t>DL-PRS-Periodicity</w:t>
      </w:r>
      <w:r w:rsidR="00CE31D8" w:rsidRPr="005E54D0">
        <w:rPr>
          <w:lang w:eastAsia="zh-CN"/>
        </w:rPr>
        <w:t>.</w:t>
      </w:r>
    </w:p>
    <w:p w14:paraId="548C0879" w14:textId="77777777" w:rsidR="00CE31D8" w:rsidRPr="005E54D0" w:rsidRDefault="00000000"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5E54D0">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5E54D0">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5E54D0">
        <w:rPr>
          <w:rFonts w:hint="eastAsia"/>
          <w:lang w:eastAsia="zh-CN"/>
        </w:rPr>
        <w:t xml:space="preserve"> </w:t>
      </w:r>
      <w:r w:rsidR="00CE31D8" w:rsidRPr="005E54D0">
        <w:rPr>
          <w:lang w:eastAsia="zh-CN"/>
        </w:rPr>
        <w:t xml:space="preserve">is the muting repetition factor given by the higher-layer parameter </w:t>
      </w:r>
      <w:r w:rsidR="00CE31D8" w:rsidRPr="005E54D0">
        <w:rPr>
          <w:i/>
          <w:lang w:eastAsia="zh-CN"/>
        </w:rPr>
        <w:t>DL-PRS-MutingBitRepetitionFactor</w:t>
      </w:r>
      <w:r w:rsidR="00CE31D8" w:rsidRPr="005E54D0">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5E54D0">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5E54D0">
        <w:rPr>
          <w:lang w:eastAsia="zh-CN"/>
        </w:rPr>
        <w:t>.</w:t>
      </w:r>
    </w:p>
    <w:p w14:paraId="1B2DF448" w14:textId="77777777" w:rsidR="00CE31D8" w:rsidRPr="005E54D0" w:rsidRDefault="00CE31D8" w:rsidP="00CE31D8">
      <w:pPr>
        <w:ind w:left="925"/>
        <w:rPr>
          <w:rFonts w:eastAsiaTheme="minorEastAsia"/>
          <w:iCs/>
          <w:lang w:eastAsia="zh-CN"/>
        </w:rPr>
      </w:pPr>
      <w:r w:rsidRPr="005E54D0">
        <w:rPr>
          <w:lang w:eastAsia="zh-CN"/>
        </w:rPr>
        <w:t>N</w:t>
      </w:r>
      <w:r w:rsidRPr="005E54D0">
        <w:rPr>
          <w:rFonts w:hint="eastAsia"/>
          <w:lang w:eastAsia="zh-CN"/>
        </w:rPr>
        <w:t xml:space="preserve">ote: </w:t>
      </w:r>
      <w:r w:rsidRPr="005E54D0">
        <w:rPr>
          <w:lang w:eastAsia="zh-CN"/>
        </w:rPr>
        <w:t>For the purpose of calculating T</w:t>
      </w:r>
      <w:r w:rsidRPr="005E54D0">
        <w:rPr>
          <w:vertAlign w:val="subscript"/>
          <w:lang w:eastAsia="zh-CN"/>
        </w:rPr>
        <w:t>PRS_agg,i</w:t>
      </w:r>
      <w:r w:rsidRPr="005E54D0">
        <w:rPr>
          <w:lang w:eastAsia="zh-CN"/>
        </w:rPr>
        <w:t xml:space="preserve">, only the PRS resources fully or partially </w:t>
      </w:r>
      <w:r w:rsidRPr="005E54D0">
        <w:rPr>
          <w:rFonts w:hint="eastAsia"/>
          <w:lang w:eastAsia="zh-CN"/>
        </w:rPr>
        <w:t>covered by</w:t>
      </w:r>
      <w:r w:rsidRPr="005E54D0">
        <w:rPr>
          <w:lang w:eastAsia="zh-CN"/>
        </w:rPr>
        <w:t xml:space="preserve"> the MG and PRS resources that satisfy the conditions for PRS BW aggregation are considered</w:t>
      </w:r>
      <w:r w:rsidRPr="005E54D0">
        <w:rPr>
          <w:rFonts w:hint="eastAsia"/>
          <w:lang w:eastAsia="zh-CN"/>
        </w:rPr>
        <w:t xml:space="preserve">. </w:t>
      </w:r>
    </w:p>
    <w:p w14:paraId="4D013E54" w14:textId="77777777" w:rsidR="00CE31D8" w:rsidRPr="005E54D0" w:rsidRDefault="00CE31D8" w:rsidP="00CE31D8">
      <w:pPr>
        <w:pStyle w:val="B10"/>
        <w:rPr>
          <w:sz w:val="18"/>
          <w:szCs w:val="18"/>
        </w:rPr>
      </w:pPr>
      <w:r w:rsidRPr="005E54D0">
        <w:t>{N</w:t>
      </w:r>
      <w:r w:rsidRPr="005E54D0">
        <w:rPr>
          <w:vertAlign w:val="subscript"/>
        </w:rPr>
        <w:t>agg</w:t>
      </w:r>
      <w:r w:rsidRPr="005E54D0">
        <w:t>, T</w:t>
      </w:r>
      <w:r w:rsidRPr="005E54D0">
        <w:rPr>
          <w:vertAlign w:val="subscript"/>
        </w:rPr>
        <w:t>agg</w:t>
      </w:r>
      <w:r w:rsidRPr="005E54D0">
        <w:t>}is UE capability combination per band to aggregate PRS resources from multiple PFLs within an effective PFL where N</w:t>
      </w:r>
      <w:r w:rsidRPr="005E54D0">
        <w:rPr>
          <w:vertAlign w:val="subscript"/>
        </w:rPr>
        <w:t>agg</w:t>
      </w:r>
      <w:r w:rsidRPr="005E54D0">
        <w:t xml:space="preserve"> is a duration of DL PRS symbols in ms </w:t>
      </w:r>
      <w:r w:rsidRPr="005E54D0">
        <w:rPr>
          <w:lang w:eastAsia="zh-CN"/>
        </w:rPr>
        <w:t>corresponding to [</w:t>
      </w:r>
      <w:r w:rsidRPr="005E54D0">
        <w:rPr>
          <w:i/>
          <w:iCs/>
        </w:rPr>
        <w:t>durationOfPRS-ProcessingSysmbols</w:t>
      </w:r>
      <w:r w:rsidRPr="005E54D0">
        <w:t>]</w:t>
      </w:r>
      <w:r w:rsidRPr="005E54D0">
        <w:rPr>
          <w:lang w:eastAsia="zh-CN"/>
        </w:rPr>
        <w:t xml:space="preserve"> in TS 37.355 [34] </w:t>
      </w:r>
      <w:r w:rsidRPr="005E54D0">
        <w:t>processed every T</w:t>
      </w:r>
      <w:r w:rsidRPr="005E54D0">
        <w:rPr>
          <w:vertAlign w:val="subscript"/>
        </w:rPr>
        <w:t>agg</w:t>
      </w:r>
      <w:r w:rsidRPr="005E54D0">
        <w:t xml:space="preserve"> ms </w:t>
      </w:r>
      <w:r w:rsidRPr="005E54D0">
        <w:rPr>
          <w:lang w:eastAsia="zh-CN"/>
        </w:rPr>
        <w:t>corresponding to [</w:t>
      </w:r>
      <w:r w:rsidRPr="005E54D0">
        <w:rPr>
          <w:i/>
          <w:iCs/>
        </w:rPr>
        <w:t>durationOfPRS-ProcessingSymbolsInEveryTms</w:t>
      </w:r>
      <w:r w:rsidRPr="005E54D0">
        <w:t xml:space="preserve">] </w:t>
      </w:r>
      <w:r w:rsidRPr="005E54D0">
        <w:rPr>
          <w:lang w:eastAsia="zh-CN"/>
        </w:rPr>
        <w:t xml:space="preserve">in TS 37.355 [34] </w:t>
      </w:r>
      <w:r w:rsidRPr="005E54D0">
        <w:t xml:space="preserve">for a given maximum bandwidth supported by UE </w:t>
      </w:r>
      <w:r w:rsidRPr="005E54D0">
        <w:rPr>
          <w:lang w:eastAsia="zh-CN"/>
        </w:rPr>
        <w:t>corresponding to [</w:t>
      </w:r>
      <w:r w:rsidRPr="005E54D0">
        <w:rPr>
          <w:i/>
          <w:iCs/>
          <w:lang w:eastAsia="zh-CN"/>
        </w:rPr>
        <w:t>supportedBandwidthPRS</w:t>
      </w:r>
      <w:r w:rsidRPr="005E54D0">
        <w:rPr>
          <w:lang w:eastAsia="zh-CN"/>
        </w:rPr>
        <w:t>] in TS 37.355 [34]</w:t>
      </w:r>
      <w:r w:rsidRPr="005E54D0">
        <w:t>.</w:t>
      </w:r>
    </w:p>
    <w:p w14:paraId="43C103FE" w14:textId="77777777" w:rsidR="00CE31D8" w:rsidRPr="005E54D0" w:rsidRDefault="00000000"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CE31D8" w:rsidRPr="005E54D0">
        <w:t xml:space="preserve"> is UE capability for number of DL PRS resources that it can process in a slot as </w:t>
      </w:r>
      <w:r w:rsidR="00CE31D8" w:rsidRPr="005E54D0">
        <w:rPr>
          <w:lang w:eastAsia="zh-CN"/>
        </w:rPr>
        <w:t>indicated by [</w:t>
      </w:r>
      <w:r w:rsidR="00CE31D8" w:rsidRPr="005E54D0">
        <w:rPr>
          <w:i/>
          <w:iCs/>
        </w:rPr>
        <w:t>maxNumOfDL-PRS-ResProcessedPerSlot</w:t>
      </w:r>
      <w:r w:rsidR="00CE31D8" w:rsidRPr="005E54D0">
        <w:t>]</w:t>
      </w:r>
      <w:r w:rsidR="00CE31D8" w:rsidRPr="005E54D0">
        <w:rPr>
          <w:lang w:eastAsia="zh-CN"/>
        </w:rPr>
        <w:t xml:space="preserve"> </w:t>
      </w:r>
      <w:r w:rsidR="00CE31D8" w:rsidRPr="005E54D0">
        <w:t>specified in TS 37.355 [34].</w:t>
      </w:r>
    </w:p>
    <w:p w14:paraId="5EC2FB31" w14:textId="77777777" w:rsidR="00CE31D8" w:rsidRPr="005E54D0" w:rsidRDefault="00CE31D8" w:rsidP="00CE31D8">
      <w:pPr>
        <w:rPr>
          <w:rFonts w:eastAsia="Malgun Gothic"/>
          <w:iCs/>
          <w:noProof/>
        </w:rPr>
      </w:pPr>
      <w:r w:rsidRPr="005E54D0">
        <w:t xml:space="preserve">Except for deferred MT-LR as defined in clause 4.1a.5 [TS 23.273],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rPr>
        <w:t>message</w:t>
      </w:r>
      <w:r w:rsidRPr="005E54D0">
        <w:rPr>
          <w:rFonts w:eastAsia="Malgun Gothic"/>
          <w:iCs/>
          <w:noProof/>
        </w:rPr>
        <w:t xml:space="preserve"> 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a request to perform measurement by aggregating PRS resources from multiple PFLs via [</w:t>
      </w:r>
      <w:r w:rsidRPr="005E54D0">
        <w:rPr>
          <w:i/>
        </w:rPr>
        <w:t>nr-DL-PRS-JointMeasurementRequested</w:t>
      </w:r>
      <w:r w:rsidRPr="005E54D0">
        <w:rPr>
          <w:iCs/>
        </w:rPr>
        <w:t>]</w:t>
      </w:r>
      <w:r w:rsidRPr="005E54D0">
        <w:rPr>
          <w:rFonts w:eastAsia="Malgun Gothic"/>
          <w:iCs/>
          <w:noProof/>
        </w:rPr>
        <w:t>.</w:t>
      </w:r>
    </w:p>
    <w:p w14:paraId="792B716C" w14:textId="77777777" w:rsidR="00CE31D8" w:rsidRPr="005E54D0" w:rsidRDefault="00CE31D8" w:rsidP="00CE31D8">
      <w:r w:rsidRPr="005E54D0">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12AB2849" w14:textId="77777777" w:rsidR="00CE31D8" w:rsidRPr="005E54D0" w:rsidRDefault="00CE31D8" w:rsidP="00CE31D8">
      <w:r w:rsidRPr="005E54D0">
        <w:t>For deferred MT-LR with event “Periodic Location” as defined in clause 4.1a.5.1 [TS 23.273], the UE shall perform the aggregated UE Rx-Tx time difference measurement in each reporting period and activate the location report at the time when the periodic timer expires.</w:t>
      </w:r>
    </w:p>
    <w:p w14:paraId="4B35294C" w14:textId="77777777" w:rsidR="00CE31D8" w:rsidRPr="005E54D0" w:rsidRDefault="00CE31D8" w:rsidP="00CE31D8">
      <w:r w:rsidRPr="005E54D0">
        <w:t>If during the measurement period of one or more effective positioning frequency layers, the MG pattern is reconfigured, the measurement period can be longer.</w:t>
      </w:r>
    </w:p>
    <w:p w14:paraId="517E2BF7" w14:textId="77777777" w:rsidR="00CE31D8" w:rsidRPr="005E54D0" w:rsidRDefault="00CE31D8" w:rsidP="00CE31D8">
      <w:r w:rsidRPr="005E54D0">
        <w:t>The measurement requirements in this clause apply, provided no PRS symbols are dropped during the measurement period T</w:t>
      </w:r>
      <w:r w:rsidRPr="005E54D0">
        <w:rPr>
          <w:vertAlign w:val="subscript"/>
        </w:rPr>
        <w:t>UE_RxTx_aggregated,Total</w:t>
      </w:r>
      <w:r w:rsidRPr="005E54D0">
        <w:t xml:space="preserve"> within measurement gaps due to collisions with other signals; otherwise, the measurement period can be longer.</w:t>
      </w:r>
    </w:p>
    <w:p w14:paraId="70697706" w14:textId="77777777" w:rsidR="00CE31D8" w:rsidRPr="005E54D0" w:rsidRDefault="00CE31D8" w:rsidP="00CE31D8">
      <w:pPr>
        <w:rPr>
          <w:i/>
          <w:iCs/>
          <w:lang w:eastAsia="zh-CN"/>
        </w:rPr>
      </w:pPr>
      <w:r w:rsidRPr="005E54D0">
        <w:rPr>
          <w:rFonts w:cs="v4.2.0"/>
        </w:rPr>
        <w:t xml:space="preserve">The requirements in clause 9.9.4.x1 do not apply if the PRS configuration given by higher layer paramters </w:t>
      </w:r>
      <w:r w:rsidRPr="005E54D0">
        <w:rPr>
          <w:i/>
          <w:snapToGrid w:val="0"/>
        </w:rPr>
        <w:t>NR-DL-PRS-AssistanceData</w:t>
      </w:r>
      <w:r w:rsidRPr="005E54D0">
        <w:rPr>
          <w:snapToGrid w:val="0"/>
        </w:rPr>
        <w:t xml:space="preserve"> </w:t>
      </w:r>
      <w:r w:rsidRPr="005E54D0">
        <w:rPr>
          <w:rFonts w:cs="v4.2.0"/>
        </w:rPr>
        <w:t xml:space="preserve">exceeds any of the UE measurement capabilities given by </w:t>
      </w:r>
      <w:r w:rsidRPr="005E54D0">
        <w:rPr>
          <w:rFonts w:cs="v4.2.0"/>
          <w:i/>
        </w:rPr>
        <w:t>NR-DL-PRS-ResourcesCapability</w:t>
      </w:r>
      <w:r w:rsidRPr="005E54D0">
        <w:rPr>
          <w:lang w:eastAsia="zh-CN"/>
        </w:rPr>
        <w:t xml:space="preserve"> in </w:t>
      </w:r>
      <w:r w:rsidRPr="005E54D0">
        <w:rPr>
          <w:i/>
        </w:rPr>
        <w:t>NR-Multi-RTT-Provide</w:t>
      </w:r>
      <w:r w:rsidRPr="005E54D0">
        <w:rPr>
          <w:i/>
          <w:noProof/>
        </w:rPr>
        <w:t>Capabilities</w:t>
      </w:r>
      <w:r w:rsidRPr="005E54D0">
        <w:rPr>
          <w:iCs/>
          <w:lang w:eastAsia="zh-CN"/>
        </w:rPr>
        <w:t xml:space="preserve">, and it is up to UE implementation which aggregated PRS resources are measured, subject to </w:t>
      </w:r>
      <w:r w:rsidRPr="005E54D0">
        <w:rPr>
          <w:rFonts w:cs="v4.2.0"/>
        </w:rPr>
        <w:t>UE measurement capabilities</w:t>
      </w:r>
      <w:r w:rsidRPr="005E54D0">
        <w:rPr>
          <w:i/>
          <w:iCs/>
          <w:lang w:eastAsia="zh-CN"/>
        </w:rPr>
        <w:t>.</w:t>
      </w:r>
    </w:p>
    <w:p w14:paraId="19080849" w14:textId="77777777" w:rsidR="00CE31D8" w:rsidRPr="005E54D0" w:rsidRDefault="00CE31D8" w:rsidP="00CE31D8">
      <w:r w:rsidRPr="005E54D0">
        <w:t>When PSCell or SCell addition or release does not cause SRS reconfiguration during the measurement period, UE continues the UE Rx-Tx time difference measurement, and the measurement period requirements apply.</w:t>
      </w:r>
    </w:p>
    <w:p w14:paraId="64328998" w14:textId="77777777" w:rsidR="00CE31D8" w:rsidRPr="005E54D0" w:rsidRDefault="00CE31D8" w:rsidP="00CE31D8">
      <w:r w:rsidRPr="005E54D0">
        <w:t>When PSCell or SCell addition or release causes SRS reconfiguration during the measurement period, UE shall restart the UE Rx-Tx time difference measurement after the SRS reconfiguration on the target cell is complete.</w:t>
      </w:r>
    </w:p>
    <w:p w14:paraId="01D58B73" w14:textId="77777777" w:rsidR="00CE31D8" w:rsidRPr="005E54D0" w:rsidRDefault="00CE31D8" w:rsidP="00CE31D8">
      <w:r w:rsidRPr="005E54D0">
        <w:rPr>
          <w:lang w:eastAsia="zh-CN"/>
        </w:rPr>
        <w:t>W</w:t>
      </w:r>
      <w:r w:rsidRPr="005E54D0">
        <w:t xml:space="preserve">hen SRS is reconfigured without </w:t>
      </w:r>
      <w:r w:rsidRPr="005E54D0">
        <w:rPr>
          <w:lang w:eastAsia="zh-CN"/>
        </w:rPr>
        <w:t xml:space="preserve">serving </w:t>
      </w:r>
      <w:r w:rsidRPr="005E54D0">
        <w:t xml:space="preserve">cell change during the measurement period, UE shall restart the UE Rx-Tx time difference measurement after the SRS reconfiguration is complete. If UE uplink transmission timing changes due to the network-configured Timing Advance command during the UE Rx-Tx measurement period, then the UE Rx-Tx time difference measurement period is restarted </w:t>
      </w:r>
      <w:r w:rsidRPr="005E54D0">
        <w:rPr>
          <w:lang w:eastAsia="zh-CN"/>
        </w:rPr>
        <w:t>after uplink transmission timing changes, and t</w:t>
      </w:r>
      <w:r w:rsidRPr="005E54D0">
        <w:t>he UE Rx-Tx time difference measurement period requirements in this clause shall not apply.</w:t>
      </w:r>
    </w:p>
    <w:p w14:paraId="78537E96" w14:textId="77777777" w:rsidR="00CE31D8" w:rsidRPr="005E54D0" w:rsidRDefault="00CE31D8" w:rsidP="00CE31D8">
      <w:r w:rsidRPr="005E54D0">
        <w:t>When a serving cell change occurs during the measurement period, the UE shall continue and complete the UE Rx-Tx time difference measurement provided that the serving cell change does not impact SRS configuration for the UE Rx-Tx time difference measurement.</w:t>
      </w:r>
    </w:p>
    <w:p w14:paraId="362C2918" w14:textId="77777777" w:rsidR="00CE31D8" w:rsidRPr="005E54D0" w:rsidRDefault="00CE31D8" w:rsidP="00CE31D8">
      <w:r w:rsidRPr="005E54D0">
        <w:t>If UE uplink transmission timing changes due to the change in the N</w:t>
      </w:r>
      <w:r w:rsidRPr="005E54D0">
        <w:rPr>
          <w:vertAlign w:val="subscript"/>
        </w:rPr>
        <w:t>TA_offset</w:t>
      </w:r>
      <w:r w:rsidRPr="005E54D0">
        <w:t xml:space="preserve"> defined in Table 7.1.2-2 during the UE Rx-Tx measurement period, then the UE Rx-Tx time difference measurement period is restarted </w:t>
      </w:r>
      <w:r w:rsidRPr="005E54D0">
        <w:rPr>
          <w:lang w:eastAsia="zh-CN"/>
        </w:rPr>
        <w:t>after uplink transmission timing changes, and t</w:t>
      </w:r>
      <w:r w:rsidRPr="005E54D0">
        <w:t>he UE Rx-Tx time difference measurement period requirements in this clause shall not apply.</w:t>
      </w:r>
    </w:p>
    <w:p w14:paraId="57315E26" w14:textId="77777777" w:rsidR="00CE31D8" w:rsidRPr="005E54D0" w:rsidRDefault="00CE31D8" w:rsidP="00CE31D8">
      <w:r w:rsidRPr="005E54D0">
        <w:t>If UE uplink transmission timing changes due to the UE autonomous timing adjustment defined in clause 7.1.2 during the UE Rx-Tx measurement period, then:</w:t>
      </w:r>
    </w:p>
    <w:p w14:paraId="1BF5CF3E" w14:textId="77777777" w:rsidR="00CE31D8" w:rsidRPr="007B0D14" w:rsidRDefault="00CE31D8" w:rsidP="00CE31D8">
      <w:pPr>
        <w:pStyle w:val="B10"/>
        <w:rPr>
          <w:rFonts w:eastAsia="SimSun"/>
        </w:rPr>
      </w:pPr>
      <w:r>
        <w:rPr>
          <w:rFonts w:eastAsia="SimSun"/>
          <w:lang w:val="en-US" w:eastAsia="zh-CN"/>
        </w:rPr>
        <w:t>-</w:t>
      </w:r>
      <w:r>
        <w:rPr>
          <w:rFonts w:eastAsia="SimSun"/>
          <w:lang w:val="en-US" w:eastAsia="zh-CN"/>
        </w:rPr>
        <w:tab/>
      </w:r>
      <w:r w:rsidRPr="007B0D14">
        <w:rPr>
          <w:rFonts w:eastAsia="SimSun"/>
          <w:lang w:val="en-US" w:eastAsia="zh-CN"/>
        </w:rPr>
        <w:t>UE Rx-Tx measurement period requirements in this clause shall apply for a cell, which is also the downlink reference cell (defined in section 7.1.1) for SRS transmission.</w:t>
      </w:r>
    </w:p>
    <w:p w14:paraId="401C4588" w14:textId="77777777" w:rsidR="00CE31D8" w:rsidRPr="007B0D14" w:rsidRDefault="00CE31D8" w:rsidP="00CE31D8">
      <w:pPr>
        <w:pStyle w:val="B10"/>
        <w:rPr>
          <w:lang w:val="en-US" w:eastAsia="zh-CN"/>
        </w:rPr>
      </w:pPr>
      <w:r>
        <w:rPr>
          <w:lang w:val="en-US" w:eastAsia="zh-CN"/>
        </w:rPr>
        <w:t>-</w:t>
      </w:r>
      <w:r>
        <w:rPr>
          <w:lang w:val="en-US" w:eastAsia="zh-CN"/>
        </w:rPr>
        <w:tab/>
      </w:r>
      <w:r w:rsidRPr="007B0D14">
        <w:rPr>
          <w:lang w:val="en-US" w:eastAsia="zh-CN"/>
        </w:rPr>
        <w:t>UE Rx-Tx measurement period requirements in this clause shall not apply for a cell, which is not the downlink reference cell (defined in section 7.1.1) for SRS transmission. The UE Rx-Tx time difference measurement period may be restarted in such case.</w:t>
      </w:r>
    </w:p>
    <w:p w14:paraId="1B38DF57" w14:textId="77777777" w:rsidR="00CE31D8" w:rsidRPr="007C6276" w:rsidRDefault="00CE31D8" w:rsidP="00980E3D">
      <w:pPr>
        <w:rPr>
          <w:lang w:eastAsia="zh-CN"/>
        </w:rPr>
      </w:pPr>
    </w:p>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rPr>
          <w:lang w:eastAsia="zh-CN"/>
        </w:rPr>
      </w:pPr>
      <w:r>
        <w:rPr>
          <w:lang w:eastAsia="zh-CN"/>
        </w:rPr>
        <w:t>9.9.</w:t>
      </w:r>
      <w:r w:rsidR="00F553B9">
        <w:rPr>
          <w:lang w:eastAsia="zh-CN"/>
        </w:rPr>
        <w:t>6</w:t>
      </w:r>
      <w:r>
        <w:rPr>
          <w:lang w:eastAsia="zh-CN"/>
        </w:rPr>
        <w:t>.1</w:t>
      </w:r>
      <w:r>
        <w:rPr>
          <w:lang w:eastAsia="zh-CN"/>
        </w:rPr>
        <w:tab/>
        <w:t>Introduction</w:t>
      </w:r>
    </w:p>
    <w:p w14:paraId="7DFC82A0" w14:textId="27244ACF" w:rsidR="00D52569" w:rsidRDefault="00802860" w:rsidP="00D52569">
      <w:pPr>
        <w:rPr>
          <w:lang w:eastAsia="zh-CN"/>
        </w:rPr>
      </w:pPr>
      <w:r w:rsidRPr="00FA188F">
        <w:rPr>
          <w:lang w:eastAsia="zh-CN"/>
        </w:rPr>
        <w:t xml:space="preserve">The requirements in clause </w:t>
      </w:r>
      <w:r>
        <w:rPr>
          <w:lang w:eastAsia="zh-CN"/>
        </w:rPr>
        <w:t>9.9</w:t>
      </w:r>
      <w:r>
        <w:rPr>
          <w:rFonts w:hint="eastAsia"/>
          <w:lang w:eastAsia="zh-CN"/>
        </w:rPr>
        <w:t>.</w:t>
      </w:r>
      <w:r>
        <w:rPr>
          <w:lang w:eastAsia="zh-CN"/>
        </w:rPr>
        <w:t>6</w:t>
      </w:r>
      <w:r w:rsidRPr="00DF0C78">
        <w:rPr>
          <w:lang w:eastAsia="zh-CN"/>
        </w:rPr>
        <w:t>.5</w:t>
      </w:r>
      <w:r w:rsidRPr="00FA188F">
        <w:rPr>
          <w:lang w:eastAsia="zh-CN"/>
        </w:rPr>
        <w:t xml:space="preserve"> shall apply </w:t>
      </w:r>
      <w:r>
        <w:rPr>
          <w:lang w:eastAsia="zh-CN"/>
        </w:rPr>
        <w:t xml:space="preserve">when UE is performing PRS measurement in the configured MG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5B2C396C" w14:textId="24FC28D3" w:rsidR="00D52569" w:rsidRDefault="00D52569" w:rsidP="00D52569">
      <w:pPr>
        <w:rPr>
          <w:lang w:eastAsia="zh-CN"/>
        </w:rPr>
      </w:pPr>
      <w:r w:rsidRPr="00FA188F">
        <w:rPr>
          <w:lang w:eastAsia="zh-CN"/>
        </w:rPr>
        <w:t xml:space="preserve">The requirements in clause </w:t>
      </w:r>
      <w:r>
        <w:rPr>
          <w:lang w:eastAsia="zh-CN"/>
        </w:rPr>
        <w:t>9.9.</w:t>
      </w:r>
      <w:r w:rsidR="00F553B9">
        <w:rPr>
          <w:lang w:eastAsia="zh-CN"/>
        </w:rPr>
        <w:t>6</w:t>
      </w:r>
      <w:r w:rsidRPr="00DF0C78">
        <w:rPr>
          <w:lang w:eastAsia="zh-CN"/>
        </w:rPr>
        <w:t>.</w:t>
      </w:r>
      <w:r>
        <w:rPr>
          <w:lang w:eastAsia="zh-CN"/>
        </w:rPr>
        <w:t>6</w:t>
      </w:r>
      <w:r w:rsidRPr="00FA188F">
        <w:rPr>
          <w:lang w:eastAsia="zh-CN"/>
        </w:rPr>
        <w:t xml:space="preserve"> shall apply </w:t>
      </w:r>
      <w:r>
        <w:rPr>
          <w:lang w:eastAsia="zh-CN"/>
        </w:rPr>
        <w:t xml:space="preserve">when UE is performing PRS measurement without gap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0E7C919A" w:rsidR="00D52569" w:rsidRPr="00102254" w:rsidRDefault="00942F1E" w:rsidP="00D52569">
      <w:pPr>
        <w:pStyle w:val="B10"/>
      </w:pPr>
      <w:r w:rsidRPr="007C6276">
        <w:rPr>
          <w:lang w:eastAsia="zh-CN"/>
        </w:rPr>
        <w:t>-</w:t>
      </w:r>
      <w:r w:rsidRPr="00EC5A91">
        <w:rPr>
          <w:lang w:eastAsia="zh-CN"/>
        </w:rPr>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rPr>
          <w:lang w:eastAsia="zh-CN"/>
        </w:rPr>
      </w:pPr>
      <w:r>
        <w:t>9.9.</w:t>
      </w:r>
      <w:r w:rsidR="00F553B9">
        <w:t>6</w:t>
      </w:r>
      <w:r>
        <w:t>.</w:t>
      </w:r>
      <w:r w:rsidRPr="0036561F">
        <w:rPr>
          <w:szCs w:val="24"/>
        </w:rPr>
        <w:t>3</w:t>
      </w:r>
      <w:r w:rsidR="00CB27F3">
        <w:tab/>
      </w:r>
      <w:r>
        <w:rPr>
          <w:lang w:eastAsia="zh-CN"/>
        </w:rPr>
        <w:t xml:space="preserve">Measurement </w:t>
      </w:r>
      <w:r w:rsidRPr="005E2DF8">
        <w:rPr>
          <w:szCs w:val="24"/>
          <w:lang w:eastAsia="zh-CN"/>
        </w:rPr>
        <w:t>capability</w:t>
      </w:r>
    </w:p>
    <w:p w14:paraId="766785AA" w14:textId="2C79B2EC" w:rsidR="00294744" w:rsidRDefault="00294744" w:rsidP="000E47B0">
      <w:pPr>
        <w:rPr>
          <w:lang w:eastAsia="zh-CN"/>
        </w:rPr>
      </w:pPr>
      <w:r>
        <w:t>UE PRS-RSRP</w:t>
      </w:r>
      <w:r>
        <w:rPr>
          <w:rFonts w:hint="eastAsia"/>
          <w:lang w:eastAsia="zh-CN"/>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Default="003078C3" w:rsidP="003078C3">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10.1.38.</w:t>
      </w:r>
      <w:r>
        <w:rPr>
          <w:rFonts w:hint="eastAsia"/>
          <w:lang w:eastAsia="zh-CN"/>
        </w:rPr>
        <w:t>3</w:t>
      </w:r>
      <w:r>
        <w:rPr>
          <w:lang w:eastAsia="zh-CN"/>
        </w:rPr>
        <w:t>.</w:t>
      </w:r>
    </w:p>
    <w:p w14:paraId="5A242A10" w14:textId="63FF9CB4" w:rsidR="00294744" w:rsidRDefault="003078C3" w:rsidP="003078C3">
      <w:pPr>
        <w:rPr>
          <w:lang w:eastAsia="zh-CN"/>
        </w:rPr>
      </w:pPr>
      <w:r>
        <w:rPr>
          <w:lang w:eastAsia="zh-CN"/>
        </w:rPr>
        <w:t>The PRS-RSR</w:t>
      </w:r>
      <w:r>
        <w:rPr>
          <w:rFonts w:hint="eastAsia"/>
          <w:lang w:eastAsia="zh-CN"/>
        </w:rPr>
        <w:t>P</w:t>
      </w:r>
      <w:r>
        <w:rPr>
          <w:lang w:eastAsia="zh-CN"/>
        </w:rPr>
        <w:t>P measurement accuracy for all measured PRS resources shall be fulfilled according to the accuracy requriements specified in the clauses 10.1.38.2.</w:t>
      </w:r>
    </w:p>
    <w:p w14:paraId="31EF446E" w14:textId="50D39E59" w:rsidR="00D52569" w:rsidRDefault="00D52569" w:rsidP="00D52569">
      <w:pPr>
        <w:pStyle w:val="Heading4"/>
        <w:rPr>
          <w:lang w:eastAsia="zh-CN"/>
        </w:rPr>
      </w:pPr>
      <w:r>
        <w:t>9.9.</w:t>
      </w:r>
      <w:r w:rsidR="00F553B9">
        <w:t>6</w:t>
      </w:r>
      <w:r>
        <w:t>.5</w:t>
      </w:r>
      <w:r w:rsidR="00CB27F3">
        <w:tab/>
      </w:r>
      <w:r>
        <w:rPr>
          <w:lang w:eastAsia="zh-CN"/>
        </w:rPr>
        <w:t>Measurement period requirements</w:t>
      </w:r>
    </w:p>
    <w:p w14:paraId="4AD668B4" w14:textId="01E33E01" w:rsidR="00294744" w:rsidRDefault="00294744" w:rsidP="00294744">
      <w:pPr>
        <w:rPr>
          <w:lang w:eastAsia="zh-CN"/>
        </w:rPr>
      </w:pPr>
      <w:bookmarkStart w:id="99" w:name="_Hlk97310639"/>
      <w:r>
        <w:rPr>
          <w:lang w:eastAsia="zh-CN"/>
        </w:rPr>
        <w:t>For PRS measurement within MG configured to UE, m</w:t>
      </w:r>
      <w:r w:rsidRPr="00FD1E7D">
        <w:rPr>
          <w:lang w:eastAsia="zh-CN"/>
        </w:rPr>
        <w:t xml:space="preserve">easurement period requirements for PRS-RSRP </w:t>
      </w:r>
      <w:r>
        <w:rPr>
          <w:lang w:eastAsia="zh-CN"/>
        </w:rPr>
        <w:t>defined in 9.9.3.5 is</w:t>
      </w:r>
      <w:r w:rsidRPr="00FD1E7D">
        <w:rPr>
          <w:lang w:eastAsia="zh-CN"/>
        </w:rPr>
        <w:t xml:space="preserve"> re-used for PRS-RSRPP</w:t>
      </w:r>
      <w:r>
        <w:rPr>
          <w:lang w:eastAsia="zh-CN"/>
        </w:rPr>
        <w:t xml:space="preserve">. </w:t>
      </w:r>
    </w:p>
    <w:p w14:paraId="6163CA5E" w14:textId="01D11254" w:rsidR="00D52569" w:rsidRPr="00954B3F" w:rsidRDefault="00D52569" w:rsidP="00D52569">
      <w:pPr>
        <w:pStyle w:val="Heading4"/>
        <w:rPr>
          <w:lang w:eastAsia="zh-CN"/>
        </w:rPr>
      </w:pPr>
      <w:r>
        <w:rPr>
          <w:lang w:eastAsia="zh-CN"/>
        </w:rPr>
        <w:t>9.9.</w:t>
      </w:r>
      <w:r w:rsidR="00F553B9">
        <w:rPr>
          <w:lang w:eastAsia="zh-CN"/>
        </w:rPr>
        <w:t>6</w:t>
      </w:r>
      <w:r w:rsidRPr="00954B3F">
        <w:rPr>
          <w:lang w:eastAsia="zh-CN"/>
        </w:rPr>
        <w:t>.</w:t>
      </w:r>
      <w:r>
        <w:rPr>
          <w:lang w:eastAsia="zh-CN"/>
        </w:rPr>
        <w:t>6</w:t>
      </w:r>
      <w:r w:rsidRPr="00954B3F">
        <w:rPr>
          <w:lang w:eastAsia="zh-CN"/>
        </w:rPr>
        <w:tab/>
        <w:t>Measurement Period Requirements without Measurement Gaps</w:t>
      </w:r>
    </w:p>
    <w:bookmarkEnd w:id="99"/>
    <w:p w14:paraId="35BE2B57" w14:textId="77777777" w:rsidR="00294744" w:rsidRDefault="00294744" w:rsidP="00AF5628">
      <w:pPr>
        <w:rPr>
          <w:lang w:eastAsia="zh-CN"/>
        </w:rPr>
      </w:pPr>
      <w:r>
        <w:rPr>
          <w:lang w:eastAsia="zh-CN"/>
        </w:rPr>
        <w:t xml:space="preserve">For PRS measurement </w:t>
      </w:r>
      <w:r>
        <w:rPr>
          <w:rFonts w:hint="eastAsia"/>
          <w:lang w:eastAsia="zh-CN"/>
        </w:rPr>
        <w:t>without</w:t>
      </w:r>
      <w:r>
        <w:rPr>
          <w:lang w:eastAsia="zh-CN"/>
        </w:rPr>
        <w:t xml:space="preserve"> MG configured to UE, m</w:t>
      </w:r>
      <w:r w:rsidRPr="00FD1E7D">
        <w:rPr>
          <w:lang w:eastAsia="zh-CN"/>
        </w:rPr>
        <w:t xml:space="preserve">easurement period requirements for PRS-RSRP </w:t>
      </w:r>
      <w:r>
        <w:rPr>
          <w:lang w:eastAsia="zh-CN"/>
        </w:rPr>
        <w:t>defined in 9.9.3.</w:t>
      </w:r>
      <w:r>
        <w:rPr>
          <w:rFonts w:hint="eastAsia"/>
          <w:lang w:eastAsia="zh-CN"/>
        </w:rPr>
        <w:t>6</w:t>
      </w:r>
      <w:r>
        <w:rPr>
          <w:lang w:eastAsia="zh-CN"/>
        </w:rPr>
        <w:t xml:space="preserve"> is</w:t>
      </w:r>
      <w:r w:rsidRPr="00FD1E7D">
        <w:rPr>
          <w:lang w:eastAsia="zh-CN"/>
        </w:rPr>
        <w:t xml:space="preserve"> re-used for PRS-RSRPP</w:t>
      </w:r>
      <w:r>
        <w:rPr>
          <w:lang w:eastAsia="zh-CN"/>
        </w:rPr>
        <w:t>.</w:t>
      </w:r>
      <w:r>
        <w:rPr>
          <w:rFonts w:hint="eastAsia"/>
          <w:lang w:eastAsia="zh-CN"/>
        </w:rPr>
        <w:t xml:space="preserve"> </w:t>
      </w:r>
    </w:p>
    <w:p w14:paraId="5B918644" w14:textId="77777777" w:rsidR="00294744" w:rsidRPr="00697A76" w:rsidRDefault="00294744" w:rsidP="00AF5628">
      <w:pPr>
        <w:rPr>
          <w:lang w:eastAsia="zh-CN"/>
        </w:rPr>
      </w:pPr>
      <w:r w:rsidRPr="00954B3F">
        <w:t xml:space="preserve">The </w:t>
      </w:r>
      <w:r w:rsidRPr="00954B3F">
        <w:rPr>
          <w:rFonts w:hint="eastAsia"/>
          <w:lang w:eastAsia="zh-CN"/>
        </w:rPr>
        <w:t xml:space="preserve">PRS-RSRPP measurement </w:t>
      </w:r>
      <w:r w:rsidRPr="00954B3F">
        <w:t>requirements in this section apply</w:t>
      </w:r>
      <w:r w:rsidRPr="00954B3F">
        <w:rPr>
          <w:rFonts w:hint="eastAsia"/>
          <w:lang w:eastAsia="zh-CN"/>
        </w:rPr>
        <w:t xml:space="preserve"> for </w:t>
      </w:r>
      <w:r>
        <w:rPr>
          <w:rFonts w:hint="eastAsia"/>
          <w:lang w:eastAsia="zh-CN"/>
        </w:rPr>
        <w:t xml:space="preserve">the </w:t>
      </w:r>
      <w:r w:rsidRPr="00954B3F">
        <w:rPr>
          <w:rFonts w:hint="eastAsia"/>
          <w:lang w:eastAsia="zh-CN"/>
        </w:rPr>
        <w:t>first path</w:t>
      </w:r>
      <w:r>
        <w:rPr>
          <w:rFonts w:hint="eastAsia"/>
          <w:lang w:eastAsia="zh-CN"/>
        </w:rPr>
        <w:t xml:space="preserve"> PRS-RSRP measurement</w:t>
      </w:r>
      <w:r w:rsidRPr="00954B3F">
        <w:t>.</w:t>
      </w:r>
      <w:r w:rsidRPr="00954B3F">
        <w:rPr>
          <w:rFonts w:hint="eastAsia"/>
          <w:lang w:eastAsia="zh-CN"/>
        </w:rPr>
        <w:t xml:space="preserve"> </w:t>
      </w:r>
    </w:p>
    <w:p w14:paraId="146FF685" w14:textId="195B7702" w:rsidR="00D52569" w:rsidRPr="002F74F3" w:rsidRDefault="00A17CF8" w:rsidP="00D52569">
      <w:pPr>
        <w:pStyle w:val="Heading4"/>
        <w:rPr>
          <w:lang w:eastAsia="zh-CN"/>
        </w:rPr>
      </w:pPr>
      <w:r w:rsidRPr="002F74F3">
        <w:rPr>
          <w:lang w:eastAsia="zh-CN"/>
        </w:rPr>
        <w:t>9.9.</w:t>
      </w:r>
      <w:r>
        <w:rPr>
          <w:lang w:eastAsia="zh-CN"/>
        </w:rPr>
        <w:t>6</w:t>
      </w:r>
      <w:r w:rsidRPr="002F74F3">
        <w:rPr>
          <w:lang w:eastAsia="zh-CN"/>
        </w:rPr>
        <w:t>.</w:t>
      </w:r>
      <w:r>
        <w:rPr>
          <w:lang w:eastAsia="zh-CN"/>
        </w:rPr>
        <w:t>7</w:t>
      </w:r>
      <w:r w:rsidRPr="002F74F3">
        <w:rPr>
          <w:lang w:eastAsia="zh-CN"/>
        </w:rPr>
        <w:tab/>
      </w:r>
      <w:r>
        <w:rPr>
          <w:lang w:eastAsia="zh-CN"/>
        </w:rPr>
        <w:t>Void</w:t>
      </w:r>
    </w:p>
    <w:p w14:paraId="2903FCE2" w14:textId="77777777" w:rsidR="003B3F81" w:rsidRDefault="003B3F81" w:rsidP="003B3F81">
      <w:pPr>
        <w:pStyle w:val="Heading4"/>
        <w:rPr>
          <w:lang w:eastAsia="zh-CN"/>
        </w:rPr>
      </w:pPr>
      <w:r w:rsidRPr="002F7B5F">
        <w:t>9.9.</w:t>
      </w:r>
      <w:r>
        <w:t>6</w:t>
      </w:r>
      <w:r w:rsidRPr="002F7B5F">
        <w:t>.</w:t>
      </w:r>
      <w:r>
        <w:t>8</w:t>
      </w:r>
      <w:r w:rsidRPr="002F7B5F">
        <w:tab/>
      </w:r>
      <w:r w:rsidRPr="00884658">
        <w:rPr>
          <w:lang w:eastAsia="zh-CN"/>
        </w:rPr>
        <w:t>Measurements Period Requirements</w:t>
      </w:r>
      <w:r>
        <w:rPr>
          <w:lang w:eastAsia="zh-CN"/>
        </w:rPr>
        <w:t xml:space="preserve"> with both MG and PPW</w:t>
      </w:r>
    </w:p>
    <w:p w14:paraId="34990AF9" w14:textId="19092719" w:rsidR="003B3F81" w:rsidRDefault="003B3F81" w:rsidP="003B3F81">
      <w:r w:rsidRPr="00884658">
        <w:rPr>
          <w:rFonts w:eastAsia="SimSun"/>
          <w:noProof/>
          <w:lang w:eastAsia="zh-CN"/>
        </w:rPr>
        <w:t xml:space="preserve">If </w:t>
      </w:r>
      <w:r>
        <w:rPr>
          <w:rFonts w:eastAsia="SimSun" w:hint="eastAsia"/>
          <w:noProof/>
          <w:lang w:eastAsia="zh-CN"/>
        </w:rPr>
        <w:t xml:space="preserve">the </w:t>
      </w:r>
      <w:r w:rsidRPr="00884658">
        <w:rPr>
          <w:rFonts w:eastAsia="SimSun"/>
          <w:noProof/>
          <w:lang w:eastAsia="zh-CN"/>
        </w:rPr>
        <w:t xml:space="preserve">UE is </w:t>
      </w:r>
      <w:r>
        <w:rPr>
          <w:rFonts w:eastAsia="SimSun"/>
          <w:noProof/>
          <w:lang w:eastAsia="zh-CN"/>
        </w:rPr>
        <w:t xml:space="preserve">configured with both MG </w:t>
      </w:r>
      <w:r>
        <w:rPr>
          <w:rFonts w:hint="eastAsia"/>
          <w:noProof/>
          <w:lang w:eastAsia="zh-CN"/>
        </w:rPr>
        <w:t>applicable to positioning measurement</w:t>
      </w:r>
      <w:r>
        <w:rPr>
          <w:rFonts w:eastAsia="SimSun" w:hint="eastAsia"/>
          <w:noProof/>
          <w:lang w:eastAsia="zh-CN"/>
        </w:rPr>
        <w:t xml:space="preserve"> </w:t>
      </w:r>
      <w:r>
        <w:rPr>
          <w:rFonts w:eastAsia="SimSun"/>
          <w:noProof/>
          <w:lang w:eastAsia="zh-CN"/>
        </w:rPr>
        <w:t xml:space="preserve">and PPW, </w:t>
      </w:r>
      <w:r>
        <w:rPr>
          <w:lang w:eastAsia="zh-CN"/>
        </w:rPr>
        <w:t>the m</w:t>
      </w:r>
      <w:r w:rsidRPr="00FD1E7D">
        <w:rPr>
          <w:lang w:eastAsia="zh-CN"/>
        </w:rPr>
        <w:t xml:space="preserve">easurement period requirements for PRS-RSRP </w:t>
      </w:r>
      <w:r>
        <w:rPr>
          <w:lang w:eastAsia="zh-CN"/>
        </w:rPr>
        <w:t>defined in 9.9.3.8 is</w:t>
      </w:r>
      <w:r w:rsidRPr="00FD1E7D">
        <w:rPr>
          <w:lang w:eastAsia="zh-CN"/>
        </w:rPr>
        <w:t xml:space="preserve"> re-used for PRS-RSRPP</w:t>
      </w:r>
      <w:r>
        <w:rPr>
          <w:lang w:eastAsia="zh-CN"/>
        </w:rPr>
        <w:t>.</w:t>
      </w:r>
    </w:p>
    <w:p w14:paraId="2B3846E1" w14:textId="77777777" w:rsidR="003B3F81" w:rsidRDefault="003B3F81" w:rsidP="009323E2"/>
    <w:p w14:paraId="79ADB824" w14:textId="77777777" w:rsidR="00CC0E74" w:rsidRPr="002C47C4" w:rsidRDefault="00CC0E74" w:rsidP="00CC0E74">
      <w:pPr>
        <w:pStyle w:val="Heading3"/>
      </w:pPr>
      <w:r w:rsidRPr="00B87FF3">
        <w:t>9.9.</w:t>
      </w:r>
      <w:r>
        <w:t>7</w:t>
      </w:r>
      <w:r w:rsidRPr="00B87FF3">
        <w:tab/>
      </w:r>
      <w:r w:rsidRPr="00697EA3">
        <w:t>Measurement requirements for DL RSCPD reported with RSTD</w:t>
      </w:r>
    </w:p>
    <w:p w14:paraId="187E3FD5" w14:textId="77777777" w:rsidR="00CC0E74" w:rsidRPr="00E02EB9" w:rsidRDefault="00CC0E74" w:rsidP="00CC0E74">
      <w:pPr>
        <w:pStyle w:val="Heading4"/>
      </w:pPr>
      <w:r w:rsidRPr="00E02EB9">
        <w:rPr>
          <w:lang w:eastAsia="zh-CN"/>
        </w:rPr>
        <w:t>9.9.</w:t>
      </w:r>
      <w:r>
        <w:rPr>
          <w:lang w:eastAsia="zh-CN"/>
        </w:rPr>
        <w:t>7</w:t>
      </w:r>
      <w:r w:rsidRPr="00E02EB9">
        <w:rPr>
          <w:lang w:eastAsia="zh-CN"/>
        </w:rPr>
        <w:t>.1</w:t>
      </w:r>
      <w:r w:rsidRPr="00E02EB9">
        <w:tab/>
        <w:t>Introduction</w:t>
      </w:r>
    </w:p>
    <w:p w14:paraId="3E638082" w14:textId="77777777" w:rsidR="00CC0E74" w:rsidRDefault="00CC0E74" w:rsidP="00CC0E74">
      <w:pPr>
        <w:rPr>
          <w:lang w:eastAsia="zh-CN"/>
        </w:rPr>
      </w:pPr>
      <w:r w:rsidRPr="00E02EB9">
        <w:t>The requirements in clause</w:t>
      </w:r>
      <w:r w:rsidRPr="00E02EB9">
        <w:rPr>
          <w:lang w:eastAsia="zh-CN"/>
        </w:rPr>
        <w:t xml:space="preserve"> 9.9.</w:t>
      </w:r>
      <w:r>
        <w:rPr>
          <w:lang w:eastAsia="zh-CN"/>
        </w:rPr>
        <w:t>x1</w:t>
      </w:r>
      <w:r w:rsidRPr="00E02EB9">
        <w:rPr>
          <w:lang w:eastAsia="zh-CN"/>
        </w:rPr>
        <w:t xml:space="preserve">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w:t>
      </w:r>
      <w:r>
        <w:t xml:space="preserve">with </w:t>
      </w:r>
      <w:r w:rsidRPr="001E574B">
        <w:rPr>
          <w:i/>
          <w:iCs/>
        </w:rPr>
        <w:t>nr-UE-RSCPD-Request</w:t>
      </w:r>
      <w:r w:rsidRPr="001E574B">
        <w:t xml:space="preserve"> </w:t>
      </w:r>
      <w:r w:rsidRPr="00E02EB9">
        <w:t xml:space="preserve">from LMF via LPP [34] requesting the UE to </w:t>
      </w:r>
      <w:r>
        <w:t xml:space="preserve">measure and </w:t>
      </w:r>
      <w:r w:rsidRPr="00E02EB9">
        <w:t xml:space="preserve">report </w:t>
      </w:r>
      <w:r>
        <w:t xml:space="preserve">RSCPD measurement with </w:t>
      </w:r>
      <w:r w:rsidRPr="00E02EB9">
        <w:rPr>
          <w:lang w:eastAsia="zh-CN"/>
        </w:rPr>
        <w:t>DL RSTD measurements defined in TS 38.215 [4].</w:t>
      </w:r>
    </w:p>
    <w:p w14:paraId="0A45C290" w14:textId="77777777" w:rsidR="00CC0E74" w:rsidRPr="00E02EB9" w:rsidRDefault="00CC0E74" w:rsidP="00CC0E74">
      <w:pPr>
        <w:pStyle w:val="Heading4"/>
        <w:rPr>
          <w:lang w:eastAsia="zh-CN"/>
        </w:rPr>
      </w:pPr>
      <w:r w:rsidRPr="00E02EB9">
        <w:rPr>
          <w:lang w:eastAsia="zh-CN"/>
        </w:rPr>
        <w:t>9.9.</w:t>
      </w:r>
      <w:r>
        <w:rPr>
          <w:lang w:eastAsia="zh-CN"/>
        </w:rPr>
        <w:t>7</w:t>
      </w:r>
      <w:r w:rsidRPr="00E02EB9">
        <w:rPr>
          <w:lang w:eastAsia="zh-CN"/>
        </w:rPr>
        <w:t>.2</w:t>
      </w:r>
      <w:r>
        <w:rPr>
          <w:lang w:eastAsia="zh-CN"/>
        </w:rPr>
        <w:tab/>
      </w:r>
      <w:r w:rsidRPr="00E02EB9">
        <w:rPr>
          <w:lang w:eastAsia="zh-CN"/>
        </w:rPr>
        <w:t>Requirements Applicability</w:t>
      </w:r>
    </w:p>
    <w:p w14:paraId="3145BECB" w14:textId="77777777" w:rsidR="00CC0E74" w:rsidRPr="00E02EB9" w:rsidRDefault="00CC0E74" w:rsidP="00CC0E74">
      <w:r w:rsidRPr="00E02EB9">
        <w:t>The requirements in clause 9.9.</w:t>
      </w:r>
      <w:r>
        <w:t>x1</w:t>
      </w:r>
      <w:r w:rsidRPr="00E02EB9">
        <w:t xml:space="preserve"> apply</w:t>
      </w:r>
      <w:r>
        <w:t xml:space="preserve"> for periodic and triggered reporting of RSCPD with RSTD measurements</w:t>
      </w:r>
      <w:r w:rsidRPr="00E02EB9">
        <w:t>, provided:</w:t>
      </w:r>
    </w:p>
    <w:p w14:paraId="5BB5393A" w14:textId="77777777" w:rsidR="00CC0E74" w:rsidRDefault="00CC0E74" w:rsidP="00CC0E74">
      <w:pPr>
        <w:pStyle w:val="B10"/>
      </w:pPr>
      <w:r w:rsidRPr="00E02EB9">
        <w:t>-</w:t>
      </w:r>
      <w:r w:rsidRPr="00E02EB9">
        <w:tab/>
        <w:t xml:space="preserve">PRS-RSTD related side conditions given in clause </w:t>
      </w:r>
      <w:r>
        <w:t>10.1.x</w:t>
      </w:r>
      <w:r w:rsidRPr="00E02EB9">
        <w:t xml:space="preserve"> for FR1 and FR2 are fulfilled, for a corresponding Band.</w:t>
      </w:r>
    </w:p>
    <w:p w14:paraId="52614AD9" w14:textId="77777777" w:rsidR="00CC0E74" w:rsidRDefault="00CC0E74" w:rsidP="00CC0E74">
      <w:pPr>
        <w:pStyle w:val="B10"/>
      </w:pPr>
      <w:r>
        <w:t>-</w:t>
      </w:r>
      <w:r>
        <w:tab/>
        <w:t>RSCPD</w:t>
      </w:r>
      <w:r w:rsidRPr="00E02EB9">
        <w:t xml:space="preserve"> related side conditions given in clause </w:t>
      </w:r>
      <w:r>
        <w:t>10.1.x</w:t>
      </w:r>
      <w:r w:rsidRPr="00E02EB9">
        <w:t xml:space="preserve"> for FR1 and FR2 are fulfilled, for a corresponding Band.</w:t>
      </w:r>
    </w:p>
    <w:p w14:paraId="79814C6E" w14:textId="77777777" w:rsidR="00CC0E74" w:rsidRPr="00F64187" w:rsidRDefault="00CC0E74" w:rsidP="00CC0E74">
      <w:pPr>
        <w:pStyle w:val="Heading4"/>
        <w:rPr>
          <w:lang w:eastAsia="zh-CN"/>
        </w:rPr>
      </w:pPr>
      <w:r w:rsidRPr="00F64187">
        <w:rPr>
          <w:lang w:eastAsia="zh-CN"/>
        </w:rPr>
        <w:t>9.9.</w:t>
      </w:r>
      <w:r>
        <w:rPr>
          <w:lang w:eastAsia="zh-CN"/>
        </w:rPr>
        <w:t>7</w:t>
      </w:r>
      <w:r w:rsidRPr="00F64187">
        <w:rPr>
          <w:lang w:eastAsia="zh-CN"/>
        </w:rPr>
        <w:t>.3</w:t>
      </w:r>
      <w:r>
        <w:rPr>
          <w:lang w:eastAsia="zh-CN"/>
        </w:rPr>
        <w:tab/>
      </w:r>
      <w:r w:rsidRPr="00F64187">
        <w:rPr>
          <w:lang w:eastAsia="zh-CN"/>
        </w:rPr>
        <w:t>Measurement Capability</w:t>
      </w:r>
    </w:p>
    <w:p w14:paraId="705E23D9" w14:textId="77777777" w:rsidR="00CC0E74" w:rsidRDefault="00CC0E74" w:rsidP="00CC0E74">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669240D4" w14:textId="77777777" w:rsidR="00CC0E74" w:rsidRPr="00F64187" w:rsidRDefault="00CC0E74" w:rsidP="00CC0E74">
      <w:pPr>
        <w:pStyle w:val="Heading4"/>
        <w:rPr>
          <w:lang w:eastAsia="zh-CN"/>
        </w:rPr>
      </w:pPr>
      <w:r w:rsidRPr="00F64187">
        <w:rPr>
          <w:lang w:eastAsia="zh-CN"/>
        </w:rPr>
        <w:t>9.9.</w:t>
      </w:r>
      <w:r>
        <w:rPr>
          <w:lang w:eastAsia="zh-CN"/>
        </w:rPr>
        <w:t>7</w:t>
      </w:r>
      <w:r w:rsidRPr="00F64187">
        <w:rPr>
          <w:lang w:eastAsia="zh-CN"/>
        </w:rPr>
        <w:t>.4</w:t>
      </w:r>
      <w:r w:rsidRPr="00F64187">
        <w:rPr>
          <w:lang w:eastAsia="zh-CN"/>
        </w:rPr>
        <w:tab/>
        <w:t>Measurement Reporting Requirements</w:t>
      </w:r>
    </w:p>
    <w:p w14:paraId="13CDEEBE" w14:textId="77777777" w:rsidR="00CC0E74" w:rsidRPr="00F64187" w:rsidRDefault="00CC0E74" w:rsidP="00CC0E74">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5E4CADD0" w14:textId="77777777" w:rsidR="00CC0E74" w:rsidRDefault="00CC0E74" w:rsidP="00CC0E74">
      <w:pPr>
        <w:rPr>
          <w:lang w:eastAsia="zh-CN"/>
        </w:rPr>
      </w:pPr>
      <w:r w:rsidRPr="00F64187">
        <w:rPr>
          <w:lang w:eastAsia="zh-CN"/>
        </w:rPr>
        <w:t xml:space="preserve">The reported RSTD measurement values contained in measurement reports shall be based on the measurement report mapping requirements specified in </w:t>
      </w:r>
      <w:r>
        <w:rPr>
          <w:lang w:eastAsia="zh-CN"/>
        </w:rPr>
        <w:t>clause</w:t>
      </w:r>
      <w:r w:rsidRPr="00F64187">
        <w:rPr>
          <w:lang w:eastAsia="zh-CN"/>
        </w:rPr>
        <w:t>s 10.1.23.3.</w:t>
      </w:r>
    </w:p>
    <w:p w14:paraId="3EB4E6A5" w14:textId="77777777" w:rsidR="00CC0E74" w:rsidRDefault="00CC0E74" w:rsidP="00CC0E74">
      <w:pPr>
        <w:rPr>
          <w:lang w:eastAsia="zh-CN"/>
        </w:rPr>
      </w:pPr>
      <w:r>
        <w:rPr>
          <w:lang w:eastAsia="zh-CN"/>
        </w:rPr>
        <w:t>The reported RSCPD measurement values contained in the measurement reports shall be based on the measurement report mapping requirements specified in clauses 10.1.x.</w:t>
      </w:r>
    </w:p>
    <w:p w14:paraId="3D0118DD" w14:textId="77777777" w:rsidR="00CC0E74" w:rsidRDefault="00CC0E74" w:rsidP="00CC0E74">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10.1.23, for the measured DL PRS resource.</w:t>
      </w:r>
    </w:p>
    <w:p w14:paraId="6E23B6B7" w14:textId="77777777" w:rsidR="00CC0E74" w:rsidRDefault="00CC0E74" w:rsidP="00CC0E74">
      <w:r w:rsidRPr="004858F7">
        <w:t xml:space="preserve">The </w:t>
      </w:r>
      <w:r>
        <w:t>RSCPD</w:t>
      </w:r>
      <w:r w:rsidRPr="004858F7">
        <w:t xml:space="preserve"> measurement</w:t>
      </w:r>
      <w:r>
        <w:t xml:space="preserve">s </w:t>
      </w:r>
      <w:r w:rsidRPr="00691C10">
        <w:t xml:space="preserve">performed and reported according to this section shall meet the </w:t>
      </w:r>
      <w:r>
        <w:t>RSCPD</w:t>
      </w:r>
      <w:r w:rsidRPr="00691C10">
        <w:t xml:space="preserve"> measurement accuracy requirements in </w:t>
      </w:r>
      <w:r>
        <w:t>clause 10.1.x, for the measured DL PRS resource.</w:t>
      </w:r>
    </w:p>
    <w:p w14:paraId="6B2581EA" w14:textId="77777777" w:rsidR="00CC0E74" w:rsidRPr="0001499C" w:rsidRDefault="00CC0E74" w:rsidP="00CC0E74">
      <w:pPr>
        <w:pStyle w:val="Heading4"/>
        <w:rPr>
          <w:lang w:eastAsia="zh-CN"/>
        </w:rPr>
      </w:pPr>
      <w:r w:rsidRPr="0001499C">
        <w:t>9.9.</w:t>
      </w:r>
      <w:r>
        <w:t>7</w:t>
      </w:r>
      <w:r w:rsidRPr="0001499C">
        <w:t>.5</w:t>
      </w:r>
      <w:r w:rsidRPr="0001499C">
        <w:tab/>
        <w:t>Measurements Period Requireme</w:t>
      </w:r>
      <w:r w:rsidRPr="0001499C">
        <w:rPr>
          <w:lang w:eastAsia="zh-CN"/>
        </w:rPr>
        <w:t>nts</w:t>
      </w:r>
      <w:r>
        <w:rPr>
          <w:lang w:eastAsia="zh-CN"/>
        </w:rPr>
        <w:t xml:space="preserve"> for DL RSCPD reported with RSTD</w:t>
      </w:r>
    </w:p>
    <w:p w14:paraId="18F5DC88" w14:textId="77777777" w:rsidR="00CC0E74" w:rsidRPr="00C803B4" w:rsidRDefault="00CC0E74" w:rsidP="00CC0E74">
      <w:pPr>
        <w:rPr>
          <w:lang w:eastAsia="zh-CN"/>
        </w:rPr>
      </w:pPr>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 xml:space="preserve">message </w:t>
      </w:r>
      <w:r>
        <w:t xml:space="preserve">with </w:t>
      </w:r>
      <w:r w:rsidRPr="001E574B">
        <w:rPr>
          <w:i/>
          <w:iCs/>
        </w:rPr>
        <w:t>nr-UE-RSCPD-Request</w:t>
      </w:r>
      <w:r w:rsidRPr="00F64187">
        <w:rPr>
          <w:iCs/>
        </w:rPr>
        <w:t xml:space="preserve"> from LMF via LPP [34]</w:t>
      </w:r>
      <w:r w:rsidRPr="00F64187">
        <w:rPr>
          <w:i/>
        </w:rPr>
        <w:t xml:space="preserve">, </w:t>
      </w:r>
      <w:r w:rsidRPr="00F64187">
        <w:rPr>
          <w:iCs/>
        </w:rPr>
        <w:t xml:space="preserve">the UE shall be able to measure </w:t>
      </w:r>
      <w:r>
        <w:rPr>
          <w:iCs/>
        </w:rPr>
        <w:t>RSTD and RSCPD measurement on the common PFL between reference and neighbor TRPs</w:t>
      </w:r>
      <w:r w:rsidRPr="00F64187">
        <w:rPr>
          <w:iCs/>
        </w:rPr>
        <w:t xml:space="preserve">,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m:t>
            </m:r>
          </m:sub>
        </m:sSub>
      </m:oMath>
      <w:r w:rsidRPr="00F64187">
        <w:t xml:space="preserve"> defined </w:t>
      </w:r>
      <w:r>
        <w:t>as:</w:t>
      </w:r>
    </w:p>
    <w:p w14:paraId="2B19FDE3" w14:textId="77777777" w:rsidR="00CC0E74" w:rsidRDefault="00000000" w:rsidP="00CC0E74">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sub>
                        </m:sSub>
                        <m:r>
                          <m:rPr>
                            <m:sty m:val="p"/>
                          </m:rPr>
                          <w:rPr>
                            <w:rFonts w:ascii="Cambria Math" w:hAnsi="Cambria Math"/>
                            <w:lang w:eastAsia="zh-CN"/>
                          </w:rPr>
                          <m:t>×CSSF</m:t>
                        </m:r>
                      </m:e>
                      <m:sub>
                        <m:r>
                          <m:rPr>
                            <m:sty m:val="p"/>
                          </m:rP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00CC0E74" w:rsidRPr="00F64187">
        <w:t>,</w:t>
      </w:r>
    </w:p>
    <w:p w14:paraId="1F2DB4F3" w14:textId="77777777" w:rsidR="00CC0E74" w:rsidRDefault="00CC0E74" w:rsidP="00CC0E74">
      <w:pPr>
        <w:rPr>
          <w:rFonts w:eastAsia="MS Mincho" w:cs="v4.2.0"/>
        </w:rPr>
      </w:pPr>
      <w:r w:rsidRPr="0007062E">
        <w:rPr>
          <w:rFonts w:eastAsia="MS Mincho" w:cs="v4.2.0"/>
        </w:rPr>
        <w:t xml:space="preserve">where: </w:t>
      </w:r>
    </w:p>
    <w:p w14:paraId="37838CB2" w14:textId="77777777" w:rsidR="00CC0E74" w:rsidRDefault="00000000" w:rsidP="00CC0E74">
      <w:pPr>
        <w:pStyle w:val="B10"/>
        <w:numPr>
          <w:ilvl w:val="0"/>
          <w:numId w:val="66"/>
        </w:numPr>
        <w:ind w:left="284" w:firstLine="0"/>
      </w:pPr>
      <m:oMath>
        <m:sSub>
          <m:sSubPr>
            <m:ctrlPr>
              <w:rPr>
                <w:rFonts w:ascii="Cambria Math" w:hAnsi="Cambria Math"/>
                <w:i/>
              </w:rPr>
            </m:ctrlPr>
          </m:sSubPr>
          <m:e>
            <m:r>
              <w:rPr>
                <w:rFonts w:ascii="Cambria Math" w:hAnsi="Cambria Math"/>
              </w:rPr>
              <m:t>N</m:t>
            </m:r>
          </m:e>
          <m:sub>
            <m:r>
              <w:rPr>
                <w:rFonts w:ascii="Cambria Math" w:hAnsi="Cambria Math"/>
              </w:rPr>
              <m:t>RxBeam</m:t>
            </m:r>
          </m:sub>
        </m:sSub>
      </m:oMath>
      <w:r w:rsidR="00CC0E74">
        <w:t xml:space="preserve">, </w:t>
      </w:r>
      <m:oMath>
        <m:sSub>
          <m:sSubPr>
            <m:ctrlPr>
              <w:rPr>
                <w:rFonts w:ascii="Cambria Math" w:hAnsi="Cambria Math"/>
                <w:bCs/>
                <w:i/>
                <w:iCs/>
              </w:rPr>
            </m:ctrlPr>
          </m:sSubPr>
          <m:e>
            <m:r>
              <w:rPr>
                <w:rFonts w:ascii="Cambria Math" w:hAnsi="Cambria Math"/>
              </w:rPr>
              <m:t>CSSF</m:t>
            </m:r>
          </m:e>
          <m:sub>
            <m:r>
              <w:rPr>
                <w:rFonts w:ascii="Cambria Math" w:hAnsi="Cambria Math"/>
              </w:rPr>
              <m:t>PRS</m:t>
            </m:r>
          </m:sub>
        </m:sSub>
      </m:oMath>
      <w:r w:rsidR="00CC0E74">
        <w:t xml:space="preserve">, </w:t>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m:t>
            </m:r>
          </m:sub>
        </m:sSub>
      </m:oMath>
      <w:r w:rsidR="00CC0E74" w:rsidRPr="00274154">
        <w:rPr>
          <w:rFonts w:eastAsia="MS Mincho"/>
        </w:rPr>
        <w:t xml:space="preserve">, </w:t>
      </w:r>
      <m:oMath>
        <m:sSub>
          <m:sSubPr>
            <m:ctrlPr>
              <w:rPr>
                <w:rFonts w:ascii="Cambria Math" w:hAnsi="Cambria Math"/>
                <w:bCs/>
              </w:rPr>
            </m:ctrlPr>
          </m:sSubPr>
          <m:e>
            <m:r>
              <m:rPr>
                <m:sty m:val="p"/>
              </m:rPr>
              <w:rPr>
                <w:rFonts w:ascii="Cambria Math" w:hAnsi="Cambria Math"/>
              </w:rPr>
              <m:t>K</m:t>
            </m:r>
          </m:e>
          <m:sub>
            <m:r>
              <m:rPr>
                <m:sty m:val="p"/>
              </m:rPr>
              <w:rPr>
                <w:rFonts w:ascii="Cambria Math" w:hAnsi="Cambria Math"/>
              </w:rPr>
              <m:t>p,PRS</m:t>
            </m:r>
          </m:sub>
        </m:sSub>
      </m:oMath>
      <w:r w:rsidR="00CC0E74" w:rsidRPr="00274154">
        <w:rPr>
          <w:rFonts w:eastAsia="MS Mincho"/>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CC0E74" w:rsidRPr="00274154">
        <w:rPr>
          <w:rFonts w:eastAsia="MS Mincho"/>
        </w:rPr>
        <w:t xml:space="preserve">, </w:t>
      </w:r>
      <m:oMath>
        <m:r>
          <w:rPr>
            <w:rFonts w:ascii="Cambria Math" w:hAnsi="Cambria Math"/>
          </w:rPr>
          <m:t>N</m:t>
        </m:r>
      </m:oMath>
      <w:r w:rsidR="00CC0E74">
        <w:rPr>
          <w:rFonts w:eastAsia="MS Mincho"/>
        </w:rPr>
        <w:t xml:space="preserve">, </w:t>
      </w:r>
      <m:oMath>
        <m:r>
          <w:rPr>
            <w:rFonts w:ascii="Cambria Math" w:hAnsi="Cambria Math"/>
          </w:rPr>
          <m:t>N’</m:t>
        </m:r>
      </m:oMath>
      <w:r w:rsidR="00CC0E74">
        <w:rPr>
          <w:rFonts w:eastAsia="MS Mincho"/>
        </w:rPr>
        <w:t xml:space="preserve">, </w:t>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sidR="00CC0E74">
        <w:rPr>
          <w:rFonts w:eastAsia="MS Mincho"/>
          <w:bCs/>
          <w:iCs/>
        </w:rPr>
        <w:t xml:space="preserve"> </w:t>
      </w:r>
      <w:r w:rsidR="00CC0E74" w:rsidRPr="00274154">
        <w:rPr>
          <w:rFonts w:eastAsia="MS Mincho"/>
        </w:rPr>
        <w:t xml:space="preserve">and </w:t>
      </w: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m:t>
            </m:r>
          </m:sub>
        </m:sSub>
      </m:oMath>
      <w:r w:rsidR="00CC0E74" w:rsidRPr="007F4F9F">
        <w:t xml:space="preserve"> </w:t>
      </w:r>
      <w:r w:rsidR="00CC0E74">
        <w:t>are defined in clause 9.9.2.5.</w:t>
      </w:r>
    </w:p>
    <w:p w14:paraId="4CB947E7" w14:textId="77777777" w:rsidR="00CC0E74" w:rsidRPr="005466D5" w:rsidRDefault="00000000" w:rsidP="00CC0E74">
      <w:pPr>
        <w:pStyle w:val="B10"/>
        <w:numPr>
          <w:ilvl w:val="0"/>
          <w:numId w:val="66"/>
        </w:numPr>
        <w:ind w:left="284" w:firstLine="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CC0E74">
        <w:rPr>
          <w:rFonts w:eastAsia="MS Mincho"/>
        </w:rPr>
        <w:t xml:space="preserve"> = 1 or 2 as defined in clause 9.9.2.5.</w:t>
      </w:r>
    </w:p>
    <w:p w14:paraId="7B084E71" w14:textId="77777777" w:rsidR="00CC0E74" w:rsidRPr="00B66D26" w:rsidRDefault="00000000" w:rsidP="00CC0E74">
      <w:pPr>
        <w:pStyle w:val="B10"/>
        <w:numPr>
          <w:ilvl w:val="0"/>
          <w:numId w:val="66"/>
        </w:numPr>
        <w:ind w:left="284" w:firstLine="0"/>
        <w:rPr>
          <w:lang w:eastAsia="zh-CN"/>
        </w:rPr>
      </w:pP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sub>
        </m:sSub>
      </m:oMath>
      <w:r w:rsidR="00CC0E74">
        <w:rPr>
          <w:rFonts w:hint="eastAsia"/>
          <w:iCs/>
          <w:lang w:eastAsia="zh-CN"/>
        </w:rPr>
        <w:t xml:space="preserve"> is </w:t>
      </w:r>
      <w:r w:rsidR="00CC0E74" w:rsidRPr="00EF5AF1">
        <w:rPr>
          <w:iCs/>
          <w:lang w:eastAsia="zh-CN"/>
        </w:rPr>
        <w:t>the time duration of available PRS in the positioning frequency layer</w:t>
      </w:r>
      <w:r w:rsidR="00CC0E7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m:t>
            </m:r>
          </m:sub>
        </m:sSub>
      </m:oMath>
      <w:r w:rsidR="00CC0E74" w:rsidRPr="00EF5AF1">
        <w:rPr>
          <w:iCs/>
          <w:lang w:eastAsia="zh-CN"/>
        </w:rPr>
        <w:t>, and is calculated in the same way as PRS duration K defined in clause 5.1.6.5 of TS 38.214 [26]</w:t>
      </w:r>
      <w:r w:rsidR="00CC0E74">
        <w:rPr>
          <w:rFonts w:hint="eastAsia"/>
          <w:iCs/>
          <w:lang w:eastAsia="zh-CN"/>
        </w:rPr>
        <w:t xml:space="preserve">. </w:t>
      </w:r>
    </w:p>
    <w:p w14:paraId="08B649FA" w14:textId="77777777" w:rsidR="00CC0E74" w:rsidRPr="00F65F99" w:rsidRDefault="00CC0E74" w:rsidP="00CC0E74">
      <w:pPr>
        <w:pStyle w:val="B10"/>
        <w:numPr>
          <w:ilvl w:val="0"/>
          <w:numId w:val="66"/>
        </w:numPr>
        <w:ind w:left="284" w:firstLine="0"/>
        <w:rPr>
          <w:rFonts w:eastAsiaTheme="minorEastAsia" w:cs="v4.2.0"/>
          <w:lang w:eastAsia="zh-CN"/>
        </w:rPr>
      </w:pPr>
      <w:r w:rsidRPr="0089722E">
        <w:rPr>
          <w:rFonts w:eastAsia="MS Mincho" w:cs="v4.2.0"/>
        </w:rPr>
        <w:t xml:space="preserve">When periodic time window(s) are configured by the LMF, </w:t>
      </w:r>
      <m:oMath>
        <m:sSub>
          <m:sSubPr>
            <m:ctrlPr>
              <w:rPr>
                <w:rFonts w:ascii="Cambria Math" w:hAnsi="Cambria Math"/>
                <w:i/>
              </w:rPr>
            </m:ctrlPr>
          </m:sSubPr>
          <m:e>
            <m:r>
              <w:rPr>
                <w:rFonts w:ascii="Cambria Math" w:hAnsi="Cambria Math"/>
              </w:rPr>
              <m:t>T</m:t>
            </m:r>
          </m:e>
          <m:sub>
            <m:r>
              <w:rPr>
                <w:rFonts w:ascii="Cambria Math" w:hAnsi="Cambria Math"/>
              </w:rPr>
              <m:t>available_PRS</m:t>
            </m:r>
          </m:sub>
        </m:sSub>
        <m:r>
          <w:rPr>
            <w:rFonts w:ascii="Cambria Math" w:hAnsi="Cambria Math"/>
          </w:rPr>
          <m:t>=LCM(</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 xml:space="preserve">, MGRP, </m:t>
        </m:r>
        <m:sSub>
          <m:sSubPr>
            <m:ctrlPr>
              <w:rPr>
                <w:rFonts w:ascii="Cambria Math" w:hAnsi="Cambria Math"/>
                <w:i/>
              </w:rPr>
            </m:ctrlPr>
          </m:sSubPr>
          <m:e>
            <m:r>
              <w:rPr>
                <w:rFonts w:ascii="Cambria Math" w:hAnsi="Cambria Math"/>
              </w:rPr>
              <m:t>T</m:t>
            </m:r>
          </m:e>
          <m:sub>
            <m:r>
              <w:rPr>
                <w:rFonts w:ascii="Cambria Math" w:hAnsi="Cambria Math"/>
              </w:rPr>
              <m:t>window</m:t>
            </m:r>
          </m:sub>
        </m:sSub>
        <m:r>
          <w:rPr>
            <w:rFonts w:ascii="Cambria Math" w:hAnsi="Cambria Math"/>
          </w:rPr>
          <m:t>)</m:t>
        </m:r>
      </m:oMath>
      <w:r w:rsidRPr="0089722E">
        <w:rPr>
          <w:rFonts w:eastAsia="MS Mincho" w:cs="v4.2.0"/>
        </w:rPr>
        <w:t xml:space="preserve">, otherwise </w:t>
      </w:r>
      <w:r w:rsidRPr="0089722E">
        <w:rPr>
          <w:rFonts w:eastAsia="MS Mincho" w:cs="v4.2.0"/>
          <w:color w:val="000000" w:themeColor="text1"/>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sub>
        </m:sSub>
        <m:r>
          <w:rPr>
            <w:rFonts w:ascii="Cambria Math" w:hAnsi="Cambria Math"/>
          </w:rPr>
          <m:t>=LCM(</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 MGRP)</m:t>
        </m:r>
      </m:oMath>
      <w:r w:rsidRPr="0089722E">
        <w:rPr>
          <w:rFonts w:eastAsia="MS Mincho" w:cs="v4.2.0"/>
        </w:rPr>
        <w:t xml:space="preserv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vertAlign w:val="subscript"/>
                <w:lang w:eastAsia="zh-CN"/>
              </w:rPr>
              <m:t>window</m:t>
            </m:r>
          </m:sub>
        </m:sSub>
      </m:oMath>
      <w:r w:rsidRPr="00814316">
        <w:rPr>
          <w:lang w:eastAsia="zh-CN"/>
        </w:rPr>
        <w:t xml:space="preserve"> is the maximum periodicity of the </w:t>
      </w:r>
      <w:r>
        <w:rPr>
          <w:lang w:eastAsia="zh-CN"/>
        </w:rPr>
        <w:t>configur</w:t>
      </w:r>
      <w:r w:rsidRPr="00814316">
        <w:rPr>
          <w:lang w:eastAsia="zh-CN"/>
        </w:rPr>
        <w:t>ed time window(s)</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t xml:space="preserve"> and </w:t>
      </w:r>
      <m:oMath>
        <m:r>
          <w:rPr>
            <w:rFonts w:ascii="Cambria Math" w:hAnsi="Cambria Math"/>
          </w:rPr>
          <m:t>MGRP</m:t>
        </m:r>
      </m:oMath>
      <w:r>
        <w:t xml:space="preserve"> are defined in clause 9.9.2.5.</w:t>
      </w:r>
    </w:p>
    <w:p w14:paraId="5440B849" w14:textId="77777777" w:rsidR="00CC0E74" w:rsidRPr="0089722E" w:rsidRDefault="00000000" w:rsidP="00CC0E74">
      <w:pPr>
        <w:pStyle w:val="B10"/>
        <w:numPr>
          <w:ilvl w:val="0"/>
          <w:numId w:val="66"/>
        </w:numPr>
        <w:ind w:left="284" w:firstLine="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sub>
        </m:sSub>
      </m:oMath>
      <w:r w:rsidR="00CC0E74"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m:t>
            </m:r>
          </m:sub>
        </m:sSub>
      </m:oMath>
      <w:r w:rsidR="00CC0E74" w:rsidRPr="0089722E">
        <w:rPr>
          <w:iCs/>
          <w:lang w:eastAsia="zh-CN"/>
        </w:rPr>
        <w:t xml:space="preserve"> are calculated by </w:t>
      </w:r>
      <w:r w:rsidR="00CC0E74" w:rsidRPr="00814316">
        <w:rPr>
          <w:lang w:eastAsia="zh-CN"/>
        </w:rPr>
        <w:t xml:space="preserve">only </w:t>
      </w:r>
      <w:r w:rsidR="00CC0E74">
        <w:rPr>
          <w:lang w:eastAsia="zh-CN"/>
        </w:rPr>
        <w:t xml:space="preserve">considering </w:t>
      </w:r>
      <w:r w:rsidR="00CC0E74" w:rsidRPr="00814316">
        <w:rPr>
          <w:lang w:eastAsia="zh-CN"/>
        </w:rPr>
        <w:t>the PRS resources in the indicated resources sets overlap</w:t>
      </w:r>
      <w:r w:rsidR="00CC0E74">
        <w:rPr>
          <w:lang w:eastAsia="zh-CN"/>
        </w:rPr>
        <w:t>ping</w:t>
      </w:r>
      <w:r w:rsidR="00CC0E74" w:rsidRPr="00814316">
        <w:rPr>
          <w:lang w:eastAsia="zh-CN"/>
        </w:rPr>
        <w:t xml:space="preserve"> with both the MG and the indicated time window(s).</w:t>
      </w:r>
    </w:p>
    <w:p w14:paraId="51EAB8C3" w14:textId="77777777" w:rsidR="00CC0E74" w:rsidRDefault="00CC0E74" w:rsidP="00CC0E74">
      <w:pPr>
        <w:rPr>
          <w:lang w:eastAsia="zh-CN"/>
        </w:rPr>
      </w:pPr>
      <w:r w:rsidRPr="00991295">
        <w:rPr>
          <w:i/>
          <w:iCs/>
          <w:lang w:eastAsia="zh-CN"/>
        </w:rPr>
        <w:t>N</w:t>
      </w:r>
      <w:r w:rsidRPr="00991295">
        <w:rPr>
          <w:rFonts w:hint="eastAsia"/>
          <w:i/>
          <w:iCs/>
          <w:lang w:eastAsia="zh-CN"/>
        </w:rPr>
        <w:t xml:space="preserve">ote: </w:t>
      </w:r>
      <w:r w:rsidRPr="00991295">
        <w:rPr>
          <w:i/>
          <w:iCs/>
          <w:lang w:eastAsia="zh-CN"/>
        </w:rPr>
        <w:t>For the purpose of calculating T</w:t>
      </w:r>
      <w:r w:rsidRPr="00991295">
        <w:rPr>
          <w:i/>
          <w:iCs/>
          <w:vertAlign w:val="subscript"/>
          <w:lang w:eastAsia="zh-CN"/>
        </w:rPr>
        <w:t>PRS</w:t>
      </w:r>
      <w:r w:rsidRPr="00991295">
        <w:rPr>
          <w:i/>
          <w:iCs/>
          <w:lang w:eastAsia="zh-CN"/>
        </w:rPr>
        <w:t xml:space="preserve">, only the PRS resources fully or partially </w:t>
      </w:r>
      <w:r w:rsidRPr="00991295">
        <w:rPr>
          <w:rFonts w:hint="eastAsia"/>
          <w:i/>
          <w:iCs/>
          <w:lang w:eastAsia="zh-CN"/>
        </w:rPr>
        <w:t>covered by</w:t>
      </w:r>
      <w:r w:rsidRPr="00991295">
        <w:rPr>
          <w:i/>
          <w:iCs/>
          <w:lang w:eastAsia="zh-CN"/>
        </w:rPr>
        <w:t xml:space="preserve"> the MG are considered</w:t>
      </w:r>
      <w:r w:rsidRPr="00991295">
        <w:rPr>
          <w:rFonts w:hint="eastAsia"/>
          <w:lang w:eastAsia="zh-CN"/>
        </w:rPr>
        <w:t xml:space="preserve">. </w:t>
      </w:r>
    </w:p>
    <w:p w14:paraId="34BEEE6D" w14:textId="77777777" w:rsidR="00CC0E74" w:rsidRPr="00873F28" w:rsidRDefault="00CC0E74" w:rsidP="00CC0E74">
      <w:pPr>
        <w:rPr>
          <w:rFonts w:eastAsia="Malgun Gothic"/>
          <w:iCs/>
          <w:noProof/>
        </w:rPr>
      </w:pPr>
      <w:r w:rsidRPr="00873F28">
        <w:t xml:space="preserve">Except for deferred MT-LR as defined in clause 4.1a.5 [TS 23.273],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1BCDA06B" w14:textId="77777777" w:rsidR="00CC0E74" w:rsidRPr="005D7728" w:rsidRDefault="00CC0E74" w:rsidP="00CC0E74">
      <w:pPr>
        <w:rPr>
          <w:color w:val="FF0000"/>
        </w:rPr>
      </w:pPr>
      <w:r w:rsidRPr="00873F28">
        <w:t>For deferred MT-LR with other event than “Periodic Location” as defined in clause 4.1a.5.1 [TS 23.273],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3A8FF406" w14:textId="77777777" w:rsidR="00CC0E74" w:rsidRPr="005D7728" w:rsidRDefault="00CC0E74" w:rsidP="00CC0E74">
      <w:pPr>
        <w:rPr>
          <w:color w:val="FF0000"/>
        </w:rPr>
      </w:pPr>
      <w:r w:rsidRPr="008842E2">
        <w:t>For deferred MT-LR with event “Periodic Location” as defined in clause 4.1a.5.1 [TS 23.273],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3F916B23" w14:textId="77777777" w:rsidR="00CC0E74" w:rsidRPr="005D7728" w:rsidRDefault="00CC0E74" w:rsidP="00CC0E74">
      <w:pPr>
        <w:rPr>
          <w:i/>
          <w:iCs/>
          <w:color w:val="FF0000"/>
          <w:lang w:eastAsia="zh-CN"/>
        </w:rPr>
      </w:pPr>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48C7F934" w14:textId="77777777" w:rsidR="00CC0E74" w:rsidRPr="0054156F" w:rsidRDefault="00CC0E74" w:rsidP="00CC0E74">
      <w:r w:rsidRPr="0054156F">
        <w:t>The measurement requirements in this clause apply, provided no PRS symbols are dropped during the measurement period T</w:t>
      </w:r>
      <w:r w:rsidRPr="0054156F">
        <w:rPr>
          <w:vertAlign w:val="subscript"/>
        </w:rPr>
        <w:t>RS</w:t>
      </w:r>
      <w:r>
        <w:rPr>
          <w:vertAlign w:val="subscript"/>
        </w:rPr>
        <w:t>CPD with RSTD</w:t>
      </w:r>
      <w:r w:rsidRPr="0054156F">
        <w:t xml:space="preserve"> within measurement gaps due to collisions with other signals; otherwise, the measurement period can be longer.</w:t>
      </w:r>
    </w:p>
    <w:p w14:paraId="3AB0116A" w14:textId="77777777" w:rsidR="00CC0E74" w:rsidRPr="005D7728" w:rsidRDefault="00CC0E74" w:rsidP="00CC0E74">
      <w:pPr>
        <w:rPr>
          <w:color w:val="FF0000"/>
          <w:lang w:val="en-US" w:eastAsia="zh-CN"/>
        </w:rPr>
      </w:pPr>
      <w:r w:rsidRPr="0054156F">
        <w:rPr>
          <w:lang w:val="en-US" w:eastAsia="zh-CN"/>
        </w:rPr>
        <w:t>If CSSF changes during the measurement period, the measurement period could be longer.</w:t>
      </w:r>
    </w:p>
    <w:p w14:paraId="0F98DAF7" w14:textId="77777777" w:rsidR="00CC0E74" w:rsidRPr="005D7728" w:rsidRDefault="00CC0E74" w:rsidP="00CC0E74">
      <w:pPr>
        <w:rPr>
          <w:color w:val="FF0000"/>
          <w:lang w:val="en-US" w:eastAsia="zh-CN"/>
        </w:rPr>
      </w:pPr>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54156F">
        <w:rPr>
          <w:lang w:val="en-US" w:eastAsia="zh-CN"/>
        </w:rPr>
        <w:t>.</w:t>
      </w:r>
    </w:p>
    <w:p w14:paraId="7614E5D5" w14:textId="77777777" w:rsidR="00CC0E74" w:rsidRPr="005D7728" w:rsidRDefault="00CC0E74" w:rsidP="00CC0E74">
      <w:pPr>
        <w:rPr>
          <w:color w:val="FF0000"/>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1AC20DBF" w14:textId="77777777" w:rsidR="00CC0E74" w:rsidRPr="005D7728" w:rsidRDefault="00CC0E74" w:rsidP="00CC0E74">
      <w:pPr>
        <w:rPr>
          <w:color w:val="FF0000"/>
          <w:lang w:val="en-US" w:eastAsia="zh-CN"/>
        </w:rPr>
      </w:pPr>
      <w:r w:rsidRPr="005D3633">
        <w:rPr>
          <w:rFonts w:cs="v4.2.0"/>
        </w:rPr>
        <w:t xml:space="preserve">The requirements in clause 9.9.x1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1962B7C" w14:textId="77777777" w:rsidR="00CC0E74" w:rsidRPr="00490025" w:rsidRDefault="00CC0E74" w:rsidP="00CC0E74">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10.1.x.</w:t>
      </w:r>
    </w:p>
    <w:p w14:paraId="190EF862" w14:textId="77777777" w:rsidR="00CC0E74" w:rsidRPr="002C47C4" w:rsidRDefault="00CC0E74" w:rsidP="00CC0E74">
      <w:pPr>
        <w:pStyle w:val="Heading3"/>
      </w:pPr>
      <w:r w:rsidRPr="00B87FF3">
        <w:t>9.9.</w:t>
      </w:r>
      <w:r>
        <w:t>8</w:t>
      </w:r>
      <w:r w:rsidRPr="00B87FF3">
        <w:tab/>
      </w:r>
      <w:r w:rsidRPr="00697EA3">
        <w:t xml:space="preserve">Measurement requirements for DL RSCP reported with </w:t>
      </w:r>
      <w:r>
        <w:t>UE Rx-Tx time difference</w:t>
      </w:r>
    </w:p>
    <w:p w14:paraId="6E5B9440" w14:textId="77777777" w:rsidR="00CC0E74" w:rsidRPr="007705ED" w:rsidRDefault="00CC0E74" w:rsidP="00CC0E74">
      <w:pPr>
        <w:pStyle w:val="Heading4"/>
      </w:pPr>
      <w:r w:rsidRPr="007705ED">
        <w:rPr>
          <w:lang w:eastAsia="zh-CN"/>
        </w:rPr>
        <w:t>9.9.</w:t>
      </w:r>
      <w:r>
        <w:rPr>
          <w:lang w:eastAsia="zh-CN"/>
        </w:rPr>
        <w:t>8</w:t>
      </w:r>
      <w:r w:rsidRPr="007705ED">
        <w:rPr>
          <w:lang w:eastAsia="zh-CN"/>
        </w:rPr>
        <w:t>.1</w:t>
      </w:r>
      <w:r w:rsidRPr="007705ED">
        <w:tab/>
        <w:t>Introduction</w:t>
      </w:r>
    </w:p>
    <w:p w14:paraId="4A53547C" w14:textId="77777777" w:rsidR="00CC0E74" w:rsidRPr="007705ED" w:rsidRDefault="00CC0E74" w:rsidP="00CC0E74">
      <w:r w:rsidRPr="007705ED">
        <w:t xml:space="preserve">The requirements in this clause shall apply, provided the UE has received </w:t>
      </w:r>
      <w:r w:rsidRPr="007705ED">
        <w:rPr>
          <w:i/>
          <w:iCs/>
        </w:rPr>
        <w:t xml:space="preserve">nr-Multi-RTT-RequestLocationInformation </w:t>
      </w:r>
      <w:r w:rsidRPr="007705ED">
        <w:t xml:space="preserve">message from LMF via LPP [34] requesting the UE to measure </w:t>
      </w:r>
      <w:r w:rsidRPr="007705ED">
        <w:rPr>
          <w:rFonts w:hint="eastAsia"/>
          <w:lang w:eastAsia="zh-CN"/>
        </w:rPr>
        <w:t>and</w:t>
      </w:r>
      <w:r w:rsidRPr="007705ED">
        <w:t xml:space="preserve"> </w:t>
      </w:r>
      <w:r w:rsidRPr="007705ED">
        <w:rPr>
          <w:rFonts w:hint="eastAsia"/>
          <w:lang w:eastAsia="zh-CN"/>
        </w:rPr>
        <w:t>report</w:t>
      </w:r>
      <w:r w:rsidRPr="007705ED">
        <w:t xml:space="preserve"> one or more DL RSCP measurements with UE Rx-Tx time difference measurements defined in TS 38.215 [4].</w:t>
      </w:r>
    </w:p>
    <w:p w14:paraId="79DCEEFD"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.2</w:t>
      </w:r>
      <w:r w:rsidRPr="007705ED">
        <w:rPr>
          <w:lang w:eastAsia="zh-CN"/>
        </w:rPr>
        <w:tab/>
        <w:t>Requirements Applicability</w:t>
      </w:r>
    </w:p>
    <w:p w14:paraId="2BC946DD" w14:textId="77777777" w:rsidR="00CC0E74" w:rsidRPr="007705ED" w:rsidRDefault="00CC0E74" w:rsidP="00CC0E74">
      <w:pPr>
        <w:rPr>
          <w:lang w:eastAsia="zh-CN"/>
        </w:rPr>
      </w:pPr>
      <w:r w:rsidRPr="007705ED">
        <w:rPr>
          <w:lang w:eastAsia="zh-CN"/>
        </w:rPr>
        <w:t>The requirements in clause 9.9.x2 apply for periodic and triggered UE Rx-Tx time difference measurements, provided:</w:t>
      </w:r>
    </w:p>
    <w:p w14:paraId="63B055F0" w14:textId="77777777" w:rsidR="00CC0E74" w:rsidRPr="007705ED" w:rsidRDefault="00CC0E74" w:rsidP="00CC0E74">
      <w:pPr>
        <w:ind w:left="568" w:hanging="284"/>
        <w:rPr>
          <w:lang w:eastAsia="zh-CN"/>
        </w:rPr>
      </w:pPr>
      <w:r w:rsidRPr="007705ED">
        <w:rPr>
          <w:lang w:eastAsia="zh-CN"/>
        </w:rPr>
        <w:t>-</w:t>
      </w:r>
      <w:r w:rsidRPr="007705ED">
        <w:rPr>
          <w:lang w:eastAsia="zh-CN"/>
        </w:rPr>
        <w:tab/>
        <w:t xml:space="preserve">UE Rx-Tx time difference measurement related side conditions given in clause 10.1.25 are met for a corresponding band. </w:t>
      </w:r>
    </w:p>
    <w:p w14:paraId="7EDDC73A" w14:textId="77777777" w:rsidR="00CC0E74" w:rsidRPr="007705ED" w:rsidRDefault="00CC0E74" w:rsidP="00CC0E74">
      <w:pPr>
        <w:ind w:left="568" w:hanging="284"/>
        <w:rPr>
          <w:lang w:eastAsia="zh-CN"/>
        </w:rPr>
      </w:pPr>
      <w:r w:rsidRPr="007705ED">
        <w:rPr>
          <w:lang w:eastAsia="zh-CN"/>
        </w:rPr>
        <w:t xml:space="preserve">- </w:t>
      </w:r>
      <w:r w:rsidRPr="007705ED">
        <w:rPr>
          <w:lang w:eastAsia="zh-CN"/>
        </w:rPr>
        <w:tab/>
        <w:t xml:space="preserve">DL </w:t>
      </w:r>
      <w:r w:rsidRPr="007705ED">
        <w:t>RSCP related side conditions given in clause 10.1.x for FR1 and FR2 are fulfilled, for a corresponding Band.</w:t>
      </w:r>
    </w:p>
    <w:p w14:paraId="1D31039E" w14:textId="77777777" w:rsidR="00CC0E74" w:rsidRPr="007705ED" w:rsidRDefault="00CC0E74" w:rsidP="00CC0E74">
      <w:pPr>
        <w:ind w:left="568" w:hanging="284"/>
        <w:rPr>
          <w:lang w:eastAsia="zh-CN"/>
        </w:rPr>
      </w:pPr>
      <w:r w:rsidRPr="007705ED">
        <w:rPr>
          <w:lang w:eastAsia="zh-CN"/>
        </w:rPr>
        <w:t>-</w:t>
      </w:r>
      <w:r w:rsidRPr="007705ED">
        <w:rPr>
          <w:lang w:eastAsia="zh-CN"/>
        </w:rPr>
        <w:tab/>
        <w:t xml:space="preserve">SRS is configured on at least one of the PCell, PSCell and SCell. </w:t>
      </w:r>
    </w:p>
    <w:p w14:paraId="7C648E80" w14:textId="77777777" w:rsidR="00CC0E74" w:rsidRPr="007705ED" w:rsidRDefault="00CC0E74" w:rsidP="00CC0E74">
      <w:pPr>
        <w:ind w:left="568" w:hanging="284"/>
        <w:rPr>
          <w:lang w:eastAsia="zh-CN"/>
        </w:rPr>
      </w:pPr>
      <w:r w:rsidRPr="007705ED">
        <w:rPr>
          <w:lang w:val="en-US" w:eastAsia="zh-CN"/>
        </w:rPr>
        <w:t>-</w:t>
      </w:r>
      <w:r w:rsidRPr="007705ED">
        <w:rPr>
          <w:lang w:val="en-US" w:eastAsia="zh-CN"/>
        </w:rPr>
        <w:tab/>
        <w:t>The UE transmits SRS within [-160, 160] msec of at least one DL PRS resource of each of the TRPs in the assistance data.</w:t>
      </w:r>
    </w:p>
    <w:p w14:paraId="38BBB6FE"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.3</w:t>
      </w:r>
      <w:r w:rsidRPr="007705ED">
        <w:rPr>
          <w:lang w:eastAsia="zh-CN"/>
        </w:rPr>
        <w:tab/>
        <w:t>Measurement Capability</w:t>
      </w:r>
    </w:p>
    <w:p w14:paraId="1467F6BB" w14:textId="77777777" w:rsidR="00CC0E74" w:rsidRPr="007705ED" w:rsidRDefault="00CC0E74" w:rsidP="00CC0E74">
      <w:pPr>
        <w:rPr>
          <w:rFonts w:eastAsia="Calibri"/>
          <w:lang w:val="en-US" w:eastAsia="zh-CN"/>
        </w:rPr>
      </w:pPr>
      <w:r w:rsidRPr="007705ED">
        <w:rPr>
          <w:lang w:eastAsia="zh-CN"/>
        </w:rPr>
        <w:t xml:space="preserve">UE Rx-Tx time difference measurement capability is as indicated by the UE in </w:t>
      </w:r>
      <w:r w:rsidRPr="007705ED">
        <w:rPr>
          <w:i/>
        </w:rPr>
        <w:t>NR-Multi-RTT-Provide</w:t>
      </w:r>
      <w:r w:rsidRPr="007705ED">
        <w:rPr>
          <w:i/>
          <w:noProof/>
        </w:rPr>
        <w:t>Capabilities,</w:t>
      </w:r>
      <w:r w:rsidRPr="007705ED">
        <w:rPr>
          <w:lang w:eastAsia="zh-CN"/>
        </w:rPr>
        <w:t xml:space="preserve"> according to TS 37.355 [34].</w:t>
      </w:r>
    </w:p>
    <w:p w14:paraId="73713035"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.4</w:t>
      </w:r>
      <w:r w:rsidRPr="007705ED">
        <w:rPr>
          <w:lang w:eastAsia="zh-CN"/>
        </w:rPr>
        <w:tab/>
        <w:t>Measurement Reporting Requirements</w:t>
      </w:r>
    </w:p>
    <w:p w14:paraId="58535E02" w14:textId="77777777" w:rsidR="00CC0E74" w:rsidRPr="007705ED" w:rsidRDefault="00CC0E74" w:rsidP="00CC0E74">
      <w:r w:rsidRPr="007705ED">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7705ED">
        <w:rPr>
          <w:vertAlign w:val="subscript"/>
        </w:rPr>
        <w:t>DCCH</w:t>
      </w:r>
      <w:r w:rsidRPr="007705ED">
        <w:t xml:space="preserve"> where TTI</w:t>
      </w:r>
      <w:r w:rsidRPr="007705ED">
        <w:rPr>
          <w:vertAlign w:val="subscript"/>
        </w:rPr>
        <w:t>DCCH</w:t>
      </w:r>
      <w:r w:rsidRPr="007705ED">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7705ED" w:rsidRDefault="00CC0E74" w:rsidP="00CC0E74">
      <w:r w:rsidRPr="007705ED">
        <w:t>The UE Rx-Tx time difference measurement values contained in measurement reports shall be based on the measurement report mapping requirements specified in clause 10.1.25.</w:t>
      </w:r>
    </w:p>
    <w:p w14:paraId="6CE64BA3" w14:textId="77777777" w:rsidR="00CC0E74" w:rsidRPr="007705ED" w:rsidRDefault="00CC0E74" w:rsidP="00CC0E74">
      <w:pPr>
        <w:rPr>
          <w:lang w:eastAsia="zh-CN"/>
        </w:rPr>
      </w:pPr>
      <w:r w:rsidRPr="007705ED">
        <w:rPr>
          <w:lang w:eastAsia="zh-CN"/>
        </w:rPr>
        <w:t>The DL RSCP measurement values contained in measurement reports shall be based on the measurement report mapping requirements specified in clause 10.1.x.</w:t>
      </w:r>
    </w:p>
    <w:p w14:paraId="59F08B73" w14:textId="77777777" w:rsidR="00CC0E74" w:rsidRPr="007705ED" w:rsidRDefault="00CC0E74" w:rsidP="00CC0E74">
      <w:r w:rsidRPr="007705ED">
        <w:t>The UE Rx-Tx time difference measurement accuracy for all measured DL PRS resources</w:t>
      </w:r>
      <w:r w:rsidRPr="007705ED">
        <w:rPr>
          <w:i/>
          <w:iCs/>
        </w:rPr>
        <w:t xml:space="preserve"> </w:t>
      </w:r>
      <w:r w:rsidRPr="007705ED">
        <w:t>shall be fulfilled according to the accuracy requirements specified in clause 10.1.25.</w:t>
      </w:r>
    </w:p>
    <w:p w14:paraId="7C228F85" w14:textId="77777777" w:rsidR="00CC0E74" w:rsidRPr="007705ED" w:rsidRDefault="00CC0E74" w:rsidP="00CC0E74">
      <w:r w:rsidRPr="007705ED">
        <w:t>The DL RSCP measurement accuracy for all measured DL PRS resources</w:t>
      </w:r>
      <w:r w:rsidRPr="007705ED">
        <w:rPr>
          <w:i/>
          <w:iCs/>
        </w:rPr>
        <w:t xml:space="preserve"> </w:t>
      </w:r>
      <w:r w:rsidRPr="007705ED">
        <w:t>shall be fulfilled according to the accuracy requirements specified in clause 10.1.x.</w:t>
      </w:r>
    </w:p>
    <w:p w14:paraId="54E8CBDD"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.5</w:t>
      </w:r>
      <w:r w:rsidRPr="007705ED">
        <w:rPr>
          <w:lang w:eastAsia="zh-CN"/>
        </w:rPr>
        <w:tab/>
        <w:t>Measurement Period Requirements for DL RSCP and UE Rx-Tx time difference</w:t>
      </w:r>
    </w:p>
    <w:p w14:paraId="01E1C284" w14:textId="77777777" w:rsidR="00CC0E74" w:rsidRPr="007705ED" w:rsidRDefault="00CC0E74" w:rsidP="00CC0E74">
      <w:r w:rsidRPr="007705ED">
        <w:rPr>
          <w:lang w:eastAsia="zh-CN"/>
        </w:rPr>
        <w:t xml:space="preserve">When physical layer receives last of </w:t>
      </w:r>
      <w:r w:rsidRPr="007705ED">
        <w:rPr>
          <w:i/>
        </w:rPr>
        <w:t>NR-Multi-RTT-Provide</w:t>
      </w:r>
      <w:r w:rsidRPr="007705ED">
        <w:rPr>
          <w:i/>
          <w:noProof/>
        </w:rPr>
        <w:t>AssistanceData</w:t>
      </w:r>
      <w:r w:rsidRPr="007705ED">
        <w:t xml:space="preserve"> message and </w:t>
      </w:r>
      <w:r w:rsidRPr="007705ED">
        <w:rPr>
          <w:i/>
        </w:rPr>
        <w:t>NR-Multi-RTT-Request</w:t>
      </w:r>
      <w:r w:rsidRPr="007705ED">
        <w:rPr>
          <w:i/>
          <w:noProof/>
        </w:rPr>
        <w:t>LocationInformation</w:t>
      </w:r>
      <w:r w:rsidRPr="007705ED">
        <w:rPr>
          <w:i/>
        </w:rPr>
        <w:t xml:space="preserve"> </w:t>
      </w:r>
      <w:r w:rsidRPr="007705ED">
        <w:rPr>
          <w:iCs/>
        </w:rPr>
        <w:t xml:space="preserve">message </w:t>
      </w:r>
      <w:r w:rsidRPr="007705ED">
        <w:t xml:space="preserve">with </w:t>
      </w:r>
      <w:r w:rsidRPr="007705ED">
        <w:rPr>
          <w:i/>
          <w:iCs/>
        </w:rPr>
        <w:t>[indication from LMF requesting to measure DL RSCP]</w:t>
      </w:r>
      <w:r w:rsidRPr="007705ED">
        <w:rPr>
          <w:iCs/>
        </w:rPr>
        <w:t xml:space="preserve"> from LMF via LPP [34]</w:t>
      </w:r>
      <w:r w:rsidRPr="007705ED">
        <w:rPr>
          <w:i/>
        </w:rPr>
        <w:t xml:space="preserve">, </w:t>
      </w:r>
      <w:r w:rsidRPr="007705ED">
        <w:rPr>
          <w:iCs/>
        </w:rPr>
        <w:t xml:space="preserve">UE shall be able to measure multiple </w:t>
      </w:r>
      <w:r w:rsidRPr="007705ED">
        <w:t xml:space="preserve">(up to the UE capability specified in clause 9.9.x2.3) </w:t>
      </w:r>
      <w:r w:rsidRPr="007705ED">
        <w:rPr>
          <w:iCs/>
        </w:rPr>
        <w:t xml:space="preserve">UE Rx-Tx time difference and DL RSCP measurements as defined </w:t>
      </w:r>
      <w:r w:rsidRPr="007705E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ms.</w:t>
      </w:r>
    </w:p>
    <w:p w14:paraId="4CF004A4" w14:textId="77777777" w:rsidR="00CC0E74" w:rsidRPr="007705ED" w:rsidRDefault="00000000" w:rsidP="00CC0E74">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r w:rsidR="00CC0E74" w:rsidRPr="007705ED">
        <w:t xml:space="preserve"> ,</w:t>
      </w:r>
    </w:p>
    <w:p w14:paraId="2EEED462" w14:textId="77777777" w:rsidR="00CC0E74" w:rsidRPr="007705ED" w:rsidRDefault="00CC0E74" w:rsidP="00CC0E74">
      <w:pPr>
        <w:rPr>
          <w:lang w:eastAsia="zh-CN"/>
        </w:rPr>
      </w:pPr>
      <w:r w:rsidRPr="007705ED">
        <w:rPr>
          <w:lang w:eastAsia="zh-CN"/>
        </w:rPr>
        <w:t xml:space="preserve">where: </w:t>
      </w:r>
    </w:p>
    <w:p w14:paraId="1B56850D" w14:textId="77777777" w:rsidR="00CC0E74" w:rsidRPr="007705ED" w:rsidRDefault="00000000" w:rsidP="00CC0E74">
      <w:pPr>
        <w:numPr>
          <w:ilvl w:val="0"/>
          <w:numId w:val="66"/>
        </w:numPr>
        <w:spacing w:after="120"/>
        <w:rPr>
          <w:rFonts w:eastAsia="SimSun"/>
          <w:szCs w:val="24"/>
          <w:lang w:eastAsia="zh-CN"/>
        </w:rPr>
      </w:pPr>
      <m:oMath>
        <m:sSub>
          <m:sSubPr>
            <m:ctrlPr>
              <w:rPr>
                <w:rFonts w:ascii="Cambria Math" w:eastAsia="SimSun" w:hAnsi="Cambria Math"/>
                <w:i/>
                <w:szCs w:val="24"/>
              </w:rPr>
            </m:ctrlPr>
          </m:sSubPr>
          <m:e>
            <m:r>
              <m:rPr>
                <m:sty m:val="p"/>
              </m:rPr>
              <w:rPr>
                <w:rFonts w:ascii="Cambria Math" w:eastAsia="SimSun" w:hAnsi="Cambria Math"/>
                <w:szCs w:val="24"/>
                <w:lang w:eastAsia="zh-CN"/>
              </w:rPr>
              <m:t>CSSF</m:t>
            </m:r>
            <m:ctrlPr>
              <w:rPr>
                <w:rFonts w:ascii="Cambria Math" w:eastAsia="SimSun" w:hAnsi="Cambria Math"/>
                <w:szCs w:val="24"/>
              </w:rPr>
            </m:ctrlPr>
          </m:e>
          <m:sub>
            <m:r>
              <m:rPr>
                <m:sty m:val="p"/>
              </m:rPr>
              <w:rPr>
                <w:rFonts w:ascii="Cambria Math" w:eastAsia="SimSun" w:hAnsi="Cambria Math"/>
                <w:szCs w:val="24"/>
                <w:lang w:eastAsia="zh-CN"/>
              </w:rPr>
              <m:t>PRS</m:t>
            </m:r>
          </m:sub>
        </m:sSub>
      </m:oMath>
      <w:r w:rsidR="00CC0E74" w:rsidRPr="007705ED">
        <w:rPr>
          <w:rFonts w:eastAsia="SimSun"/>
          <w:szCs w:val="24"/>
          <w:lang w:eastAsia="zh-CN"/>
        </w:rPr>
        <w:t xml:space="preserve"> is the carrier-specific scaling factor for NR PRS-based measurement in the positioning frequency layer as defined in clause 9.1.5.2,</w:t>
      </w:r>
    </w:p>
    <w:p w14:paraId="613B0835" w14:textId="77777777" w:rsidR="00CC0E74" w:rsidRPr="007705ED" w:rsidRDefault="00000000" w:rsidP="00CC0E74">
      <w:pPr>
        <w:numPr>
          <w:ilvl w:val="0"/>
          <w:numId w:val="66"/>
        </w:numPr>
        <w:spacing w:after="120"/>
        <w:rPr>
          <w:rFonts w:eastAsia="SimSun"/>
          <w:szCs w:val="24"/>
          <w:lang w:eastAsia="zh-CN"/>
        </w:rPr>
      </w:pPr>
      <m:oMath>
        <m:sSub>
          <m:sSubPr>
            <m:ctrlPr>
              <w:rPr>
                <w:rFonts w:ascii="Cambria Math" w:eastAsia="SimSun" w:hAnsi="Cambria Math" w:cs="Calibri"/>
                <w:szCs w:val="24"/>
              </w:rPr>
            </m:ctrlPr>
          </m:sSubPr>
          <m:e>
            <m:r>
              <w:rPr>
                <w:rFonts w:ascii="Cambria Math" w:eastAsia="SimSun" w:hAnsi="Cambria Math"/>
                <w:szCs w:val="24"/>
              </w:rPr>
              <m:t>k</m:t>
            </m:r>
          </m:e>
          <m:sub>
            <m:r>
              <w:rPr>
                <w:rFonts w:ascii="Cambria Math" w:eastAsia="SimSun" w:hAnsi="Cambria Math"/>
                <w:szCs w:val="24"/>
              </w:rPr>
              <m:t>multiTEG</m:t>
            </m:r>
          </m:sub>
        </m:sSub>
      </m:oMath>
      <w:r w:rsidR="00CC0E74" w:rsidRPr="007705ED">
        <w:rPr>
          <w:rFonts w:eastAsia="SimSun"/>
          <w:szCs w:val="24"/>
        </w:rPr>
        <w:t xml:space="preserve"> is the scaling factor for measurement of same PRS resource with multiple Rx TEGs.</w:t>
      </w:r>
    </w:p>
    <w:p w14:paraId="30B6B3D8" w14:textId="77777777" w:rsidR="00CC0E74" w:rsidRPr="007705ED" w:rsidRDefault="00CC0E74" w:rsidP="00CC0E74">
      <w:pPr>
        <w:ind w:left="851" w:hanging="284"/>
        <w:rPr>
          <w:rFonts w:eastAsiaTheme="minorEastAsia"/>
          <w:lang w:eastAsia="zh-CN"/>
        </w:rPr>
      </w:pPr>
      <w:r w:rsidRPr="007705ED">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sub>
        </m:sSub>
      </m:oMath>
      <w:r w:rsidRPr="007705ED">
        <w:rPr>
          <w:rFonts w:eastAsia="MS Mincho"/>
        </w:rPr>
        <w:t xml:space="preserve">=1 </w:t>
      </w:r>
      <w:r w:rsidRPr="007705ED">
        <w:rPr>
          <w:rFonts w:eastAsia="SimSun"/>
          <w:lang w:eastAsia="zh-CN"/>
        </w:rPr>
        <w:t>if UE is not requested by LMF to measure a PRS resource with multiple Rx TEGs via</w:t>
      </w:r>
      <w:r w:rsidRPr="007705ED">
        <w:rPr>
          <w:rFonts w:eastAsia="SimSun" w:cs="v4.2.0"/>
        </w:rPr>
        <w:t xml:space="preserve"> </w:t>
      </w:r>
      <w:r w:rsidRPr="007705ED">
        <w:rPr>
          <w:rFonts w:eastAsia="SimSun"/>
          <w:i/>
          <w:iCs/>
          <w:snapToGrid w:val="0"/>
        </w:rPr>
        <w:t>measureSameDL-PRS-ResourceWithDifferentRxTEGs-r17</w:t>
      </w:r>
      <w:r w:rsidRPr="007705ED">
        <w:rPr>
          <w:rFonts w:eastAsia="SimSun"/>
          <w:snapToGrid w:val="0"/>
        </w:rPr>
        <w:t xml:space="preserve"> </w:t>
      </w:r>
      <w:r w:rsidRPr="007705ED">
        <w:rPr>
          <w:rFonts w:eastAsia="MS Mincho"/>
        </w:rPr>
        <w:t xml:space="preserve">or </w:t>
      </w:r>
      <w:r w:rsidRPr="007705ED">
        <w:rPr>
          <w:rFonts w:eastAsia="MS Mincho"/>
          <w:i/>
        </w:rPr>
        <w:t>measureSameDL-PRS-ResourceWithDifferentRxTxTEGs-r17</w:t>
      </w:r>
      <w:r w:rsidRPr="007705ED">
        <w:rPr>
          <w:rFonts w:eastAsia="SimSun"/>
          <w:snapToGrid w:val="0"/>
        </w:rPr>
        <w:t xml:space="preserve"> [34] in </w:t>
      </w:r>
      <w:r w:rsidRPr="007705ED">
        <w:rPr>
          <w:i/>
          <w:snapToGrid w:val="0"/>
        </w:rPr>
        <w:t>NR-Multi-RTT-RequestLocationInformation</w:t>
      </w:r>
      <w:r w:rsidRPr="007705ED">
        <w:rPr>
          <w:rFonts w:eastAsia="MS Mincho"/>
        </w:rPr>
        <w:t>;</w:t>
      </w:r>
    </w:p>
    <w:p w14:paraId="6C1E3018" w14:textId="77777777" w:rsidR="00CC0E74" w:rsidRPr="007705ED" w:rsidRDefault="00CC0E74" w:rsidP="00CC0E74">
      <w:pPr>
        <w:ind w:left="851" w:hanging="284"/>
        <w:rPr>
          <w:rFonts w:eastAsia="SimSun"/>
          <w:lang w:eastAsia="zh-CN"/>
        </w:rPr>
      </w:pPr>
      <w:r w:rsidRPr="007705ED">
        <w:rPr>
          <w:rFonts w:eastAsia="SimSun"/>
          <w:lang w:eastAsia="zh-CN"/>
        </w:rPr>
        <w:tab/>
        <w:t>otherwise,</w:t>
      </w:r>
    </w:p>
    <w:p w14:paraId="5D28059F" w14:textId="77777777" w:rsidR="00CC0E74" w:rsidRPr="007705ED" w:rsidRDefault="00CC0E74" w:rsidP="00CC0E74">
      <w:pPr>
        <w:ind w:left="851" w:hanging="284"/>
        <w:rPr>
          <w:rFonts w:eastAsia="SimSun"/>
          <w:lang w:eastAsia="zh-CN"/>
        </w:rPr>
      </w:pPr>
      <w:r w:rsidRPr="007705ED">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7705ED">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sub>
        </m:sSub>
      </m:oMath>
      <w:r w:rsidRPr="007705ED">
        <w:rPr>
          <w:rFonts w:hint="eastAsia"/>
          <w:lang w:eastAsia="zh-CN"/>
        </w:rPr>
        <w:t>,</w:t>
      </w:r>
      <w:r w:rsidRPr="007705ED">
        <w:rPr>
          <w:lang w:eastAsia="zh-CN"/>
        </w:rPr>
        <w:t xml:space="preserve"> </w:t>
      </w:r>
      <w:r w:rsidRPr="007705ED">
        <w:rPr>
          <w:rFonts w:eastAsia="SimSun"/>
          <w:lang w:eastAsia="zh-CN"/>
        </w:rPr>
        <w:t>if UE is not capable of receiving same DL PRS resource simultaneously from multiple Rx TEGs</w:t>
      </w:r>
      <w:r w:rsidRPr="007705ED">
        <w:rPr>
          <w:rFonts w:eastAsia="MS Mincho"/>
        </w:rPr>
        <w:t xml:space="preserve">, and </w:t>
      </w:r>
    </w:p>
    <w:p w14:paraId="636C9D2B" w14:textId="77777777" w:rsidR="00CC0E74" w:rsidRPr="007705ED" w:rsidRDefault="00CC0E74" w:rsidP="00CC0E74">
      <w:pPr>
        <w:ind w:left="851" w:hanging="284"/>
        <w:rPr>
          <w:rFonts w:eastAsia="SimSun"/>
          <w:lang w:eastAsia="zh-CN"/>
        </w:rPr>
      </w:pPr>
      <w:r w:rsidRPr="007705ED">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7705ED">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m:t>
                    </m:r>
                  </m:sub>
                </m:sSub>
              </m:den>
            </m:f>
          </m:e>
        </m:d>
      </m:oMath>
      <w:r w:rsidRPr="007705ED">
        <w:rPr>
          <w:rFonts w:eastAsia="SimSun"/>
          <w:lang w:eastAsia="zh-CN"/>
        </w:rPr>
        <w:t xml:space="preserve"> if</w:t>
      </w:r>
      <w:r w:rsidRPr="007705ED">
        <w:t xml:space="preserve"> </w:t>
      </w:r>
      <w:r w:rsidRPr="007705ED">
        <w:rPr>
          <w:rFonts w:eastAsia="SimSun"/>
          <w:lang w:eastAsia="zh-CN"/>
        </w:rPr>
        <w:t>UE is capable of receiving the same DL PRS resource simultaneously from multiple Rx TEGs</w:t>
      </w:r>
      <w:r w:rsidRPr="007705ED">
        <w:rPr>
          <w:rFonts w:eastAsia="MS Mincho"/>
        </w:rPr>
        <w:t>.</w:t>
      </w:r>
    </w:p>
    <w:p w14:paraId="58D676DA" w14:textId="77777777" w:rsidR="00CC0E74" w:rsidRPr="007705ED" w:rsidRDefault="00CC0E74" w:rsidP="00CC0E74">
      <w:pPr>
        <w:ind w:left="851" w:hanging="284"/>
        <w:rPr>
          <w:rFonts w:eastAsia="MS Mincho"/>
        </w:rPr>
      </w:pPr>
      <w:r w:rsidRPr="007705ED">
        <w:rPr>
          <w:rFonts w:eastAsia="SimSun"/>
          <w:bCs/>
          <w:lang w:eastAsia="zh-CN"/>
        </w:rPr>
        <w:tab/>
      </w:r>
      <w:r w:rsidRPr="007705ED">
        <w:rPr>
          <w:rFonts w:eastAsia="MS Mincho"/>
        </w:rPr>
        <w:t>where</w:t>
      </w:r>
    </w:p>
    <w:p w14:paraId="369A692E" w14:textId="77777777" w:rsidR="00CC0E74" w:rsidRPr="007705ED" w:rsidRDefault="00CC0E74" w:rsidP="00CC0E74">
      <w:pPr>
        <w:ind w:left="851" w:hanging="284"/>
        <w:rPr>
          <w:rFonts w:eastAsia="SimSun"/>
          <w:bCs/>
          <w:lang w:eastAsia="zh-CN"/>
        </w:rPr>
      </w:pPr>
      <w:r w:rsidRPr="007705ED">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sub>
        </m:sSub>
      </m:oMath>
      <w:r w:rsidRPr="007705ED">
        <w:rPr>
          <w:rFonts w:eastAsia="MS Mincho"/>
        </w:rPr>
        <w:t xml:space="preserve"> is the number of Rx TEGs or RxTx TEGs with which UE is requested to measure a PRS resource indicated via </w:t>
      </w:r>
      <w:r w:rsidRPr="007705ED">
        <w:rPr>
          <w:rFonts w:eastAsia="MS Mincho"/>
          <w:i/>
        </w:rPr>
        <w:t xml:space="preserve">measureSameDL-PRS-ResourceWithDifferentRxTEGs-r17 </w:t>
      </w:r>
      <w:r w:rsidRPr="007705ED">
        <w:rPr>
          <w:rFonts w:eastAsia="MS Mincho"/>
        </w:rPr>
        <w:t xml:space="preserve">or </w:t>
      </w:r>
      <w:r w:rsidRPr="007705ED">
        <w:rPr>
          <w:rFonts w:eastAsia="MS Mincho"/>
          <w:i/>
        </w:rPr>
        <w:t>measureSameDL-PRS-ResourceWithDifferentRxTxTEGs-r17</w:t>
      </w:r>
      <w:r w:rsidRPr="007705ED">
        <w:rPr>
          <w:rFonts w:eastAsia="SimSun"/>
          <w:snapToGrid w:val="0"/>
        </w:rPr>
        <w:t xml:space="preserve"> [34] in</w:t>
      </w:r>
      <w:r w:rsidRPr="007705ED">
        <w:rPr>
          <w:i/>
          <w:lang w:eastAsia="ko-KR"/>
        </w:rPr>
        <w:t xml:space="preserve"> NR-Multi-RTT-Request</w:t>
      </w:r>
      <w:r w:rsidRPr="007705ED">
        <w:rPr>
          <w:i/>
          <w:noProof/>
          <w:lang w:eastAsia="ko-KR"/>
        </w:rPr>
        <w:t>LocationInformation</w:t>
      </w:r>
      <w:r w:rsidRPr="007705ED">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sub>
        </m:sSub>
      </m:oMath>
      <w:r w:rsidRPr="007705ED">
        <w:rPr>
          <w:rFonts w:eastAsia="MS Mincho"/>
        </w:rPr>
        <w:t xml:space="preserve"> is the maximum number of Rx TEGs with which UE can support to measure the same PRS resource as reported in </w:t>
      </w:r>
      <w:r w:rsidRPr="007705ED">
        <w:rPr>
          <w:rFonts w:eastAsia="MS Mincho"/>
          <w:i/>
        </w:rPr>
        <w:t>NR-UE-TEG-Capability</w:t>
      </w:r>
      <w:r w:rsidRPr="007705ED">
        <w:rPr>
          <w:rFonts w:eastAsia="MS Mincho"/>
        </w:rPr>
        <w:t>, and</w:t>
      </w:r>
    </w:p>
    <w:p w14:paraId="5CC1D756" w14:textId="77777777" w:rsidR="00CC0E74" w:rsidRPr="007705ED" w:rsidRDefault="00CC0E74" w:rsidP="00CC0E74">
      <w:pPr>
        <w:ind w:left="851" w:hanging="284"/>
        <w:rPr>
          <w:rFonts w:eastAsia="MS Mincho"/>
        </w:rPr>
      </w:pPr>
      <w:r w:rsidRPr="007705ED">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m:t>
            </m:r>
          </m:sub>
        </m:sSub>
      </m:oMath>
      <w:r w:rsidRPr="007705ED">
        <w:rPr>
          <w:rFonts w:eastAsia="MS Mincho"/>
        </w:rPr>
        <w:t xml:space="preserve"> is the number of Rx TEGs UE can measure simultaneously which is reported via</w:t>
      </w:r>
      <w:r w:rsidRPr="007705ED">
        <w:rPr>
          <w:rFonts w:eastAsia="SimSun"/>
          <w:snapToGrid w:val="0"/>
        </w:rPr>
        <w:t xml:space="preserve"> </w:t>
      </w:r>
      <w:r w:rsidRPr="007705ED">
        <w:rPr>
          <w:rFonts w:eastAsia="SimSun"/>
          <w:i/>
          <w:snapToGrid w:val="0"/>
        </w:rPr>
        <w:t>measureSameDL-PRS-ResourceWithDifferentRxTEGsSimul</w:t>
      </w:r>
      <w:r w:rsidRPr="007705ED">
        <w:rPr>
          <w:rFonts w:eastAsia="MS Mincho"/>
        </w:rPr>
        <w:t xml:space="preserve">. </w:t>
      </w:r>
    </w:p>
    <w:p w14:paraId="136EDEFA" w14:textId="77777777" w:rsidR="00CC0E74" w:rsidRPr="007705ED" w:rsidRDefault="00CC0E74" w:rsidP="00CC0E74">
      <w:pPr>
        <w:ind w:left="568" w:hanging="284"/>
        <w:rPr>
          <w:lang w:eastAsia="zh-CN"/>
        </w:rPr>
      </w:pPr>
      <w:r w:rsidRPr="007705ED">
        <w:t>-</w:t>
      </w:r>
      <w:r w:rsidRPr="007705ED">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t xml:space="preserve"> is a scaling factor for </w:t>
      </w:r>
      <w:r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rPr>
          <w:lang w:eastAsia="zh-CN"/>
        </w:rPr>
        <w:t xml:space="preserve"> = </w:t>
      </w:r>
      <w:r w:rsidRPr="007705ED">
        <w:rPr>
          <w:bCs/>
          <w:lang w:eastAsia="zh-CN"/>
        </w:rPr>
        <w:t>N</w:t>
      </w:r>
      <w:r w:rsidRPr="007705ED">
        <w:rPr>
          <w:bCs/>
          <w:vertAlign w:val="subscript"/>
          <w:lang w:eastAsia="zh-CN"/>
        </w:rPr>
        <w:t>total</w:t>
      </w:r>
      <w:r w:rsidRPr="007705ED">
        <w:rPr>
          <w:bCs/>
          <w:lang w:eastAsia="zh-CN"/>
        </w:rPr>
        <w:t xml:space="preserve"> / N</w:t>
      </w:r>
      <w:r w:rsidRPr="007705ED">
        <w:rPr>
          <w:bCs/>
          <w:vertAlign w:val="subscript"/>
          <w:lang w:eastAsia="zh-CN"/>
        </w:rPr>
        <w:t>available</w:t>
      </w:r>
      <w:r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rPr>
          <w:lang w:eastAsia="zh-CN"/>
        </w:rPr>
        <w:t xml:space="preserve"> = 1 </w:t>
      </w:r>
      <w:r w:rsidRPr="007705ED">
        <w:rPr>
          <w:bCs/>
          <w:lang w:eastAsia="zh-CN"/>
        </w:rPr>
        <w:t>for UE not configured with concurrent measurement gap</w:t>
      </w:r>
      <w:r w:rsidRPr="007705ED">
        <w:rPr>
          <w:lang w:eastAsia="zh-CN"/>
        </w:rPr>
        <w:t>.</w:t>
      </w:r>
    </w:p>
    <w:p w14:paraId="1F6CE368" w14:textId="2BF3F3AC" w:rsidR="00CC0E74" w:rsidRPr="007705ED" w:rsidRDefault="00CC0E74" w:rsidP="00CC0E74">
      <w:pPr>
        <w:ind w:left="851" w:hanging="284"/>
        <w:rPr>
          <w:lang w:eastAsia="zh-CN"/>
        </w:rPr>
      </w:pPr>
      <w:r w:rsidRPr="007705ED">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7705ED">
        <w:rPr>
          <w:vertAlign w:val="subscript"/>
          <w:lang w:eastAsia="zh-CN"/>
        </w:rPr>
        <w:t xml:space="preserve">,  </w:t>
      </w:r>
      <w:r w:rsidRPr="007705ED">
        <w:rPr>
          <w:lang w:eastAsia="zh-CN"/>
        </w:rPr>
        <w:t>MGRP_max), where MGRP</w:t>
      </w:r>
      <w:r w:rsidR="003B287A">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2F5CC44E" w14:textId="77777777" w:rsidR="00CC0E74" w:rsidRPr="007705ED" w:rsidRDefault="00CC0E74" w:rsidP="00CC0E74">
      <w:pPr>
        <w:ind w:left="1135" w:hanging="284"/>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 xml:space="preserve">PRS occasions within the window,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 and</w:t>
      </w:r>
    </w:p>
    <w:p w14:paraId="14E3AEAB" w14:textId="77777777" w:rsidR="00CC0E74" w:rsidRPr="007705ED" w:rsidRDefault="00CC0E74" w:rsidP="00CC0E74">
      <w:pPr>
        <w:ind w:left="1135" w:hanging="284"/>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7DB090C9" w14:textId="77777777" w:rsidR="00CC0E74" w:rsidRPr="007705ED" w:rsidRDefault="00CC0E74" w:rsidP="00CC0E74">
      <w:pPr>
        <w:ind w:left="1135" w:hanging="284"/>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79AF77D6" w14:textId="77777777" w:rsidR="00CC0E74" w:rsidRPr="007705ED" w:rsidRDefault="00CC0E74" w:rsidP="00CC0E74">
      <w:pPr>
        <w:ind w:left="567" w:hanging="283"/>
        <w:rPr>
          <w:lang w:eastAsia="zh-CN"/>
        </w:rPr>
      </w:pPr>
      <w:r w:rsidRPr="007705ED">
        <w:t>-</w:t>
      </w:r>
      <w:r w:rsidRPr="007705ED">
        <w:tab/>
      </w:r>
      <m:oMath>
        <m:sSub>
          <m:sSubPr>
            <m:ctrlPr>
              <w:rPr>
                <w:rFonts w:ascii="Cambria Math" w:hAnsi="Cambria Math"/>
                <w:i/>
              </w:rPr>
            </m:ctrlPr>
          </m:sSubPr>
          <m:e>
            <m:r>
              <w:rPr>
                <w:rFonts w:ascii="Cambria Math" w:hAnsi="Cambria Math"/>
              </w:rPr>
              <m:t>N</m:t>
            </m:r>
          </m:e>
          <m:sub>
            <m:r>
              <w:rPr>
                <w:rFonts w:ascii="Cambria Math" w:hAnsi="Cambria Math"/>
              </w:rPr>
              <m:t>RxBeam</m:t>
            </m:r>
          </m:sub>
        </m:sSub>
        <m:r>
          <w:rPr>
            <w:rFonts w:ascii="Cambria Math" w:hAnsi="Cambria Math"/>
            <w:lang w:eastAsia="zh-CN"/>
          </w:rPr>
          <m:t xml:space="preserve"> </m:t>
        </m:r>
      </m:oMath>
      <w:r w:rsidRPr="007705ED">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sub>
        </m:sSub>
      </m:oMath>
      <w:r w:rsidRPr="007705ED">
        <w:rPr>
          <w:lang w:eastAsia="zh-CN"/>
        </w:rPr>
        <w:t>=1 if positioning frequency layer is in FR1 and if positioning frequency layer is in FR2</w:t>
      </w:r>
      <w:r w:rsidRPr="007705ED">
        <w:t>,</w:t>
      </w:r>
      <w:r w:rsidRPr="007705ED">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sub>
        </m:sSub>
      </m:oMath>
      <w:r w:rsidRPr="007705ED">
        <w:rPr>
          <w:rFonts w:eastAsia="SimSun" w:hint="eastAsia"/>
          <w:lang w:eastAsia="zh-CN"/>
        </w:rPr>
        <w:t xml:space="preserve"> is </w:t>
      </w:r>
      <w:r w:rsidRPr="007705ED">
        <w:rPr>
          <w:lang w:eastAsia="zh-CN"/>
        </w:rPr>
        <w:t xml:space="preserve">equal to the value reported </w:t>
      </w:r>
      <w:r w:rsidRPr="007705ED">
        <w:rPr>
          <w:rFonts w:hint="eastAsia"/>
          <w:lang w:eastAsia="zh-CN"/>
        </w:rPr>
        <w:t xml:space="preserve">by the UE </w:t>
      </w:r>
      <w:r w:rsidRPr="007705ED">
        <w:rPr>
          <w:lang w:eastAsia="zh-CN"/>
        </w:rPr>
        <w:t xml:space="preserve">in </w:t>
      </w:r>
      <w:r w:rsidRPr="007705ED">
        <w:rPr>
          <w:i/>
          <w:lang w:eastAsia="zh-CN"/>
        </w:rPr>
        <w:t xml:space="preserve">supportedLowerRxBeamSweepingFactor-FR2 </w:t>
      </w:r>
      <w:r w:rsidRPr="007705ED">
        <w:rPr>
          <w:lang w:eastAsia="zh-CN"/>
        </w:rPr>
        <w:t xml:space="preserve">if the UE </w:t>
      </w:r>
      <w:r w:rsidRPr="007705ED">
        <w:rPr>
          <w:rFonts w:hint="eastAsia"/>
          <w:lang w:eastAsia="zh-CN"/>
        </w:rPr>
        <w:t xml:space="preserve">supports </w:t>
      </w:r>
      <w:r w:rsidRPr="007705ED">
        <w:rPr>
          <w:lang w:eastAsia="zh-CN"/>
        </w:rPr>
        <w:t xml:space="preserve">the capability for the band containing positioning frequency layer, and </w:t>
      </w:r>
      <w:r w:rsidRPr="007705ED">
        <w:rPr>
          <w:rFonts w:hint="eastAsia"/>
          <w:lang w:eastAsia="zh-CN"/>
        </w:rPr>
        <w:t xml:space="preserve">the </w:t>
      </w:r>
      <w:r w:rsidRPr="007705ED">
        <w:rPr>
          <w:lang w:eastAsia="zh-CN"/>
        </w:rPr>
        <w:t xml:space="preserve">LMF indicates </w:t>
      </w:r>
      <w:r w:rsidRPr="007705ED">
        <w:rPr>
          <w:i/>
          <w:lang w:eastAsia="zh-CN"/>
        </w:rPr>
        <w:t xml:space="preserve">lowerRxBeamSweepingFactor-FR2 </w:t>
      </w:r>
      <w:r w:rsidRPr="007705ED">
        <w:rPr>
          <w:lang w:eastAsia="zh-CN"/>
        </w:rPr>
        <w:t xml:space="preserve">in </w:t>
      </w:r>
      <w:r w:rsidRPr="007705ED">
        <w:t xml:space="preserve"> </w:t>
      </w:r>
      <w:r w:rsidRPr="007705ED">
        <w:rPr>
          <w:i/>
        </w:rPr>
        <w:t>NR-Multi-RTT-RequestLocationInformation</w:t>
      </w:r>
      <w:r w:rsidRPr="007705ED">
        <w:rPr>
          <w:lang w:eastAsia="zh-CN"/>
        </w:rPr>
        <w:t>.</w:t>
      </w:r>
      <w:r w:rsidRPr="007705ED">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sub>
        </m:sSub>
      </m:oMath>
      <w:r w:rsidRPr="007705ED">
        <w:rPr>
          <w:rFonts w:eastAsia="SimSun"/>
          <w:bCs/>
          <w:lang w:eastAsia="zh-CN"/>
        </w:rPr>
        <w:t xml:space="preserve"> </w:t>
      </w:r>
      <w:r w:rsidRPr="007705ED">
        <w:rPr>
          <w:rFonts w:eastAsia="SimSun" w:hint="eastAsia"/>
          <w:bCs/>
          <w:lang w:eastAsia="zh-CN"/>
        </w:rPr>
        <w:t xml:space="preserve">is </w:t>
      </w:r>
      <w:r w:rsidRPr="007705ED">
        <w:rPr>
          <w:lang w:eastAsia="zh-CN"/>
        </w:rPr>
        <w:t>equal to 8, otherwise.</w:t>
      </w:r>
    </w:p>
    <w:p w14:paraId="5B9540A8" w14:textId="17B20823" w:rsidR="00CC0E74" w:rsidRPr="007705ED" w:rsidRDefault="00CC0E74" w:rsidP="00CC0E74">
      <w:pPr>
        <w:ind w:left="567" w:hanging="283"/>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oMath>
      <w:r w:rsidRPr="007705ED">
        <w:t xml:space="preserve">, and is calculated in the same way as PRS duration K defined in clause 5.1.6.5 of TS 38.214 [26]. </w:t>
      </w:r>
      <w:r w:rsidRPr="007705ED">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iCs/>
          <w:lang w:eastAsia="zh-CN"/>
        </w:rPr>
        <w:t>, only the PRS resources unmuted and fully or partially overlapped with MG are considered.</w:t>
      </w:r>
    </w:p>
    <w:p w14:paraId="07DE46E0" w14:textId="77777777" w:rsidR="00CC0E74" w:rsidRPr="007705ED" w:rsidRDefault="00CC0E74" w:rsidP="00CC0E74">
      <w:pPr>
        <w:ind w:left="567" w:hanging="283"/>
        <w:rPr>
          <w:lang w:eastAsia="zh-CN"/>
        </w:rPr>
      </w:pPr>
      <w:r w:rsidRPr="007705ED">
        <w:rPr>
          <w:iCs/>
          <w:lang w:eastAsia="zh-CN"/>
        </w:rPr>
        <w:t>-</w:t>
      </w:r>
      <w:r w:rsidRPr="007705ED">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Pr="007705ED">
        <w:rPr>
          <w:lang w:eastAsia="zh-CN"/>
        </w:rPr>
        <w:t xml:space="preserve"> is the maximum number of DL PRS resources of the positioning frequency layer configured in a slot,</w:t>
      </w:r>
    </w:p>
    <w:p w14:paraId="7551AAAE" w14:textId="77777777" w:rsidR="00CC0E74" w:rsidRPr="007705ED" w:rsidRDefault="00CC0E74" w:rsidP="00CC0E74">
      <w:pPr>
        <w:ind w:left="567" w:hanging="283"/>
        <w:rPr>
          <w:lang w:eastAsia="zh-CN"/>
        </w:rPr>
      </w:pPr>
      <w:r w:rsidRPr="007705ED">
        <w:rPr>
          <w:lang w:eastAsia="zh-CN"/>
        </w:rPr>
        <w:t>-</w:t>
      </w:r>
      <w:r w:rsidRPr="007705ED">
        <w:rPr>
          <w:lang w:eastAsia="zh-CN"/>
        </w:rPr>
        <w:tab/>
      </w:r>
      <m:oMath>
        <m:r>
          <m:rPr>
            <m:sty m:val="p"/>
          </m:rPr>
          <w:rPr>
            <w:rFonts w:ascii="Cambria Math" w:hAnsi="Cambria Math"/>
            <w:lang w:eastAsia="zh-CN"/>
          </w:rPr>
          <m:t>{N,T}</m:t>
        </m:r>
      </m:oMath>
      <w:r w:rsidRPr="007705ED">
        <w:rPr>
          <w:lang w:eastAsia="zh-CN"/>
        </w:rPr>
        <w:t xml:space="preserve"> is UE capability combination per band where N is a duration of DL PRS symbols in ms corresponding to </w:t>
      </w:r>
      <w:r w:rsidRPr="007705ED">
        <w:rPr>
          <w:i/>
          <w:iCs/>
        </w:rPr>
        <w:t>durationOfPRS-ProcessingSysmbols</w:t>
      </w:r>
      <w:r w:rsidRPr="007705ED">
        <w:rPr>
          <w:lang w:eastAsia="zh-CN"/>
        </w:rPr>
        <w:t xml:space="preserve"> in TS 37.355 [34] processed every T ms corresponding to </w:t>
      </w:r>
      <w:r w:rsidRPr="007705ED">
        <w:rPr>
          <w:i/>
          <w:iCs/>
        </w:rPr>
        <w:t>durationOfPRS-ProcessingSymbolsInEveryTms</w:t>
      </w:r>
      <w:r w:rsidRPr="007705ED">
        <w:rPr>
          <w:lang w:eastAsia="zh-CN"/>
        </w:rPr>
        <w:t xml:space="preserve"> in TS 37.355 [34] for a given maximum bandwidth supported by UE corresponding to </w:t>
      </w:r>
      <w:r w:rsidRPr="007705ED">
        <w:rPr>
          <w:i/>
          <w:iCs/>
          <w:lang w:eastAsia="zh-CN"/>
        </w:rPr>
        <w:t>supportedBandwidthPRS</w:t>
      </w:r>
      <w:r w:rsidRPr="007705ED">
        <w:rPr>
          <w:lang w:eastAsia="zh-CN"/>
        </w:rPr>
        <w:t xml:space="preserve"> in clause 4.2.7.2 of TS 37.355 [34],</w:t>
      </w:r>
    </w:p>
    <w:p w14:paraId="590DD4F6" w14:textId="73FDFEAB" w:rsidR="00CC0E74" w:rsidRPr="007705ED" w:rsidRDefault="00CC0E74" w:rsidP="00CC0E74">
      <w:pPr>
        <w:ind w:left="567" w:hanging="283"/>
        <w:rPr>
          <w:lang w:eastAsia="zh-CN"/>
        </w:rPr>
      </w:pPr>
      <w:r w:rsidRPr="007705ED">
        <w:rPr>
          <w:lang w:eastAsia="zh-CN"/>
        </w:rPr>
        <w:t>-</w:t>
      </w:r>
      <w:r w:rsidRPr="007705ED">
        <w:rPr>
          <w:lang w:eastAsia="zh-CN"/>
        </w:rPr>
        <w:tab/>
      </w:r>
      <m:oMath>
        <m:r>
          <m:rPr>
            <m:sty m:val="p"/>
          </m:rPr>
          <w:rPr>
            <w:rFonts w:ascii="Cambria Math" w:hAnsi="Cambria Math"/>
            <w:lang w:eastAsia="zh-CN"/>
          </w:rPr>
          <m:t>N’</m:t>
        </m:r>
      </m:oMath>
      <w:r w:rsidRPr="007705ED">
        <w:rPr>
          <w:lang w:eastAsia="zh-CN"/>
        </w:rPr>
        <w:t xml:space="preserve"> is UE capability for number of DL PRS resources that it can process in a slot corresponding to </w:t>
      </w:r>
      <w:r w:rsidRPr="007705ED">
        <w:rPr>
          <w:i/>
          <w:iCs/>
        </w:rPr>
        <w:t>maxNumOfDL-PRS-ResProcessedPerSlot</w:t>
      </w:r>
      <w:r w:rsidRPr="007705ED">
        <w:rPr>
          <w:lang w:eastAsia="zh-CN"/>
        </w:rPr>
        <w:t xml:space="preserve"> as specified in clause 6.4.3  of TS 37.355 [34],</w:t>
      </w:r>
    </w:p>
    <w:p w14:paraId="02AFD609" w14:textId="77777777" w:rsidR="00CC0E74" w:rsidRPr="007705ED" w:rsidRDefault="00CC0E74" w:rsidP="00CC0E74">
      <w:pPr>
        <w:ind w:left="567" w:hanging="283"/>
      </w:pPr>
      <w:r w:rsidRPr="007705ED">
        <w:rPr>
          <w:lang w:eastAsia="zh-CN"/>
        </w:rPr>
        <w:t>-</w:t>
      </w:r>
      <w:r w:rsidRPr="007705ED">
        <w:rPr>
          <w:lang w:eastAsia="zh-CN"/>
        </w:rPr>
        <w:tab/>
      </w:r>
      <w:r w:rsidRPr="007705ED">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7705ED">
        <w:t xml:space="preserve"> is the number of measurement samples, where</w:t>
      </w:r>
    </w:p>
    <w:p w14:paraId="2EB2C3A1" w14:textId="77777777" w:rsidR="00CC0E74" w:rsidRPr="007705ED" w:rsidRDefault="00CC0E74" w:rsidP="00CC0E74">
      <w:pPr>
        <w:ind w:left="851" w:hanging="284"/>
      </w:pPr>
      <w:r w:rsidRPr="007705ED">
        <w:t>-</w:t>
      </w:r>
      <w:r w:rsidRPr="007705E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7705ED">
        <w:t xml:space="preserve">= 4 if the UE is not capable of </w:t>
      </w:r>
      <w:r w:rsidRPr="007705ED">
        <w:rPr>
          <w:i/>
          <w:iCs/>
        </w:rPr>
        <w:t>supportedDL-PRS-ProcessingSamples</w:t>
      </w:r>
      <w:r w:rsidRPr="007705ED">
        <w:rPr>
          <w:rFonts w:eastAsia="SimSun" w:hint="eastAsia"/>
          <w:i/>
          <w:iCs/>
          <w:lang w:val="en-US" w:eastAsia="zh-CN"/>
        </w:rPr>
        <w:t>-RRC-CONNECTED</w:t>
      </w:r>
      <w:r w:rsidRPr="007705ED">
        <w:t xml:space="preserve"> defined in [34].</w:t>
      </w:r>
    </w:p>
    <w:p w14:paraId="1B07BF59" w14:textId="77777777" w:rsidR="00CC0E74" w:rsidRPr="007705ED" w:rsidRDefault="00CC0E74" w:rsidP="00CC0E74">
      <w:pPr>
        <w:ind w:left="851" w:hanging="284"/>
      </w:pPr>
      <w:r w:rsidRPr="007705ED">
        <w:t>-</w:t>
      </w:r>
      <w:r w:rsidRPr="007705E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7705ED">
        <w:t xml:space="preserve">= 1 if the UE is capable of </w:t>
      </w:r>
      <w:r w:rsidRPr="007705ED">
        <w:rPr>
          <w:i/>
          <w:iCs/>
        </w:rPr>
        <w:t>supportedDL-PRS-ProcessingSamples</w:t>
      </w:r>
      <w:r w:rsidRPr="007705ED">
        <w:rPr>
          <w:rFonts w:eastAsia="SimSun" w:hint="eastAsia"/>
          <w:i/>
          <w:iCs/>
          <w:lang w:val="en-US" w:eastAsia="zh-CN"/>
        </w:rPr>
        <w:t>-RRC-CONNECTED</w:t>
      </w:r>
      <w:r w:rsidRPr="007705ED">
        <w:t xml:space="preserve"> defined in [34] and LMF requests the UE to perform positioning measurements with reduced number of samples by </w:t>
      </w:r>
      <w:r w:rsidRPr="007705ED">
        <w:rPr>
          <w:i/>
          <w:iCs/>
        </w:rPr>
        <w:t>re</w:t>
      </w:r>
      <w:r w:rsidRPr="007705ED">
        <w:rPr>
          <w:rFonts w:eastAsia="SimSun" w:hint="eastAsia"/>
          <w:i/>
          <w:iCs/>
          <w:lang w:val="en-US" w:eastAsia="zh-CN"/>
        </w:rPr>
        <w:t>duced</w:t>
      </w:r>
      <w:r w:rsidRPr="007705ED">
        <w:rPr>
          <w:i/>
          <w:iCs/>
        </w:rPr>
        <w:t>DL-PRS-ProcessingSamples</w:t>
      </w:r>
      <w:r w:rsidRPr="007705ED">
        <w:t xml:space="preserve"> [34] and the following conditions are met:</w:t>
      </w:r>
    </w:p>
    <w:p w14:paraId="13448B3B" w14:textId="77777777" w:rsidR="00CC0E74" w:rsidRPr="007705ED" w:rsidRDefault="00CC0E74" w:rsidP="00CC0E74">
      <w:pPr>
        <w:ind w:left="1135" w:hanging="284"/>
      </w:pPr>
      <w:r w:rsidRPr="007705ED">
        <w:t>-</w:t>
      </w:r>
      <w:r w:rsidRPr="007705ED">
        <w:tab/>
        <w:t xml:space="preserve">PRS bandwidth is within the active BWP and </w:t>
      </w:r>
    </w:p>
    <w:p w14:paraId="479E1E5D" w14:textId="77777777" w:rsidR="00CC0E74" w:rsidRPr="007705ED" w:rsidRDefault="00CC0E74" w:rsidP="00CC0E74">
      <w:pPr>
        <w:ind w:left="1135" w:hanging="284"/>
      </w:pPr>
      <w:r w:rsidRPr="007705ED">
        <w:t>-</w:t>
      </w:r>
      <w:r w:rsidRPr="007705ED">
        <w:tab/>
        <w:t>Magnitude of difference between the serving cell’s SS-RSRP and the neighbor cell’s PRS-RSRP is within 6 dB.</w:t>
      </w:r>
    </w:p>
    <w:p w14:paraId="17FFBE03" w14:textId="77777777" w:rsidR="00CC0E74" w:rsidRPr="007705ED" w:rsidRDefault="00CC0E74" w:rsidP="00CC0E74">
      <w:pPr>
        <w:ind w:left="851" w:hanging="284"/>
      </w:pPr>
      <w:r w:rsidRPr="007705ED">
        <w:t>-</w:t>
      </w:r>
      <w:r w:rsidRPr="007705E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7705ED">
        <w:t xml:space="preserve">=  2 if the UE is capable of </w:t>
      </w:r>
      <w:r w:rsidRPr="007705ED">
        <w:rPr>
          <w:i/>
          <w:iCs/>
        </w:rPr>
        <w:t>supportedDL-PRS-ProcessingSamples</w:t>
      </w:r>
      <w:r w:rsidRPr="007705ED">
        <w:rPr>
          <w:rFonts w:eastAsia="SimSun" w:hint="eastAsia"/>
          <w:i/>
          <w:iCs/>
          <w:lang w:val="en-US" w:eastAsia="zh-CN"/>
        </w:rPr>
        <w:t>-RRC-CONNECTED</w:t>
      </w:r>
      <w:r w:rsidRPr="007705ED">
        <w:t xml:space="preserve"> defined in [34] and the LMF requests the UE to perform positioning measurements with reduced number of samples by </w:t>
      </w:r>
      <w:r w:rsidRPr="007705ED">
        <w:rPr>
          <w:i/>
          <w:iCs/>
        </w:rPr>
        <w:t>re</w:t>
      </w:r>
      <w:r w:rsidRPr="007705ED">
        <w:rPr>
          <w:rFonts w:eastAsia="SimSun" w:hint="eastAsia"/>
          <w:i/>
          <w:iCs/>
          <w:lang w:val="en-US" w:eastAsia="zh-CN"/>
        </w:rPr>
        <w:t>duced</w:t>
      </w:r>
      <w:r w:rsidRPr="007705ED">
        <w:rPr>
          <w:i/>
          <w:iCs/>
        </w:rPr>
        <w:t>DL-PRS-ProcessingSamples</w:t>
      </w:r>
      <w:r w:rsidRPr="007705ED">
        <w:t xml:space="preserve"> [34] but the following conditions are not met:</w:t>
      </w:r>
    </w:p>
    <w:p w14:paraId="492945F7" w14:textId="77777777" w:rsidR="00CC0E74" w:rsidRPr="007705ED" w:rsidRDefault="00CC0E74" w:rsidP="00CC0E74">
      <w:pPr>
        <w:ind w:left="1135" w:hanging="284"/>
      </w:pPr>
      <w:r w:rsidRPr="007705ED">
        <w:t>-</w:t>
      </w:r>
      <w:r w:rsidRPr="007705ED">
        <w:tab/>
        <w:t>PRS bandwidth is within the active BWP and</w:t>
      </w:r>
    </w:p>
    <w:p w14:paraId="4F6DFC81" w14:textId="77777777" w:rsidR="00CC0E74" w:rsidRPr="007705ED" w:rsidRDefault="00CC0E74" w:rsidP="00CC0E74">
      <w:pPr>
        <w:ind w:left="1135" w:hanging="284"/>
      </w:pPr>
      <w:r w:rsidRPr="007705ED">
        <w:t>-</w:t>
      </w:r>
      <w:r w:rsidRPr="007705ED">
        <w:tab/>
        <w:t>Magnitude of difference between the serving cell’s SS-RSRP and the neighbor cell’s PRS-RSRP is within 6 dB.</w:t>
      </w:r>
    </w:p>
    <w:p w14:paraId="497CD0A8" w14:textId="77777777" w:rsidR="00CC0E74" w:rsidRPr="007705ED" w:rsidRDefault="00CC0E74" w:rsidP="00CC0E74">
      <w:pPr>
        <w:ind w:left="851" w:hanging="284"/>
      </w:pPr>
      <w:r w:rsidRPr="007705ED">
        <w:rPr>
          <w:rFonts w:eastAsia="MS Mincho" w:cs="v4.2.0"/>
        </w:rPr>
        <w:t>-</w:t>
      </w:r>
      <w:r w:rsidRPr="007705E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7705ED">
        <w:t>= 4 otherwise.</w:t>
      </w:r>
    </w:p>
    <w:p w14:paraId="545D972B" w14:textId="77777777" w:rsidR="00CC0E74" w:rsidRPr="007705ED" w:rsidRDefault="00CC0E74" w:rsidP="00CC0E74">
      <w:pPr>
        <w:ind w:left="567" w:hanging="283"/>
      </w:pPr>
      <w:r w:rsidRPr="007705ED">
        <w:t xml:space="preserve">- </w:t>
      </w:r>
      <w:r w:rsidRPr="007705ED">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Pr="007705ED">
        <w:rPr>
          <w:rFonts w:ascii="Cambria Math" w:hAnsi="Cambria Math"/>
          <w:i/>
        </w:rPr>
        <w:t xml:space="preserve"> </w:t>
      </w:r>
      <w:r w:rsidRPr="007705ED">
        <w:t xml:space="preserve">is the measurement duration for the last UE Rx-Tx time difference measurement sample in the positioning layer,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m:t>
            </m:r>
          </m:sub>
        </m:sSub>
      </m:oMath>
      <w:r w:rsidRPr="007705ED">
        <w:rPr>
          <w:rFonts w:ascii="Cambria Math" w:hAnsi="Cambria Math"/>
          <w:i/>
        </w:rPr>
        <w:t xml:space="preserve"> = </w:t>
      </w:r>
      <m:oMath>
        <m:sSub>
          <m:sSubPr>
            <m:ctrlPr>
              <w:rPr>
                <w:rFonts w:ascii="Cambria Math" w:hAnsi="Cambria Math"/>
                <w:i/>
              </w:rPr>
            </m:ctrlPr>
          </m:sSubPr>
          <m:e>
            <m:r>
              <w:rPr>
                <w:rFonts w:ascii="Cambria Math" w:hAnsi="Cambria Math"/>
              </w:rPr>
              <m:t>T</m:t>
            </m:r>
          </m:e>
          <m:sub/>
        </m:sSub>
      </m:oMath>
      <w:r w:rsidRPr="007705ED">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sub>
        </m:sSub>
      </m:oMath>
      <w:r w:rsidRPr="007705ED">
        <w:t>,</w:t>
      </w:r>
    </w:p>
    <w:p w14:paraId="257D3A2B" w14:textId="77777777" w:rsidR="00CC0E74" w:rsidRPr="007705ED" w:rsidRDefault="00CC0E74" w:rsidP="00CC0E74">
      <w:pPr>
        <w:ind w:left="567" w:hanging="283"/>
        <w:rPr>
          <w:lang w:eastAsia="zh-CN"/>
        </w:rPr>
      </w:pPr>
      <w:r w:rsidRPr="007705ED">
        <w:t>-</w:t>
      </w:r>
      <w:r w:rsidRPr="007705E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m:t>
            </m:r>
          </m:sub>
        </m:sSub>
      </m:oMath>
      <w:r w:rsidRPr="007705ED">
        <w:rPr>
          <w:lang w:eastAsia="zh-CN"/>
        </w:rPr>
        <w:t xml:space="preserve"> is </w:t>
      </w:r>
      <w:r w:rsidRPr="007705ED">
        <w:t>periodicity of the DL RSCP with UE Rx-Tx time difference measurement in</w:t>
      </w:r>
      <w:r w:rsidRPr="007705ED">
        <w:rPr>
          <w:lang w:eastAsia="zh-CN"/>
        </w:rPr>
        <w:t xml:space="preserve"> the positioning frequency layer: </w:t>
      </w:r>
    </w:p>
    <w:p w14:paraId="502D4C87" w14:textId="77777777" w:rsidR="00CC0E74" w:rsidRPr="007705ED" w:rsidRDefault="00CC0E74" w:rsidP="00CC0E74">
      <w:pPr>
        <w:keepLines/>
        <w:tabs>
          <w:tab w:val="center" w:pos="4536"/>
          <w:tab w:val="right" w:pos="9072"/>
        </w:tabs>
        <w:rPr>
          <w:noProof/>
          <w:lang w:eastAsia="zh-CN"/>
        </w:rPr>
      </w:pPr>
      <w:r w:rsidRPr="007705ED">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sub>
        </m:sSub>
      </m:oMath>
    </w:p>
    <w:p w14:paraId="74DDA6C4" w14:textId="77777777" w:rsidR="00CC0E74" w:rsidRPr="007705ED" w:rsidRDefault="00CC0E74" w:rsidP="00CC0E74">
      <w:r w:rsidRPr="007705ED">
        <w:t>where</w:t>
      </w:r>
    </w:p>
    <w:p w14:paraId="7653913B" w14:textId="77777777" w:rsidR="00CC0E74" w:rsidRPr="007705ED" w:rsidRDefault="00000000" w:rsidP="00CC0E74">
      <w:pPr>
        <w:ind w:firstLineChars="283" w:firstLine="566"/>
      </w:pPr>
      <m:oMath>
        <m:sSub>
          <m:sSubPr>
            <m:ctrlPr>
              <w:rPr>
                <w:rFonts w:ascii="Cambria Math" w:hAnsi="Cambria Math"/>
              </w:rPr>
            </m:ctrlPr>
          </m:sSubPr>
          <m:e>
            <m:r>
              <m:rPr>
                <m:sty m:val="p"/>
              </m:rPr>
              <w:rPr>
                <w:rFonts w:ascii="Cambria Math" w:hAnsi="Cambria Math"/>
              </w:rPr>
              <m:t>T</m:t>
            </m:r>
          </m:e>
          <m:sub/>
        </m:sSub>
      </m:oMath>
      <w:r w:rsidR="00CC0E74" w:rsidRPr="007705ED">
        <w:tab/>
        <w:t xml:space="preserve">corresponds to </w:t>
      </w:r>
      <w:r w:rsidR="00CC0E74" w:rsidRPr="007705ED">
        <w:rPr>
          <w:i/>
          <w:iCs/>
        </w:rPr>
        <w:t>durationOfPRS-ProcessingSymbolsInEveryTms</w:t>
      </w:r>
      <w:r w:rsidR="00CC0E74" w:rsidRPr="007705ED">
        <w:t xml:space="preserve"> in TS 37.355 [34],</w:t>
      </w:r>
    </w:p>
    <w:p w14:paraId="7EF77127" w14:textId="77777777" w:rsidR="00CC0E74" w:rsidRPr="007705ED" w:rsidRDefault="00CC0E74" w:rsidP="00CC0E74">
      <w:pPr>
        <w:ind w:left="567"/>
        <w:rPr>
          <w:rFonts w:eastAsia="SimSun"/>
          <w:szCs w:val="24"/>
          <w:lang w:eastAsia="zh-CN"/>
        </w:rPr>
      </w:pPr>
      <w:r w:rsidRPr="007705ED">
        <w:rPr>
          <w:rFonts w:eastAsia="MS Mincho"/>
        </w:rPr>
        <w:t>When periodic time window(s) are configured by the LMF,</w:t>
      </w:r>
      <w:r w:rsidRPr="007705ED">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m:t>
            </m:r>
            <m:sSub>
              <m:sSubPr>
                <m:ctrlPr>
                  <w:rPr>
                    <w:rFonts w:ascii="Cambria Math" w:hAnsi="Cambria Math"/>
                  </w:rPr>
                </m:ctrlPr>
              </m:sSubPr>
              <m:e>
                <m:r>
                  <w:rPr>
                    <w:rFonts w:ascii="Cambria Math" w:hAnsi="Cambria Math"/>
                  </w:rPr>
                  <m:t>MGRP, T</m:t>
                </m:r>
              </m:e>
              <m:sub>
                <m:r>
                  <w:rPr>
                    <w:rFonts w:ascii="Cambria Math" w:hAnsi="Cambria Math"/>
                  </w:rPr>
                  <m:t>window</m:t>
                </m:r>
              </m:sub>
            </m:sSub>
          </m:e>
        </m:d>
      </m:oMath>
      <w:r w:rsidRPr="007705E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Pr="007705ED">
        <w:t xml:space="preserve"> , </w:t>
      </w:r>
      <m:oMath>
        <m:sSub>
          <m:sSubPr>
            <m:ctrlPr>
              <w:rPr>
                <w:rFonts w:ascii="Cambria Math" w:hAnsi="Cambria Math"/>
              </w:rPr>
            </m:ctrlPr>
          </m:sSubPr>
          <m:e>
            <m:r>
              <w:rPr>
                <w:rFonts w:ascii="Cambria Math" w:hAnsi="Cambria Math"/>
              </w:rPr>
              <m:t>MGRP</m:t>
            </m:r>
          </m:e>
          <m:sub/>
        </m:sSub>
      </m:oMath>
      <w:r w:rsidRPr="007705ED">
        <w:rPr>
          <w:lang w:eastAsia="zh-CN"/>
        </w:rPr>
        <w:t>and</w:t>
      </w:r>
      <w:r w:rsidRPr="007705ED">
        <w:rPr>
          <w:rFonts w:eastAsia="SimSun"/>
          <w:szCs w:val="24"/>
          <w:lang w:eastAsia="zh-CN"/>
        </w:rPr>
        <w:t xml:space="preserve"> T</w:t>
      </w:r>
      <w:r w:rsidRPr="007705ED">
        <w:rPr>
          <w:rFonts w:eastAsia="SimSun"/>
          <w:szCs w:val="24"/>
          <w:vertAlign w:val="subscript"/>
          <w:lang w:eastAsia="zh-CN"/>
        </w:rPr>
        <w:t>window</w:t>
      </w:r>
      <w:r w:rsidRPr="007705ED">
        <w:rPr>
          <w:rFonts w:eastAsia="SimSun"/>
          <w:szCs w:val="24"/>
          <w:lang w:eastAsia="zh-CN"/>
        </w:rPr>
        <w:t xml:space="preserve"> being the maximum periodicity of the indicated time window(s).</w:t>
      </w:r>
    </w:p>
    <w:p w14:paraId="75BCD495" w14:textId="77777777" w:rsidR="00CC0E74" w:rsidRPr="007705ED" w:rsidRDefault="00CC0E74" w:rsidP="00CC0E74">
      <w:pPr>
        <w:ind w:left="851" w:hanging="284"/>
        <w:rPr>
          <w:lang w:eastAsia="zh-CN"/>
        </w:rPr>
      </w:pPr>
      <w:r w:rsidRPr="007705ED">
        <w:rPr>
          <w:rFonts w:eastAsia="MS Mincho" w:cs="v4.2.0"/>
          <w:iCs/>
          <w:lang w:eastAsia="zh-CN"/>
        </w:rPr>
        <w:t>-</w:t>
      </w:r>
      <w:r w:rsidRPr="007705ED">
        <w:rPr>
          <w:rFonts w:eastAsia="MS Mincho" w:cs="v4.2.0"/>
          <w:iCs/>
          <w:lang w:eastAsia="zh-CN"/>
        </w:rP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sub>
        </m:sSub>
      </m:oMath>
      <w:r w:rsidRPr="007705ED">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m:t>
            </m:r>
          </m:sub>
        </m:sSub>
      </m:oMath>
      <w:r w:rsidRPr="007705ED">
        <w:rPr>
          <w:iCs/>
          <w:lang w:eastAsia="zh-CN"/>
        </w:rPr>
        <w:t xml:space="preserve"> are calculated by </w:t>
      </w:r>
      <w:r w:rsidRPr="007705ED">
        <w:rPr>
          <w:lang w:eastAsia="zh-CN"/>
        </w:rPr>
        <w:t>only considering the PRS resources in the indicated resources sets overlapping with the indicated time window(s).</w:t>
      </w:r>
    </w:p>
    <w:p w14:paraId="68345C3A" w14:textId="77777777" w:rsidR="00CC0E74" w:rsidRPr="007705ED" w:rsidRDefault="00CC0E74" w:rsidP="00CC0E74">
      <w:pPr>
        <w:ind w:left="567"/>
        <w:rPr>
          <w:rFonts w:eastAsia="SimSun"/>
          <w:szCs w:val="24"/>
          <w:lang w:eastAsia="zh-CN"/>
        </w:rPr>
      </w:pPr>
      <w:r w:rsidRPr="007705ED">
        <w:rPr>
          <w:rFonts w:eastAsia="MS Mincho"/>
        </w:rPr>
        <w:t>When periodic time window(s) are not configured by the LMF,</w:t>
      </w:r>
      <w:r w:rsidRPr="007705ED">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m:t>
            </m:r>
            <m:r>
              <w:rPr>
                <w:rFonts w:ascii="Cambria Math" w:hAnsi="Cambria Math"/>
              </w:rPr>
              <m:t xml:space="preserve"> MGRP</m:t>
            </m:r>
          </m:e>
        </m:d>
      </m:oMath>
      <w:r w:rsidRPr="007705E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Pr="007705ED">
        <w:t xml:space="preserve"> and </w:t>
      </w:r>
      <w:r w:rsidRPr="007705ED">
        <w:rPr>
          <w:rFonts w:asciiTheme="majorHAnsi" w:eastAsia="SimSun" w:hAnsiTheme="majorHAnsi"/>
          <w:i/>
          <w:iCs/>
          <w:szCs w:val="24"/>
          <w:lang w:eastAsia="zh-CN"/>
        </w:rPr>
        <w:t>MGRP</w:t>
      </w:r>
      <w:r w:rsidRPr="007705ED">
        <w:rPr>
          <w:rFonts w:eastAsia="SimSun"/>
          <w:szCs w:val="24"/>
          <w:lang w:eastAsia="zh-CN"/>
        </w:rPr>
        <w:t>.</w:t>
      </w:r>
    </w:p>
    <w:p w14:paraId="3BC2FFE7" w14:textId="77777777" w:rsidR="00CC0E74" w:rsidRPr="007705ED" w:rsidRDefault="00CC0E74" w:rsidP="00CC0E74">
      <w:pPr>
        <w:ind w:left="568" w:hanging="284"/>
      </w:pPr>
      <w:r w:rsidRPr="007705ED">
        <w:tab/>
      </w:r>
      <m:oMath>
        <m:sSub>
          <m:sSubPr>
            <m:ctrlPr>
              <w:rPr>
                <w:rFonts w:ascii="Cambria Math" w:hAnsi="Cambria Math"/>
              </w:rPr>
            </m:ctrlPr>
          </m:sSubPr>
          <m:e>
            <m:r>
              <w:rPr>
                <w:rFonts w:ascii="Cambria Math" w:hAnsi="Cambria Math"/>
              </w:rPr>
              <m:t>MGRP</m:t>
            </m:r>
          </m:e>
          <m:sub/>
        </m:sSub>
      </m:oMath>
      <w:r w:rsidRPr="007705ED">
        <w:rPr>
          <w:lang w:eastAsia="zh-CN"/>
        </w:rPr>
        <w:t xml:space="preserve"> is the measurement gap repetition periodicity in the positioning frequency layer.</w:t>
      </w:r>
    </w:p>
    <w:p w14:paraId="42E00ACC" w14:textId="77777777" w:rsidR="00CC0E74" w:rsidRPr="007705ED" w:rsidRDefault="00000000" w:rsidP="00CC0E74">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CC0E74" w:rsidRPr="007705ED">
        <w:rPr>
          <w:lang w:eastAsia="zh-CN"/>
        </w:rPr>
        <w:t xml:space="preserve"> is the PRS resource periodicity in the positioning frequency layer. </w:t>
      </w:r>
      <w:r w:rsidR="00CC0E74" w:rsidRPr="007705ED">
        <w:t xml:space="preserve">If the positioning frequency layer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CC0E74" w:rsidRPr="007705E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CC0E74" w:rsidRPr="007705ED">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CC0E74" w:rsidRPr="007705ED">
        <w:t>, where</w:t>
      </w:r>
    </w:p>
    <w:p w14:paraId="280B11B2" w14:textId="77777777" w:rsidR="00CC0E74" w:rsidRPr="007705ED" w:rsidRDefault="00000000" w:rsidP="00CC0E74">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CC0E74" w:rsidRPr="007705ED">
        <w:rPr>
          <w:rFonts w:hint="eastAsia"/>
          <w:lang w:eastAsia="zh-CN"/>
        </w:rPr>
        <w:t xml:space="preserve"> </w:t>
      </w:r>
      <w:r w:rsidR="00CC0E74" w:rsidRPr="007705ED">
        <w:rPr>
          <w:lang w:eastAsia="zh-CN"/>
        </w:rPr>
        <w:t xml:space="preserve">is the periodicity of PRS resource sets given by the higher-layer parameter </w:t>
      </w:r>
      <w:r w:rsidR="00CC0E74" w:rsidRPr="007705ED">
        <w:rPr>
          <w:i/>
          <w:lang w:eastAsia="zh-CN"/>
        </w:rPr>
        <w:t>DL-PRS-Periodicity</w:t>
      </w:r>
      <w:r w:rsidR="00CC0E74" w:rsidRPr="007705ED">
        <w:rPr>
          <w:lang w:eastAsia="zh-CN"/>
        </w:rPr>
        <w:t>.</w:t>
      </w:r>
    </w:p>
    <w:p w14:paraId="4BB2AE7C" w14:textId="77777777" w:rsidR="00CC0E74" w:rsidRPr="007705ED" w:rsidRDefault="00000000" w:rsidP="00CC0E74">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CC0E74" w:rsidRPr="007705E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CC0E74" w:rsidRPr="007705ED">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CC0E74" w:rsidRPr="007705ED">
        <w:rPr>
          <w:lang w:eastAsia="zh-CN"/>
        </w:rPr>
        <w:t xml:space="preserve"> is the muting repetition factor given by the higher-layer parameter </w:t>
      </w:r>
      <w:r w:rsidR="00CC0E74" w:rsidRPr="007705ED">
        <w:rPr>
          <w:i/>
          <w:lang w:eastAsia="zh-CN"/>
        </w:rPr>
        <w:t>DL-PRS-MutingBitRepetitionFactor</w:t>
      </w:r>
      <w:r w:rsidR="00CC0E74" w:rsidRPr="007705E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CC0E74" w:rsidRPr="007705E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20DC9634" w14:textId="77777777" w:rsidR="00CC0E74" w:rsidRPr="007705ED" w:rsidRDefault="00CC0E74" w:rsidP="00CC0E74">
      <w:pPr>
        <w:keepLines/>
        <w:ind w:left="1135" w:hanging="851"/>
        <w:rPr>
          <w:lang w:eastAsia="zh-CN"/>
        </w:rPr>
      </w:pPr>
      <w:r w:rsidRPr="007705ED">
        <w:rPr>
          <w:lang w:eastAsia="zh-CN"/>
        </w:rPr>
        <w:t>Note:</w:t>
      </w:r>
      <w:r w:rsidRPr="007705ED">
        <w:rPr>
          <w:lang w:eastAsia="zh-CN"/>
        </w:rPr>
        <w:tab/>
        <w:t>For the purpose of calculating T</w:t>
      </w:r>
      <w:r w:rsidRPr="007705ED">
        <w:rPr>
          <w:vertAlign w:val="subscript"/>
          <w:lang w:eastAsia="zh-CN"/>
        </w:rPr>
        <w:t>PRS</w:t>
      </w:r>
      <w:r w:rsidRPr="007705ED">
        <w:rPr>
          <w:lang w:eastAsia="zh-CN"/>
        </w:rPr>
        <w:t xml:space="preserve">, only the PRS resources fully or partially covered by the MG are considered. </w:t>
      </w:r>
    </w:p>
    <w:p w14:paraId="497B037C" w14:textId="77777777" w:rsidR="00CC0E74" w:rsidRPr="007705ED" w:rsidRDefault="00CC0E74" w:rsidP="00CC0E74">
      <w:pPr>
        <w:rPr>
          <w:iCs/>
          <w:noProof/>
        </w:rPr>
      </w:pPr>
      <w:r w:rsidRPr="007705ED">
        <w:t>Except for deferred MT-LR as defined in clause 4.1a.5 [TS 23.273],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0F41878A" w14:textId="77777777" w:rsidR="00CC0E74" w:rsidRPr="007705ED" w:rsidRDefault="00CC0E74" w:rsidP="00CC0E74">
      <w:r w:rsidRPr="007705ED">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5FF9644A" w14:textId="77777777" w:rsidR="00CC0E74" w:rsidRPr="007705ED" w:rsidRDefault="00CC0E74" w:rsidP="00CC0E74">
      <w:r w:rsidRPr="007705ED">
        <w:t>For deferred MT-LR with event “Periodic Location” as defined in clause 4.1a.5.1 [TS 23.273], the UE shall perform the DL RSCP with UE Rx-Tx time difference measurement in each reporting period and activate the location report at the time when the periodic timer expires.</w:t>
      </w:r>
    </w:p>
    <w:p w14:paraId="7D895CB2" w14:textId="77777777" w:rsidR="00CC0E74" w:rsidRPr="007705ED" w:rsidRDefault="00CC0E74" w:rsidP="00CC0E74">
      <w:r w:rsidRPr="007705ED">
        <w:t xml:space="preserve">The DL RSCP with UE Rx-Tx time difference measurement period is restarted if HO occurs during the measurement period and after SRS reconfiguration on the target cell is complete. </w:t>
      </w:r>
    </w:p>
    <w:p w14:paraId="19B6157F" w14:textId="77777777" w:rsidR="00CC0E74" w:rsidRPr="007705ED" w:rsidRDefault="00CC0E74" w:rsidP="00CC0E74">
      <w:pPr>
        <w:rPr>
          <w:lang w:val="en-US" w:eastAsia="zh-CN"/>
        </w:rPr>
      </w:pPr>
      <w:r w:rsidRPr="007705ED">
        <w:rPr>
          <w:lang w:val="en-US" w:eastAsia="zh-CN"/>
        </w:rPr>
        <w:t>The measurement requirements do not apply for a PRS resource:</w:t>
      </w:r>
    </w:p>
    <w:p w14:paraId="79637449" w14:textId="77777777" w:rsidR="00CC0E74" w:rsidRPr="007705ED" w:rsidRDefault="00CC0E74" w:rsidP="00CC0E74">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77711BD6" w14:textId="77777777" w:rsidR="00CC0E74" w:rsidRPr="007705ED" w:rsidRDefault="00CC0E74" w:rsidP="00CC0E74">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4945E2BE" w14:textId="77777777" w:rsidR="00CC0E74" w:rsidRPr="007705ED" w:rsidRDefault="00CC0E74" w:rsidP="00CC0E74">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1918728F" w14:textId="77777777" w:rsidR="00CC0E74" w:rsidRPr="007705ED" w:rsidRDefault="00CC0E74" w:rsidP="00CC0E74">
      <w:r w:rsidRPr="007705ED">
        <w:t xml:space="preserve">The requirements in this section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59EFA221" w14:textId="77777777" w:rsidR="00CC0E74" w:rsidRPr="007705ED" w:rsidRDefault="00CC0E74" w:rsidP="00CC0E74">
      <w:pPr>
        <w:rPr>
          <w:lang w:eastAsia="zh-CN"/>
        </w:rPr>
      </w:pPr>
      <w:r w:rsidRPr="007705ED">
        <w:rPr>
          <w:lang w:eastAsia="zh-CN"/>
        </w:rPr>
        <w:t xml:space="preserve">When PRS-RSRP is configured for multi-RTT, the UE Rx-Tx time difference measurements and PRS-RSRP measurements are performed over the same measurement period. </w:t>
      </w:r>
    </w:p>
    <w:p w14:paraId="592B9F15" w14:textId="77777777" w:rsidR="00CC0E74" w:rsidRPr="007705ED" w:rsidRDefault="00CC0E74" w:rsidP="00CC0E74">
      <w:pPr>
        <w:rPr>
          <w:lang w:eastAsia="zh-CN"/>
        </w:rPr>
      </w:pPr>
      <w:r w:rsidRPr="007705ED">
        <w:rPr>
          <w:rFonts w:cs="v4.2.0"/>
        </w:rPr>
        <w:t xml:space="preserve">The requirements in clause 9.9.x2 do not apply if the PRS configuration given by higher layer paramters </w:t>
      </w:r>
      <w:r w:rsidRPr="007705ED">
        <w:rPr>
          <w:i/>
          <w:snapToGrid w:val="0"/>
        </w:rPr>
        <w:t>NR-DL-PRS-AssistanceData</w:t>
      </w:r>
      <w:r w:rsidRPr="007705ED">
        <w:rPr>
          <w:snapToGrid w:val="0"/>
        </w:rPr>
        <w:t xml:space="preserve"> </w:t>
      </w:r>
      <w:r w:rsidRPr="007705ED">
        <w:rPr>
          <w:rFonts w:cs="v4.2.0"/>
        </w:rPr>
        <w:t xml:space="preserve">exceeds any of the UE measurement capabilities given by </w:t>
      </w:r>
      <w:r w:rsidRPr="007705ED">
        <w:rPr>
          <w:rFonts w:cs="v4.2.0"/>
          <w:i/>
        </w:rPr>
        <w:t>NR-DL-PRS-ResourcesCapability</w:t>
      </w:r>
      <w:r w:rsidRPr="007705ED">
        <w:rPr>
          <w:lang w:eastAsia="zh-CN"/>
        </w:rPr>
        <w:t xml:space="preserve"> in </w:t>
      </w:r>
      <w:r w:rsidRPr="007705ED">
        <w:rPr>
          <w:i/>
        </w:rPr>
        <w:t>NR-Multi-RTT-Provide</w:t>
      </w:r>
      <w:r w:rsidRPr="007705ED">
        <w:rPr>
          <w:i/>
          <w:noProof/>
        </w:rPr>
        <w:t>Capabilities</w:t>
      </w:r>
      <w:r w:rsidRPr="007705ED">
        <w:rPr>
          <w:iCs/>
          <w:lang w:eastAsia="zh-CN"/>
        </w:rPr>
        <w:t xml:space="preserve">, and it is up to UE implementation which PRS resources are measured, subject to </w:t>
      </w:r>
      <w:r w:rsidRPr="007705ED">
        <w:rPr>
          <w:rFonts w:cs="v4.2.0"/>
        </w:rPr>
        <w:t>UE measurement capabilities</w:t>
      </w:r>
      <w:r w:rsidRPr="007705ED">
        <w:rPr>
          <w:i/>
          <w:iCs/>
          <w:lang w:eastAsia="zh-CN"/>
        </w:rPr>
        <w:t>.</w:t>
      </w:r>
    </w:p>
    <w:p w14:paraId="7982D353" w14:textId="77777777" w:rsidR="00CC0E74" w:rsidRPr="007705ED" w:rsidRDefault="00CC0E74" w:rsidP="00CC0E74">
      <w:r w:rsidRPr="007705ED">
        <w:t>When PSCell or SCell addition or release does not cause SRS reconfiguration during the measurement period, UE shall continue and complete the DL RSCP and UE Rx-Tx time difference measurements, and the measurement period requirements apply.</w:t>
      </w:r>
    </w:p>
    <w:p w14:paraId="2AF20A2B" w14:textId="77777777" w:rsidR="00CC0E74" w:rsidRPr="007705ED" w:rsidRDefault="00CC0E74" w:rsidP="00CC0E74">
      <w:r w:rsidRPr="007705ED">
        <w:t>When PSCell or SCell addition or release causes SRS reconfiguration during the measurement period, UE shall restart the DL RSCP and UE Rx-Tx time difference measurement after the SRS reconfiguration on the target cell is complete.</w:t>
      </w:r>
    </w:p>
    <w:p w14:paraId="227CE692" w14:textId="77777777" w:rsidR="00CC0E74" w:rsidRPr="007705ED" w:rsidRDefault="00CC0E74" w:rsidP="00CC0E74">
      <w:r w:rsidRPr="007705ED">
        <w:rPr>
          <w:lang w:eastAsia="zh-CN"/>
        </w:rPr>
        <w:t>W</w:t>
      </w:r>
      <w:r w:rsidRPr="007705ED">
        <w:t xml:space="preserve">hen SRS is reconfigured without </w:t>
      </w:r>
      <w:r w:rsidRPr="007705ED">
        <w:rPr>
          <w:lang w:eastAsia="zh-CN"/>
        </w:rPr>
        <w:t xml:space="preserve">serving </w:t>
      </w:r>
      <w:r w:rsidRPr="007705ED">
        <w:t>cell change during the measurement period, UE shall restart the DL RSCP and UE Rx-Tx time difference measurement after the SRS reconfiguration is complete.</w:t>
      </w:r>
    </w:p>
    <w:p w14:paraId="2CA62570" w14:textId="77777777" w:rsidR="00CC0E74" w:rsidRPr="007705ED" w:rsidRDefault="00CC0E74" w:rsidP="00CC0E74">
      <w:r w:rsidRPr="007705ED">
        <w:t>When a serving cell change occurs during the measurement period, the UE shall restart DL RSCP and UE Rx-Tx time difference measurements.</w:t>
      </w:r>
    </w:p>
    <w:p w14:paraId="7CF70E94" w14:textId="77777777" w:rsidR="00CC0E74" w:rsidRPr="007705ED" w:rsidRDefault="00CC0E74" w:rsidP="00CC0E74">
      <w:r w:rsidRPr="007705ED">
        <w:t xml:space="preserve">If UE uplink transmission timing changes due to the network-configured Timing Advance command during the measurement period, then the UE Rx-Tx time difference measurement is restarted </w:t>
      </w:r>
      <w:r w:rsidRPr="007705ED">
        <w:rPr>
          <w:lang w:eastAsia="zh-CN"/>
        </w:rPr>
        <w:t>after uplink transmission timing changes, and t</w:t>
      </w:r>
      <w:r w:rsidRPr="007705ED">
        <w:t>he UE Rx-Tx time difference measurement period requirements in this clause shall not apply.</w:t>
      </w:r>
    </w:p>
    <w:p w14:paraId="2CF73C40" w14:textId="77777777" w:rsidR="00CC0E74" w:rsidRPr="007705ED" w:rsidRDefault="00CC0E74" w:rsidP="00CC0E74">
      <w:r w:rsidRPr="007705ED">
        <w:t>If UE uplink transmission timing changes due to the change in the N</w:t>
      </w:r>
      <w:r w:rsidRPr="007705ED">
        <w:rPr>
          <w:vertAlign w:val="subscript"/>
        </w:rPr>
        <w:t>TA_offset</w:t>
      </w:r>
      <w:r w:rsidRPr="007705ED">
        <w:t xml:space="preserve"> defined in Table 7.1.2-2 during the measurement period, then the UE Rx-Tx time difference measurement period is restarted </w:t>
      </w:r>
      <w:r w:rsidRPr="007705ED">
        <w:rPr>
          <w:lang w:eastAsia="zh-CN"/>
        </w:rPr>
        <w:t>after uplink transmission timing changes, and t</w:t>
      </w:r>
      <w:r w:rsidRPr="007705ED">
        <w:t>he UE Rx-Tx time difference measurement period requirements in this clause shall not apply.</w:t>
      </w:r>
    </w:p>
    <w:p w14:paraId="23CF4017" w14:textId="77777777" w:rsidR="00CC0E74" w:rsidRPr="007705ED" w:rsidRDefault="00CC0E74" w:rsidP="00CC0E74">
      <w:r w:rsidRPr="007705ED">
        <w:t>If UE uplink transmission timing changes due to the UE autonomous timing adjustment defined in clause 7.1.2 during the measurement period, then:</w:t>
      </w:r>
    </w:p>
    <w:p w14:paraId="60DA67DA" w14:textId="77777777" w:rsidR="00CC0E74" w:rsidRPr="007705ED" w:rsidRDefault="00CC0E74" w:rsidP="00CC0E74">
      <w:pPr>
        <w:pStyle w:val="B10"/>
        <w:rPr>
          <w:lang w:val="en-US" w:eastAsia="zh-CN"/>
        </w:rPr>
      </w:pPr>
      <w:r w:rsidRPr="007705ED">
        <w:rPr>
          <w:lang w:val="en-US" w:eastAsia="zh-CN"/>
        </w:rPr>
        <w:t>-</w:t>
      </w:r>
      <w:r w:rsidRPr="007705ED">
        <w:rPr>
          <w:lang w:val="en-US" w:eastAsia="zh-CN"/>
        </w:rPr>
        <w:tab/>
        <w:t>UE Rx-Tx measurement period requirements in this clause shall apply for a cell, which is also the downlink reference cell (defined in section 7.1.1) for SRS transmission.</w:t>
      </w:r>
    </w:p>
    <w:p w14:paraId="35CF0A8F" w14:textId="77777777" w:rsidR="00CC0E74" w:rsidRPr="007705ED" w:rsidRDefault="00CC0E74" w:rsidP="00CC0E74">
      <w:pPr>
        <w:pStyle w:val="B10"/>
        <w:rPr>
          <w:lang w:val="en-US" w:eastAsia="zh-CN"/>
        </w:rPr>
      </w:pPr>
      <w:r w:rsidRPr="007705ED">
        <w:rPr>
          <w:lang w:val="en-US" w:eastAsia="zh-CN"/>
        </w:rPr>
        <w:t>-</w:t>
      </w:r>
      <w:r w:rsidRPr="007705ED">
        <w:rPr>
          <w:lang w:val="en-US" w:eastAsia="zh-CN"/>
        </w:rPr>
        <w:tab/>
        <w:t>UE Rx-Tx measurement period requirements in this clause shall not apply for a cell, which is not the downlink reference cell (defined in section 7.1.1) for SRS transmission. The UE Rx-Tx time difference measurement period may be restarted in such case.</w:t>
      </w:r>
    </w:p>
    <w:p w14:paraId="62D4ED29" w14:textId="77777777" w:rsidR="00CC0E74" w:rsidRDefault="00CC0E74" w:rsidP="00CC0E74">
      <w:pPr>
        <w:pStyle w:val="normalpuce"/>
        <w:tabs>
          <w:tab w:val="clear" w:pos="360"/>
          <w:tab w:val="num" w:pos="567"/>
        </w:tabs>
        <w:ind w:left="0" w:firstLine="0"/>
      </w:pPr>
      <w:r w:rsidRPr="007705ED">
        <w:rPr>
          <w:rFonts w:eastAsia="Times New Roman"/>
        </w:rPr>
        <w:t>If UE uplink transmission timing changes due to the network-configured Timing Advance command or due to the change in the N</w:t>
      </w:r>
      <w:r w:rsidRPr="007705ED">
        <w:rPr>
          <w:rFonts w:eastAsia="Times New Roman"/>
          <w:vertAlign w:val="subscript"/>
        </w:rPr>
        <w:t>TA_offset</w:t>
      </w:r>
      <w:r w:rsidRPr="007705ED">
        <w:rPr>
          <w:rFonts w:eastAsia="Times New Roman"/>
        </w:rPr>
        <w:t xml:space="preserve"> defined in Table 7.1.2-2 or due to the UE autonomous timing adjustment defined in clause 7.1.2 during the DL RSCP with UE Rx-Tx measurement period, the UE may continue and complete the DL RSCP measurement.</w:t>
      </w:r>
    </w:p>
    <w:p w14:paraId="47327C4D" w14:textId="77777777" w:rsidR="00CC0E74" w:rsidRDefault="00CC0E74" w:rsidP="009323E2"/>
    <w:p w14:paraId="244A0854" w14:textId="77777777" w:rsidR="00E93F5D" w:rsidRDefault="00E93F5D" w:rsidP="00E93F5D">
      <w:pPr>
        <w:pStyle w:val="Heading2"/>
      </w:pPr>
      <w:r>
        <w:t>9</w:t>
      </w:r>
      <w:r w:rsidRPr="0060415C">
        <w:t>.</w:t>
      </w:r>
      <w:r>
        <w:t>9A</w:t>
      </w:r>
      <w:r w:rsidRPr="0060415C">
        <w:tab/>
        <w:t>NR measurements for positioning</w:t>
      </w:r>
      <w:r>
        <w:t xml:space="preserve"> for RedCap</w:t>
      </w:r>
    </w:p>
    <w:p w14:paraId="472E46F9" w14:textId="77777777" w:rsidR="00E93F5D" w:rsidRDefault="00E93F5D" w:rsidP="00E93F5D">
      <w:pPr>
        <w:pStyle w:val="Heading3"/>
      </w:pPr>
      <w:r>
        <w:t>9</w:t>
      </w:r>
      <w:r w:rsidRPr="0060415C">
        <w:t>.</w:t>
      </w:r>
      <w:r>
        <w:t>9A</w:t>
      </w:r>
      <w:r w:rsidRPr="0060415C">
        <w:t>.1</w:t>
      </w:r>
      <w:r w:rsidRPr="0060415C">
        <w:tab/>
        <w:t>Introduction</w:t>
      </w:r>
    </w:p>
    <w:p w14:paraId="55658ABC" w14:textId="77777777" w:rsidR="00E93F5D" w:rsidRDefault="00E93F5D" w:rsidP="00E93F5D">
      <w:pPr>
        <w:rPr>
          <w:rFonts w:ascii="TimesNewRomanPSMT" w:hAnsi="TimesNewRomanPSMT"/>
        </w:rPr>
      </w:pPr>
      <w:r>
        <w:t xml:space="preserve">This clause contains requirements for </w:t>
      </w:r>
      <w:r>
        <w:rPr>
          <w:rFonts w:eastAsia="SimSun" w:hint="eastAsia"/>
          <w:lang w:val="en-US" w:eastAsia="zh-CN"/>
        </w:rPr>
        <w:t xml:space="preserve">RedCap </w:t>
      </w:r>
      <w:r>
        <w:t>UE capable of performing NR positioning measurements defined in TS 38.215 [4], including RSTD, PRS-RSRP, UE Rx-Tx time difference, NR E-CID</w:t>
      </w:r>
      <w:r>
        <w:rPr>
          <w:rFonts w:ascii="TimesNewRomanPSMT" w:hAnsi="TimesNewRomanPSMT"/>
          <w:lang w:val="en-US"/>
        </w:rPr>
        <w:t>, and PRS-RSRPP</w:t>
      </w:r>
      <w:r>
        <w:rPr>
          <w:rFonts w:ascii="TimesNewRomanPSMT" w:hAnsi="TimesNewRomanPSMT"/>
        </w:rPr>
        <w:t xml:space="preserve"> measurements. </w:t>
      </w:r>
    </w:p>
    <w:p w14:paraId="338824B1" w14:textId="77777777" w:rsidR="00E93F5D" w:rsidRDefault="00E93F5D" w:rsidP="00E93F5D">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08F45E57" w14:textId="77777777" w:rsidR="00E93F5D" w:rsidRDefault="00E93F5D" w:rsidP="00E93F5D">
      <w:pPr>
        <w:rPr>
          <w:rFonts w:cs="v4.2.0"/>
        </w:rPr>
      </w:pPr>
      <w:r>
        <w:rPr>
          <w:rFonts w:eastAsia="SimSun" w:hint="eastAsia"/>
          <w:lang w:val="en-US" w:eastAsia="zh-CN"/>
        </w:rPr>
        <w:t>This clause applies to both RedCap positioning with and without FH.</w:t>
      </w:r>
    </w:p>
    <w:p w14:paraId="21D3E063" w14:textId="77777777" w:rsidR="00E93F5D" w:rsidRDefault="00E93F5D" w:rsidP="00E93F5D">
      <w:pPr>
        <w:pStyle w:val="Heading4"/>
        <w:rPr>
          <w:rFonts w:ascii="TimesNewRomanPSMT" w:hAnsi="TimesNewRomanPSMT"/>
        </w:rPr>
      </w:pPr>
      <w:r>
        <w:t>9.9</w:t>
      </w:r>
      <w:r>
        <w:rPr>
          <w:rFonts w:eastAsia="SimSun" w:hint="eastAsia"/>
          <w:lang w:val="en-US" w:eastAsia="zh-CN"/>
        </w:rPr>
        <w:t>A</w:t>
      </w:r>
      <w:r>
        <w:t>.1.1</w:t>
      </w:r>
      <w:r>
        <w:tab/>
        <w:t>General Aspects of Gap-based Measurement</w:t>
      </w:r>
    </w:p>
    <w:p w14:paraId="5853F2F5" w14:textId="77777777" w:rsidR="00E93F5D" w:rsidRDefault="00E93F5D" w:rsidP="00E93F5D">
      <w:r>
        <w:t xml:space="preserve">For </w:t>
      </w:r>
      <w:r>
        <w:rPr>
          <w:lang w:val="en-US"/>
        </w:rPr>
        <w:t xml:space="preserve">gap-based </w:t>
      </w:r>
      <w:r>
        <w:t>RSTD, PRS-RSRP</w:t>
      </w:r>
      <w:r>
        <w:rPr>
          <w:lang w:val="en-US"/>
        </w:rPr>
        <w:t>,</w:t>
      </w:r>
      <w:r>
        <w:t xml:space="preserve"> UE Rx-Tx time difference</w:t>
      </w:r>
      <w:r>
        <w:rPr>
          <w:lang w:val="en-US"/>
        </w:rPr>
        <w:t>, and PRS-RSRPP</w:t>
      </w:r>
      <w:r>
        <w:t xml:space="preserve"> measurements, the requirements in clauses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apply provided:</w:t>
      </w:r>
    </w:p>
    <w:p w14:paraId="279C754D" w14:textId="77777777" w:rsidR="00E93F5D" w:rsidRDefault="00E93F5D" w:rsidP="00E93F5D">
      <w:pPr>
        <w:pStyle w:val="B10"/>
        <w:rPr>
          <w:lang w:eastAsia="zh-CN"/>
        </w:rPr>
      </w:pPr>
      <w:r>
        <w:t>-</w:t>
      </w:r>
      <w:r>
        <w:tab/>
        <w:t xml:space="preserve">the </w:t>
      </w:r>
      <w:r>
        <w:rPr>
          <w:rFonts w:eastAsia="SimSun" w:hint="eastAsia"/>
          <w:lang w:val="en-US" w:eastAsia="zh-CN"/>
        </w:rPr>
        <w:t xml:space="preserve">RedCap </w:t>
      </w:r>
      <w:r>
        <w:t xml:space="preserve">UE is configured or pre-configured with measurement gaps or configured with concurrent </w:t>
      </w:r>
      <w:r>
        <w:rPr>
          <w:rFonts w:hint="eastAsia"/>
          <w:lang w:eastAsia="zh-CN"/>
        </w:rPr>
        <w:t>measurement</w:t>
      </w:r>
      <w:r>
        <w:rPr>
          <w:lang w:eastAsia="zh-CN"/>
        </w:rPr>
        <w:t xml:space="preserve"> gaps</w:t>
      </w:r>
    </w:p>
    <w:p w14:paraId="384CCBB6" w14:textId="77777777" w:rsidR="00E93F5D" w:rsidRDefault="00E93F5D" w:rsidP="00E93F5D">
      <w:pPr>
        <w:pStyle w:val="B10"/>
      </w:pPr>
      <w:r>
        <w:tab/>
        <w:t>-</w:t>
      </w:r>
      <w:r>
        <w:tab/>
        <w:t>all positioning frequency layers are measured or associated with only one per-UE measurement gap, or</w:t>
      </w:r>
    </w:p>
    <w:p w14:paraId="752FDC8E" w14:textId="77777777" w:rsidR="00E93F5D" w:rsidRDefault="00E93F5D" w:rsidP="002F2640">
      <w:pPr>
        <w:pStyle w:val="B10"/>
      </w:pPr>
      <w:r>
        <w:t>-</w:t>
      </w:r>
      <w:r>
        <w:tab/>
        <w:t xml:space="preserve">for the </w:t>
      </w:r>
      <w:r>
        <w:rPr>
          <w:rFonts w:eastAsia="SimSun" w:hint="eastAsia"/>
          <w:lang w:val="en-US" w:eastAsia="zh-CN"/>
        </w:rPr>
        <w:t xml:space="preserve">RedCap </w:t>
      </w:r>
      <w:r>
        <w:t xml:space="preserve">UE supporting </w:t>
      </w:r>
      <w:r>
        <w:rPr>
          <w:i/>
        </w:rPr>
        <w:t>independentGapConfigPRS-r17</w:t>
      </w:r>
      <w:r>
        <w:t>, all positioning frequency layers in the same FR are measured or associated with only one per-FR measurement gap in the corresponding FR.</w:t>
      </w:r>
    </w:p>
    <w:p w14:paraId="482D32D0" w14:textId="77777777" w:rsidR="00E93F5D" w:rsidRDefault="00E93F5D" w:rsidP="00E93F5D">
      <w:pPr>
        <w:pStyle w:val="B10"/>
      </w:pPr>
      <w:r>
        <w:t>-</w:t>
      </w:r>
      <w:r>
        <w:tab/>
        <w:t xml:space="preserve">if the measurement gap is pre-configured, the gap must be activated throughout the measurement period, and </w:t>
      </w:r>
    </w:p>
    <w:p w14:paraId="09033FE4" w14:textId="77777777" w:rsidR="00E93F5D" w:rsidRDefault="00E93F5D" w:rsidP="00E93F5D">
      <w:pPr>
        <w:pStyle w:val="B10"/>
      </w:pPr>
      <w:r>
        <w:t>-</w:t>
      </w:r>
      <w:r>
        <w:tab/>
        <w:t>if concurrent measurement gaps are configured, one of the gap combinations specified in clause 9.1.8.2 is configured, and</w:t>
      </w:r>
    </w:p>
    <w:p w14:paraId="5CB6B7A3" w14:textId="77777777" w:rsidR="00E93F5D" w:rsidRDefault="00E93F5D" w:rsidP="00E93F5D">
      <w:pPr>
        <w:pStyle w:val="B10"/>
      </w:pPr>
      <w:r>
        <w:t>-</w:t>
      </w:r>
      <w:r>
        <w:tab/>
        <w:t xml:space="preserve">if the </w:t>
      </w:r>
      <w:r>
        <w:rPr>
          <w:rFonts w:eastAsia="SimSun" w:hint="eastAsia"/>
          <w:lang w:val="en-US" w:eastAsia="zh-CN"/>
        </w:rPr>
        <w:t xml:space="preserve">RedCap </w:t>
      </w:r>
      <w:r>
        <w:t xml:space="preserve">UE does not support </w:t>
      </w:r>
      <w:r>
        <w:rPr>
          <w:i/>
        </w:rPr>
        <w:t>independentGapConfigPRS-r17</w:t>
      </w:r>
      <w:r>
        <w:t>, the configured or pre-configured gap used to perform the PRS measurements must be of per-UE type, and</w:t>
      </w:r>
    </w:p>
    <w:p w14:paraId="68AFCFB0" w14:textId="77777777" w:rsidR="00E93F5D" w:rsidRDefault="00E93F5D" w:rsidP="00E93F5D">
      <w:pPr>
        <w:pStyle w:val="B10"/>
      </w:pPr>
      <w:r>
        <w:rPr>
          <w:rFonts w:hint="eastAsia"/>
          <w:lang w:eastAsia="zh-CN"/>
        </w:rPr>
        <w:t>-</w:t>
      </w:r>
      <w:r>
        <w:rPr>
          <w:lang w:eastAsia="zh-CN"/>
        </w:rPr>
        <w:tab/>
      </w:r>
      <w:r>
        <w:t>No active BWP switching occurs during the measurement gaps for PRS measurement, and</w:t>
      </w:r>
    </w:p>
    <w:p w14:paraId="3BBF8D39" w14:textId="77777777" w:rsidR="00E93F5D" w:rsidRDefault="00E93F5D" w:rsidP="00E93F5D">
      <w:r>
        <w:t>All measurement requirements specified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t xml:space="preserve"> shall apply without DRX as well as for any DRX configuration specified in TS 38.331 [2].</w:t>
      </w:r>
    </w:p>
    <w:p w14:paraId="3E9987F8" w14:textId="77777777" w:rsidR="00E93F5D" w:rsidRDefault="00E93F5D" w:rsidP="00E93F5D">
      <w:r>
        <w:rPr>
          <w:rFonts w:eastAsia="SimSun" w:hint="eastAsia"/>
          <w:lang w:val="en-US" w:eastAsia="zh-CN"/>
        </w:rPr>
        <w:t xml:space="preserve">RedCap </w:t>
      </w:r>
      <w:r>
        <w:t>UE is only required to measure PRS resources that are fully or partially overlapped with measurement gaps, and the requirements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are applicable to PRS resources that are fully or partially overlapped with measurement gaps.</w:t>
      </w:r>
    </w:p>
    <w:p w14:paraId="2301FAC7" w14:textId="77777777" w:rsidR="00E93F5D" w:rsidRDefault="00E93F5D" w:rsidP="00E93F5D">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 xml:space="preserve">is fully covered by the MGL excluding RF switching time, where </w:t>
      </w:r>
    </w:p>
    <w:p w14:paraId="1DFE7B4A" w14:textId="77777777" w:rsidR="00E93F5D" w:rsidRDefault="00E93F5D" w:rsidP="00E93F5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 10.1.</w:t>
      </w:r>
      <w:r>
        <w:rPr>
          <w:rFonts w:eastAsia="SimSun" w:hint="eastAsia"/>
          <w:lang w:val="en-US" w:eastAsia="zh-CN"/>
        </w:rPr>
        <w:t>x.x1</w:t>
      </w:r>
      <w:r>
        <w:t>, 10.1.</w:t>
      </w:r>
      <w:r>
        <w:rPr>
          <w:rFonts w:eastAsia="SimSun" w:hint="eastAsia"/>
          <w:lang w:val="en-US" w:eastAsia="zh-CN"/>
        </w:rPr>
        <w:t>x.x1</w:t>
      </w:r>
      <w:r>
        <w:rPr>
          <w:lang w:val="en-US"/>
        </w:rPr>
        <w:t>,</w:t>
      </w:r>
      <w:r>
        <w:t xml:space="preserve"> 10.1.</w:t>
      </w:r>
      <w:r>
        <w:rPr>
          <w:rFonts w:eastAsia="SimSun" w:hint="eastAsia"/>
          <w:lang w:val="en-US" w:eastAsia="zh-CN"/>
        </w:rPr>
        <w:t>x.x3</w:t>
      </w:r>
      <w:r>
        <w:rPr>
          <w:lang w:val="en-US"/>
        </w:rPr>
        <w:t xml:space="preserve"> and 10.1.</w:t>
      </w:r>
      <w:r>
        <w:rPr>
          <w:rFonts w:eastAsia="SimSun" w:hint="eastAsia"/>
          <w:lang w:val="en-US" w:eastAsia="zh-CN"/>
        </w:rPr>
        <w:t>x.x4, and</w:t>
      </w:r>
    </w:p>
    <w:p w14:paraId="46CC74F0" w14:textId="4A449461" w:rsidR="00E93F5D" w:rsidRDefault="00E93F5D" w:rsidP="00E93F5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in clause 10.1.</w:t>
      </w:r>
      <w:r>
        <w:rPr>
          <w:rFonts w:eastAsia="SimSun" w:hint="eastAsia"/>
          <w:lang w:val="en-US" w:eastAsia="zh-CN"/>
        </w:rPr>
        <w:t>x.x5</w:t>
      </w:r>
      <w:r>
        <w:t>, 10.1.</w:t>
      </w:r>
      <w:r>
        <w:rPr>
          <w:rFonts w:eastAsia="SimSun" w:hint="eastAsia"/>
          <w:lang w:val="en-US" w:eastAsia="zh-CN"/>
        </w:rPr>
        <w:t>x.x6</w:t>
      </w:r>
      <w:r>
        <w:rPr>
          <w:lang w:val="en-US"/>
        </w:rPr>
        <w:t>,</w:t>
      </w:r>
      <w:r>
        <w:t xml:space="preserve"> 10.1.</w:t>
      </w:r>
      <w:r>
        <w:rPr>
          <w:rFonts w:eastAsia="SimSun" w:hint="eastAsia"/>
          <w:lang w:val="en-US" w:eastAsia="zh-CN"/>
        </w:rPr>
        <w:t>x.x7</w:t>
      </w:r>
      <w:r>
        <w:rPr>
          <w:lang w:val="en-US"/>
        </w:rPr>
        <w:t xml:space="preserve"> and 10.1.</w:t>
      </w:r>
      <w:r>
        <w:rPr>
          <w:rFonts w:eastAsia="SimSun" w:hint="eastAsia"/>
          <w:lang w:val="en-US" w:eastAsia="zh-CN"/>
        </w:rPr>
        <w:t>x.x8.</w:t>
      </w:r>
    </w:p>
    <w:p w14:paraId="2CAEF7BA" w14:textId="43FD3B9C" w:rsidR="00E93F5D" w:rsidRDefault="00E93F5D" w:rsidP="00E93F5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in clause 10.1.</w:t>
      </w:r>
      <w:r>
        <w:rPr>
          <w:rFonts w:eastAsia="SimSun" w:hint="eastAsia"/>
          <w:lang w:val="en-US" w:eastAsia="zh-CN"/>
        </w:rPr>
        <w:t>x.9</w:t>
      </w:r>
      <w:r>
        <w:t>, 10.1.</w:t>
      </w:r>
      <w:r>
        <w:rPr>
          <w:rFonts w:eastAsia="SimSun" w:hint="eastAsia"/>
          <w:lang w:val="en-US" w:eastAsia="zh-CN"/>
        </w:rPr>
        <w:t>x.x10</w:t>
      </w:r>
      <w:r>
        <w:rPr>
          <w:lang w:val="en-US"/>
        </w:rPr>
        <w:t>,</w:t>
      </w:r>
      <w:r>
        <w:t xml:space="preserve"> 10.1.</w:t>
      </w:r>
      <w:r>
        <w:rPr>
          <w:rFonts w:eastAsia="SimSun" w:hint="eastAsia"/>
          <w:lang w:val="en-US" w:eastAsia="zh-CN"/>
        </w:rPr>
        <w:t>x.x11</w:t>
      </w:r>
      <w:r>
        <w:rPr>
          <w:lang w:val="en-US"/>
        </w:rPr>
        <w:t xml:space="preserve"> and 10.1.</w:t>
      </w:r>
      <w:r>
        <w:rPr>
          <w:rFonts w:eastAsia="SimSun" w:hint="eastAsia"/>
          <w:lang w:val="en-US" w:eastAsia="zh-CN"/>
        </w:rPr>
        <w:t>x.x12, and</w:t>
      </w:r>
    </w:p>
    <w:p w14:paraId="4F625A8F" w14:textId="77777777" w:rsidR="00E93F5D" w:rsidRDefault="00E93F5D" w:rsidP="00E93F5D">
      <w:pPr>
        <w:pStyle w:val="B10"/>
        <w:rPr>
          <w:rFonts w:ascii="TimesNewRomanPSMT" w:eastAsia="SimSun" w:hAnsi="TimesNewRomanPSMT" w:hint="eastAsia"/>
          <w:lang w:val="en-US"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in clause 10.1.</w:t>
      </w:r>
      <w:r>
        <w:rPr>
          <w:rFonts w:eastAsia="SimSun" w:hint="eastAsia"/>
          <w:lang w:val="en-US" w:eastAsia="zh-CN"/>
        </w:rPr>
        <w:t>x.x13</w:t>
      </w:r>
      <w:r>
        <w:t>, 10.1.</w:t>
      </w:r>
      <w:r>
        <w:rPr>
          <w:rFonts w:eastAsia="SimSun" w:hint="eastAsia"/>
          <w:lang w:val="en-US" w:eastAsia="zh-CN"/>
        </w:rPr>
        <w:t>x.x14</w:t>
      </w:r>
      <w:r>
        <w:rPr>
          <w:lang w:val="en-US"/>
        </w:rPr>
        <w:t>,</w:t>
      </w:r>
      <w:r>
        <w:t xml:space="preserve"> 10.1.</w:t>
      </w:r>
      <w:r>
        <w:rPr>
          <w:rFonts w:eastAsia="SimSun" w:hint="eastAsia"/>
          <w:lang w:val="en-US" w:eastAsia="zh-CN"/>
        </w:rPr>
        <w:t>x.x15</w:t>
      </w:r>
      <w:r>
        <w:rPr>
          <w:lang w:val="en-US"/>
        </w:rPr>
        <w:t xml:space="preserve"> and 10.1.</w:t>
      </w:r>
      <w:r>
        <w:rPr>
          <w:rFonts w:eastAsia="SimSun" w:hint="eastAsia"/>
          <w:lang w:val="en-US" w:eastAsia="zh-CN"/>
        </w:rPr>
        <w:t>x.x16.</w:t>
      </w:r>
    </w:p>
    <w:p w14:paraId="0B38FE70" w14:textId="77777777" w:rsidR="00E93F5D" w:rsidRDefault="00E93F5D" w:rsidP="00E93F5D">
      <w:r>
        <w:t xml:space="preserve">When </w:t>
      </w:r>
      <w:r>
        <w:rPr>
          <w:rFonts w:eastAsia="SimSun" w:hint="eastAsia"/>
          <w:lang w:val="en-US" w:eastAsia="zh-CN"/>
        </w:rPr>
        <w:t xml:space="preserve">RedCap </w:t>
      </w:r>
      <w:r>
        <w:t xml:space="preserve">UE is configured with measurement for more than one positioning requests, the measurement period for each request may be longer than measurement period when </w:t>
      </w:r>
      <w:r>
        <w:rPr>
          <w:rFonts w:eastAsia="SimSun" w:hint="eastAsia"/>
          <w:lang w:val="en-US" w:eastAsia="zh-CN"/>
        </w:rPr>
        <w:t xml:space="preserve">RedCap </w:t>
      </w:r>
      <w:r>
        <w:t xml:space="preserve">UE is configured with measurement for single positioning request. </w:t>
      </w:r>
    </w:p>
    <w:p w14:paraId="2485C40A" w14:textId="77777777" w:rsidR="00E93F5D" w:rsidRDefault="00E93F5D" w:rsidP="00E93F5D">
      <w:r>
        <w:t xml:space="preserve">If a positioning measurement gap is configured via </w:t>
      </w:r>
      <w:r>
        <w:rPr>
          <w:i/>
        </w:rPr>
        <w:t>PosGapConfig</w:t>
      </w:r>
      <w:r>
        <w:t xml:space="preserve"> and activated by MAC CE, the measurement requirements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t xml:space="preserve"> apply provided that no other MGs are configured, and only one measurement gap configured via </w:t>
      </w:r>
      <w:r>
        <w:rPr>
          <w:i/>
        </w:rPr>
        <w:t>PosGapConfig</w:t>
      </w:r>
      <w:r>
        <w:t xml:space="preserve"> is activated.</w:t>
      </w:r>
    </w:p>
    <w:p w14:paraId="3ABE73B2" w14:textId="77777777" w:rsidR="00E93F5D" w:rsidRDefault="00E93F5D" w:rsidP="00E93F5D">
      <w:pPr>
        <w:pStyle w:val="Heading4"/>
        <w:rPr>
          <w:rFonts w:eastAsia="SimSun"/>
          <w:lang w:val="en-US" w:eastAsia="zh-CN"/>
        </w:rPr>
      </w:pPr>
      <w:r>
        <w:t>9.9</w:t>
      </w:r>
      <w:r>
        <w:rPr>
          <w:rFonts w:eastAsia="SimSun" w:hint="eastAsia"/>
          <w:lang w:val="en-US" w:eastAsia="zh-CN"/>
        </w:rPr>
        <w:t>A</w:t>
      </w:r>
      <w:r>
        <w:t>.1.2</w:t>
      </w:r>
      <w:r>
        <w:tab/>
        <w:t>General Aspects of Gapless Measurement</w:t>
      </w:r>
      <w:r>
        <w:rPr>
          <w:rFonts w:eastAsia="SimSun" w:hint="eastAsia"/>
          <w:lang w:val="en-US" w:eastAsia="zh-CN"/>
        </w:rPr>
        <w:t xml:space="preserve"> for RedCap positioning without FH</w:t>
      </w:r>
    </w:p>
    <w:p w14:paraId="3769591E" w14:textId="77777777" w:rsidR="00E93F5D" w:rsidRDefault="00E93F5D" w:rsidP="00E93F5D">
      <w:pPr>
        <w:spacing w:after="120"/>
      </w:pPr>
      <w:r>
        <w:rPr>
          <w:rFonts w:eastAsia="Calibri"/>
          <w:lang w:val="en-US"/>
        </w:rPr>
        <w:t xml:space="preserve">The requirements for RSTD, PRS-RSRP, UE Rx-Tx time difference, and PRS-RSRPP measurement without measurement gaps specified in clauses </w:t>
      </w:r>
      <w:r>
        <w:t>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eastAsia="Calibri"/>
          <w:lang w:val="en-US"/>
        </w:rPr>
        <w:t xml:space="preserve"> shall apply provided that:</w:t>
      </w:r>
    </w:p>
    <w:p w14:paraId="5F8CAB7D" w14:textId="0C00DF14" w:rsidR="00E93F5D" w:rsidRDefault="00F70E65" w:rsidP="00E93F5D">
      <w:pPr>
        <w:pStyle w:val="B10"/>
        <w:rPr>
          <w:lang w:eastAsia="zh-CN"/>
        </w:rPr>
      </w:pPr>
      <w:r>
        <w:rPr>
          <w:lang w:val="en-US"/>
        </w:rPr>
        <w:t>-</w:t>
      </w:r>
      <w:r>
        <w:rPr>
          <w:lang w:val="en-US"/>
        </w:rPr>
        <w:tab/>
      </w:r>
      <w:r w:rsidR="00E93F5D">
        <w:rPr>
          <w:lang w:eastAsia="zh-CN"/>
        </w:rPr>
        <w:t xml:space="preserve">Positioning frequency layer to be measured is within an active BWP, </w:t>
      </w:r>
    </w:p>
    <w:p w14:paraId="329BC137" w14:textId="6A2E4458" w:rsidR="00E93F5D" w:rsidRDefault="00F70E65" w:rsidP="00E93F5D">
      <w:pPr>
        <w:pStyle w:val="B10"/>
      </w:pPr>
      <w:r>
        <w:rPr>
          <w:lang w:val="en-US"/>
        </w:rPr>
        <w:t>-</w:t>
      </w:r>
      <w:r>
        <w:rPr>
          <w:lang w:val="en-US"/>
        </w:rPr>
        <w:tab/>
      </w:r>
      <w:r w:rsidR="00E93F5D">
        <w:t>UE is configured with PPW, and the PPW for the active BWP containing the positioning frequency layer</w:t>
      </w:r>
      <w:r w:rsidR="00E93F5D">
        <w:rPr>
          <w:lang w:eastAsia="zh-CN"/>
        </w:rPr>
        <w:t xml:space="preserve"> to be measured</w:t>
      </w:r>
      <w:r w:rsidR="00E93F5D">
        <w:t xml:space="preserve"> is activated,</w:t>
      </w:r>
    </w:p>
    <w:p w14:paraId="1C50168D" w14:textId="187AC674" w:rsidR="00E93F5D" w:rsidRDefault="00F70E65" w:rsidP="00E93F5D">
      <w:pPr>
        <w:pStyle w:val="B10"/>
      </w:pPr>
      <w:r>
        <w:rPr>
          <w:lang w:val="en-US"/>
        </w:rPr>
        <w:t>-</w:t>
      </w:r>
      <w:r>
        <w:rPr>
          <w:lang w:val="en-US"/>
        </w:rPr>
        <w:tab/>
      </w:r>
      <w:r w:rsidR="00E93F5D">
        <w:t>No active BWP switching occurs during the measurement period specified in clauses 9.</w:t>
      </w:r>
      <w:r w:rsidR="00E93F5D">
        <w:rPr>
          <w:rFonts w:eastAsia="SimSun" w:hint="eastAsia"/>
          <w:lang w:val="en-US" w:eastAsia="zh-CN"/>
        </w:rPr>
        <w:t>9A.2</w:t>
      </w:r>
      <w:r w:rsidR="00E93F5D">
        <w:t>, 9.9</w:t>
      </w:r>
      <w:r w:rsidR="00E93F5D">
        <w:rPr>
          <w:rFonts w:eastAsia="SimSun" w:hint="eastAsia"/>
          <w:lang w:val="en-US" w:eastAsia="zh-CN"/>
        </w:rPr>
        <w:t>A.3</w:t>
      </w:r>
      <w:r w:rsidR="00E93F5D">
        <w:rPr>
          <w:lang w:val="en-US"/>
        </w:rPr>
        <w:t>,</w:t>
      </w:r>
      <w:r w:rsidR="00E93F5D">
        <w:t xml:space="preserve"> 9.9</w:t>
      </w:r>
      <w:r w:rsidR="00E93F5D">
        <w:rPr>
          <w:rFonts w:eastAsia="SimSun" w:hint="eastAsia"/>
          <w:lang w:val="en-US" w:eastAsia="zh-CN"/>
        </w:rPr>
        <w:t>A.4</w:t>
      </w:r>
      <w:r w:rsidR="00E93F5D">
        <w:rPr>
          <w:rFonts w:ascii="TimesNewRomanPSMT" w:hAnsi="TimesNewRomanPSMT"/>
          <w:lang w:val="en-US"/>
        </w:rPr>
        <w:t xml:space="preserve"> and 9.9</w:t>
      </w:r>
      <w:r w:rsidR="00E93F5D">
        <w:rPr>
          <w:rFonts w:ascii="TimesNewRomanPSMT" w:eastAsia="SimSun" w:hAnsi="TimesNewRomanPSMT" w:hint="eastAsia"/>
          <w:lang w:val="en-US" w:eastAsia="zh-CN"/>
        </w:rPr>
        <w:t>A.5</w:t>
      </w:r>
      <w:r w:rsidR="00E93F5D">
        <w:t>,</w:t>
      </w:r>
    </w:p>
    <w:p w14:paraId="477DE235" w14:textId="391C0EDB" w:rsidR="00E93F5D" w:rsidRDefault="00F70E65" w:rsidP="00E93F5D">
      <w:pPr>
        <w:pStyle w:val="B10"/>
      </w:pPr>
      <w:r>
        <w:rPr>
          <w:lang w:val="en-US"/>
        </w:rPr>
        <w:t>-</w:t>
      </w:r>
      <w:r>
        <w:rPr>
          <w:lang w:val="en-US"/>
        </w:rPr>
        <w:tab/>
      </w:r>
      <w:r w:rsidR="00E93F5D">
        <w:t>PRS is within PPW and do</w:t>
      </w:r>
      <w:r w:rsidR="00E93F5D">
        <w:rPr>
          <w:rFonts w:hint="eastAsia"/>
          <w:lang w:eastAsia="zh-CN"/>
        </w:rPr>
        <w:t>es</w:t>
      </w:r>
      <w:r w:rsidR="00E93F5D">
        <w:t xml:space="preserve"> not overlap with other signals/channels of higher priority,</w:t>
      </w:r>
    </w:p>
    <w:p w14:paraId="435BF3EE" w14:textId="77777777" w:rsidR="00E93F5D" w:rsidRDefault="00E93F5D" w:rsidP="00E93F5D">
      <w:pPr>
        <w:pStyle w:val="B20"/>
        <w:rPr>
          <w:lang w:val="en-US"/>
        </w:rPr>
      </w:pPr>
      <w:r>
        <w:rPr>
          <w:lang w:val="en-US"/>
        </w:rPr>
        <w:t>-</w:t>
      </w:r>
      <w:r>
        <w:rPr>
          <w:lang w:val="en-US"/>
        </w:rPr>
        <w:tab/>
        <w:t>for PPW type 1A/1B, the PPW does not overlap with any symbol for SSB-based RLM/BFD/CBD/L1-RSRP/L1-SINR measurement on any CC or for SSB based RRM measurement on any MOs that are measured outside measurement gaps,</w:t>
      </w:r>
    </w:p>
    <w:p w14:paraId="39A9C1C9" w14:textId="77777777" w:rsidR="00E93F5D" w:rsidRDefault="00E93F5D" w:rsidP="00E93F5D">
      <w:pPr>
        <w:pStyle w:val="B20"/>
      </w:pPr>
      <w:r>
        <w:rPr>
          <w:lang w:val="en-US"/>
        </w:rPr>
        <w:t>-</w:t>
      </w:r>
      <w:r>
        <w:rPr>
          <w:lang w:val="en-US"/>
        </w:rPr>
        <w:tab/>
        <w:t>for PPW type 2, PRS does not overlap with any symbol for SSB-based RLM/BFD/CBD/L1-RSRP/L1-SINR measurement on any CC or for SSB based RRM measurement on any MOs that are measured outside measurement gaps,</w:t>
      </w:r>
    </w:p>
    <w:p w14:paraId="407C0B12" w14:textId="4EAA575F" w:rsidR="00E93F5D" w:rsidRDefault="00F70E65" w:rsidP="00E93F5D">
      <w:pPr>
        <w:pStyle w:val="B10"/>
        <w:rPr>
          <w:rFonts w:eastAsia="SimSun"/>
          <w:lang w:eastAsia="zh-CN"/>
        </w:rPr>
      </w:pPr>
      <w:r>
        <w:rPr>
          <w:lang w:val="en-US"/>
        </w:rPr>
        <w:t>-</w:t>
      </w:r>
      <w:r>
        <w:rPr>
          <w:lang w:val="en-US"/>
        </w:rPr>
        <w:tab/>
      </w:r>
      <w:r w:rsidR="00E93F5D">
        <w:rPr>
          <w:lang w:eastAsia="zh-CN"/>
        </w:rPr>
        <w:t>max</w:t>
      </w:r>
      <w:r w:rsidR="00E93F5D">
        <w:rPr>
          <w:rFonts w:ascii="SimSun" w:eastAsia="SimSun" w:hAnsi="SimSun" w:cs="SimSun" w:hint="eastAsia"/>
          <w:lang w:eastAsia="zh-CN"/>
        </w:rPr>
        <w:t>∣</w:t>
      </w:r>
      <w:r w:rsidR="00E93F5D">
        <w:rPr>
          <w:rFonts w:eastAsia="SimSun"/>
          <w:lang w:eastAsia="zh-CN"/>
        </w:rPr>
        <w:t>ΔT</w:t>
      </w:r>
      <w:r w:rsidR="00E93F5D">
        <w:rPr>
          <w:rFonts w:ascii="SimSun" w:eastAsia="SimSun" w:hAnsi="SimSun" w:cs="SimSun" w:hint="eastAsia"/>
          <w:lang w:eastAsia="zh-CN"/>
        </w:rPr>
        <w:t>∣</w:t>
      </w:r>
      <w:r w:rsidR="00E93F5D">
        <w:rPr>
          <w:rFonts w:eastAsia="SimSun"/>
          <w:lang w:eastAsia="zh-CN"/>
        </w:rPr>
        <w:t>≤ THR, where</w:t>
      </w:r>
    </w:p>
    <w:p w14:paraId="71C17D37" w14:textId="28EA1470" w:rsidR="00E93F5D" w:rsidRDefault="00F70E65" w:rsidP="00E93F5D">
      <w:pPr>
        <w:pStyle w:val="B20"/>
        <w:rPr>
          <w:lang w:eastAsia="zh-CN"/>
        </w:rPr>
      </w:pPr>
      <w:r>
        <w:rPr>
          <w:lang w:val="en-US"/>
        </w:rPr>
        <w:t>-</w:t>
      </w:r>
      <w:r>
        <w:rPr>
          <w:lang w:val="en-US"/>
        </w:rPr>
        <w:tab/>
      </w:r>
      <w:r w:rsidR="00E93F5D">
        <w:rPr>
          <w:lang w:eastAsia="zh-CN"/>
        </w:rPr>
        <w:t>∆T is the time difference between the start of a slot containing PRS from the neighbor cell/TRP and the start of the closest slot from the serving cell;</w:t>
      </w:r>
    </w:p>
    <w:p w14:paraId="26ED925B" w14:textId="371ECCD4" w:rsidR="00E93F5D" w:rsidRDefault="00F70E65" w:rsidP="00E93F5D">
      <w:pPr>
        <w:pStyle w:val="B20"/>
        <w:rPr>
          <w:lang w:eastAsia="zh-CN"/>
        </w:rPr>
      </w:pPr>
      <w:r>
        <w:rPr>
          <w:lang w:val="en-US"/>
        </w:rPr>
        <w:t>-</w:t>
      </w:r>
      <w:r>
        <w:rPr>
          <w:lang w:val="en-US"/>
        </w:rPr>
        <w:tab/>
      </w:r>
      <w:r w:rsidR="00E93F5D">
        <w:rPr>
          <w:lang w:eastAsia="zh-CN"/>
        </w:rPr>
        <w:t>the range of ∆T is determined by the expected RSTD and expected RSTD uncertainty in the assistance data;</w:t>
      </w:r>
    </w:p>
    <w:p w14:paraId="03146BC7" w14:textId="33A4A713" w:rsidR="00E93F5D" w:rsidRDefault="00F70E65" w:rsidP="00E93F5D">
      <w:pPr>
        <w:pStyle w:val="B20"/>
        <w:rPr>
          <w:lang w:eastAsia="zh-CN"/>
        </w:rPr>
      </w:pPr>
      <w:r>
        <w:rPr>
          <w:lang w:val="en-US"/>
        </w:rPr>
        <w:t>-</w:t>
      </w:r>
      <w:r>
        <w:rPr>
          <w:lang w:val="en-US"/>
        </w:rPr>
        <w:tab/>
      </w:r>
      <w:r w:rsidR="00E93F5D">
        <w:rPr>
          <w:lang w:eastAsia="zh-CN"/>
        </w:rPr>
        <w:t xml:space="preserve">THR is the threshold as reported in UE capability </w:t>
      </w:r>
      <w:r w:rsidR="00E93F5D">
        <w:rPr>
          <w:i/>
        </w:rPr>
        <w:t>prs-MeasurementWithoutMG-r17</w:t>
      </w:r>
      <w:r w:rsidR="00E93F5D">
        <w:rPr>
          <w:lang w:eastAsia="zh-CN"/>
        </w:rPr>
        <w:t>.</w:t>
      </w:r>
    </w:p>
    <w:p w14:paraId="4177660B" w14:textId="77E6BEAF" w:rsidR="00E93F5D" w:rsidRDefault="00F70E65" w:rsidP="00E93F5D">
      <w:pPr>
        <w:pStyle w:val="B10"/>
      </w:pPr>
      <w:r>
        <w:rPr>
          <w:lang w:val="en-US"/>
        </w:rPr>
        <w:t>-</w:t>
      </w:r>
      <w:r>
        <w:rPr>
          <w:lang w:val="en-US"/>
        </w:rPr>
        <w:tab/>
      </w:r>
      <w:r w:rsidR="00E93F5D">
        <w:t>SCS of PRS within PPW and SCS of DL active BWP are the same.</w:t>
      </w:r>
    </w:p>
    <w:p w14:paraId="1C92890B" w14:textId="77777777" w:rsidR="00E93F5D" w:rsidRDefault="00E93F5D" w:rsidP="00E93F5D">
      <w:r>
        <w:t>All measurement requirements specified in clause</w:t>
      </w:r>
      <w:r>
        <w:rPr>
          <w:lang w:val="en-US"/>
        </w:rPr>
        <w:t>s</w:t>
      </w:r>
      <w:r>
        <w:t xml:space="preserv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lang w:val="en-US"/>
        </w:rPr>
        <w:t xml:space="preserve"> </w:t>
      </w:r>
      <w:r>
        <w:t>shall apply without DRX as well as for any DRX configuration specified in TS 38.331 [2].</w:t>
      </w:r>
    </w:p>
    <w:p w14:paraId="3CA03BB2" w14:textId="77777777" w:rsidR="00E93F5D" w:rsidRDefault="00E93F5D" w:rsidP="00E93F5D">
      <w:r>
        <w:t xml:space="preserve">The </w:t>
      </w:r>
      <w:r>
        <w:rPr>
          <w:rFonts w:ascii="TimesNewRomanPSMT" w:hAnsi="TimesNewRomanPSMT"/>
        </w:rPr>
        <w:t xml:space="preserve">UE is not required to perform additional SSB measurement for the SSB configured as QCL source of PRS resources. </w:t>
      </w:r>
    </w:p>
    <w:p w14:paraId="6A1EE731" w14:textId="77777777" w:rsidR="00E93F5D" w:rsidRDefault="00E93F5D" w:rsidP="00E93F5D">
      <w:pPr>
        <w:rPr>
          <w:rFonts w:ascii="TimesNewRomanPSMT" w:hAnsi="TimesNewRomanPSMT"/>
        </w:rPr>
      </w:pPr>
      <w:r>
        <w:t xml:space="preserve">The </w:t>
      </w:r>
      <w:r>
        <w:rPr>
          <w:rFonts w:ascii="TimesNewRomanPSMT" w:hAnsi="TimesNewRomanPSMT"/>
        </w:rPr>
        <w:t xml:space="preserve">UE is only required to measure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 and the requirements in clause</w:t>
      </w:r>
      <w:r>
        <w:rPr>
          <w:rFonts w:ascii="TimesNewRomanPSMT" w:hAnsi="TimesNewRomanPSMT"/>
          <w:lang w:val="en-US"/>
        </w:rPr>
        <w:t>s</w:t>
      </w:r>
      <w:r>
        <w:rPr>
          <w:rFonts w:ascii="TimesNewRomanPSMT" w:hAnsi="TimesNewRomanPSMT"/>
        </w:rPr>
        <w:t xml:space="preserve"> </w:t>
      </w:r>
      <w:r>
        <w:t>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are applicable to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w:t>
      </w:r>
    </w:p>
    <w:p w14:paraId="3E98203D" w14:textId="77777777" w:rsidR="00E93F5D" w:rsidRDefault="00E93F5D" w:rsidP="00E93F5D">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w:t>
      </w:r>
    </w:p>
    <w:p w14:paraId="6D198B0A" w14:textId="41A31587" w:rsidR="00E93F5D" w:rsidRDefault="00F70E65" w:rsidP="00F70E65">
      <w:pPr>
        <w:pStyle w:val="B10"/>
        <w:rPr>
          <w:rFonts w:ascii="TimesNewRomanPSMT" w:hAnsi="TimesNewRomanPSMT"/>
          <w:lang w:val="en-US"/>
        </w:rPr>
      </w:pPr>
      <w:r>
        <w:rPr>
          <w:lang w:val="en-US"/>
        </w:rPr>
        <w:t>-</w:t>
      </w:r>
      <w:r>
        <w:rPr>
          <w:lang w:val="en-US"/>
        </w:rPr>
        <w:tab/>
      </w:r>
      <w:r w:rsidR="00E93F5D">
        <w:t xml:space="preserve">the minimum number is given in the accuracy requirements </w:t>
      </w:r>
      <w:r w:rsidR="00E93F5D">
        <w:rPr>
          <w:rFonts w:eastAsia="SimSun" w:hint="eastAsia"/>
          <w:lang w:val="en-US" w:eastAsia="zh-CN"/>
        </w:rPr>
        <w:t xml:space="preserve">without FH for 2Rx RedCap UEs </w:t>
      </w:r>
      <w:r w:rsidR="00E93F5D">
        <w:t>in clause 10.1.</w:t>
      </w:r>
      <w:r w:rsidR="00E93F5D">
        <w:rPr>
          <w:rFonts w:eastAsia="SimSun" w:hint="eastAsia"/>
          <w:lang w:val="en-US" w:eastAsia="zh-CN"/>
        </w:rPr>
        <w:t>x.x1</w:t>
      </w:r>
      <w:r w:rsidR="00E93F5D">
        <w:t>, 10.1.</w:t>
      </w:r>
      <w:r w:rsidR="00E93F5D">
        <w:rPr>
          <w:rFonts w:eastAsia="SimSun" w:hint="eastAsia"/>
          <w:lang w:val="en-US" w:eastAsia="zh-CN"/>
        </w:rPr>
        <w:t>x.x1</w:t>
      </w:r>
      <w:r w:rsidR="00E93F5D">
        <w:rPr>
          <w:lang w:val="en-US"/>
        </w:rPr>
        <w:t>,</w:t>
      </w:r>
      <w:r w:rsidR="00E93F5D">
        <w:t xml:space="preserve"> 10.1.</w:t>
      </w:r>
      <w:r w:rsidR="00E93F5D">
        <w:rPr>
          <w:rFonts w:eastAsia="SimSun" w:hint="eastAsia"/>
          <w:lang w:val="en-US" w:eastAsia="zh-CN"/>
        </w:rPr>
        <w:t>x.x3</w:t>
      </w:r>
      <w:r w:rsidR="00E93F5D">
        <w:rPr>
          <w:lang w:val="en-US"/>
        </w:rPr>
        <w:t xml:space="preserve"> and 10.1.</w:t>
      </w:r>
      <w:r w:rsidR="00E93F5D">
        <w:rPr>
          <w:rFonts w:eastAsia="SimSun" w:hint="eastAsia"/>
          <w:lang w:val="en-US" w:eastAsia="zh-CN"/>
        </w:rPr>
        <w:t>x.x4, and</w:t>
      </w:r>
    </w:p>
    <w:p w14:paraId="07F7F865" w14:textId="7AA60609" w:rsidR="00E93F5D" w:rsidRDefault="00F70E65" w:rsidP="00F70E65">
      <w:pPr>
        <w:pStyle w:val="B10"/>
        <w:rPr>
          <w:rFonts w:ascii="TimesNewRomanPSMT" w:hAnsi="TimesNewRomanPSMT"/>
        </w:rPr>
      </w:pPr>
      <w:r>
        <w:rPr>
          <w:lang w:val="en-US"/>
        </w:rPr>
        <w:t>-</w:t>
      </w:r>
      <w:r>
        <w:rPr>
          <w:lang w:val="en-US"/>
        </w:rPr>
        <w:tab/>
      </w:r>
      <w:r w:rsidR="00E93F5D">
        <w:t xml:space="preserve">he minimum number is given in the accuracy requirements </w:t>
      </w:r>
      <w:r w:rsidR="00E93F5D">
        <w:rPr>
          <w:rFonts w:eastAsia="SimSun" w:hint="eastAsia"/>
          <w:lang w:val="en-US" w:eastAsia="zh-CN"/>
        </w:rPr>
        <w:t xml:space="preserve">without FH for 1Rx RedCap UEs </w:t>
      </w:r>
      <w:r w:rsidR="00E93F5D">
        <w:t>in clause 10.1.</w:t>
      </w:r>
      <w:r w:rsidR="00E93F5D">
        <w:rPr>
          <w:rFonts w:eastAsia="SimSun" w:hint="eastAsia"/>
          <w:lang w:val="en-US" w:eastAsia="zh-CN"/>
        </w:rPr>
        <w:t>x.x5</w:t>
      </w:r>
      <w:r w:rsidR="00E93F5D">
        <w:t>, 10.1.</w:t>
      </w:r>
      <w:r w:rsidR="00E93F5D">
        <w:rPr>
          <w:rFonts w:eastAsia="SimSun" w:hint="eastAsia"/>
          <w:lang w:val="en-US" w:eastAsia="zh-CN"/>
        </w:rPr>
        <w:t>x.x6</w:t>
      </w:r>
      <w:r w:rsidR="00E93F5D">
        <w:rPr>
          <w:lang w:val="en-US"/>
        </w:rPr>
        <w:t>,</w:t>
      </w:r>
      <w:r w:rsidR="00E93F5D">
        <w:t xml:space="preserve"> 10.1.</w:t>
      </w:r>
      <w:r w:rsidR="00E93F5D">
        <w:rPr>
          <w:rFonts w:eastAsia="SimSun" w:hint="eastAsia"/>
          <w:lang w:val="en-US" w:eastAsia="zh-CN"/>
        </w:rPr>
        <w:t>x.x7</w:t>
      </w:r>
      <w:r w:rsidR="00E93F5D">
        <w:rPr>
          <w:lang w:val="en-US"/>
        </w:rPr>
        <w:t xml:space="preserve"> and 10.1.</w:t>
      </w:r>
      <w:r w:rsidR="00E93F5D">
        <w:rPr>
          <w:rFonts w:eastAsia="SimSun" w:hint="eastAsia"/>
          <w:lang w:val="en-US" w:eastAsia="zh-CN"/>
        </w:rPr>
        <w:t>x.x8.</w:t>
      </w:r>
    </w:p>
    <w:p w14:paraId="4F00F49C" w14:textId="77777777" w:rsidR="00E93F5D" w:rsidRDefault="00E93F5D" w:rsidP="00E93F5D">
      <w:pPr>
        <w:rPr>
          <w:lang w:eastAsia="zh-CN"/>
        </w:rPr>
      </w:pPr>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72B4EE2B" w14:textId="77777777" w:rsidR="00E93F5D" w:rsidRDefault="00E93F5D" w:rsidP="00E93F5D">
      <w:pPr>
        <w:pStyle w:val="Heading4"/>
        <w:rPr>
          <w:lang w:val="en-US" w:eastAsia="zh-CN"/>
        </w:rPr>
      </w:pPr>
      <w:r>
        <w:t>9.9</w:t>
      </w:r>
      <w:r>
        <w:rPr>
          <w:rFonts w:eastAsia="SimSun" w:hint="eastAsia"/>
          <w:lang w:val="en-US" w:eastAsia="zh-CN"/>
        </w:rPr>
        <w:t>A</w:t>
      </w:r>
      <w:r>
        <w:t>.1.3</w:t>
      </w:r>
      <w:r>
        <w:tab/>
      </w:r>
      <w:r>
        <w:rPr>
          <w:lang w:eastAsia="zh-CN"/>
        </w:rPr>
        <w:t>Scheduling Availability of UE during PRS Measurement without Measurement Gaps</w:t>
      </w:r>
      <w:r>
        <w:rPr>
          <w:rFonts w:hint="eastAsia"/>
          <w:lang w:val="en-US" w:eastAsia="zh-CN"/>
        </w:rPr>
        <w:t xml:space="preserve"> for RedCap positioning without FH</w:t>
      </w:r>
    </w:p>
    <w:p w14:paraId="2221DE3C" w14:textId="77777777" w:rsidR="00E93F5D" w:rsidRDefault="00E93F5D" w:rsidP="00E93F5D">
      <w:pPr>
        <w:rPr>
          <w:lang w:eastAsia="zh-CN"/>
        </w:rPr>
      </w:pPr>
      <w:r>
        <w:rPr>
          <w:rFonts w:hint="eastAsia"/>
          <w:lang w:eastAsia="zh-CN"/>
        </w:rPr>
        <w:t>T</w:t>
      </w:r>
      <w:r>
        <w:rPr>
          <w:lang w:eastAsia="zh-CN"/>
        </w:rPr>
        <w:t xml:space="preserve">he requirements in this clause apply for </w:t>
      </w:r>
      <w:r>
        <w:rPr>
          <w:rFonts w:hint="eastAsia"/>
          <w:lang w:val="en-US" w:eastAsia="zh-CN"/>
        </w:rPr>
        <w:t xml:space="preserve">RedCap </w:t>
      </w:r>
      <w:r>
        <w:rPr>
          <w:lang w:eastAsia="zh-CN"/>
        </w:rPr>
        <w:t>UE performing RSTD, PRS-RSRP, UE Rx-Tx time difference and PRS-RSRPP measurement without measurement gaps.</w:t>
      </w:r>
    </w:p>
    <w:p w14:paraId="08576BF5" w14:textId="77777777" w:rsidR="00E93F5D" w:rsidRDefault="00E93F5D" w:rsidP="00E93F5D">
      <w:pPr>
        <w:rPr>
          <w:rFonts w:eastAsia="DengXian"/>
          <w:lang w:eastAsia="zh-CN"/>
        </w:rPr>
      </w:pPr>
      <w:r>
        <w:rPr>
          <w:rFonts w:eastAsia="DengXian"/>
          <w:lang w:eastAsia="zh-CN"/>
        </w:rPr>
        <w:t xml:space="preserve">If Cap. 1A UE capable of supporting priority options 1, 2 and 3 is configured with priority state 1 for PRS measurement, then UE is not expected to receive PDCCH/PDSCH/CSI-RS on all symbols within </w:t>
      </w:r>
      <w:r>
        <w:rPr>
          <w:lang w:eastAsia="zh-CN"/>
        </w:rPr>
        <w:t>PRS processing window</w:t>
      </w:r>
      <w:r>
        <w:rPr>
          <w:rFonts w:eastAsia="DengXian"/>
          <w:lang w:eastAsia="zh-CN"/>
        </w:rPr>
        <w:t xml:space="preserve">. </w:t>
      </w:r>
    </w:p>
    <w:p w14:paraId="1CD54669" w14:textId="77777777" w:rsidR="00E93F5D" w:rsidRDefault="00E93F5D" w:rsidP="00E93F5D">
      <w:pPr>
        <w:rPr>
          <w:rFonts w:eastAsia="DengXian"/>
          <w:lang w:eastAsia="zh-CN"/>
        </w:rPr>
      </w:pPr>
      <w:r>
        <w:rPr>
          <w:rFonts w:eastAsia="DengXian"/>
          <w:lang w:eastAsia="zh-CN"/>
        </w:rPr>
        <w:t xml:space="preserve">If Cap.1A UE capable of supporting priority option 2 is configured with priority state 2 for PRS measurement, then UE is not expected to receive PDSCH/CSI-RS on all symbols within </w:t>
      </w:r>
      <w:r>
        <w:rPr>
          <w:lang w:eastAsia="zh-CN"/>
        </w:rPr>
        <w:t>PRS processing window</w:t>
      </w:r>
      <w:r>
        <w:rPr>
          <w:rFonts w:eastAsia="DengXian"/>
          <w:lang w:eastAsia="zh-CN"/>
        </w:rPr>
        <w:t xml:space="preserve"> but is expected to receive PDCCH and URLLC PDSCH within </w:t>
      </w:r>
      <w:r>
        <w:rPr>
          <w:lang w:eastAsia="zh-CN"/>
        </w:rPr>
        <w:t>PRS processing window</w:t>
      </w:r>
      <w:r>
        <w:rPr>
          <w:rFonts w:eastAsia="DengXian"/>
          <w:lang w:eastAsia="zh-CN"/>
        </w:rPr>
        <w:t>.</w:t>
      </w:r>
    </w:p>
    <w:p w14:paraId="3CFAEAA9" w14:textId="77777777" w:rsidR="00E93F5D" w:rsidRDefault="00E93F5D" w:rsidP="00E93F5D">
      <w:pPr>
        <w:rPr>
          <w:rFonts w:eastAsia="DengXian"/>
          <w:lang w:eastAsia="zh-CN"/>
        </w:rPr>
      </w:pPr>
      <w:r>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Pr>
          <w:lang w:eastAsia="zh-CN"/>
        </w:rPr>
        <w:t>on all symbols within PRS processing window</w:t>
      </w:r>
      <w:r>
        <w:rPr>
          <w:rFonts w:eastAsia="DengXian"/>
          <w:lang w:eastAsia="zh-CN"/>
        </w:rPr>
        <w:t>.</w:t>
      </w:r>
    </w:p>
    <w:p w14:paraId="010917EF" w14:textId="77777777" w:rsidR="00E93F5D" w:rsidRDefault="00E93F5D" w:rsidP="00E93F5D">
      <w:pPr>
        <w:rPr>
          <w:rFonts w:eastAsia="DengXian"/>
          <w:lang w:eastAsia="zh-CN"/>
        </w:rPr>
      </w:pPr>
      <w:r>
        <w:rPr>
          <w:rFonts w:eastAsia="DengXian"/>
          <w:lang w:eastAsia="zh-CN"/>
        </w:rPr>
        <w:t xml:space="preserve">If Cap. 1B UE capable of supporting priority option 2 is configured with priority state 2 for PRS measurement, then UE is not expected to receive PDSCH/CSI-RS from a certain [band or CC] but is expected to receive PDCCH and URLLC PDSCH from a certain [band or CC] </w:t>
      </w:r>
      <w:r>
        <w:rPr>
          <w:lang w:eastAsia="zh-CN"/>
        </w:rPr>
        <w:t>on all symbols within PRS processing window</w:t>
      </w:r>
      <w:r>
        <w:rPr>
          <w:rFonts w:eastAsia="DengXian"/>
          <w:lang w:eastAsia="zh-CN"/>
        </w:rPr>
        <w:t>.</w:t>
      </w:r>
    </w:p>
    <w:p w14:paraId="54E7EAB0" w14:textId="77777777" w:rsidR="00E93F5D" w:rsidRDefault="00E93F5D" w:rsidP="00E93F5D">
      <w:pPr>
        <w:rPr>
          <w:rFonts w:eastAsia="DengXian"/>
          <w:lang w:eastAsia="zh-CN"/>
        </w:rPr>
      </w:pPr>
      <w:r>
        <w:rPr>
          <w:rFonts w:eastAsia="DengXian"/>
          <w:lang w:eastAsia="zh-CN"/>
        </w:rPr>
        <w:t xml:space="preserve">If Cap. 2 UE capable of supporting priority options 1 2 and 3 is configured with priority state 1 for PRS measurement, then the UE is not expected to receive PDCCH/PDSCH/CSI-RS on the symbols overlapped with DL PRS </w:t>
      </w:r>
      <w:r>
        <w:rPr>
          <w:lang w:eastAsia="zh-CN"/>
        </w:rPr>
        <w:t>within PRS processing window</w:t>
      </w:r>
      <w:r>
        <w:rPr>
          <w:rFonts w:eastAsia="DengXian"/>
          <w:lang w:eastAsia="zh-CN"/>
        </w:rPr>
        <w:t>.</w:t>
      </w:r>
    </w:p>
    <w:p w14:paraId="60234AFD" w14:textId="77777777" w:rsidR="00E93F5D" w:rsidRDefault="00E93F5D" w:rsidP="00E93F5D">
      <w:pPr>
        <w:rPr>
          <w:rFonts w:eastAsia="DengXian"/>
          <w:lang w:eastAsia="zh-CN"/>
        </w:rPr>
      </w:pPr>
      <w:r>
        <w:rPr>
          <w:rFonts w:eastAsia="DengXian"/>
          <w:lang w:eastAsia="zh-CN"/>
        </w:rPr>
        <w:t xml:space="preserve">If Cap. 2 UE capable of supporting priority option 2 is configured with priority state 2 for PRS measurement, then UE is not expected to receive PDSCH/CSI-RS on the symbols overlapped with DL PRS </w:t>
      </w:r>
      <w:r>
        <w:rPr>
          <w:lang w:eastAsia="zh-CN"/>
        </w:rPr>
        <w:t>within PRS processing window</w:t>
      </w:r>
      <w:r>
        <w:rPr>
          <w:rFonts w:eastAsia="DengXian"/>
          <w:lang w:eastAsia="zh-CN"/>
        </w:rPr>
        <w:t xml:space="preserve"> but is expected to receive PDCCH and URLLC PDSCH on the symbols overlapped with DL PRS </w:t>
      </w:r>
      <w:r>
        <w:rPr>
          <w:lang w:eastAsia="zh-CN"/>
        </w:rPr>
        <w:t>within PRS processing window</w:t>
      </w:r>
      <w:r>
        <w:rPr>
          <w:rFonts w:eastAsia="DengXian"/>
          <w:lang w:eastAsia="zh-CN"/>
        </w:rPr>
        <w:t>.</w:t>
      </w:r>
    </w:p>
    <w:p w14:paraId="4500A42D" w14:textId="77777777" w:rsidR="00E93F5D" w:rsidRDefault="00E93F5D" w:rsidP="00E93F5D">
      <w:pPr>
        <w:rPr>
          <w:lang w:val="en-US" w:eastAsia="zh-CN"/>
        </w:rPr>
      </w:pPr>
      <w:r>
        <w:rPr>
          <w:lang w:val="en-US" w:eastAsia="zh-CN"/>
        </w:rPr>
        <w:t>When PRS is lower priority than the DL signals/channels the following applies for cap1A and 1B UEs:</w:t>
      </w:r>
    </w:p>
    <w:p w14:paraId="44A72B23" w14:textId="77777777" w:rsidR="00E93F5D" w:rsidRDefault="00E93F5D" w:rsidP="002F2640">
      <w:pPr>
        <w:pStyle w:val="B10"/>
        <w:rPr>
          <w:rFonts w:eastAsia="Calibri"/>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expects to receive the DL signals/channels and drop all DL PRS in the PPW.</w:t>
      </w:r>
    </w:p>
    <w:p w14:paraId="5C2EC0EB" w14:textId="77777777" w:rsidR="00E93F5D" w:rsidRDefault="00E93F5D" w:rsidP="002F2640">
      <w:pPr>
        <w:pStyle w:val="B10"/>
        <w:rPr>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is not required to receive the other DL signals/channels except SSB of higher priority and may receive the DL PRS in the PPW.</w:t>
      </w:r>
    </w:p>
    <w:p w14:paraId="08ABE419" w14:textId="77777777" w:rsidR="00E93F5D" w:rsidRDefault="00E93F5D" w:rsidP="00E93F5D">
      <w:pPr>
        <w:rPr>
          <w:lang w:val="en-US" w:eastAsia="zh-CN"/>
        </w:rPr>
      </w:pPr>
      <w:r>
        <w:rPr>
          <w:lang w:val="en-US" w:eastAsia="zh-CN"/>
        </w:rPr>
        <w:t>When PRS is lower priority than the DL signals/channels the following applies for cap 2 UEs:</w:t>
      </w:r>
    </w:p>
    <w:p w14:paraId="455A35B3" w14:textId="77777777" w:rsidR="00E93F5D" w:rsidRDefault="00E93F5D" w:rsidP="002F2640">
      <w:pPr>
        <w:pStyle w:val="B10"/>
        <w:rPr>
          <w:rFonts w:eastAsia="Calibri"/>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on a PRS symbol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expects to receive the DL signals/channels and drop the PRS symbol.</w:t>
      </w:r>
    </w:p>
    <w:p w14:paraId="30CAEAB8" w14:textId="77777777" w:rsidR="00E93F5D" w:rsidRDefault="00E93F5D" w:rsidP="002F2640">
      <w:pPr>
        <w:pStyle w:val="B10"/>
      </w:pPr>
      <w:r>
        <w:rPr>
          <w:rFonts w:eastAsia="Calibri"/>
          <w:lang w:val="en-US" w:eastAsia="zh-CN"/>
        </w:rPr>
        <w:t>-</w:t>
      </w:r>
      <w:r>
        <w:rPr>
          <w:rFonts w:eastAsia="Calibri"/>
          <w:lang w:val="en-US" w:eastAsia="zh-CN"/>
        </w:rPr>
        <w:tab/>
        <w:t xml:space="preserve">If UE determines the presence of other DL signals/channels except SSB of higher priority than PRS on a PRS symbol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is not required to receive the other DL signals/channels except SSB of higher priority and may receive the PRS symbol.</w:t>
      </w:r>
    </w:p>
    <w:p w14:paraId="739B74C0" w14:textId="77777777" w:rsidR="00E93F5D" w:rsidRPr="002C47C4" w:rsidRDefault="00E93F5D" w:rsidP="00E93F5D">
      <w:r>
        <w:rPr>
          <w:lang w:eastAsia="zh-CN"/>
        </w:rPr>
        <w:t>For inter-band case for FR2 for the DL signals/channels from a different FR2 band than the FR2 band of the DL PRS, if the same Rx beam is used for both FR2 bands and the DL PRS is determined to be higher priority, capability 1B and 2 UEs are not expected to receive the DL signals/channels.</w:t>
      </w:r>
    </w:p>
    <w:p w14:paraId="2DDAD6C6" w14:textId="77777777" w:rsidR="00E93F5D" w:rsidRDefault="00E93F5D" w:rsidP="00E93F5D">
      <w:pPr>
        <w:pStyle w:val="Heading3"/>
      </w:pPr>
      <w:r>
        <w:t>9</w:t>
      </w:r>
      <w:r w:rsidRPr="0060415C">
        <w:t>.</w:t>
      </w:r>
      <w:r>
        <w:t>9A</w:t>
      </w:r>
      <w:r w:rsidRPr="000336AB">
        <w:t>.2</w:t>
      </w:r>
      <w:r w:rsidRPr="000336AB">
        <w:tab/>
        <w:t>RSTD measurements</w:t>
      </w:r>
      <w:r>
        <w:t xml:space="preserve"> for RedCap</w:t>
      </w:r>
    </w:p>
    <w:p w14:paraId="3F6E287F" w14:textId="77777777" w:rsidR="00E93F5D" w:rsidRPr="00C25096" w:rsidRDefault="00E93F5D" w:rsidP="00E93F5D">
      <w:pPr>
        <w:pStyle w:val="Heading4"/>
        <w:rPr>
          <w:rFonts w:eastAsia="SimSun"/>
        </w:rPr>
      </w:pPr>
      <w:r w:rsidRPr="00C25096">
        <w:rPr>
          <w:rFonts w:eastAsia="SimSun"/>
          <w:lang w:eastAsia="zh-CN"/>
        </w:rPr>
        <w:t>9.9A.2.1</w:t>
      </w:r>
      <w:r w:rsidRPr="00C25096">
        <w:rPr>
          <w:rFonts w:eastAsia="SimSun"/>
        </w:rPr>
        <w:tab/>
        <w:t>Introduction</w:t>
      </w:r>
    </w:p>
    <w:p w14:paraId="00145D51" w14:textId="77777777" w:rsidR="00E93F5D" w:rsidRPr="00C25096" w:rsidRDefault="00E93F5D" w:rsidP="00E93F5D">
      <w:pPr>
        <w:rPr>
          <w:rFonts w:eastAsia="SimSun"/>
          <w:lang w:eastAsia="zh-CN"/>
        </w:rPr>
      </w:pPr>
      <w:r w:rsidRPr="00C25096">
        <w:rPr>
          <w:rFonts w:eastAsia="SimSun"/>
        </w:rPr>
        <w:t>The requirements in clause</w:t>
      </w:r>
      <w:r w:rsidRPr="00C25096">
        <w:rPr>
          <w:rFonts w:eastAsia="SimSun"/>
          <w:lang w:eastAsia="zh-CN"/>
        </w:rPr>
        <w:t xml:space="preserve"> 9.9A.2 </w:t>
      </w:r>
      <w:r w:rsidRPr="00C25096">
        <w:rPr>
          <w:rFonts w:eastAsia="SimSun"/>
        </w:rPr>
        <w:t xml:space="preserve">shall apply provided the RedCap UE has received </w:t>
      </w:r>
      <w:r w:rsidRPr="00C25096">
        <w:rPr>
          <w:rFonts w:eastAsia="SimSun"/>
          <w:i/>
        </w:rPr>
        <w:t>NR-DL-TDOA-Request</w:t>
      </w:r>
      <w:r w:rsidRPr="00C25096">
        <w:rPr>
          <w:rFonts w:eastAsia="SimSun"/>
          <w:i/>
          <w:noProof/>
        </w:rPr>
        <w:t>LocationInformation</w:t>
      </w:r>
      <w:r w:rsidRPr="00C25096">
        <w:rPr>
          <w:rFonts w:eastAsia="SimSun"/>
          <w:noProof/>
        </w:rPr>
        <w:t xml:space="preserve"> </w:t>
      </w:r>
      <w:r w:rsidRPr="00C25096">
        <w:rPr>
          <w:rFonts w:eastAsia="SimSun"/>
        </w:rPr>
        <w:t xml:space="preserve">message from LMF via LPP [34] requesting the RedCap UE to measure and report </w:t>
      </w:r>
      <w:r w:rsidRPr="00C25096">
        <w:rPr>
          <w:rFonts w:eastAsia="SimSun"/>
          <w:lang w:eastAsia="zh-CN"/>
        </w:rPr>
        <w:t>DL RSTD measurements defined in TS 38.215 [4].</w:t>
      </w:r>
    </w:p>
    <w:p w14:paraId="284CA35A" w14:textId="77777777" w:rsidR="00E93F5D" w:rsidRPr="00C25096" w:rsidRDefault="00E93F5D" w:rsidP="00E93F5D">
      <w:pPr>
        <w:rPr>
          <w:rFonts w:eastAsia="SimSun"/>
          <w:lang w:eastAsia="zh-CN"/>
        </w:rPr>
      </w:pPr>
      <w:r w:rsidRPr="00C25096">
        <w:rPr>
          <w:rFonts w:eastAsia="SimSun"/>
        </w:rPr>
        <w:t>The requirements in clause</w:t>
      </w:r>
      <w:r w:rsidRPr="00C25096">
        <w:rPr>
          <w:rFonts w:eastAsia="SimSun"/>
          <w:lang w:eastAsia="zh-CN"/>
        </w:rPr>
        <w:t xml:space="preserve"> 9.9A.2.5 </w:t>
      </w:r>
      <w:r w:rsidRPr="00C25096">
        <w:rPr>
          <w:rFonts w:eastAsia="SimSun"/>
        </w:rPr>
        <w:t xml:space="preserve">shall apply provided the RedCap UE does not support, or support but not configured, to measure PRS resources with </w:t>
      </w:r>
      <w:r w:rsidRPr="00C25096">
        <w:rPr>
          <w:rFonts w:eastAsia="SimSun"/>
          <w:lang w:eastAsia="zh-CN"/>
        </w:rPr>
        <w:t>Frequency Hopping (FH), subject to UE capability indicated via [TBD].</w:t>
      </w:r>
    </w:p>
    <w:p w14:paraId="1F236CA5" w14:textId="77777777" w:rsidR="00E93F5D" w:rsidRPr="00C25096" w:rsidRDefault="00E93F5D" w:rsidP="00E93F5D">
      <w:pPr>
        <w:rPr>
          <w:rFonts w:eastAsia="SimSun"/>
          <w:lang w:eastAsia="zh-CN"/>
        </w:rPr>
      </w:pPr>
      <w:r w:rsidRPr="00C25096">
        <w:rPr>
          <w:rFonts w:eastAsia="SimSun"/>
        </w:rPr>
        <w:t>The requirements in clause</w:t>
      </w:r>
      <w:r w:rsidRPr="00C25096">
        <w:rPr>
          <w:rFonts w:eastAsia="SimSun"/>
          <w:lang w:eastAsia="zh-CN"/>
        </w:rPr>
        <w:t xml:space="preserve"> 9.9A.2.6 </w:t>
      </w:r>
      <w:r w:rsidRPr="00C25096">
        <w:rPr>
          <w:rFonts w:eastAsia="SimSun"/>
        </w:rPr>
        <w:t xml:space="preserve">shall apply provided the RedCap UE supports and is configured to measure PRS resources with </w:t>
      </w:r>
      <w:r w:rsidRPr="00C25096">
        <w:rPr>
          <w:rFonts w:eastAsia="SimSun"/>
          <w:lang w:eastAsia="zh-CN"/>
        </w:rPr>
        <w:t>Frequency Hopping (FH), subject to UE capability indicated via [TBD].</w:t>
      </w:r>
    </w:p>
    <w:p w14:paraId="2D0BB8DB" w14:textId="77777777" w:rsidR="00E93F5D" w:rsidRPr="00C25096" w:rsidRDefault="00E93F5D" w:rsidP="00E93F5D">
      <w:pPr>
        <w:pStyle w:val="Heading4"/>
        <w:rPr>
          <w:rFonts w:eastAsia="SimSun"/>
          <w:lang w:eastAsia="zh-CN"/>
        </w:rPr>
      </w:pPr>
      <w:r w:rsidRPr="00C25096">
        <w:rPr>
          <w:rFonts w:eastAsia="SimSun"/>
          <w:lang w:eastAsia="zh-CN"/>
        </w:rPr>
        <w:t>9.9A.2.2</w:t>
      </w:r>
      <w:r w:rsidRPr="00C25096">
        <w:rPr>
          <w:rFonts w:eastAsia="SimSun"/>
          <w:lang w:eastAsia="zh-CN"/>
        </w:rPr>
        <w:tab/>
        <w:t>Requirements Applicability</w:t>
      </w:r>
    </w:p>
    <w:p w14:paraId="35BF64E7" w14:textId="77777777" w:rsidR="00E93F5D" w:rsidRPr="00C25096" w:rsidRDefault="00E93F5D" w:rsidP="00E93F5D">
      <w:pPr>
        <w:rPr>
          <w:rFonts w:eastAsia="SimSun"/>
        </w:rPr>
      </w:pPr>
      <w:r w:rsidRPr="00C25096">
        <w:rPr>
          <w:rFonts w:eastAsia="SimSun"/>
        </w:rPr>
        <w:t>The requirements in clause 9.9A.2.5 apply for periodic and triggered RSTD measurements without FH, provided:</w:t>
      </w:r>
    </w:p>
    <w:p w14:paraId="0A8EC65E"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2 Rx RedCap UE given in clause 10.1A.x.1 for FR1 and FR2 are fulfilled, for a corresponding Band, or</w:t>
      </w:r>
    </w:p>
    <w:p w14:paraId="225CAC76"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1 Rx RedCap UE given in clause 10.1A.x.2 for FR1 are fulfilled, for a corresponding Band.</w:t>
      </w:r>
    </w:p>
    <w:p w14:paraId="5850FA11" w14:textId="77777777" w:rsidR="00E93F5D" w:rsidRPr="00C25096" w:rsidRDefault="00E93F5D" w:rsidP="00E93F5D">
      <w:pPr>
        <w:rPr>
          <w:rFonts w:eastAsia="SimSun"/>
        </w:rPr>
      </w:pPr>
      <w:r w:rsidRPr="00C25096">
        <w:rPr>
          <w:rFonts w:eastAsia="SimSun"/>
        </w:rPr>
        <w:t>The requirements in clause 9.9A.2.6 apply for periodic and triggered RSTD measurements with FH, provided:</w:t>
      </w:r>
    </w:p>
    <w:p w14:paraId="359637CA"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2 Rx RedCap UE given in clause 10.1A.x.3 for FR1 and FR2 are fulfilled, for a corresponding Band. or</w:t>
      </w:r>
    </w:p>
    <w:p w14:paraId="5EE72383"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1 Rx RedCap UE given in clause 10.1A.x.4 for FR1 are fulfilled, for a corresponding Band.</w:t>
      </w:r>
    </w:p>
    <w:p w14:paraId="644A3E57" w14:textId="77777777" w:rsidR="00E93F5D" w:rsidRPr="00C25096" w:rsidRDefault="00E93F5D" w:rsidP="00E93F5D">
      <w:pPr>
        <w:pStyle w:val="Heading4"/>
        <w:rPr>
          <w:rFonts w:eastAsia="SimSun"/>
          <w:lang w:eastAsia="zh-CN"/>
        </w:rPr>
      </w:pPr>
      <w:r w:rsidRPr="00C25096">
        <w:rPr>
          <w:rFonts w:eastAsia="SimSun"/>
          <w:lang w:eastAsia="zh-CN"/>
        </w:rPr>
        <w:t>9.9A.2.3</w:t>
      </w:r>
      <w:r w:rsidRPr="00C25096">
        <w:rPr>
          <w:rFonts w:eastAsia="SimSun"/>
          <w:lang w:eastAsia="zh-CN"/>
        </w:rPr>
        <w:tab/>
        <w:t>Measurement Capability</w:t>
      </w:r>
    </w:p>
    <w:p w14:paraId="0F468313" w14:textId="77777777" w:rsidR="00E93F5D" w:rsidRPr="00C25096" w:rsidRDefault="00E93F5D" w:rsidP="00E93F5D">
      <w:pPr>
        <w:rPr>
          <w:rFonts w:eastAsia="SimSun"/>
        </w:rPr>
      </w:pPr>
      <w:r w:rsidRPr="00C25096">
        <w:rPr>
          <w:rFonts w:eastAsia="SimSun"/>
        </w:rPr>
        <w:t xml:space="preserve">RedCap UE PRS RSTD measurement capability is as indicated by the RedCap UE </w:t>
      </w:r>
      <w:r w:rsidRPr="00C25096">
        <w:rPr>
          <w:rFonts w:eastAsia="SimSun"/>
          <w:lang w:eastAsia="zh-CN"/>
        </w:rPr>
        <w:t xml:space="preserve">in </w:t>
      </w:r>
      <w:r w:rsidRPr="00C25096">
        <w:rPr>
          <w:rFonts w:eastAsia="SimSun"/>
          <w:i/>
          <w:iCs/>
          <w:lang w:eastAsia="zh-CN"/>
        </w:rPr>
        <w:t>NR-DL-TDOA-ProvideCapabilities</w:t>
      </w:r>
      <w:r w:rsidRPr="00C25096">
        <w:rPr>
          <w:rFonts w:eastAsia="SimSun"/>
          <w:lang w:eastAsia="zh-CN"/>
        </w:rPr>
        <w:t xml:space="preserve">, </w:t>
      </w:r>
      <w:r w:rsidRPr="00C25096">
        <w:rPr>
          <w:rFonts w:eastAsia="SimSun"/>
        </w:rPr>
        <w:t>according to TS 37.355[34].</w:t>
      </w:r>
    </w:p>
    <w:p w14:paraId="1F1F1FDC" w14:textId="77777777" w:rsidR="00E93F5D" w:rsidRPr="00C25096" w:rsidRDefault="00E93F5D" w:rsidP="00E93F5D">
      <w:pPr>
        <w:pStyle w:val="Heading4"/>
        <w:rPr>
          <w:rFonts w:eastAsia="SimSun"/>
          <w:lang w:eastAsia="zh-CN"/>
        </w:rPr>
      </w:pPr>
      <w:r w:rsidRPr="00C25096">
        <w:rPr>
          <w:rFonts w:eastAsia="SimSun"/>
          <w:lang w:eastAsia="zh-CN"/>
        </w:rPr>
        <w:t>9.9A.2.4</w:t>
      </w:r>
      <w:r w:rsidRPr="00C25096">
        <w:rPr>
          <w:rFonts w:eastAsia="SimSun"/>
          <w:lang w:eastAsia="zh-CN"/>
        </w:rPr>
        <w:tab/>
        <w:t>Measurement Reporting Requirements</w:t>
      </w:r>
    </w:p>
    <w:p w14:paraId="0815F7FE" w14:textId="77777777" w:rsidR="00E93F5D" w:rsidRPr="00C25096" w:rsidRDefault="00E93F5D" w:rsidP="00E93F5D">
      <w:pPr>
        <w:rPr>
          <w:rFonts w:eastAsia="SimSun"/>
        </w:rPr>
      </w:pPr>
      <w:r w:rsidRPr="00C25096">
        <w:rPr>
          <w:rFonts w:eastAsia="SimSun"/>
          <w:lang w:eastAsia="zh-CN"/>
        </w:rPr>
        <w:t xml:space="preserve">The requirements in clause 9.9.2.4 shall apply except for </w:t>
      </w:r>
      <w:r w:rsidRPr="00C25096">
        <w:rPr>
          <w:rFonts w:eastAsia="SimSun"/>
        </w:rPr>
        <w:t>RSTD measurement accuracy. The RSTD measurements performed and reported according to this section shall meet the RSTD measurement accuracy requirements in clause 10.1A.x for each measured DL PRS resource.</w:t>
      </w:r>
    </w:p>
    <w:p w14:paraId="4DD7802C" w14:textId="77777777" w:rsidR="00E93F5D" w:rsidRPr="00C25096" w:rsidRDefault="00E93F5D" w:rsidP="00E93F5D">
      <w:pPr>
        <w:pStyle w:val="Heading4"/>
        <w:rPr>
          <w:rFonts w:eastAsia="SimSun"/>
          <w:lang w:eastAsia="zh-CN"/>
        </w:rPr>
      </w:pPr>
      <w:r w:rsidRPr="00C25096">
        <w:rPr>
          <w:rFonts w:eastAsia="SimSun"/>
        </w:rPr>
        <w:t>9.9A.2.5</w:t>
      </w:r>
      <w:r w:rsidRPr="00C25096">
        <w:rPr>
          <w:rFonts w:eastAsia="SimSun"/>
        </w:rPr>
        <w:tab/>
        <w:t>Measurements Period Requireme</w:t>
      </w:r>
      <w:r w:rsidRPr="00C25096">
        <w:rPr>
          <w:rFonts w:eastAsia="SimSun"/>
          <w:lang w:eastAsia="zh-CN"/>
        </w:rPr>
        <w:t>nts without FH</w:t>
      </w:r>
    </w:p>
    <w:p w14:paraId="5F5CFAF7" w14:textId="77777777" w:rsidR="00E93F5D" w:rsidRPr="00C25096" w:rsidRDefault="00E93F5D" w:rsidP="00E93F5D">
      <w:pPr>
        <w:pStyle w:val="Heading5"/>
        <w:rPr>
          <w:rFonts w:eastAsia="SimSun"/>
          <w:lang w:eastAsia="zh-CN"/>
        </w:rPr>
      </w:pPr>
      <w:r w:rsidRPr="00C25096">
        <w:rPr>
          <w:rFonts w:eastAsia="SimSun"/>
        </w:rPr>
        <w:t>9.9A.2.5.1</w:t>
      </w:r>
      <w:r w:rsidRPr="00C25096">
        <w:rPr>
          <w:rFonts w:eastAsia="SimSun"/>
        </w:rPr>
        <w:tab/>
        <w:t>Measurements Period Requireme</w:t>
      </w:r>
      <w:r w:rsidRPr="00C25096">
        <w:rPr>
          <w:rFonts w:eastAsia="SimSun"/>
          <w:lang w:eastAsia="zh-CN"/>
        </w:rPr>
        <w:t>nts without FH with MG</w:t>
      </w:r>
    </w:p>
    <w:p w14:paraId="0D14AD8D" w14:textId="77777777" w:rsidR="00E93F5D" w:rsidRPr="00C25096" w:rsidRDefault="00E93F5D" w:rsidP="00E93F5D">
      <w:pPr>
        <w:rPr>
          <w:rFonts w:eastAsia="SimSun"/>
        </w:rPr>
      </w:pPr>
      <w:r w:rsidRPr="00C25096">
        <w:rPr>
          <w:rFonts w:eastAsia="SimSun"/>
          <w:lang w:eastAsia="zh-CN"/>
        </w:rPr>
        <w:t xml:space="preserve">When physical layer receives last of </w:t>
      </w:r>
      <w:r w:rsidRPr="00C25096">
        <w:rPr>
          <w:rFonts w:eastAsia="SimSun"/>
          <w:i/>
        </w:rPr>
        <w:t>NR-TDOA-Provide</w:t>
      </w:r>
      <w:r w:rsidRPr="00C25096">
        <w:rPr>
          <w:rFonts w:eastAsia="SimSun"/>
          <w:i/>
          <w:noProof/>
        </w:rPr>
        <w:t>AssistanceData</w:t>
      </w:r>
      <w:r w:rsidRPr="00C25096">
        <w:rPr>
          <w:rFonts w:eastAsia="SimSun"/>
        </w:rPr>
        <w:t xml:space="preserve"> message and </w:t>
      </w:r>
      <w:r w:rsidRPr="00C25096">
        <w:rPr>
          <w:rFonts w:eastAsia="SimSun"/>
          <w:i/>
        </w:rPr>
        <w:t>NR-TDOA-Request</w:t>
      </w:r>
      <w:r w:rsidRPr="00C25096">
        <w:rPr>
          <w:rFonts w:eastAsia="SimSun"/>
          <w:i/>
          <w:noProof/>
        </w:rPr>
        <w:t>LocationInformation</w:t>
      </w:r>
      <w:r w:rsidRPr="00C25096">
        <w:rPr>
          <w:rFonts w:eastAsia="SimSun"/>
          <w:i/>
        </w:rPr>
        <w:t xml:space="preserve"> </w:t>
      </w:r>
      <w:r w:rsidRPr="00C25096">
        <w:rPr>
          <w:rFonts w:eastAsia="SimSun"/>
          <w:iCs/>
        </w:rPr>
        <w:t>message from LMF via LPP [34]</w:t>
      </w:r>
      <w:r w:rsidRPr="00C25096">
        <w:rPr>
          <w:rFonts w:eastAsia="SimSun"/>
          <w:i/>
        </w:rPr>
        <w:t xml:space="preserve">, </w:t>
      </w:r>
      <w:r w:rsidRPr="00C25096">
        <w:rPr>
          <w:rFonts w:eastAsia="SimSun"/>
          <w:iCs/>
        </w:rPr>
        <w:t>the RedCap UE shall be able to measure multiple (</w:t>
      </w:r>
      <w:r w:rsidRPr="00C25096">
        <w:rPr>
          <w:rFonts w:eastAsia="SimSun" w:cs="Arial"/>
        </w:rPr>
        <w:t>up to the RedCap UE capability specified in Clause 9.9A.2.3</w:t>
      </w:r>
      <w:r w:rsidRPr="00C25096">
        <w:rPr>
          <w:rFonts w:eastAsia="SimSun"/>
          <w:iCs/>
        </w:rPr>
        <w:t xml:space="preserve">) DL RSTD measurements, defined </w:t>
      </w:r>
      <w:r w:rsidRPr="00C25096">
        <w:rPr>
          <w:rFonts w:eastAsia="SimSun"/>
        </w:rPr>
        <w:t xml:space="preserve">in TS 38.215 [4], </w:t>
      </w:r>
      <w:r w:rsidRPr="00C25096">
        <w:rPr>
          <w:rFonts w:eastAsia="SimSun"/>
          <w:lang w:eastAsia="zh-CN"/>
        </w:rPr>
        <w:t>during</w:t>
      </w:r>
      <w:r w:rsidRPr="00C25096">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rPr>
        <w:t xml:space="preserve"> defined as:</w:t>
      </w:r>
    </w:p>
    <w:p w14:paraId="6D52A933" w14:textId="77777777" w:rsidR="00E93F5D" w:rsidRPr="00C25096" w:rsidRDefault="00E93F5D" w:rsidP="00E93F5D">
      <w:pPr>
        <w:keepLines/>
        <w:tabs>
          <w:tab w:val="center" w:pos="4536"/>
          <w:tab w:val="right" w:pos="9072"/>
        </w:tabs>
        <w:rPr>
          <w:rFonts w:eastAsia="SimSun"/>
          <w:iCs/>
          <w:noProof/>
        </w:rPr>
      </w:pPr>
      <w:r w:rsidRPr="00C25096">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p>
    <w:p w14:paraId="17320576" w14:textId="77777777" w:rsidR="00E93F5D" w:rsidRPr="00C25096" w:rsidRDefault="00E93F5D" w:rsidP="00E93F5D">
      <w:pPr>
        <w:rPr>
          <w:rFonts w:eastAsia="SimSun"/>
          <w:lang w:eastAsia="zh-CN"/>
        </w:rPr>
      </w:pPr>
      <w:r w:rsidRPr="00C25096">
        <w:rPr>
          <w:rFonts w:eastAsia="SimSun"/>
          <w:lang w:eastAsia="zh-CN"/>
        </w:rPr>
        <w:t>Where,</w:t>
      </w:r>
    </w:p>
    <w:p w14:paraId="75084420" w14:textId="77777777" w:rsidR="00E93F5D" w:rsidRPr="00C25096" w:rsidRDefault="00E93F5D" w:rsidP="00E93F5D">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C25096" w:rsidRDefault="00E93F5D" w:rsidP="00E93F5D">
      <w:pPr>
        <w:ind w:left="568" w:hanging="284"/>
        <w:rPr>
          <w:rFonts w:eastAsia="SimSun"/>
          <w:lang w:eastAsia="zh-CN"/>
        </w:rPr>
      </w:pPr>
      <w:r w:rsidRPr="00C25096">
        <w:rPr>
          <w:rFonts w:eastAsia="SimSun"/>
        </w:rPr>
        <w:tab/>
      </w:r>
      <m:oMath>
        <m:r>
          <w:rPr>
            <w:rFonts w:ascii="Cambria Math" w:eastAsia="SimSun" w:hAnsi="Cambria Math"/>
          </w:rPr>
          <m:t>L</m:t>
        </m:r>
      </m:oMath>
      <w:r w:rsidRPr="00C25096">
        <w:rPr>
          <w:rFonts w:eastAsia="SimSun"/>
        </w:rPr>
        <w:t xml:space="preserve"> is total number of </w:t>
      </w:r>
      <w:r w:rsidRPr="00C25096">
        <w:rPr>
          <w:rFonts w:eastAsia="SimSun"/>
          <w:lang w:eastAsia="zh-CN"/>
        </w:rPr>
        <w:t xml:space="preserve">positioning </w:t>
      </w:r>
      <w:r w:rsidRPr="00C25096">
        <w:rPr>
          <w:rFonts w:eastAsia="SimSun"/>
        </w:rPr>
        <w:t>frequency layers, and</w:t>
      </w:r>
    </w:p>
    <w:p w14:paraId="4B717CA0" w14:textId="77777777" w:rsidR="00E93F5D" w:rsidRPr="00C25096" w:rsidRDefault="00E93F5D" w:rsidP="00E93F5D">
      <w:pPr>
        <w:ind w:left="568" w:hanging="284"/>
        <w:rPr>
          <w:rFonts w:eastAsia="SimSun"/>
          <w:i/>
          <w:iCs/>
          <w:sz w:val="18"/>
          <w:szCs w:val="18"/>
          <w:lang w:eastAsia="zh-CN"/>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C25096">
        <w:rPr>
          <w:rFonts w:eastAsia="SimSun"/>
          <w:bCs/>
          <w:iCs/>
          <w:lang w:eastAsia="zh-CN"/>
        </w:rPr>
        <w:t xml:space="preserve"> </w:t>
      </w:r>
      <w:r w:rsidRPr="00C25096">
        <w:rPr>
          <w:rFonts w:eastAsia="SimSun"/>
        </w:rPr>
        <w:t xml:space="preserve">is the periodicity of the </w:t>
      </w:r>
      <w:r w:rsidRPr="00C25096">
        <w:rPr>
          <w:rFonts w:eastAsia="SimSun"/>
          <w:lang w:eastAsia="zh-CN"/>
        </w:rPr>
        <w:t>PRS RSTD</w:t>
      </w:r>
      <w:r w:rsidRPr="00C25096">
        <w:rPr>
          <w:rFonts w:eastAsia="SimSun"/>
        </w:rPr>
        <w:t xml:space="preserve"> measurement in </w:t>
      </w:r>
      <w:r w:rsidRPr="00C25096">
        <w:rPr>
          <w:rFonts w:eastAsia="SimSun"/>
          <w:lang w:eastAsia="zh-CN"/>
        </w:rPr>
        <w:t xml:space="preserve">positioning frequency layer i </w:t>
      </w:r>
    </w:p>
    <w:p w14:paraId="5BC6E97B" w14:textId="77777777" w:rsidR="00E93F5D" w:rsidRPr="00C25096"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C25096">
        <w:rPr>
          <w:rFonts w:eastAsia="SimSun"/>
        </w:rPr>
        <w:t xml:space="preserve"> is the measurement period for PRS RSTD measurement in </w:t>
      </w:r>
      <w:r w:rsidR="00E93F5D" w:rsidRPr="00C25096">
        <w:rPr>
          <w:rFonts w:eastAsia="SimSun"/>
          <w:lang w:eastAsia="zh-CN"/>
        </w:rPr>
        <w:t>positioning frequency layer</w:t>
      </w:r>
      <w:r w:rsidR="00E93F5D" w:rsidRPr="00C25096">
        <w:rPr>
          <w:rFonts w:eastAsia="SimSun"/>
        </w:rPr>
        <w:t xml:space="preserve"> </w:t>
      </w:r>
      <w:r w:rsidR="00E93F5D" w:rsidRPr="00C25096">
        <w:rPr>
          <w:rFonts w:eastAsia="SimSun"/>
          <w:i/>
          <w:iCs/>
        </w:rPr>
        <w:t>i</w:t>
      </w:r>
      <w:r w:rsidR="00E93F5D" w:rsidRPr="00C25096">
        <w:rPr>
          <w:rFonts w:eastAsia="SimSun"/>
        </w:rPr>
        <w:t xml:space="preserve"> as specified below:</w:t>
      </w:r>
    </w:p>
    <w:p w14:paraId="78F7E7FA" w14:textId="77777777" w:rsidR="00E93F5D" w:rsidRPr="00C25096" w:rsidRDefault="00000000"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C25096">
        <w:rPr>
          <w:rFonts w:eastAsia="SimSun"/>
        </w:rPr>
        <w:t xml:space="preserve"> ,</w:t>
      </w:r>
    </w:p>
    <w:p w14:paraId="598B48EC" w14:textId="77777777" w:rsidR="00E93F5D" w:rsidRPr="00C25096" w:rsidRDefault="00E93F5D" w:rsidP="00E93F5D">
      <w:pPr>
        <w:rPr>
          <w:rFonts w:eastAsiaTheme="minorEastAsia" w:cs="v4.2.0"/>
          <w:lang w:eastAsia="zh-CN"/>
        </w:rPr>
      </w:pPr>
      <w:r w:rsidRPr="00C25096">
        <w:rPr>
          <w:rFonts w:eastAsia="MS Mincho" w:cs="v4.2.0"/>
        </w:rPr>
        <w:t xml:space="preserve">where: </w:t>
      </w:r>
    </w:p>
    <w:p w14:paraId="4F795D2D" w14:textId="77777777" w:rsidR="00E93F5D" w:rsidRPr="00C25096" w:rsidRDefault="00E93F5D" w:rsidP="00E93F5D">
      <w:pPr>
        <w:ind w:left="568" w:hanging="284"/>
        <w:rPr>
          <w:lang w:eastAsia="zh-C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 1; </w:t>
      </w:r>
    </w:p>
    <w:p w14:paraId="7DF86036" w14:textId="77777777" w:rsidR="00E93F5D" w:rsidRPr="00C25096" w:rsidRDefault="00E93F5D" w:rsidP="00E93F5D">
      <w:pPr>
        <w:ind w:left="568" w:hanging="284"/>
        <w:rPr>
          <w:rFonts w:eastAsia="SimSun"/>
        </w:rPr>
      </w:pPr>
      <w:r w:rsidRPr="00C25096">
        <w:rPr>
          <w:rFonts w:eastAsia="SimSun"/>
        </w:rPr>
        <w:tab/>
        <w:t>and in FR2 (for 2 Rx RedCap UE only),</w:t>
      </w:r>
      <w:r w:rsidRPr="00C25096">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lang w:eastAsia="zh-CN"/>
        </w:rPr>
        <w:t xml:space="preserve"> is equal to the value reported by the UE in </w:t>
      </w:r>
      <w:r w:rsidRPr="00C25096">
        <w:rPr>
          <w:rFonts w:eastAsia="SimSun"/>
          <w:i/>
          <w:lang w:eastAsia="zh-CN"/>
        </w:rPr>
        <w:t xml:space="preserve">supportedLowerRxBeamSweepingFactor-FR2 </w:t>
      </w:r>
      <w:r w:rsidRPr="00C25096">
        <w:rPr>
          <w:rFonts w:eastAsia="SimSun"/>
          <w:lang w:eastAsia="zh-CN"/>
        </w:rPr>
        <w:t xml:space="preserve">if the UE supports the capability for the band containing positioning frequency layer i, and the LMF indicates </w:t>
      </w:r>
      <w:r w:rsidRPr="00C25096">
        <w:rPr>
          <w:rFonts w:eastAsia="SimSun"/>
          <w:i/>
          <w:lang w:eastAsia="zh-CN"/>
        </w:rPr>
        <w:t xml:space="preserve">lowerRxBeamSweepingFactor-FR2 </w:t>
      </w:r>
      <w:r w:rsidRPr="00C25096">
        <w:rPr>
          <w:rFonts w:eastAsia="SimSun"/>
          <w:lang w:eastAsia="zh-CN"/>
        </w:rPr>
        <w:t>in</w:t>
      </w:r>
      <w:r w:rsidRPr="00C25096">
        <w:rPr>
          <w:rFonts w:eastAsia="SimSun"/>
          <w:i/>
        </w:rPr>
        <w:t>NR-</w:t>
      </w:r>
      <w:r w:rsidRPr="00C25096">
        <w:rPr>
          <w:rFonts w:eastAsia="SimSun"/>
          <w:i/>
          <w:lang w:val="en-US" w:eastAsia="zh-CN"/>
        </w:rPr>
        <w:t>DL-</w:t>
      </w:r>
      <w:r w:rsidRPr="00C25096">
        <w:rPr>
          <w:rFonts w:eastAsia="SimSun"/>
          <w:i/>
        </w:rPr>
        <w:t>TDOA-RequestLocationInformation</w:t>
      </w:r>
      <w:r w:rsidRPr="00C25096">
        <w:rPr>
          <w:rFonts w:eastAsia="SimSun"/>
          <w:lang w:eastAsia="zh-CN"/>
        </w:rPr>
        <w:t>.</w:t>
      </w:r>
      <w:r w:rsidRPr="00C25096">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bCs/>
          <w:lang w:eastAsia="zh-CN"/>
        </w:rPr>
        <w:t xml:space="preserve"> is </w:t>
      </w:r>
      <w:r w:rsidRPr="00C25096">
        <w:rPr>
          <w:rFonts w:eastAsia="SimSun"/>
          <w:lang w:eastAsia="zh-CN"/>
        </w:rPr>
        <w:t>equal to 8, otherwise.</w:t>
      </w:r>
    </w:p>
    <w:p w14:paraId="3C8FE1CB" w14:textId="77777777" w:rsidR="00E93F5D" w:rsidRPr="00C25096" w:rsidRDefault="00E93F5D" w:rsidP="00E93F5D">
      <w:pPr>
        <w:ind w:left="568" w:hanging="284"/>
        <w:rPr>
          <w:rFonts w:eastAsia="SimSun"/>
          <w:lang w:eastAsia="zh-CN"/>
        </w:rPr>
      </w:pPr>
      <w:r w:rsidRPr="00C25096">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C25096">
        <w:rPr>
          <w:rFonts w:eastAsia="SimSun"/>
        </w:rPr>
        <w:t xml:space="preserve"> is the carrier-specific scaling factor for NR PRS-based positioning measurements in </w:t>
      </w:r>
      <w:r w:rsidRPr="00C25096">
        <w:rPr>
          <w:rFonts w:eastAsia="SimSun"/>
          <w:lang w:eastAsia="zh-CN"/>
        </w:rPr>
        <w:t xml:space="preserve">positioning </w:t>
      </w:r>
      <w:r w:rsidRPr="00C25096">
        <w:rPr>
          <w:rFonts w:eastAsia="SimSun"/>
        </w:rPr>
        <w:t xml:space="preserve">frequency layer </w:t>
      </w:r>
      <w:r w:rsidRPr="00C25096">
        <w:rPr>
          <w:rFonts w:eastAsia="SimSun"/>
          <w:i/>
          <w:iCs/>
          <w:sz w:val="24"/>
          <w:szCs w:val="24"/>
        </w:rPr>
        <w:t>i</w:t>
      </w:r>
      <w:r w:rsidRPr="00C25096">
        <w:rPr>
          <w:rFonts w:eastAsia="SimSun"/>
          <w:i/>
          <w:iCs/>
        </w:rPr>
        <w:t xml:space="preserve"> </w:t>
      </w:r>
      <w:r w:rsidRPr="00C25096">
        <w:rPr>
          <w:rFonts w:eastAsia="SimSun"/>
        </w:rPr>
        <w:t>as defined in clause 9.1A.5.2.</w:t>
      </w:r>
    </w:p>
    <w:p w14:paraId="76D5EB0E"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25096">
        <w:rPr>
          <w:rFonts w:eastAsia="SimSun"/>
        </w:rPr>
        <w:t xml:space="preserve"> is the scaling factor for measurement of same PRS resource with multiple Rx TEGs.</w:t>
      </w:r>
    </w:p>
    <w:p w14:paraId="07A76EC7"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C25096">
        <w:rPr>
          <w:rFonts w:eastAsia="MS Mincho"/>
        </w:rPr>
        <w:t xml:space="preserve">=1 </w:t>
      </w:r>
      <w:r w:rsidRPr="00C25096">
        <w:rPr>
          <w:rFonts w:eastAsia="SimSun"/>
          <w:lang w:eastAsia="zh-CN"/>
        </w:rPr>
        <w:t>if UE is not requested by LMF to measure a PRS resource with multiple Rx TEGs via</w:t>
      </w:r>
      <w:r w:rsidRPr="00C25096">
        <w:rPr>
          <w:rFonts w:eastAsia="SimSun" w:cs="v4.2.0"/>
        </w:rPr>
        <w:t xml:space="preserve"> </w:t>
      </w:r>
      <w:r w:rsidRPr="00C25096">
        <w:rPr>
          <w:rFonts w:eastAsia="SimSun"/>
          <w:i/>
          <w:iCs/>
          <w:snapToGrid w:val="0"/>
        </w:rPr>
        <w:t>measureSameDL-PRS-ResourceWithDifferentRxTEGs-r17</w:t>
      </w:r>
      <w:r w:rsidRPr="00C25096">
        <w:rPr>
          <w:rFonts w:eastAsia="SimSun"/>
          <w:snapToGrid w:val="0"/>
        </w:rPr>
        <w:t xml:space="preserve"> [34] in </w:t>
      </w:r>
      <w:r w:rsidRPr="00C25096">
        <w:rPr>
          <w:rFonts w:eastAsia="SimSun"/>
          <w:i/>
          <w:snapToGrid w:val="0"/>
        </w:rPr>
        <w:t>NR-DL-TDOA-RequestLocationInformation</w:t>
      </w:r>
      <w:r w:rsidRPr="00C25096">
        <w:rPr>
          <w:rFonts w:eastAsia="MS Mincho"/>
        </w:rPr>
        <w:t>;</w:t>
      </w:r>
    </w:p>
    <w:p w14:paraId="3D5170FB" w14:textId="77777777" w:rsidR="00E93F5D" w:rsidRPr="00C25096" w:rsidRDefault="00E93F5D" w:rsidP="00E93F5D">
      <w:pPr>
        <w:ind w:left="568" w:hanging="284"/>
        <w:rPr>
          <w:rFonts w:eastAsia="SimSun"/>
          <w:lang w:eastAsia="zh-CN"/>
        </w:rPr>
      </w:pPr>
      <w:r w:rsidRPr="00C25096">
        <w:rPr>
          <w:rFonts w:eastAsia="SimSun"/>
          <w:lang w:eastAsia="zh-CN"/>
        </w:rPr>
        <w:tab/>
        <w:t>otherwise,</w:t>
      </w:r>
    </w:p>
    <w:p w14:paraId="786818DC"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SimSun"/>
          <w:lang w:eastAsia="zh-CN"/>
        </w:rPr>
        <w:t>, if UE is not capable of receiving same DL PRS resource simultaneously from multiple Rx TEGs</w:t>
      </w:r>
      <w:r w:rsidRPr="00C25096">
        <w:rPr>
          <w:rFonts w:eastAsia="MS Mincho"/>
        </w:rPr>
        <w:t xml:space="preserve">, and </w:t>
      </w:r>
    </w:p>
    <w:p w14:paraId="4C8E9B4B"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25096">
        <w:rPr>
          <w:rFonts w:eastAsia="SimSun"/>
          <w:lang w:eastAsia="zh-CN"/>
        </w:rPr>
        <w:t xml:space="preserve"> if</w:t>
      </w:r>
      <w:r w:rsidRPr="00C25096">
        <w:rPr>
          <w:rFonts w:eastAsia="SimSun"/>
        </w:rPr>
        <w:t xml:space="preserve"> </w:t>
      </w:r>
      <w:r w:rsidRPr="00C25096">
        <w:rPr>
          <w:rFonts w:eastAsia="SimSun"/>
          <w:lang w:eastAsia="zh-CN"/>
        </w:rPr>
        <w:t>UE is capable of receiving the same DL PRS resource simultaneously from multiple Rx TEGs</w:t>
      </w:r>
      <w:r w:rsidRPr="00C25096">
        <w:rPr>
          <w:rFonts w:eastAsia="MS Mincho"/>
        </w:rPr>
        <w:t>.</w:t>
      </w:r>
    </w:p>
    <w:p w14:paraId="15E87154" w14:textId="77777777" w:rsidR="00E93F5D" w:rsidRPr="00C25096" w:rsidRDefault="00E93F5D" w:rsidP="00E93F5D">
      <w:pPr>
        <w:ind w:left="568" w:hanging="284"/>
        <w:rPr>
          <w:rFonts w:eastAsia="MS Mincho"/>
        </w:rPr>
      </w:pPr>
      <w:r w:rsidRPr="00C25096">
        <w:rPr>
          <w:rFonts w:eastAsia="SimSun"/>
          <w:bCs/>
          <w:lang w:eastAsia="zh-CN"/>
        </w:rPr>
        <w:tab/>
      </w:r>
      <w:r w:rsidRPr="00C25096">
        <w:rPr>
          <w:rFonts w:eastAsia="MS Mincho"/>
        </w:rPr>
        <w:t>where</w:t>
      </w:r>
    </w:p>
    <w:p w14:paraId="11505845"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number of Rx TEGs with which UE is requested to measure a PRS resource indicated via </w:t>
      </w:r>
      <w:r w:rsidRPr="00C25096">
        <w:rPr>
          <w:rFonts w:eastAsia="MS Mincho"/>
          <w:i/>
        </w:rPr>
        <w:t xml:space="preserve">measureSameDL-PRS-ResourceWithDifferentRxTEGs-r17 </w:t>
      </w:r>
      <w:r w:rsidRPr="00C25096">
        <w:rPr>
          <w:rFonts w:eastAsia="SimSun"/>
          <w:snapToGrid w:val="0"/>
        </w:rPr>
        <w:t xml:space="preserve">[34] in </w:t>
      </w:r>
      <w:r w:rsidRPr="00C25096">
        <w:rPr>
          <w:rFonts w:eastAsia="SimSun"/>
          <w:i/>
          <w:snapToGrid w:val="0"/>
        </w:rPr>
        <w:t>NR-DL-TDOA-RequestLocationInformation</w:t>
      </w:r>
      <w:r w:rsidRPr="00C25096">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maximum number of Rx TEGs with which UE can support to measure the same PRS resource as reported in </w:t>
      </w:r>
      <w:r w:rsidRPr="00C25096">
        <w:rPr>
          <w:rFonts w:eastAsia="MS Mincho"/>
          <w:i/>
        </w:rPr>
        <w:t>NR-UE-TEG-Capability</w:t>
      </w:r>
      <w:r w:rsidRPr="00C25096">
        <w:rPr>
          <w:rFonts w:eastAsia="MS Mincho"/>
        </w:rPr>
        <w:t>, and</w:t>
      </w:r>
    </w:p>
    <w:p w14:paraId="5256FDBF"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25096">
        <w:rPr>
          <w:rFonts w:eastAsia="MS Mincho"/>
        </w:rPr>
        <w:t xml:space="preserve"> is the number of Rx TEGs UE can measure simultaneously which is reported via</w:t>
      </w:r>
      <w:r w:rsidRPr="00C25096">
        <w:rPr>
          <w:rFonts w:eastAsia="SimSun"/>
          <w:snapToGrid w:val="0"/>
        </w:rPr>
        <w:t xml:space="preserve"> </w:t>
      </w:r>
      <w:r w:rsidRPr="00C25096">
        <w:rPr>
          <w:rFonts w:eastAsia="SimSun"/>
          <w:i/>
          <w:snapToGrid w:val="0"/>
        </w:rPr>
        <w:t>measureSameDL-PRS-ResourceWithDifferentRxTEGsSimul</w:t>
      </w:r>
      <w:r w:rsidRPr="00C25096">
        <w:rPr>
          <w:rFonts w:eastAsia="MS Mincho"/>
        </w:rPr>
        <w:t xml:space="preserve">. </w:t>
      </w:r>
    </w:p>
    <w:p w14:paraId="6E516871" w14:textId="77777777" w:rsidR="00E93F5D" w:rsidRPr="00C25096" w:rsidRDefault="00E93F5D" w:rsidP="00E93F5D">
      <w:pPr>
        <w:ind w:left="568" w:hanging="284"/>
        <w:rPr>
          <w:lang w:eastAsia="zh-CN"/>
        </w:rPr>
      </w:pPr>
      <w:r w:rsidRPr="00C25096">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rPr>
        <w:t xml:space="preserve"> is a scaling factor for </w:t>
      </w:r>
      <w:r w:rsidRPr="00C25096">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lang w:eastAsia="zh-CN"/>
        </w:rPr>
        <w:t xml:space="preserve"> = </w:t>
      </w:r>
      <w:r w:rsidRPr="00C25096">
        <w:rPr>
          <w:rFonts w:eastAsia="SimSun"/>
          <w:bCs/>
          <w:lang w:eastAsia="zh-CN"/>
        </w:rPr>
        <w:t>N</w:t>
      </w:r>
      <w:r w:rsidRPr="00C25096">
        <w:rPr>
          <w:rFonts w:eastAsia="SimSun"/>
          <w:bCs/>
          <w:vertAlign w:val="subscript"/>
          <w:lang w:eastAsia="zh-CN"/>
        </w:rPr>
        <w:t>total</w:t>
      </w:r>
      <w:r w:rsidRPr="00C25096">
        <w:rPr>
          <w:rFonts w:eastAsia="SimSun"/>
          <w:bCs/>
          <w:lang w:eastAsia="zh-CN"/>
        </w:rPr>
        <w:t xml:space="preserve"> / N</w:t>
      </w:r>
      <w:r w:rsidRPr="00C25096">
        <w:rPr>
          <w:rFonts w:eastAsia="SimSun"/>
          <w:bCs/>
          <w:vertAlign w:val="subscript"/>
          <w:lang w:eastAsia="zh-CN"/>
        </w:rPr>
        <w:t>available</w:t>
      </w:r>
      <w:r w:rsidRPr="00C25096">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lang w:eastAsia="zh-CN"/>
        </w:rPr>
        <w:t xml:space="preserve"> = 1 </w:t>
      </w:r>
      <w:r w:rsidRPr="00C25096">
        <w:rPr>
          <w:rFonts w:eastAsia="SimSun"/>
          <w:bCs/>
          <w:lang w:eastAsia="zh-CN"/>
        </w:rPr>
        <w:t>for UE not configured with concurrent measurement gap</w:t>
      </w:r>
      <w:r w:rsidRPr="00C25096">
        <w:rPr>
          <w:rFonts w:eastAsia="SimSun"/>
          <w:lang w:eastAsia="zh-CN"/>
        </w:rPr>
        <w:t>.</w:t>
      </w:r>
    </w:p>
    <w:p w14:paraId="4420B202" w14:textId="53AEC547" w:rsidR="00E93F5D" w:rsidRPr="00C25096" w:rsidRDefault="00E93F5D" w:rsidP="00E93F5D">
      <w:pPr>
        <w:ind w:left="851" w:hanging="284"/>
        <w:rPr>
          <w:rFonts w:eastAsia="SimSun"/>
          <w:lang w:eastAsia="zh-CN"/>
        </w:rPr>
      </w:pPr>
      <w:r w:rsidRPr="00C25096">
        <w:rPr>
          <w:rFonts w:eastAsia="SimSun"/>
          <w:lang w:eastAsia="zh-CN"/>
        </w:rPr>
        <w:t>-</w:t>
      </w:r>
      <w:r w:rsidRPr="00C25096">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C25096">
        <w:rPr>
          <w:rFonts w:eastAsia="SimSun"/>
          <w:vertAlign w:val="subscript"/>
          <w:lang w:eastAsia="zh-CN"/>
        </w:rPr>
        <w:t xml:space="preserve">,  </w:t>
      </w:r>
      <w:r w:rsidRPr="00C25096">
        <w:rPr>
          <w:rFonts w:eastAsia="SimSun"/>
          <w:lang w:eastAsia="zh-CN"/>
        </w:rPr>
        <w:t>MGRP_max), where MGRP</w:t>
      </w:r>
      <w:r w:rsidR="003B287A">
        <w:rPr>
          <w:rFonts w:eastAsia="SimSun"/>
          <w:lang w:eastAsia="zh-CN"/>
        </w:rPr>
        <w:t>_</w:t>
      </w:r>
      <w:r w:rsidRPr="00C25096">
        <w:rPr>
          <w:rFonts w:eastAsia="SimSun"/>
          <w:lang w:eastAsia="zh-CN"/>
        </w:rPr>
        <w:t xml:space="preserve">max is the maximum MGRP across all configured per-UE MG and per-FR MG within the same FR as the </w:t>
      </w:r>
      <w:r w:rsidRPr="00C25096">
        <w:rPr>
          <w:rFonts w:eastAsia="SimSun"/>
          <w:lang w:val="en-US" w:eastAsia="zh-CN"/>
        </w:rPr>
        <w:t>positioning</w:t>
      </w:r>
      <w:r w:rsidRPr="00C25096">
        <w:rPr>
          <w:rFonts w:eastAsia="SimSun"/>
          <w:lang w:eastAsia="zh-CN"/>
        </w:rPr>
        <w:t xml:space="preserve"> frequency layer, and starting at the beginning of any associated gap occasions covering the PRS occasion: </w:t>
      </w:r>
    </w:p>
    <w:p w14:paraId="3559D36A" w14:textId="77777777" w:rsidR="00E93F5D" w:rsidRPr="00C25096" w:rsidRDefault="00E93F5D" w:rsidP="00E93F5D">
      <w:pPr>
        <w:ind w:left="1135" w:hanging="284"/>
        <w:rPr>
          <w:rFonts w:eastAsia="SimSun"/>
          <w:lang w:eastAsia="zh-CN"/>
        </w:rPr>
      </w:pPr>
      <w:r w:rsidRPr="00C25096">
        <w:rPr>
          <w:rFonts w:eastAsia="SimSun"/>
          <w:bCs/>
          <w:lang w:eastAsia="zh-CN"/>
        </w:rPr>
        <w:t>-</w:t>
      </w:r>
      <w:r w:rsidRPr="00C25096">
        <w:rPr>
          <w:rFonts w:eastAsia="SimSun"/>
          <w:bCs/>
          <w:lang w:eastAsia="zh-CN"/>
        </w:rPr>
        <w:tab/>
        <w:t>N</w:t>
      </w:r>
      <w:r w:rsidRPr="00C25096">
        <w:rPr>
          <w:rFonts w:eastAsia="SimSun"/>
          <w:bCs/>
          <w:vertAlign w:val="subscript"/>
          <w:lang w:eastAsia="zh-CN"/>
        </w:rPr>
        <w:t>total</w:t>
      </w:r>
      <w:r w:rsidRPr="00C25096">
        <w:rPr>
          <w:rFonts w:eastAsia="SimSun"/>
          <w:bCs/>
          <w:lang w:eastAsia="zh-CN"/>
        </w:rPr>
        <w:t xml:space="preserve"> is the total number of </w:t>
      </w:r>
      <w:r w:rsidRPr="00C25096">
        <w:rPr>
          <w:rFonts w:eastAsia="SimSun"/>
          <w:lang w:eastAsia="zh-CN"/>
        </w:rPr>
        <w:t xml:space="preserve">associated gap occasions covering </w:t>
      </w:r>
      <w:r w:rsidRPr="00C25096">
        <w:rPr>
          <w:rFonts w:eastAsia="SimSun"/>
          <w:bCs/>
          <w:lang w:eastAsia="zh-CN"/>
        </w:rPr>
        <w:t xml:space="preserve">PRS occasions within the window, </w:t>
      </w:r>
      <w:r w:rsidRPr="00C25096">
        <w:rPr>
          <w:rFonts w:eastAsia="SimSun"/>
          <w:lang w:eastAsia="zh-CN"/>
        </w:rPr>
        <w:t>including both dropped and non-dropped instances of the associated measurement gap within</w:t>
      </w:r>
      <w:r w:rsidRPr="00C25096">
        <w:rPr>
          <w:rFonts w:eastAsia="SimSun"/>
          <w:bCs/>
          <w:lang w:eastAsia="zh-CN"/>
        </w:rPr>
        <w:t xml:space="preserve"> the window, and</w:t>
      </w:r>
    </w:p>
    <w:p w14:paraId="5210576F" w14:textId="77777777" w:rsidR="00E93F5D" w:rsidRPr="00C25096" w:rsidRDefault="00E93F5D" w:rsidP="00E93F5D">
      <w:pPr>
        <w:ind w:left="1135" w:hanging="284"/>
        <w:rPr>
          <w:rFonts w:eastAsia="SimSun"/>
          <w:lang w:eastAsia="zh-CN"/>
        </w:rPr>
      </w:pPr>
      <w:r w:rsidRPr="00C25096">
        <w:rPr>
          <w:rFonts w:eastAsia="SimSun"/>
          <w:lang w:eastAsia="zh-CN"/>
        </w:rPr>
        <w:t>-</w:t>
      </w:r>
      <w:r w:rsidRPr="00C25096">
        <w:rPr>
          <w:rFonts w:eastAsia="SimSun"/>
          <w:lang w:eastAsia="zh-CN"/>
        </w:rPr>
        <w:tab/>
        <w:t>N</w:t>
      </w:r>
      <w:r w:rsidRPr="00C25096">
        <w:rPr>
          <w:rFonts w:eastAsia="SimSun"/>
          <w:vertAlign w:val="subscript"/>
          <w:lang w:eastAsia="zh-CN"/>
        </w:rPr>
        <w:t>available</w:t>
      </w:r>
      <w:r w:rsidRPr="00C25096">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C25096" w:rsidRDefault="00E93F5D" w:rsidP="00E93F5D">
      <w:pPr>
        <w:ind w:left="1135" w:hanging="284"/>
        <w:rPr>
          <w:rFonts w:eastAsia="SimSun"/>
          <w:lang w:eastAsia="zh-CN"/>
        </w:rPr>
      </w:pPr>
      <w:r w:rsidRPr="00C25096">
        <w:rPr>
          <w:rFonts w:eastAsia="SimSun"/>
          <w:lang w:eastAsia="zh-CN"/>
        </w:rPr>
        <w:t>-</w:t>
      </w:r>
      <w:r w:rsidRPr="00C25096">
        <w:rPr>
          <w:rFonts w:eastAsia="SimSun"/>
          <w:lang w:eastAsia="zh-CN"/>
        </w:rPr>
        <w:tab/>
        <w:t>Requirements do not apply if N</w:t>
      </w:r>
      <w:r w:rsidRPr="00C25096">
        <w:rPr>
          <w:rFonts w:eastAsia="SimSun"/>
          <w:vertAlign w:val="subscript"/>
          <w:lang w:eastAsia="zh-CN"/>
        </w:rPr>
        <w:t>available</w:t>
      </w:r>
      <w:r w:rsidRPr="00C25096">
        <w:rPr>
          <w:rFonts w:eastAsia="SimSun"/>
          <w:lang w:eastAsia="zh-CN"/>
        </w:rPr>
        <w:t xml:space="preserve"> =0.</w:t>
      </w:r>
    </w:p>
    <w:p w14:paraId="3CB67E23" w14:textId="77777777" w:rsidR="00E93F5D" w:rsidRPr="00C25096" w:rsidRDefault="00E93F5D" w:rsidP="00E93F5D">
      <w:pPr>
        <w:ind w:left="568" w:hanging="284"/>
        <w:rPr>
          <w:rFonts w:eastAsia="SimSun"/>
          <w:lang w:eastAsia="zh-CN"/>
        </w:rPr>
      </w:pPr>
      <w:r w:rsidRPr="00C25096">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C25096">
        <w:rPr>
          <w:rFonts w:eastAsia="SimSun"/>
        </w:rPr>
        <w:t xml:space="preserve"> is the maximum number of DL PRS resources in positioning frequency layer</w:t>
      </w:r>
      <w:r w:rsidRPr="00C25096">
        <w:rPr>
          <w:rFonts w:eastAsia="SimSun"/>
          <w:i/>
          <w:iCs/>
        </w:rPr>
        <w:t xml:space="preserve"> i</w:t>
      </w:r>
      <w:r w:rsidRPr="00C25096">
        <w:rPr>
          <w:rFonts w:eastAsia="SimSun"/>
        </w:rPr>
        <w:t xml:space="preserve"> configured in a slot. </w:t>
      </w:r>
    </w:p>
    <w:p w14:paraId="4011E419" w14:textId="77777777" w:rsidR="00E93F5D" w:rsidRPr="00C25096" w:rsidRDefault="00E93F5D" w:rsidP="00E93F5D">
      <w:pPr>
        <w:ind w:leftChars="151" w:left="586" w:hangingChars="142" w:hanging="284"/>
        <w:rPr>
          <w:rFonts w:eastAsia="SimSun"/>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C25096">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C25096">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C25096">
        <w:rPr>
          <w:rFonts w:eastAsia="SimSun"/>
          <w:iCs/>
          <w:lang w:eastAsia="zh-CN"/>
        </w:rPr>
        <w:t>, only the PRS resources unmuted and fully or partially overlapped with MG are considered.</w:t>
      </w:r>
    </w:p>
    <w:p w14:paraId="096875B1"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is the number of PRS RSTD measurement samples, where</w:t>
      </w:r>
    </w:p>
    <w:p w14:paraId="0777BC47" w14:textId="77777777" w:rsidR="00E93F5D" w:rsidRPr="00C25096" w:rsidRDefault="00E93F5D" w:rsidP="00E93F5D">
      <w:pPr>
        <w:ind w:left="851" w:hanging="284"/>
        <w:rPr>
          <w:rFonts w:eastAsia="SimSun"/>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1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w:t>
      </w:r>
      <w:r w:rsidRPr="00C25096">
        <w:rPr>
          <w:rFonts w:eastAsia="SimSun"/>
          <w:lang w:eastAsia="zh-CN"/>
        </w:rPr>
        <w:t xml:space="preserve"> </w:t>
      </w:r>
      <w:r w:rsidRPr="00C25096">
        <w:rPr>
          <w:rFonts w:eastAsia="SimSun"/>
        </w:rPr>
        <w:t>meets the following conditions:</w:t>
      </w:r>
    </w:p>
    <w:p w14:paraId="177EB362"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 xml:space="preserve">PRS bandwidth is within the active BWP and </w:t>
      </w:r>
    </w:p>
    <w:p w14:paraId="72B463EE"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0D6A9D8C" w14:textId="77777777" w:rsidR="00E93F5D" w:rsidRPr="00C25096" w:rsidRDefault="00E93F5D" w:rsidP="00E93F5D">
      <w:pPr>
        <w:ind w:left="851" w:hanging="284"/>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2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 does not meet the following conditions:</w:t>
      </w:r>
    </w:p>
    <w:p w14:paraId="4E2AAF8B"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PRS bandwidth is within the active BWP and</w:t>
      </w:r>
    </w:p>
    <w:p w14:paraId="569D3D5D"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6947F8C4" w14:textId="77777777" w:rsidR="00E93F5D" w:rsidRPr="00C25096" w:rsidRDefault="00E93F5D" w:rsidP="00E93F5D">
      <w:pPr>
        <w:ind w:left="851" w:hanging="284"/>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4 otherwise.</w:t>
      </w:r>
    </w:p>
    <w:p w14:paraId="091F6B32" w14:textId="77777777" w:rsidR="00E93F5D" w:rsidRPr="00C25096" w:rsidRDefault="00000000"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C25096">
        <w:rPr>
          <w:rFonts w:ascii="Cambria Math" w:eastAsiaTheme="minorEastAsia" w:hAnsi="Cambria Math"/>
          <w:i/>
        </w:rPr>
        <w:t xml:space="preserve"> </w:t>
      </w:r>
      <w:r w:rsidR="00E93F5D" w:rsidRPr="00C25096">
        <w:rPr>
          <w:rFonts w:eastAsiaTheme="minorEastAsia"/>
        </w:rPr>
        <w:t>is the measurement duration for the last PRS RSTD sample in positioning frequency layer</w:t>
      </w:r>
      <w:r w:rsidR="00E93F5D" w:rsidRPr="00C25096">
        <w:rPr>
          <w:rFonts w:eastAsiaTheme="minorEastAsia"/>
          <w:i/>
          <w:iCs/>
        </w:rPr>
        <w:t xml:space="preserve"> i</w:t>
      </w:r>
      <w:r w:rsidR="00E93F5D" w:rsidRPr="00C25096">
        <w:rPr>
          <w:rFonts w:eastAsiaTheme="minorEastAsia"/>
        </w:rPr>
        <w:t xml:space="preserve">, including the </w:t>
      </w:r>
    </w:p>
    <w:p w14:paraId="15601789" w14:textId="77777777" w:rsidR="00E93F5D" w:rsidRPr="00C25096" w:rsidRDefault="00E93F5D" w:rsidP="00E93F5D">
      <w:pPr>
        <w:ind w:leftChars="300" w:left="600"/>
        <w:rPr>
          <w:rFonts w:eastAsiaTheme="minorEastAsia"/>
          <w:lang w:eastAsia="zh-CN"/>
        </w:rPr>
      </w:pPr>
      <w:r w:rsidRPr="00C25096">
        <w:rPr>
          <w:rFonts w:eastAsiaTheme="minorEastAsia"/>
        </w:rPr>
        <w:t xml:space="preserve">sampling time and processing time. If </w:t>
      </w:r>
      <w:r w:rsidRPr="00C25096">
        <w:rPr>
          <w:rFonts w:eastAsiaTheme="minorEastAsia"/>
          <w:bCs/>
          <w:lang w:val="en-US" w:eastAsia="zh-CN"/>
        </w:rPr>
        <w:t>all of the PRS resources to be measured are available in the same MG occasion during T</w:t>
      </w:r>
      <w:r w:rsidRPr="00C25096">
        <w:rPr>
          <w:rFonts w:eastAsiaTheme="minorEastAsia"/>
          <w:bCs/>
          <w:vertAlign w:val="subscript"/>
          <w:lang w:val="en-US" w:eastAsia="zh-CN"/>
        </w:rPr>
        <w:t>availabe</w:t>
      </w:r>
      <w:r w:rsidRPr="00C25096">
        <w:rPr>
          <w:rFonts w:eastAsiaTheme="minorEastAsia"/>
          <w:bCs/>
          <w:lang w:val="en-US" w:eastAsia="zh-CN"/>
        </w:rPr>
        <w:t>,</w:t>
      </w:r>
      <w:r w:rsidRPr="00C25096">
        <w:rPr>
          <w:rFonts w:eastAsiaTheme="minorEastAsia"/>
          <w:lang w:val="en-US"/>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C25096">
        <w:rPr>
          <w:rFonts w:eastAsiaTheme="minorEastAsia"/>
          <w:bCs/>
        </w:rPr>
        <w:t xml:space="preserve"> +MGL</w:t>
      </w:r>
      <w:r w:rsidRPr="00C25096">
        <w:rPr>
          <w:rFonts w:eastAsiaTheme="minorEastAsia"/>
          <w:bCs/>
          <w:lang w:eastAsia="zh-CN"/>
        </w:rPr>
        <w:t xml:space="preserve">. </w:t>
      </w:r>
      <w:r w:rsidRPr="00C25096">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C25096">
        <w:rPr>
          <w:rFonts w:eastAsiaTheme="minorEastAsia"/>
        </w:rPr>
        <w:t xml:space="preserve"> ,</w:t>
      </w:r>
    </w:p>
    <w:p w14:paraId="2273A95B" w14:textId="77777777" w:rsidR="00E93F5D" w:rsidRPr="00C25096" w:rsidRDefault="00E93F5D" w:rsidP="00E93F5D">
      <w:pPr>
        <w:ind w:left="568" w:hanging="284"/>
        <w:rPr>
          <w:rFonts w:eastAsiaTheme="minorEastAsia"/>
          <w:i/>
          <w:iCs/>
          <w:sz w:val="18"/>
          <w:szCs w:val="18"/>
          <w:lang w:eastAsia="zh-CN"/>
        </w:rPr>
      </w:pPr>
      <w:r w:rsidRPr="00C25096">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C25096">
        <w:rPr>
          <w:rFonts w:eastAsiaTheme="minorEastAsia"/>
          <w:bCs/>
          <w:iCs/>
          <w:lang w:eastAsia="zh-CN"/>
        </w:rPr>
        <w:t xml:space="preserve"> </w:t>
      </w:r>
      <w:r w:rsidRPr="00C25096">
        <w:rPr>
          <w:rFonts w:eastAsiaTheme="minorEastAsia"/>
        </w:rPr>
        <w:t xml:space="preserve">is the periodicity of the </w:t>
      </w:r>
      <w:r w:rsidRPr="00C25096">
        <w:rPr>
          <w:rFonts w:eastAsiaTheme="minorEastAsia"/>
          <w:lang w:eastAsia="zh-CN"/>
        </w:rPr>
        <w:t>PRS RSTD</w:t>
      </w:r>
      <w:r w:rsidRPr="00C25096">
        <w:rPr>
          <w:rFonts w:eastAsiaTheme="minorEastAsia"/>
        </w:rPr>
        <w:t xml:space="preserve"> measurement in </w:t>
      </w:r>
      <w:r w:rsidRPr="00C25096">
        <w:rPr>
          <w:rFonts w:eastAsiaTheme="minorEastAsia"/>
          <w:lang w:eastAsia="zh-CN"/>
        </w:rPr>
        <w:t xml:space="preserve">positioning frequency layer i </w:t>
      </w:r>
      <w:r w:rsidRPr="00C25096">
        <w:rPr>
          <w:rFonts w:eastAsiaTheme="minorEastAsia"/>
          <w:iCs/>
          <w:sz w:val="18"/>
          <w:szCs w:val="18"/>
          <w:lang w:eastAsia="zh-CN"/>
        </w:rPr>
        <w:t xml:space="preserve">defined as: </w:t>
      </w:r>
    </w:p>
    <w:p w14:paraId="4A34BF95" w14:textId="77777777" w:rsidR="00E93F5D" w:rsidRPr="00C25096" w:rsidRDefault="00000000"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C25096">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C25096">
        <w:rPr>
          <w:rFonts w:eastAsiaTheme="minorEastAsia"/>
          <w:lang w:eastAsia="zh-CN"/>
        </w:rPr>
        <w:t xml:space="preserve"> </w:t>
      </w:r>
    </w:p>
    <w:p w14:paraId="64A68175" w14:textId="77777777" w:rsidR="00E93F5D" w:rsidRPr="00C25096" w:rsidRDefault="00E93F5D" w:rsidP="00E93F5D">
      <w:pPr>
        <w:ind w:left="568" w:hanging="284"/>
        <w:rPr>
          <w:rFonts w:eastAsiaTheme="minorEastAsia"/>
          <w:lang w:eastAsia="zh-CN"/>
        </w:rPr>
      </w:pPr>
      <w:r w:rsidRPr="00C25096">
        <w:rPr>
          <w:rFonts w:eastAsiaTheme="minorEastAsia"/>
          <w:lang w:eastAsia="zh-CN"/>
        </w:rPr>
        <w:t xml:space="preserve">Where, </w:t>
      </w:r>
    </w:p>
    <w:p w14:paraId="62C14689" w14:textId="77777777" w:rsidR="00E93F5D" w:rsidRPr="00C25096" w:rsidRDefault="00E93F5D" w:rsidP="00E93F5D">
      <w:pPr>
        <w:ind w:left="568" w:hanging="284"/>
        <w:rPr>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C25096">
        <w:rPr>
          <w:rFonts w:eastAsia="SimSun"/>
        </w:rPr>
        <w:tab/>
      </w:r>
      <w:r w:rsidRPr="00C25096">
        <w:rPr>
          <w:rFonts w:eastAsia="SimSun"/>
          <w:lang w:eastAsia="zh-CN"/>
        </w:rPr>
        <w:t xml:space="preserve">corresponds to </w:t>
      </w:r>
      <w:r w:rsidRPr="00C25096">
        <w:rPr>
          <w:rFonts w:eastAsia="SimSun"/>
          <w:i/>
          <w:iCs/>
        </w:rPr>
        <w:t>durationOfPRS-ProcessingSymbolsInEveryTms</w:t>
      </w:r>
      <w:r w:rsidRPr="00C25096">
        <w:rPr>
          <w:rFonts w:eastAsia="SimSun"/>
        </w:rPr>
        <w:t xml:space="preserve"> </w:t>
      </w:r>
      <w:r w:rsidRPr="00C25096">
        <w:rPr>
          <w:rFonts w:eastAsia="SimSun"/>
          <w:lang w:eastAsia="zh-CN"/>
        </w:rPr>
        <w:t>in TS 37.355 [34],</w:t>
      </w:r>
    </w:p>
    <w:p w14:paraId="2BBBD83A" w14:textId="77777777" w:rsidR="00E93F5D" w:rsidRPr="00C25096" w:rsidRDefault="00E93F5D" w:rsidP="00E93F5D">
      <w:pPr>
        <w:ind w:left="568" w:hanging="284"/>
        <w:rPr>
          <w:rFonts w:eastAsia="SimSun"/>
          <w:lang w:eastAsia="zh-CN"/>
        </w:rPr>
      </w:pPr>
      <w:r w:rsidRPr="00C25096">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C25096">
        <w:rPr>
          <w:rFonts w:ascii="Cambria Math" w:eastAsia="SimSun" w:hAnsi="Cambria Math"/>
          <w:i/>
        </w:rPr>
        <w:t xml:space="preserve">, </w:t>
      </w:r>
      <w:r w:rsidRPr="00C25096">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C25096">
        <w:rPr>
          <w:rFonts w:eastAsia="SimSun"/>
        </w:rPr>
        <w:t>.</w:t>
      </w:r>
    </w:p>
    <w:p w14:paraId="6062F678" w14:textId="77777777" w:rsidR="00E93F5D" w:rsidRPr="00C25096" w:rsidRDefault="00000000"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C25096">
        <w:rPr>
          <w:rFonts w:eastAsiaTheme="minorEastAsia"/>
          <w:lang w:eastAsia="zh-CN"/>
        </w:rPr>
        <w:t xml:space="preserve"> is the repetition periodicity of the measurement gap applicable for measurement in the PRS frequency layer i.</w:t>
      </w:r>
      <w:r w:rsidR="00E93F5D"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C25096">
        <w:rPr>
          <w:rFonts w:eastAsia="SimSun"/>
        </w:rPr>
        <w:t xml:space="preserve"> is the periodicity of DL PRS resource </w:t>
      </w:r>
      <w:r w:rsidR="00E93F5D" w:rsidRPr="00C25096">
        <w:rPr>
          <w:rFonts w:eastAsia="SimSun"/>
          <w:lang w:eastAsia="zh-CN"/>
        </w:rPr>
        <w:t xml:space="preserve">with muting </w:t>
      </w:r>
      <w:r w:rsidR="00E93F5D" w:rsidRPr="00C25096">
        <w:rPr>
          <w:rFonts w:eastAsia="SimSun"/>
        </w:rPr>
        <w:t xml:space="preserve">on </w:t>
      </w:r>
      <w:r w:rsidR="00E93F5D" w:rsidRPr="00C25096">
        <w:rPr>
          <w:rFonts w:eastAsia="SimSun"/>
          <w:lang w:eastAsia="zh-CN"/>
        </w:rPr>
        <w:t xml:space="preserve">positioning </w:t>
      </w:r>
      <w:r w:rsidR="00E93F5D" w:rsidRPr="00C25096">
        <w:rPr>
          <w:rFonts w:eastAsia="SimSun"/>
        </w:rPr>
        <w:t xml:space="preserve">frequency layer </w:t>
      </w:r>
      <w:r w:rsidR="00E93F5D" w:rsidRPr="00C25096">
        <w:rPr>
          <w:rFonts w:eastAsia="SimSun"/>
          <w:i/>
          <w:iCs/>
        </w:rPr>
        <w:t>i</w:t>
      </w:r>
      <w:r w:rsidR="00E93F5D" w:rsidRPr="00C25096">
        <w:rPr>
          <w:rFonts w:eastAsia="SimSun"/>
        </w:rPr>
        <w:t>.</w:t>
      </w:r>
      <w:r w:rsidR="00E93F5D" w:rsidRPr="00C25096">
        <w:rPr>
          <w:rFonts w:eastAsia="SimSun"/>
          <w:lang w:eastAsia="zh-CN"/>
        </w:rPr>
        <w:t xml:space="preserve"> </w:t>
      </w:r>
    </w:p>
    <w:p w14:paraId="4F964BC9" w14:textId="77777777" w:rsidR="00E93F5D" w:rsidRPr="00C25096" w:rsidRDefault="00E93F5D" w:rsidP="00E93F5D">
      <w:pPr>
        <w:ind w:left="568"/>
        <w:rPr>
          <w:rFonts w:eastAsia="SimSun"/>
          <w:lang w:eastAsia="zh-CN"/>
        </w:rPr>
      </w:pPr>
      <w:r w:rsidRPr="00C25096">
        <w:rPr>
          <w:rFonts w:eastAsia="SimSun"/>
        </w:rPr>
        <w:t>If more than one PRS periodicities</w:t>
      </w:r>
      <w:r w:rsidRPr="00C25096">
        <w:rPr>
          <w:rFonts w:eastAsia="SimSun"/>
          <w:lang w:eastAsia="zh-CN"/>
        </w:rPr>
        <w:t xml:space="preserve"> are configured in positioning </w:t>
      </w:r>
      <w:r w:rsidRPr="00C25096">
        <w:rPr>
          <w:rFonts w:eastAsia="SimSun"/>
        </w:rPr>
        <w:t xml:space="preserve">frequency layer </w:t>
      </w:r>
      <w:r w:rsidRPr="00C25096">
        <w:rPr>
          <w:rFonts w:eastAsia="SimSun"/>
          <w:i/>
          <w:iCs/>
        </w:rPr>
        <w:t>i</w:t>
      </w:r>
      <w:r w:rsidRPr="00C25096">
        <w:rPr>
          <w:rFonts w:eastAsia="SimSun"/>
        </w:rPr>
        <w:t>, the least common multiple of PRS periodicities</w:t>
      </w:r>
      <w:r w:rsidRPr="00C25096">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C25096">
        <w:rPr>
          <w:rFonts w:eastAsia="SimSun"/>
        </w:rPr>
        <w:t xml:space="preserve"> among </w:t>
      </w:r>
      <w:r w:rsidRPr="00C25096">
        <w:rPr>
          <w:rFonts w:eastAsia="SimSun"/>
          <w:lang w:eastAsia="zh-CN"/>
        </w:rPr>
        <w:t xml:space="preserve">all </w:t>
      </w:r>
      <w:r w:rsidRPr="00C25096">
        <w:rPr>
          <w:rFonts w:eastAsia="SimSun"/>
        </w:rPr>
        <w:t xml:space="preserve">DL PRS </w:t>
      </w:r>
      <w:r w:rsidRPr="00C25096">
        <w:rPr>
          <w:rFonts w:eastAsia="SimSun"/>
          <w:lang w:eastAsia="zh-CN"/>
        </w:rPr>
        <w:t xml:space="preserve">resource sets in the positioning frequency layer </w:t>
      </w:r>
      <w:r w:rsidRPr="00C25096">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w:t>
      </w:r>
      <w:r w:rsidRPr="00C25096">
        <w:rPr>
          <w:rFonts w:eastAsia="SimSun"/>
          <w:lang w:eastAsia="zh-CN"/>
        </w:rPr>
        <w:t xml:space="preserve"> where, </w:t>
      </w:r>
    </w:p>
    <w:p w14:paraId="53E630F7" w14:textId="77777777" w:rsidR="00E93F5D" w:rsidRPr="00C25096" w:rsidRDefault="00000000"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lang w:eastAsia="zh-CN"/>
        </w:rPr>
        <w:t xml:space="preserve">, is the PRS periodicity with muting per PRS resource, </w:t>
      </w:r>
    </w:p>
    <w:p w14:paraId="40F1507E" w14:textId="77777777" w:rsidR="00E93F5D" w:rsidRPr="00C25096"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lang w:eastAsia="zh-CN"/>
        </w:rPr>
        <w:t xml:space="preserve"> is the periodicity of PRS resource sets given by the higher-layer parameter </w:t>
      </w:r>
      <w:r w:rsidR="00E93F5D" w:rsidRPr="00C25096">
        <w:rPr>
          <w:rFonts w:eastAsia="SimSun"/>
          <w:i/>
          <w:lang w:eastAsia="zh-CN"/>
        </w:rPr>
        <w:t>DL-PRS-Periodicity</w:t>
      </w:r>
      <w:r w:rsidR="00E93F5D" w:rsidRPr="00C25096">
        <w:rPr>
          <w:rFonts w:eastAsia="SimSun"/>
          <w:lang w:eastAsia="zh-CN"/>
        </w:rPr>
        <w:t>.</w:t>
      </w:r>
    </w:p>
    <w:p w14:paraId="04A9C6AC" w14:textId="77777777" w:rsidR="00E93F5D" w:rsidRPr="00C25096" w:rsidRDefault="00000000"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C25096">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lang w:eastAsia="zh-CN"/>
        </w:rPr>
        <w:t xml:space="preserve">, where </w:t>
      </w:r>
    </w:p>
    <w:p w14:paraId="0037603F" w14:textId="77777777" w:rsidR="00E93F5D" w:rsidRPr="00C25096" w:rsidRDefault="00000000"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C25096">
        <w:rPr>
          <w:rFonts w:eastAsia="SimSun"/>
          <w:lang w:eastAsia="zh-CN"/>
        </w:rPr>
        <w:t xml:space="preserve"> is the muting repetition factor given by the higher-layer parameter </w:t>
      </w:r>
      <w:r w:rsidR="00E93F5D" w:rsidRPr="00C25096">
        <w:rPr>
          <w:rFonts w:eastAsia="SimSun"/>
          <w:i/>
          <w:lang w:eastAsia="zh-CN"/>
        </w:rPr>
        <w:t>DL-PRS-MutingBitRepetitionFactor</w:t>
      </w:r>
      <w:r w:rsidR="00E93F5D" w:rsidRPr="00C25096">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C25096">
        <w:rPr>
          <w:rFonts w:eastAsia="SimSun"/>
          <w:lang w:eastAsia="zh-CN"/>
        </w:rPr>
        <w:t>.</w:t>
      </w:r>
    </w:p>
    <w:p w14:paraId="6774075C" w14:textId="77777777" w:rsidR="00E93F5D" w:rsidRPr="00C25096" w:rsidRDefault="00E93F5D" w:rsidP="00E93F5D">
      <w:pPr>
        <w:ind w:left="568" w:hanging="284"/>
        <w:rPr>
          <w:rFonts w:eastAsia="SimSun"/>
          <w:lang w:eastAsia="zh-CN"/>
        </w:rPr>
      </w:pPr>
      <w:r w:rsidRPr="00C25096">
        <w:rPr>
          <w:rFonts w:eastAsia="SimSun"/>
          <w:lang w:eastAsia="zh-CN"/>
        </w:rPr>
        <w:t>-</w:t>
      </w:r>
      <w:r w:rsidRPr="00C25096">
        <w:rPr>
          <w:rFonts w:eastAsia="SimSun"/>
          <w:lang w:eastAsia="zh-CN"/>
        </w:rPr>
        <w:tab/>
        <w:t>Note: For the purpose of calculating T</w:t>
      </w:r>
      <w:r w:rsidRPr="00C25096">
        <w:rPr>
          <w:rFonts w:eastAsia="SimSun"/>
          <w:vertAlign w:val="subscript"/>
          <w:lang w:eastAsia="zh-CN"/>
        </w:rPr>
        <w:t>PRS,i</w:t>
      </w:r>
      <w:r w:rsidRPr="00C25096">
        <w:rPr>
          <w:rFonts w:eastAsia="SimSun"/>
          <w:lang w:eastAsia="zh-CN"/>
        </w:rPr>
        <w:t xml:space="preserve">, only the PRS resources fully or partially covered by the MG are considered. </w:t>
      </w:r>
    </w:p>
    <w:p w14:paraId="694B3049" w14:textId="77777777" w:rsidR="00E93F5D" w:rsidRPr="00C25096" w:rsidRDefault="00E93F5D" w:rsidP="00E93F5D">
      <w:pPr>
        <w:ind w:left="568" w:hanging="284"/>
        <w:rPr>
          <w:rFonts w:eastAsia="SimSun"/>
          <w:sz w:val="18"/>
          <w:szCs w:val="18"/>
        </w:rPr>
      </w:pPr>
      <w:r w:rsidRPr="00C25096">
        <w:rPr>
          <w:rFonts w:eastAsia="MS Mincho" w:cs="v4.2.0"/>
        </w:rPr>
        <w:tab/>
      </w:r>
      <m:oMath>
        <m:r>
          <w:rPr>
            <w:rFonts w:ascii="Cambria Math" w:eastAsia="SimSun" w:hAnsi="Cambria Math"/>
          </w:rPr>
          <m:t>{N,T}</m:t>
        </m:r>
      </m:oMath>
      <w:r w:rsidRPr="00C25096">
        <w:rPr>
          <w:rFonts w:eastAsia="SimSun"/>
        </w:rPr>
        <w:t xml:space="preserve"> is UE capability combination per band where N is a duration of DL PRS symbols in ms </w:t>
      </w:r>
      <w:r w:rsidRPr="00C25096">
        <w:rPr>
          <w:rFonts w:eastAsia="SimSun"/>
          <w:lang w:eastAsia="zh-CN"/>
        </w:rPr>
        <w:t xml:space="preserve">corresponding to </w:t>
      </w:r>
      <w:r w:rsidRPr="00C25096">
        <w:rPr>
          <w:rFonts w:eastAsia="SimSun"/>
          <w:i/>
          <w:iCs/>
        </w:rPr>
        <w:t>durationOfPRS-ProcessingSysmbols</w:t>
      </w:r>
      <w:r w:rsidRPr="00C25096">
        <w:rPr>
          <w:rFonts w:eastAsia="SimSun"/>
          <w:lang w:eastAsia="zh-CN"/>
        </w:rPr>
        <w:t xml:space="preserve"> in TS 37.355 [34] </w:t>
      </w:r>
      <w:r w:rsidRPr="00C25096">
        <w:rPr>
          <w:rFonts w:eastAsia="SimSun"/>
        </w:rPr>
        <w:t xml:space="preserve">processed every T ms </w:t>
      </w:r>
      <w:r w:rsidRPr="00C25096">
        <w:rPr>
          <w:rFonts w:eastAsia="SimSun"/>
          <w:lang w:eastAsia="zh-CN"/>
        </w:rPr>
        <w:t xml:space="preserve">corresponding to </w:t>
      </w:r>
      <w:r w:rsidRPr="00C25096">
        <w:rPr>
          <w:rFonts w:eastAsia="SimSun"/>
          <w:i/>
          <w:iCs/>
        </w:rPr>
        <w:t>durationOfPRS-ProcessingSymbolsInEveryTms</w:t>
      </w:r>
      <w:r w:rsidRPr="00C25096">
        <w:rPr>
          <w:rFonts w:eastAsia="SimSun"/>
        </w:rPr>
        <w:t xml:space="preserve"> </w:t>
      </w:r>
      <w:r w:rsidRPr="00C25096">
        <w:rPr>
          <w:rFonts w:eastAsia="SimSun"/>
          <w:lang w:eastAsia="zh-CN"/>
        </w:rPr>
        <w:t xml:space="preserve">in TS 37.355 [34] </w:t>
      </w:r>
      <w:r w:rsidRPr="00C25096">
        <w:rPr>
          <w:rFonts w:eastAsia="SimSun"/>
        </w:rPr>
        <w:t xml:space="preserve">for a given maximum bandwidth supported by UE </w:t>
      </w:r>
      <w:r w:rsidRPr="00C25096">
        <w:rPr>
          <w:rFonts w:eastAsia="SimSun"/>
          <w:lang w:eastAsia="zh-CN"/>
        </w:rPr>
        <w:t xml:space="preserve">corresponding to </w:t>
      </w:r>
      <w:r w:rsidRPr="00C25096">
        <w:rPr>
          <w:rFonts w:eastAsia="SimSun"/>
          <w:i/>
          <w:iCs/>
          <w:lang w:eastAsia="zh-CN"/>
        </w:rPr>
        <w:t>supportedBandwidthPRS</w:t>
      </w:r>
      <w:r w:rsidRPr="00C25096">
        <w:rPr>
          <w:rFonts w:eastAsia="SimSun"/>
          <w:lang w:eastAsia="zh-CN"/>
        </w:rPr>
        <w:t xml:space="preserve"> in TS 37.355 [34]</w:t>
      </w:r>
      <w:r w:rsidRPr="00C25096">
        <w:rPr>
          <w:rFonts w:eastAsia="SimSun"/>
        </w:rPr>
        <w:t>.</w:t>
      </w:r>
    </w:p>
    <w:p w14:paraId="04883CE9" w14:textId="77777777" w:rsidR="00E93F5D" w:rsidRPr="00C25096" w:rsidRDefault="00E93F5D" w:rsidP="00E93F5D">
      <w:pPr>
        <w:ind w:left="568" w:hanging="284"/>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UE capability for number of DL PRS resources that it can process in a slot as </w:t>
      </w:r>
      <w:r w:rsidRPr="00C25096">
        <w:rPr>
          <w:rFonts w:eastAsia="SimSun"/>
          <w:lang w:eastAsia="zh-CN"/>
        </w:rPr>
        <w:t xml:space="preserve">indicated by </w:t>
      </w:r>
      <w:r w:rsidRPr="00C25096">
        <w:rPr>
          <w:rFonts w:eastAsia="SimSun"/>
          <w:i/>
          <w:iCs/>
        </w:rPr>
        <w:t>maxNumOfDL-PRS-ResProcessedPerSlot</w:t>
      </w:r>
      <w:r w:rsidRPr="00C25096">
        <w:rPr>
          <w:rFonts w:eastAsia="SimSun"/>
          <w:lang w:eastAsia="zh-CN"/>
        </w:rPr>
        <w:t xml:space="preserve"> </w:t>
      </w:r>
      <w:r w:rsidRPr="00C25096">
        <w:rPr>
          <w:rFonts w:eastAsia="SimSun"/>
        </w:rPr>
        <w:t>specified in TS 37.355 [34].</w:t>
      </w:r>
    </w:p>
    <w:p w14:paraId="799568B2" w14:textId="77777777" w:rsidR="00E93F5D" w:rsidRPr="00C25096" w:rsidRDefault="00E93F5D" w:rsidP="00E93F5D">
      <w:pPr>
        <w:rPr>
          <w:rFonts w:eastAsia="Malgun Gothic"/>
          <w:iCs/>
          <w:noProof/>
        </w:rPr>
      </w:pPr>
      <w:r w:rsidRPr="00C25096">
        <w:rPr>
          <w:rFonts w:eastAsia="SimSun"/>
        </w:rPr>
        <w:t xml:space="preserve">Except for deferred MT-LR as defined in clause 4.1a.5 [TS 23.273], </w:t>
      </w:r>
      <w:r w:rsidRPr="00C25096">
        <w:rPr>
          <w:rFonts w:eastAsia="Malgun Gothic"/>
        </w:rPr>
        <w:t>the</w:t>
      </w:r>
      <w:r w:rsidRPr="00C25096">
        <w:rPr>
          <w:rFonts w:eastAsia="SimSun"/>
        </w:rPr>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NR-TDOA-Provide</w:t>
      </w:r>
      <w:r w:rsidRPr="00C25096">
        <w:rPr>
          <w:rFonts w:eastAsia="Malgun Gothic"/>
          <w:i/>
          <w:noProof/>
        </w:rPr>
        <w:t>AssistanceData</w:t>
      </w:r>
      <w:r w:rsidRPr="00C25096">
        <w:rPr>
          <w:rFonts w:eastAsia="Malgun Gothic"/>
        </w:rPr>
        <w:t xml:space="preserve"> message and </w:t>
      </w:r>
      <w:r w:rsidRPr="00C25096">
        <w:rPr>
          <w:rFonts w:eastAsia="Malgun Gothic"/>
          <w:i/>
        </w:rPr>
        <w:t>NR-TDOA-Request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73DE5B63" w14:textId="77777777" w:rsidR="00E93F5D" w:rsidRPr="00C25096" w:rsidRDefault="00E93F5D" w:rsidP="00E93F5D">
      <w:r w:rsidRPr="00C25096">
        <w:rPr>
          <w:rFonts w:eastAsia="SimSun"/>
        </w:rPr>
        <w:t>For deferred MT-LR with other event than “Periodic Location” as defined in clause 4.1a.5.1 [TS 23.273], the time</w:t>
      </w:r>
      <m:oMath>
        <m:r>
          <m:rPr>
            <m:sty m:val="p"/>
          </m:rPr>
          <w:rPr>
            <w:rFonts w:ascii="Cambria Math" w:eastAsia="SimSun" w:hAnsi="Cambria Math"/>
          </w:rPr>
          <m:t xml:space="preserve"> </m:t>
        </m:r>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i/>
        </w:rPr>
        <w:t xml:space="preserve"> </w:t>
      </w:r>
      <w:r w:rsidRPr="00C25096">
        <w:rPr>
          <w:rFonts w:eastAsia="SimSun"/>
        </w:rPr>
        <w:t xml:space="preserve">starts from the first MG instance aligned with a DL PRS resource(s) in the assistance data after the associated event(s) occurs. </w:t>
      </w:r>
    </w:p>
    <w:p w14:paraId="3464E65E" w14:textId="77777777" w:rsidR="00E93F5D" w:rsidRPr="00C25096" w:rsidRDefault="00E93F5D" w:rsidP="00E93F5D">
      <w:pPr>
        <w:rPr>
          <w:rFonts w:eastAsia="SimSun"/>
        </w:rPr>
      </w:pPr>
      <w:r w:rsidRPr="00C25096">
        <w:rPr>
          <w:rFonts w:eastAsia="SimSun"/>
        </w:rPr>
        <w:t>For deferred MT-LR with event “Periodic Location” as defined in clause 4.1a.5.1 [TS 23.273], the UE shall perform the RSTD measurement in each reporting period and activate the location report at the time when the periodic timer expires.</w:t>
      </w:r>
    </w:p>
    <w:p w14:paraId="1DE6724D" w14:textId="77777777" w:rsidR="00E93F5D" w:rsidRPr="00C25096" w:rsidRDefault="00E93F5D" w:rsidP="00E93F5D">
      <w:pPr>
        <w:keepLines/>
        <w:ind w:left="1135" w:hanging="851"/>
        <w:rPr>
          <w:rFonts w:eastAsia="SimSun"/>
          <w:noProof/>
          <w:lang w:eastAsia="zh-CN"/>
        </w:rPr>
      </w:pPr>
      <w:r w:rsidRPr="00C25096">
        <w:rPr>
          <w:rFonts w:eastAsia="SimSun"/>
          <w:noProof/>
          <w:lang w:eastAsia="zh-CN"/>
        </w:rPr>
        <w:t>Note:</w:t>
      </w:r>
      <w:r w:rsidRPr="00C25096">
        <w:rPr>
          <w:rFonts w:eastAsia="SimSun"/>
          <w:noProof/>
          <w:lang w:eastAsia="zh-CN"/>
        </w:rPr>
        <w:tab/>
        <w:t>No per-positioning frequency layer requirement is applied in scenarios when multiple positioning frequency layers are configured.</w:t>
      </w:r>
    </w:p>
    <w:p w14:paraId="2CBBB8C2" w14:textId="77777777" w:rsidR="00E93F5D" w:rsidRPr="00C25096" w:rsidRDefault="00E93F5D" w:rsidP="00E93F5D">
      <w:pPr>
        <w:rPr>
          <w:rFonts w:eastAsia="SimSun"/>
          <w:i/>
          <w:iCs/>
          <w:lang w:eastAsia="zh-CN"/>
        </w:rPr>
      </w:pPr>
      <w:r w:rsidRPr="00C25096">
        <w:rPr>
          <w:rFonts w:eastAsia="SimSun"/>
        </w:rPr>
        <w:t xml:space="preserve">If during the measurement period of one or more positioning frequency layers, the MG pattern is reconfigured, the measurement period can be longer. </w:t>
      </w:r>
      <w:r w:rsidRPr="00C25096">
        <w:rPr>
          <w:rFonts w:eastAsia="SimSun"/>
          <w:lang w:val="en-US" w:eastAsia="zh-CN"/>
        </w:rPr>
        <w:t>When PRS-RSRP is configured for DL-TDOA, RSTD and RSRP are performed over the same measurement period.</w:t>
      </w:r>
    </w:p>
    <w:p w14:paraId="38ABBA93" w14:textId="77777777" w:rsidR="00E93F5D" w:rsidRPr="00C25096" w:rsidRDefault="00E93F5D" w:rsidP="00E93F5D">
      <w:pPr>
        <w:rPr>
          <w:rFonts w:eastAsia="SimSun"/>
        </w:rPr>
      </w:pPr>
      <w:r w:rsidRPr="00C25096">
        <w:rPr>
          <w:rFonts w:eastAsia="SimSun"/>
        </w:rPr>
        <w:t>The measurement requirements in this clause apply, provided no PRS symbols are dropped during the measurement period T</w:t>
      </w:r>
      <w:r w:rsidRPr="00C25096">
        <w:rPr>
          <w:rFonts w:eastAsia="SimSun"/>
          <w:vertAlign w:val="subscript"/>
        </w:rPr>
        <w:t>RSTD,Total</w:t>
      </w:r>
      <w:r w:rsidRPr="00C25096">
        <w:rPr>
          <w:rFonts w:eastAsia="SimSun"/>
        </w:rPr>
        <w:t xml:space="preserve"> within measurement gaps due to collisions with other signals; otherwise, the measurement period can be longer.</w:t>
      </w:r>
    </w:p>
    <w:p w14:paraId="2F2179E9" w14:textId="77777777" w:rsidR="00E93F5D" w:rsidRPr="00C25096" w:rsidRDefault="00E93F5D" w:rsidP="00E93F5D">
      <w:pPr>
        <w:rPr>
          <w:rFonts w:eastAsia="SimSun"/>
          <w:lang w:val="en-US" w:eastAsia="zh-CN"/>
        </w:rPr>
      </w:pPr>
      <w:r w:rsidRPr="00C25096">
        <w:rPr>
          <w:rFonts w:eastAsia="SimSun"/>
          <w:lang w:val="en-US" w:eastAsia="zh-CN"/>
        </w:rPr>
        <w:t>If CSSF changes during the measurement period, the measurement period could be longer.</w:t>
      </w:r>
    </w:p>
    <w:p w14:paraId="324EB7B0" w14:textId="77777777" w:rsidR="00E93F5D" w:rsidRPr="00C25096" w:rsidRDefault="00E93F5D" w:rsidP="00E93F5D">
      <w:pPr>
        <w:rPr>
          <w:rFonts w:eastAsia="SimSun"/>
          <w:lang w:val="en-US" w:eastAsia="zh-CN"/>
        </w:rPr>
      </w:pPr>
      <w:r w:rsidRPr="00C25096">
        <w:rPr>
          <w:rFonts w:eastAsia="SimSun"/>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C25096">
        <w:rPr>
          <w:rFonts w:eastAsia="SimSun"/>
          <w:lang w:val="en-US" w:eastAsia="zh-CN"/>
        </w:rPr>
        <w:t>.</w:t>
      </w:r>
    </w:p>
    <w:p w14:paraId="10E99ED3" w14:textId="77777777" w:rsidR="00E93F5D" w:rsidRPr="00C25096" w:rsidRDefault="00E93F5D" w:rsidP="00E93F5D">
      <w:pPr>
        <w:rPr>
          <w:rFonts w:eastAsia="SimSun"/>
          <w:lang w:val="en-US" w:eastAsia="zh-CN"/>
        </w:rPr>
      </w:pPr>
      <w:r w:rsidRPr="00C25096">
        <w:rPr>
          <w:rFonts w:eastAsia="SimSun"/>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6D7ECDDB" w14:textId="77777777" w:rsidR="00E93F5D" w:rsidRPr="00C25096" w:rsidRDefault="00E93F5D" w:rsidP="00E93F5D">
      <w:pPr>
        <w:rPr>
          <w:rFonts w:eastAsia="SimSun"/>
          <w:lang w:val="en-US" w:eastAsia="zh-CN"/>
        </w:rPr>
      </w:pPr>
      <w:r w:rsidRPr="00C25096">
        <w:rPr>
          <w:rFonts w:eastAsia="SimSun" w:cs="v4.2.0"/>
        </w:rPr>
        <w:t xml:space="preserve">The requirements in clause 9.9A.2 do not apply if the PRS configuration given by higher layer paramters </w:t>
      </w:r>
      <w:r w:rsidRPr="00C25096">
        <w:rPr>
          <w:rFonts w:eastAsia="SimSun"/>
          <w:i/>
          <w:snapToGrid w:val="0"/>
        </w:rPr>
        <w:t>NR-DL-PRS-AssistanceData</w:t>
      </w:r>
      <w:r w:rsidRPr="00C25096">
        <w:rPr>
          <w:rFonts w:eastAsia="SimSun"/>
          <w:snapToGrid w:val="0"/>
        </w:rPr>
        <w:t xml:space="preserve"> </w:t>
      </w:r>
      <w:r w:rsidRPr="00C25096">
        <w:rPr>
          <w:rFonts w:eastAsia="SimSun" w:cs="v4.2.0"/>
        </w:rPr>
        <w:t xml:space="preserve">exceeds any of the UE measurement capabilities given by </w:t>
      </w:r>
      <w:r w:rsidRPr="00C25096">
        <w:rPr>
          <w:rFonts w:eastAsia="SimSun" w:cs="v4.2.0"/>
          <w:i/>
        </w:rPr>
        <w:t>NR-DL-PRS-ResourcesCapability</w:t>
      </w:r>
      <w:r w:rsidRPr="00C25096">
        <w:rPr>
          <w:rFonts w:eastAsia="SimSun"/>
          <w:lang w:eastAsia="zh-CN"/>
        </w:rPr>
        <w:t xml:space="preserve"> in </w:t>
      </w:r>
      <w:r w:rsidRPr="00C25096">
        <w:rPr>
          <w:rFonts w:eastAsia="SimSun"/>
          <w:i/>
          <w:iCs/>
          <w:lang w:eastAsia="zh-CN"/>
        </w:rPr>
        <w:t>NR-DL-TDOA-ProvideCapabilities</w:t>
      </w:r>
      <w:r w:rsidRPr="00C25096">
        <w:rPr>
          <w:rFonts w:eastAsia="SimSun"/>
          <w:iCs/>
          <w:lang w:eastAsia="zh-CN"/>
        </w:rPr>
        <w:t xml:space="preserve">, and it is up to UE implementation which PRS resources are measured, subject to </w:t>
      </w:r>
      <w:r w:rsidRPr="00C25096">
        <w:rPr>
          <w:rFonts w:eastAsia="SimSun" w:cs="v4.2.0"/>
        </w:rPr>
        <w:t>UE measurement capabilities</w:t>
      </w:r>
      <w:r w:rsidRPr="00C25096">
        <w:rPr>
          <w:rFonts w:eastAsia="SimSun"/>
          <w:i/>
          <w:iCs/>
          <w:lang w:eastAsia="zh-CN"/>
        </w:rPr>
        <w:t>.</w:t>
      </w:r>
    </w:p>
    <w:p w14:paraId="34AC3628" w14:textId="77777777" w:rsidR="00E93F5D" w:rsidRPr="00C25096" w:rsidRDefault="00E93F5D" w:rsidP="002F2640">
      <w:pPr>
        <w:rPr>
          <w:rFonts w:eastAsia="SimSun"/>
        </w:rPr>
      </w:pPr>
      <w:r w:rsidRPr="00C25096">
        <w:rPr>
          <w:rFonts w:eastAsia="SimSun"/>
        </w:rPr>
        <w:t xml:space="preserve">If handover occurs while RSTD measurements are being performed, then the UE shall continue and complete the on-going RSTD measurements. The RSTD measurement period can be longer. The UE shall meet the RSTD measurement accuracy requirements in clause 10.1A.x. </w:t>
      </w:r>
    </w:p>
    <w:p w14:paraId="4DA67013" w14:textId="77777777" w:rsidR="00E93F5D" w:rsidRPr="00C25096" w:rsidRDefault="00E93F5D" w:rsidP="00E93F5D">
      <w:pPr>
        <w:pStyle w:val="Heading5"/>
        <w:rPr>
          <w:rFonts w:eastAsia="SimSun"/>
          <w:lang w:eastAsia="zh-CN"/>
        </w:rPr>
      </w:pPr>
      <w:r w:rsidRPr="00C25096">
        <w:rPr>
          <w:rFonts w:eastAsia="SimSun"/>
        </w:rPr>
        <w:t>9.9A.2.5.2</w:t>
      </w:r>
      <w:r w:rsidRPr="00C25096">
        <w:rPr>
          <w:rFonts w:eastAsia="SimSun"/>
        </w:rPr>
        <w:tab/>
        <w:t>Measurements Period Requireme</w:t>
      </w:r>
      <w:r w:rsidRPr="00C25096">
        <w:rPr>
          <w:rFonts w:eastAsia="SimSun"/>
          <w:lang w:eastAsia="zh-CN"/>
        </w:rPr>
        <w:t>nts without FH without MG</w:t>
      </w:r>
    </w:p>
    <w:p w14:paraId="0526770D" w14:textId="77777777" w:rsidR="00E93F5D" w:rsidRPr="00C25096" w:rsidRDefault="00E93F5D" w:rsidP="00E93F5D">
      <w:pPr>
        <w:rPr>
          <w:rFonts w:eastAsia="SimSun"/>
        </w:rPr>
      </w:pPr>
      <w:r w:rsidRPr="00C25096">
        <w:rPr>
          <w:rFonts w:eastAsia="SimSun"/>
          <w:lang w:eastAsia="zh-CN"/>
        </w:rPr>
        <w:t xml:space="preserve">When physical layer receives last of </w:t>
      </w:r>
      <w:r w:rsidRPr="00C25096">
        <w:rPr>
          <w:rFonts w:eastAsia="SimSun"/>
          <w:i/>
        </w:rPr>
        <w:t>NR-</w:t>
      </w:r>
      <w:r w:rsidRPr="00C25096">
        <w:rPr>
          <w:rFonts w:eastAsia="SimSun"/>
          <w:i/>
          <w:lang w:val="en-US" w:eastAsia="zh-CN"/>
        </w:rPr>
        <w:t>DL-</w:t>
      </w:r>
      <w:r w:rsidRPr="00C25096">
        <w:rPr>
          <w:rFonts w:eastAsia="SimSun"/>
          <w:i/>
        </w:rPr>
        <w:t>TDOA-ProvideAssistanceData</w:t>
      </w:r>
      <w:r w:rsidRPr="00C25096">
        <w:rPr>
          <w:rFonts w:eastAsia="SimSun"/>
        </w:rPr>
        <w:t xml:space="preserve"> message and </w:t>
      </w:r>
      <w:r w:rsidRPr="00C25096">
        <w:rPr>
          <w:rFonts w:eastAsia="SimSun"/>
          <w:i/>
        </w:rPr>
        <w:t>NR-</w:t>
      </w:r>
      <w:r w:rsidRPr="00C25096">
        <w:rPr>
          <w:rFonts w:eastAsia="SimSun"/>
          <w:i/>
          <w:lang w:val="en-US" w:eastAsia="zh-CN"/>
        </w:rPr>
        <w:t>DL-</w:t>
      </w:r>
      <w:r w:rsidRPr="00C25096">
        <w:rPr>
          <w:rFonts w:eastAsia="SimSun"/>
          <w:i/>
        </w:rPr>
        <w:t xml:space="preserve">TDOA-RequestLocationInformation </w:t>
      </w:r>
      <w:r w:rsidRPr="00C25096">
        <w:rPr>
          <w:rFonts w:eastAsia="SimSun"/>
          <w:iCs/>
        </w:rPr>
        <w:t>message from LMF via LPP [34]</w:t>
      </w:r>
      <w:r w:rsidRPr="00C25096">
        <w:rPr>
          <w:rFonts w:eastAsia="SimSun"/>
          <w:i/>
        </w:rPr>
        <w:t xml:space="preserve">, </w:t>
      </w:r>
      <w:r w:rsidRPr="00C25096">
        <w:rPr>
          <w:rFonts w:eastAsia="SimSun"/>
          <w:iCs/>
        </w:rPr>
        <w:t>the RedCap UE shall be able to measure multiple (</w:t>
      </w:r>
      <w:r w:rsidRPr="00C25096">
        <w:rPr>
          <w:rFonts w:eastAsia="SimSun" w:cs="Arial"/>
        </w:rPr>
        <w:t>up to the RedCap UE capability specified in Clause 9.9A.2.3</w:t>
      </w:r>
      <w:r w:rsidRPr="00C25096">
        <w:rPr>
          <w:rFonts w:eastAsia="SimSun"/>
          <w:iCs/>
        </w:rPr>
        <w:t xml:space="preserve">) DL RSTD measurements, defined </w:t>
      </w:r>
      <w:r w:rsidRPr="00C25096">
        <w:rPr>
          <w:rFonts w:eastAsia="SimSun"/>
        </w:rPr>
        <w:t>in TS 38.215 [4], d</w:t>
      </w:r>
      <w:r w:rsidRPr="00C25096">
        <w:rPr>
          <w:rFonts w:eastAsia="SimSun"/>
          <w:lang w:eastAsia="zh-CN"/>
        </w:rPr>
        <w:t>uring</w:t>
      </w:r>
      <w:r w:rsidRPr="00C25096">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rPr>
        <w:t xml:space="preserve"> defined as:</w:t>
      </w:r>
    </w:p>
    <w:p w14:paraId="2FB1E1A6" w14:textId="77777777" w:rsidR="00E93F5D" w:rsidRPr="00C25096" w:rsidRDefault="00000000" w:rsidP="002F2640">
      <w:pPr>
        <w:pStyle w:val="EQ"/>
        <w:rPr>
          <w:rFonts w:eastAsia="SimSun"/>
          <w:lang w:eastAsia="zh-CN"/>
        </w:rPr>
      </w:pP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t>
        </m:r>
        <m:nary>
          <m:naryPr>
            <m:chr m:val="∑"/>
            <m:limLoc m:val="undOvr"/>
            <m:ctrlPr>
              <w:rPr>
                <w:rFonts w:ascii="Cambria Math" w:hAnsi="Cambria Math"/>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d>
              <m:dPr>
                <m:ctrlPr>
                  <w:rPr>
                    <w:rFonts w:ascii="Cambria Math" w:hAnsi="Cambria Math"/>
                    <w:b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hAnsi="Cambria Math"/>
                    <w:bCs/>
                  </w:rPr>
                </m:ctrlPr>
              </m:funcPr>
              <m:fName>
                <m:r>
                  <m:rPr>
                    <m:sty m:val="p"/>
                  </m:rPr>
                  <w:rPr>
                    <w:rFonts w:ascii="Cambria Math" w:eastAsia="SimSun" w:hAnsi="Cambria Math"/>
                    <w:lang w:eastAsia="zh-CN"/>
                  </w:rPr>
                  <m:t>max</m:t>
                </m:r>
              </m:fName>
              <m:e>
                <m:d>
                  <m:dPr>
                    <m:ctrlPr>
                      <w:rPr>
                        <w:rFonts w:ascii="Cambria Math" w:hAnsi="Cambria Math"/>
                        <w:bCs/>
                      </w:rPr>
                    </m:ctrlPr>
                  </m:dPr>
                  <m:e>
                    <m:sSub>
                      <m:sSubPr>
                        <m:ctrlPr>
                          <w:rPr>
                            <w:rFonts w:ascii="Cambria Math" w:hAnsi="Cambria Math"/>
                            <w:b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e>
        </m:nary>
      </m:oMath>
      <w:r w:rsidR="00E93F5D" w:rsidRPr="00C25096">
        <w:rPr>
          <w:rFonts w:eastAsia="SimSun"/>
          <w:lang w:eastAsia="zh-CN"/>
        </w:rPr>
        <w:t>, if any of the positioning frequency layers are in Case 1, or</w:t>
      </w:r>
    </w:p>
    <w:p w14:paraId="562A726C" w14:textId="77777777" w:rsidR="00E93F5D" w:rsidRPr="00C25096" w:rsidRDefault="00000000" w:rsidP="002F2640">
      <w:pPr>
        <w:pStyle w:val="EQ"/>
        <w:rPr>
          <w:rFonts w:eastAsia="SimSun"/>
          <w:lang w:eastAsia="zh-CN"/>
        </w:rPr>
      </w:pP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C25096">
        <w:rPr>
          <w:rFonts w:eastAsia="SimSun"/>
          <w:lang w:eastAsia="zh-CN"/>
        </w:rPr>
        <w:t>, if all the positioning frequency layers are in Case 2,</w:t>
      </w:r>
    </w:p>
    <w:p w14:paraId="35748043" w14:textId="77777777" w:rsidR="00E93F5D" w:rsidRPr="00C25096" w:rsidRDefault="00E93F5D" w:rsidP="00E93F5D">
      <w:pPr>
        <w:rPr>
          <w:rFonts w:eastAsia="SimSun"/>
          <w:lang w:eastAsia="zh-CN"/>
        </w:rPr>
      </w:pPr>
      <w:r w:rsidRPr="00C25096">
        <w:rPr>
          <w:rFonts w:eastAsia="SimSun"/>
          <w:lang w:eastAsia="zh-CN"/>
        </w:rPr>
        <w:t>Where,</w:t>
      </w:r>
    </w:p>
    <w:p w14:paraId="51695AD0" w14:textId="77777777" w:rsidR="00E93F5D" w:rsidRPr="00C25096" w:rsidRDefault="00E93F5D" w:rsidP="00E93F5D">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 and</w:t>
      </w:r>
    </w:p>
    <w:p w14:paraId="51CDBA8C" w14:textId="77777777" w:rsidR="00E93F5D" w:rsidRPr="00C25096" w:rsidRDefault="00E93F5D" w:rsidP="00E93F5D">
      <w:pPr>
        <w:ind w:left="568" w:hanging="284"/>
        <w:rPr>
          <w:rFonts w:eastAsia="SimSun"/>
          <w:lang w:eastAsia="zh-CN"/>
        </w:rPr>
      </w:pPr>
      <w:r w:rsidRPr="00C25096">
        <w:rPr>
          <w:rFonts w:eastAsia="SimSun"/>
        </w:rPr>
        <w:tab/>
      </w:r>
      <m:oMath>
        <m:r>
          <w:rPr>
            <w:rFonts w:ascii="Cambria Math" w:eastAsia="SimSun" w:hAnsi="Cambria Math"/>
          </w:rPr>
          <m:t>L</m:t>
        </m:r>
      </m:oMath>
      <w:r w:rsidRPr="00C25096">
        <w:rPr>
          <w:rFonts w:eastAsia="SimSun"/>
        </w:rPr>
        <w:t xml:space="preserve"> is total number of </w:t>
      </w:r>
      <w:r w:rsidRPr="00C25096">
        <w:rPr>
          <w:rFonts w:eastAsia="SimSun"/>
          <w:lang w:eastAsia="zh-CN"/>
        </w:rPr>
        <w:t xml:space="preserve">positioning </w:t>
      </w:r>
      <w:r w:rsidRPr="00C25096">
        <w:rPr>
          <w:rFonts w:eastAsia="SimSun"/>
        </w:rPr>
        <w:t>frequency layers, and</w:t>
      </w:r>
    </w:p>
    <w:p w14:paraId="5C7A76A8" w14:textId="77777777" w:rsidR="00E93F5D" w:rsidRPr="00C25096" w:rsidRDefault="00E93F5D" w:rsidP="00E93F5D">
      <w:pPr>
        <w:ind w:left="568" w:hanging="284"/>
        <w:rPr>
          <w:rFonts w:eastAsia="SimSun"/>
          <w:lang w:eastAsia="zh-CN"/>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C25096">
        <w:rPr>
          <w:rFonts w:eastAsia="SimSun"/>
          <w:bCs/>
          <w:iCs/>
          <w:lang w:eastAsia="zh-CN"/>
        </w:rPr>
        <w:t xml:space="preserve"> </w:t>
      </w:r>
      <w:r w:rsidRPr="00C25096">
        <w:rPr>
          <w:rFonts w:eastAsia="SimSun"/>
        </w:rPr>
        <w:t xml:space="preserve">is the periodicity of the </w:t>
      </w:r>
      <w:r w:rsidRPr="00C25096">
        <w:rPr>
          <w:rFonts w:eastAsia="SimSun"/>
          <w:lang w:eastAsia="zh-CN"/>
        </w:rPr>
        <w:t>PRS RSTD</w:t>
      </w:r>
      <w:r w:rsidRPr="00C25096">
        <w:rPr>
          <w:rFonts w:eastAsia="SimSun"/>
        </w:rPr>
        <w:t xml:space="preserve"> measurement in </w:t>
      </w:r>
      <w:r w:rsidRPr="00C25096">
        <w:rPr>
          <w:rFonts w:eastAsia="SimSun"/>
          <w:lang w:eastAsia="zh-CN"/>
        </w:rPr>
        <w:t>positioning frequency layer i, and</w:t>
      </w:r>
    </w:p>
    <w:p w14:paraId="6126F727" w14:textId="77777777" w:rsidR="00E93F5D" w:rsidRPr="00C25096" w:rsidRDefault="00E93F5D" w:rsidP="00E93F5D">
      <w:pPr>
        <w:ind w:left="568" w:hanging="284"/>
        <w:rPr>
          <w:rFonts w:eastAsia="SimSun"/>
          <w:lang w:eastAsia="zh-CN"/>
        </w:rPr>
      </w:pPr>
      <w:r w:rsidRPr="00C25096">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C25096">
        <w:rPr>
          <w:rFonts w:eastAsia="SimSun"/>
          <w:bCs/>
          <w:iCs/>
          <w:lang w:eastAsia="zh-CN"/>
        </w:rPr>
        <w:t xml:space="preserve"> </w:t>
      </w:r>
      <w:r w:rsidRPr="00C25096">
        <w:rPr>
          <w:rFonts w:eastAsia="SimSun"/>
        </w:rPr>
        <w:t xml:space="preserve">is the time from the start of the first PPW occasion for </w:t>
      </w:r>
      <w:r w:rsidRPr="00C25096">
        <w:rPr>
          <w:rFonts w:eastAsia="SimSun"/>
          <w:lang w:eastAsia="zh-CN"/>
        </w:rPr>
        <w:t>positioning frequency layer</w:t>
      </w:r>
      <w:r w:rsidRPr="00C25096">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C25096">
        <w:rPr>
          <w:rFonts w:eastAsia="SimSun"/>
          <w:lang w:eastAsia="zh-CN"/>
        </w:rPr>
        <w:t>.</w:t>
      </w:r>
    </w:p>
    <w:p w14:paraId="2EE47121" w14:textId="77777777" w:rsidR="00E93F5D" w:rsidRPr="00C25096" w:rsidRDefault="00E93F5D" w:rsidP="00E93F5D">
      <w:pPr>
        <w:ind w:left="568" w:hanging="284"/>
        <w:rPr>
          <w:rFonts w:eastAsia="SimSun"/>
        </w:rPr>
      </w:pPr>
      <w:r w:rsidRPr="00C25096">
        <w:rPr>
          <w:rFonts w:eastAsia="SimSun"/>
        </w:rPr>
        <w:tab/>
        <w:t xml:space="preserve">A </w:t>
      </w:r>
      <w:r w:rsidRPr="00C25096">
        <w:rPr>
          <w:rFonts w:eastAsia="SimSun"/>
          <w:lang w:eastAsia="zh-CN"/>
        </w:rPr>
        <w:t>positioning frequency layer</w:t>
      </w:r>
      <w:r w:rsidRPr="00C25096">
        <w:rPr>
          <w:rFonts w:eastAsia="SimSun"/>
        </w:rPr>
        <w:t xml:space="preserve"> is in Case 1 if UE reports </w:t>
      </w:r>
      <w:r w:rsidRPr="00C25096">
        <w:rPr>
          <w:rFonts w:eastAsia="SimSun"/>
          <w:i/>
        </w:rPr>
        <w:t>ppw-durationOfPRS-Processing1-r17</w:t>
      </w:r>
      <w:r w:rsidRPr="00C25096">
        <w:rPr>
          <w:rFonts w:eastAsia="SimSun"/>
        </w:rPr>
        <w:t xml:space="preserve"> for the band containing the </w:t>
      </w:r>
      <w:r w:rsidRPr="00C25096">
        <w:rPr>
          <w:rFonts w:eastAsia="SimSun"/>
          <w:lang w:eastAsia="zh-CN"/>
        </w:rPr>
        <w:t>positioning frequency layer, and a positioning frequency layer</w:t>
      </w:r>
      <w:r w:rsidRPr="00C25096">
        <w:rPr>
          <w:rFonts w:eastAsia="SimSun"/>
        </w:rPr>
        <w:t xml:space="preserve"> is in Case 2 if UE reports </w:t>
      </w:r>
      <w:r w:rsidRPr="00C25096">
        <w:rPr>
          <w:rFonts w:eastAsia="SimSun"/>
          <w:i/>
        </w:rPr>
        <w:t>ppw-durationOfPRS-Processing2-r17</w:t>
      </w:r>
      <w:r w:rsidRPr="00C25096">
        <w:rPr>
          <w:rFonts w:eastAsia="SimSun"/>
        </w:rPr>
        <w:t xml:space="preserve"> for the band containing the </w:t>
      </w:r>
      <w:r w:rsidRPr="00C25096">
        <w:rPr>
          <w:rFonts w:eastAsia="SimSun"/>
          <w:lang w:eastAsia="zh-CN"/>
        </w:rPr>
        <w:t>positioning frequency layer.</w:t>
      </w:r>
      <w:r w:rsidRPr="00C25096">
        <w:rPr>
          <w:rFonts w:eastAsia="SimSun"/>
        </w:rPr>
        <w:tab/>
      </w:r>
    </w:p>
    <w:p w14:paraId="0CD4D04A"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hAnsi="Cambria Math"/>
                <w:noProof/>
              </w:rPr>
            </m:ctrlPr>
          </m:sSubPr>
          <m:e>
            <m:r>
              <m:rPr>
                <m:sty m:val="p"/>
              </m:rPr>
              <w:rPr>
                <w:rFonts w:ascii="Cambria Math" w:eastAsia="SimSun" w:hAnsi="Cambria Math"/>
                <w:noProof/>
              </w:rPr>
              <m:t>T</m:t>
            </m:r>
          </m:e>
          <m:sub>
            <m:r>
              <m:rPr>
                <m:sty m:val="p"/>
              </m:rPr>
              <w:rPr>
                <w:rFonts w:ascii="Cambria Math" w:eastAsia="SimSun" w:hAnsi="Cambria Math"/>
                <w:noProof/>
              </w:rPr>
              <m:t>RSTD_wo_gap,i</m:t>
            </m:r>
          </m:sub>
        </m:sSub>
      </m:oMath>
      <w:r w:rsidRPr="00C25096">
        <w:rPr>
          <w:rFonts w:eastAsia="SimSun"/>
        </w:rPr>
        <w:t xml:space="preserve"> is the measurement period for PRS RSTD measurement in </w:t>
      </w:r>
      <w:r w:rsidRPr="00C25096">
        <w:rPr>
          <w:rFonts w:eastAsia="SimSun"/>
          <w:lang w:eastAsia="zh-CN"/>
        </w:rPr>
        <w:t>positioning frequency layer</w:t>
      </w:r>
      <w:r w:rsidRPr="00C25096">
        <w:rPr>
          <w:rFonts w:eastAsia="SimSun"/>
        </w:rPr>
        <w:t xml:space="preserve"> </w:t>
      </w:r>
      <w:r w:rsidRPr="00C25096">
        <w:rPr>
          <w:rFonts w:eastAsia="SimSun"/>
          <w:i/>
          <w:iCs/>
        </w:rPr>
        <w:t>i</w:t>
      </w:r>
      <w:r w:rsidRPr="00C25096">
        <w:rPr>
          <w:rFonts w:eastAsia="SimSun"/>
        </w:rPr>
        <w:t xml:space="preserve"> as specified below.</w:t>
      </w:r>
    </w:p>
    <w:p w14:paraId="5B475D6E" w14:textId="6D0E8FD5" w:rsidR="00E93F5D" w:rsidRPr="00C25096" w:rsidRDefault="002F2640" w:rsidP="002F2640">
      <w:pPr>
        <w:pStyle w:val="EQ"/>
        <w:rPr>
          <w:rFonts w:eastAsia="SimSun"/>
        </w:rPr>
      </w:pPr>
      <w:r>
        <w:rPr>
          <w:rFonts w:eastAsia="SimSun"/>
          <w:noProof w:val="0"/>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eastAsia="SimSun" w:hAnsi="Cambria Math"/>
                    <w:lang w:eastAsia="zh-CN"/>
                  </w:rPr>
                  <m:t>*</m:t>
                </m:r>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Cs/>
                              </w:rPr>
                            </m:ctrlPr>
                          </m:sSubPr>
                          <m:e>
                            <m:r>
                              <w:rPr>
                                <w:rFonts w:ascii="Cambria Math" w:eastAsia="SimSun" w:hAnsi="Cambria Math"/>
                              </w:rPr>
                              <m:t>L</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num>
                      <m:den>
                        <m:r>
                          <w:rPr>
                            <w:rFonts w:ascii="Cambria Math" w:eastAsia="SimSun" w:hAnsi="Cambria Math"/>
                          </w:rPr>
                          <m:t>N</m:t>
                        </m:r>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rPr>
              <m:t>*T</m:t>
            </m:r>
          </m:e>
          <m:sub>
            <m:r>
              <m:rPr>
                <m:sty m:val="p"/>
              </m:rPr>
              <w:rPr>
                <w:rFonts w:ascii="Cambria Math" w:eastAsia="SimSun" w:hAnsi="Cambria Math"/>
              </w:rPr>
              <m:t>effect,i</m:t>
            </m:r>
          </m:sub>
        </m:sSub>
        <m:r>
          <m:rPr>
            <m:sty m:val="p"/>
          </m:rPr>
          <w:rPr>
            <w:rFonts w:ascii="Cambria Math" w:eastAsia="SimSun" w:hAnsi="Cambria Math"/>
          </w:rPr>
          <m:t>+</m:t>
        </m:r>
        <m:sSub>
          <m:sSubPr>
            <m:ctrlPr>
              <w:rPr>
                <w:rFonts w:ascii="Cambria Math" w:hAnsi="Cambria Math"/>
              </w:rPr>
            </m:ctrlPr>
          </m:sSubPr>
          <m:e>
            <m:r>
              <m:rPr>
                <m:nor/>
              </m:rPr>
              <w:rPr>
                <w:rFonts w:eastAsia="SimSun"/>
              </w:rPr>
              <m:t>T</m:t>
            </m:r>
          </m:e>
          <m:sub>
            <m:r>
              <m:rPr>
                <m:nor/>
              </m:rPr>
              <w:rPr>
                <w:rFonts w:eastAsia="SimSun"/>
              </w:rPr>
              <m:t>last</m:t>
            </m:r>
            <m:r>
              <m:rPr>
                <m:sty m:val="p"/>
              </m:rPr>
              <w:rPr>
                <w:rFonts w:ascii="Cambria Math" w:eastAsia="SimSun" w:hAnsi="Cambria Math"/>
              </w:rPr>
              <m:t>,i</m:t>
            </m:r>
          </m:sub>
        </m:sSub>
      </m:oMath>
      <w:r w:rsidR="00E93F5D" w:rsidRPr="00C25096">
        <w:rPr>
          <w:rFonts w:eastAsia="SimSun"/>
        </w:rPr>
        <w:t xml:space="preserve"> ,</w:t>
      </w:r>
    </w:p>
    <w:p w14:paraId="5BD827CA" w14:textId="77777777" w:rsidR="00E93F5D" w:rsidRPr="00C25096" w:rsidRDefault="00E93F5D" w:rsidP="00E93F5D">
      <w:pPr>
        <w:rPr>
          <w:rFonts w:eastAsia="SimSun" w:cs="v4.2.0"/>
        </w:rPr>
      </w:pPr>
      <w:r w:rsidRPr="00C25096">
        <w:rPr>
          <w:rFonts w:eastAsia="MS Mincho" w:cs="v4.2.0"/>
        </w:rPr>
        <w:t xml:space="preserve">where: </w:t>
      </w:r>
    </w:p>
    <w:p w14:paraId="0E7B60A1"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lang w:eastAsia="zh-CN"/>
        </w:rPr>
        <w:t xml:space="preserve"> is equal to the value reported by the UE in </w:t>
      </w:r>
      <w:r w:rsidRPr="00C25096">
        <w:rPr>
          <w:rFonts w:eastAsia="SimSun"/>
          <w:i/>
          <w:lang w:eastAsia="zh-CN"/>
        </w:rPr>
        <w:t xml:space="preserve">supportedLowerRxBeamSweepingFactor-FR2 </w:t>
      </w:r>
      <w:r w:rsidRPr="00C25096">
        <w:rPr>
          <w:rFonts w:eastAsia="SimSun"/>
          <w:lang w:eastAsia="zh-CN"/>
        </w:rPr>
        <w:t xml:space="preserve">if the UE supports the capability for the band containing positioning frequency layer i, and the LMF indicates </w:t>
      </w:r>
      <w:r w:rsidRPr="00C25096">
        <w:rPr>
          <w:rFonts w:eastAsia="SimSun"/>
          <w:i/>
          <w:lang w:eastAsia="zh-CN"/>
        </w:rPr>
        <w:t xml:space="preserve">lowerRxBeamSweepingFactor-FR2 </w:t>
      </w:r>
      <w:r w:rsidRPr="00C25096">
        <w:rPr>
          <w:rFonts w:eastAsia="SimSun"/>
          <w:lang w:eastAsia="zh-CN"/>
        </w:rPr>
        <w:t xml:space="preserve">in </w:t>
      </w:r>
      <w:r w:rsidRPr="00C25096">
        <w:rPr>
          <w:rFonts w:eastAsia="SimSun"/>
          <w:i/>
        </w:rPr>
        <w:t>NR-</w:t>
      </w:r>
      <w:r w:rsidRPr="00C25096">
        <w:rPr>
          <w:rFonts w:eastAsia="SimSun"/>
          <w:i/>
          <w:lang w:val="en-US" w:eastAsia="zh-CN"/>
        </w:rPr>
        <w:t>DL-</w:t>
      </w:r>
      <w:r w:rsidRPr="00C25096">
        <w:rPr>
          <w:rFonts w:eastAsia="SimSun"/>
          <w:i/>
        </w:rPr>
        <w:t>TDOA-RequestLocationInformation</w:t>
      </w:r>
      <w:r w:rsidRPr="00C25096">
        <w:rPr>
          <w:rFonts w:eastAsia="SimSun"/>
          <w:lang w:eastAsia="zh-CN"/>
        </w:rPr>
        <w:t>.</w:t>
      </w:r>
      <w:r w:rsidRPr="00C25096">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bCs/>
          <w:lang w:eastAsia="zh-CN"/>
        </w:rPr>
        <w:t xml:space="preserve"> is </w:t>
      </w:r>
      <w:r w:rsidRPr="00C25096">
        <w:rPr>
          <w:rFonts w:eastAsia="SimSun"/>
          <w:lang w:eastAsia="zh-CN"/>
        </w:rPr>
        <w:t>equal to 8, otherwise</w:t>
      </w:r>
      <w:r w:rsidRPr="00C25096">
        <w:rPr>
          <w:rFonts w:eastAsia="SimSun"/>
        </w:rPr>
        <w:t>.</w:t>
      </w:r>
    </w:p>
    <w:p w14:paraId="2E36B7B6"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25096">
        <w:rPr>
          <w:rFonts w:eastAsia="SimSun"/>
        </w:rPr>
        <w:t xml:space="preserve"> is the scaling factor for measurement of same PRS resource with multiple Rx TEGs.</w:t>
      </w:r>
    </w:p>
    <w:p w14:paraId="043295F1"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C25096">
        <w:rPr>
          <w:rFonts w:eastAsia="MS Mincho"/>
        </w:rPr>
        <w:t xml:space="preserve">=1 </w:t>
      </w:r>
      <w:r w:rsidRPr="00C25096">
        <w:rPr>
          <w:rFonts w:eastAsia="SimSun"/>
          <w:lang w:eastAsia="zh-CN"/>
        </w:rPr>
        <w:t xml:space="preserve">if UE is not supported </w:t>
      </w:r>
      <w:r w:rsidRPr="00C25096">
        <w:rPr>
          <w:rFonts w:eastAsia="SimSun"/>
          <w:i/>
          <w:iCs/>
          <w:snapToGrid w:val="0"/>
        </w:rPr>
        <w:t>measureSameDL-PRS-ResourceWithDifferentRxTEGs-r17</w:t>
      </w:r>
      <w:r w:rsidRPr="00C25096">
        <w:rPr>
          <w:rFonts w:eastAsia="SimSun"/>
          <w:iCs/>
          <w:snapToGrid w:val="0"/>
          <w:lang w:eastAsia="zh-CN"/>
        </w:rPr>
        <w:t xml:space="preserve"> or not</w:t>
      </w:r>
      <w:r w:rsidRPr="00C25096">
        <w:rPr>
          <w:rFonts w:eastAsia="SimSun"/>
          <w:lang w:eastAsia="zh-CN"/>
        </w:rPr>
        <w:t xml:space="preserve"> requested by LMF to measure a PRS resource with multiple Rx TEGs via</w:t>
      </w:r>
      <w:r w:rsidRPr="00C25096">
        <w:rPr>
          <w:rFonts w:eastAsia="SimSun" w:cs="v4.2.0"/>
        </w:rPr>
        <w:t xml:space="preserve"> </w:t>
      </w:r>
      <w:r w:rsidRPr="00C25096">
        <w:rPr>
          <w:rFonts w:eastAsia="SimSun"/>
          <w:i/>
          <w:iCs/>
          <w:snapToGrid w:val="0"/>
        </w:rPr>
        <w:t>measureSameDL-PRS-ResourceWithDifferentRxTEGs-r17</w:t>
      </w:r>
      <w:r w:rsidRPr="00C25096">
        <w:rPr>
          <w:rFonts w:eastAsia="SimSun"/>
          <w:snapToGrid w:val="0"/>
        </w:rPr>
        <w:t xml:space="preserve"> [34] in </w:t>
      </w:r>
      <w:r w:rsidRPr="00C25096">
        <w:rPr>
          <w:rFonts w:eastAsia="SimSun"/>
          <w:i/>
          <w:snapToGrid w:val="0"/>
        </w:rPr>
        <w:t>NR-DL-TDOA-RequestLocationInformation</w:t>
      </w:r>
      <w:r w:rsidRPr="00C25096">
        <w:rPr>
          <w:rFonts w:eastAsia="MS Mincho"/>
        </w:rPr>
        <w:t>;</w:t>
      </w:r>
    </w:p>
    <w:p w14:paraId="23AEE358" w14:textId="77777777" w:rsidR="00E93F5D" w:rsidRPr="00C25096" w:rsidRDefault="00E93F5D" w:rsidP="00E93F5D">
      <w:pPr>
        <w:ind w:left="568" w:hanging="284"/>
        <w:rPr>
          <w:rFonts w:eastAsia="SimSun"/>
          <w:lang w:eastAsia="zh-CN"/>
        </w:rPr>
      </w:pPr>
      <w:r w:rsidRPr="00C25096">
        <w:rPr>
          <w:rFonts w:eastAsia="SimSun"/>
          <w:lang w:eastAsia="zh-CN"/>
        </w:rPr>
        <w:tab/>
        <w:t>otherwise,</w:t>
      </w:r>
    </w:p>
    <w:p w14:paraId="07546191"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SimSun"/>
          <w:lang w:eastAsia="zh-CN"/>
        </w:rPr>
        <w:t>, if the UE is not capable of receiving same DL PRS resource simultaneously from multiple Rx TEGs</w:t>
      </w:r>
      <w:r w:rsidRPr="00C25096">
        <w:rPr>
          <w:rFonts w:eastAsia="MS Mincho"/>
        </w:rPr>
        <w:t xml:space="preserve">, and </w:t>
      </w:r>
    </w:p>
    <w:p w14:paraId="4B2FACCD"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25096">
        <w:rPr>
          <w:rFonts w:eastAsia="SimSun"/>
          <w:lang w:eastAsia="zh-CN"/>
        </w:rPr>
        <w:t xml:space="preserve"> if</w:t>
      </w:r>
      <w:r w:rsidRPr="00C25096">
        <w:rPr>
          <w:rFonts w:eastAsia="SimSun"/>
        </w:rPr>
        <w:t xml:space="preserve"> </w:t>
      </w:r>
      <w:r w:rsidRPr="00C25096">
        <w:rPr>
          <w:rFonts w:eastAsia="SimSun"/>
          <w:lang w:eastAsia="zh-CN"/>
        </w:rPr>
        <w:t>the UE is capable of receiving the same DL PRS resource simultaneously from multiple Rx TEGs</w:t>
      </w:r>
      <w:r w:rsidRPr="00C25096">
        <w:rPr>
          <w:rFonts w:eastAsia="MS Mincho"/>
        </w:rPr>
        <w:t>.</w:t>
      </w:r>
    </w:p>
    <w:p w14:paraId="7F0505FE" w14:textId="77777777" w:rsidR="00E93F5D" w:rsidRPr="00C25096" w:rsidRDefault="00E93F5D" w:rsidP="00E93F5D">
      <w:pPr>
        <w:ind w:left="568" w:hanging="284"/>
        <w:rPr>
          <w:rFonts w:eastAsia="MS Mincho"/>
        </w:rPr>
      </w:pPr>
      <w:r w:rsidRPr="00C25096">
        <w:rPr>
          <w:rFonts w:eastAsia="SimSun"/>
          <w:bCs/>
          <w:lang w:eastAsia="zh-CN"/>
        </w:rPr>
        <w:tab/>
      </w:r>
      <w:r w:rsidRPr="00C25096">
        <w:rPr>
          <w:rFonts w:eastAsia="MS Mincho"/>
        </w:rPr>
        <w:t>Where</w:t>
      </w:r>
    </w:p>
    <w:p w14:paraId="7EC3D316"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number of Rx TEGs with which UE is requested to measure a PRS resource indicated via </w:t>
      </w:r>
      <w:r w:rsidRPr="00C25096">
        <w:rPr>
          <w:rFonts w:eastAsia="MS Mincho"/>
          <w:i/>
        </w:rPr>
        <w:t xml:space="preserve">measureSameDL-PRS-ResourceWithDifferentRxTEGs-r17 </w:t>
      </w:r>
      <w:r w:rsidRPr="00C25096">
        <w:rPr>
          <w:rFonts w:eastAsia="SimSun"/>
          <w:snapToGrid w:val="0"/>
        </w:rPr>
        <w:t xml:space="preserve">[34] in </w:t>
      </w:r>
      <w:r w:rsidRPr="00C25096">
        <w:rPr>
          <w:rFonts w:eastAsia="SimSun"/>
          <w:i/>
          <w:snapToGrid w:val="0"/>
        </w:rPr>
        <w:t>NR-DL-TDOA-RequestLocationInformation</w:t>
      </w:r>
      <w:r w:rsidRPr="00C25096">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maximum number of Rx TEGs with which UE can support to measure the same PRS resource as reported in </w:t>
      </w:r>
      <w:r w:rsidRPr="00C25096">
        <w:rPr>
          <w:rFonts w:eastAsia="MS Mincho"/>
          <w:i/>
        </w:rPr>
        <w:t>NR-UE-TEG-Capability</w:t>
      </w:r>
      <w:r w:rsidRPr="00C25096">
        <w:rPr>
          <w:rFonts w:eastAsia="MS Mincho"/>
        </w:rPr>
        <w:t>, and</w:t>
      </w:r>
    </w:p>
    <w:p w14:paraId="3985EFE6" w14:textId="77777777" w:rsidR="00E93F5D" w:rsidRPr="00C25096" w:rsidRDefault="00E93F5D" w:rsidP="00E93F5D">
      <w:pPr>
        <w:ind w:left="851" w:hanging="284"/>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25096">
        <w:rPr>
          <w:rFonts w:eastAsia="MS Mincho"/>
        </w:rPr>
        <w:t xml:space="preserve"> is the number of Rx TEGs UE can measure simultaneously which is reported via</w:t>
      </w:r>
      <w:r w:rsidRPr="00C25096">
        <w:rPr>
          <w:rFonts w:eastAsia="SimSun"/>
          <w:snapToGrid w:val="0"/>
        </w:rPr>
        <w:t xml:space="preserve"> </w:t>
      </w:r>
      <w:r w:rsidRPr="00C25096">
        <w:rPr>
          <w:rFonts w:eastAsia="SimSun"/>
          <w:i/>
          <w:snapToGrid w:val="0"/>
        </w:rPr>
        <w:t>measureSameDL-PRS-ResourceWithDifferentRxTEGsSimul</w:t>
      </w:r>
      <w:r w:rsidRPr="00C25096">
        <w:rPr>
          <w:rFonts w:eastAsia="MS Mincho"/>
        </w:rPr>
        <w:t xml:space="preserve">. </w:t>
      </w:r>
    </w:p>
    <w:p w14:paraId="62511C99" w14:textId="77777777" w:rsidR="00E93F5D" w:rsidRPr="00C25096" w:rsidRDefault="00000000"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C25096">
        <w:rPr>
          <w:rFonts w:eastAsia="SimSun"/>
        </w:rPr>
        <w:t xml:space="preserve"> is the maximum number of DL PRS resources in positioning frequency layer</w:t>
      </w:r>
      <w:r w:rsidR="00E93F5D" w:rsidRPr="00C25096">
        <w:rPr>
          <w:rFonts w:eastAsia="SimSun"/>
          <w:i/>
          <w:iCs/>
        </w:rPr>
        <w:t xml:space="preserve"> i</w:t>
      </w:r>
      <w:r w:rsidR="00E93F5D" w:rsidRPr="00C25096">
        <w:rPr>
          <w:rFonts w:eastAsia="SimSun"/>
        </w:rPr>
        <w:t xml:space="preserve"> configured in a slot. </w:t>
      </w:r>
    </w:p>
    <w:p w14:paraId="5CC315D0" w14:textId="77777777" w:rsidR="00E93F5D" w:rsidRPr="00C25096" w:rsidRDefault="00000000"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C25096">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C25096">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C25096">
        <w:rPr>
          <w:rFonts w:eastAsia="SimSun"/>
          <w:iCs/>
        </w:rPr>
        <w:t>,</w:t>
      </w:r>
    </w:p>
    <w:p w14:paraId="4328AC8C" w14:textId="77777777" w:rsidR="00E93F5D" w:rsidRPr="00C25096" w:rsidRDefault="00E93F5D" w:rsidP="00E93F5D">
      <w:pPr>
        <w:ind w:left="851" w:hanging="284"/>
        <w:rPr>
          <w:rFonts w:eastAsia="SimSun"/>
          <w:iCs/>
        </w:rPr>
      </w:pPr>
      <w:r w:rsidRPr="00C25096">
        <w:rPr>
          <w:rFonts w:eastAsia="SimSun"/>
          <w:bCs/>
          <w:lang w:eastAsia="zh-CN"/>
        </w:rPr>
        <w:tab/>
      </w:r>
      <w:r w:rsidRPr="00C25096">
        <w:rPr>
          <w:rFonts w:eastAsia="SimSun"/>
          <w:iCs/>
        </w:rPr>
        <w:t>only the PRS resources unmuted and fully or partially overlapped with PPW are considered</w:t>
      </w:r>
      <w:r w:rsidRPr="00C25096">
        <w:rPr>
          <w:rFonts w:eastAsia="SimSun"/>
        </w:rPr>
        <w:t xml:space="preserve">, if </w:t>
      </w:r>
      <w:r w:rsidRPr="00C25096">
        <w:rPr>
          <w:rFonts w:eastAsia="SimSun"/>
          <w:iCs/>
        </w:rPr>
        <w:t xml:space="preserve">positioning frequency layer i is in Case 1, or </w:t>
      </w:r>
    </w:p>
    <w:p w14:paraId="0A70447D" w14:textId="77777777" w:rsidR="00E93F5D" w:rsidRPr="00C25096" w:rsidRDefault="00E93F5D" w:rsidP="00E93F5D">
      <w:pPr>
        <w:ind w:left="851" w:hanging="284"/>
        <w:rPr>
          <w:rFonts w:eastAsia="SimSun"/>
        </w:rPr>
      </w:pPr>
      <w:r w:rsidRPr="00C25096">
        <w:rPr>
          <w:rFonts w:eastAsia="SimSun"/>
          <w:bCs/>
          <w:lang w:eastAsia="zh-CN"/>
        </w:rPr>
        <w:tab/>
      </w:r>
      <w:r w:rsidRPr="00C25096">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C25096">
        <w:rPr>
          <w:rFonts w:eastAsia="SimSun"/>
          <w:i/>
        </w:rPr>
        <w:t>ppw-durationOfPRS-ProcessingSymbolsT2</w:t>
      </w:r>
      <w:r w:rsidRPr="00C25096">
        <w:rPr>
          <w:rFonts w:eastAsia="SimSun"/>
        </w:rPr>
        <w:t>.</w:t>
      </w:r>
    </w:p>
    <w:p w14:paraId="100029C8"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is the number of PRS RSTD measurement samples, where</w:t>
      </w:r>
    </w:p>
    <w:p w14:paraId="714FA43C" w14:textId="77777777" w:rsidR="00E93F5D" w:rsidRPr="00C25096" w:rsidRDefault="00E93F5D" w:rsidP="00E93F5D">
      <w:pPr>
        <w:ind w:left="851" w:hanging="284"/>
        <w:rPr>
          <w:rFonts w:eastAsia="SimSun"/>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1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w:t>
      </w:r>
      <w:r w:rsidRPr="00C25096">
        <w:rPr>
          <w:rFonts w:eastAsia="SimSun"/>
          <w:lang w:eastAsia="zh-CN"/>
        </w:rPr>
        <w:t xml:space="preserve"> </w:t>
      </w:r>
      <w:r w:rsidRPr="00C25096">
        <w:rPr>
          <w:rFonts w:eastAsia="SimSun"/>
        </w:rPr>
        <w:t>meets the following conditions:</w:t>
      </w:r>
    </w:p>
    <w:p w14:paraId="175C960C"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 xml:space="preserve">PRS bandwidth is within the active BWP and </w:t>
      </w:r>
    </w:p>
    <w:p w14:paraId="55F514C3"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362A64D7" w14:textId="77777777" w:rsidR="00E93F5D" w:rsidRPr="00C25096" w:rsidRDefault="00E93F5D" w:rsidP="00E93F5D">
      <w:pPr>
        <w:ind w:left="851" w:hanging="284"/>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=2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 does not meet the following conditions:</w:t>
      </w:r>
    </w:p>
    <w:p w14:paraId="136B6A71"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PRS bandwidth is within the active BWP and</w:t>
      </w:r>
    </w:p>
    <w:p w14:paraId="1ADF3ED4" w14:textId="77777777" w:rsidR="00E93F5D" w:rsidRPr="00C25096" w:rsidRDefault="00E93F5D" w:rsidP="00E93F5D">
      <w:pPr>
        <w:ind w:left="851"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017A1353" w14:textId="77777777" w:rsidR="00E93F5D" w:rsidRPr="00C25096" w:rsidRDefault="00E93F5D" w:rsidP="00E93F5D">
      <w:pPr>
        <w:ind w:left="568" w:hanging="284"/>
        <w:rPr>
          <w:bCs/>
        </w:rPr>
      </w:pPr>
      <w:r w:rsidRPr="00C25096">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C25096">
        <w:rPr>
          <w:rFonts w:ascii="Cambria Math" w:eastAsia="SimSun" w:hAnsi="Cambria Math"/>
          <w:i/>
        </w:rPr>
        <w:t xml:space="preserve"> </w:t>
      </w:r>
      <w:r w:rsidRPr="00C25096">
        <w:rPr>
          <w:rFonts w:eastAsia="SimSun"/>
        </w:rPr>
        <w:t>is the measurement duration for the last PRS RSTD sample in positioning frequency layer</w:t>
      </w:r>
      <w:r w:rsidRPr="00C25096">
        <w:rPr>
          <w:rFonts w:eastAsia="SimSun"/>
          <w:i/>
          <w:iCs/>
        </w:rPr>
        <w:t xml:space="preserve"> i</w:t>
      </w:r>
      <w:r w:rsidRPr="00C25096">
        <w:rPr>
          <w:rFonts w:eastAsia="SimSun"/>
        </w:rPr>
        <w:t>, including the sampling time and processing time.</w:t>
      </w:r>
    </w:p>
    <w:p w14:paraId="4344157E" w14:textId="77777777" w:rsidR="00E93F5D" w:rsidRPr="00C25096" w:rsidRDefault="00E93F5D" w:rsidP="00E93F5D">
      <w:pPr>
        <w:ind w:left="851" w:hanging="284"/>
        <w:rPr>
          <w:rFonts w:eastAsia="SimSun"/>
        </w:rPr>
      </w:pPr>
      <w:r w:rsidRPr="00C25096">
        <w:rPr>
          <w:rFonts w:eastAsia="SimSun"/>
        </w:rPr>
        <w:tab/>
        <w:t xml:space="preserve">If </w:t>
      </w:r>
      <w:r w:rsidRPr="00C25096">
        <w:rPr>
          <w:rFonts w:eastAsia="SimSun"/>
          <w:iCs/>
        </w:rPr>
        <w:t xml:space="preserve">positioning frequency layer </w:t>
      </w:r>
      <w:r w:rsidRPr="00C25096">
        <w:rPr>
          <w:rFonts w:eastAsia="SimSun"/>
          <w:i/>
        </w:rPr>
        <w:t>i</w:t>
      </w:r>
      <w:r w:rsidRPr="00C25096">
        <w:rPr>
          <w:rFonts w:eastAsia="SimSun"/>
          <w:iCs/>
        </w:rPr>
        <w:t xml:space="preserve"> is in Case 1 and</w:t>
      </w:r>
      <w:r w:rsidRPr="00C25096">
        <w:rPr>
          <w:rFonts w:eastAsia="SimSun"/>
        </w:rPr>
        <w:t xml:space="preserve"> </w:t>
      </w:r>
      <w:r w:rsidRPr="00C25096">
        <w:rPr>
          <w:rFonts w:eastAsia="SimSun"/>
          <w:lang w:val="en-US" w:eastAsia="zh-CN"/>
        </w:rPr>
        <w:t>all of the PRS resources to be measured are available in the same PPW occasion during T</w:t>
      </w:r>
      <w:r w:rsidRPr="00C25096">
        <w:rPr>
          <w:rFonts w:eastAsia="SimSun"/>
          <w:vertAlign w:val="subscript"/>
          <w:lang w:val="en-US" w:eastAsia="zh-CN"/>
        </w:rPr>
        <w:t>available</w:t>
      </w:r>
      <w:r w:rsidRPr="00C25096">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C25096">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C25096">
        <w:rPr>
          <w:rFonts w:eastAsia="SimSun"/>
        </w:rPr>
        <w:t xml:space="preserve"> +PPWL, else</w:t>
      </w:r>
    </w:p>
    <w:p w14:paraId="25F96169" w14:textId="77777777" w:rsidR="00E93F5D" w:rsidRPr="00C25096" w:rsidRDefault="00E93F5D" w:rsidP="00E93F5D">
      <w:pPr>
        <w:ind w:left="851" w:hanging="284"/>
        <w:rPr>
          <w:rFonts w:eastAsia="SimSun"/>
        </w:rPr>
      </w:pPr>
      <w:r w:rsidRPr="00C25096">
        <w:rPr>
          <w:rFonts w:eastAsia="SimSun"/>
        </w:rPr>
        <w:tab/>
        <w:t xml:space="preserve">if </w:t>
      </w:r>
      <w:r w:rsidRPr="00C25096">
        <w:rPr>
          <w:rFonts w:eastAsia="SimSun"/>
          <w:iCs/>
        </w:rPr>
        <w:t xml:space="preserve">positioning frequency layer </w:t>
      </w:r>
      <w:r w:rsidRPr="00C25096">
        <w:rPr>
          <w:rFonts w:eastAsia="SimSun"/>
          <w:i/>
        </w:rPr>
        <w:t>i</w:t>
      </w:r>
      <w:r w:rsidRPr="00C25096">
        <w:rPr>
          <w:rFonts w:eastAsia="SimSun"/>
          <w:iCs/>
        </w:rPr>
        <w:t xml:space="preserve"> is in Case 2 and </w:t>
      </w:r>
      <w:r w:rsidRPr="00C25096">
        <w:rPr>
          <w:rFonts w:eastAsia="SimSun"/>
          <w:lang w:val="en-US" w:eastAsia="zh-CN"/>
        </w:rPr>
        <w:t>all of the PRS resources to be measured are available in the same PPW occasion during T</w:t>
      </w:r>
      <w:r w:rsidRPr="00C25096">
        <w:rPr>
          <w:rFonts w:eastAsia="SimSun"/>
          <w:vertAlign w:val="subscript"/>
          <w:lang w:val="en-US" w:eastAsia="zh-CN"/>
        </w:rPr>
        <w:t>available</w:t>
      </w:r>
      <w:r w:rsidRPr="00C25096">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C25096">
        <w:rPr>
          <w:rFonts w:eastAsia="SimSun"/>
        </w:rPr>
        <w:t xml:space="preserve"> = PPWL; </w:t>
      </w:r>
    </w:p>
    <w:p w14:paraId="6B1AC7E4" w14:textId="77777777" w:rsidR="00E93F5D" w:rsidRPr="00C25096" w:rsidRDefault="00E93F5D" w:rsidP="00E93F5D">
      <w:pPr>
        <w:ind w:left="851" w:hanging="284"/>
        <w:rPr>
          <w:rFonts w:eastAsia="SimSun"/>
          <w:lang w:eastAsia="zh-CN"/>
        </w:rPr>
      </w:pPr>
      <w:r w:rsidRPr="00C25096">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C25096">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C25096">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C25096">
        <w:rPr>
          <w:rFonts w:eastAsia="SimSun"/>
          <w:bCs/>
        </w:rPr>
        <w:t>.</w:t>
      </w:r>
    </w:p>
    <w:p w14:paraId="7D73725B" w14:textId="77777777" w:rsidR="00E93F5D" w:rsidRPr="00C25096" w:rsidRDefault="00E93F5D" w:rsidP="00E93F5D">
      <w:pPr>
        <w:ind w:left="568" w:hanging="284"/>
        <w:rPr>
          <w:rFonts w:eastAsia="SimSun"/>
          <w:i/>
          <w:iCs/>
          <w:sz w:val="18"/>
          <w:szCs w:val="18"/>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C25096">
        <w:rPr>
          <w:rFonts w:eastAsia="SimSun"/>
          <w:bCs/>
          <w:iCs/>
        </w:rPr>
        <w:t xml:space="preserve"> </w:t>
      </w:r>
      <w:r w:rsidRPr="00C25096">
        <w:rPr>
          <w:rFonts w:eastAsia="SimSun"/>
        </w:rPr>
        <w:t xml:space="preserve">is the periodicity of the PRS RSTD measurement in positioning frequency layer i </w:t>
      </w:r>
      <w:r w:rsidRPr="00C25096">
        <w:rPr>
          <w:rFonts w:eastAsia="SimSun"/>
          <w:iCs/>
          <w:sz w:val="18"/>
          <w:szCs w:val="18"/>
        </w:rPr>
        <w:t xml:space="preserve">defined as: </w:t>
      </w:r>
    </w:p>
    <w:p w14:paraId="50F70910" w14:textId="77777777" w:rsidR="00E93F5D" w:rsidRPr="00C25096" w:rsidRDefault="00000000"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C25096">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C25096">
        <w:rPr>
          <w:rFonts w:eastAsia="SimSun"/>
        </w:rPr>
        <w:t xml:space="preserve"> </w:t>
      </w:r>
    </w:p>
    <w:p w14:paraId="30239C55" w14:textId="77777777" w:rsidR="00E93F5D" w:rsidRPr="00C25096" w:rsidRDefault="00E93F5D" w:rsidP="00E93F5D">
      <w:pPr>
        <w:ind w:left="568" w:hanging="284"/>
        <w:rPr>
          <w:rFonts w:eastAsia="SimSun"/>
        </w:rPr>
      </w:pPr>
      <w:r w:rsidRPr="00C25096">
        <w:rPr>
          <w:rFonts w:eastAsia="SimSun"/>
        </w:rPr>
        <w:t xml:space="preserve">Where, </w:t>
      </w:r>
    </w:p>
    <w:p w14:paraId="61312379" w14:textId="77777777" w:rsidR="00E93F5D" w:rsidRPr="00C25096" w:rsidRDefault="00E93F5D" w:rsidP="002F2640">
      <w:pPr>
        <w:pStyle w:val="B10"/>
        <w:rPr>
          <w:rFonts w:eastAsia="SimSun"/>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C25096">
        <w:rPr>
          <w:rFonts w:eastAsia="SimSun"/>
        </w:rPr>
        <w:tab/>
        <w:t>corresponds to</w:t>
      </w:r>
      <w:r w:rsidRPr="00C25096">
        <w:rPr>
          <w:rFonts w:eastAsia="SimSun"/>
          <w:i/>
        </w:rPr>
        <w:t xml:space="preserve"> ppw-durationOfPRS-ProcessingSymbolsT</w:t>
      </w:r>
      <w:r w:rsidRPr="00C25096">
        <w:rPr>
          <w:rFonts w:eastAsia="SimSun"/>
        </w:rPr>
        <w:t xml:space="preserve"> in TS 37.355 [34] if </w:t>
      </w:r>
      <w:r w:rsidRPr="00C25096">
        <w:rPr>
          <w:rFonts w:eastAsia="SimSun"/>
          <w:iCs/>
        </w:rPr>
        <w:t xml:space="preserve">positioning frequency layer </w:t>
      </w:r>
      <w:r w:rsidRPr="00C25096">
        <w:rPr>
          <w:rFonts w:eastAsia="SimSun"/>
          <w:i/>
        </w:rPr>
        <w:t>i</w:t>
      </w:r>
      <w:r w:rsidRPr="00C25096">
        <w:rPr>
          <w:rFonts w:eastAsia="SimSun"/>
          <w:iCs/>
        </w:rPr>
        <w:t xml:space="preserve"> is in Case 1</w:t>
      </w:r>
      <w:r w:rsidRPr="00C25096">
        <w:rPr>
          <w:rFonts w:eastAsia="SimSun"/>
        </w:rPr>
        <w:t xml:space="preserve">, or corresponds to the sum of </w:t>
      </w:r>
      <w:r w:rsidRPr="00C25096">
        <w:rPr>
          <w:rFonts w:eastAsia="SimSun"/>
          <w:i/>
        </w:rPr>
        <w:t>ppw-durationOfPRS-ProcessingSymbolsT2</w:t>
      </w:r>
      <w:r w:rsidRPr="00C25096">
        <w:rPr>
          <w:rFonts w:eastAsia="SimSun"/>
        </w:rPr>
        <w:t xml:space="preserve"> and </w:t>
      </w:r>
      <w:r w:rsidRPr="00C25096">
        <w:rPr>
          <w:rFonts w:eastAsia="SimSun"/>
          <w:i/>
        </w:rPr>
        <w:t>ppw-</w:t>
      </w:r>
      <w:r w:rsidRPr="00C25096">
        <w:rPr>
          <w:rFonts w:eastAsia="SimSun"/>
          <w:iCs/>
        </w:rPr>
        <w:t>durationOfPRS</w:t>
      </w:r>
      <w:r w:rsidRPr="00C25096">
        <w:rPr>
          <w:rFonts w:eastAsia="SimSun"/>
          <w:i/>
        </w:rPr>
        <w:t>-ProcessingSymbolsN2</w:t>
      </w:r>
      <w:r w:rsidRPr="00C25096">
        <w:rPr>
          <w:rFonts w:eastAsia="SimSun"/>
        </w:rPr>
        <w:t xml:space="preserve"> in TS 37.355 [34] if </w:t>
      </w:r>
      <w:r w:rsidRPr="00C25096">
        <w:rPr>
          <w:rFonts w:eastAsia="SimSun"/>
          <w:iCs/>
        </w:rPr>
        <w:t xml:space="preserve">positioning frequency layer </w:t>
      </w:r>
      <w:r w:rsidRPr="00C25096">
        <w:rPr>
          <w:rFonts w:eastAsia="SimSun"/>
          <w:i/>
        </w:rPr>
        <w:t>i</w:t>
      </w:r>
      <w:r w:rsidRPr="00C25096">
        <w:rPr>
          <w:rFonts w:eastAsia="SimSun"/>
          <w:iCs/>
        </w:rPr>
        <w:t xml:space="preserve"> is in Case 2</w:t>
      </w:r>
      <w:r w:rsidRPr="00C25096">
        <w:rPr>
          <w:rFonts w:eastAsia="SimSun"/>
        </w:rPr>
        <w:t>,</w:t>
      </w:r>
    </w:p>
    <w:p w14:paraId="352AB472" w14:textId="77777777" w:rsidR="00E93F5D" w:rsidRPr="00C25096" w:rsidRDefault="00E93F5D" w:rsidP="002F2640">
      <w:pPr>
        <w:pStyle w:val="B10"/>
        <w:rPr>
          <w:rFonts w:eastAsia="SimSun"/>
        </w:rPr>
      </w:pPr>
      <w:r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C25096">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C25096">
        <w:rPr>
          <w:rFonts w:eastAsia="SimSun"/>
        </w:rPr>
        <w:t>.</w:t>
      </w:r>
    </w:p>
    <w:p w14:paraId="42594AF0" w14:textId="77777777" w:rsidR="00E93F5D" w:rsidRPr="00C25096" w:rsidRDefault="00000000"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C25096">
        <w:rPr>
          <w:rFonts w:eastAsia="SimSun"/>
        </w:rPr>
        <w:t xml:space="preserve"> is the repetition periodicity of the PRS processing window applicable for measurements in the positioning frequency layer </w:t>
      </w:r>
      <w:r w:rsidR="00E93F5D" w:rsidRPr="00C25096">
        <w:rPr>
          <w:rFonts w:eastAsia="SimSun"/>
          <w:i/>
        </w:rPr>
        <w:t>i</w:t>
      </w:r>
      <w:r w:rsidR="00E93F5D" w:rsidRPr="00C25096">
        <w:rPr>
          <w:rFonts w:eastAsia="SimSun"/>
        </w:rPr>
        <w:t>.</w:t>
      </w:r>
    </w:p>
    <w:p w14:paraId="769CA4A3" w14:textId="77777777" w:rsidR="00E93F5D" w:rsidRPr="00C25096" w:rsidRDefault="00E93F5D" w:rsidP="002F2640">
      <w:pPr>
        <w:pStyle w:val="B10"/>
        <w:rPr>
          <w:rFonts w:eastAsia="SimSun"/>
        </w:rPr>
      </w:pPr>
      <w:r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is the periodicity of DL PRS resource with muting on positioning frequency layer </w:t>
      </w:r>
      <w:r w:rsidRPr="00C25096">
        <w:rPr>
          <w:rFonts w:eastAsia="SimSun"/>
          <w:i/>
          <w:iCs/>
        </w:rPr>
        <w:t>i</w:t>
      </w:r>
      <w:r w:rsidRPr="00C25096">
        <w:rPr>
          <w:rFonts w:eastAsia="SimSun"/>
        </w:rPr>
        <w:t xml:space="preserve">. </w:t>
      </w:r>
    </w:p>
    <w:p w14:paraId="7264FE0B" w14:textId="77777777" w:rsidR="00E93F5D" w:rsidRPr="00C25096" w:rsidRDefault="00E93F5D" w:rsidP="002F2640">
      <w:pPr>
        <w:pStyle w:val="B10"/>
        <w:rPr>
          <w:rFonts w:eastAsia="SimSun"/>
        </w:rPr>
      </w:pPr>
      <w:r w:rsidRPr="00C25096">
        <w:rPr>
          <w:rFonts w:eastAsia="MS Mincho" w:cs="v4.2.0"/>
        </w:rPr>
        <w:tab/>
      </w:r>
      <w:r w:rsidRPr="00C25096">
        <w:rPr>
          <w:rFonts w:eastAsia="SimSun"/>
        </w:rPr>
        <w:t xml:space="preserve">If more than one PRS periodicities are configured in positioning frequency layer </w:t>
      </w:r>
      <w:r w:rsidRPr="00C25096">
        <w:rPr>
          <w:rFonts w:eastAsia="SimSun"/>
          <w:i/>
          <w:iCs/>
        </w:rPr>
        <w:t>i</w:t>
      </w:r>
      <w:r w:rsidRPr="00C25096">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C25096">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where, </w:t>
      </w:r>
    </w:p>
    <w:p w14:paraId="2772DD84" w14:textId="77777777" w:rsidR="00E93F5D" w:rsidRPr="00C25096" w:rsidRDefault="00000000"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rPr>
        <w:t xml:space="preserve">, is the PRS periodicity with muting per PRS resource, </w:t>
      </w:r>
    </w:p>
    <w:p w14:paraId="7CA8CB9E" w14:textId="77777777" w:rsidR="00E93F5D" w:rsidRPr="00C25096" w:rsidRDefault="00000000"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rPr>
        <w:t xml:space="preserve"> is the periodicity of PRS resource sets given by the higher-layer parameter </w:t>
      </w:r>
      <w:r w:rsidR="00E93F5D" w:rsidRPr="00C25096">
        <w:rPr>
          <w:rFonts w:eastAsia="SimSun"/>
          <w:i/>
        </w:rPr>
        <w:t>DL-PRS-Periodicity</w:t>
      </w:r>
      <w:r w:rsidR="00E93F5D" w:rsidRPr="00C25096">
        <w:rPr>
          <w:rFonts w:eastAsia="SimSun"/>
        </w:rPr>
        <w:t xml:space="preserve">, </w:t>
      </w:r>
    </w:p>
    <w:p w14:paraId="72987537" w14:textId="77777777" w:rsidR="00E93F5D" w:rsidRPr="00C25096" w:rsidRDefault="00000000"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C25096">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C25096">
        <w:rPr>
          <w:rFonts w:eastAsia="SimSun"/>
        </w:rPr>
        <w:t xml:space="preserve"> is the muting repetition factor given by the higher-layer parameter </w:t>
      </w:r>
      <w:r w:rsidR="00E93F5D" w:rsidRPr="00C25096">
        <w:rPr>
          <w:rFonts w:eastAsia="SimSun"/>
          <w:i/>
        </w:rPr>
        <w:t>DL-PRS-MutingBitRepetitionFactor</w:t>
      </w:r>
      <w:r w:rsidR="00E93F5D" w:rsidRPr="00C25096">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C25096">
        <w:rPr>
          <w:rFonts w:eastAsia="SimSun"/>
        </w:rPr>
        <w:t>.</w:t>
      </w:r>
    </w:p>
    <w:p w14:paraId="5DD5B2E5" w14:textId="77777777" w:rsidR="00E93F5D" w:rsidRPr="00C25096" w:rsidRDefault="00E93F5D" w:rsidP="00E93F5D">
      <w:pPr>
        <w:keepLines/>
        <w:ind w:left="1135" w:hanging="851"/>
        <w:rPr>
          <w:rFonts w:eastAsia="SimSun"/>
          <w:sz w:val="18"/>
          <w:szCs w:val="18"/>
        </w:rPr>
      </w:pPr>
      <w:r w:rsidRPr="00C25096">
        <w:rPr>
          <w:rFonts w:eastAsia="SimSun"/>
        </w:rPr>
        <w:t>Note:</w:t>
      </w:r>
      <w:r w:rsidRPr="00C25096">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only the PRS resources that meet the conditions for PRS measurement outside measurement gaps as defined in clause 9.9.1.2 are considered.</w:t>
      </w:r>
    </w:p>
    <w:p w14:paraId="6A3CD507" w14:textId="77777777" w:rsidR="00E93F5D" w:rsidRPr="00C25096" w:rsidRDefault="00E93F5D" w:rsidP="002F2640">
      <w:pPr>
        <w:pStyle w:val="B10"/>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a duration of DL PRS symbols in ms </w:t>
      </w:r>
      <w:r w:rsidRPr="00C25096">
        <w:rPr>
          <w:rFonts w:eastAsia="SimSun"/>
          <w:lang w:eastAsia="zh-CN"/>
        </w:rPr>
        <w:t>corresponding to</w:t>
      </w:r>
      <w:r w:rsidRPr="00C25096">
        <w:rPr>
          <w:rFonts w:eastAsia="SimSun"/>
          <w:i/>
        </w:rPr>
        <w:t xml:space="preserve"> ppw-durationOfPRS-ProcessingSymbolsN</w:t>
      </w:r>
      <w:r w:rsidRPr="00C25096">
        <w:rPr>
          <w:rFonts w:eastAsia="SimSun"/>
        </w:rPr>
        <w:t xml:space="preserve"> </w:t>
      </w:r>
      <w:r w:rsidRPr="00C25096">
        <w:rPr>
          <w:rFonts w:eastAsia="SimSun"/>
          <w:lang w:eastAsia="zh-CN"/>
        </w:rPr>
        <w:t>in TS 37.355 [34]</w:t>
      </w:r>
      <w:r w:rsidRPr="00C25096">
        <w:rPr>
          <w:rFonts w:eastAsia="SimSun"/>
        </w:rPr>
        <w:t xml:space="preserve"> if </w:t>
      </w:r>
      <w:r w:rsidRPr="00C25096">
        <w:rPr>
          <w:rFonts w:eastAsia="SimSun"/>
          <w:iCs/>
        </w:rPr>
        <w:t>positioning frequency layer i is in Case 1</w:t>
      </w:r>
      <w:r w:rsidRPr="00C25096">
        <w:rPr>
          <w:rFonts w:eastAsia="SimSun"/>
        </w:rPr>
        <w:t xml:space="preserve">, or corresponding to </w:t>
      </w:r>
      <w:r w:rsidRPr="00C25096">
        <w:rPr>
          <w:rFonts w:eastAsia="SimSun"/>
          <w:i/>
        </w:rPr>
        <w:t>ppw-durationOfPRS-ProcessingSymbolsN2</w:t>
      </w:r>
      <w:r w:rsidRPr="00C25096">
        <w:rPr>
          <w:rFonts w:eastAsia="SimSun"/>
        </w:rPr>
        <w:t xml:space="preserve"> in TS 37.355 [34] if </w:t>
      </w:r>
      <w:r w:rsidRPr="00C25096">
        <w:rPr>
          <w:rFonts w:eastAsia="SimSun"/>
          <w:iCs/>
        </w:rPr>
        <w:t>positioning frequency layer i is in Case 2</w:t>
      </w:r>
      <w:r w:rsidRPr="00C25096">
        <w:rPr>
          <w:rFonts w:eastAsia="SimSun"/>
        </w:rPr>
        <w:t>.</w:t>
      </w:r>
    </w:p>
    <w:p w14:paraId="3AC56594" w14:textId="77777777" w:rsidR="00E93F5D" w:rsidRPr="00C25096" w:rsidRDefault="00E93F5D" w:rsidP="002F2640">
      <w:pPr>
        <w:pStyle w:val="B10"/>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UE capability for number of DL PRS resources that it can process in a slot as </w:t>
      </w:r>
      <w:r w:rsidRPr="00C25096">
        <w:rPr>
          <w:rFonts w:eastAsia="SimSun"/>
          <w:lang w:eastAsia="zh-CN"/>
        </w:rPr>
        <w:t xml:space="preserve">indicated by </w:t>
      </w:r>
      <w:r w:rsidRPr="00C25096">
        <w:rPr>
          <w:rFonts w:eastAsia="SimSun"/>
          <w:bCs/>
          <w:i/>
          <w:iCs/>
          <w:snapToGrid w:val="0"/>
          <w:sz w:val="18"/>
        </w:rPr>
        <w:t>ppw-maxNumOfDL-PRS-ResProcessedPerSlot</w:t>
      </w:r>
      <w:r w:rsidRPr="00C25096">
        <w:rPr>
          <w:rFonts w:eastAsia="SimSun"/>
          <w:lang w:eastAsia="zh-CN"/>
        </w:rPr>
        <w:t xml:space="preserve"> </w:t>
      </w:r>
      <w:r w:rsidRPr="00C25096">
        <w:rPr>
          <w:rFonts w:eastAsia="SimSun"/>
        </w:rPr>
        <w:t>specified in TS 37.355 [34].</w:t>
      </w:r>
    </w:p>
    <w:p w14:paraId="41D6B828" w14:textId="77777777" w:rsidR="00E93F5D" w:rsidRPr="00C25096" w:rsidRDefault="00E93F5D" w:rsidP="00E93F5D">
      <w:pPr>
        <w:rPr>
          <w:rFonts w:eastAsia="SimSun"/>
          <w:iCs/>
          <w:noProof/>
          <w:lang w:eastAsia="zh-CN"/>
        </w:rPr>
      </w:pPr>
      <w:r w:rsidRPr="00C25096">
        <w:rPr>
          <w:rFonts w:eastAsia="SimSun"/>
        </w:rPr>
        <w:t>The time</w:t>
      </w:r>
      <m:oMath>
        <m:r>
          <m:rPr>
            <m:sty m:val="p"/>
          </m:rPr>
          <w:rPr>
            <w:rFonts w:ascii="Cambria Math" w:eastAsia="SimSun" w:hAnsi="Cambria Math"/>
          </w:rPr>
          <m:t xml:space="preserve"> </m:t>
        </m:r>
        <m:sSub>
          <m:sSubPr>
            <m:ctrlPr>
              <w:rPr>
                <w:rFonts w:ascii="Cambria Math" w:hAnsi="Cambria Math"/>
                <w:noProof/>
              </w:rPr>
            </m:ctrlPr>
          </m:sSubPr>
          <m:e>
            <m:r>
              <m:rPr>
                <m:sty m:val="p"/>
              </m:rPr>
              <w:rPr>
                <w:rFonts w:ascii="Cambria Math" w:eastAsia="SimSun" w:hAnsi="Cambria Math"/>
                <w:noProof/>
              </w:rPr>
              <m:t>T</m:t>
            </m:r>
          </m:e>
          <m:sub>
            <m:r>
              <m:rPr>
                <m:sty m:val="p"/>
              </m:rPr>
              <w:rPr>
                <w:rFonts w:ascii="Cambria Math" w:eastAsia="SimSun" w:hAnsi="Cambria Math"/>
                <w:noProof/>
              </w:rPr>
              <m:t>RSTD_wo_gap,i</m:t>
            </m:r>
          </m:sub>
        </m:sSub>
      </m:oMath>
      <w:r w:rsidRPr="00C25096">
        <w:rPr>
          <w:rFonts w:eastAsia="SimSun"/>
          <w:i/>
        </w:rPr>
        <w:t xml:space="preserve"> s</w:t>
      </w:r>
      <w:r w:rsidRPr="00C25096">
        <w:rPr>
          <w:rFonts w:eastAsia="SimSun"/>
        </w:rPr>
        <w:t xml:space="preserve">tarts from the first instance of the activated PPW for measurement of positioning frequency layer </w:t>
      </w:r>
      <w:r w:rsidRPr="00C25096">
        <w:rPr>
          <w:rFonts w:eastAsia="SimSun"/>
          <w:i/>
        </w:rPr>
        <w:t>i</w:t>
      </w:r>
      <w:r w:rsidRPr="00C25096">
        <w:rPr>
          <w:rFonts w:eastAsia="SimSun"/>
        </w:rPr>
        <w:t xml:space="preserve"> aligned with a DL PRS resource(s) in the assistance data after both the </w:t>
      </w:r>
      <w:r w:rsidRPr="00C25096">
        <w:rPr>
          <w:rFonts w:eastAsia="SimSun"/>
          <w:i/>
        </w:rPr>
        <w:t>NR-</w:t>
      </w:r>
      <w:r w:rsidRPr="00C25096">
        <w:rPr>
          <w:rFonts w:eastAsia="SimSun"/>
          <w:i/>
          <w:lang w:val="en-US" w:eastAsia="zh-CN"/>
        </w:rPr>
        <w:t>DL-</w:t>
      </w:r>
      <w:r w:rsidRPr="00C25096">
        <w:rPr>
          <w:rFonts w:eastAsia="SimSun"/>
          <w:i/>
        </w:rPr>
        <w:t>TDOA-ProvideAssistanceData</w:t>
      </w:r>
      <w:r w:rsidRPr="00C25096">
        <w:rPr>
          <w:rFonts w:eastAsia="SimSun"/>
        </w:rPr>
        <w:t xml:space="preserve"> message and </w:t>
      </w:r>
      <w:r w:rsidRPr="00C25096">
        <w:rPr>
          <w:rFonts w:eastAsia="SimSun"/>
          <w:i/>
        </w:rPr>
        <w:t>NR-</w:t>
      </w:r>
      <w:r w:rsidRPr="00C25096">
        <w:rPr>
          <w:rFonts w:eastAsia="SimSun"/>
          <w:i/>
          <w:lang w:val="en-US" w:eastAsia="zh-CN"/>
        </w:rPr>
        <w:t>DL-</w:t>
      </w:r>
      <w:r w:rsidRPr="00C25096">
        <w:rPr>
          <w:rFonts w:eastAsia="SimSun"/>
          <w:i/>
        </w:rPr>
        <w:t>TDOA-RequestLocationInformation</w:t>
      </w:r>
      <w:r w:rsidRPr="00C25096">
        <w:rPr>
          <w:rFonts w:eastAsia="SimSun"/>
          <w:iCs/>
        </w:rPr>
        <w:t>message are delivered from LMF to the physical layer of UE via LPP [34].</w:t>
      </w:r>
    </w:p>
    <w:p w14:paraId="6563A4C1" w14:textId="77777777" w:rsidR="00E93F5D" w:rsidRPr="00C25096" w:rsidRDefault="00E93F5D" w:rsidP="00E93F5D">
      <w:pPr>
        <w:rPr>
          <w:rFonts w:eastAsia="SimSun"/>
          <w:i/>
          <w:iCs/>
          <w:lang w:eastAsia="zh-CN"/>
        </w:rPr>
      </w:pPr>
      <w:r w:rsidRPr="00C25096">
        <w:rPr>
          <w:rFonts w:eastAsia="SimSun"/>
        </w:rPr>
        <w:t xml:space="preserve">If during the measurement period of one or more positioning frequency layers, the PPW is re-configured or reactivated, the measurement period can be longer. </w:t>
      </w:r>
      <w:r w:rsidRPr="00C25096">
        <w:rPr>
          <w:rFonts w:eastAsia="SimSun"/>
          <w:lang w:val="en-US" w:eastAsia="zh-CN"/>
        </w:rPr>
        <w:t>When PRS-RSRP is configured for DL-TDOA, RSTD and RSRP are performed over the same measurement period.</w:t>
      </w:r>
    </w:p>
    <w:p w14:paraId="3AB4723B" w14:textId="77777777" w:rsidR="00E93F5D" w:rsidRPr="00C25096" w:rsidRDefault="00E93F5D" w:rsidP="00E93F5D">
      <w:pPr>
        <w:rPr>
          <w:rFonts w:eastAsia="SimSun"/>
        </w:rPr>
      </w:pPr>
      <w:r w:rsidRPr="00C25096">
        <w:rPr>
          <w:rFonts w:eastAsia="SimSun"/>
        </w:rPr>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eastAsia="SimSun" w:hAnsi="Cambria Math"/>
                <w:noProof/>
              </w:rPr>
              <m:t>T</m:t>
            </m:r>
          </m:e>
          <m:sub>
            <m:r>
              <m:rPr>
                <m:sty m:val="p"/>
              </m:rPr>
              <w:rPr>
                <w:rFonts w:ascii="Cambria Math" w:eastAsia="SimSun" w:hAnsi="Cambria Math"/>
                <w:noProof/>
              </w:rPr>
              <m:t>RSTD_wo_gap,i</m:t>
            </m:r>
          </m:sub>
        </m:sSub>
      </m:oMath>
      <w:r w:rsidRPr="00C25096">
        <w:rPr>
          <w:rFonts w:eastAsia="SimSun"/>
        </w:rPr>
        <w:t xml:space="preserve"> within PPW due to collisions with other signals; otherwise, the measurement period can be longer.</w:t>
      </w:r>
    </w:p>
    <w:p w14:paraId="378F0D69" w14:textId="77777777" w:rsidR="00E93F5D" w:rsidRPr="00C25096" w:rsidRDefault="00E93F5D" w:rsidP="00E93F5D">
      <w:pPr>
        <w:rPr>
          <w:rFonts w:eastAsiaTheme="minorEastAsia"/>
          <w:lang w:val="en-US" w:eastAsia="zh-CN"/>
        </w:rPr>
      </w:pPr>
      <w:r w:rsidRPr="00C25096">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C25096">
        <w:rPr>
          <w:rFonts w:eastAsiaTheme="minorEastAsia"/>
          <w:lang w:val="en-US" w:eastAsia="zh-CN"/>
        </w:rPr>
        <w:t>.</w:t>
      </w:r>
    </w:p>
    <w:p w14:paraId="06025608" w14:textId="77777777" w:rsidR="00E93F5D" w:rsidRPr="00C25096" w:rsidRDefault="00E93F5D" w:rsidP="00E93F5D">
      <w:pPr>
        <w:rPr>
          <w:rFonts w:eastAsiaTheme="minorEastAsia"/>
          <w:lang w:val="en-US" w:eastAsia="zh-CN"/>
        </w:rPr>
      </w:pPr>
      <w:r w:rsidRPr="00C25096">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22AB1F10" w14:textId="77777777" w:rsidR="00E93F5D" w:rsidRPr="00C25096" w:rsidRDefault="00E93F5D" w:rsidP="00E93F5D">
      <w:pPr>
        <w:rPr>
          <w:rFonts w:eastAsiaTheme="minorEastAsia"/>
          <w:lang w:val="en-US" w:eastAsia="zh-CN"/>
        </w:rPr>
      </w:pPr>
      <w:r w:rsidRPr="00C25096">
        <w:rPr>
          <w:rFonts w:eastAsiaTheme="minorEastAsia" w:cs="v4.2.0"/>
        </w:rPr>
        <w:t xml:space="preserve">The requirements in clause 9.9A.2 do not apply if the PRS configuration given by higher layer paramters </w:t>
      </w:r>
      <w:r w:rsidRPr="00C25096">
        <w:rPr>
          <w:rFonts w:eastAsiaTheme="minorEastAsia"/>
          <w:i/>
          <w:snapToGrid w:val="0"/>
        </w:rPr>
        <w:t>NR-DL-PRS-AssistanceData</w:t>
      </w:r>
      <w:r w:rsidRPr="00C25096">
        <w:rPr>
          <w:rFonts w:eastAsiaTheme="minorEastAsia"/>
          <w:snapToGrid w:val="0"/>
        </w:rPr>
        <w:t xml:space="preserve"> </w:t>
      </w:r>
      <w:r w:rsidRPr="00C25096">
        <w:rPr>
          <w:rFonts w:eastAsiaTheme="minorEastAsia" w:cs="v4.2.0"/>
        </w:rPr>
        <w:t xml:space="preserve">exceeds any of the UE measurement capabilities given by </w:t>
      </w:r>
      <w:r w:rsidRPr="00C25096">
        <w:rPr>
          <w:rFonts w:eastAsiaTheme="minorEastAsia" w:cs="v4.2.0"/>
          <w:i/>
        </w:rPr>
        <w:t>NR-DL-PRS-ResourcesCapability</w:t>
      </w:r>
      <w:r w:rsidRPr="00C25096">
        <w:rPr>
          <w:rFonts w:eastAsiaTheme="minorEastAsia"/>
          <w:lang w:eastAsia="zh-CN"/>
        </w:rPr>
        <w:t xml:space="preserve"> in </w:t>
      </w:r>
      <w:r w:rsidRPr="00C25096">
        <w:rPr>
          <w:rFonts w:eastAsiaTheme="minorEastAsia"/>
          <w:i/>
          <w:iCs/>
          <w:lang w:eastAsia="zh-CN"/>
        </w:rPr>
        <w:t>NR-DL-TDOA-ProvideCapabilities</w:t>
      </w:r>
      <w:r w:rsidRPr="00C25096">
        <w:rPr>
          <w:rFonts w:eastAsiaTheme="minorEastAsia"/>
          <w:iCs/>
          <w:lang w:eastAsia="zh-CN"/>
        </w:rPr>
        <w:t xml:space="preserve">, and it is up to UE implementation which PRS resources are measured, subject to </w:t>
      </w:r>
      <w:r w:rsidRPr="00C25096">
        <w:rPr>
          <w:rFonts w:eastAsiaTheme="minorEastAsia" w:cs="v4.2.0"/>
        </w:rPr>
        <w:t>UE measurement capabilities</w:t>
      </w:r>
      <w:r w:rsidRPr="00C25096">
        <w:rPr>
          <w:rFonts w:eastAsiaTheme="minorEastAsia"/>
          <w:i/>
          <w:iCs/>
          <w:lang w:eastAsia="zh-CN"/>
        </w:rPr>
        <w:t>.</w:t>
      </w:r>
    </w:p>
    <w:p w14:paraId="19D37E75" w14:textId="77777777" w:rsidR="00E93F5D" w:rsidRPr="00C25096" w:rsidRDefault="00E93F5D" w:rsidP="00E93F5D">
      <w:pPr>
        <w:rPr>
          <w:rFonts w:eastAsiaTheme="minorEastAsia"/>
        </w:rPr>
      </w:pPr>
      <w:r w:rsidRPr="00C25096">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10.1A.x.</w:t>
      </w:r>
    </w:p>
    <w:p w14:paraId="61A71995" w14:textId="77777777" w:rsidR="00E93F5D" w:rsidRPr="00C25096" w:rsidRDefault="00E93F5D" w:rsidP="00E93F5D">
      <w:pPr>
        <w:rPr>
          <w:iCs/>
        </w:rPr>
      </w:pPr>
      <w:r w:rsidRPr="00C25096">
        <w:rPr>
          <w:rFonts w:eastAsia="SimSun"/>
        </w:rPr>
        <w:t xml:space="preserve">If any </w:t>
      </w:r>
      <w:r w:rsidRPr="00C25096">
        <w:rPr>
          <w:rFonts w:eastAsia="SimSun"/>
          <w:iCs/>
        </w:rPr>
        <w:t xml:space="preserve">positioning frequency layer is in Case 2, the requirements in this clause apply provided that the PPWL corresponding to the positioning frequency layer is larger than (T2+X) ms. </w:t>
      </w:r>
    </w:p>
    <w:p w14:paraId="628D431E" w14:textId="77777777" w:rsidR="00E93F5D" w:rsidRPr="00C25096" w:rsidRDefault="00E93F5D" w:rsidP="00E93F5D">
      <w:pPr>
        <w:rPr>
          <w:rFonts w:eastAsiaTheme="minorEastAsia"/>
        </w:rPr>
      </w:pPr>
      <w:r w:rsidRPr="00C25096">
        <w:rPr>
          <w:rFonts w:eastAsia="SimSun"/>
          <w:iCs/>
        </w:rPr>
        <w:t>The requirements in this clause apply provided that a single positioning frequency layer is configured for measurement in each PPW.</w:t>
      </w:r>
    </w:p>
    <w:p w14:paraId="6054B581" w14:textId="77777777" w:rsidR="00E93F5D" w:rsidRPr="00C25096" w:rsidRDefault="00E93F5D" w:rsidP="00E93F5D">
      <w:pPr>
        <w:pStyle w:val="Heading5"/>
        <w:rPr>
          <w:rFonts w:eastAsia="SimSun"/>
        </w:rPr>
      </w:pPr>
      <w:r w:rsidRPr="00C25096">
        <w:rPr>
          <w:rFonts w:eastAsia="SimSun"/>
        </w:rPr>
        <w:t>9.9A.2.5.3</w:t>
      </w:r>
      <w:r w:rsidRPr="00C25096">
        <w:rPr>
          <w:rFonts w:eastAsia="SimSun"/>
        </w:rPr>
        <w:tab/>
        <w:t>Measurements Period Requirements without FH with both MG and PPW</w:t>
      </w:r>
    </w:p>
    <w:p w14:paraId="2CC40D60" w14:textId="77777777" w:rsidR="00E93F5D" w:rsidRPr="00C25096" w:rsidRDefault="00E93F5D" w:rsidP="00E93F5D">
      <w:pPr>
        <w:rPr>
          <w:rFonts w:eastAsia="SimSun"/>
          <w:noProof/>
          <w:lang w:eastAsia="zh-CN"/>
        </w:rPr>
      </w:pPr>
      <w:r w:rsidRPr="00C25096">
        <w:rPr>
          <w:rFonts w:eastAsia="SimSun"/>
          <w:noProof/>
          <w:lang w:eastAsia="zh-CN"/>
        </w:rPr>
        <w:t xml:space="preserve">If the RedCap UE is configured with both MG applicable to positioning measurement and PPW, the UE shall measure positioning frequency layer </w:t>
      </w:r>
      <w:r w:rsidRPr="00C25096">
        <w:rPr>
          <w:rFonts w:eastAsia="SimSun"/>
          <w:i/>
          <w:noProof/>
          <w:lang w:eastAsia="zh-CN"/>
        </w:rPr>
        <w:t>i</w:t>
      </w:r>
      <w:r w:rsidRPr="00C25096">
        <w:rPr>
          <w:rFonts w:eastAsia="SimSun"/>
          <w:noProof/>
          <w:lang w:eastAsia="zh-CN"/>
        </w:rPr>
        <w:t xml:space="preserve"> within</w:t>
      </w:r>
    </w:p>
    <w:p w14:paraId="7841EAD9" w14:textId="77777777" w:rsidR="00E93F5D" w:rsidRPr="00C25096" w:rsidRDefault="00E93F5D" w:rsidP="00E93F5D">
      <w:pPr>
        <w:ind w:left="568" w:hanging="284"/>
        <w:rPr>
          <w:rFonts w:eastAsia="SimSun"/>
        </w:rPr>
      </w:pPr>
      <w:r w:rsidRPr="00C25096">
        <w:rPr>
          <w:rFonts w:eastAsia="SimSun"/>
        </w:rPr>
        <w:t>-</w:t>
      </w:r>
      <w:r w:rsidRPr="00C25096">
        <w:rPr>
          <w:rFonts w:eastAsia="SimSun"/>
        </w:rPr>
        <w:tab/>
        <w:t xml:space="preserve">MG, if PRS resources on </w:t>
      </w:r>
      <w:r w:rsidRPr="00C25096">
        <w:rPr>
          <w:rFonts w:eastAsia="SimSun"/>
          <w:noProof/>
          <w:lang w:eastAsia="zh-CN"/>
        </w:rPr>
        <w:t xml:space="preserve">positioning frequency layer </w:t>
      </w:r>
      <w:r w:rsidRPr="00C25096">
        <w:rPr>
          <w:rFonts w:eastAsia="SimSun"/>
          <w:i/>
          <w:noProof/>
          <w:lang w:eastAsia="zh-CN"/>
        </w:rPr>
        <w:t>i</w:t>
      </w:r>
      <w:r w:rsidRPr="00C25096">
        <w:rPr>
          <w:rFonts w:eastAsia="SimSun"/>
        </w:rPr>
        <w:t xml:space="preserve"> are overlapped with MG, or </w:t>
      </w:r>
    </w:p>
    <w:p w14:paraId="13DB71E8" w14:textId="77777777" w:rsidR="00E93F5D" w:rsidRPr="00C25096" w:rsidRDefault="00E93F5D" w:rsidP="00E93F5D">
      <w:pPr>
        <w:ind w:left="568" w:hanging="284"/>
        <w:rPr>
          <w:rFonts w:eastAsia="SimSun"/>
        </w:rPr>
      </w:pPr>
      <w:r w:rsidRPr="00C25096">
        <w:rPr>
          <w:rFonts w:eastAsia="SimSun"/>
        </w:rPr>
        <w:t>-</w:t>
      </w:r>
      <w:r w:rsidRPr="00C25096">
        <w:rPr>
          <w:rFonts w:eastAsia="SimSun"/>
        </w:rPr>
        <w:tab/>
        <w:t xml:space="preserve">PPW, if PRS resources on </w:t>
      </w:r>
      <w:r w:rsidRPr="00C25096">
        <w:rPr>
          <w:rFonts w:eastAsia="SimSun"/>
          <w:noProof/>
          <w:lang w:eastAsia="zh-CN"/>
        </w:rPr>
        <w:t xml:space="preserve">positioning frequency layer </w:t>
      </w:r>
      <w:r w:rsidRPr="00C25096">
        <w:rPr>
          <w:rFonts w:eastAsia="SimSun"/>
          <w:i/>
          <w:noProof/>
          <w:lang w:eastAsia="zh-CN"/>
        </w:rPr>
        <w:t>i</w:t>
      </w:r>
      <w:r w:rsidRPr="00C25096">
        <w:rPr>
          <w:rFonts w:eastAsia="SimSun"/>
        </w:rPr>
        <w:t xml:space="preserve"> are overlapped with PPW.</w:t>
      </w:r>
    </w:p>
    <w:p w14:paraId="64AD9A7C" w14:textId="77777777" w:rsidR="00E93F5D" w:rsidRPr="00C25096" w:rsidRDefault="00E93F5D" w:rsidP="00E93F5D">
      <w:pPr>
        <w:rPr>
          <w:rFonts w:eastAsia="SimSun"/>
        </w:rPr>
      </w:pPr>
      <w:r w:rsidRPr="00C25096">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rPr>
        <w:t xml:space="preserve"> </w:t>
      </w:r>
      <w:r w:rsidRPr="00C25096">
        <w:rPr>
          <w:rFonts w:eastAsia="SimSun"/>
          <w:lang w:eastAsia="zh-CN"/>
        </w:rPr>
        <w:t>is</w:t>
      </w:r>
      <w:r w:rsidRPr="00C25096">
        <w:rPr>
          <w:rFonts w:eastAsia="SimSun"/>
        </w:rPr>
        <w:t xml:space="preserve"> defined as:</w:t>
      </w:r>
    </w:p>
    <w:p w14:paraId="730C72A4" w14:textId="77777777" w:rsidR="00E93F5D" w:rsidRPr="00C25096" w:rsidRDefault="00E93F5D" w:rsidP="002F2640">
      <w:pPr>
        <w:pStyle w:val="EQ"/>
        <w:rPr>
          <w:rFonts w:eastAsia="SimSun"/>
          <w:iCs/>
          <w:lang w:eastAsia="zh-CN"/>
        </w:rPr>
      </w:pPr>
      <w:r w:rsidRPr="00C25096">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t>
        </m:r>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RSTD,Total,MG</m:t>
            </m:r>
          </m:sub>
        </m:sSub>
        <m:r>
          <w:rPr>
            <w:rFonts w:ascii="Cambria Math" w:eastAsia="SimSun" w:hAnsi="Cambria Math"/>
          </w:rPr>
          <m:t xml:space="preserve">+ </m:t>
        </m:r>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RSTD,Total,PPW</m:t>
            </m:r>
          </m:sub>
        </m:sSub>
        <m:r>
          <w:rPr>
            <w:rFonts w:ascii="Cambria Math" w:eastAsia="SimSun" w:hAnsi="Cambria Math"/>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C25096">
        <w:rPr>
          <w:rFonts w:eastAsia="SimSun"/>
          <w:iCs/>
          <w:lang w:eastAsia="zh-CN"/>
        </w:rPr>
        <w:t>,</w:t>
      </w:r>
    </w:p>
    <w:p w14:paraId="3F96F77D" w14:textId="77777777" w:rsidR="00E93F5D" w:rsidRPr="00C25096" w:rsidRDefault="00E93F5D" w:rsidP="00E93F5D">
      <w:pPr>
        <w:rPr>
          <w:rFonts w:eastAsia="SimSun"/>
          <w:lang w:eastAsia="zh-CN"/>
        </w:rPr>
      </w:pPr>
      <w:r w:rsidRPr="00C25096">
        <w:rPr>
          <w:rFonts w:eastAsia="SimSun"/>
          <w:lang w:eastAsia="zh-CN"/>
        </w:rPr>
        <w:t xml:space="preserve">Where </w:t>
      </w:r>
    </w:p>
    <w:p w14:paraId="1DA13E45"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C25096">
        <w:rPr>
          <w:rFonts w:eastAsia="SimSun"/>
        </w:rPr>
        <w:t xml:space="preserve"> is defined in clause 9.9A.2.5.1 </w:t>
      </w:r>
      <w:r w:rsidRPr="00C25096">
        <w:rPr>
          <w:rFonts w:eastAsia="SimSun"/>
          <w:lang w:eastAsia="zh-CN"/>
        </w:rPr>
        <w:t>and includes</w:t>
      </w:r>
      <w:r w:rsidRPr="00C25096">
        <w:rPr>
          <w:rFonts w:eastAsia="SimSun"/>
        </w:rPr>
        <w:t xml:space="preserve"> all positioning frequency layers to be measured within MG,</w:t>
      </w:r>
    </w:p>
    <w:p w14:paraId="4DDE97F6"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C25096">
        <w:rPr>
          <w:rFonts w:eastAsia="SimSun"/>
        </w:rPr>
        <w:t xml:space="preserve"> is defined in clause 9.9A.2.5.2 </w:t>
      </w:r>
      <w:r w:rsidRPr="00C25096">
        <w:rPr>
          <w:rFonts w:eastAsia="SimSun"/>
          <w:lang w:eastAsia="zh-CN"/>
        </w:rPr>
        <w:t>and includes</w:t>
      </w:r>
      <w:r w:rsidRPr="00C25096">
        <w:rPr>
          <w:rFonts w:eastAsia="SimSun"/>
        </w:rPr>
        <w:t xml:space="preserve"> all positioning frequency layers to be measured within PPW, </w:t>
      </w:r>
    </w:p>
    <w:p w14:paraId="6F78895D"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C25096">
        <w:rPr>
          <w:rFonts w:eastAsia="SimSun"/>
        </w:rPr>
        <w:t xml:space="preserve"> is </w:t>
      </w:r>
      <w:r w:rsidRPr="00C25096">
        <w:rPr>
          <w:rFonts w:eastAsia="SimSun"/>
          <w:lang w:eastAsia="zh-CN"/>
        </w:rPr>
        <w:t xml:space="preserve">the </w:t>
      </w:r>
      <w:r w:rsidRPr="00C25096">
        <w:rPr>
          <w:rFonts w:eastAsia="SimSun"/>
        </w:rPr>
        <w:t>maximum T</w:t>
      </w:r>
      <w:r w:rsidRPr="00C25096">
        <w:rPr>
          <w:rFonts w:eastAsia="SimSun"/>
          <w:vertAlign w:val="subscript"/>
        </w:rPr>
        <w:t>effect</w:t>
      </w:r>
      <w:r w:rsidRPr="00C25096">
        <w:rPr>
          <w:rFonts w:eastAsia="SimSun"/>
        </w:rPr>
        <w:t xml:space="preserve"> defined in clauses 9.9A.2.5.1 and 9.9A.2.5.2</w:t>
      </w:r>
      <w:r w:rsidRPr="00C25096">
        <w:rPr>
          <w:rFonts w:eastAsia="SimSun"/>
          <w:lang w:eastAsia="zh-CN"/>
        </w:rPr>
        <w:t xml:space="preserve"> </w:t>
      </w:r>
      <w:r w:rsidRPr="00C25096">
        <w:rPr>
          <w:rFonts w:eastAsia="SimSun"/>
        </w:rPr>
        <w:t>among all PFLs.</w:t>
      </w:r>
    </w:p>
    <w:p w14:paraId="7E3A9C2F" w14:textId="77777777" w:rsidR="00E93F5D" w:rsidRPr="00C25096" w:rsidRDefault="00E93F5D" w:rsidP="00E93F5D">
      <w:pPr>
        <w:spacing w:after="120"/>
        <w:rPr>
          <w:rFonts w:eastAsia="SimSun"/>
          <w:lang w:eastAsia="zh-CN"/>
        </w:rPr>
      </w:pPr>
      <w:r w:rsidRPr="00C25096">
        <w:rPr>
          <w:rFonts w:eastAsia="SimSun"/>
          <w:lang w:eastAsia="zh-CN"/>
        </w:rPr>
        <w:t>The requirements apply provided the following conditions are satisfied:</w:t>
      </w:r>
    </w:p>
    <w:p w14:paraId="2986AA64" w14:textId="77777777" w:rsidR="00E93F5D" w:rsidRPr="00C25096" w:rsidRDefault="00E93F5D" w:rsidP="002F2640">
      <w:pPr>
        <w:pStyle w:val="B10"/>
        <w:rPr>
          <w:rFonts w:eastAsiaTheme="minorEastAsia"/>
        </w:rPr>
      </w:pPr>
      <w:r w:rsidRPr="00C25096">
        <w:rPr>
          <w:rFonts w:eastAsiaTheme="minorEastAsia"/>
        </w:rPr>
        <w:t>-</w:t>
      </w:r>
      <w:r w:rsidRPr="00C25096">
        <w:rPr>
          <w:rFonts w:eastAsiaTheme="minorEastAsia"/>
        </w:rPr>
        <w:tab/>
        <w:t>MGs and PPWs do not overlap in time</w:t>
      </w:r>
      <w:r w:rsidRPr="00C25096">
        <w:rPr>
          <w:rFonts w:eastAsiaTheme="minorEastAsia"/>
          <w:lang w:eastAsia="zh-CN"/>
        </w:rPr>
        <w:t xml:space="preserve">; </w:t>
      </w:r>
    </w:p>
    <w:p w14:paraId="2E4386C9" w14:textId="77777777" w:rsidR="00E93F5D" w:rsidRPr="00C25096" w:rsidRDefault="00E93F5D" w:rsidP="002F2640">
      <w:pPr>
        <w:pStyle w:val="B10"/>
        <w:rPr>
          <w:rFonts w:eastAsiaTheme="minorEastAsia"/>
          <w:lang w:eastAsia="zh-CN"/>
        </w:rPr>
      </w:pPr>
      <w:r w:rsidRPr="00C25096">
        <w:rPr>
          <w:rFonts w:eastAsiaTheme="minorEastAsia"/>
        </w:rPr>
        <w:t>-</w:t>
      </w:r>
      <w:r w:rsidRPr="00C25096">
        <w:rPr>
          <w:rFonts w:eastAsiaTheme="minorEastAsia"/>
        </w:rPr>
        <w:tab/>
        <w:t>Each PFL in the assistance data can be measured completely (all PRS resources) either within MG or within activated PPW.</w:t>
      </w:r>
      <w:r w:rsidRPr="00C25096">
        <w:rPr>
          <w:rFonts w:eastAsiaTheme="minorEastAsia"/>
          <w:lang w:eastAsia="zh-CN"/>
        </w:rPr>
        <w:t xml:space="preserve"> </w:t>
      </w:r>
    </w:p>
    <w:p w14:paraId="6F96994B" w14:textId="77777777" w:rsidR="00E93F5D" w:rsidRPr="00C25096" w:rsidRDefault="00E93F5D" w:rsidP="00E93F5D">
      <w:pPr>
        <w:pStyle w:val="Heading4"/>
        <w:rPr>
          <w:rFonts w:eastAsia="SimSun"/>
          <w:lang w:eastAsia="zh-CN"/>
        </w:rPr>
      </w:pPr>
      <w:r w:rsidRPr="00C25096">
        <w:rPr>
          <w:rFonts w:eastAsia="SimSun"/>
          <w:lang w:eastAsia="zh-CN"/>
        </w:rPr>
        <w:t>9.9A.2.6</w:t>
      </w:r>
      <w:r w:rsidRPr="00C25096">
        <w:rPr>
          <w:rFonts w:eastAsia="SimSun"/>
          <w:lang w:eastAsia="zh-CN"/>
        </w:rPr>
        <w:tab/>
      </w:r>
      <w:r w:rsidRPr="00C25096">
        <w:rPr>
          <w:rFonts w:eastAsia="SimSun"/>
        </w:rPr>
        <w:t>Measurements Period Requireme</w:t>
      </w:r>
      <w:r w:rsidRPr="00C25096">
        <w:rPr>
          <w:rFonts w:eastAsia="SimSun"/>
          <w:lang w:eastAsia="zh-CN"/>
        </w:rPr>
        <w:t>nts with FH</w:t>
      </w:r>
    </w:p>
    <w:p w14:paraId="7F83CF00" w14:textId="77777777" w:rsidR="00E93F5D" w:rsidRPr="00C25096" w:rsidRDefault="00E93F5D" w:rsidP="00E93F5D">
      <w:pPr>
        <w:pStyle w:val="Heading5"/>
        <w:rPr>
          <w:rFonts w:eastAsia="SimSun"/>
          <w:lang w:eastAsia="zh-CN"/>
        </w:rPr>
      </w:pPr>
      <w:r w:rsidRPr="00C25096">
        <w:rPr>
          <w:rFonts w:eastAsia="SimSun"/>
        </w:rPr>
        <w:t>9.9A.2.6.1</w:t>
      </w:r>
      <w:r w:rsidRPr="00C25096">
        <w:rPr>
          <w:rFonts w:eastAsia="SimSun"/>
        </w:rPr>
        <w:tab/>
        <w:t>Measurements Period Requireme</w:t>
      </w:r>
      <w:r w:rsidRPr="00C25096">
        <w:rPr>
          <w:rFonts w:eastAsia="SimSun"/>
          <w:lang w:eastAsia="zh-CN"/>
        </w:rPr>
        <w:t>nts with FH with MG</w:t>
      </w:r>
    </w:p>
    <w:p w14:paraId="7EA91D78" w14:textId="77777777" w:rsidR="00E93F5D" w:rsidRPr="00C25096" w:rsidRDefault="00E93F5D" w:rsidP="00E93F5D">
      <w:pPr>
        <w:rPr>
          <w:rFonts w:eastAsia="SimSun"/>
        </w:rPr>
      </w:pPr>
      <w:r w:rsidRPr="00C25096">
        <w:rPr>
          <w:rFonts w:eastAsia="SimSun"/>
          <w:lang w:eastAsia="zh-CN"/>
        </w:rPr>
        <w:t xml:space="preserve">When physical layer receives last of </w:t>
      </w:r>
      <w:r w:rsidRPr="00C25096">
        <w:rPr>
          <w:rFonts w:eastAsia="SimSun"/>
          <w:i/>
        </w:rPr>
        <w:t>NR-TDOA-Provide</w:t>
      </w:r>
      <w:r w:rsidRPr="00C25096">
        <w:rPr>
          <w:rFonts w:eastAsia="SimSun"/>
          <w:i/>
          <w:noProof/>
        </w:rPr>
        <w:t>AssistanceData</w:t>
      </w:r>
      <w:r w:rsidRPr="00C25096">
        <w:rPr>
          <w:rFonts w:eastAsia="SimSun"/>
        </w:rPr>
        <w:t xml:space="preserve"> message and </w:t>
      </w:r>
      <w:r w:rsidRPr="00C25096">
        <w:rPr>
          <w:rFonts w:eastAsia="SimSun"/>
          <w:i/>
        </w:rPr>
        <w:t>NR-TDOA-Request</w:t>
      </w:r>
      <w:r w:rsidRPr="00C25096">
        <w:rPr>
          <w:rFonts w:eastAsia="SimSun"/>
          <w:i/>
          <w:noProof/>
        </w:rPr>
        <w:t>LocationInformation</w:t>
      </w:r>
      <w:r w:rsidRPr="00C25096">
        <w:rPr>
          <w:rFonts w:eastAsia="SimSun"/>
          <w:i/>
        </w:rPr>
        <w:t xml:space="preserve"> </w:t>
      </w:r>
      <w:r w:rsidRPr="00C25096">
        <w:rPr>
          <w:rFonts w:eastAsia="SimSun"/>
          <w:iCs/>
        </w:rPr>
        <w:t>message from LMF via LPP [34]</w:t>
      </w:r>
      <w:r w:rsidRPr="00C25096">
        <w:rPr>
          <w:rFonts w:eastAsia="SimSun"/>
          <w:i/>
        </w:rPr>
        <w:t xml:space="preserve">, </w:t>
      </w:r>
      <w:r w:rsidRPr="00C25096">
        <w:rPr>
          <w:rFonts w:eastAsia="SimSun"/>
          <w:iCs/>
        </w:rPr>
        <w:t>requesting RedCap UE to measure DL RSTD measurement with FH, the RedCap UE shall be able to measure multiple (</w:t>
      </w:r>
      <w:r w:rsidRPr="00C25096">
        <w:rPr>
          <w:rFonts w:eastAsia="SimSun" w:cs="Arial"/>
        </w:rPr>
        <w:t>up to the RedCap UE capability specified in Clause 9.9A.2.3</w:t>
      </w:r>
      <w:r w:rsidRPr="00C25096">
        <w:rPr>
          <w:rFonts w:eastAsia="SimSun"/>
          <w:iCs/>
        </w:rPr>
        <w:t xml:space="preserve">) DL RSTD measurements, defined </w:t>
      </w:r>
      <w:r w:rsidRPr="00C25096">
        <w:rPr>
          <w:rFonts w:eastAsia="SimSun"/>
        </w:rPr>
        <w:t xml:space="preserve">in TS 38.215 [4], </w:t>
      </w:r>
      <w:r w:rsidRPr="00C25096">
        <w:rPr>
          <w:rFonts w:eastAsia="SimSun"/>
          <w:lang w:eastAsia="zh-CN"/>
        </w:rPr>
        <w:t>during</w:t>
      </w:r>
      <w:r w:rsidRPr="00C25096">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rPr>
        <w:t xml:space="preserve"> defined in Clause 9.9A.2.5.1 with using the following definition for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w:t>
      </w:r>
    </w:p>
    <w:p w14:paraId="38DC8925" w14:textId="77777777" w:rsidR="00E93F5D" w:rsidRPr="00C25096" w:rsidRDefault="00E93F5D" w:rsidP="00885F0C">
      <w:pPr>
        <w:pStyle w:val="B10"/>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is the number of PRS RSTD measurement samples, where</w:t>
      </w:r>
    </w:p>
    <w:p w14:paraId="7F86105A" w14:textId="77777777" w:rsidR="00E93F5D" w:rsidRPr="00C25096" w:rsidRDefault="00E93F5D" w:rsidP="00885F0C">
      <w:pPr>
        <w:pStyle w:val="B2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2 if the RedCap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w:t>
      </w:r>
    </w:p>
    <w:p w14:paraId="552E4A93" w14:textId="77777777" w:rsidR="00E93F5D" w:rsidRPr="00C25096" w:rsidRDefault="00E93F5D" w:rsidP="00885F0C">
      <w:pPr>
        <w:pStyle w:val="B1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4 otherwise.</w:t>
      </w:r>
    </w:p>
    <w:p w14:paraId="6BEFC93C" w14:textId="77777777" w:rsidR="00E93F5D" w:rsidRPr="00C25096" w:rsidRDefault="00E93F5D" w:rsidP="00E93F5D">
      <w:pPr>
        <w:rPr>
          <w:rFonts w:eastAsia="SimSun"/>
        </w:rPr>
      </w:pPr>
      <w:r w:rsidRPr="00C25096">
        <w:rPr>
          <w:rFonts w:eastAsia="SimSun"/>
        </w:rPr>
        <w:t>Measurement sample under FH is defined as a PRS measurement over multiple hops within a single measurement gap occasion.</w:t>
      </w:r>
    </w:p>
    <w:p w14:paraId="6907E8D9" w14:textId="77777777" w:rsidR="00E93F5D" w:rsidRPr="00C25096" w:rsidRDefault="00E93F5D" w:rsidP="00E93F5D">
      <w:pPr>
        <w:rPr>
          <w:rFonts w:eastAsia="SimSun"/>
        </w:rPr>
      </w:pPr>
      <w:r w:rsidRPr="00C25096">
        <w:rPr>
          <w:rFonts w:eastAsia="SimSun"/>
        </w:rPr>
        <w:t>The number of hops within a single MG occasion is FFS</w:t>
      </w:r>
    </w:p>
    <w:p w14:paraId="6F7CB5F4" w14:textId="77777777" w:rsidR="00E93F5D" w:rsidRPr="00C25096" w:rsidRDefault="00E93F5D" w:rsidP="00E93F5D">
      <w:r w:rsidRPr="00C25096">
        <w:rPr>
          <w:rFonts w:eastAsia="SimSun" w:hint="eastAsia"/>
          <w:i/>
          <w:noProof/>
          <w:lang w:eastAsia="zh-CN"/>
        </w:rPr>
        <w:t>E</w:t>
      </w:r>
      <w:r w:rsidRPr="00C25096">
        <w:rPr>
          <w:rFonts w:eastAsia="SimSun"/>
          <w:i/>
          <w:noProof/>
          <w:lang w:eastAsia="zh-CN"/>
        </w:rPr>
        <w:t>ditor Note: FFS details of measurement period requirements with FH</w:t>
      </w:r>
    </w:p>
    <w:p w14:paraId="1E5D4BC7" w14:textId="77777777" w:rsidR="00E93F5D" w:rsidRDefault="00E93F5D" w:rsidP="00E93F5D">
      <w:pPr>
        <w:pStyle w:val="Heading3"/>
      </w:pPr>
      <w:r>
        <w:t>9</w:t>
      </w:r>
      <w:r w:rsidRPr="0060415C">
        <w:t>.</w:t>
      </w:r>
      <w:r>
        <w:t>9A</w:t>
      </w:r>
      <w:r w:rsidRPr="00C03631">
        <w:t>.3</w:t>
      </w:r>
      <w:r w:rsidRPr="00C03631">
        <w:tab/>
        <w:t>PRS-RSRP measurements</w:t>
      </w:r>
      <w:r>
        <w:t xml:space="preserve"> for RedCap</w:t>
      </w:r>
    </w:p>
    <w:p w14:paraId="7C30C7C3" w14:textId="77777777" w:rsidR="00E93F5D" w:rsidRPr="004908CC" w:rsidRDefault="00E93F5D" w:rsidP="00E93F5D">
      <w:pPr>
        <w:pStyle w:val="Heading4"/>
        <w:rPr>
          <w:rFonts w:eastAsia="SimSun"/>
          <w:lang w:eastAsia="zh-CN"/>
        </w:rPr>
      </w:pPr>
      <w:r w:rsidRPr="004908CC">
        <w:rPr>
          <w:rFonts w:eastAsia="SimSun"/>
          <w:lang w:eastAsia="zh-CN"/>
        </w:rPr>
        <w:t>9.9A.3.1</w:t>
      </w:r>
      <w:r w:rsidRPr="004908CC">
        <w:rPr>
          <w:rFonts w:eastAsia="SimSun"/>
          <w:lang w:eastAsia="zh-CN"/>
        </w:rPr>
        <w:tab/>
        <w:t>Introduction</w:t>
      </w:r>
    </w:p>
    <w:p w14:paraId="766C8610" w14:textId="77777777" w:rsidR="00E93F5D" w:rsidRPr="004908CC" w:rsidRDefault="00E93F5D" w:rsidP="00E93F5D">
      <w:pPr>
        <w:rPr>
          <w:rFonts w:eastAsia="SimSun"/>
          <w:lang w:eastAsia="zh-CN"/>
        </w:rPr>
      </w:pPr>
      <w:r w:rsidRPr="004908CC">
        <w:rPr>
          <w:rFonts w:eastAsia="SimSun"/>
        </w:rPr>
        <w:t>The requirements in clause</w:t>
      </w:r>
      <w:r w:rsidRPr="004908CC">
        <w:rPr>
          <w:rFonts w:eastAsia="SimSun"/>
          <w:lang w:eastAsia="zh-CN"/>
        </w:rPr>
        <w:t xml:space="preserve"> 9.9A.3 </w:t>
      </w:r>
      <w:r w:rsidRPr="004908CC">
        <w:rPr>
          <w:rFonts w:eastAsia="SimSun"/>
        </w:rPr>
        <w:t xml:space="preserve">shall apply provided the RedCap UE has received </w:t>
      </w:r>
      <w:r w:rsidRPr="004908CC">
        <w:rPr>
          <w:rFonts w:eastAsia="SimSun"/>
          <w:iCs/>
        </w:rPr>
        <w:t>a</w:t>
      </w:r>
      <w:r w:rsidRPr="004908CC">
        <w:rPr>
          <w:rFonts w:eastAsia="SimSun"/>
        </w:rPr>
        <w:t xml:space="preserve"> message from LMF via LPP [34] requesting the RedCap UE to measure and report </w:t>
      </w:r>
      <w:r w:rsidRPr="004908CC">
        <w:rPr>
          <w:rFonts w:eastAsia="SimSun"/>
          <w:lang w:eastAsia="zh-CN"/>
        </w:rPr>
        <w:t>PRS-RSRP measurements defined in TS 38.215 [4].</w:t>
      </w:r>
    </w:p>
    <w:p w14:paraId="3C600854" w14:textId="77777777" w:rsidR="00E93F5D" w:rsidRPr="004908CC" w:rsidRDefault="00E93F5D" w:rsidP="00E93F5D">
      <w:pPr>
        <w:rPr>
          <w:rFonts w:eastAsia="SimSun"/>
          <w:lang w:eastAsia="zh-CN"/>
        </w:rPr>
      </w:pPr>
      <w:r w:rsidRPr="004908CC">
        <w:rPr>
          <w:rFonts w:eastAsia="SimSun"/>
        </w:rPr>
        <w:t>The requirements in clause</w:t>
      </w:r>
      <w:r w:rsidRPr="004908CC">
        <w:rPr>
          <w:rFonts w:eastAsia="SimSun"/>
          <w:lang w:eastAsia="zh-CN"/>
        </w:rPr>
        <w:t xml:space="preserve"> 9.9A.3.5 </w:t>
      </w:r>
      <w:r w:rsidRPr="004908CC">
        <w:rPr>
          <w:rFonts w:eastAsia="SimSun"/>
        </w:rPr>
        <w:t xml:space="preserve">shall apply provided the RedCap UE does not support, or support but not configured, to measure PRS resources with </w:t>
      </w:r>
      <w:r w:rsidRPr="004908CC">
        <w:rPr>
          <w:rFonts w:eastAsia="SimSun"/>
          <w:lang w:eastAsia="zh-CN"/>
        </w:rPr>
        <w:t>Frequency Hopping (FH), subject to UE capability indicated via [TBD].</w:t>
      </w:r>
    </w:p>
    <w:p w14:paraId="4B2C4360" w14:textId="77777777" w:rsidR="00E93F5D" w:rsidRPr="004908CC" w:rsidRDefault="00E93F5D" w:rsidP="00E93F5D">
      <w:pPr>
        <w:rPr>
          <w:rFonts w:eastAsia="SimSun"/>
          <w:lang w:eastAsia="zh-CN"/>
        </w:rPr>
      </w:pPr>
      <w:r w:rsidRPr="004908CC">
        <w:rPr>
          <w:rFonts w:eastAsia="SimSun"/>
        </w:rPr>
        <w:t>The requirements in clause</w:t>
      </w:r>
      <w:r w:rsidRPr="004908CC">
        <w:rPr>
          <w:rFonts w:eastAsia="SimSun"/>
          <w:lang w:eastAsia="zh-CN"/>
        </w:rPr>
        <w:t xml:space="preserve"> 9.9A.3.6 </w:t>
      </w:r>
      <w:r w:rsidRPr="004908CC">
        <w:rPr>
          <w:rFonts w:eastAsia="SimSun"/>
        </w:rPr>
        <w:t xml:space="preserve">shall apply provided the RedCap UE supports and is configured to measure PRS resources with </w:t>
      </w:r>
      <w:r w:rsidRPr="004908CC">
        <w:rPr>
          <w:rFonts w:eastAsia="SimSun"/>
          <w:lang w:eastAsia="zh-CN"/>
        </w:rPr>
        <w:t>Frequency Hopping (FH), subject to UE capability indicated via [TBD].</w:t>
      </w:r>
    </w:p>
    <w:p w14:paraId="7C2190F0" w14:textId="77777777" w:rsidR="00E93F5D" w:rsidRPr="004908CC" w:rsidRDefault="00E93F5D" w:rsidP="00E93F5D">
      <w:pPr>
        <w:pStyle w:val="Heading4"/>
        <w:rPr>
          <w:rFonts w:eastAsia="SimSun"/>
          <w:lang w:eastAsia="zh-CN"/>
        </w:rPr>
      </w:pPr>
      <w:r w:rsidRPr="004908CC">
        <w:rPr>
          <w:rFonts w:eastAsia="SimSun"/>
          <w:lang w:eastAsia="zh-CN"/>
        </w:rPr>
        <w:t>9.9A.3.2</w:t>
      </w:r>
      <w:r w:rsidRPr="004908CC">
        <w:rPr>
          <w:rFonts w:eastAsia="SimSun"/>
          <w:lang w:eastAsia="zh-CN"/>
        </w:rPr>
        <w:tab/>
        <w:t>Requirements applicability</w:t>
      </w:r>
    </w:p>
    <w:p w14:paraId="2EC249F0" w14:textId="77777777" w:rsidR="00E93F5D" w:rsidRPr="004908CC" w:rsidRDefault="00E93F5D" w:rsidP="00E93F5D">
      <w:pPr>
        <w:rPr>
          <w:rFonts w:eastAsia="SimSun"/>
        </w:rPr>
      </w:pPr>
      <w:r w:rsidRPr="004908CC">
        <w:rPr>
          <w:rFonts w:eastAsia="SimSun"/>
        </w:rPr>
        <w:t>The requirements in clause 9.9A.3.5 apply for periodic and triggered PRS-RSRP measurements without FH, provided:</w:t>
      </w:r>
    </w:p>
    <w:p w14:paraId="6E9B54AD"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2 Rx RedCap UE given in clause 10.1A.x.1 for FR1 and FR2 are met for a corresponding Band, or</w:t>
      </w:r>
    </w:p>
    <w:p w14:paraId="580C5E8B"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1 Rx RedCap UE given in clause 10.1A.x.2 for FR1 are met for a corresponding Band.</w:t>
      </w:r>
    </w:p>
    <w:p w14:paraId="6D93D156" w14:textId="77777777" w:rsidR="00E93F5D" w:rsidRPr="004908CC" w:rsidRDefault="00E93F5D" w:rsidP="00E93F5D">
      <w:pPr>
        <w:rPr>
          <w:rFonts w:eastAsia="SimSun"/>
        </w:rPr>
      </w:pPr>
      <w:r w:rsidRPr="004908CC">
        <w:rPr>
          <w:rFonts w:eastAsia="SimSun"/>
        </w:rPr>
        <w:t>The requirements in clause 9.9A.3.6 apply for periodic and triggered PRS-RSRP measurements with FH, provided:</w:t>
      </w:r>
    </w:p>
    <w:p w14:paraId="5AD2BE16"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2 Rx RedCap UE given in clause 10.1A.x.3 for FR1 and FR2 are met for a corresponding Band, or</w:t>
      </w:r>
    </w:p>
    <w:p w14:paraId="61D336EB"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1 Rx RedCap UE given in clause 10.1A.x.4 for FR1 are met for a corresponding Band.</w:t>
      </w:r>
    </w:p>
    <w:p w14:paraId="7EEEC8E8" w14:textId="77777777" w:rsidR="00E93F5D" w:rsidRPr="004908CC" w:rsidRDefault="00E93F5D" w:rsidP="00E93F5D">
      <w:pPr>
        <w:pStyle w:val="Heading4"/>
        <w:rPr>
          <w:rFonts w:eastAsia="SimSun"/>
          <w:lang w:eastAsia="zh-CN"/>
        </w:rPr>
      </w:pPr>
      <w:r w:rsidRPr="004908CC">
        <w:rPr>
          <w:rFonts w:eastAsia="SimSun"/>
          <w:lang w:eastAsia="zh-CN"/>
        </w:rPr>
        <w:t>9.9A.3.3</w:t>
      </w:r>
      <w:r w:rsidRPr="004908CC">
        <w:rPr>
          <w:rFonts w:eastAsia="SimSun"/>
          <w:lang w:eastAsia="zh-CN"/>
        </w:rPr>
        <w:tab/>
        <w:t>Measurement Capability</w:t>
      </w:r>
    </w:p>
    <w:p w14:paraId="299E6FEF" w14:textId="77777777" w:rsidR="00E93F5D" w:rsidRPr="004908CC" w:rsidRDefault="00E93F5D" w:rsidP="00E93F5D">
      <w:pPr>
        <w:rPr>
          <w:rFonts w:eastAsia="SimSun" w:cs="v4.2.0"/>
        </w:rPr>
      </w:pPr>
      <w:r w:rsidRPr="004908CC">
        <w:rPr>
          <w:rFonts w:eastAsia="SimSun" w:cs="v4.2.0"/>
        </w:rPr>
        <w:t xml:space="preserve">UE PRS-RSRP measurement capability is as indicated by the UE in </w:t>
      </w:r>
      <w:r w:rsidRPr="004908CC">
        <w:rPr>
          <w:rFonts w:eastAsia="SimSun"/>
          <w:i/>
        </w:rPr>
        <w:t>NR-DL-AoD-Provide</w:t>
      </w:r>
      <w:r w:rsidRPr="004908CC">
        <w:rPr>
          <w:rFonts w:eastAsia="SimSun"/>
          <w:i/>
          <w:noProof/>
        </w:rPr>
        <w:t xml:space="preserve">Capabilities </w:t>
      </w:r>
      <w:r w:rsidRPr="004908CC">
        <w:rPr>
          <w:rFonts w:eastAsia="SimSun" w:cs="v4.2.0"/>
        </w:rPr>
        <w:t>according to TS 37.355 [34].</w:t>
      </w:r>
    </w:p>
    <w:p w14:paraId="3E38DCD8" w14:textId="77777777" w:rsidR="00E93F5D" w:rsidRPr="004908CC" w:rsidRDefault="00E93F5D" w:rsidP="00E93F5D">
      <w:pPr>
        <w:pStyle w:val="Heading4"/>
        <w:rPr>
          <w:rFonts w:eastAsia="SimSun"/>
          <w:lang w:eastAsia="zh-CN"/>
        </w:rPr>
      </w:pPr>
      <w:r w:rsidRPr="004908CC">
        <w:rPr>
          <w:rFonts w:eastAsia="SimSun"/>
          <w:lang w:eastAsia="zh-CN"/>
        </w:rPr>
        <w:t>9.9A.3.4</w:t>
      </w:r>
      <w:r w:rsidRPr="004908CC">
        <w:rPr>
          <w:rFonts w:eastAsia="SimSun"/>
          <w:lang w:eastAsia="zh-CN"/>
        </w:rPr>
        <w:tab/>
        <w:t>Measurement Reporting Requirements</w:t>
      </w:r>
    </w:p>
    <w:p w14:paraId="267D2D14" w14:textId="77777777" w:rsidR="00E93F5D" w:rsidRPr="004908CC" w:rsidRDefault="00E93F5D"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10.1A.x.</w:t>
      </w:r>
    </w:p>
    <w:p w14:paraId="2B370D3E" w14:textId="77777777" w:rsidR="00E93F5D" w:rsidRPr="004908CC" w:rsidRDefault="00E93F5D" w:rsidP="00E93F5D">
      <w:pPr>
        <w:pStyle w:val="Heading4"/>
        <w:rPr>
          <w:rFonts w:eastAsia="SimSun"/>
          <w:lang w:eastAsia="zh-CN"/>
        </w:rPr>
      </w:pPr>
      <w:r w:rsidRPr="004908CC">
        <w:rPr>
          <w:rFonts w:eastAsia="SimSun"/>
        </w:rPr>
        <w:t>9.9A.3.5</w:t>
      </w:r>
      <w:r w:rsidRPr="004908CC">
        <w:rPr>
          <w:rFonts w:eastAsia="SimSun"/>
        </w:rPr>
        <w:tab/>
        <w:t>Measurements Period Requireme</w:t>
      </w:r>
      <w:r w:rsidRPr="004908CC">
        <w:rPr>
          <w:rFonts w:eastAsia="SimSun"/>
          <w:lang w:eastAsia="zh-CN"/>
        </w:rPr>
        <w:t>nts without FH</w:t>
      </w:r>
    </w:p>
    <w:p w14:paraId="7A03C71B" w14:textId="77777777" w:rsidR="00E93F5D" w:rsidRPr="004908CC" w:rsidRDefault="00E93F5D" w:rsidP="00E93F5D">
      <w:pPr>
        <w:pStyle w:val="Heading5"/>
        <w:rPr>
          <w:rFonts w:eastAsia="SimSun"/>
          <w:lang w:eastAsia="zh-CN"/>
        </w:rPr>
      </w:pPr>
      <w:r w:rsidRPr="004908CC">
        <w:rPr>
          <w:rFonts w:eastAsia="SimSun"/>
          <w:lang w:eastAsia="zh-CN"/>
        </w:rPr>
        <w:t>9.9A.3.5.1</w:t>
      </w:r>
      <w:r w:rsidRPr="004908CC">
        <w:rPr>
          <w:rFonts w:eastAsia="SimSun"/>
          <w:lang w:eastAsia="zh-CN"/>
        </w:rPr>
        <w:tab/>
        <w:t>Measurement Period Requirements without FH with MG</w:t>
      </w:r>
    </w:p>
    <w:p w14:paraId="7DFA50DD" w14:textId="77777777" w:rsidR="00E93F5D" w:rsidRPr="004908CC" w:rsidRDefault="00E93F5D" w:rsidP="00E93F5D">
      <w:pPr>
        <w:rPr>
          <w:rFonts w:eastAsia="MS Mincho" w:cs="v4.2.0"/>
        </w:rPr>
      </w:pPr>
      <w:r w:rsidRPr="004908CC">
        <w:rPr>
          <w:rFonts w:eastAsia="SimSun"/>
        </w:rPr>
        <w:t xml:space="preserve">When the physical layer receives </w:t>
      </w:r>
      <w:r w:rsidRPr="004908CC">
        <w:rPr>
          <w:rFonts w:eastAsia="SimSun"/>
          <w:i/>
        </w:rPr>
        <w:t>NR-DL-AoD-Provide</w:t>
      </w:r>
      <w:r w:rsidRPr="004908CC">
        <w:rPr>
          <w:rFonts w:eastAsia="SimSun"/>
          <w:i/>
          <w:noProof/>
        </w:rPr>
        <w:t>AssistanceData</w:t>
      </w:r>
      <w:r w:rsidRPr="004908CC">
        <w:rPr>
          <w:rFonts w:eastAsia="SimSun"/>
        </w:rPr>
        <w:t xml:space="preserve"> message and </w:t>
      </w:r>
      <w:r w:rsidRPr="004908CC">
        <w:rPr>
          <w:rFonts w:eastAsia="SimSun"/>
          <w:i/>
        </w:rPr>
        <w:t>NR-DL-AoD-Request</w:t>
      </w:r>
      <w:r w:rsidRPr="004908CC">
        <w:rPr>
          <w:rFonts w:eastAsia="SimSun"/>
          <w:i/>
          <w:noProof/>
        </w:rPr>
        <w:t>LocationInformation</w:t>
      </w:r>
      <w:r w:rsidRPr="004908CC">
        <w:rPr>
          <w:rFonts w:eastAsia="SimSun"/>
          <w:i/>
        </w:rPr>
        <w:t xml:space="preserve"> </w:t>
      </w:r>
      <w:r w:rsidRPr="004908CC">
        <w:rPr>
          <w:rFonts w:eastAsia="SimSun"/>
          <w:iCs/>
        </w:rPr>
        <w:t>message from LMF</w:t>
      </w:r>
      <w:r w:rsidRPr="004908CC">
        <w:rPr>
          <w:rFonts w:eastAsia="SimSun"/>
        </w:rPr>
        <w:t xml:space="preserve"> via LPP [34], the RedCap UE shall be able to measure multiple (up to the RedCapUE capability specified in Clause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08CC">
        <w:rPr>
          <w:rFonts w:eastAsia="MS Mincho" w:cs="v4.2.0"/>
        </w:rPr>
        <w:t xml:space="preserve"> ms.</w:t>
      </w:r>
    </w:p>
    <w:p w14:paraId="06FD2A72" w14:textId="77777777" w:rsidR="00E93F5D" w:rsidRPr="004908CC" w:rsidRDefault="00E93F5D" w:rsidP="00885F0C">
      <w:pPr>
        <w:pStyle w:val="EQ"/>
        <w:rPr>
          <w:i/>
        </w:rPr>
      </w:pPr>
      <w:r w:rsidRPr="004908CC">
        <w:rPr>
          <w:rFonts w:eastAsia="SimSun"/>
        </w:rPr>
        <w:tab/>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p>
    <w:p w14:paraId="39520A24" w14:textId="77777777" w:rsidR="00E93F5D" w:rsidRPr="004908CC" w:rsidRDefault="00E93F5D" w:rsidP="00E93F5D">
      <w:pPr>
        <w:rPr>
          <w:rFonts w:eastAsia="SimSun"/>
          <w:lang w:eastAsia="zh-CN"/>
        </w:rPr>
      </w:pPr>
      <w:r w:rsidRPr="004908CC">
        <w:rPr>
          <w:rFonts w:eastAsia="SimSun"/>
          <w:lang w:eastAsia="zh-CN"/>
        </w:rPr>
        <w:t xml:space="preserve">where  </w:t>
      </w:r>
    </w:p>
    <w:p w14:paraId="1B5BDFCC" w14:textId="77777777" w:rsidR="00E93F5D" w:rsidRPr="004908CC" w:rsidRDefault="00E93F5D" w:rsidP="00E93F5D">
      <w:pPr>
        <w:spacing w:before="120" w:after="120"/>
        <w:rPr>
          <w:rFonts w:eastAsia="SimSun"/>
          <w:lang w:eastAsia="zh-CN"/>
        </w:rPr>
      </w:pPr>
      <w:r w:rsidRPr="004908CC">
        <w:rPr>
          <w:rFonts w:eastAsia="SimSun"/>
          <w:i/>
          <w:iCs/>
          <w:lang w:eastAsia="zh-CN"/>
        </w:rPr>
        <w:t>i</w:t>
      </w:r>
      <w:r w:rsidRPr="004908CC">
        <w:rPr>
          <w:rFonts w:eastAsia="SimSun"/>
          <w:lang w:eastAsia="zh-CN"/>
        </w:rPr>
        <w:t xml:space="preserve"> is the index of </w:t>
      </w:r>
      <w:r w:rsidRPr="004908CC">
        <w:rPr>
          <w:rFonts w:eastAsia="SimSun"/>
        </w:rPr>
        <w:t>positioning</w:t>
      </w:r>
      <w:r w:rsidRPr="004908CC">
        <w:rPr>
          <w:rFonts w:eastAsia="SimSun"/>
          <w:lang w:eastAsia="zh-CN"/>
        </w:rPr>
        <w:t xml:space="preserve"> frequency layer, </w:t>
      </w:r>
    </w:p>
    <w:p w14:paraId="2EA54AFC" w14:textId="77777777" w:rsidR="00E93F5D" w:rsidRPr="004908CC" w:rsidRDefault="00E93F5D" w:rsidP="00E93F5D">
      <w:pPr>
        <w:spacing w:before="120" w:after="120"/>
        <w:rPr>
          <w:rFonts w:eastAsia="SimSun"/>
        </w:rPr>
      </w:pPr>
      <w:r w:rsidRPr="004908CC">
        <w:rPr>
          <w:rFonts w:eastAsia="SimSun"/>
        </w:rPr>
        <w:t xml:space="preserve">L is total number of positioning frequency layers, </w:t>
      </w:r>
    </w:p>
    <w:p w14:paraId="163A7007" w14:textId="77777777" w:rsidR="00E93F5D" w:rsidRPr="004908CC" w:rsidRDefault="00000000"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4908CC">
        <w:rPr>
          <w:rFonts w:eastAsia="SimSun"/>
          <w:bCs/>
          <w:iCs/>
          <w:lang w:eastAsia="zh-CN"/>
        </w:rPr>
        <w:t xml:space="preserve"> </w:t>
      </w:r>
      <w:r w:rsidR="00E93F5D" w:rsidRPr="004908CC">
        <w:rPr>
          <w:rFonts w:eastAsia="SimSun"/>
        </w:rPr>
        <w:t xml:space="preserve">is the periodicity of the </w:t>
      </w:r>
      <w:r w:rsidR="00E93F5D" w:rsidRPr="004908CC">
        <w:rPr>
          <w:rFonts w:eastAsia="SimSun"/>
          <w:lang w:eastAsia="zh-CN"/>
        </w:rPr>
        <w:t>PRS-RSRP</w:t>
      </w:r>
      <w:r w:rsidR="00E93F5D" w:rsidRPr="004908CC">
        <w:rPr>
          <w:rFonts w:eastAsia="SimSun"/>
        </w:rPr>
        <w:t xml:space="preserve"> measurement in </w:t>
      </w:r>
      <w:r w:rsidR="00E93F5D" w:rsidRPr="004908CC">
        <w:rPr>
          <w:rFonts w:eastAsia="SimSun"/>
          <w:lang w:eastAsia="zh-CN"/>
        </w:rPr>
        <w:t xml:space="preserve">positioning frequency layer </w:t>
      </w:r>
      <w:r w:rsidR="00E93F5D" w:rsidRPr="004908CC">
        <w:rPr>
          <w:rFonts w:eastAsia="SimSun"/>
          <w:i/>
          <w:iCs/>
          <w:lang w:eastAsia="zh-CN"/>
        </w:rPr>
        <w:t>i</w:t>
      </w:r>
      <w:r w:rsidR="00E93F5D" w:rsidRPr="004908CC">
        <w:rPr>
          <w:rFonts w:eastAsia="SimSun"/>
          <w:lang w:eastAsia="zh-CN"/>
        </w:rPr>
        <w:t>.</w:t>
      </w:r>
    </w:p>
    <w:p w14:paraId="5AE88526" w14:textId="77777777" w:rsidR="00E93F5D" w:rsidRPr="004908CC" w:rsidRDefault="00E93F5D" w:rsidP="00E93F5D">
      <w:pPr>
        <w:spacing w:before="120" w:after="120"/>
        <w:rPr>
          <w:rFonts w:eastAsia="SimSun"/>
          <w:lang w:eastAsia="zh-CN"/>
        </w:rPr>
      </w:pPr>
    </w:p>
    <w:p w14:paraId="2548DD05" w14:textId="77777777" w:rsidR="00E93F5D" w:rsidRPr="004908CC" w:rsidRDefault="00E93F5D" w:rsidP="00E93F5D">
      <w:pPr>
        <w:keepLines/>
        <w:tabs>
          <w:tab w:val="center" w:pos="4536"/>
          <w:tab w:val="right" w:pos="9072"/>
        </w:tabs>
        <w:rPr>
          <w:rFonts w:eastAsia="SimSun"/>
          <w:noProof/>
          <w:lang w:eastAsia="zh-CN"/>
        </w:rPr>
      </w:pPr>
      <w:r w:rsidRPr="004908CC">
        <w:rPr>
          <w:rFonts w:eastAsia="SimSun"/>
          <w:noProof/>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r>
          <m:rPr>
            <m:sty m:val="p"/>
          </m:rPr>
          <w:rPr>
            <w:rFonts w:ascii="Cambria Math" w:eastAsia="SimSun"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eastAsia="SimSun" w:hAnsi="Cambria Math"/>
                            <w:noProof/>
                            <w:lang w:eastAsia="zh-CN"/>
                          </w:rPr>
                          <m:t>CSSF</m:t>
                        </m:r>
                      </m:e>
                      <m:sub>
                        <m:r>
                          <m:rPr>
                            <m:sty m:val="p"/>
                          </m:rPr>
                          <w:rPr>
                            <w:rFonts w:ascii="Cambria Math" w:eastAsia="SimSun" w:hAnsi="Cambria Math"/>
                            <w:noProof/>
                            <w:lang w:eastAsia="zh-CN"/>
                          </w:rPr>
                          <m:t>PRS_RedCap,i</m:t>
                        </m:r>
                      </m:sub>
                    </m:sSub>
                    <m:r>
                      <m:rPr>
                        <m:sty m:val="p"/>
                      </m:rPr>
                      <w:rPr>
                        <w:rFonts w:ascii="Cambria Math" w:eastAsia="SimSun" w:hAnsi="Cambria Math"/>
                        <w:noProof/>
                      </w:rPr>
                      <m:t>*</m:t>
                    </m:r>
                    <m:sSub>
                      <m:sSubPr>
                        <m:ctrlPr>
                          <w:rPr>
                            <w:rFonts w:ascii="Cambria Math" w:hAnsi="Cambria Math"/>
                            <w:noProof/>
                          </w:rPr>
                        </m:ctrlPr>
                      </m:sSubPr>
                      <m:e>
                        <m:r>
                          <m:rPr>
                            <m:sty m:val="p"/>
                          </m:rPr>
                          <w:rPr>
                            <w:rFonts w:ascii="Cambria Math" w:eastAsia="SimSun" w:hAnsi="Cambria Math"/>
                            <w:noProof/>
                            <w:lang w:eastAsia="zh-CN"/>
                          </w:rPr>
                          <m:t>ceil( K</m:t>
                        </m:r>
                      </m:e>
                      <m:sub>
                        <m:r>
                          <m:rPr>
                            <m:sty m:val="p"/>
                          </m:rPr>
                          <w:rPr>
                            <w:rFonts w:ascii="Cambria Math" w:eastAsia="SimSun" w:hAnsi="Cambria Math"/>
                            <w:noProof/>
                            <w:lang w:eastAsia="zh-CN"/>
                          </w:rPr>
                          <m:t>p,PRS,i</m:t>
                        </m:r>
                      </m:sub>
                    </m:sSub>
                    <m:r>
                      <m:rPr>
                        <m:sty m:val="p"/>
                      </m:rPr>
                      <w:rPr>
                        <w:rFonts w:ascii="Cambria Math" w:eastAsia="SimSun" w:hAnsi="Cambria Math"/>
                        <w:noProof/>
                      </w:rPr>
                      <m:t>)*</m:t>
                    </m:r>
                    <m:r>
                      <w:rPr>
                        <w:rFonts w:ascii="Cambria Math" w:eastAsia="SimSun" w:hAnsi="Cambria Math"/>
                        <w:noProof/>
                      </w:rPr>
                      <m:t>N</m:t>
                    </m:r>
                  </m:e>
                  <m:sub>
                    <m:r>
                      <w:rPr>
                        <w:rFonts w:ascii="Cambria Math" w:eastAsia="SimSun" w:hAnsi="Cambria Math"/>
                        <w:noProof/>
                      </w:rPr>
                      <m:t>RxBeam</m:t>
                    </m:r>
                    <m:r>
                      <m:rPr>
                        <m:sty m:val="p"/>
                      </m:rPr>
                      <w:rPr>
                        <w:rFonts w:ascii="Cambria Math" w:eastAsia="SimSun" w:hAnsi="Cambria Math"/>
                        <w:noProof/>
                      </w:rPr>
                      <m:t>,</m:t>
                    </m:r>
                    <m:r>
                      <w:rPr>
                        <w:rFonts w:ascii="Cambria Math" w:eastAsia="SimSun" w:hAnsi="Cambria Math"/>
                        <w:noProof/>
                      </w:rPr>
                      <m:t>i</m:t>
                    </m:r>
                  </m:sub>
                </m:sSub>
                <m:r>
                  <m:rPr>
                    <m:sty m:val="p"/>
                  </m:rPr>
                  <w:rPr>
                    <w:rFonts w:ascii="Cambria Math" w:eastAsia="SimSun"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eastAsia="SimSun" w:hAnsi="Cambria Math"/>
                                <w:noProof/>
                              </w:rPr>
                              <m:t>N</m:t>
                            </m:r>
                          </m:e>
                          <m:sub>
                            <m:r>
                              <w:rPr>
                                <w:rFonts w:ascii="Cambria Math" w:eastAsia="SimSun" w:hAnsi="Cambria Math"/>
                                <w:noProof/>
                              </w:rPr>
                              <m:t>PRS</m:t>
                            </m:r>
                            <m:r>
                              <m:rPr>
                                <m:nor/>
                              </m:rPr>
                              <w:rPr>
                                <w:rFonts w:eastAsia="SimSun"/>
                                <w:noProof/>
                              </w:rPr>
                              <m:t>,i</m:t>
                            </m:r>
                          </m:sub>
                          <m:sup>
                            <m:r>
                              <w:rPr>
                                <w:rFonts w:ascii="Cambria Math" w:eastAsia="SimSun" w:hAnsi="Cambria Math"/>
                                <w:noProof/>
                              </w:rPr>
                              <m:t>slot</m:t>
                            </m:r>
                          </m:sup>
                        </m:sSubSup>
                      </m:num>
                      <m:den>
                        <m:sSup>
                          <m:sSupPr>
                            <m:ctrlPr>
                              <w:rPr>
                                <w:rFonts w:ascii="Cambria Math" w:hAnsi="Cambria Math"/>
                                <w:noProof/>
                              </w:rPr>
                            </m:ctrlPr>
                          </m:sSupPr>
                          <m:e>
                            <m:r>
                              <w:rPr>
                                <w:rFonts w:ascii="Cambria Math" w:eastAsia="SimSun" w:hAnsi="Cambria Math"/>
                                <w:noProof/>
                              </w:rPr>
                              <m:t>N</m:t>
                            </m:r>
                          </m:e>
                          <m:sup>
                            <m:r>
                              <m:rPr>
                                <m:sty m:val="p"/>
                              </m:rPr>
                              <w:rPr>
                                <w:rFonts w:ascii="Cambria Math" w:eastAsia="SimSun" w:hAnsi="Cambria Math"/>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eastAsia="SimSun" w:hAnsi="Cambria Math"/>
                                <w:noProof/>
                                <w:lang w:eastAsia="zh-CN"/>
                              </w:rPr>
                              <m:t>L</m:t>
                            </m:r>
                          </m:e>
                          <m:sub>
                            <m:r>
                              <w:rPr>
                                <w:rFonts w:ascii="Cambria Math" w:eastAsia="SimSun" w:hAnsi="Cambria Math"/>
                                <w:noProof/>
                                <w:lang w:eastAsia="zh-CN"/>
                              </w:rPr>
                              <m:t>available_PRS</m:t>
                            </m:r>
                            <m:r>
                              <m:rPr>
                                <m:sty m:val="p"/>
                              </m:rPr>
                              <w:rPr>
                                <w:rFonts w:ascii="Cambria Math" w:eastAsia="SimSun" w:hAnsi="Cambria Math"/>
                                <w:noProof/>
                                <w:lang w:eastAsia="zh-CN"/>
                              </w:rPr>
                              <m:t>,i</m:t>
                            </m:r>
                          </m:sub>
                        </m:sSub>
                      </m:num>
                      <m:den>
                        <m:r>
                          <w:rPr>
                            <w:rFonts w:ascii="Cambria Math" w:eastAsia="SimSun" w:hAnsi="Cambria Math"/>
                            <w:noProof/>
                          </w:rPr>
                          <m:t>N</m:t>
                        </m:r>
                      </m:den>
                    </m:f>
                  </m:e>
                </m:d>
                <m:r>
                  <m:rPr>
                    <m:sty m:val="p"/>
                  </m:rPr>
                  <w:rPr>
                    <w:rFonts w:ascii="Cambria Math" w:eastAsia="SimSun" w:hAnsi="Cambria Math"/>
                    <w:noProof/>
                    <w:lang w:eastAsia="zh-CN"/>
                  </w:rPr>
                  <m:t>*</m:t>
                </m:r>
                <m:sSub>
                  <m:sSubPr>
                    <m:ctrlPr>
                      <w:rPr>
                        <w:rFonts w:ascii="Cambria Math" w:hAnsi="Cambria Math"/>
                        <w:noProof/>
                      </w:rPr>
                    </m:ctrlPr>
                  </m:sSubPr>
                  <m:e>
                    <m:r>
                      <w:rPr>
                        <w:rFonts w:ascii="Cambria Math" w:eastAsia="SimSun" w:hAnsi="Cambria Math"/>
                        <w:noProof/>
                      </w:rPr>
                      <m:t>N</m:t>
                    </m:r>
                  </m:e>
                  <m:sub>
                    <m:r>
                      <w:rPr>
                        <w:rFonts w:ascii="Cambria Math" w:eastAsia="SimSun" w:hAnsi="Cambria Math"/>
                        <w:noProof/>
                      </w:rPr>
                      <m:t>sample</m:t>
                    </m:r>
                  </m:sub>
                </m:sSub>
                <m:r>
                  <m:rPr>
                    <m:sty m:val="p"/>
                  </m:rPr>
                  <w:rPr>
                    <w:rFonts w:ascii="Cambria Math" w:eastAsia="SimSun" w:hAnsi="Cambria Math"/>
                    <w:noProof/>
                  </w:rPr>
                  <m:t>-1</m:t>
                </m:r>
              </m:e>
            </m:d>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r>
          <m:rPr>
            <m:sty m:val="p"/>
          </m:rPr>
          <w:rPr>
            <w:rFonts w:ascii="Cambria Math" w:eastAsia="SimSun" w:hAnsi="Cambria Math"/>
            <w:noProof/>
            <w:lang w:eastAsia="zh-CN"/>
          </w:rPr>
          <m:t>+</m:t>
        </m:r>
        <m:sSub>
          <m:sSubPr>
            <m:ctrlPr>
              <w:rPr>
                <w:rFonts w:ascii="Cambria Math" w:hAnsi="Cambria Math"/>
                <w:noProof/>
              </w:rPr>
            </m:ctrlPr>
          </m:sSubPr>
          <m:e>
            <m:r>
              <m:rPr>
                <m:nor/>
              </m:rPr>
              <w:rPr>
                <w:rFonts w:eastAsia="SimSun"/>
                <w:noProof/>
              </w:rPr>
              <m:t>T</m:t>
            </m:r>
          </m:e>
          <m:sub>
            <m:r>
              <m:rPr>
                <m:nor/>
              </m:rPr>
              <w:rPr>
                <w:rFonts w:eastAsia="SimSun"/>
                <w:noProof/>
              </w:rPr>
              <m:t>last</m:t>
            </m:r>
          </m:sub>
        </m:sSub>
      </m:oMath>
    </w:p>
    <w:p w14:paraId="7753D6F7" w14:textId="77777777" w:rsidR="00E93F5D" w:rsidRPr="004908CC" w:rsidRDefault="00E93F5D" w:rsidP="00E93F5D">
      <w:pPr>
        <w:spacing w:before="120" w:after="120"/>
        <w:rPr>
          <w:rFonts w:eastAsia="SimSun"/>
          <w:lang w:eastAsia="zh-CN"/>
        </w:rPr>
      </w:pPr>
      <w:r w:rsidRPr="004908CC">
        <w:rPr>
          <w:rFonts w:eastAsia="SimSun"/>
          <w:lang w:eastAsia="zh-CN"/>
        </w:rPr>
        <w:t xml:space="preserve">where </w:t>
      </w:r>
    </w:p>
    <w:p w14:paraId="666AACE0" w14:textId="77777777" w:rsidR="00E93F5D" w:rsidRPr="004908CC" w:rsidRDefault="00E93F5D" w:rsidP="00E93F5D">
      <w:pPr>
        <w:ind w:leftChars="242" w:left="768" w:hanging="284"/>
        <w:rPr>
          <w:rFonts w:eastAsia="SimSun"/>
          <w:lang w:eastAsia="zh-CN"/>
        </w:rPr>
      </w:pPr>
      <w:r w:rsidRPr="004908CC">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4908CC">
        <w:rPr>
          <w:rFonts w:eastAsia="SimSun"/>
          <w:lang w:eastAsia="zh-CN"/>
        </w:rPr>
        <w:t xml:space="preserve"> is the carrier specific scaling factor for PRS-RSRP measurements specified in clause 9.1A.5.2,</w:t>
      </w:r>
    </w:p>
    <w:p w14:paraId="257703FD"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rPr>
        <w:t xml:space="preserve"> is a scaling factor for </w:t>
      </w:r>
      <w:r w:rsidRPr="004908CC">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lang w:eastAsia="zh-CN"/>
        </w:rPr>
        <w:t xml:space="preserve"> = </w:t>
      </w:r>
      <w:r w:rsidRPr="004908CC">
        <w:rPr>
          <w:rFonts w:eastAsia="SimSun"/>
          <w:bCs/>
          <w:lang w:eastAsia="zh-CN"/>
        </w:rPr>
        <w:t>N</w:t>
      </w:r>
      <w:r w:rsidRPr="004908CC">
        <w:rPr>
          <w:rFonts w:eastAsia="SimSun"/>
          <w:bCs/>
          <w:vertAlign w:val="subscript"/>
          <w:lang w:eastAsia="zh-CN"/>
        </w:rPr>
        <w:t>total</w:t>
      </w:r>
      <w:r w:rsidRPr="004908CC">
        <w:rPr>
          <w:rFonts w:eastAsia="SimSun"/>
          <w:bCs/>
          <w:lang w:eastAsia="zh-CN"/>
        </w:rPr>
        <w:t xml:space="preserve"> / N</w:t>
      </w:r>
      <w:r w:rsidRPr="004908CC">
        <w:rPr>
          <w:rFonts w:eastAsia="SimSun"/>
          <w:bCs/>
          <w:vertAlign w:val="subscript"/>
          <w:lang w:eastAsia="zh-CN"/>
        </w:rPr>
        <w:t>available</w:t>
      </w:r>
      <w:r w:rsidRPr="004908CC">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lang w:eastAsia="zh-CN"/>
        </w:rPr>
        <w:t xml:space="preserve"> = 1 </w:t>
      </w:r>
      <w:r w:rsidRPr="004908CC">
        <w:rPr>
          <w:rFonts w:eastAsia="SimSun"/>
          <w:bCs/>
          <w:lang w:eastAsia="zh-CN"/>
        </w:rPr>
        <w:t>for UE not configured with concurrent measurement gap</w:t>
      </w:r>
      <w:r w:rsidRPr="004908CC">
        <w:rPr>
          <w:rFonts w:eastAsia="SimSun"/>
          <w:lang w:eastAsia="zh-CN"/>
        </w:rPr>
        <w:t>.</w:t>
      </w:r>
    </w:p>
    <w:p w14:paraId="61E0C8FD" w14:textId="4382CB47" w:rsidR="00E93F5D" w:rsidRPr="004908CC" w:rsidRDefault="00E93F5D" w:rsidP="00E93F5D">
      <w:pPr>
        <w:ind w:left="851" w:hanging="284"/>
        <w:rPr>
          <w:rFonts w:eastAsia="SimSun"/>
          <w:lang w:eastAsia="zh-CN"/>
        </w:rPr>
      </w:pPr>
      <w:r w:rsidRPr="004908CC">
        <w:rPr>
          <w:rFonts w:eastAsia="SimSun"/>
        </w:rPr>
        <w:tab/>
      </w:r>
      <w:r w:rsidRPr="004908CC">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4908CC">
        <w:rPr>
          <w:rFonts w:eastAsia="SimSun"/>
          <w:vertAlign w:val="subscript"/>
          <w:lang w:eastAsia="zh-CN"/>
        </w:rPr>
        <w:t xml:space="preserve">,  </w:t>
      </w:r>
      <w:r w:rsidRPr="004908CC">
        <w:rPr>
          <w:rFonts w:eastAsia="SimSun"/>
          <w:lang w:eastAsia="zh-CN"/>
        </w:rPr>
        <w:t>MGRP_max), where MGRP</w:t>
      </w:r>
      <w:r w:rsidR="003B287A">
        <w:rPr>
          <w:rFonts w:eastAsia="SimSun"/>
          <w:lang w:eastAsia="zh-CN"/>
        </w:rPr>
        <w:t>_</w:t>
      </w:r>
      <w:r w:rsidRPr="004908CC">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4908CC" w:rsidRDefault="00E93F5D" w:rsidP="00E93F5D">
      <w:pPr>
        <w:ind w:left="1135" w:hanging="284"/>
        <w:rPr>
          <w:rFonts w:eastAsia="SimSun"/>
          <w:lang w:eastAsia="zh-CN"/>
        </w:rPr>
      </w:pPr>
      <w:r w:rsidRPr="004908CC">
        <w:rPr>
          <w:rFonts w:eastAsia="SimSun"/>
          <w:bCs/>
          <w:lang w:eastAsia="zh-CN"/>
        </w:rPr>
        <w:tab/>
        <w:t>N</w:t>
      </w:r>
      <w:r w:rsidRPr="004908CC">
        <w:rPr>
          <w:rFonts w:eastAsia="SimSun"/>
          <w:bCs/>
          <w:vertAlign w:val="subscript"/>
          <w:lang w:eastAsia="zh-CN"/>
        </w:rPr>
        <w:t>total</w:t>
      </w:r>
      <w:r w:rsidRPr="004908CC">
        <w:rPr>
          <w:rFonts w:eastAsia="SimSun"/>
          <w:bCs/>
          <w:lang w:eastAsia="zh-CN"/>
        </w:rPr>
        <w:t xml:space="preserve"> is the total number of </w:t>
      </w:r>
      <w:r w:rsidRPr="004908CC">
        <w:rPr>
          <w:rFonts w:eastAsia="SimSun"/>
          <w:lang w:eastAsia="zh-CN"/>
        </w:rPr>
        <w:t xml:space="preserve">associated gap occasions covering </w:t>
      </w:r>
      <w:r w:rsidRPr="004908CC">
        <w:rPr>
          <w:rFonts w:eastAsia="SimSun"/>
          <w:bCs/>
          <w:lang w:eastAsia="zh-CN"/>
        </w:rPr>
        <w:t xml:space="preserve">PRS occasions within the window, </w:t>
      </w:r>
      <w:r w:rsidRPr="004908CC">
        <w:rPr>
          <w:rFonts w:eastAsia="SimSun"/>
          <w:lang w:eastAsia="zh-CN"/>
        </w:rPr>
        <w:t>including both dropped and non-dropped instances of the associated measurement gap within</w:t>
      </w:r>
      <w:r w:rsidRPr="004908CC">
        <w:rPr>
          <w:rFonts w:eastAsia="SimSun"/>
          <w:bCs/>
          <w:lang w:eastAsia="zh-CN"/>
        </w:rPr>
        <w:t xml:space="preserve"> the window, and</w:t>
      </w:r>
    </w:p>
    <w:p w14:paraId="0EF0058A" w14:textId="77777777" w:rsidR="00E93F5D" w:rsidRPr="004908CC" w:rsidRDefault="00E93F5D" w:rsidP="00E93F5D">
      <w:pPr>
        <w:ind w:left="1135" w:hanging="284"/>
        <w:rPr>
          <w:rFonts w:eastAsia="SimSun"/>
          <w:lang w:eastAsia="zh-CN"/>
        </w:rPr>
      </w:pPr>
      <w:r w:rsidRPr="004908CC">
        <w:rPr>
          <w:rFonts w:eastAsia="SimSun"/>
          <w:bCs/>
          <w:lang w:eastAsia="zh-CN"/>
        </w:rPr>
        <w:tab/>
        <w:t>N</w:t>
      </w:r>
      <w:r w:rsidRPr="004908CC">
        <w:rPr>
          <w:rFonts w:eastAsia="SimSun"/>
          <w:bCs/>
          <w:vertAlign w:val="subscript"/>
          <w:lang w:eastAsia="zh-CN"/>
        </w:rPr>
        <w:t>available</w:t>
      </w:r>
      <w:r w:rsidRPr="004908CC">
        <w:rPr>
          <w:rFonts w:eastAsia="SimSun"/>
          <w:bCs/>
          <w:lang w:eastAsia="zh-CN"/>
        </w:rPr>
        <w:t xml:space="preserve"> is the number of non-dropped </w:t>
      </w:r>
      <w:r w:rsidRPr="004908CC">
        <w:rPr>
          <w:rFonts w:eastAsia="SimSun"/>
          <w:lang w:eastAsia="zh-CN"/>
        </w:rPr>
        <w:t>associated gap occasions covering</w:t>
      </w:r>
      <w:r w:rsidRPr="004908CC">
        <w:rPr>
          <w:rFonts w:eastAsia="SimSun"/>
          <w:bCs/>
          <w:lang w:eastAsia="zh-CN"/>
        </w:rPr>
        <w:t xml:space="preserve"> PRS occasions within the window W, after further accounting for MG collisions by applying the selected gap collision rule </w:t>
      </w:r>
    </w:p>
    <w:p w14:paraId="2911414C" w14:textId="77777777" w:rsidR="00E93F5D" w:rsidRPr="004908CC" w:rsidRDefault="00E93F5D" w:rsidP="00E93F5D">
      <w:pPr>
        <w:ind w:left="1135" w:hanging="284"/>
        <w:rPr>
          <w:rFonts w:eastAsia="SimSun"/>
          <w:lang w:eastAsia="zh-CN"/>
        </w:rPr>
      </w:pPr>
      <w:r w:rsidRPr="004908CC">
        <w:rPr>
          <w:rFonts w:eastAsia="SimSun"/>
          <w:lang w:eastAsia="zh-CN"/>
        </w:rPr>
        <w:tab/>
        <w:t xml:space="preserve">Requirements do not apply if </w:t>
      </w:r>
      <w:r w:rsidRPr="004908CC">
        <w:rPr>
          <w:rFonts w:eastAsia="SimSun"/>
          <w:bCs/>
          <w:lang w:eastAsia="zh-CN"/>
        </w:rPr>
        <w:t>N</w:t>
      </w:r>
      <w:r w:rsidRPr="004908CC">
        <w:rPr>
          <w:rFonts w:eastAsia="SimSun"/>
          <w:bCs/>
          <w:vertAlign w:val="subscript"/>
          <w:lang w:eastAsia="zh-CN"/>
        </w:rPr>
        <w:t>available</w:t>
      </w:r>
      <w:r w:rsidRPr="004908CC">
        <w:rPr>
          <w:rFonts w:eastAsia="SimSun"/>
          <w:lang w:eastAsia="zh-CN"/>
        </w:rPr>
        <w:t xml:space="preserve"> =0.</w:t>
      </w:r>
    </w:p>
    <w:p w14:paraId="1602C300"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08CC">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=1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FR1 </w:t>
      </w:r>
      <w:r w:rsidRPr="004908CC">
        <w:rPr>
          <w:rFonts w:eastAsia="SimSun"/>
        </w:rPr>
        <w:t>(for 2 Rx or 1 Rx RedCap UE)</w:t>
      </w:r>
      <w:r w:rsidRPr="004908CC">
        <w:rPr>
          <w:rFonts w:eastAsia="SimSun"/>
          <w:lang w:eastAsia="zh-CN"/>
        </w:rPr>
        <w:t xml:space="preserve"> and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FR2 </w:t>
      </w:r>
      <w:r w:rsidRPr="004908CC">
        <w:rPr>
          <w:rFonts w:eastAsia="SimSun"/>
        </w:rPr>
        <w:t>(for 2 Rx RedCap UE only)</w:t>
      </w:r>
      <w:r w:rsidRPr="004908CC">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 is equal to the value reported by the UE in </w:t>
      </w:r>
      <w:r w:rsidRPr="004908CC">
        <w:rPr>
          <w:rFonts w:eastAsia="SimSun"/>
          <w:i/>
          <w:lang w:eastAsia="zh-CN"/>
        </w:rPr>
        <w:t xml:space="preserve">supportedLowerRxBeamSweepingFactor-FR2 </w:t>
      </w:r>
      <w:r w:rsidRPr="004908CC">
        <w:rPr>
          <w:rFonts w:eastAsia="SimSun"/>
          <w:lang w:eastAsia="zh-CN"/>
        </w:rPr>
        <w:t xml:space="preserve">if the UE supports the capability for the band containing positioning frequency layer i, and the LMF indicates </w:t>
      </w:r>
      <w:r w:rsidRPr="004908CC">
        <w:rPr>
          <w:rFonts w:eastAsia="SimSun"/>
          <w:i/>
          <w:lang w:eastAsia="zh-CN"/>
        </w:rPr>
        <w:t xml:space="preserve">lowerRxBeamSweepingFactor-FR2 </w:t>
      </w:r>
      <w:r w:rsidRPr="004908CC">
        <w:rPr>
          <w:rFonts w:eastAsia="SimSun"/>
          <w:lang w:eastAsia="zh-CN"/>
        </w:rPr>
        <w:t xml:space="preserve">in </w:t>
      </w:r>
      <w:r w:rsidRPr="004908CC">
        <w:rPr>
          <w:rFonts w:eastAsia="SimSun"/>
          <w:i/>
        </w:rPr>
        <w:t>NR-</w:t>
      </w:r>
      <w:r w:rsidRPr="004908CC">
        <w:rPr>
          <w:rFonts w:eastAsia="SimSun"/>
          <w:i/>
          <w:lang w:val="en-US" w:eastAsia="zh-CN"/>
        </w:rPr>
        <w:t>DL-</w:t>
      </w:r>
      <w:r w:rsidRPr="004908CC">
        <w:rPr>
          <w:rFonts w:eastAsia="SimSun"/>
          <w:i/>
        </w:rPr>
        <w:t>TDOA-RequestLocationInformation</w:t>
      </w:r>
      <w:r w:rsidRPr="004908CC">
        <w:rPr>
          <w:rFonts w:eastAsia="SimSun"/>
          <w:lang w:eastAsia="zh-CN"/>
        </w:rPr>
        <w:t>.</w:t>
      </w:r>
      <w:r w:rsidRPr="004908CC">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bCs/>
          <w:lang w:eastAsia="zh-CN"/>
        </w:rPr>
        <w:t xml:space="preserve"> is </w:t>
      </w:r>
      <w:r w:rsidRPr="004908CC">
        <w:rPr>
          <w:rFonts w:eastAsia="SimSun"/>
          <w:lang w:eastAsia="zh-CN"/>
        </w:rPr>
        <w:t>equal to 8, otherwise.</w:t>
      </w:r>
    </w:p>
    <w:p w14:paraId="02FF87EF" w14:textId="77777777" w:rsidR="00E93F5D" w:rsidRPr="004908CC" w:rsidRDefault="00E93F5D" w:rsidP="00E93F5D">
      <w:pPr>
        <w:ind w:left="568" w:hanging="284"/>
        <w:rPr>
          <w:rFonts w:eastAsia="SimSun"/>
          <w:lang w:val="en-US" w:eastAsia="zh-CN"/>
        </w:rPr>
      </w:pPr>
      <w:r w:rsidRPr="004908CC">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08CC">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iCs/>
          <w:lang w:eastAsia="zh-CN"/>
        </w:rPr>
        <w:t>, only the PRS resources unmuted and fully or partially overlapped with MG are considered.</w:t>
      </w:r>
    </w:p>
    <w:p w14:paraId="200E8064" w14:textId="77777777" w:rsidR="00E93F5D" w:rsidRPr="004908CC" w:rsidRDefault="00E93F5D" w:rsidP="00E93F5D">
      <w:pPr>
        <w:ind w:left="568" w:hanging="284"/>
        <w:rPr>
          <w:rFonts w:eastAsia="SimSun"/>
          <w:lang w:val="en-US" w:eastAsia="zh-CN"/>
        </w:rPr>
      </w:pPr>
      <w:r w:rsidRPr="004908CC">
        <w:rPr>
          <w:rFonts w:eastAsia="SimSun"/>
        </w:rPr>
        <w:tab/>
      </w:r>
      <m:oMath>
        <m:sSubSup>
          <m:sSubSupPr>
            <m:ctrlPr>
              <w:rPr>
                <w:rFonts w:ascii="Cambria Math" w:hAnsi="Cambria Math"/>
                <w:lang w:val="en-US"/>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sidRPr="004908CC">
        <w:rPr>
          <w:rFonts w:eastAsia="SimSun"/>
          <w:lang w:val="en-US" w:eastAsia="zh-CN"/>
        </w:rPr>
        <w:t xml:space="preserve"> is the maximum number of DL PRS resources of </w:t>
      </w:r>
      <w:r w:rsidRPr="004908CC">
        <w:rPr>
          <w:rFonts w:eastAsia="SimSun"/>
        </w:rPr>
        <w:t>positioning</w:t>
      </w:r>
      <w:r w:rsidRPr="004908CC">
        <w:rPr>
          <w:rFonts w:eastAsia="SimSun"/>
          <w:lang w:eastAsia="zh-CN"/>
        </w:rPr>
        <w:t xml:space="preserve"> </w:t>
      </w:r>
      <w:r w:rsidRPr="004908CC">
        <w:rPr>
          <w:rFonts w:eastAsia="SimSun"/>
          <w:lang w:val="en-US" w:eastAsia="zh-CN"/>
        </w:rPr>
        <w:t>frequency layer i configured in a slot,</w:t>
      </w:r>
    </w:p>
    <w:p w14:paraId="67604861"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{N,T}</m:t>
        </m:r>
      </m:oMath>
      <w:r w:rsidRPr="004908CC">
        <w:rPr>
          <w:rFonts w:eastAsia="SimSun"/>
          <w:lang w:val="en-US" w:eastAsia="zh-CN"/>
        </w:rPr>
        <w:t xml:space="preserve"> is UE capability combination per band where N is a duration of DL PRS symbols in ms </w:t>
      </w:r>
      <w:r w:rsidRPr="004908CC">
        <w:rPr>
          <w:rFonts w:eastAsia="SimSun"/>
          <w:lang w:eastAsia="zh-CN"/>
        </w:rPr>
        <w:t xml:space="preserve">corresponding to </w:t>
      </w:r>
      <w:r w:rsidRPr="004908CC">
        <w:rPr>
          <w:rFonts w:eastAsia="SimSun"/>
          <w:i/>
          <w:iCs/>
        </w:rPr>
        <w:t>durationOfPRS-ProcessingSysmbols</w:t>
      </w:r>
      <w:r w:rsidRPr="004908CC">
        <w:rPr>
          <w:rFonts w:eastAsia="SimSun"/>
          <w:lang w:eastAsia="zh-CN"/>
        </w:rPr>
        <w:t xml:space="preserve"> in TS 37.355 [34] </w:t>
      </w:r>
      <w:r w:rsidRPr="004908CC">
        <w:rPr>
          <w:rFonts w:eastAsia="SimSun"/>
          <w:lang w:val="en-US" w:eastAsia="zh-CN"/>
        </w:rPr>
        <w:t xml:space="preserve">processed every T ms </w:t>
      </w:r>
      <w:r w:rsidRPr="004908CC">
        <w:rPr>
          <w:rFonts w:eastAsia="SimSun"/>
          <w:lang w:eastAsia="zh-CN"/>
        </w:rPr>
        <w:t xml:space="preserve">corresponding to </w:t>
      </w:r>
      <w:r w:rsidRPr="004908CC">
        <w:rPr>
          <w:rFonts w:eastAsia="SimSun"/>
          <w:i/>
          <w:iCs/>
        </w:rPr>
        <w:t>durationOfPRS-ProcessingSymbolsInEveryTms</w:t>
      </w:r>
      <w:r w:rsidRPr="004908CC">
        <w:rPr>
          <w:rFonts w:eastAsia="SimSun"/>
        </w:rPr>
        <w:t xml:space="preserve"> </w:t>
      </w:r>
      <w:r w:rsidRPr="004908CC">
        <w:rPr>
          <w:rFonts w:eastAsia="SimSun"/>
          <w:lang w:eastAsia="zh-CN"/>
        </w:rPr>
        <w:t xml:space="preserve">in TS 37.355 [34] </w:t>
      </w:r>
      <w:r w:rsidRPr="004908CC">
        <w:rPr>
          <w:rFonts w:eastAsia="SimSun"/>
          <w:lang w:val="en-US" w:eastAsia="zh-CN"/>
        </w:rPr>
        <w:t xml:space="preserve">for a given maximum bandwidth supported by UE </w:t>
      </w:r>
      <w:r w:rsidRPr="004908CC">
        <w:rPr>
          <w:rFonts w:eastAsia="SimSun"/>
          <w:lang w:eastAsia="zh-CN"/>
        </w:rPr>
        <w:t xml:space="preserve">corresponding to </w:t>
      </w:r>
      <w:r w:rsidRPr="004908CC">
        <w:rPr>
          <w:rFonts w:eastAsia="SimSun"/>
          <w:i/>
          <w:iCs/>
          <w:lang w:eastAsia="zh-CN"/>
        </w:rPr>
        <w:t>supportedBandwidthPRS</w:t>
      </w:r>
      <w:r w:rsidRPr="004908CC">
        <w:rPr>
          <w:rFonts w:eastAsia="SimSun"/>
          <w:lang w:eastAsia="zh-CN"/>
        </w:rPr>
        <w:t xml:space="preserve"> in TS 37.355 [34]</w:t>
      </w:r>
      <w:r w:rsidRPr="004908CC">
        <w:rPr>
          <w:rFonts w:eastAsia="SimSun"/>
          <w:lang w:val="en-US" w:eastAsia="zh-CN"/>
        </w:rPr>
        <w:t>,</w:t>
      </w:r>
    </w:p>
    <w:p w14:paraId="73C5B017"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m:t>
        </m:r>
      </m:oMath>
      <w:r w:rsidRPr="004908CC">
        <w:rPr>
          <w:rFonts w:eastAsia="SimSun"/>
          <w:lang w:val="en-US" w:eastAsia="zh-CN"/>
        </w:rPr>
        <w:t xml:space="preserve"> is UE capability for number of DL PRS resources that it can process in a slot as </w:t>
      </w:r>
      <w:r w:rsidRPr="004908CC">
        <w:rPr>
          <w:rFonts w:eastAsia="SimSun"/>
          <w:lang w:eastAsia="zh-CN"/>
        </w:rPr>
        <w:t xml:space="preserve">indicated by </w:t>
      </w:r>
      <w:r w:rsidRPr="004908CC">
        <w:rPr>
          <w:rFonts w:eastAsia="SimSun"/>
          <w:i/>
          <w:iCs/>
        </w:rPr>
        <w:t>maxNumOfDL-PRS-ResProcessedPerSlot</w:t>
      </w:r>
      <w:r w:rsidRPr="004908CC">
        <w:rPr>
          <w:rFonts w:eastAsia="SimSun"/>
          <w:lang w:eastAsia="zh-CN"/>
        </w:rPr>
        <w:t xml:space="preserve"> </w:t>
      </w:r>
      <w:r w:rsidRPr="004908CC">
        <w:rPr>
          <w:rFonts w:eastAsia="SimSun"/>
          <w:lang w:val="en-US" w:eastAsia="zh-CN"/>
        </w:rPr>
        <w:t xml:space="preserve"> in clause 6.4.3 of TS 37.355 [34],</w:t>
      </w:r>
    </w:p>
    <w:p w14:paraId="0201500E"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is the number of PRS RSRP measurement samples, where</w:t>
      </w:r>
    </w:p>
    <w:p w14:paraId="0768D991" w14:textId="77777777" w:rsidR="00E93F5D" w:rsidRPr="004908CC" w:rsidRDefault="00E93F5D" w:rsidP="00E93F5D">
      <w:pPr>
        <w:ind w:left="851" w:hanging="284"/>
        <w:rPr>
          <w:rFonts w:eastAsia="SimSun"/>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1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w:t>
      </w:r>
      <w:r w:rsidRPr="004908CC">
        <w:rPr>
          <w:rFonts w:eastAsia="SimSun"/>
          <w:lang w:eastAsia="zh-CN"/>
        </w:rPr>
        <w:t xml:space="preserve"> </w:t>
      </w:r>
      <w:r w:rsidRPr="004908CC">
        <w:rPr>
          <w:rFonts w:eastAsia="SimSun"/>
        </w:rPr>
        <w:t>meets the following conditions:</w:t>
      </w:r>
    </w:p>
    <w:p w14:paraId="5C6F5729"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 xml:space="preserve">PRS bandwidth is within the active BWP and </w:t>
      </w:r>
    </w:p>
    <w:p w14:paraId="366F954E"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71BF9E96" w14:textId="77777777" w:rsidR="00E93F5D" w:rsidRPr="004908CC" w:rsidRDefault="00E93F5D" w:rsidP="00E93F5D">
      <w:pPr>
        <w:ind w:left="851" w:hanging="284"/>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2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 does not meet the following conditions:</w:t>
      </w:r>
    </w:p>
    <w:p w14:paraId="5F33C4BF"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PRS bandwidth is within the active BWP and</w:t>
      </w:r>
    </w:p>
    <w:p w14:paraId="600FAEB9"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54AED928" w14:textId="77777777" w:rsidR="00E93F5D" w:rsidRPr="004908CC" w:rsidRDefault="00E93F5D" w:rsidP="00E93F5D">
      <w:pPr>
        <w:ind w:left="851" w:hanging="284"/>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4 otherwise.</w:t>
      </w:r>
    </w:p>
    <w:p w14:paraId="52CDA73A" w14:textId="77777777" w:rsidR="00E93F5D" w:rsidRPr="004908CC" w:rsidRDefault="00000000"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4908CC">
        <w:rPr>
          <w:rFonts w:eastAsia="SimSun"/>
          <w:i/>
          <w:lang w:val="en-US" w:eastAsia="zh-CN"/>
        </w:rPr>
        <w:t xml:space="preserve"> = </w:t>
      </w:r>
      <m:oMath>
        <m:sSub>
          <m:sSubPr>
            <m:ctrlPr>
              <w:rPr>
                <w:rFonts w:ascii="Cambria Math" w:hAnsi="Cambria Math"/>
                <w:i/>
                <w:lang w:val="en-US"/>
              </w:rPr>
            </m:ctrlPr>
          </m:sSubPr>
          <m:e>
            <m:r>
              <w:rPr>
                <w:rFonts w:ascii="Cambria Math" w:eastAsia="SimSun" w:hAnsi="Cambria Math"/>
                <w:lang w:val="en-US" w:eastAsia="zh-CN"/>
              </w:rPr>
              <m:t>T</m:t>
            </m:r>
          </m:e>
          <m:sub>
            <m:r>
              <m:rPr>
                <m:nor/>
              </m:rPr>
              <w:rPr>
                <w:rFonts w:eastAsia="SimSun"/>
                <w:i/>
                <w:lang w:val="en-US" w:eastAsia="zh-CN"/>
              </w:rPr>
              <m:t>i</m:t>
            </m:r>
          </m:sub>
        </m:sSub>
      </m:oMath>
      <w:r w:rsidR="00E93F5D" w:rsidRPr="004908CC">
        <w:rPr>
          <w:rFonts w:eastAsia="SimSun"/>
          <w:i/>
          <w:lang w:val="en-US"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4908CC">
        <w:rPr>
          <w:rFonts w:eastAsia="SimSun"/>
          <w:i/>
          <w:lang w:val="en-US" w:eastAsia="zh-CN"/>
        </w:rPr>
        <w:t xml:space="preserve"> </w:t>
      </w:r>
      <w:r w:rsidR="00E93F5D" w:rsidRPr="004908CC">
        <w:rPr>
          <w:rFonts w:eastAsia="SimSun"/>
          <w:lang w:val="en-US" w:eastAsia="zh-CN"/>
        </w:rPr>
        <w:t>is the measurement duration for the last PRS-RSRP sample, including the sampling time and processing time,</w:t>
      </w:r>
      <w:r w:rsidR="00E93F5D" w:rsidRPr="004908CC">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4908CC">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4908CC">
        <w:rPr>
          <w:rFonts w:eastAsia="SimSun"/>
          <w:bCs/>
        </w:rPr>
        <w:t xml:space="preserve"> + </w:t>
      </w:r>
      <m:oMath>
        <m:r>
          <m:rPr>
            <m:sty m:val="p"/>
          </m:rPr>
          <w:rPr>
            <w:rFonts w:ascii="Cambria Math" w:eastAsia="SimSun" w:hAnsi="Cambria Math"/>
          </w:rPr>
          <m:t>MGL</m:t>
        </m:r>
      </m:oMath>
      <w:r w:rsidR="00E93F5D" w:rsidRPr="004908CC">
        <w:rPr>
          <w:rFonts w:eastAsia="SimSun"/>
        </w:rPr>
        <w:t>,</w:t>
      </w:r>
    </w:p>
    <w:p w14:paraId="369531CA" w14:textId="77777777" w:rsidR="00E93F5D" w:rsidRPr="004908CC" w:rsidRDefault="00000000"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4908CC">
        <w:rPr>
          <w:rFonts w:eastAsia="SimSun"/>
          <w:lang w:eastAsia="zh-CN"/>
        </w:rPr>
        <w:t xml:space="preserve"> is the </w:t>
      </w:r>
      <w:r w:rsidR="00E93F5D" w:rsidRPr="004908CC">
        <w:rPr>
          <w:rFonts w:eastAsia="SimSun"/>
        </w:rPr>
        <w:t>periodicity of PRS-RSRP measurement in positioning</w:t>
      </w:r>
      <w:r w:rsidR="00E93F5D" w:rsidRPr="004908CC">
        <w:rPr>
          <w:rFonts w:eastAsia="SimSun"/>
          <w:lang w:eastAsia="zh-CN"/>
        </w:rPr>
        <w:t xml:space="preserve"> frequency layer </w:t>
      </w:r>
      <w:r w:rsidR="00E93F5D" w:rsidRPr="004908CC">
        <w:rPr>
          <w:rFonts w:eastAsia="SimSun"/>
          <w:i/>
          <w:iCs/>
          <w:lang w:eastAsia="zh-CN"/>
        </w:rPr>
        <w:t>i</w:t>
      </w:r>
      <w:r w:rsidR="00E93F5D" w:rsidRPr="004908CC">
        <w:rPr>
          <w:rFonts w:eastAsia="SimSun"/>
          <w:lang w:eastAsia="zh-CN"/>
        </w:rPr>
        <w:t xml:space="preserve">, </w:t>
      </w:r>
    </w:p>
    <w:p w14:paraId="14A3E46F" w14:textId="77777777" w:rsidR="00E93F5D" w:rsidRPr="004908CC" w:rsidRDefault="00E93F5D" w:rsidP="00E93F5D">
      <w:pPr>
        <w:ind w:left="851" w:hanging="284"/>
        <w:rPr>
          <w:rFonts w:eastAsia="SimSun"/>
        </w:rPr>
      </w:pPr>
      <w:r w:rsidRPr="004908CC">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08CC">
        <w:rPr>
          <w:rFonts w:eastAsia="SimSun"/>
        </w:rPr>
        <w:tab/>
        <w:t xml:space="preserve">corresponds to </w:t>
      </w:r>
      <w:r w:rsidRPr="004908CC">
        <w:rPr>
          <w:rFonts w:eastAsia="SimSun"/>
          <w:iCs/>
        </w:rPr>
        <w:t>durationOfPRS-ProcessingSymbolsInEveryTms</w:t>
      </w:r>
      <w:r w:rsidRPr="004908CC">
        <w:rPr>
          <w:rFonts w:eastAsia="SimSun"/>
        </w:rPr>
        <w:t xml:space="preserve"> in TS 37.355 [34],</w:t>
      </w:r>
    </w:p>
    <w:p w14:paraId="6E7F25D4"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4908CC">
        <w:rPr>
          <w:rFonts w:eastAsia="SimSun"/>
          <w:lang w:eastAsia="zh-CN"/>
        </w:rPr>
        <w:t xml:space="preserve"> </w:t>
      </w:r>
      <w:r w:rsidRPr="004908CC">
        <w:rPr>
          <w:rFonts w:eastAsia="SimSun"/>
          <w:lang w:val="en-US"/>
        </w:rPr>
        <w:t>the le</w:t>
      </w:r>
      <w:r w:rsidRPr="004908CC">
        <w:rPr>
          <w:rFonts w:eastAsia="SimSun"/>
        </w:rPr>
        <w:t xml:space="preserv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sidRPr="004908CC">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lang w:val="en-US"/>
              </w:rPr>
              <m:t>i</m:t>
            </m:r>
          </m:sub>
        </m:sSub>
      </m:oMath>
      <w:r w:rsidRPr="004908CC">
        <w:rPr>
          <w:rFonts w:eastAsia="SimSun"/>
          <w:lang w:eastAsia="zh-CN"/>
        </w:rPr>
        <w:t xml:space="preserve"> ,</w:t>
      </w:r>
    </w:p>
    <w:p w14:paraId="1EDB1600"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lang w:eastAsia="zh-CN"/>
        </w:rPr>
        <w:t xml:space="preserve"> is the maximum PRS resource periodicity among all PRS resources in </w:t>
      </w:r>
      <w:r w:rsidRPr="004908CC">
        <w:rPr>
          <w:rFonts w:eastAsia="SimSun"/>
        </w:rPr>
        <w:t>positioning</w:t>
      </w:r>
      <w:r w:rsidRPr="004908CC">
        <w:rPr>
          <w:rFonts w:eastAsia="SimSun"/>
          <w:lang w:eastAsia="zh-CN"/>
        </w:rPr>
        <w:t xml:space="preserve"> frequency layer i, </w:t>
      </w:r>
    </w:p>
    <w:p w14:paraId="55E7CBB3" w14:textId="77777777" w:rsidR="00E93F5D" w:rsidRPr="004908CC" w:rsidRDefault="00E93F5D" w:rsidP="00E93F5D">
      <w:pPr>
        <w:ind w:left="851" w:hanging="284"/>
        <w:rPr>
          <w:rFonts w:eastAsia="SimSun"/>
        </w:rPr>
      </w:pPr>
      <w:r w:rsidRPr="004908CC">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4908CC">
        <w:rPr>
          <w:rFonts w:eastAsia="SimSun"/>
          <w:lang w:eastAsia="zh-CN"/>
        </w:rPr>
        <w:t xml:space="preserve"> is the measurement gap repetition period in </w:t>
      </w:r>
      <w:r w:rsidRPr="004908CC">
        <w:rPr>
          <w:rFonts w:eastAsia="SimSun"/>
        </w:rPr>
        <w:t>positioning</w:t>
      </w:r>
      <w:r w:rsidRPr="004908CC">
        <w:rPr>
          <w:rFonts w:eastAsia="SimSun"/>
          <w:lang w:eastAsia="zh-CN"/>
        </w:rPr>
        <w:t xml:space="preserve"> frequency layer </w:t>
      </w:r>
      <w:r w:rsidRPr="004908CC">
        <w:rPr>
          <w:rFonts w:eastAsia="SimSun"/>
          <w:iCs/>
          <w:lang w:eastAsia="zh-CN"/>
        </w:rPr>
        <w:t>i</w:t>
      </w:r>
      <w:r w:rsidRPr="004908CC">
        <w:rPr>
          <w:rFonts w:eastAsia="SimSun"/>
          <w:lang w:eastAsia="zh-CN"/>
        </w:rPr>
        <w:t>.</w:t>
      </w:r>
    </w:p>
    <w:p w14:paraId="387E79BB" w14:textId="77777777" w:rsidR="00E93F5D" w:rsidRPr="004908CC" w:rsidRDefault="00E93F5D" w:rsidP="00E93F5D">
      <w:pPr>
        <w:rPr>
          <w:rFonts w:eastAsia="SimSun"/>
        </w:rPr>
      </w:pPr>
      <w:r w:rsidRPr="004908CC">
        <w:rPr>
          <w:rFonts w:eastAsia="SimSun"/>
        </w:rPr>
        <w:t xml:space="preserve">If positioning frequency layer </w:t>
      </w:r>
      <w:r w:rsidRPr="004908CC">
        <w:rPr>
          <w:rFonts w:eastAsia="SimSun"/>
          <w:i/>
          <w:iCs/>
        </w:rPr>
        <w:t>i</w:t>
      </w:r>
      <w:r w:rsidRPr="004908CC">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08CC">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rPr>
        <w:t>, where:</w:t>
      </w:r>
    </w:p>
    <w:p w14:paraId="6710BD65" w14:textId="77777777" w:rsidR="00E93F5D" w:rsidRPr="004908CC" w:rsidRDefault="00000000"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08CC">
        <w:rPr>
          <w:rFonts w:eastAsia="SimSun"/>
          <w:lang w:eastAsia="zh-CN"/>
        </w:rPr>
        <w:t xml:space="preserve"> is the periodicity of PRS resource sets given by the higher-layer parameter </w:t>
      </w:r>
      <w:r w:rsidR="00E93F5D" w:rsidRPr="004908CC">
        <w:rPr>
          <w:rFonts w:eastAsia="SimSun"/>
          <w:i/>
          <w:lang w:eastAsia="zh-CN"/>
        </w:rPr>
        <w:t>DL-PRS-Periodicity</w:t>
      </w:r>
      <w:r w:rsidR="00E93F5D" w:rsidRPr="004908CC">
        <w:rPr>
          <w:rFonts w:eastAsia="SimSun"/>
          <w:lang w:eastAsia="zh-CN"/>
        </w:rPr>
        <w:t>.</w:t>
      </w:r>
    </w:p>
    <w:p w14:paraId="083EA9F4" w14:textId="77777777" w:rsidR="00E93F5D" w:rsidRPr="004908CC" w:rsidRDefault="00000000"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08CC">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08CC">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08CC">
        <w:rPr>
          <w:rFonts w:eastAsia="SimSun"/>
          <w:lang w:eastAsia="zh-CN"/>
        </w:rPr>
        <w:t xml:space="preserve"> is the muting repetition factor given by the higher-layer parameter </w:t>
      </w:r>
      <w:r w:rsidR="00E93F5D" w:rsidRPr="004908CC">
        <w:rPr>
          <w:rFonts w:eastAsia="SimSun"/>
          <w:i/>
          <w:lang w:eastAsia="zh-CN"/>
        </w:rPr>
        <w:t>DL-PRS-MutingBitRepetitionFactor</w:t>
      </w:r>
      <w:r w:rsidR="00E93F5D" w:rsidRPr="004908CC">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08CC">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08CC">
        <w:rPr>
          <w:rFonts w:eastAsia="SimSun"/>
          <w:lang w:eastAsia="zh-CN"/>
        </w:rPr>
        <w:t>.</w:t>
      </w:r>
    </w:p>
    <w:p w14:paraId="670ABC72" w14:textId="77777777" w:rsidR="00E93F5D" w:rsidRPr="004908CC" w:rsidRDefault="00E93F5D" w:rsidP="00E93F5D">
      <w:pPr>
        <w:keepLines/>
        <w:ind w:left="1135" w:hanging="851"/>
        <w:rPr>
          <w:rFonts w:eastAsia="SimSun"/>
          <w:lang w:val="en-US" w:eastAsia="zh-CN"/>
        </w:rPr>
      </w:pPr>
      <w:r w:rsidRPr="004908CC">
        <w:rPr>
          <w:rFonts w:eastAsia="SimSun"/>
          <w:lang w:eastAsia="zh-CN"/>
        </w:rPr>
        <w:t>Note:</w:t>
      </w:r>
      <w:r w:rsidRPr="004908CC">
        <w:rPr>
          <w:rFonts w:eastAsia="SimSun"/>
          <w:lang w:eastAsia="zh-CN"/>
        </w:rPr>
        <w:tab/>
        <w:t>For the purpose of calculating T</w:t>
      </w:r>
      <w:r w:rsidRPr="004908CC">
        <w:rPr>
          <w:rFonts w:eastAsia="SimSun"/>
          <w:vertAlign w:val="subscript"/>
          <w:lang w:eastAsia="zh-CN"/>
        </w:rPr>
        <w:t>PRS,i</w:t>
      </w:r>
      <w:r w:rsidRPr="004908CC">
        <w:rPr>
          <w:rFonts w:eastAsia="SimSun"/>
          <w:lang w:eastAsia="zh-CN"/>
        </w:rPr>
        <w:t xml:space="preserve">, only the PRS resources fully or partially covered by the MG are considered. </w:t>
      </w:r>
    </w:p>
    <w:p w14:paraId="21EC5435" w14:textId="77777777" w:rsidR="00E93F5D" w:rsidRPr="004908CC" w:rsidRDefault="00E93F5D" w:rsidP="00E93F5D">
      <w:pPr>
        <w:rPr>
          <w:rFonts w:eastAsia="SimSun"/>
          <w:iCs/>
          <w:noProof/>
        </w:rPr>
      </w:pPr>
      <w:r w:rsidRPr="004908CC">
        <w:rPr>
          <w:rFonts w:eastAsia="SimSun"/>
        </w:rPr>
        <w:t xml:space="preserve">When PRS-RSRP measurements are configured for DL-AoD, except for deferred MT-LR as defined in clause 4.1a.5 [TS 23.273],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02673339" w14:textId="77777777" w:rsidR="00E93F5D" w:rsidRPr="004908CC" w:rsidRDefault="00E93F5D" w:rsidP="00E93F5D">
      <w:pPr>
        <w:rPr>
          <w:rFonts w:eastAsia="SimSun"/>
        </w:rPr>
      </w:pPr>
      <w:r w:rsidRPr="004908CC">
        <w:rPr>
          <w:rFonts w:eastAsia="SimSun"/>
        </w:rPr>
        <w:t>For deferred MT-LR with other event than “Periodic Location” as defined in clause 4.1a.5.1 [TS 23.273],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4C24CD80" w14:textId="77777777" w:rsidR="00E93F5D" w:rsidRPr="004908CC" w:rsidRDefault="00E93F5D" w:rsidP="00E93F5D">
      <w:pPr>
        <w:rPr>
          <w:rFonts w:eastAsia="SimSun"/>
        </w:rPr>
      </w:pPr>
      <w:r w:rsidRPr="004908CC">
        <w:rPr>
          <w:rFonts w:eastAsia="SimSun"/>
        </w:rPr>
        <w:t>For deferred MT-LR with event “Periodic Location” as defined in clause 4.1a.5.1 [TS 23.273], the UE shall perform the PRS-RSRP measurement in each reporting period and activate the location report at the time when the periodic timer expires.</w:t>
      </w:r>
    </w:p>
    <w:p w14:paraId="3AEC7F65" w14:textId="77777777" w:rsidR="00E93F5D" w:rsidRPr="004908CC" w:rsidRDefault="00E93F5D" w:rsidP="00E93F5D">
      <w:pPr>
        <w:keepLines/>
        <w:ind w:left="1135" w:hanging="851"/>
        <w:rPr>
          <w:rFonts w:eastAsia="SimSun"/>
          <w:iCs/>
          <w:noProof/>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4908CC" w:rsidRDefault="00E93F5D" w:rsidP="00E93F5D">
      <w:pPr>
        <w:rPr>
          <w:rFonts w:eastAsia="SimSun"/>
        </w:rPr>
      </w:pPr>
      <w:r w:rsidRPr="004908CC">
        <w:rPr>
          <w:rFonts w:eastAsia="SimSun"/>
          <w:iCs/>
          <w:noProof/>
        </w:rPr>
        <w:t xml:space="preserve">When the PRS-RSRP measurement is configured together with RSTD measurement then the PRS-RSRP measurement shall meet the </w:t>
      </w:r>
      <w:r w:rsidRPr="004908CC">
        <w:rPr>
          <w:rFonts w:eastAsia="SimSun"/>
        </w:rPr>
        <w:t xml:space="preserve">RSTD measurement requirements defined in clause 9.9.2. </w:t>
      </w:r>
    </w:p>
    <w:p w14:paraId="38380C53" w14:textId="77777777" w:rsidR="00E93F5D" w:rsidRPr="004908CC" w:rsidRDefault="00E93F5D" w:rsidP="00E93F5D">
      <w:pPr>
        <w:rPr>
          <w:rFonts w:eastAsia="SimSun"/>
        </w:rPr>
      </w:pPr>
      <w:r w:rsidRPr="004908CC">
        <w:rPr>
          <w:rFonts w:eastAsia="SimSun"/>
          <w:iCs/>
          <w:noProof/>
        </w:rPr>
        <w:t xml:space="preserve">When the PRS-RSRP measurement is configured together with UE Rx-Tx time difference measurement then the PRS-RSRP measurement shall meet the UE Rx-Tx time difference </w:t>
      </w:r>
      <w:r w:rsidRPr="004908CC">
        <w:rPr>
          <w:rFonts w:eastAsia="SimSun"/>
        </w:rPr>
        <w:t xml:space="preserve">measurement requirements defined in clause 9.9.4. </w:t>
      </w:r>
    </w:p>
    <w:p w14:paraId="593D9176" w14:textId="77777777" w:rsidR="00E93F5D" w:rsidRPr="004908CC" w:rsidRDefault="00E93F5D" w:rsidP="00E93F5D">
      <w:pPr>
        <w:rPr>
          <w:rFonts w:eastAsia="SimSun"/>
          <w:lang w:val="en-US"/>
        </w:rPr>
      </w:pPr>
      <w:r w:rsidRPr="004908CC">
        <w:rPr>
          <w:rFonts w:eastAsia="SimSun"/>
          <w:lang w:val="en-US" w:eastAsia="zh-CN"/>
        </w:rPr>
        <w:t>If CSSF changes during the measurement period, the measurement period could be longer.</w:t>
      </w:r>
    </w:p>
    <w:p w14:paraId="2A023662" w14:textId="77777777" w:rsidR="00E93F5D" w:rsidRPr="004908CC" w:rsidRDefault="00E93F5D" w:rsidP="00E93F5D">
      <w:pPr>
        <w:rPr>
          <w:rFonts w:eastAsia="SimSun"/>
          <w:lang w:val="en-US" w:eastAsia="zh-CN"/>
        </w:rPr>
      </w:pPr>
      <w:r w:rsidRPr="004908CC">
        <w:rPr>
          <w:rFonts w:eastAsia="SimSun"/>
          <w:lang w:val="en-US" w:eastAsia="zh-CN"/>
        </w:rPr>
        <w:t>The measurement requirements do not apply for a PRS resource:</w:t>
      </w:r>
    </w:p>
    <w:p w14:paraId="31ED1143" w14:textId="77777777" w:rsidR="00E93F5D" w:rsidRPr="004908CC" w:rsidRDefault="00E93F5D" w:rsidP="00E93F5D">
      <w:pPr>
        <w:pStyle w:val="B10"/>
        <w:rPr>
          <w:rFonts w:eastAsia="SimSun"/>
          <w:lang w:val="en-US" w:eastAsia="zh-CN"/>
        </w:rPr>
      </w:pPr>
      <w:r w:rsidRPr="004908CC">
        <w:rPr>
          <w:rFonts w:eastAsia="SimSun"/>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val="en-US" w:eastAsia="zh-CN"/>
        </w:rPr>
        <w:t xml:space="preserve"> or </w:t>
      </w:r>
    </w:p>
    <w:p w14:paraId="6EBC1200" w14:textId="77777777" w:rsidR="00E93F5D" w:rsidRPr="004908CC" w:rsidRDefault="00E93F5D" w:rsidP="00E93F5D">
      <w:pPr>
        <w:pStyle w:val="B10"/>
        <w:rPr>
          <w:rFonts w:eastAsia="SimSun"/>
          <w:lang w:val="en-US" w:eastAsia="zh-CN"/>
        </w:rPr>
      </w:pPr>
      <w:r w:rsidRPr="004908CC">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4908CC" w:rsidRDefault="00E93F5D" w:rsidP="00E93F5D">
      <w:pPr>
        <w:rPr>
          <w:rFonts w:eastAsia="SimSun"/>
          <w:lang w:eastAsia="zh-CN"/>
        </w:rPr>
      </w:pPr>
      <w:r w:rsidRPr="004908CC">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77777777" w:rsidR="00E93F5D" w:rsidRPr="004908CC" w:rsidRDefault="00E93F5D" w:rsidP="00E93F5D">
      <w:pPr>
        <w:rPr>
          <w:rFonts w:eastAsia="SimSun"/>
        </w:rPr>
      </w:pPr>
      <w:r w:rsidRPr="004908CC">
        <w:rPr>
          <w:rFonts w:eastAsia="SimSun"/>
        </w:rPr>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4908CC">
        <w:rPr>
          <w:rFonts w:eastAsia="SimSun"/>
        </w:rPr>
        <w:t xml:space="preserve"> within measurement gaps due to collisions with other signals; otherwise, a longer measurement period may be used.</w:t>
      </w:r>
    </w:p>
    <w:p w14:paraId="6279D399" w14:textId="77777777" w:rsidR="00E93F5D" w:rsidRPr="004908CC" w:rsidRDefault="00E93F5D" w:rsidP="00E93F5D">
      <w:pPr>
        <w:rPr>
          <w:rFonts w:eastAsia="SimSun"/>
        </w:rPr>
      </w:pPr>
      <w:r w:rsidRPr="004908CC">
        <w:rPr>
          <w:rFonts w:eastAsia="SimSun" w:cs="v4.2.0"/>
        </w:rPr>
        <w:t xml:space="preserve">The requirements in clause 9.9A.3 do not apply if the PRS configuration given by higher layer paramters </w:t>
      </w:r>
      <w:r w:rsidRPr="004908CC">
        <w:rPr>
          <w:rFonts w:eastAsia="SimSun"/>
          <w:i/>
          <w:snapToGrid w:val="0"/>
        </w:rPr>
        <w:t>NR-DL-PRS-AssistanceData</w:t>
      </w:r>
      <w:r w:rsidRPr="004908CC">
        <w:rPr>
          <w:rFonts w:eastAsia="SimSun"/>
          <w:snapToGrid w:val="0"/>
        </w:rPr>
        <w:t xml:space="preserve"> </w:t>
      </w:r>
      <w:r w:rsidRPr="004908CC">
        <w:rPr>
          <w:rFonts w:eastAsia="SimSun" w:cs="v4.2.0"/>
        </w:rPr>
        <w:t xml:space="preserve">exceeds any of the UE measurement capabilities given by </w:t>
      </w:r>
      <w:r w:rsidRPr="004908CC">
        <w:rPr>
          <w:rFonts w:eastAsia="SimSun" w:cs="v4.2.0"/>
          <w:i/>
        </w:rPr>
        <w:t>NR-DL-PRS-ResourcesCapability</w:t>
      </w:r>
      <w:r w:rsidRPr="004908CC">
        <w:rPr>
          <w:rFonts w:eastAsia="SimSun"/>
          <w:lang w:eastAsia="zh-CN"/>
        </w:rPr>
        <w:t xml:space="preserve"> in </w:t>
      </w:r>
      <w:r w:rsidRPr="004908CC">
        <w:rPr>
          <w:rFonts w:eastAsia="SimSun"/>
          <w:i/>
          <w:iCs/>
          <w:lang w:eastAsia="zh-CN"/>
        </w:rPr>
        <w:t>NR-DL-AoD-ProvideCapabilities</w:t>
      </w:r>
      <w:r w:rsidRPr="004908CC">
        <w:rPr>
          <w:rFonts w:eastAsia="SimSun"/>
          <w:iCs/>
          <w:lang w:eastAsia="zh-CN"/>
        </w:rPr>
        <w:t xml:space="preserve">, and it is up to UE implementation which PRS resources are measured, subject to </w:t>
      </w:r>
      <w:r w:rsidRPr="004908CC">
        <w:rPr>
          <w:rFonts w:eastAsia="SimSun" w:cs="v4.2.0"/>
        </w:rPr>
        <w:t>UE measurement capabilities</w:t>
      </w:r>
      <w:r w:rsidRPr="004908CC">
        <w:rPr>
          <w:rFonts w:eastAsia="SimSun"/>
          <w:i/>
          <w:iCs/>
          <w:lang w:eastAsia="zh-CN"/>
        </w:rPr>
        <w:t>.</w:t>
      </w:r>
    </w:p>
    <w:p w14:paraId="76B78233" w14:textId="77777777" w:rsidR="00E93F5D" w:rsidRPr="004908CC" w:rsidRDefault="00E93F5D" w:rsidP="00E93F5D">
      <w:pPr>
        <w:rPr>
          <w:rFonts w:eastAsia="SimSun"/>
        </w:rPr>
      </w:pPr>
      <w:r w:rsidRPr="004908CC">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10.1A.x. </w:t>
      </w:r>
    </w:p>
    <w:p w14:paraId="790AD4C3" w14:textId="77777777" w:rsidR="00E93F5D" w:rsidRPr="004908CC" w:rsidRDefault="00E93F5D" w:rsidP="00E93F5D">
      <w:pPr>
        <w:pStyle w:val="Heading5"/>
        <w:rPr>
          <w:rFonts w:eastAsia="SimSun"/>
          <w:lang w:eastAsia="zh-CN"/>
        </w:rPr>
      </w:pPr>
      <w:r w:rsidRPr="004908CC">
        <w:rPr>
          <w:rFonts w:eastAsia="SimSun"/>
          <w:lang w:eastAsia="zh-CN"/>
        </w:rPr>
        <w:t>9.9A.3.5.2</w:t>
      </w:r>
      <w:r w:rsidRPr="004908CC">
        <w:rPr>
          <w:rFonts w:eastAsia="SimSun"/>
          <w:lang w:eastAsia="zh-CN"/>
        </w:rPr>
        <w:tab/>
        <w:t>Measurement Period Requirements without FH without MG</w:t>
      </w:r>
    </w:p>
    <w:p w14:paraId="2F912EF5" w14:textId="77777777" w:rsidR="00E93F5D" w:rsidRPr="004908CC" w:rsidRDefault="00E93F5D" w:rsidP="00E93F5D">
      <w:pPr>
        <w:rPr>
          <w:rFonts w:eastAsia="MS Mincho" w:cs="v4.2.0"/>
        </w:rPr>
      </w:pPr>
      <w:r w:rsidRPr="004908CC">
        <w:rPr>
          <w:rFonts w:eastAsia="SimSun"/>
        </w:rPr>
        <w:t xml:space="preserve">When the physical layer receives </w:t>
      </w:r>
      <w:r w:rsidRPr="004908CC">
        <w:rPr>
          <w:rFonts w:eastAsia="SimSun"/>
          <w:i/>
        </w:rPr>
        <w:t>NR-DL-AoD-Provide</w:t>
      </w:r>
      <w:r w:rsidRPr="004908CC">
        <w:rPr>
          <w:rFonts w:eastAsia="SimSun"/>
          <w:i/>
          <w:noProof/>
        </w:rPr>
        <w:t>AssistanceData</w:t>
      </w:r>
      <w:r w:rsidRPr="004908CC">
        <w:rPr>
          <w:rFonts w:eastAsia="SimSun"/>
        </w:rPr>
        <w:t xml:space="preserve"> message and </w:t>
      </w:r>
      <w:r w:rsidRPr="004908CC">
        <w:rPr>
          <w:rFonts w:eastAsia="SimSun"/>
          <w:i/>
        </w:rPr>
        <w:t>NR-DL-AoD-Request</w:t>
      </w:r>
      <w:r w:rsidRPr="004908CC">
        <w:rPr>
          <w:rFonts w:eastAsia="SimSun"/>
          <w:i/>
          <w:noProof/>
        </w:rPr>
        <w:t>LocationInformation</w:t>
      </w:r>
      <w:r w:rsidRPr="004908CC">
        <w:rPr>
          <w:rFonts w:eastAsia="SimSun"/>
          <w:i/>
        </w:rPr>
        <w:t xml:space="preserve"> </w:t>
      </w:r>
      <w:r w:rsidRPr="004908CC">
        <w:rPr>
          <w:rFonts w:eastAsia="SimSun"/>
          <w:iCs/>
        </w:rPr>
        <w:t>message from LMF</w:t>
      </w:r>
      <w:r w:rsidRPr="004908CC">
        <w:rPr>
          <w:rFonts w:eastAsia="SimSun"/>
        </w:rPr>
        <w:t xml:space="preserve"> via LPP [34], the RedCap UE shall be able to measure multiple (up to the RedCap UE capability specified in Clause 9.9A.3.3) PRS-RSRP measurements</w:t>
      </w:r>
      <w:r w:rsidRPr="004908CC">
        <w:rPr>
          <w:rFonts w:eastAsia="SimSun"/>
          <w:lang w:eastAsia="zh-CN"/>
        </w:rPr>
        <w:t xml:space="preserve"> as </w:t>
      </w:r>
      <w:r w:rsidRPr="004908CC">
        <w:rPr>
          <w:rFonts w:eastAsia="SimSun"/>
        </w:rPr>
        <w:t>defined in TS 38.215 [4]</w:t>
      </w:r>
      <w:r w:rsidRPr="004908CC">
        <w:rPr>
          <w:rFonts w:eastAsia="SimSun"/>
          <w:lang w:eastAsia="zh-CN"/>
        </w:rPr>
        <w:t xml:space="preserve"> without measurement gap</w:t>
      </w:r>
      <w:r w:rsidRPr="004908CC">
        <w:rPr>
          <w:rFonts w:eastAsia="SimSun"/>
        </w:rPr>
        <w:t>, on configured positioning frequency layer</w:t>
      </w:r>
      <w:r w:rsidRPr="004908CC">
        <w:rPr>
          <w:rFonts w:eastAsia="SimSun"/>
          <w:lang w:eastAsia="zh-CN"/>
        </w:rPr>
        <w:t xml:space="preserve"> </w:t>
      </w:r>
      <w:r w:rsidRPr="004908CC">
        <w:rPr>
          <w:rFonts w:eastAsia="SimSun"/>
          <w:i/>
          <w:lang w:eastAsia="zh-CN"/>
        </w:rPr>
        <w:t>i</w:t>
      </w:r>
      <w:r w:rsidRPr="004908CC">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08CC">
        <w:rPr>
          <w:rFonts w:eastAsia="MS Mincho" w:cs="v4.2.0"/>
        </w:rPr>
        <w:t xml:space="preserve"> ms.</w:t>
      </w:r>
    </w:p>
    <w:p w14:paraId="6FC3390E" w14:textId="77777777" w:rsidR="00E93F5D" w:rsidRPr="004908CC" w:rsidRDefault="00000000" w:rsidP="00E93F5D">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noProof/>
          </w:rPr>
          <m:t>=</m:t>
        </m:r>
        <m:nary>
          <m:naryPr>
            <m:chr m:val="∑"/>
            <m:limLoc m:val="undOvr"/>
            <m:ctrlPr>
              <w:rPr>
                <w:rFonts w:ascii="Cambria Math" w:hAnsi="Cambria Math"/>
                <w:noProof/>
              </w:rPr>
            </m:ctrlPr>
          </m:naryPr>
          <m:sub>
            <m:r>
              <w:rPr>
                <w:rFonts w:ascii="Cambria Math" w:eastAsia="SimSun" w:hAnsi="Cambria Math"/>
                <w:noProof/>
              </w:rPr>
              <m:t>i=1</m:t>
            </m:r>
          </m:sub>
          <m:sup>
            <m:r>
              <w:rPr>
                <w:rFonts w:ascii="Cambria Math" w:eastAsia="SimSun" w:hAnsi="Cambria Math"/>
                <w:noProof/>
              </w:rPr>
              <m:t>L</m:t>
            </m:r>
          </m:sup>
          <m:e>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,i</m:t>
                </m:r>
              </m:sub>
            </m:sSub>
            <m:r>
              <w:rPr>
                <w:rFonts w:ascii="Cambria Math" w:eastAsia="SimSun" w:hAnsi="Cambria Math"/>
                <w:noProof/>
              </w:rPr>
              <m:t>+</m:t>
            </m:r>
            <m:d>
              <m:dPr>
                <m:ctrlPr>
                  <w:rPr>
                    <w:rFonts w:ascii="Cambria Math" w:hAnsi="Cambria Math"/>
                    <w:bCs/>
                    <w:i/>
                    <w:iCs/>
                    <w:noProof/>
                  </w:rPr>
                </m:ctrlPr>
              </m:dPr>
              <m:e>
                <m:r>
                  <w:rPr>
                    <w:rFonts w:ascii="Cambria Math" w:eastAsia="SimSun" w:hAnsi="Cambria Math"/>
                    <w:noProof/>
                    <w:lang w:eastAsia="zh-CN"/>
                  </w:rPr>
                  <m:t>L-1</m:t>
                </m:r>
              </m:e>
            </m:d>
            <m:r>
              <w:rPr>
                <w:rFonts w:ascii="Cambria Math" w:eastAsia="SimSun" w:hAnsi="Cambria Math"/>
                <w:noProof/>
                <w:lang w:eastAsia="zh-CN"/>
              </w:rPr>
              <m:t>*</m:t>
            </m:r>
            <m:func>
              <m:funcPr>
                <m:ctrlPr>
                  <w:rPr>
                    <w:rFonts w:ascii="Cambria Math" w:hAnsi="Cambria Math"/>
                    <w:bCs/>
                    <w:i/>
                    <w:iCs/>
                    <w:noProof/>
                  </w:rPr>
                </m:ctrlPr>
              </m:funcPr>
              <m:fName>
                <m:r>
                  <m:rPr>
                    <m:sty m:val="p"/>
                  </m:rPr>
                  <w:rPr>
                    <w:rFonts w:ascii="Cambria Math" w:eastAsia="SimSun"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m:t>
                        </m:r>
                        <m:r>
                          <w:rPr>
                            <w:rFonts w:ascii="Cambria Math" w:eastAsia="SimSun" w:hAnsi="Cambria Math"/>
                            <w:noProof/>
                            <w:lang w:eastAsia="zh-CN"/>
                          </w:rPr>
                          <m:t>i</m:t>
                        </m:r>
                      </m:sub>
                    </m:sSub>
                  </m:e>
                </m:d>
              </m:e>
            </m:func>
          </m:e>
        </m:nary>
      </m:oMath>
      <w:r w:rsidR="00E93F5D" w:rsidRPr="004908CC">
        <w:rPr>
          <w:rFonts w:eastAsia="SimSun"/>
          <w:iCs/>
          <w:lang w:eastAsia="zh-CN"/>
        </w:rPr>
        <w:t xml:space="preserve"> if any of the positioning frequency layers are in Case 1, or</w:t>
      </w:r>
    </w:p>
    <w:p w14:paraId="2F70B5F0" w14:textId="77777777" w:rsidR="00E93F5D" w:rsidRPr="004908CC" w:rsidRDefault="00000000" w:rsidP="00E93F5D">
      <w:pPr>
        <w:rPr>
          <w:rFonts w:eastAsia="SimSun"/>
          <w:iCs/>
          <w:lang w:eastAsia="zh-CN"/>
        </w:rPr>
      </w:pP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,i</m:t>
                </m:r>
              </m:sub>
            </m:sSub>
            <m:r>
              <w:rPr>
                <w:rFonts w:ascii="Cambria Math" w:eastAsia="SimSun" w:hAnsi="Cambria Math"/>
                <w:noProof/>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4908CC">
        <w:rPr>
          <w:rFonts w:eastAsia="SimSun"/>
          <w:iCs/>
          <w:lang w:eastAsia="zh-CN"/>
        </w:rPr>
        <w:t>, if all the positioning frequency layers are in Case 2,</w:t>
      </w:r>
    </w:p>
    <w:p w14:paraId="120088BD" w14:textId="77777777" w:rsidR="00E93F5D" w:rsidRPr="004908CC" w:rsidRDefault="00E93F5D" w:rsidP="00E93F5D">
      <w:pPr>
        <w:rPr>
          <w:rFonts w:eastAsia="SimSun"/>
          <w:lang w:eastAsia="zh-CN"/>
        </w:rPr>
      </w:pPr>
      <w:r w:rsidRPr="004908CC">
        <w:rPr>
          <w:rFonts w:eastAsia="SimSun"/>
          <w:lang w:eastAsia="zh-CN"/>
        </w:rPr>
        <w:t>Where,</w:t>
      </w:r>
    </w:p>
    <w:p w14:paraId="398A7840" w14:textId="77777777" w:rsidR="00E93F5D" w:rsidRPr="004908CC" w:rsidRDefault="00E93F5D" w:rsidP="00E93F5D">
      <w:pPr>
        <w:ind w:left="568" w:hanging="284"/>
        <w:rPr>
          <w:rFonts w:eastAsia="SimSun"/>
          <w:lang w:eastAsia="zh-CN"/>
        </w:rPr>
      </w:pPr>
      <w:r w:rsidRPr="004908CC">
        <w:rPr>
          <w:rFonts w:eastAsia="SimSun"/>
          <w:lang w:eastAsia="zh-CN"/>
        </w:rPr>
        <w:tab/>
      </w:r>
      <m:oMath>
        <m:r>
          <w:rPr>
            <w:rFonts w:ascii="Cambria Math" w:eastAsia="SimSun" w:hAnsi="Cambria Math"/>
            <w:lang w:eastAsia="zh-CN"/>
          </w:rPr>
          <m:t>i</m:t>
        </m:r>
      </m:oMath>
      <w:r w:rsidRPr="004908CC">
        <w:rPr>
          <w:rFonts w:eastAsia="SimSun"/>
          <w:lang w:eastAsia="zh-CN"/>
        </w:rPr>
        <w:t xml:space="preserve"> is the index of positioning frequency layer, and</w:t>
      </w:r>
    </w:p>
    <w:p w14:paraId="103414EE" w14:textId="77777777" w:rsidR="00E93F5D" w:rsidRPr="004908CC" w:rsidRDefault="00E93F5D" w:rsidP="00E93F5D">
      <w:pPr>
        <w:ind w:left="568" w:hanging="284"/>
        <w:rPr>
          <w:rFonts w:eastAsia="SimSun"/>
          <w:lang w:eastAsia="zh-CN"/>
        </w:rPr>
      </w:pPr>
      <w:r w:rsidRPr="004908CC">
        <w:rPr>
          <w:rFonts w:eastAsia="SimSun"/>
        </w:rPr>
        <w:tab/>
      </w:r>
      <m:oMath>
        <m:r>
          <w:rPr>
            <w:rFonts w:ascii="Cambria Math" w:eastAsia="SimSun" w:hAnsi="Cambria Math"/>
          </w:rPr>
          <m:t>L</m:t>
        </m:r>
      </m:oMath>
      <w:r w:rsidRPr="004908CC">
        <w:rPr>
          <w:rFonts w:eastAsia="SimSun"/>
        </w:rPr>
        <w:t xml:space="preserve"> is total number of </w:t>
      </w:r>
      <w:r w:rsidRPr="004908CC">
        <w:rPr>
          <w:rFonts w:eastAsia="SimSun"/>
          <w:lang w:eastAsia="zh-CN"/>
        </w:rPr>
        <w:t xml:space="preserve">positioning </w:t>
      </w:r>
      <w:r w:rsidRPr="004908CC">
        <w:rPr>
          <w:rFonts w:eastAsia="SimSun"/>
        </w:rPr>
        <w:t>frequency layers, and</w:t>
      </w:r>
    </w:p>
    <w:p w14:paraId="3913B498"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08CC">
        <w:rPr>
          <w:rFonts w:eastAsia="SimSun"/>
          <w:bCs/>
          <w:iCs/>
          <w:lang w:eastAsia="zh-CN"/>
        </w:rPr>
        <w:t xml:space="preserve"> </w:t>
      </w:r>
      <w:r w:rsidRPr="004908CC">
        <w:rPr>
          <w:rFonts w:eastAsia="SimSun"/>
        </w:rPr>
        <w:t xml:space="preserve">is the periodicity of the </w:t>
      </w:r>
      <w:r w:rsidRPr="004908CC">
        <w:rPr>
          <w:rFonts w:eastAsia="SimSun"/>
          <w:lang w:eastAsia="zh-CN"/>
        </w:rPr>
        <w:t>PRS RSTD</w:t>
      </w:r>
      <w:r w:rsidRPr="004908CC">
        <w:rPr>
          <w:rFonts w:eastAsia="SimSun"/>
        </w:rPr>
        <w:t xml:space="preserve"> measurement in </w:t>
      </w:r>
      <w:r w:rsidRPr="004908CC">
        <w:rPr>
          <w:rFonts w:eastAsia="SimSun"/>
          <w:lang w:eastAsia="zh-CN"/>
        </w:rPr>
        <w:t>positioning frequency layer i, and</w:t>
      </w:r>
    </w:p>
    <w:p w14:paraId="440405A8"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4908CC">
        <w:rPr>
          <w:rFonts w:eastAsia="SimSun"/>
          <w:bCs/>
          <w:iCs/>
          <w:lang w:eastAsia="zh-CN"/>
        </w:rPr>
        <w:t xml:space="preserve"> </w:t>
      </w:r>
      <w:r w:rsidRPr="004908CC">
        <w:rPr>
          <w:rFonts w:eastAsia="SimSun"/>
        </w:rPr>
        <w:t xml:space="preserve">is the time from the start of the first PPW occasion for </w:t>
      </w:r>
      <w:r w:rsidRPr="004908CC">
        <w:rPr>
          <w:rFonts w:eastAsia="SimSun"/>
          <w:lang w:eastAsia="zh-CN"/>
        </w:rPr>
        <w:t>positioning frequency layer</w:t>
      </w:r>
      <w:r w:rsidRPr="004908CC">
        <w:rPr>
          <w:rFonts w:eastAsia="SimSun"/>
        </w:rPr>
        <w:t xml:space="preserve"> i to the start of measurement period </w:t>
      </w: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oMath>
      <w:r w:rsidRPr="004908CC">
        <w:rPr>
          <w:rFonts w:eastAsia="SimSun"/>
          <w:lang w:eastAsia="zh-CN"/>
        </w:rPr>
        <w:t>.</w:t>
      </w:r>
    </w:p>
    <w:p w14:paraId="6959E116" w14:textId="77777777" w:rsidR="00E93F5D" w:rsidRPr="004908CC" w:rsidRDefault="00E93F5D" w:rsidP="00E93F5D">
      <w:pPr>
        <w:ind w:left="568" w:hanging="284"/>
        <w:rPr>
          <w:rFonts w:eastAsia="SimSun"/>
        </w:rPr>
      </w:pPr>
      <w:r w:rsidRPr="004908CC">
        <w:rPr>
          <w:rFonts w:eastAsia="SimSun"/>
        </w:rPr>
        <w:tab/>
        <w:t xml:space="preserve">A </w:t>
      </w:r>
      <w:r w:rsidRPr="004908CC">
        <w:rPr>
          <w:rFonts w:eastAsia="SimSun"/>
          <w:lang w:eastAsia="zh-CN"/>
        </w:rPr>
        <w:t>positioning frequency layer</w:t>
      </w:r>
      <w:r w:rsidRPr="004908CC">
        <w:rPr>
          <w:rFonts w:eastAsia="SimSun"/>
        </w:rPr>
        <w:t xml:space="preserve"> is in Case 1 if UE reports </w:t>
      </w:r>
      <w:r w:rsidRPr="004908CC">
        <w:rPr>
          <w:rFonts w:eastAsia="SimSun"/>
          <w:i/>
        </w:rPr>
        <w:t>ppw-durationOfPRS-Processing1-r17</w:t>
      </w:r>
      <w:r w:rsidRPr="004908CC">
        <w:rPr>
          <w:rFonts w:eastAsia="SimSun"/>
        </w:rPr>
        <w:t xml:space="preserve"> for the band containing the </w:t>
      </w:r>
      <w:r w:rsidRPr="004908CC">
        <w:rPr>
          <w:rFonts w:eastAsia="SimSun"/>
          <w:lang w:eastAsia="zh-CN"/>
        </w:rPr>
        <w:t>positioning frequency layer, and a positioning frequency layer</w:t>
      </w:r>
      <w:r w:rsidRPr="004908CC">
        <w:rPr>
          <w:rFonts w:eastAsia="SimSun"/>
        </w:rPr>
        <w:t xml:space="preserve"> is in Case 2 if UE reports </w:t>
      </w:r>
      <w:r w:rsidRPr="004908CC">
        <w:rPr>
          <w:rFonts w:eastAsia="SimSun"/>
          <w:i/>
        </w:rPr>
        <w:t>ppw-durationOfPRS-Processing2-r17</w:t>
      </w:r>
      <w:r w:rsidRPr="004908CC">
        <w:rPr>
          <w:rFonts w:eastAsia="SimSun"/>
        </w:rPr>
        <w:t xml:space="preserve"> for the band containing the </w:t>
      </w:r>
      <w:r w:rsidRPr="004908CC">
        <w:rPr>
          <w:rFonts w:eastAsia="SimSun"/>
          <w:lang w:eastAsia="zh-CN"/>
        </w:rPr>
        <w:t>positioning frequency layer.</w:t>
      </w:r>
      <w:r w:rsidRPr="004908CC">
        <w:rPr>
          <w:rFonts w:eastAsia="SimSun"/>
        </w:rPr>
        <w:tab/>
      </w:r>
    </w:p>
    <w:p w14:paraId="381CE7C7" w14:textId="77777777" w:rsidR="00E93F5D" w:rsidRPr="004908CC" w:rsidRDefault="00E93F5D" w:rsidP="00E93F5D">
      <w:pPr>
        <w:ind w:left="568" w:hanging="284"/>
        <w:rPr>
          <w:rFonts w:eastAsia="SimSun" w:cs="v4.2.0"/>
          <w:lang w:eastAsia="zh-CN"/>
        </w:rPr>
      </w:pPr>
      <w:r w:rsidRPr="004908CC">
        <w:rPr>
          <w:rFonts w:eastAsia="SimSun"/>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oMath>
      <w:r w:rsidRPr="004908CC">
        <w:rPr>
          <w:rFonts w:eastAsia="SimSun"/>
        </w:rPr>
        <w:t xml:space="preserve"> is the measurement period for PRS-RSRP measurement in </w:t>
      </w:r>
      <w:r w:rsidRPr="004908CC">
        <w:rPr>
          <w:rFonts w:eastAsia="SimSun"/>
          <w:lang w:eastAsia="zh-CN"/>
        </w:rPr>
        <w:t>positioning frequency layer</w:t>
      </w:r>
      <w:r w:rsidRPr="004908CC">
        <w:rPr>
          <w:rFonts w:eastAsia="SimSun"/>
        </w:rPr>
        <w:t xml:space="preserve"> </w:t>
      </w:r>
      <w:r w:rsidRPr="004908CC">
        <w:rPr>
          <w:rFonts w:eastAsia="SimSun"/>
          <w:i/>
          <w:iCs/>
        </w:rPr>
        <w:t>i</w:t>
      </w:r>
      <w:r w:rsidRPr="004908CC">
        <w:rPr>
          <w:rFonts w:eastAsia="SimSun"/>
        </w:rPr>
        <w:t xml:space="preserve"> as specified below.</w:t>
      </w:r>
    </w:p>
    <w:p w14:paraId="47F48E84" w14:textId="77777777" w:rsidR="00E93F5D" w:rsidRPr="004908CC" w:rsidRDefault="00E93F5D" w:rsidP="00E93F5D">
      <w:pPr>
        <w:keepLines/>
        <w:tabs>
          <w:tab w:val="center" w:pos="4536"/>
          <w:tab w:val="right" w:pos="9072"/>
        </w:tabs>
        <w:rPr>
          <w:rFonts w:eastAsia="SimSun"/>
          <w:noProof/>
          <w:lang w:eastAsia="zh-CN"/>
        </w:rPr>
      </w:pPr>
      <w:r w:rsidRPr="004908CC">
        <w:rPr>
          <w:rFonts w:eastAsia="SimSun"/>
          <w:noProof/>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r>
          <m:rPr>
            <m:sty m:val="p"/>
          </m:rPr>
          <w:rPr>
            <w:rFonts w:ascii="Cambria Math" w:eastAsia="SimSun"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eastAsia="SimSun" w:hAnsi="Cambria Math"/>
                        <w:noProof/>
                      </w:rPr>
                      <m:t>N</m:t>
                    </m:r>
                  </m:e>
                  <m:sub>
                    <m:r>
                      <w:rPr>
                        <w:rFonts w:ascii="Cambria Math" w:eastAsia="SimSun" w:hAnsi="Cambria Math"/>
                        <w:noProof/>
                      </w:rPr>
                      <m:t>RxBeam</m:t>
                    </m:r>
                    <m:r>
                      <m:rPr>
                        <m:sty m:val="p"/>
                      </m:rPr>
                      <w:rPr>
                        <w:rFonts w:ascii="Cambria Math" w:eastAsia="SimSun" w:hAnsi="Cambria Math"/>
                        <w:noProof/>
                      </w:rPr>
                      <m:t>,</m:t>
                    </m:r>
                    <m:r>
                      <w:rPr>
                        <w:rFonts w:ascii="Cambria Math" w:eastAsia="SimSun" w:hAnsi="Cambria Math"/>
                        <w:noProof/>
                      </w:rPr>
                      <m:t>i</m:t>
                    </m:r>
                  </m:sub>
                </m:sSub>
                <m:r>
                  <m:rPr>
                    <m:sty m:val="p"/>
                  </m:rPr>
                  <w:rPr>
                    <w:rFonts w:ascii="Cambria Math" w:eastAsia="SimSun"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eastAsia="SimSun" w:hAnsi="Cambria Math"/>
                                <w:noProof/>
                              </w:rPr>
                              <m:t>N</m:t>
                            </m:r>
                          </m:e>
                          <m:sub>
                            <m:r>
                              <w:rPr>
                                <w:rFonts w:ascii="Cambria Math" w:eastAsia="SimSun" w:hAnsi="Cambria Math"/>
                                <w:noProof/>
                              </w:rPr>
                              <m:t>PRS</m:t>
                            </m:r>
                            <m:r>
                              <m:rPr>
                                <m:nor/>
                              </m:rPr>
                              <w:rPr>
                                <w:rFonts w:eastAsia="SimSun"/>
                                <w:noProof/>
                              </w:rPr>
                              <m:t>,i</m:t>
                            </m:r>
                          </m:sub>
                          <m:sup>
                            <m:r>
                              <w:rPr>
                                <w:rFonts w:ascii="Cambria Math" w:eastAsia="SimSun" w:hAnsi="Cambria Math"/>
                                <w:noProof/>
                              </w:rPr>
                              <m:t>slot</m:t>
                            </m:r>
                          </m:sup>
                        </m:sSubSup>
                      </m:num>
                      <m:den>
                        <m:sSup>
                          <m:sSupPr>
                            <m:ctrlPr>
                              <w:rPr>
                                <w:rFonts w:ascii="Cambria Math" w:hAnsi="Cambria Math"/>
                                <w:noProof/>
                              </w:rPr>
                            </m:ctrlPr>
                          </m:sSupPr>
                          <m:e>
                            <m:r>
                              <w:rPr>
                                <w:rFonts w:ascii="Cambria Math" w:eastAsia="SimSun" w:hAnsi="Cambria Math"/>
                                <w:noProof/>
                              </w:rPr>
                              <m:t>N</m:t>
                            </m:r>
                          </m:e>
                          <m:sup>
                            <m:r>
                              <m:rPr>
                                <m:sty m:val="p"/>
                              </m:rPr>
                              <w:rPr>
                                <w:rFonts w:ascii="Cambria Math" w:eastAsia="SimSun" w:hAnsi="Cambria Math"/>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eastAsia="SimSun" w:hAnsi="Cambria Math"/>
                                <w:noProof/>
                                <w:lang w:eastAsia="zh-CN"/>
                              </w:rPr>
                              <m:t>L</m:t>
                            </m:r>
                          </m:e>
                          <m:sub>
                            <m:r>
                              <w:rPr>
                                <w:rFonts w:ascii="Cambria Math" w:eastAsia="SimSun" w:hAnsi="Cambria Math"/>
                                <w:noProof/>
                                <w:lang w:eastAsia="zh-CN"/>
                              </w:rPr>
                              <m:t>available_PRS</m:t>
                            </m:r>
                            <m:r>
                              <m:rPr>
                                <m:sty m:val="p"/>
                              </m:rPr>
                              <w:rPr>
                                <w:rFonts w:ascii="Cambria Math" w:eastAsia="SimSun" w:hAnsi="Cambria Math"/>
                                <w:noProof/>
                                <w:lang w:eastAsia="zh-CN"/>
                              </w:rPr>
                              <m:t>,i</m:t>
                            </m:r>
                          </m:sub>
                        </m:sSub>
                      </m:num>
                      <m:den>
                        <m:r>
                          <w:rPr>
                            <w:rFonts w:ascii="Cambria Math" w:eastAsia="SimSun" w:hAnsi="Cambria Math"/>
                            <w:noProof/>
                          </w:rPr>
                          <m:t>N</m:t>
                        </m:r>
                      </m:den>
                    </m:f>
                  </m:e>
                </m:d>
                <m:r>
                  <m:rPr>
                    <m:sty m:val="p"/>
                  </m:rPr>
                  <w:rPr>
                    <w:rFonts w:ascii="Cambria Math" w:eastAsia="SimSun" w:hAnsi="Cambria Math"/>
                    <w:noProof/>
                    <w:lang w:eastAsia="zh-CN"/>
                  </w:rPr>
                  <m:t>*</m:t>
                </m:r>
                <m:sSub>
                  <m:sSubPr>
                    <m:ctrlPr>
                      <w:rPr>
                        <w:rFonts w:ascii="Cambria Math" w:hAnsi="Cambria Math"/>
                        <w:noProof/>
                      </w:rPr>
                    </m:ctrlPr>
                  </m:sSubPr>
                  <m:e>
                    <m:r>
                      <w:rPr>
                        <w:rFonts w:ascii="Cambria Math" w:eastAsia="SimSun" w:hAnsi="Cambria Math"/>
                        <w:noProof/>
                      </w:rPr>
                      <m:t>N</m:t>
                    </m:r>
                  </m:e>
                  <m:sub>
                    <m:r>
                      <w:rPr>
                        <w:rFonts w:ascii="Cambria Math" w:eastAsia="SimSun" w:hAnsi="Cambria Math"/>
                        <w:noProof/>
                      </w:rPr>
                      <m:t>sample</m:t>
                    </m:r>
                  </m:sub>
                </m:sSub>
                <m:r>
                  <m:rPr>
                    <m:sty m:val="p"/>
                  </m:rPr>
                  <w:rPr>
                    <w:rFonts w:ascii="Cambria Math" w:eastAsia="SimSun" w:hAnsi="Cambria Math"/>
                    <w:noProof/>
                  </w:rPr>
                  <m:t>-1</m:t>
                </m:r>
              </m:e>
            </m:d>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r>
          <m:rPr>
            <m:sty m:val="p"/>
          </m:rPr>
          <w:rPr>
            <w:rFonts w:ascii="Cambria Math" w:eastAsia="SimSun" w:hAnsi="Cambria Math"/>
            <w:noProof/>
            <w:lang w:eastAsia="zh-CN"/>
          </w:rPr>
          <m:t>+</m:t>
        </m:r>
        <m:sSub>
          <m:sSubPr>
            <m:ctrlPr>
              <w:rPr>
                <w:rFonts w:ascii="Cambria Math" w:hAnsi="Cambria Math"/>
                <w:noProof/>
              </w:rPr>
            </m:ctrlPr>
          </m:sSubPr>
          <m:e>
            <m:r>
              <m:rPr>
                <m:nor/>
              </m:rPr>
              <w:rPr>
                <w:rFonts w:eastAsia="SimSun"/>
                <w:noProof/>
              </w:rPr>
              <m:t>T</m:t>
            </m:r>
          </m:e>
          <m:sub>
            <m:r>
              <m:rPr>
                <m:nor/>
              </m:rPr>
              <w:rPr>
                <w:rFonts w:eastAsia="SimSun"/>
                <w:noProof/>
              </w:rPr>
              <m:t>last</m:t>
            </m:r>
          </m:sub>
        </m:sSub>
      </m:oMath>
    </w:p>
    <w:p w14:paraId="0C0C33E6" w14:textId="77777777" w:rsidR="00E93F5D" w:rsidRPr="004908CC" w:rsidRDefault="00E93F5D" w:rsidP="00E93F5D">
      <w:pPr>
        <w:ind w:left="568" w:hanging="284"/>
        <w:rPr>
          <w:rFonts w:eastAsia="SimSun"/>
          <w:lang w:eastAsia="zh-CN"/>
        </w:rPr>
      </w:pPr>
      <w:r w:rsidRPr="004908CC">
        <w:rPr>
          <w:rFonts w:eastAsia="SimSun"/>
          <w:lang w:eastAsia="zh-CN"/>
        </w:rPr>
        <w:t>where</w:t>
      </w:r>
    </w:p>
    <w:p w14:paraId="4B2FBF24" w14:textId="77777777" w:rsidR="00E93F5D" w:rsidRPr="004908CC" w:rsidRDefault="00E93F5D" w:rsidP="00E93F5D">
      <w:pPr>
        <w:ind w:left="568" w:hanging="284"/>
        <w:rPr>
          <w:rFonts w:eastAsia="SimSun"/>
          <w:i/>
          <w:iCs/>
          <w:sz w:val="18"/>
          <w:szCs w:val="18"/>
          <w:lang w:eastAsia="zh-CN"/>
        </w:rPr>
      </w:pPr>
      <w:r w:rsidRPr="004908CC">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08CC">
        <w:rPr>
          <w:rFonts w:eastAsia="SimSun"/>
          <w:bCs/>
          <w:iCs/>
          <w:lang w:eastAsia="zh-CN"/>
        </w:rPr>
        <w:t xml:space="preserve"> </w:t>
      </w:r>
      <w:r w:rsidRPr="004908CC">
        <w:rPr>
          <w:rFonts w:eastAsia="SimSun"/>
        </w:rPr>
        <w:t xml:space="preserve">is the periodicity of the </w:t>
      </w:r>
      <w:r w:rsidRPr="004908CC">
        <w:rPr>
          <w:rFonts w:eastAsia="SimSun"/>
          <w:lang w:eastAsia="zh-CN"/>
        </w:rPr>
        <w:t>PRS-RSRP</w:t>
      </w:r>
      <w:r w:rsidRPr="004908CC">
        <w:rPr>
          <w:rFonts w:eastAsia="SimSun"/>
        </w:rPr>
        <w:t xml:space="preserve"> measurement in </w:t>
      </w:r>
      <w:r w:rsidRPr="004908CC">
        <w:rPr>
          <w:rFonts w:eastAsia="SimSun"/>
          <w:lang w:eastAsia="zh-CN"/>
        </w:rPr>
        <w:t xml:space="preserve">positioning frequency layer </w:t>
      </w:r>
      <w:r w:rsidRPr="004908CC">
        <w:rPr>
          <w:rFonts w:eastAsia="SimSun"/>
          <w:i/>
          <w:iCs/>
          <w:lang w:eastAsia="zh-CN"/>
        </w:rPr>
        <w:t>i</w:t>
      </w:r>
      <w:r w:rsidRPr="004908CC">
        <w:rPr>
          <w:rFonts w:eastAsia="SimSun"/>
          <w:lang w:eastAsia="zh-CN"/>
        </w:rPr>
        <w:t>.</w:t>
      </w:r>
    </w:p>
    <w:p w14:paraId="01C4B7F3"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08CC">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=1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FR1 </w:t>
      </w:r>
      <w:r w:rsidRPr="004908CC">
        <w:rPr>
          <w:rFonts w:eastAsia="SimSun"/>
        </w:rPr>
        <w:t>(for 2 Rx or 1 Rx RedCap UE)</w:t>
      </w:r>
      <w:r w:rsidRPr="004908CC">
        <w:rPr>
          <w:rFonts w:eastAsia="SimSun"/>
          <w:lang w:eastAsia="zh-CN"/>
        </w:rPr>
        <w:t xml:space="preserve">.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FR2 </w:t>
      </w:r>
      <w:r w:rsidRPr="004908CC">
        <w:rPr>
          <w:rFonts w:eastAsia="SimSun"/>
        </w:rPr>
        <w:t>(for 2 Rx RedCap UE only)</w:t>
      </w:r>
      <w:r w:rsidRPr="004908CC">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 is equal to the value reported by the UE in </w:t>
      </w:r>
      <w:r w:rsidRPr="004908CC">
        <w:rPr>
          <w:rFonts w:eastAsia="SimSun"/>
          <w:i/>
          <w:lang w:eastAsia="zh-CN"/>
        </w:rPr>
        <w:t xml:space="preserve">supportedLowerRxBeamSweepingFactor-FR2 </w:t>
      </w:r>
      <w:r w:rsidRPr="004908CC">
        <w:rPr>
          <w:rFonts w:eastAsia="SimSun"/>
          <w:lang w:eastAsia="zh-CN"/>
        </w:rPr>
        <w:t xml:space="preserve">if the UE supports the capability for the band containing positioning frequency layer i, and the LMF indicates </w:t>
      </w:r>
      <w:r w:rsidRPr="004908CC">
        <w:rPr>
          <w:rFonts w:eastAsia="SimSun"/>
          <w:i/>
          <w:lang w:eastAsia="zh-CN"/>
        </w:rPr>
        <w:t xml:space="preserve">lowerRxBeamSweepingFactor-FR2 </w:t>
      </w:r>
      <w:r w:rsidRPr="004908CC">
        <w:rPr>
          <w:rFonts w:eastAsia="SimSun"/>
          <w:lang w:eastAsia="zh-CN"/>
        </w:rPr>
        <w:t xml:space="preserve">in </w:t>
      </w:r>
      <w:r w:rsidRPr="004908CC">
        <w:rPr>
          <w:rFonts w:eastAsia="SimSun"/>
          <w:i/>
        </w:rPr>
        <w:t>NR-</w:t>
      </w:r>
      <w:r w:rsidRPr="004908CC">
        <w:rPr>
          <w:rFonts w:eastAsia="SimSun"/>
          <w:i/>
          <w:lang w:val="en-US" w:eastAsia="zh-CN"/>
        </w:rPr>
        <w:t>DL-</w:t>
      </w:r>
      <w:r w:rsidRPr="004908CC">
        <w:rPr>
          <w:rFonts w:eastAsia="SimSun"/>
          <w:i/>
        </w:rPr>
        <w:t>TDOA-RequestLocationInformation</w:t>
      </w:r>
      <w:r w:rsidRPr="004908CC">
        <w:rPr>
          <w:rFonts w:eastAsia="SimSun"/>
          <w:lang w:eastAsia="zh-CN"/>
        </w:rPr>
        <w:t>.</w:t>
      </w:r>
      <w:r w:rsidRPr="004908CC">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bCs/>
          <w:lang w:eastAsia="zh-CN"/>
        </w:rPr>
        <w:t xml:space="preserve"> is </w:t>
      </w:r>
      <w:r w:rsidRPr="004908CC">
        <w:rPr>
          <w:rFonts w:eastAsia="SimSun"/>
          <w:lang w:eastAsia="zh-CN"/>
        </w:rPr>
        <w:t xml:space="preserve">equal to 8, otherwise. </w:t>
      </w:r>
    </w:p>
    <w:p w14:paraId="72D1A005"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08CC">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eastAsia="zh-CN"/>
        </w:rPr>
        <w:t>,</w:t>
      </w:r>
    </w:p>
    <w:p w14:paraId="6EF4C93E" w14:textId="77777777" w:rsidR="00E93F5D" w:rsidRPr="004908CC" w:rsidRDefault="00E93F5D" w:rsidP="00E93F5D">
      <w:pPr>
        <w:ind w:left="851" w:hanging="284"/>
        <w:rPr>
          <w:rFonts w:eastAsia="SimSun"/>
          <w:iCs/>
        </w:rPr>
      </w:pPr>
      <w:r w:rsidRPr="004908CC">
        <w:rPr>
          <w:rFonts w:eastAsia="SimSun"/>
          <w:bCs/>
          <w:lang w:eastAsia="zh-CN"/>
        </w:rPr>
        <w:tab/>
      </w:r>
      <w:r w:rsidRPr="004908CC">
        <w:rPr>
          <w:rFonts w:eastAsia="SimSun"/>
          <w:iCs/>
          <w:lang w:eastAsia="zh-CN"/>
        </w:rPr>
        <w:t>only unmuted PRS resource instances that meet the applicability conditions and fully or partially overlapped with PRS processing window are considered</w:t>
      </w:r>
      <w:r w:rsidRPr="004908CC">
        <w:rPr>
          <w:rFonts w:eastAsia="SimSun"/>
        </w:rPr>
        <w:t xml:space="preserve">, if </w:t>
      </w:r>
      <w:r w:rsidRPr="004908CC">
        <w:rPr>
          <w:rFonts w:eastAsia="SimSun"/>
          <w:iCs/>
        </w:rPr>
        <w:t xml:space="preserve">positioning frequency layer i is in Case 1, or </w:t>
      </w:r>
    </w:p>
    <w:p w14:paraId="3FD92FCE" w14:textId="77777777" w:rsidR="00E93F5D" w:rsidRPr="004908CC" w:rsidRDefault="00E93F5D" w:rsidP="00E93F5D">
      <w:pPr>
        <w:ind w:left="851" w:hanging="284"/>
        <w:rPr>
          <w:rFonts w:eastAsia="SimSun"/>
          <w:lang w:val="en-US" w:eastAsia="zh-CN"/>
        </w:rPr>
      </w:pPr>
      <w:r w:rsidRPr="004908CC">
        <w:rPr>
          <w:rFonts w:eastAsia="SimSun"/>
          <w:bCs/>
          <w:lang w:eastAsia="zh-CN"/>
        </w:rPr>
        <w:tab/>
      </w:r>
      <w:r w:rsidRPr="004908CC">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4908CC">
        <w:rPr>
          <w:rFonts w:eastAsia="SimSun"/>
          <w:i/>
        </w:rPr>
        <w:t>ppw-durationOfPRS-ProcessingSymbolsT2</w:t>
      </w:r>
      <w:r w:rsidRPr="004908CC">
        <w:rPr>
          <w:rFonts w:eastAsia="SimSun"/>
          <w:lang w:eastAsia="zh-CN"/>
        </w:rPr>
        <w:t>.</w:t>
      </w:r>
    </w:p>
    <w:p w14:paraId="0A0BDB6A" w14:textId="77777777" w:rsidR="00E93F5D" w:rsidRPr="004908CC" w:rsidRDefault="00E93F5D" w:rsidP="00E93F5D">
      <w:pPr>
        <w:ind w:left="568" w:hanging="284"/>
        <w:rPr>
          <w:rFonts w:eastAsia="SimSun"/>
          <w:lang w:val="en-US" w:eastAsia="zh-CN"/>
        </w:rPr>
      </w:pPr>
      <w:r w:rsidRPr="004908CC">
        <w:rPr>
          <w:rFonts w:eastAsia="SimSun"/>
        </w:rPr>
        <w:tab/>
      </w:r>
      <m:oMath>
        <m:sSubSup>
          <m:sSubSupPr>
            <m:ctrlPr>
              <w:rPr>
                <w:rFonts w:ascii="Cambria Math" w:hAnsi="Cambria Math"/>
                <w:lang w:val="en-US"/>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sidRPr="004908CC">
        <w:rPr>
          <w:rFonts w:eastAsia="SimSun"/>
          <w:lang w:val="en-US" w:eastAsia="zh-CN"/>
        </w:rPr>
        <w:t xml:space="preserve"> is the maximum number of DL PRS resources of </w:t>
      </w:r>
      <w:r w:rsidRPr="004908CC">
        <w:rPr>
          <w:rFonts w:eastAsia="SimSun"/>
        </w:rPr>
        <w:t>positioning</w:t>
      </w:r>
      <w:r w:rsidRPr="004908CC">
        <w:rPr>
          <w:rFonts w:eastAsia="SimSun"/>
          <w:lang w:eastAsia="zh-CN"/>
        </w:rPr>
        <w:t xml:space="preserve"> </w:t>
      </w:r>
      <w:r w:rsidRPr="004908CC">
        <w:rPr>
          <w:rFonts w:eastAsia="SimSun"/>
          <w:lang w:val="en-US" w:eastAsia="zh-CN"/>
        </w:rPr>
        <w:t>frequency layer i configured in a slot,</w:t>
      </w:r>
    </w:p>
    <w:p w14:paraId="03ED225D"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{N,T}</m:t>
        </m:r>
      </m:oMath>
      <w:r w:rsidRPr="004908CC">
        <w:rPr>
          <w:rFonts w:eastAsia="SimSun"/>
          <w:lang w:val="en-US" w:eastAsia="zh-CN"/>
        </w:rPr>
        <w:t xml:space="preserve"> is UE capability combination per band where N is a duration of DL PRS symbols in ms </w:t>
      </w:r>
      <w:r w:rsidRPr="004908CC">
        <w:rPr>
          <w:rFonts w:eastAsia="SimSun"/>
          <w:lang w:eastAsia="zh-CN"/>
        </w:rPr>
        <w:t xml:space="preserve">corresponding to </w:t>
      </w:r>
      <w:r w:rsidRPr="004908CC">
        <w:rPr>
          <w:rFonts w:eastAsia="SimSun"/>
          <w:bCs/>
          <w:i/>
          <w:iCs/>
          <w:snapToGrid w:val="0"/>
          <w:sz w:val="18"/>
          <w:szCs w:val="18"/>
        </w:rPr>
        <w:t>ppw-durationOfPRS-ProcessingSymbolsN</w:t>
      </w:r>
      <w:r w:rsidRPr="004908CC">
        <w:rPr>
          <w:rFonts w:eastAsia="SimSun"/>
          <w:bCs/>
          <w:i/>
          <w:iCs/>
          <w:snapToGrid w:val="0"/>
          <w:sz w:val="18"/>
          <w:szCs w:val="18"/>
          <w:lang w:eastAsia="zh-CN"/>
        </w:rPr>
        <w:t xml:space="preserve"> </w:t>
      </w:r>
      <w:r w:rsidRPr="004908CC">
        <w:rPr>
          <w:rFonts w:eastAsia="SimSun"/>
          <w:lang w:eastAsia="zh-CN"/>
        </w:rPr>
        <w:t xml:space="preserve"> in TS 37.355 [34]</w:t>
      </w:r>
      <w:r w:rsidRPr="004908CC">
        <w:rPr>
          <w:rFonts w:eastAsia="SimSun"/>
        </w:rPr>
        <w:t xml:space="preserve"> if </w:t>
      </w:r>
      <w:r w:rsidRPr="004908CC">
        <w:rPr>
          <w:rFonts w:eastAsia="SimSun"/>
          <w:iCs/>
        </w:rPr>
        <w:t xml:space="preserve">positioning frequency layer </w:t>
      </w:r>
      <w:r w:rsidRPr="004908CC">
        <w:rPr>
          <w:rFonts w:eastAsia="SimSun"/>
          <w:i/>
        </w:rPr>
        <w:t>i</w:t>
      </w:r>
      <w:r w:rsidRPr="004908CC">
        <w:rPr>
          <w:rFonts w:eastAsia="SimSun"/>
          <w:iCs/>
        </w:rPr>
        <w:t xml:space="preserve"> is in Case 1</w:t>
      </w:r>
      <w:r w:rsidRPr="004908CC">
        <w:rPr>
          <w:rFonts w:eastAsia="SimSun"/>
        </w:rPr>
        <w:t xml:space="preserve">, or corresponding to </w:t>
      </w:r>
      <w:r w:rsidRPr="004908CC">
        <w:rPr>
          <w:rFonts w:eastAsia="SimSun"/>
          <w:i/>
        </w:rPr>
        <w:t>ppw-durationOfPRS-ProcessingSymbolsN2</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2</w:t>
      </w:r>
      <w:r w:rsidRPr="004908CC">
        <w:rPr>
          <w:rFonts w:eastAsia="SimSun"/>
          <w:lang w:val="en-US" w:eastAsia="zh-CN"/>
        </w:rPr>
        <w:t>,</w:t>
      </w:r>
    </w:p>
    <w:p w14:paraId="3B4C0DBF"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m:t>
        </m:r>
      </m:oMath>
      <w:r w:rsidRPr="004908CC">
        <w:rPr>
          <w:rFonts w:eastAsia="SimSun"/>
          <w:lang w:val="en-US" w:eastAsia="zh-CN"/>
        </w:rPr>
        <w:t xml:space="preserve"> is UE capability for number of DL PRS resources that it can process in a slot as </w:t>
      </w:r>
      <w:r w:rsidRPr="004908CC">
        <w:rPr>
          <w:rFonts w:eastAsia="SimSun"/>
          <w:lang w:eastAsia="zh-CN"/>
        </w:rPr>
        <w:t xml:space="preserve">indicated by </w:t>
      </w:r>
      <w:r w:rsidRPr="004908CC">
        <w:rPr>
          <w:rFonts w:eastAsia="SimSun"/>
          <w:bCs/>
          <w:i/>
          <w:iCs/>
          <w:snapToGrid w:val="0"/>
          <w:sz w:val="18"/>
        </w:rPr>
        <w:t>ppw-maxNumOfDL-PRS-ResProcessedPerSlot</w:t>
      </w:r>
      <w:r w:rsidRPr="004908CC">
        <w:rPr>
          <w:rFonts w:eastAsia="SimSun"/>
          <w:lang w:val="en-US" w:eastAsia="zh-CN"/>
        </w:rPr>
        <w:t xml:space="preserve"> in clause 6.4.3 of TS 37.355 [34],</w:t>
      </w:r>
    </w:p>
    <w:p w14:paraId="6FB8288F"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is the number of PRS RSRP measurement samples, where</w:t>
      </w:r>
    </w:p>
    <w:p w14:paraId="06F8DD6E" w14:textId="77777777" w:rsidR="00E93F5D" w:rsidRPr="004908CC" w:rsidRDefault="00E93F5D" w:rsidP="00E93F5D">
      <w:pPr>
        <w:ind w:left="851" w:hanging="284"/>
        <w:rPr>
          <w:rFonts w:eastAsia="SimSun"/>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1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w:t>
      </w:r>
      <w:r w:rsidRPr="004908CC">
        <w:rPr>
          <w:rFonts w:eastAsia="SimSun"/>
          <w:lang w:eastAsia="zh-CN"/>
        </w:rPr>
        <w:t xml:space="preserve"> </w:t>
      </w:r>
      <w:r w:rsidRPr="004908CC">
        <w:rPr>
          <w:rFonts w:eastAsia="SimSun"/>
        </w:rPr>
        <w:t>meets the following conditions:</w:t>
      </w:r>
    </w:p>
    <w:p w14:paraId="14537298"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 xml:space="preserve">PRS bandwidth is within the active BWP and </w:t>
      </w:r>
    </w:p>
    <w:p w14:paraId="605FFC72"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5D648957" w14:textId="77777777" w:rsidR="00E93F5D" w:rsidRPr="004908CC" w:rsidRDefault="00E93F5D" w:rsidP="00E93F5D">
      <w:pPr>
        <w:ind w:left="851" w:hanging="284"/>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2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 does not meet the following conditions:</w:t>
      </w:r>
    </w:p>
    <w:p w14:paraId="74F5A5F8"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PRS bandwidth is within the active BWP and</w:t>
      </w:r>
    </w:p>
    <w:p w14:paraId="0EED135B"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380C5211" w14:textId="77777777" w:rsidR="00E93F5D" w:rsidRPr="004908CC" w:rsidRDefault="00E93F5D" w:rsidP="00E93F5D">
      <w:pPr>
        <w:ind w:left="851" w:hanging="284"/>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4 otherwise.</w:t>
      </w:r>
    </w:p>
    <w:p w14:paraId="4BB51F01" w14:textId="77777777" w:rsidR="00E93F5D" w:rsidRPr="004908CC" w:rsidRDefault="00E93F5D" w:rsidP="00E93F5D">
      <w:pPr>
        <w:ind w:left="568" w:hanging="284"/>
        <w:rPr>
          <w:i/>
        </w:rPr>
      </w:pPr>
      <w:r w:rsidRPr="004908CC">
        <w:rPr>
          <w:rFonts w:eastAsia="SimSun"/>
        </w:rPr>
        <w:tab/>
      </w:r>
      <m:oMath>
        <m:sSub>
          <m:sSubPr>
            <m:ctrlPr>
              <w:rPr>
                <w:rFonts w:ascii="Cambria Math" w:hAnsi="Cambria Math"/>
                <w:i/>
                <w:lang w:val="en-US"/>
              </w:rPr>
            </m:ctrlPr>
          </m:sSubPr>
          <m:e>
            <m:r>
              <m:rPr>
                <m:nor/>
              </m:rPr>
              <w:rPr>
                <w:rFonts w:eastAsia="SimSun"/>
                <w:i/>
                <w:lang w:val="en-US" w:eastAsia="zh-CN"/>
              </w:rPr>
              <m:t>T</m:t>
            </m:r>
          </m:e>
          <m:sub>
            <m:r>
              <m:rPr>
                <m:nor/>
              </m:rPr>
              <w:rPr>
                <w:rFonts w:eastAsia="SimSun"/>
                <w:i/>
                <w:lang w:val="en-US" w:eastAsia="zh-CN"/>
              </w:rPr>
              <m:t>last</m:t>
            </m:r>
          </m:sub>
        </m:sSub>
      </m:oMath>
      <w:r w:rsidRPr="004908CC">
        <w:rPr>
          <w:rFonts w:eastAsia="SimSun"/>
          <w:i/>
          <w:lang w:val="en-US" w:eastAsia="zh-CN"/>
        </w:rPr>
        <w:t xml:space="preserve">  </w:t>
      </w:r>
      <w:r w:rsidRPr="004908CC">
        <w:rPr>
          <w:rFonts w:eastAsia="SimSun"/>
          <w:lang w:val="en-US" w:eastAsia="zh-CN"/>
        </w:rPr>
        <w:t>is the measurement duration for the last PRS-RSRP sample, including the sampling time and processing time.</w:t>
      </w:r>
    </w:p>
    <w:p w14:paraId="7E73587A" w14:textId="77777777" w:rsidR="00E93F5D" w:rsidRPr="004908CC" w:rsidRDefault="00E93F5D" w:rsidP="00E93F5D">
      <w:pPr>
        <w:ind w:left="851" w:hanging="284"/>
        <w:rPr>
          <w:rFonts w:eastAsia="SimSun"/>
        </w:rPr>
      </w:pPr>
      <w:r w:rsidRPr="004908CC">
        <w:rPr>
          <w:rFonts w:eastAsia="SimSun"/>
        </w:rPr>
        <w:tab/>
        <w:t xml:space="preserve">If </w:t>
      </w:r>
      <w:r w:rsidRPr="004908CC">
        <w:rPr>
          <w:rFonts w:eastAsia="SimSun"/>
          <w:iCs/>
        </w:rPr>
        <w:t xml:space="preserve">positioning frequency layer </w:t>
      </w:r>
      <w:r w:rsidRPr="004908CC">
        <w:rPr>
          <w:rFonts w:eastAsia="SimSun"/>
          <w:i/>
        </w:rPr>
        <w:t>i</w:t>
      </w:r>
      <w:r w:rsidRPr="004908CC">
        <w:rPr>
          <w:rFonts w:eastAsia="SimSun"/>
          <w:iCs/>
        </w:rPr>
        <w:t xml:space="preserve"> is in Case 1 and</w:t>
      </w:r>
      <w:r w:rsidRPr="004908CC">
        <w:rPr>
          <w:rFonts w:eastAsia="SimSun"/>
        </w:rPr>
        <w:t xml:space="preserve"> </w:t>
      </w:r>
      <w:r w:rsidRPr="004908CC">
        <w:rPr>
          <w:rFonts w:eastAsia="SimSun"/>
          <w:lang w:val="en-US" w:eastAsia="zh-CN"/>
        </w:rPr>
        <w:t>all of the PRS resources to be measured are available in the same PPW occasion during T</w:t>
      </w:r>
      <w:r w:rsidRPr="004908CC">
        <w:rPr>
          <w:rFonts w:eastAsia="SimSun"/>
          <w:vertAlign w:val="subscript"/>
          <w:lang w:val="en-US" w:eastAsia="zh-CN"/>
        </w:rPr>
        <w:t>available</w:t>
      </w:r>
      <w:r w:rsidRPr="004908CC">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08CC">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4908CC">
        <w:rPr>
          <w:rFonts w:eastAsia="SimSun"/>
        </w:rPr>
        <w:t xml:space="preserve"> +PPWL, else</w:t>
      </w:r>
    </w:p>
    <w:p w14:paraId="2A164ED6" w14:textId="77777777" w:rsidR="00E93F5D" w:rsidRPr="004908CC" w:rsidRDefault="00E93F5D" w:rsidP="00E93F5D">
      <w:pPr>
        <w:ind w:left="851" w:hanging="284"/>
        <w:rPr>
          <w:rFonts w:eastAsia="SimSun"/>
        </w:rPr>
      </w:pPr>
      <w:r w:rsidRPr="004908CC">
        <w:rPr>
          <w:rFonts w:eastAsia="SimSun"/>
        </w:rPr>
        <w:tab/>
        <w:t xml:space="preserve">if </w:t>
      </w:r>
      <w:r w:rsidRPr="004908CC">
        <w:rPr>
          <w:rFonts w:eastAsia="SimSun"/>
          <w:iCs/>
        </w:rPr>
        <w:t xml:space="preserve">positioning frequency layer </w:t>
      </w:r>
      <w:r w:rsidRPr="004908CC">
        <w:rPr>
          <w:rFonts w:eastAsia="SimSun"/>
          <w:i/>
        </w:rPr>
        <w:t>i</w:t>
      </w:r>
      <w:r w:rsidRPr="004908CC">
        <w:rPr>
          <w:rFonts w:eastAsia="SimSun"/>
          <w:iCs/>
        </w:rPr>
        <w:t xml:space="preserve"> is in Case 2 and</w:t>
      </w:r>
      <m:oMath>
        <m:r>
          <w:rPr>
            <w:rFonts w:ascii="Cambria Math" w:eastAsia="SimSun" w:hAnsi="Cambria Math"/>
          </w:rPr>
          <m:t xml:space="preserve"> </m:t>
        </m:r>
      </m:oMath>
      <w:r w:rsidRPr="004908CC">
        <w:rPr>
          <w:rFonts w:eastAsia="SimSun"/>
          <w:lang w:val="en-US" w:eastAsia="zh-CN"/>
        </w:rPr>
        <w:t>all of the PRS resources to be measured are available in the same PPW occasion during T</w:t>
      </w:r>
      <w:r w:rsidRPr="004908CC">
        <w:rPr>
          <w:rFonts w:eastAsia="SimSun"/>
          <w:vertAlign w:val="subscript"/>
          <w:lang w:val="en-US" w:eastAsia="zh-CN"/>
        </w:rPr>
        <w:t>available</w:t>
      </w:r>
      <w:r w:rsidRPr="004908CC">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08CC">
        <w:rPr>
          <w:rFonts w:eastAsia="SimSun"/>
        </w:rPr>
        <w:t xml:space="preserve"> = PPWL; </w:t>
      </w:r>
    </w:p>
    <w:p w14:paraId="34DB2DCD" w14:textId="77777777" w:rsidR="00E93F5D" w:rsidRPr="004908CC" w:rsidRDefault="00E93F5D" w:rsidP="00E93F5D">
      <w:pPr>
        <w:ind w:left="851" w:hanging="284"/>
        <w:rPr>
          <w:rFonts w:eastAsia="SimSun"/>
          <w:i/>
        </w:rPr>
      </w:pPr>
      <w:r w:rsidRPr="004908CC">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4908CC">
        <w:rPr>
          <w:rFonts w:eastAsia="SimSun"/>
          <w:bCs/>
        </w:rPr>
        <w:t>.</w:t>
      </w:r>
    </w:p>
    <w:p w14:paraId="5778E4F1"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4908CC">
        <w:rPr>
          <w:rFonts w:eastAsia="SimSun"/>
          <w:lang w:eastAsia="zh-CN"/>
        </w:rPr>
        <w:t xml:space="preserve"> is the </w:t>
      </w:r>
      <w:r w:rsidRPr="004908CC">
        <w:rPr>
          <w:rFonts w:eastAsia="SimSun"/>
        </w:rPr>
        <w:t>periodicity of PRS-RSRP measurement in 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w:t>
      </w:r>
    </w:p>
    <w:p w14:paraId="53F3D8BA"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08CC">
        <w:rPr>
          <w:rFonts w:eastAsia="SimSun"/>
        </w:rPr>
        <w:tab/>
        <w:t xml:space="preserve">corresponds to </w:t>
      </w:r>
      <w:r w:rsidRPr="004908CC">
        <w:rPr>
          <w:rFonts w:eastAsia="SimSun"/>
          <w:bCs/>
          <w:i/>
          <w:iCs/>
          <w:snapToGrid w:val="0"/>
          <w:sz w:val="18"/>
          <w:szCs w:val="18"/>
        </w:rPr>
        <w:t>ppw-durationOfPRS-ProcessingSymbols</w:t>
      </w:r>
      <w:r w:rsidRPr="004908CC">
        <w:rPr>
          <w:rFonts w:eastAsia="SimSun"/>
          <w:bCs/>
          <w:i/>
          <w:iCs/>
          <w:snapToGrid w:val="0"/>
          <w:sz w:val="18"/>
          <w:szCs w:val="18"/>
          <w:lang w:eastAsia="zh-CN"/>
        </w:rPr>
        <w:t xml:space="preserve">T </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1</w:t>
      </w:r>
      <w:r w:rsidRPr="004908CC">
        <w:rPr>
          <w:rFonts w:eastAsia="SimSun"/>
        </w:rPr>
        <w:t xml:space="preserve">, or corresponds to the sum of </w:t>
      </w:r>
      <w:r w:rsidRPr="004908CC">
        <w:rPr>
          <w:rFonts w:eastAsia="SimSun"/>
          <w:i/>
        </w:rPr>
        <w:t>ppw-durationOfPRS-ProcessingSymbolsT2</w:t>
      </w:r>
      <w:r w:rsidRPr="004908CC">
        <w:rPr>
          <w:rFonts w:eastAsia="SimSun"/>
        </w:rPr>
        <w:t xml:space="preserve"> and </w:t>
      </w:r>
      <w:r w:rsidRPr="004908CC">
        <w:rPr>
          <w:rFonts w:eastAsia="SimSun"/>
          <w:i/>
        </w:rPr>
        <w:t>ppw-durationOfPRS-ProcessingSymbolsN2</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2</w:t>
      </w:r>
    </w:p>
    <w:p w14:paraId="4CCE35FB"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4908CC">
        <w:rPr>
          <w:rFonts w:eastAsia="SimSun"/>
          <w:lang w:eastAsia="zh-CN"/>
        </w:rPr>
        <w:t xml:space="preserve"> is </w:t>
      </w:r>
      <w:r w:rsidRPr="004908CC">
        <w:rPr>
          <w:rFonts w:eastAsia="SimSun"/>
          <w:lang w:val="en-US"/>
        </w:rPr>
        <w:t>the le</w:t>
      </w:r>
      <w:r w:rsidRPr="004908CC">
        <w:rPr>
          <w:rFonts w:eastAsia="SimSun"/>
        </w:rPr>
        <w:t xml:space="preserv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sidRPr="004908CC">
        <w:rPr>
          <w:rFonts w:eastAsia="SimSun"/>
        </w:rPr>
        <w:t xml:space="preserve"> and</w:t>
      </w:r>
      <w:r w:rsidRPr="004908CC">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08CC">
        <w:rPr>
          <w:rFonts w:eastAsia="SimSun"/>
          <w:lang w:eastAsia="zh-CN"/>
        </w:rPr>
        <w:t>,</w:t>
      </w:r>
    </w:p>
    <w:p w14:paraId="1DF9B2EE"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lang w:eastAsia="zh-CN"/>
        </w:rPr>
        <w:t xml:space="preserve"> is the maximum PRS resource periodicity among all PRS resources in </w:t>
      </w:r>
      <w:r w:rsidRPr="004908CC">
        <w:rPr>
          <w:rFonts w:eastAsia="SimSun"/>
        </w:rPr>
        <w:t>positioning</w:t>
      </w:r>
      <w:r w:rsidRPr="004908CC">
        <w:rPr>
          <w:rFonts w:eastAsia="SimSun"/>
          <w:lang w:eastAsia="zh-CN"/>
        </w:rPr>
        <w:t xml:space="preserve"> frequency layer i, </w:t>
      </w:r>
    </w:p>
    <w:p w14:paraId="0F5218A6"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08CC">
        <w:rPr>
          <w:rFonts w:eastAsia="SimSun"/>
          <w:lang w:eastAsia="zh-CN"/>
        </w:rPr>
        <w:t xml:space="preserve"> is the PRS processing window repetition period in </w:t>
      </w:r>
      <w:r w:rsidRPr="004908CC">
        <w:rPr>
          <w:rFonts w:eastAsia="SimSun"/>
        </w:rPr>
        <w:t>positioning</w:t>
      </w:r>
      <w:r w:rsidRPr="004908CC">
        <w:rPr>
          <w:rFonts w:eastAsia="SimSun"/>
          <w:lang w:eastAsia="zh-CN"/>
        </w:rPr>
        <w:t xml:space="preserve"> frequency layer </w:t>
      </w:r>
      <w:r w:rsidRPr="004908CC">
        <w:rPr>
          <w:rFonts w:eastAsia="SimSun"/>
          <w:iCs/>
          <w:lang w:eastAsia="zh-CN"/>
        </w:rPr>
        <w:t>i</w:t>
      </w:r>
      <w:r w:rsidRPr="004908CC">
        <w:rPr>
          <w:rFonts w:eastAsia="SimSun"/>
          <w:lang w:eastAsia="zh-CN"/>
        </w:rPr>
        <w:t>.</w:t>
      </w:r>
    </w:p>
    <w:p w14:paraId="5B885705" w14:textId="77777777" w:rsidR="00E93F5D" w:rsidRPr="004908CC" w:rsidRDefault="00E93F5D" w:rsidP="00E93F5D">
      <w:pPr>
        <w:rPr>
          <w:rFonts w:eastAsia="SimSun"/>
        </w:rPr>
      </w:pPr>
      <w:r w:rsidRPr="004908CC">
        <w:rPr>
          <w:rFonts w:eastAsia="SimSun"/>
        </w:rPr>
        <w:t xml:space="preserve">If positioning frequency layer </w:t>
      </w:r>
      <w:r w:rsidRPr="004908CC">
        <w:rPr>
          <w:rFonts w:eastAsia="SimSun"/>
          <w:i/>
          <w:iCs/>
        </w:rPr>
        <w:t>i</w:t>
      </w:r>
      <w:r w:rsidRPr="004908CC">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08CC">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rPr>
        <w:t>, where:</w:t>
      </w:r>
    </w:p>
    <w:p w14:paraId="187F35EF" w14:textId="77777777" w:rsidR="00E93F5D" w:rsidRPr="004908CC" w:rsidRDefault="00E93F5D" w:rsidP="00885F0C">
      <w:pPr>
        <w:pStyle w:val="B10"/>
        <w:rPr>
          <w:rFonts w:eastAsia="SimSun"/>
          <w:lang w:eastAsia="zh-CN"/>
        </w:rPr>
      </w:pPr>
      <w:r w:rsidRPr="004908CC">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lang w:eastAsia="zh-CN"/>
        </w:rPr>
        <w:t xml:space="preserve"> is the periodicity of PRS resource sets given by the higher-layer parameter </w:t>
      </w:r>
      <w:r w:rsidRPr="004908CC">
        <w:rPr>
          <w:rFonts w:eastAsia="SimSun"/>
          <w:i/>
          <w:lang w:eastAsia="zh-CN"/>
        </w:rPr>
        <w:t>DL-PRS-Periodicity</w:t>
      </w:r>
      <w:r w:rsidRPr="004908CC">
        <w:rPr>
          <w:rFonts w:eastAsia="SimSun"/>
          <w:lang w:eastAsia="zh-CN"/>
        </w:rPr>
        <w:t>.</w:t>
      </w:r>
    </w:p>
    <w:p w14:paraId="6344C081" w14:textId="77777777" w:rsidR="00E93F5D" w:rsidRPr="004908CC" w:rsidRDefault="00E93F5D" w:rsidP="00885F0C">
      <w:pPr>
        <w:pStyle w:val="B10"/>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08CC">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08CC">
        <w:rPr>
          <w:rFonts w:eastAsia="SimSun"/>
          <w:lang w:eastAsia="zh-CN"/>
        </w:rPr>
        <w:t xml:space="preserve">  for </w:t>
      </w:r>
      <w:r w:rsidRPr="004908CC">
        <w:rPr>
          <w:rFonts w:eastAsia="SimSun"/>
        </w:rPr>
        <w:t xml:space="preserve">higher-layer parameter </w:t>
      </w:r>
      <w:r w:rsidRPr="004908CC">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08CC">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08CC">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4908CC">
        <w:rPr>
          <w:rFonts w:eastAsia="SimSun"/>
          <w:lang w:eastAsia="zh-CN"/>
        </w:rPr>
        <w:t xml:space="preserve"> is the muting repetition factor given by the higher-layer parameter </w:t>
      </w:r>
      <w:r w:rsidRPr="004908CC">
        <w:rPr>
          <w:rFonts w:eastAsia="SimSun"/>
          <w:i/>
          <w:lang w:eastAsia="zh-CN"/>
        </w:rPr>
        <w:t>DL-PRS-MutingBitRepetitionFactor</w:t>
      </w:r>
      <w:r w:rsidRPr="004908CC">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08CC">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08CC">
        <w:rPr>
          <w:rFonts w:eastAsia="SimSun"/>
          <w:lang w:eastAsia="zh-CN"/>
        </w:rPr>
        <w:t>.</w:t>
      </w:r>
    </w:p>
    <w:p w14:paraId="5F99F4EB" w14:textId="77777777" w:rsidR="00E93F5D" w:rsidRPr="004908CC" w:rsidRDefault="00E93F5D" w:rsidP="00E93F5D">
      <w:pPr>
        <w:keepLines/>
        <w:ind w:left="1135" w:hanging="851"/>
        <w:rPr>
          <w:rFonts w:eastAsia="SimSun"/>
          <w:lang w:val="en-US" w:eastAsia="zh-CN"/>
        </w:rPr>
      </w:pPr>
      <w:r w:rsidRPr="004908CC">
        <w:rPr>
          <w:rFonts w:eastAsia="SimSun"/>
          <w:lang w:eastAsia="zh-CN"/>
        </w:rPr>
        <w:t>Note:</w:t>
      </w:r>
      <w:r w:rsidRPr="004908CC">
        <w:rPr>
          <w:rFonts w:eastAsia="SimSun"/>
          <w:lang w:eastAsia="zh-CN"/>
        </w:rPr>
        <w:tab/>
        <w:t>For the purpose of calculating T</w:t>
      </w:r>
      <w:r w:rsidRPr="004908CC">
        <w:rPr>
          <w:rFonts w:eastAsia="SimSun"/>
          <w:vertAlign w:val="subscript"/>
          <w:lang w:eastAsia="zh-CN"/>
        </w:rPr>
        <w:t>PRS,i</w:t>
      </w:r>
      <w:r w:rsidRPr="004908CC">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4908CC" w:rsidRDefault="00E93F5D" w:rsidP="00E93F5D">
      <w:pPr>
        <w:rPr>
          <w:rFonts w:eastAsia="SimSun"/>
          <w:iCs/>
          <w:noProof/>
        </w:rPr>
      </w:pPr>
      <w:r w:rsidRPr="004908CC">
        <w:rPr>
          <w:rFonts w:eastAsia="SimSun"/>
        </w:rPr>
        <w:t xml:space="preserve">When PRS-RSRP measurements are configured for DL-AoD, the time </w:t>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oMath>
      <w:r w:rsidRPr="004908CC">
        <w:rPr>
          <w:rFonts w:eastAsia="SimSun"/>
        </w:rPr>
        <w:t xml:space="preserve"> starts from the first </w:t>
      </w:r>
      <w:r w:rsidRPr="004908CC">
        <w:rPr>
          <w:rFonts w:eastAsia="SimSun"/>
          <w:lang w:eastAsia="zh-CN"/>
        </w:rPr>
        <w:t>PRS processing window</w:t>
      </w:r>
      <w:r w:rsidRPr="004908CC">
        <w:rPr>
          <w:rFonts w:eastAsia="SimSun"/>
        </w:rPr>
        <w:t xml:space="preserve">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680C3120" w14:textId="77777777" w:rsidR="00E93F5D" w:rsidRPr="004908CC" w:rsidRDefault="00E93F5D" w:rsidP="00E93F5D">
      <w:pPr>
        <w:keepLines/>
        <w:ind w:left="1135" w:hanging="851"/>
        <w:rPr>
          <w:rFonts w:eastAsia="SimSun"/>
          <w:iCs/>
          <w:noProof/>
        </w:rPr>
      </w:pPr>
      <w:r w:rsidRPr="004908CC">
        <w:rPr>
          <w:rFonts w:eastAsia="SimSun"/>
        </w:rPr>
        <w:t>Note:</w:t>
      </w:r>
      <w:r w:rsidRPr="004908CC">
        <w:rPr>
          <w:rFonts w:eastAsia="SimSun"/>
        </w:rPr>
        <w:tab/>
        <w:t>No per-positioning frequency layer requirement is applied in scenarios when multiple positioning</w:t>
      </w:r>
      <w:r w:rsidRPr="004908CC">
        <w:rPr>
          <w:rFonts w:eastAsia="SimSun"/>
          <w:lang w:eastAsia="zh-CN"/>
        </w:rPr>
        <w:t xml:space="preserve"> frequency layers are configured.</w:t>
      </w:r>
    </w:p>
    <w:p w14:paraId="36C585F2" w14:textId="77777777" w:rsidR="00E93F5D" w:rsidRPr="004908CC" w:rsidRDefault="00E93F5D" w:rsidP="00E93F5D">
      <w:pPr>
        <w:rPr>
          <w:rFonts w:eastAsia="SimSun"/>
        </w:rPr>
      </w:pPr>
      <w:r w:rsidRPr="004908CC">
        <w:rPr>
          <w:rFonts w:eastAsia="SimSun"/>
          <w:iCs/>
          <w:noProof/>
        </w:rPr>
        <w:t xml:space="preserve">When the PRS-RSRP measurement is configured together with RSTD measurement then the PRS-RSRP measurement shall meet the </w:t>
      </w:r>
      <w:r w:rsidRPr="004908CC">
        <w:rPr>
          <w:rFonts w:eastAsia="SimSun"/>
        </w:rPr>
        <w:t xml:space="preserve">RSTD measurement requirements defined in clause 9.9A.2. </w:t>
      </w:r>
    </w:p>
    <w:p w14:paraId="52B06F47" w14:textId="77777777" w:rsidR="00E93F5D" w:rsidRPr="004908CC" w:rsidRDefault="00E93F5D" w:rsidP="00E93F5D">
      <w:pPr>
        <w:rPr>
          <w:rFonts w:eastAsia="SimSun"/>
        </w:rPr>
      </w:pPr>
      <w:r w:rsidRPr="004908CC">
        <w:rPr>
          <w:rFonts w:eastAsia="SimSun"/>
          <w:iCs/>
          <w:noProof/>
        </w:rPr>
        <w:t xml:space="preserve">When the PRS-RSRP measurement is configured together with UE Rx-Tx time difference measurement then the PRS-RSRP measurement shall meet the UE Rx-Tx time difference </w:t>
      </w:r>
      <w:r w:rsidRPr="004908CC">
        <w:rPr>
          <w:rFonts w:eastAsia="SimSun"/>
        </w:rPr>
        <w:t xml:space="preserve">measurement requirements defined in clause 9.9A.4. </w:t>
      </w:r>
    </w:p>
    <w:p w14:paraId="55A9D2E1" w14:textId="77777777" w:rsidR="00E93F5D" w:rsidRPr="004908CC" w:rsidRDefault="00E93F5D" w:rsidP="00E93F5D">
      <w:pPr>
        <w:rPr>
          <w:rFonts w:eastAsia="SimSun"/>
          <w:lang w:val="en-US"/>
        </w:rPr>
      </w:pPr>
      <w:r w:rsidRPr="004908CC">
        <w:rPr>
          <w:rFonts w:eastAsia="SimSun"/>
          <w:lang w:val="en-US" w:eastAsia="zh-CN"/>
        </w:rPr>
        <w:t>If CSSF changes during the measurement period, the measurement period could be longer.</w:t>
      </w:r>
    </w:p>
    <w:p w14:paraId="6F0BE4A4" w14:textId="77777777" w:rsidR="00E93F5D" w:rsidRPr="004908CC" w:rsidRDefault="00E93F5D" w:rsidP="00E93F5D">
      <w:pPr>
        <w:rPr>
          <w:rFonts w:eastAsia="SimSun"/>
          <w:lang w:val="en-US" w:eastAsia="zh-CN"/>
        </w:rPr>
      </w:pPr>
      <w:r w:rsidRPr="004908CC">
        <w:rPr>
          <w:rFonts w:eastAsia="SimSun"/>
          <w:lang w:val="en-US" w:eastAsia="zh-CN"/>
        </w:rPr>
        <w:t>The measurement requirements do not apply for a PRS resource:</w:t>
      </w:r>
    </w:p>
    <w:p w14:paraId="364F5ECA" w14:textId="3D6A14CA" w:rsidR="00E93F5D" w:rsidRPr="004908CC" w:rsidRDefault="000A19F2" w:rsidP="00885F0C">
      <w:pPr>
        <w:pStyle w:val="B10"/>
        <w:rPr>
          <w:rFonts w:eastAsia="SimSun"/>
          <w:lang w:val="en-US" w:eastAsia="zh-CN"/>
        </w:rPr>
      </w:pPr>
      <w:r>
        <w:rPr>
          <w:lang w:val="en-US"/>
        </w:rPr>
        <w:t>-</w:t>
      </w:r>
      <w:r>
        <w:rPr>
          <w:lang w:val="en-US"/>
        </w:rPr>
        <w:tab/>
      </w:r>
      <w:r w:rsidR="00E93F5D" w:rsidRPr="004908CC">
        <w:rPr>
          <w:rFonts w:eastAsia="SimSun"/>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4908CC">
        <w:rPr>
          <w:rFonts w:eastAsia="SimSun"/>
          <w:lang w:val="en-US" w:eastAsia="zh-CN"/>
        </w:rPr>
        <w:t xml:space="preserve"> or </w:t>
      </w:r>
    </w:p>
    <w:p w14:paraId="1DF444ED" w14:textId="4855BA11" w:rsidR="00E93F5D" w:rsidRPr="004908CC" w:rsidRDefault="000A19F2" w:rsidP="00885F0C">
      <w:pPr>
        <w:pStyle w:val="B10"/>
        <w:rPr>
          <w:rFonts w:eastAsia="SimSun"/>
          <w:lang w:val="en-US" w:eastAsia="zh-CN"/>
        </w:rPr>
      </w:pPr>
      <w:r>
        <w:rPr>
          <w:lang w:val="en-US"/>
        </w:rPr>
        <w:t>-</w:t>
      </w:r>
      <w:r>
        <w:rPr>
          <w:lang w:val="en-US"/>
        </w:rPr>
        <w:tab/>
      </w:r>
      <w:r w:rsidR="00E93F5D" w:rsidRPr="004908CC">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4908CC" w:rsidRDefault="00E93F5D" w:rsidP="00E93F5D">
      <w:pPr>
        <w:rPr>
          <w:rFonts w:eastAsia="SimSun"/>
        </w:rPr>
      </w:pPr>
      <w:r w:rsidRPr="004908CC">
        <w:rPr>
          <w:rFonts w:eastAsia="SimSun" w:cs="v4.2.0"/>
        </w:rPr>
        <w:t xml:space="preserve">The requirements in clause 9.9A.3 do not apply if the PRS configuration given by higher layer paramters </w:t>
      </w:r>
      <w:r w:rsidRPr="004908CC">
        <w:rPr>
          <w:rFonts w:eastAsia="SimSun"/>
          <w:i/>
          <w:snapToGrid w:val="0"/>
        </w:rPr>
        <w:t>NR-DL-PRS-AssistanceData</w:t>
      </w:r>
      <w:r w:rsidRPr="004908CC">
        <w:rPr>
          <w:rFonts w:eastAsia="SimSun"/>
          <w:snapToGrid w:val="0"/>
        </w:rPr>
        <w:t xml:space="preserve"> </w:t>
      </w:r>
      <w:r w:rsidRPr="004908CC">
        <w:rPr>
          <w:rFonts w:eastAsia="SimSun" w:cs="v4.2.0"/>
        </w:rPr>
        <w:t xml:space="preserve">exceeds any of the UE measurement capabilities given by </w:t>
      </w:r>
      <w:r w:rsidRPr="004908CC">
        <w:rPr>
          <w:rFonts w:eastAsia="SimSun" w:cs="v4.2.0"/>
          <w:i/>
        </w:rPr>
        <w:t>NR-DL-PRS-ResourcesCapability</w:t>
      </w:r>
      <w:r w:rsidRPr="004908CC">
        <w:rPr>
          <w:rFonts w:eastAsia="SimSun"/>
          <w:lang w:eastAsia="zh-CN"/>
        </w:rPr>
        <w:t xml:space="preserve"> in </w:t>
      </w:r>
      <w:r w:rsidRPr="004908CC">
        <w:rPr>
          <w:rFonts w:eastAsia="SimSun"/>
          <w:i/>
          <w:iCs/>
          <w:lang w:eastAsia="zh-CN"/>
        </w:rPr>
        <w:t>NR-DL-AoD-ProvideCapabilities</w:t>
      </w:r>
      <w:r w:rsidRPr="004908CC">
        <w:rPr>
          <w:rFonts w:eastAsia="SimSun"/>
          <w:iCs/>
          <w:lang w:eastAsia="zh-CN"/>
        </w:rPr>
        <w:t xml:space="preserve">, and it is up to UE implementation which PRS resources are measured, subject to </w:t>
      </w:r>
      <w:r w:rsidRPr="004908CC">
        <w:rPr>
          <w:rFonts w:eastAsia="SimSun" w:cs="v4.2.0"/>
        </w:rPr>
        <w:t>UE measurement capabilities</w:t>
      </w:r>
      <w:r w:rsidRPr="004908CC">
        <w:rPr>
          <w:rFonts w:eastAsia="SimSun"/>
          <w:i/>
          <w:iCs/>
          <w:lang w:eastAsia="zh-CN"/>
        </w:rPr>
        <w:t>.</w:t>
      </w:r>
    </w:p>
    <w:p w14:paraId="3B275411" w14:textId="77777777" w:rsidR="00E93F5D" w:rsidRPr="004908CC" w:rsidRDefault="00E93F5D" w:rsidP="00E93F5D">
      <w:pPr>
        <w:rPr>
          <w:rFonts w:eastAsia="SimSun"/>
          <w:lang w:eastAsia="zh-CN"/>
        </w:rPr>
      </w:pPr>
      <w:r w:rsidRPr="004908CC">
        <w:rPr>
          <w:rFonts w:eastAsia="SimSun"/>
          <w:lang w:eastAsia="zh-CN"/>
        </w:rPr>
        <w:t>If during the measurement period of one or more positioning frequency layers,</w:t>
      </w:r>
      <w:r w:rsidRPr="004908CC">
        <w:rPr>
          <w:rFonts w:eastAsia="SimSun"/>
        </w:rPr>
        <w:t xml:space="preserve"> </w:t>
      </w:r>
      <w:r w:rsidRPr="004908CC">
        <w:rPr>
          <w:rFonts w:eastAsia="SimSun"/>
          <w:lang w:eastAsia="zh-CN"/>
        </w:rPr>
        <w:t xml:space="preserve">the </w:t>
      </w:r>
      <w:r w:rsidRPr="004908CC">
        <w:rPr>
          <w:rFonts w:eastAsia="SimSun"/>
        </w:rPr>
        <w:t xml:space="preserve">PPW is </w:t>
      </w:r>
      <w:r w:rsidRPr="004908CC">
        <w:rPr>
          <w:rFonts w:eastAsia="SimSun"/>
          <w:lang w:eastAsia="zh-CN"/>
        </w:rPr>
        <w:t xml:space="preserve">reconfigured or reactivated, the </w:t>
      </w:r>
      <w:r w:rsidRPr="004908CC">
        <w:rPr>
          <w:rFonts w:eastAsia="SimSun"/>
        </w:rPr>
        <w:t>PRS-RSRP</w:t>
      </w:r>
      <w:r w:rsidRPr="004908CC">
        <w:rPr>
          <w:rFonts w:eastAsia="SimSun"/>
          <w:iCs/>
          <w:lang w:eastAsia="zh-CN"/>
        </w:rPr>
        <w:t xml:space="preserve"> measurement period can be longer</w:t>
      </w:r>
      <w:r w:rsidRPr="004908CC">
        <w:rPr>
          <w:rFonts w:eastAsia="SimSun"/>
        </w:rPr>
        <w:t>.</w:t>
      </w:r>
    </w:p>
    <w:p w14:paraId="6ED0DCE6" w14:textId="77777777" w:rsidR="00E93F5D" w:rsidRPr="004908CC" w:rsidRDefault="00E93F5D" w:rsidP="00E93F5D">
      <w:pPr>
        <w:rPr>
          <w:rFonts w:eastAsia="SimSun"/>
          <w:iCs/>
        </w:rPr>
      </w:pPr>
      <w:r w:rsidRPr="004908CC">
        <w:rPr>
          <w:rFonts w:eastAsia="SimSun"/>
        </w:rPr>
        <w:t xml:space="preserve">If any </w:t>
      </w:r>
      <w:r w:rsidRPr="004908CC">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4908CC" w:rsidRDefault="00E93F5D" w:rsidP="00E93F5D">
      <w:pPr>
        <w:rPr>
          <w:rFonts w:eastAsia="SimSun"/>
          <w:lang w:eastAsia="zh-CN"/>
        </w:rPr>
      </w:pPr>
      <w:r w:rsidRPr="004908CC">
        <w:rPr>
          <w:rFonts w:eastAsia="SimSun"/>
          <w:iCs/>
        </w:rPr>
        <w:t>The requirements in this clause apply provided that a single positioning frequency layer is configured for measurement in each PPW.</w:t>
      </w:r>
    </w:p>
    <w:p w14:paraId="5F7ADB39" w14:textId="77777777" w:rsidR="00E93F5D" w:rsidRPr="004908CC" w:rsidRDefault="00E93F5D" w:rsidP="00E93F5D">
      <w:pPr>
        <w:pStyle w:val="Heading5"/>
        <w:rPr>
          <w:rFonts w:eastAsia="SimSun"/>
        </w:rPr>
      </w:pPr>
      <w:r w:rsidRPr="004908CC">
        <w:rPr>
          <w:rFonts w:eastAsia="SimSun"/>
        </w:rPr>
        <w:t>9.9A.3.5.3</w:t>
      </w:r>
      <w:r w:rsidRPr="004908CC">
        <w:rPr>
          <w:rFonts w:eastAsia="SimSun"/>
        </w:rPr>
        <w:tab/>
        <w:t>Measurements Period Requirements without FH with both MG and PPW</w:t>
      </w:r>
    </w:p>
    <w:p w14:paraId="0738FA12" w14:textId="77777777" w:rsidR="00E93F5D" w:rsidRPr="004908CC" w:rsidRDefault="00E93F5D" w:rsidP="00E93F5D">
      <w:pPr>
        <w:rPr>
          <w:rFonts w:eastAsia="SimSun"/>
          <w:noProof/>
          <w:lang w:eastAsia="zh-CN"/>
        </w:rPr>
      </w:pPr>
      <w:r w:rsidRPr="004908CC">
        <w:rPr>
          <w:rFonts w:eastAsia="SimSun"/>
          <w:noProof/>
          <w:lang w:eastAsia="zh-CN"/>
        </w:rPr>
        <w:t xml:space="preserve">If the RedCap UE is configured with both MG applicable to positioning measurement and PPW, the UE shall measure positioning frequency layer </w:t>
      </w:r>
      <w:r w:rsidRPr="004908CC">
        <w:rPr>
          <w:rFonts w:eastAsia="SimSun"/>
          <w:i/>
          <w:noProof/>
          <w:lang w:eastAsia="zh-CN"/>
        </w:rPr>
        <w:t>i</w:t>
      </w:r>
      <w:r w:rsidRPr="004908CC">
        <w:rPr>
          <w:rFonts w:eastAsia="SimSun"/>
          <w:noProof/>
          <w:lang w:eastAsia="zh-CN"/>
        </w:rPr>
        <w:t xml:space="preserve"> within</w:t>
      </w:r>
    </w:p>
    <w:p w14:paraId="2FDE2848" w14:textId="77777777" w:rsidR="00E93F5D" w:rsidRPr="004908CC" w:rsidRDefault="00E93F5D" w:rsidP="00885F0C">
      <w:pPr>
        <w:pStyle w:val="B10"/>
        <w:rPr>
          <w:rFonts w:eastAsia="SimSun"/>
        </w:rPr>
      </w:pPr>
      <w:r w:rsidRPr="004908CC">
        <w:rPr>
          <w:rFonts w:eastAsia="SimSun"/>
        </w:rPr>
        <w:t>-</w:t>
      </w:r>
      <w:r w:rsidRPr="004908CC">
        <w:rPr>
          <w:rFonts w:eastAsia="SimSun"/>
        </w:rPr>
        <w:tab/>
        <w:t xml:space="preserve">MG, if PRS resources on </w:t>
      </w:r>
      <w:r w:rsidRPr="004908CC">
        <w:rPr>
          <w:rFonts w:eastAsia="SimSun"/>
          <w:noProof/>
          <w:lang w:eastAsia="zh-CN"/>
        </w:rPr>
        <w:t xml:space="preserve">positioning frequency layer </w:t>
      </w:r>
      <w:r w:rsidRPr="004908CC">
        <w:rPr>
          <w:rFonts w:eastAsia="SimSun"/>
          <w:i/>
          <w:noProof/>
          <w:lang w:eastAsia="zh-CN"/>
        </w:rPr>
        <w:t>i</w:t>
      </w:r>
      <w:r w:rsidRPr="004908CC">
        <w:rPr>
          <w:rFonts w:eastAsia="SimSun"/>
        </w:rPr>
        <w:t xml:space="preserve"> are overlapped with MG, or </w:t>
      </w:r>
    </w:p>
    <w:p w14:paraId="78BC1E48" w14:textId="77777777" w:rsidR="00E93F5D" w:rsidRPr="004908CC" w:rsidRDefault="00E93F5D" w:rsidP="00885F0C">
      <w:pPr>
        <w:pStyle w:val="B10"/>
        <w:rPr>
          <w:rFonts w:eastAsia="SimSun"/>
        </w:rPr>
      </w:pPr>
      <w:r w:rsidRPr="004908CC">
        <w:rPr>
          <w:rFonts w:eastAsia="SimSun"/>
        </w:rPr>
        <w:t>-</w:t>
      </w:r>
      <w:r w:rsidRPr="004908CC">
        <w:rPr>
          <w:rFonts w:eastAsia="SimSun"/>
        </w:rPr>
        <w:tab/>
        <w:t xml:space="preserve">PPW, if PRS resources on </w:t>
      </w:r>
      <w:r w:rsidRPr="004908CC">
        <w:rPr>
          <w:rFonts w:eastAsia="SimSun"/>
          <w:noProof/>
          <w:lang w:eastAsia="zh-CN"/>
        </w:rPr>
        <w:t xml:space="preserve">positioning frequency layer </w:t>
      </w:r>
      <w:r w:rsidRPr="004908CC">
        <w:rPr>
          <w:rFonts w:eastAsia="SimSun"/>
          <w:i/>
          <w:noProof/>
          <w:lang w:eastAsia="zh-CN"/>
        </w:rPr>
        <w:t>i</w:t>
      </w:r>
      <w:r w:rsidRPr="004908CC">
        <w:rPr>
          <w:rFonts w:eastAsia="SimSun"/>
        </w:rPr>
        <w:t xml:space="preserve"> are overlapped with PPW.</w:t>
      </w:r>
    </w:p>
    <w:p w14:paraId="63E29EF9" w14:textId="77777777" w:rsidR="00E93F5D" w:rsidRPr="004908CC" w:rsidRDefault="00E93F5D" w:rsidP="00E93F5D">
      <w:pPr>
        <w:rPr>
          <w:rFonts w:eastAsia="SimSun"/>
        </w:rPr>
      </w:pPr>
      <w:r w:rsidRPr="004908CC">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08CC">
        <w:rPr>
          <w:rFonts w:eastAsia="SimSun"/>
        </w:rPr>
        <w:t xml:space="preserve"> </w:t>
      </w:r>
      <w:r w:rsidRPr="004908CC">
        <w:rPr>
          <w:rFonts w:eastAsia="SimSun"/>
          <w:lang w:eastAsia="zh-CN"/>
        </w:rPr>
        <w:t>is</w:t>
      </w:r>
      <w:r w:rsidRPr="004908CC">
        <w:rPr>
          <w:rFonts w:eastAsia="SimSun"/>
        </w:rPr>
        <w:t xml:space="preserve"> defined as:</w:t>
      </w:r>
    </w:p>
    <w:p w14:paraId="07F9A92D" w14:textId="77777777" w:rsidR="00E93F5D" w:rsidRPr="004908CC" w:rsidRDefault="00E93F5D" w:rsidP="00E93F5D">
      <w:pPr>
        <w:keepLines/>
        <w:tabs>
          <w:tab w:val="center" w:pos="4536"/>
          <w:tab w:val="right" w:pos="9072"/>
        </w:tabs>
        <w:rPr>
          <w:rFonts w:eastAsia="SimSun"/>
          <w:iCs/>
          <w:noProof/>
          <w:lang w:eastAsia="zh-CN"/>
        </w:rPr>
      </w:pPr>
      <w:r w:rsidRPr="004908CC">
        <w:rPr>
          <w:rFonts w:eastAsia="SimSun"/>
        </w:rPr>
        <w:tab/>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noProof/>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PRS-RSRP,Total,MG</m:t>
            </m:r>
          </m:sub>
        </m:sSub>
        <m:r>
          <w:rPr>
            <w:rFonts w:ascii="Cambria Math" w:eastAsia="SimSun" w:hAnsi="Cambria Math"/>
            <w:noProof/>
          </w:rPr>
          <m:t xml:space="preserve">+ </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PRS-RSRP,Total,PPW</m:t>
            </m:r>
          </m:sub>
        </m:sSub>
        <m:r>
          <w:rPr>
            <w:rFonts w:ascii="Cambria Math" w:eastAsia="SimSun" w:hAnsi="Cambria Math"/>
            <w:noProof/>
          </w:rPr>
          <m:t>+</m:t>
        </m:r>
        <m:r>
          <m:rPr>
            <m:sty m:val="p"/>
          </m:rPr>
          <w:rPr>
            <w:rFonts w:ascii="Cambria Math" w:eastAsia="SimSun" w:hAnsi="Cambria Math"/>
            <w:noProof/>
            <w:lang w:eastAsia="zh-CN"/>
          </w:rPr>
          <m:t xml:space="preserve"> </m:t>
        </m:r>
        <m:sSub>
          <m:sSubPr>
            <m:ctrlPr>
              <w:rPr>
                <w:rFonts w:ascii="Cambria Math" w:hAnsi="Cambria Math"/>
                <w:i/>
                <w:iCs/>
                <w:noProof/>
              </w:rPr>
            </m:ctrlPr>
          </m:sSubPr>
          <m:e>
            <m:r>
              <w:rPr>
                <w:rFonts w:ascii="Cambria Math" w:eastAsia="SimSun" w:hAnsi="Cambria Math"/>
                <w:noProof/>
              </w:rPr>
              <m:t>T</m:t>
            </m:r>
          </m:e>
          <m:sub>
            <m:r>
              <m:rPr>
                <m:sty m:val="p"/>
              </m:rPr>
              <w:rPr>
                <w:rFonts w:ascii="Cambria Math" w:eastAsia="SimSun" w:hAnsi="Cambria Math"/>
                <w:noProof/>
                <w:lang w:eastAsia="zh-CN"/>
              </w:rPr>
              <m:t>guard</m:t>
            </m:r>
          </m:sub>
        </m:sSub>
      </m:oMath>
      <w:r w:rsidRPr="004908CC">
        <w:rPr>
          <w:rFonts w:eastAsia="SimSun"/>
          <w:iCs/>
          <w:noProof/>
          <w:lang w:eastAsia="zh-CN"/>
        </w:rPr>
        <w:t>,</w:t>
      </w:r>
    </w:p>
    <w:p w14:paraId="0FDBDA59" w14:textId="77777777" w:rsidR="00E93F5D" w:rsidRPr="004908CC" w:rsidRDefault="00E93F5D" w:rsidP="00E93F5D">
      <w:pPr>
        <w:rPr>
          <w:rFonts w:eastAsia="SimSun"/>
          <w:lang w:eastAsia="zh-CN"/>
        </w:rPr>
      </w:pPr>
      <w:r w:rsidRPr="004908CC">
        <w:rPr>
          <w:rFonts w:eastAsia="SimSun"/>
          <w:lang w:eastAsia="zh-CN"/>
        </w:rPr>
        <w:t>Where</w:t>
      </w:r>
    </w:p>
    <w:p w14:paraId="00544840" w14:textId="77777777" w:rsidR="00E93F5D" w:rsidRPr="004908CC" w:rsidRDefault="00E93F5D" w:rsidP="00885F0C">
      <w:pPr>
        <w:pStyle w:val="B10"/>
        <w:rPr>
          <w:rFonts w:eastAsia="SimSun"/>
          <w:noProof/>
          <w:sz w:val="24"/>
          <w:lang w:eastAsia="zh-CN"/>
        </w:rPr>
      </w:pPr>
      <w:r w:rsidRPr="004908CC">
        <w:rPr>
          <w:rFonts w:eastAsia="SimSun"/>
          <w:iCs/>
        </w:rPr>
        <w:t>-</w:t>
      </w:r>
      <w:r w:rsidRPr="004908C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4908CC">
        <w:rPr>
          <w:rFonts w:eastAsia="SimSun"/>
          <w:lang w:eastAsia="zh-CN"/>
        </w:rPr>
        <w:t xml:space="preserve"> is defined in clause 9.9A.3.5.1 and includes all </w:t>
      </w:r>
      <w:r w:rsidRPr="004908CC">
        <w:rPr>
          <w:rFonts w:eastAsia="SimSun"/>
          <w:noProof/>
          <w:lang w:eastAsia="zh-CN"/>
        </w:rPr>
        <w:t xml:space="preserve">positioning frequency layers to be measured within MG, </w:t>
      </w:r>
    </w:p>
    <w:p w14:paraId="3C647067" w14:textId="77777777" w:rsidR="00E93F5D" w:rsidRPr="004908CC" w:rsidRDefault="00E93F5D" w:rsidP="00885F0C">
      <w:pPr>
        <w:pStyle w:val="B10"/>
        <w:rPr>
          <w:noProof/>
          <w:lang w:eastAsia="zh-CN"/>
        </w:rPr>
      </w:pPr>
      <w:r w:rsidRPr="004908CC">
        <w:rPr>
          <w:rFonts w:eastAsia="SimSun"/>
          <w:iCs/>
        </w:rPr>
        <w:t>-</w:t>
      </w:r>
      <w:r w:rsidRPr="004908C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4908CC">
        <w:rPr>
          <w:rFonts w:eastAsia="SimSun"/>
          <w:lang w:eastAsia="zh-CN"/>
        </w:rPr>
        <w:t xml:space="preserve"> is defined in clause 9.9A.3.5.2 and includes all </w:t>
      </w:r>
      <w:r w:rsidRPr="004908CC">
        <w:rPr>
          <w:rFonts w:eastAsia="SimSun"/>
          <w:noProof/>
          <w:lang w:eastAsia="zh-CN"/>
        </w:rPr>
        <w:t xml:space="preserve">positioning frequency layers to be measured within PPW, </w:t>
      </w:r>
    </w:p>
    <w:p w14:paraId="7438FF40" w14:textId="77777777" w:rsidR="00E93F5D" w:rsidRPr="004908CC" w:rsidRDefault="00E93F5D" w:rsidP="00885F0C">
      <w:pPr>
        <w:pStyle w:val="B10"/>
        <w:rPr>
          <w:rFonts w:eastAsia="SimSun"/>
          <w:noProof/>
          <w:lang w:eastAsia="zh-CN"/>
        </w:rPr>
      </w:pPr>
      <w:r w:rsidRPr="004908CC">
        <w:rPr>
          <w:rFonts w:eastAsia="SimSun"/>
          <w:iCs/>
        </w:rPr>
        <w:t>-</w:t>
      </w:r>
      <w:r w:rsidRPr="004908CC">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08CC">
        <w:rPr>
          <w:rFonts w:eastAsia="SimSun"/>
        </w:rPr>
        <w:t xml:space="preserve"> is </w:t>
      </w:r>
      <w:r w:rsidRPr="004908CC">
        <w:rPr>
          <w:rFonts w:eastAsia="SimSun"/>
          <w:lang w:eastAsia="zh-CN"/>
        </w:rPr>
        <w:t xml:space="preserve">the </w:t>
      </w:r>
      <w:r w:rsidRPr="004908CC">
        <w:rPr>
          <w:rFonts w:eastAsia="SimSun"/>
        </w:rPr>
        <w:t>maximum T</w:t>
      </w:r>
      <w:r w:rsidRPr="004908CC">
        <w:rPr>
          <w:rFonts w:eastAsia="SimSun"/>
          <w:vertAlign w:val="subscript"/>
        </w:rPr>
        <w:t>effect</w:t>
      </w:r>
      <w:r w:rsidRPr="004908CC">
        <w:rPr>
          <w:rFonts w:eastAsia="SimSun"/>
        </w:rPr>
        <w:t xml:space="preserve"> defined in clauses 9.9A.</w:t>
      </w:r>
      <w:r w:rsidRPr="004908CC">
        <w:rPr>
          <w:rFonts w:eastAsia="SimSun"/>
          <w:lang w:eastAsia="zh-CN"/>
        </w:rPr>
        <w:t>3</w:t>
      </w:r>
      <w:r w:rsidRPr="004908CC">
        <w:rPr>
          <w:rFonts w:eastAsia="SimSun"/>
        </w:rPr>
        <w:t>.5.1 and 9.9A.</w:t>
      </w:r>
      <w:r w:rsidRPr="004908CC">
        <w:rPr>
          <w:rFonts w:eastAsia="SimSun"/>
          <w:lang w:eastAsia="zh-CN"/>
        </w:rPr>
        <w:t>3</w:t>
      </w:r>
      <w:r w:rsidRPr="004908CC">
        <w:rPr>
          <w:rFonts w:eastAsia="SimSun"/>
        </w:rPr>
        <w:t>.</w:t>
      </w:r>
      <w:r w:rsidRPr="004908CC">
        <w:rPr>
          <w:rFonts w:eastAsia="SimSun"/>
          <w:lang w:eastAsia="zh-CN"/>
        </w:rPr>
        <w:t xml:space="preserve">5.2 </w:t>
      </w:r>
      <w:r w:rsidRPr="004908CC">
        <w:rPr>
          <w:rFonts w:eastAsia="SimSun"/>
        </w:rPr>
        <w:t>among all PFLs.</w:t>
      </w:r>
    </w:p>
    <w:p w14:paraId="49A52EB0" w14:textId="77777777" w:rsidR="00E93F5D" w:rsidRPr="004908CC" w:rsidRDefault="00E93F5D" w:rsidP="00E93F5D">
      <w:pPr>
        <w:spacing w:after="120"/>
        <w:rPr>
          <w:lang w:eastAsia="zh-CN"/>
        </w:rPr>
      </w:pPr>
      <w:r w:rsidRPr="004908CC">
        <w:rPr>
          <w:rFonts w:eastAsia="SimSun"/>
          <w:lang w:eastAsia="zh-CN"/>
        </w:rPr>
        <w:t>The requirements apply provided the following conditions are satisfied:</w:t>
      </w:r>
    </w:p>
    <w:p w14:paraId="60FCFA44" w14:textId="77777777" w:rsidR="00E93F5D" w:rsidRPr="004908CC" w:rsidRDefault="00E93F5D" w:rsidP="00885F0C">
      <w:pPr>
        <w:pStyle w:val="B10"/>
        <w:rPr>
          <w:rFonts w:eastAsiaTheme="minorEastAsia"/>
        </w:rPr>
      </w:pPr>
      <w:r w:rsidRPr="004908CC">
        <w:rPr>
          <w:rFonts w:eastAsiaTheme="minorEastAsia"/>
        </w:rPr>
        <w:t>-</w:t>
      </w:r>
      <w:r w:rsidRPr="004908CC">
        <w:rPr>
          <w:rFonts w:eastAsiaTheme="minorEastAsia"/>
        </w:rPr>
        <w:tab/>
        <w:t>MGs and PPWs do not overlap in time</w:t>
      </w:r>
      <w:r w:rsidRPr="004908CC">
        <w:rPr>
          <w:rFonts w:eastAsiaTheme="minorEastAsia"/>
          <w:lang w:eastAsia="zh-CN"/>
        </w:rPr>
        <w:t xml:space="preserve">; </w:t>
      </w:r>
    </w:p>
    <w:p w14:paraId="6419E4DB" w14:textId="77777777" w:rsidR="00E93F5D" w:rsidRPr="004908CC" w:rsidRDefault="00E93F5D" w:rsidP="00885F0C">
      <w:pPr>
        <w:pStyle w:val="B10"/>
        <w:rPr>
          <w:rFonts w:eastAsiaTheme="minorEastAsia"/>
          <w:lang w:eastAsia="zh-CN"/>
        </w:rPr>
      </w:pPr>
      <w:r w:rsidRPr="004908CC">
        <w:rPr>
          <w:rFonts w:eastAsiaTheme="minorEastAsia"/>
        </w:rPr>
        <w:t>-</w:t>
      </w:r>
      <w:r w:rsidRPr="004908CC">
        <w:rPr>
          <w:rFonts w:eastAsiaTheme="minorEastAsia"/>
        </w:rPr>
        <w:tab/>
        <w:t>Each PFL in the assistance data can be measured completely (all PRS resources) either within MG or within activated PPW.</w:t>
      </w:r>
      <w:r w:rsidRPr="004908CC">
        <w:rPr>
          <w:rFonts w:eastAsiaTheme="minorEastAsia"/>
          <w:lang w:eastAsia="zh-CN"/>
        </w:rPr>
        <w:t xml:space="preserve"> </w:t>
      </w:r>
    </w:p>
    <w:p w14:paraId="506DA3D0" w14:textId="77777777" w:rsidR="00E93F5D" w:rsidRPr="004908CC" w:rsidRDefault="00E93F5D" w:rsidP="00E93F5D">
      <w:pPr>
        <w:pStyle w:val="Heading4"/>
        <w:rPr>
          <w:rFonts w:eastAsia="SimSun"/>
          <w:lang w:eastAsia="zh-CN"/>
        </w:rPr>
      </w:pPr>
      <w:r w:rsidRPr="004908CC">
        <w:rPr>
          <w:rFonts w:eastAsia="SimSun"/>
          <w:lang w:eastAsia="zh-CN"/>
        </w:rPr>
        <w:t>9.9A.3.6</w:t>
      </w:r>
      <w:r w:rsidRPr="004908CC">
        <w:rPr>
          <w:rFonts w:eastAsia="SimSun"/>
          <w:lang w:eastAsia="zh-CN"/>
        </w:rPr>
        <w:tab/>
      </w:r>
      <w:r w:rsidRPr="004908CC">
        <w:rPr>
          <w:rFonts w:eastAsia="SimSun"/>
        </w:rPr>
        <w:t>Measurements Period Requireme</w:t>
      </w:r>
      <w:r w:rsidRPr="004908CC">
        <w:rPr>
          <w:rFonts w:eastAsia="SimSun"/>
          <w:lang w:eastAsia="zh-CN"/>
        </w:rPr>
        <w:t>nts with FH</w:t>
      </w:r>
    </w:p>
    <w:p w14:paraId="19323EE0" w14:textId="77777777" w:rsidR="00E93F5D" w:rsidRPr="004908CC" w:rsidRDefault="00E93F5D" w:rsidP="00E93F5D">
      <w:pPr>
        <w:pStyle w:val="Heading5"/>
        <w:rPr>
          <w:rFonts w:eastAsia="SimSun"/>
          <w:lang w:eastAsia="zh-CN"/>
        </w:rPr>
      </w:pPr>
      <w:r w:rsidRPr="004908CC">
        <w:rPr>
          <w:rFonts w:eastAsia="SimSun"/>
        </w:rPr>
        <w:t>9.9A.3.6.1</w:t>
      </w:r>
      <w:r w:rsidRPr="004908CC">
        <w:rPr>
          <w:rFonts w:eastAsia="SimSun"/>
        </w:rPr>
        <w:tab/>
        <w:t>Measurements Period Requireme</w:t>
      </w:r>
      <w:r w:rsidRPr="004908CC">
        <w:rPr>
          <w:rFonts w:eastAsia="SimSun"/>
          <w:lang w:eastAsia="zh-CN"/>
        </w:rPr>
        <w:t>nts with FH with MG</w:t>
      </w:r>
    </w:p>
    <w:p w14:paraId="37A2E8D3" w14:textId="77777777" w:rsidR="00E93F5D" w:rsidRPr="004908CC" w:rsidRDefault="00E93F5D" w:rsidP="00E93F5D">
      <w:pPr>
        <w:rPr>
          <w:rFonts w:eastAsia="MS Mincho" w:cs="v4.2.0"/>
        </w:rPr>
      </w:pPr>
      <w:r w:rsidRPr="004908CC">
        <w:rPr>
          <w:rFonts w:eastAsia="SimSun"/>
        </w:rPr>
        <w:t xml:space="preserve">When the physical layer receives </w:t>
      </w:r>
      <w:r w:rsidRPr="004908CC">
        <w:rPr>
          <w:rFonts w:eastAsia="SimSun"/>
          <w:i/>
        </w:rPr>
        <w:t>NR-DL-AoD-Provide</w:t>
      </w:r>
      <w:r w:rsidRPr="004908CC">
        <w:rPr>
          <w:rFonts w:eastAsia="SimSun"/>
          <w:i/>
          <w:noProof/>
        </w:rPr>
        <w:t>AssistanceData</w:t>
      </w:r>
      <w:r w:rsidRPr="004908CC">
        <w:rPr>
          <w:rFonts w:eastAsia="SimSun"/>
        </w:rPr>
        <w:t xml:space="preserve"> message and </w:t>
      </w:r>
      <w:r w:rsidRPr="004908CC">
        <w:rPr>
          <w:rFonts w:eastAsia="SimSun"/>
          <w:i/>
        </w:rPr>
        <w:t>NR-DL-AoD-Request</w:t>
      </w:r>
      <w:r w:rsidRPr="004908CC">
        <w:rPr>
          <w:rFonts w:eastAsia="SimSun"/>
          <w:i/>
          <w:noProof/>
        </w:rPr>
        <w:t>LocationInformation</w:t>
      </w:r>
      <w:r w:rsidRPr="004908CC">
        <w:rPr>
          <w:rFonts w:eastAsia="SimSun"/>
          <w:i/>
        </w:rPr>
        <w:t xml:space="preserve"> </w:t>
      </w:r>
      <w:r w:rsidRPr="004908CC">
        <w:rPr>
          <w:rFonts w:eastAsia="SimSun"/>
          <w:iCs/>
        </w:rPr>
        <w:t>message from LMF</w:t>
      </w:r>
      <w:r w:rsidRPr="004908CC">
        <w:rPr>
          <w:rFonts w:eastAsia="SimSun"/>
        </w:rPr>
        <w:t xml:space="preserve"> via LPP [34], </w:t>
      </w:r>
      <w:r w:rsidRPr="004908CC">
        <w:rPr>
          <w:rFonts w:eastAsia="SimSun"/>
          <w:iCs/>
        </w:rPr>
        <w:t xml:space="preserve">requesting RedCap UE to measure </w:t>
      </w:r>
      <w:r w:rsidRPr="004908CC">
        <w:rPr>
          <w:rFonts w:eastAsia="SimSun"/>
        </w:rPr>
        <w:t xml:space="preserve">PRS-RSRP </w:t>
      </w:r>
      <w:r w:rsidRPr="004908CC">
        <w:rPr>
          <w:rFonts w:eastAsia="SimSun"/>
          <w:iCs/>
        </w:rPr>
        <w:t>measurement with FH</w:t>
      </w:r>
      <w:r w:rsidRPr="004908CC">
        <w:rPr>
          <w:rFonts w:eastAsia="SimSun"/>
        </w:rPr>
        <w:t xml:space="preserve">, the RedCap UE shall be able to measure multiple (up to the RedCapUE capability specified in Clause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08CC">
        <w:rPr>
          <w:rFonts w:eastAsia="MS Mincho" w:cs="v4.2.0"/>
        </w:rPr>
        <w:t xml:space="preserve"> ms as defined Clause 9.9A.3.5.1 with using the following definition </w:t>
      </w:r>
      <w:r w:rsidRPr="004908CC">
        <w:rPr>
          <w:rFonts w:eastAsia="SimSun"/>
        </w:rPr>
        <w:t xml:space="preserve">for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w:t>
      </w:r>
    </w:p>
    <w:p w14:paraId="7FCAAB22" w14:textId="77777777" w:rsidR="00E93F5D" w:rsidRPr="004908CC" w:rsidRDefault="00E93F5D" w:rsidP="00885F0C">
      <w:pPr>
        <w:pStyle w:val="B10"/>
        <w:rPr>
          <w:rFonts w:eastAsia="SimSu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is the number of PRS RSRP measurement samples, where</w:t>
      </w:r>
    </w:p>
    <w:p w14:paraId="1D14384E" w14:textId="77777777" w:rsidR="00E93F5D" w:rsidRPr="004908CC" w:rsidRDefault="00E93F5D" w:rsidP="00885F0C">
      <w:pPr>
        <w:pStyle w:val="B20"/>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2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w:t>
      </w:r>
    </w:p>
    <w:p w14:paraId="2BC0D30A" w14:textId="77777777" w:rsidR="00E93F5D" w:rsidRPr="004908CC" w:rsidRDefault="00E93F5D" w:rsidP="00885F0C">
      <w:pPr>
        <w:pStyle w:val="B10"/>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4 otherwise.</w:t>
      </w:r>
    </w:p>
    <w:p w14:paraId="1F6D0425" w14:textId="77777777" w:rsidR="00E93F5D" w:rsidRPr="004908CC" w:rsidRDefault="00E93F5D" w:rsidP="00E93F5D">
      <w:pPr>
        <w:rPr>
          <w:rFonts w:eastAsia="SimSun"/>
        </w:rPr>
      </w:pPr>
      <w:r w:rsidRPr="004908CC">
        <w:rPr>
          <w:rFonts w:eastAsia="SimSun"/>
        </w:rPr>
        <w:t>Measurement sample under FH is defined as a PRS measurement over multiple hops within a single measurement gap occasion.</w:t>
      </w:r>
    </w:p>
    <w:p w14:paraId="3444CD4B" w14:textId="77777777" w:rsidR="00E93F5D" w:rsidRPr="004908CC" w:rsidRDefault="00E93F5D" w:rsidP="00E93F5D">
      <w:pPr>
        <w:rPr>
          <w:rFonts w:eastAsia="SimSun"/>
        </w:rPr>
      </w:pPr>
      <w:r w:rsidRPr="004908CC">
        <w:rPr>
          <w:rFonts w:eastAsia="SimSun"/>
        </w:rPr>
        <w:t>The number of hops within a single MG occasion is FFS</w:t>
      </w:r>
    </w:p>
    <w:p w14:paraId="4E848585" w14:textId="77777777" w:rsidR="00E93F5D" w:rsidRPr="002C47C4" w:rsidRDefault="00E93F5D" w:rsidP="00E93F5D">
      <w:r w:rsidRPr="004908CC">
        <w:rPr>
          <w:rFonts w:eastAsia="SimSun" w:hint="eastAsia"/>
          <w:i/>
          <w:noProof/>
          <w:lang w:eastAsia="zh-CN"/>
        </w:rPr>
        <w:t>E</w:t>
      </w:r>
      <w:r w:rsidRPr="004908CC">
        <w:rPr>
          <w:rFonts w:eastAsia="SimSun"/>
          <w:i/>
          <w:noProof/>
          <w:lang w:eastAsia="zh-CN"/>
        </w:rPr>
        <w:t>ditor Note: FFS details of measurement period requirements with FH</w:t>
      </w:r>
    </w:p>
    <w:p w14:paraId="4D031FE6" w14:textId="77777777" w:rsidR="00E93F5D" w:rsidRDefault="00E93F5D" w:rsidP="00E93F5D">
      <w:pPr>
        <w:pStyle w:val="Heading3"/>
      </w:pPr>
      <w:r>
        <w:t>9</w:t>
      </w:r>
      <w:r w:rsidRPr="0060415C">
        <w:t>.</w:t>
      </w:r>
      <w:r>
        <w:t>9A</w:t>
      </w:r>
      <w:r w:rsidRPr="001A49C6">
        <w:t>.4</w:t>
      </w:r>
      <w:r w:rsidRPr="001A49C6">
        <w:tab/>
        <w:t>UE Rx-Tx time difference measurements</w:t>
      </w:r>
      <w:r>
        <w:t xml:space="preserve"> for RedCap</w:t>
      </w:r>
    </w:p>
    <w:p w14:paraId="0BEB9991" w14:textId="77777777" w:rsidR="00E93F5D" w:rsidRPr="002D0740" w:rsidRDefault="00E93F5D" w:rsidP="00E93F5D">
      <w:pPr>
        <w:pStyle w:val="Heading4"/>
        <w:rPr>
          <w:rFonts w:eastAsiaTheme="minorEastAsia"/>
          <w:lang w:eastAsia="zh-CN"/>
        </w:rPr>
      </w:pPr>
      <w:r w:rsidRPr="002D0740">
        <w:rPr>
          <w:rFonts w:eastAsiaTheme="minorEastAsia"/>
          <w:lang w:eastAsia="zh-CN"/>
        </w:rPr>
        <w:t>9.9A.4.1</w:t>
      </w:r>
      <w:r>
        <w:rPr>
          <w:rFonts w:eastAsiaTheme="minorEastAsia"/>
          <w:lang w:eastAsia="zh-CN"/>
        </w:rPr>
        <w:tab/>
      </w:r>
      <w:r w:rsidRPr="002D0740">
        <w:rPr>
          <w:rFonts w:eastAsiaTheme="minorEastAsia"/>
          <w:lang w:eastAsia="zh-CN"/>
        </w:rPr>
        <w:t>Introduction</w:t>
      </w:r>
    </w:p>
    <w:p w14:paraId="686F0F70" w14:textId="77777777" w:rsidR="00E93F5D" w:rsidRPr="002D0740" w:rsidRDefault="00E93F5D" w:rsidP="00E93F5D">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07B02BA2"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frequency hopping (FH) for PRS measurement as indicated by UE capability [TBD], or if LMF does not request UE to use RX FH for PRS measurement as indicated via [TBD] in the measurement request, the requirements in clause 9.9A.4.5, 9.9A.4.6 and 9.9A.4.7 shall apply for applicable configurations. </w:t>
      </w:r>
    </w:p>
    <w:p w14:paraId="0C86A791"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frequency hopping (FH) for PRS measurement as indicated by UE capability [TBD], and LMF requests UE to use RX FH for PRS measurement as indicated via [TBD] in the measurement request, the requirements in clause 9.9A.4.8 shall apply. </w:t>
      </w:r>
    </w:p>
    <w:p w14:paraId="24D7249E" w14:textId="77777777" w:rsidR="00E93F5D" w:rsidRPr="002D0740" w:rsidRDefault="00E93F5D" w:rsidP="00E93F5D">
      <w:pPr>
        <w:pStyle w:val="Heading4"/>
        <w:rPr>
          <w:rFonts w:eastAsiaTheme="minorEastAsia"/>
          <w:lang w:eastAsia="zh-CN"/>
        </w:rPr>
      </w:pPr>
      <w:r w:rsidRPr="002D0740">
        <w:rPr>
          <w:rFonts w:eastAsiaTheme="minorEastAsia"/>
          <w:lang w:eastAsia="zh-CN"/>
        </w:rPr>
        <w:t>9.9A.4.2</w:t>
      </w:r>
      <w:r>
        <w:rPr>
          <w:rFonts w:eastAsiaTheme="minorEastAsia"/>
          <w:lang w:eastAsia="zh-CN"/>
        </w:rPr>
        <w:tab/>
      </w:r>
      <w:r w:rsidRPr="002D0740">
        <w:rPr>
          <w:rFonts w:eastAsiaTheme="minorEastAsia"/>
          <w:lang w:eastAsia="zh-CN"/>
        </w:rPr>
        <w:t>Requirements Applicability</w:t>
      </w:r>
    </w:p>
    <w:p w14:paraId="6CA48B0D"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9.9.4.2 shall apply.</w:t>
      </w:r>
    </w:p>
    <w:p w14:paraId="7F7760C3" w14:textId="77777777" w:rsidR="00E93F5D" w:rsidRPr="002D0740" w:rsidRDefault="00E93F5D" w:rsidP="00E93F5D">
      <w:pPr>
        <w:pStyle w:val="Heading4"/>
        <w:rPr>
          <w:rFonts w:eastAsiaTheme="minorEastAsia"/>
          <w:lang w:eastAsia="zh-CN"/>
        </w:rPr>
      </w:pPr>
      <w:r w:rsidRPr="002D0740">
        <w:rPr>
          <w:rFonts w:eastAsiaTheme="minorEastAsia"/>
          <w:lang w:eastAsia="zh-CN"/>
        </w:rPr>
        <w:t>9.9A.4.3</w:t>
      </w:r>
      <w:r>
        <w:rPr>
          <w:rFonts w:eastAsiaTheme="minorEastAsia"/>
          <w:lang w:eastAsia="zh-CN"/>
        </w:rPr>
        <w:tab/>
      </w:r>
      <w:r w:rsidRPr="002D0740">
        <w:rPr>
          <w:rFonts w:eastAsiaTheme="minorEastAsia"/>
          <w:lang w:eastAsia="zh-CN"/>
        </w:rPr>
        <w:t>Measurement Capability</w:t>
      </w:r>
    </w:p>
    <w:p w14:paraId="21C8208A"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9.9A.4 apply for periodic and triggered UE Rx-Tx time difference measurements, provided:</w:t>
      </w:r>
    </w:p>
    <w:p w14:paraId="1594FFD0" w14:textId="77777777" w:rsidR="00E93F5D" w:rsidRPr="002D0740" w:rsidRDefault="00E93F5D" w:rsidP="00E93F5D">
      <w:pPr>
        <w:pStyle w:val="B10"/>
        <w:rPr>
          <w:rFonts w:eastAsiaTheme="minorEastAsia"/>
          <w:lang w:eastAsia="zh-CN"/>
        </w:rPr>
      </w:pPr>
      <w:r w:rsidRPr="002D0740">
        <w:rPr>
          <w:rFonts w:eastAsiaTheme="minorEastAsia"/>
          <w:lang w:eastAsia="zh-CN"/>
        </w:rPr>
        <w:t>-</w:t>
      </w:r>
      <w:r w:rsidRPr="002D0740">
        <w:rPr>
          <w:rFonts w:eastAsiaTheme="minorEastAsia"/>
          <w:lang w:eastAsia="zh-CN"/>
        </w:rPr>
        <w:tab/>
        <w:t xml:space="preserve">UE Rx-Tx time difference measurement related side conditions given in clause [TBD] are met for a corresponding band. </w:t>
      </w:r>
    </w:p>
    <w:p w14:paraId="10269273" w14:textId="77777777" w:rsidR="00E93F5D" w:rsidRPr="002D0740" w:rsidRDefault="00E93F5D" w:rsidP="00E93F5D">
      <w:pPr>
        <w:pStyle w:val="B10"/>
        <w:rPr>
          <w:rFonts w:eastAsiaTheme="minorEastAsia"/>
          <w:lang w:eastAsia="zh-CN"/>
        </w:rPr>
      </w:pPr>
      <w:r w:rsidRPr="002D0740">
        <w:rPr>
          <w:rFonts w:eastAsiaTheme="minorEastAsia"/>
          <w:lang w:eastAsia="zh-CN"/>
        </w:rPr>
        <w:t>-</w:t>
      </w:r>
      <w:r w:rsidRPr="002D0740">
        <w:rPr>
          <w:rFonts w:eastAsiaTheme="minorEastAsia"/>
          <w:lang w:eastAsia="zh-CN"/>
        </w:rPr>
        <w:tab/>
        <w:t xml:space="preserve">SRS is configured on at least one of the PCell, PSCell and SCell. </w:t>
      </w:r>
    </w:p>
    <w:p w14:paraId="32CD0EFC" w14:textId="77777777" w:rsidR="00E93F5D" w:rsidRPr="002D0740" w:rsidRDefault="00E93F5D" w:rsidP="00E93F5D">
      <w:pPr>
        <w:pStyle w:val="B10"/>
        <w:rPr>
          <w:rFonts w:eastAsiaTheme="minorEastAsia"/>
          <w:lang w:eastAsia="zh-CN"/>
        </w:rPr>
      </w:pPr>
      <w:r w:rsidRPr="002D0740">
        <w:rPr>
          <w:rFonts w:eastAsiaTheme="minorEastAsia"/>
          <w:lang w:val="en-US" w:eastAsia="zh-CN"/>
        </w:rPr>
        <w:t>-</w:t>
      </w:r>
      <w:r w:rsidRPr="002D0740">
        <w:rPr>
          <w:rFonts w:eastAsiaTheme="minorEastAsia"/>
          <w:lang w:val="en-US" w:eastAsia="zh-CN"/>
        </w:rPr>
        <w:tab/>
        <w:t>The UE transmits SRS within [-160, 160] msec of at least one DL PRS resource of each of the TRPs in the assistance data.</w:t>
      </w:r>
    </w:p>
    <w:p w14:paraId="7FC49EC7" w14:textId="77777777" w:rsidR="00E93F5D" w:rsidRPr="002D0740" w:rsidRDefault="00E93F5D" w:rsidP="00E93F5D">
      <w:pPr>
        <w:pStyle w:val="Heading4"/>
        <w:rPr>
          <w:rFonts w:eastAsiaTheme="minorEastAsia"/>
          <w:lang w:eastAsia="zh-CN"/>
        </w:rPr>
      </w:pPr>
      <w:r w:rsidRPr="002D0740">
        <w:rPr>
          <w:rFonts w:eastAsiaTheme="minorEastAsia"/>
          <w:lang w:eastAsia="zh-CN"/>
        </w:rPr>
        <w:t>9.9A.4.4 Measurement Reporting Requirements</w:t>
      </w:r>
    </w:p>
    <w:p w14:paraId="350C3234"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9.9.4.4 shall apply except that the UE Rx-Tx time difference measurement accuracy for all measured DL PRS resources shall be fulfilled according to the accuracy requirements specified in clause [TBD].</w:t>
      </w:r>
    </w:p>
    <w:p w14:paraId="2FEEBCC0" w14:textId="77777777" w:rsidR="00E93F5D" w:rsidRPr="002D0740" w:rsidRDefault="00E93F5D" w:rsidP="00E93F5D">
      <w:pPr>
        <w:pStyle w:val="Heading4"/>
        <w:rPr>
          <w:rFonts w:eastAsiaTheme="minorEastAsia"/>
          <w:lang w:eastAsia="zh-CN"/>
        </w:rPr>
      </w:pPr>
      <w:r w:rsidRPr="002D0740">
        <w:rPr>
          <w:rFonts w:eastAsiaTheme="minorEastAsia"/>
          <w:lang w:eastAsia="zh-CN"/>
        </w:rPr>
        <w:t>9.9A.4.5</w:t>
      </w:r>
      <w:r w:rsidRPr="002D0740">
        <w:rPr>
          <w:rFonts w:eastAsiaTheme="minorEastAsia"/>
          <w:lang w:eastAsia="zh-CN"/>
        </w:rPr>
        <w:tab/>
        <w:t>Measurement Period Requirements without FH with MG</w:t>
      </w:r>
    </w:p>
    <w:p w14:paraId="74CBCCA4"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9.9.4.5 shall apply.</w:t>
      </w:r>
    </w:p>
    <w:p w14:paraId="4976A6F0" w14:textId="77777777" w:rsidR="00E93F5D" w:rsidRPr="002D0740" w:rsidRDefault="00E93F5D" w:rsidP="00E93F5D">
      <w:pPr>
        <w:pStyle w:val="Heading4"/>
        <w:rPr>
          <w:rFonts w:eastAsiaTheme="minorEastAsia"/>
          <w:lang w:eastAsia="zh-CN"/>
        </w:rPr>
      </w:pPr>
      <w:r w:rsidRPr="002D0740">
        <w:rPr>
          <w:rFonts w:eastAsiaTheme="minorEastAsia"/>
          <w:lang w:eastAsia="zh-CN"/>
        </w:rPr>
        <w:t>9.9A.4.6</w:t>
      </w:r>
      <w:r w:rsidRPr="002D0740">
        <w:rPr>
          <w:rFonts w:eastAsiaTheme="minorEastAsia"/>
          <w:lang w:eastAsia="zh-CN"/>
        </w:rPr>
        <w:tab/>
        <w:t>Measurement Period Requirements without FH without MG</w:t>
      </w:r>
    </w:p>
    <w:p w14:paraId="67EF2CA9"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9.9.4.6 shall apply.</w:t>
      </w:r>
    </w:p>
    <w:p w14:paraId="5D9149AD" w14:textId="77777777" w:rsidR="00E93F5D" w:rsidRPr="002D0740" w:rsidRDefault="00E93F5D" w:rsidP="00E93F5D">
      <w:pPr>
        <w:pStyle w:val="Heading4"/>
        <w:rPr>
          <w:rFonts w:eastAsiaTheme="minorEastAsia"/>
        </w:rPr>
      </w:pPr>
      <w:r w:rsidRPr="002D0740">
        <w:rPr>
          <w:rFonts w:eastAsiaTheme="minorEastAsia"/>
        </w:rPr>
        <w:t>9.9A.4.7</w:t>
      </w:r>
      <w:r w:rsidRPr="002D0740">
        <w:rPr>
          <w:rFonts w:eastAsiaTheme="minorEastAsia"/>
        </w:rPr>
        <w:tab/>
        <w:t xml:space="preserve">Measurements Period Requirements </w:t>
      </w:r>
      <w:r w:rsidRPr="002D0740">
        <w:rPr>
          <w:rFonts w:eastAsiaTheme="minorEastAsia"/>
          <w:lang w:eastAsia="zh-CN"/>
        </w:rPr>
        <w:t>without FH</w:t>
      </w:r>
      <w:r w:rsidRPr="002D0740">
        <w:rPr>
          <w:rFonts w:eastAsiaTheme="minorEastAsia"/>
        </w:rPr>
        <w:t xml:space="preserve"> with both MG and PPW</w:t>
      </w:r>
    </w:p>
    <w:p w14:paraId="29C45C79"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9.9.4.8 shall apply.</w:t>
      </w:r>
    </w:p>
    <w:p w14:paraId="6D1C53A3" w14:textId="77777777" w:rsidR="00E93F5D" w:rsidRPr="002D0740" w:rsidRDefault="00E93F5D" w:rsidP="00E93F5D">
      <w:pPr>
        <w:pStyle w:val="Heading4"/>
        <w:rPr>
          <w:rFonts w:eastAsiaTheme="minorEastAsia"/>
        </w:rPr>
      </w:pPr>
      <w:r w:rsidRPr="002D0740">
        <w:rPr>
          <w:rFonts w:eastAsiaTheme="minorEastAsia"/>
        </w:rPr>
        <w:t>9.9A.4.8</w:t>
      </w:r>
      <w:r w:rsidRPr="002D0740">
        <w:rPr>
          <w:rFonts w:eastAsiaTheme="minorEastAsia"/>
        </w:rPr>
        <w:tab/>
        <w:t xml:space="preserve">Measurements Period Requirements </w:t>
      </w:r>
      <w:r w:rsidRPr="002D0740">
        <w:rPr>
          <w:rFonts w:eastAsiaTheme="minorEastAsia"/>
          <w:lang w:eastAsia="zh-CN"/>
        </w:rPr>
        <w:t>with FH</w:t>
      </w:r>
    </w:p>
    <w:p w14:paraId="72C19191" w14:textId="77777777" w:rsidR="00E93F5D" w:rsidRPr="002D0740" w:rsidRDefault="00E93F5D" w:rsidP="00E93F5D">
      <w:pPr>
        <w:rPr>
          <w:rFonts w:eastAsiaTheme="minorEastAsia"/>
          <w:lang w:eastAsia="zh-CN"/>
        </w:rPr>
      </w:pPr>
      <w:r w:rsidRPr="002D0740">
        <w:rPr>
          <w:rFonts w:eastAsiaTheme="minorEastAsia"/>
          <w:lang w:eastAsia="zh-CN"/>
        </w:rPr>
        <w:t>The requirements in this clause apply when a R</w:t>
      </w:r>
      <w:r w:rsidRPr="002D0740">
        <w:rPr>
          <w:rFonts w:eastAsiaTheme="minorEastAsia" w:hint="eastAsia"/>
          <w:lang w:eastAsia="zh-CN"/>
        </w:rPr>
        <w:t>edCap</w:t>
      </w:r>
      <w:r w:rsidRPr="002D0740">
        <w:rPr>
          <w:rFonts w:eastAsiaTheme="minorEastAsia"/>
          <w:lang w:eastAsia="zh-CN"/>
        </w:rPr>
        <w:t xml:space="preserve"> UE is request by the LMF to perform measurements with FH, and UE reports measurement based on multiple hops. </w:t>
      </w:r>
    </w:p>
    <w:p w14:paraId="06FA6389"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9.9A.4.5 shall apply with the following modifications.</w:t>
      </w:r>
    </w:p>
    <w:p w14:paraId="4EC93BFC" w14:textId="77777777" w:rsidR="00E93F5D" w:rsidRPr="002D0740" w:rsidRDefault="00E93F5D" w:rsidP="00E93F5D">
      <w:pPr>
        <w:pStyle w:val="B10"/>
        <w:rPr>
          <w:rFonts w:eastAsiaTheme="minorEastAsia"/>
        </w:rPr>
      </w:pPr>
      <w:r w:rsidRPr="002D0740">
        <w:rPr>
          <w:rFonts w:eastAsiaTheme="minorEastAsia"/>
          <w:lang w:eastAsia="zh-CN"/>
        </w:rPr>
        <w:t>-</w:t>
      </w:r>
      <w:r w:rsidRPr="002D0740">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D0740">
        <w:rPr>
          <w:rFonts w:eastAsiaTheme="minorEastAsia"/>
        </w:rPr>
        <w:t xml:space="preserve">= 2 if the UE supports the capability of positioning measurements with reduced number of samples as indicated by </w:t>
      </w:r>
      <w:r w:rsidRPr="002D0740">
        <w:rPr>
          <w:rFonts w:eastAsiaTheme="minorEastAsia"/>
          <w:i/>
        </w:rPr>
        <w:t>[TBD]</w:t>
      </w:r>
      <w:r w:rsidRPr="002D0740">
        <w:rPr>
          <w:rFonts w:eastAsiaTheme="minorEastAsia"/>
        </w:rPr>
        <w:t xml:space="preserve"> specified in TS 37.355 [34], and the LMF requests the UE to perform positioning measurements with reduced number of samples.</w:t>
      </w:r>
    </w:p>
    <w:p w14:paraId="190F1BC0" w14:textId="77777777" w:rsidR="00E93F5D" w:rsidRPr="002D0740" w:rsidRDefault="00E93F5D" w:rsidP="00E93F5D">
      <w:pPr>
        <w:pStyle w:val="B10"/>
        <w:rPr>
          <w:rFonts w:eastAsiaTheme="minorEastAsia"/>
          <w:lang w:eastAsia="zh-CN"/>
        </w:rPr>
      </w:pPr>
      <w:r w:rsidRPr="002D0740">
        <w:rPr>
          <w:rFonts w:eastAsiaTheme="minorEastAsia"/>
          <w:lang w:eastAsia="zh-CN"/>
        </w:rPr>
        <w:t>-</w:t>
      </w:r>
      <w:r w:rsidRPr="002D0740">
        <w:rPr>
          <w:rFonts w:eastAsiaTheme="minorEastAsia"/>
          <w:lang w:eastAsia="zh-CN"/>
        </w:rPr>
        <w:tab/>
        <w:t>Number of hops within a single MG occasion is defined as [FFS]</w:t>
      </w:r>
    </w:p>
    <w:p w14:paraId="73A8491F" w14:textId="77777777" w:rsidR="00E93F5D" w:rsidRPr="002D0740" w:rsidRDefault="00E93F5D" w:rsidP="00E93F5D">
      <w:pPr>
        <w:pStyle w:val="B10"/>
        <w:rPr>
          <w:rFonts w:eastAsiaTheme="minorEastAsia"/>
          <w:lang w:eastAsia="zh-CN"/>
        </w:rPr>
      </w:pPr>
      <w:r w:rsidRPr="002D0740">
        <w:rPr>
          <w:rFonts w:eastAsiaTheme="minorEastAsia"/>
          <w:lang w:eastAsia="zh-CN"/>
        </w:rPr>
        <w:t>-</w:t>
      </w:r>
      <w:r w:rsidRPr="002D0740">
        <w:rPr>
          <w:rFonts w:eastAsiaTheme="minorEastAsia"/>
          <w:lang w:eastAsia="zh-CN"/>
        </w:rPr>
        <w:tab/>
        <w:t>Measurement sample under FH is defined as a PRS measurement over multiple hops within a single measurement gap.</w:t>
      </w:r>
    </w:p>
    <w:p w14:paraId="1A0A2931" w14:textId="77777777" w:rsidR="00E93F5D" w:rsidRPr="002D0740" w:rsidRDefault="00E93F5D" w:rsidP="00E93F5D">
      <w:pPr>
        <w:spacing w:before="120" w:after="120"/>
        <w:rPr>
          <w:rFonts w:eastAsia="SimSun"/>
          <w:i/>
          <w:noProof/>
          <w:lang w:eastAsia="zh-CN"/>
        </w:rPr>
      </w:pPr>
      <w:r w:rsidRPr="002D0740">
        <w:rPr>
          <w:rFonts w:eastAsia="SimSun" w:hint="eastAsia"/>
          <w:i/>
          <w:noProof/>
          <w:lang w:eastAsia="zh-CN"/>
        </w:rPr>
        <w:t>E</w:t>
      </w:r>
      <w:r w:rsidRPr="002D0740">
        <w:rPr>
          <w:rFonts w:eastAsia="SimSun"/>
          <w:i/>
          <w:noProof/>
          <w:lang w:eastAsia="zh-CN"/>
        </w:rPr>
        <w:t>ditor Note: FFS modification to the existing measurement period requirements</w:t>
      </w:r>
    </w:p>
    <w:p w14:paraId="12DB0B41" w14:textId="77777777" w:rsidR="00E93F5D" w:rsidRPr="002D0740" w:rsidRDefault="00E93F5D" w:rsidP="00E93F5D">
      <w:pPr>
        <w:pStyle w:val="Heading3"/>
        <w:rPr>
          <w:rFonts w:eastAsiaTheme="minorEastAsia"/>
        </w:rPr>
      </w:pPr>
      <w:r w:rsidRPr="002D0740">
        <w:rPr>
          <w:rFonts w:eastAsiaTheme="minorEastAsia"/>
        </w:rPr>
        <w:t>9.9A.5</w:t>
      </w:r>
      <w:r w:rsidRPr="002D0740">
        <w:rPr>
          <w:rFonts w:eastAsiaTheme="minorEastAsia"/>
        </w:rPr>
        <w:tab/>
        <w:t>PRS-RSRPP measurements for RedCap</w:t>
      </w:r>
    </w:p>
    <w:p w14:paraId="784B76E8" w14:textId="77777777" w:rsidR="00E93F5D" w:rsidRPr="002D0740" w:rsidRDefault="00E93F5D" w:rsidP="00E93F5D">
      <w:pPr>
        <w:pStyle w:val="Heading4"/>
        <w:rPr>
          <w:rFonts w:eastAsiaTheme="minorEastAsia"/>
          <w:lang w:eastAsia="zh-CN"/>
        </w:rPr>
      </w:pPr>
      <w:r w:rsidRPr="002D0740">
        <w:rPr>
          <w:rFonts w:eastAsiaTheme="minorEastAsia"/>
          <w:lang w:eastAsia="zh-CN"/>
        </w:rPr>
        <w:t>9.9A.5.1</w:t>
      </w:r>
      <w:r>
        <w:rPr>
          <w:rFonts w:eastAsiaTheme="minorEastAsia"/>
          <w:lang w:eastAsia="zh-CN"/>
        </w:rPr>
        <w:tab/>
      </w:r>
      <w:r w:rsidRPr="002D0740">
        <w:rPr>
          <w:rFonts w:eastAsiaTheme="minorEastAsia"/>
          <w:lang w:eastAsia="zh-CN"/>
        </w:rPr>
        <w:t>Introduction</w:t>
      </w:r>
    </w:p>
    <w:p w14:paraId="021D8843" w14:textId="77777777" w:rsidR="00E93F5D" w:rsidRPr="002D0740" w:rsidRDefault="00E93F5D" w:rsidP="00E93F5D">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UE received</w:t>
      </w:r>
      <w:r w:rsidRPr="002D0740">
        <w:rPr>
          <w:rFonts w:eastAsiaTheme="minorEastAsia"/>
          <w:i/>
        </w:rPr>
        <w:t xml:space="preserve"> NR-DL-AoD-Request</w:t>
      </w:r>
      <w:r w:rsidRPr="002D0740">
        <w:rPr>
          <w:rFonts w:eastAsiaTheme="minorEastAsia"/>
          <w:i/>
          <w:noProof/>
        </w:rPr>
        <w:t>LocationInformation</w:t>
      </w:r>
      <w:r w:rsidRPr="002D0740">
        <w:rPr>
          <w:rFonts w:eastAsiaTheme="minorEastAsia"/>
          <w:i/>
          <w:iCs/>
        </w:rPr>
        <w:t xml:space="preserve"> </w:t>
      </w:r>
      <w:r w:rsidRPr="002D0740">
        <w:rPr>
          <w:rFonts w:eastAsiaTheme="minorEastAsia"/>
        </w:rPr>
        <w:t xml:space="preserve">message from LMF via LPP [34]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PRS-RSRPP measurements defined in TS 38.215 [4].</w:t>
      </w:r>
    </w:p>
    <w:p w14:paraId="42012E0F"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frequency hopping (FH) for PRS measurement as indicated by UE capability [TBD], or if LMF does not request UE to use FH for PRS measurement as indicated via [TBD] in the measurement request, the requirements in clause 9.9A.5.5, 9.9A.5.6 and 9.9A.5.7 shall apply for applicable configurations. </w:t>
      </w:r>
    </w:p>
    <w:p w14:paraId="4250C660"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frequency hopping (FH) for PRS measurement as indicated by UE capability [TBD], and LMF requests UE to use FH for PRS measurement as indicated via [TBD] in the measurement request, the requirements in clause 9.9A.5.8 shall apply. </w:t>
      </w:r>
    </w:p>
    <w:p w14:paraId="2FD721F3" w14:textId="77777777" w:rsidR="00E93F5D" w:rsidRPr="002D0740" w:rsidRDefault="00E93F5D" w:rsidP="00E93F5D">
      <w:pPr>
        <w:pStyle w:val="Heading4"/>
        <w:rPr>
          <w:rFonts w:eastAsiaTheme="minorEastAsia"/>
          <w:lang w:eastAsia="zh-CN"/>
        </w:rPr>
      </w:pPr>
      <w:r w:rsidRPr="002D0740">
        <w:rPr>
          <w:rFonts w:eastAsiaTheme="minorEastAsia"/>
          <w:lang w:eastAsia="zh-CN"/>
        </w:rPr>
        <w:t>9.9A.5.2</w:t>
      </w:r>
      <w:r>
        <w:rPr>
          <w:rFonts w:eastAsiaTheme="minorEastAsia"/>
          <w:lang w:eastAsia="zh-CN"/>
        </w:rPr>
        <w:tab/>
      </w:r>
      <w:r w:rsidRPr="002D0740">
        <w:rPr>
          <w:rFonts w:eastAsiaTheme="minorEastAsia"/>
          <w:lang w:eastAsia="zh-CN"/>
        </w:rPr>
        <w:t>Requirements Applicability</w:t>
      </w:r>
    </w:p>
    <w:p w14:paraId="6B3E2F48" w14:textId="77777777" w:rsidR="00E93F5D" w:rsidRPr="002D0740" w:rsidRDefault="00E93F5D" w:rsidP="00E93F5D">
      <w:pPr>
        <w:rPr>
          <w:rFonts w:eastAsiaTheme="minorEastAsia"/>
        </w:rPr>
      </w:pPr>
      <w:r w:rsidRPr="002D0740">
        <w:rPr>
          <w:rFonts w:eastAsiaTheme="minorEastAsia"/>
        </w:rPr>
        <w:t>The requirements in clause 9.9A.5 apply for periodic and triggered PRS-RSRP</w:t>
      </w:r>
      <w:r w:rsidRPr="002D0740">
        <w:rPr>
          <w:rFonts w:eastAsiaTheme="minorEastAsia"/>
          <w:lang w:val="en-US"/>
        </w:rPr>
        <w:t>P</w:t>
      </w:r>
      <w:r w:rsidRPr="002D0740">
        <w:rPr>
          <w:rFonts w:eastAsiaTheme="minorEastAsia"/>
        </w:rPr>
        <w:t xml:space="preserve"> measurements, provided: </w:t>
      </w:r>
    </w:p>
    <w:p w14:paraId="4BA8CC59" w14:textId="77777777" w:rsidR="00E93F5D" w:rsidRPr="002D0740" w:rsidRDefault="00E93F5D" w:rsidP="00E93F5D">
      <w:pPr>
        <w:pStyle w:val="B10"/>
        <w:rPr>
          <w:rFonts w:eastAsiaTheme="minorEastAsia"/>
        </w:rPr>
      </w:pPr>
      <w:r w:rsidRPr="002D0740">
        <w:rPr>
          <w:rFonts w:eastAsiaTheme="minorEastAsia"/>
          <w:lang w:eastAsia="zh-CN"/>
        </w:rPr>
        <w:t>-</w:t>
      </w:r>
      <w:r w:rsidRPr="002D0740">
        <w:rPr>
          <w:rFonts w:eastAsiaTheme="minorEastAsia"/>
          <w:lang w:eastAsia="zh-CN"/>
        </w:rPr>
        <w:tab/>
      </w:r>
      <w:r w:rsidRPr="002D0740">
        <w:rPr>
          <w:rFonts w:eastAsiaTheme="minorEastAsia"/>
        </w:rPr>
        <w:t>PRS-RSRP</w:t>
      </w:r>
      <w:r w:rsidRPr="002D0740">
        <w:rPr>
          <w:rFonts w:eastAsiaTheme="minorEastAsia"/>
          <w:lang w:val="en-US"/>
        </w:rPr>
        <w:t>P</w:t>
      </w:r>
      <w:r w:rsidRPr="002D0740">
        <w:rPr>
          <w:rFonts w:eastAsiaTheme="minorEastAsia"/>
        </w:rPr>
        <w:t xml:space="preserve"> related side conditions given in clause [TBD] are met for a corresponding Band.</w:t>
      </w:r>
    </w:p>
    <w:p w14:paraId="25B46174" w14:textId="77777777" w:rsidR="00E93F5D" w:rsidRPr="002D0740" w:rsidRDefault="00E93F5D" w:rsidP="00E93F5D">
      <w:pPr>
        <w:pStyle w:val="Heading4"/>
        <w:rPr>
          <w:rFonts w:eastAsiaTheme="minorEastAsia"/>
          <w:lang w:eastAsia="zh-CN"/>
        </w:rPr>
      </w:pPr>
      <w:r w:rsidRPr="002D0740">
        <w:rPr>
          <w:rFonts w:eastAsiaTheme="minorEastAsia"/>
          <w:lang w:eastAsia="zh-CN"/>
        </w:rPr>
        <w:t>9.9A.5.3</w:t>
      </w:r>
      <w:r>
        <w:rPr>
          <w:rFonts w:eastAsiaTheme="minorEastAsia"/>
          <w:lang w:eastAsia="zh-CN"/>
        </w:rPr>
        <w:tab/>
      </w:r>
      <w:r w:rsidRPr="002D0740">
        <w:rPr>
          <w:rFonts w:eastAsiaTheme="minorEastAsia"/>
          <w:lang w:eastAsia="zh-CN"/>
        </w:rPr>
        <w:t>Measurement Capability</w:t>
      </w:r>
    </w:p>
    <w:p w14:paraId="140B60EE" w14:textId="77777777" w:rsidR="00E93F5D" w:rsidRPr="002D0740" w:rsidRDefault="00E93F5D" w:rsidP="00E93F5D">
      <w:pPr>
        <w:rPr>
          <w:rFonts w:eastAsiaTheme="minorEastAsia"/>
          <w:lang w:eastAsia="zh-CN"/>
        </w:rPr>
      </w:pPr>
      <w:r w:rsidRPr="002D0740">
        <w:rPr>
          <w:rFonts w:eastAsiaTheme="minorEastAsia"/>
        </w:rPr>
        <w:t>UE PRS-RSRP</w:t>
      </w:r>
      <w:r w:rsidRPr="002D0740">
        <w:rPr>
          <w:rFonts w:eastAsiaTheme="minorEastAsia" w:hint="eastAsia"/>
          <w:lang w:eastAsia="zh-CN"/>
        </w:rPr>
        <w:t>P</w:t>
      </w:r>
      <w:r w:rsidRPr="002D0740">
        <w:rPr>
          <w:rFonts w:eastAsiaTheme="minorEastAsia"/>
        </w:rPr>
        <w:t xml:space="preserve"> measurement capability is as indicated by the UE in </w:t>
      </w:r>
      <w:r w:rsidRPr="002D0740">
        <w:rPr>
          <w:rFonts w:eastAsiaTheme="minorEastAsia"/>
          <w:i/>
        </w:rPr>
        <w:t>NR-DL-AoD-Provide</w:t>
      </w:r>
      <w:r w:rsidRPr="002D0740">
        <w:rPr>
          <w:rFonts w:eastAsiaTheme="minorEastAsia"/>
          <w:i/>
          <w:noProof/>
        </w:rPr>
        <w:t xml:space="preserve">Capabilities </w:t>
      </w:r>
      <w:r w:rsidRPr="002D0740">
        <w:rPr>
          <w:rFonts w:eastAsiaTheme="minorEastAsia"/>
        </w:rPr>
        <w:t>according to TS 37.355 [34].</w:t>
      </w:r>
    </w:p>
    <w:p w14:paraId="1392505F" w14:textId="77777777" w:rsidR="00E93F5D" w:rsidRPr="002D0740" w:rsidRDefault="00E93F5D" w:rsidP="00E93F5D">
      <w:pPr>
        <w:pStyle w:val="Heading4"/>
        <w:rPr>
          <w:rFonts w:eastAsiaTheme="minorEastAsia"/>
          <w:lang w:eastAsia="zh-CN"/>
        </w:rPr>
      </w:pPr>
      <w:r w:rsidRPr="002D0740">
        <w:rPr>
          <w:rFonts w:eastAsiaTheme="minorEastAsia"/>
          <w:lang w:eastAsia="zh-CN"/>
        </w:rPr>
        <w:t>9.9A.5.4</w:t>
      </w:r>
      <w:r>
        <w:rPr>
          <w:rFonts w:eastAsiaTheme="minorEastAsia"/>
          <w:lang w:eastAsia="zh-CN"/>
        </w:rPr>
        <w:tab/>
      </w:r>
      <w:r w:rsidRPr="002D0740">
        <w:rPr>
          <w:rFonts w:eastAsiaTheme="minorEastAsia"/>
          <w:lang w:eastAsia="zh-CN"/>
        </w:rPr>
        <w:t>Measurement Reporting Requirements</w:t>
      </w:r>
    </w:p>
    <w:p w14:paraId="6F22120B" w14:textId="77777777" w:rsidR="00E93F5D" w:rsidRPr="002D0740" w:rsidRDefault="00E93F5D" w:rsidP="00E93F5D">
      <w:pPr>
        <w:rPr>
          <w:rFonts w:eastAsiaTheme="minorEastAsia"/>
        </w:rPr>
      </w:pPr>
      <w:r w:rsidRPr="002D0740">
        <w:rPr>
          <w:rFonts w:eastAsiaTheme="minorEastAsia"/>
        </w:rPr>
        <w:t xml:space="preserve">This requirement assumes that the measurement report is not delayed by other LPP signalling on the DCCH. This measurement reporting delay excludes </w:t>
      </w:r>
      <w:r w:rsidRPr="002D0740">
        <w:rPr>
          <w:rFonts w:eastAsiaTheme="minorEastAsia" w:hint="eastAsia"/>
          <w:lang w:eastAsia="zh-CN"/>
        </w:rPr>
        <w:t>the</w:t>
      </w:r>
      <w:r w:rsidRPr="002D0740">
        <w:rPr>
          <w:rFonts w:eastAsiaTheme="minorEastAsia"/>
        </w:rPr>
        <w:t xml:space="preserve"> delay uncertainty caused by inserting the measurement report </w:t>
      </w:r>
      <w:r w:rsidRPr="002D0740">
        <w:rPr>
          <w:rFonts w:eastAsiaTheme="minorEastAsia" w:hint="eastAsia"/>
          <w:lang w:eastAsia="zh-CN"/>
        </w:rPr>
        <w:t>into</w:t>
      </w:r>
      <w:r w:rsidRPr="002D0740">
        <w:rPr>
          <w:rFonts w:eastAsiaTheme="minorEastAsia"/>
        </w:rPr>
        <w:t xml:space="preserve"> the TTI of the uplink DCCH. The delay uncertainty is: 2 x TTI</w:t>
      </w:r>
      <w:r w:rsidRPr="002D0740">
        <w:rPr>
          <w:rFonts w:eastAsiaTheme="minorEastAsia"/>
          <w:vertAlign w:val="subscript"/>
        </w:rPr>
        <w:t xml:space="preserve">DCCH </w:t>
      </w:r>
      <w:r w:rsidRPr="002D0740">
        <w:rPr>
          <w:rFonts w:eastAsiaTheme="minorEastAsia"/>
        </w:rPr>
        <w:t>where TTI</w:t>
      </w:r>
      <w:r w:rsidRPr="002D0740">
        <w:rPr>
          <w:rFonts w:eastAsiaTheme="minorEastAsia"/>
          <w:vertAlign w:val="subscript"/>
        </w:rPr>
        <w:t>DCCH</w:t>
      </w:r>
      <w:r w:rsidRPr="002D0740">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77777777" w:rsidR="00E93F5D" w:rsidRPr="002D0740" w:rsidRDefault="00E93F5D" w:rsidP="00E93F5D">
      <w:pPr>
        <w:rPr>
          <w:rFonts w:eastAsiaTheme="minorEastAsia"/>
          <w:lang w:eastAsia="zh-CN"/>
        </w:rPr>
      </w:pPr>
      <w:r w:rsidRPr="002D0740">
        <w:rPr>
          <w:rFonts w:eastAsiaTheme="minorEastAsia"/>
          <w:lang w:eastAsia="zh-CN"/>
        </w:rPr>
        <w:t>The reported PRS-RSRP</w:t>
      </w:r>
      <w:r w:rsidRPr="002D0740">
        <w:rPr>
          <w:rFonts w:eastAsiaTheme="minorEastAsia" w:hint="eastAsia"/>
          <w:lang w:eastAsia="zh-CN"/>
        </w:rPr>
        <w:t>P</w:t>
      </w:r>
      <w:r w:rsidRPr="002D0740">
        <w:rPr>
          <w:rFonts w:eastAsiaTheme="minorEastAsia"/>
          <w:lang w:eastAsia="zh-CN"/>
        </w:rPr>
        <w:t xml:space="preserve"> measurement values contained in measurement reports shall be based on the measurement report mapping requirements specified in clauses 10.1.38.</w:t>
      </w:r>
      <w:r w:rsidRPr="002D0740">
        <w:rPr>
          <w:rFonts w:eastAsiaTheme="minorEastAsia" w:hint="eastAsia"/>
          <w:lang w:eastAsia="zh-CN"/>
        </w:rPr>
        <w:t>3</w:t>
      </w:r>
      <w:r w:rsidRPr="002D0740">
        <w:rPr>
          <w:rFonts w:eastAsiaTheme="minorEastAsia"/>
          <w:lang w:eastAsia="zh-CN"/>
        </w:rPr>
        <w:t>.</w:t>
      </w:r>
    </w:p>
    <w:p w14:paraId="7091033E" w14:textId="77777777" w:rsidR="00E93F5D" w:rsidRPr="002D0740" w:rsidRDefault="00E93F5D" w:rsidP="00E93F5D">
      <w:pPr>
        <w:rPr>
          <w:rFonts w:eastAsiaTheme="minorEastAsia"/>
          <w:lang w:eastAsia="zh-CN"/>
        </w:rPr>
      </w:pPr>
      <w:r w:rsidRPr="002D0740">
        <w:rPr>
          <w:rFonts w:eastAsiaTheme="minorEastAsia"/>
          <w:lang w:eastAsia="zh-CN"/>
        </w:rPr>
        <w:t>The PRS-RSR</w:t>
      </w:r>
      <w:r w:rsidRPr="002D0740">
        <w:rPr>
          <w:rFonts w:eastAsiaTheme="minorEastAsia" w:hint="eastAsia"/>
          <w:lang w:eastAsia="zh-CN"/>
        </w:rPr>
        <w:t>P</w:t>
      </w:r>
      <w:r w:rsidRPr="002D0740">
        <w:rPr>
          <w:rFonts w:eastAsiaTheme="minorEastAsia"/>
          <w:lang w:eastAsia="zh-CN"/>
        </w:rPr>
        <w:t>P measurement accuracy for all measured PRS resources shall be fulfilled according to the accuracy requriements specified in the clauses [TBD].</w:t>
      </w:r>
    </w:p>
    <w:p w14:paraId="06364448" w14:textId="77777777" w:rsidR="00E93F5D" w:rsidRPr="002D0740" w:rsidRDefault="00E93F5D" w:rsidP="00E93F5D">
      <w:pPr>
        <w:pStyle w:val="Heading4"/>
        <w:rPr>
          <w:rFonts w:eastAsiaTheme="minorEastAsia"/>
          <w:lang w:eastAsia="zh-CN"/>
        </w:rPr>
      </w:pPr>
      <w:r w:rsidRPr="002D0740">
        <w:rPr>
          <w:rFonts w:eastAsiaTheme="minorEastAsia"/>
          <w:lang w:eastAsia="zh-CN"/>
        </w:rPr>
        <w:t>9.9A.5.5</w:t>
      </w:r>
      <w:r w:rsidRPr="002D0740">
        <w:rPr>
          <w:rFonts w:eastAsiaTheme="minorEastAsia"/>
          <w:lang w:eastAsia="zh-CN"/>
        </w:rPr>
        <w:tab/>
        <w:t>Measurement Period Requirements without FH with MG</w:t>
      </w:r>
    </w:p>
    <w:p w14:paraId="6AE64137" w14:textId="77777777" w:rsidR="00E93F5D" w:rsidRPr="002D0740" w:rsidRDefault="00E93F5D" w:rsidP="00E93F5D">
      <w:pPr>
        <w:rPr>
          <w:rFonts w:eastAsiaTheme="minorEastAsia"/>
          <w:lang w:eastAsia="zh-CN"/>
        </w:rPr>
      </w:pPr>
      <w:r w:rsidRPr="002D0740">
        <w:rPr>
          <w:rFonts w:eastAsiaTheme="minorEastAsia"/>
          <w:lang w:eastAsia="zh-CN"/>
        </w:rPr>
        <w:t xml:space="preserve">For PRS measurement within MG configured to UE, measurement period requirements for PRS-RSRP defined in 9.9A.3.5 is re-used for PRS-RSRPP. </w:t>
      </w:r>
    </w:p>
    <w:p w14:paraId="1E60CAA0" w14:textId="77777777" w:rsidR="00E93F5D" w:rsidRPr="002D0740" w:rsidRDefault="00E93F5D" w:rsidP="00E93F5D">
      <w:pPr>
        <w:pStyle w:val="Heading4"/>
        <w:rPr>
          <w:rFonts w:eastAsiaTheme="minorEastAsia"/>
          <w:lang w:eastAsia="zh-CN"/>
        </w:rPr>
      </w:pPr>
      <w:r w:rsidRPr="002D0740">
        <w:rPr>
          <w:rFonts w:eastAsiaTheme="minorEastAsia"/>
          <w:lang w:eastAsia="zh-CN"/>
        </w:rPr>
        <w:t>9.9A.5.6</w:t>
      </w:r>
      <w:r w:rsidRPr="002D0740">
        <w:rPr>
          <w:rFonts w:eastAsiaTheme="minorEastAsia"/>
          <w:lang w:eastAsia="zh-CN"/>
        </w:rPr>
        <w:tab/>
        <w:t>Measurement Period Requirements without FH without MG</w:t>
      </w:r>
    </w:p>
    <w:p w14:paraId="024A287B" w14:textId="77777777" w:rsidR="00E93F5D" w:rsidRPr="002D0740" w:rsidRDefault="00E93F5D" w:rsidP="00E93F5D">
      <w:pPr>
        <w:rPr>
          <w:rFonts w:eastAsiaTheme="minorEastAsia"/>
          <w:lang w:eastAsia="zh-CN"/>
        </w:rPr>
      </w:pPr>
      <w:r w:rsidRPr="002D0740">
        <w:rPr>
          <w:rFonts w:eastAsiaTheme="minorEastAsia"/>
          <w:lang w:eastAsia="zh-CN"/>
        </w:rPr>
        <w:t xml:space="preserve">For PRS measurement </w:t>
      </w:r>
      <w:r w:rsidRPr="002D0740">
        <w:rPr>
          <w:rFonts w:eastAsiaTheme="minorEastAsia" w:hint="eastAsia"/>
          <w:lang w:eastAsia="zh-CN"/>
        </w:rPr>
        <w:t>without</w:t>
      </w:r>
      <w:r w:rsidRPr="002D0740">
        <w:rPr>
          <w:rFonts w:eastAsiaTheme="minorEastAsia"/>
          <w:lang w:eastAsia="zh-CN"/>
        </w:rPr>
        <w:t xml:space="preserve"> MG configured to UE, measurement period requirements for PRS-RSRP defined in 9.9A.3.</w:t>
      </w:r>
      <w:r w:rsidRPr="002D0740">
        <w:rPr>
          <w:rFonts w:eastAsiaTheme="minorEastAsia" w:hint="eastAsia"/>
          <w:lang w:eastAsia="zh-CN"/>
        </w:rPr>
        <w:t>6</w:t>
      </w:r>
      <w:r w:rsidRPr="002D0740">
        <w:rPr>
          <w:rFonts w:eastAsiaTheme="minorEastAsia"/>
          <w:lang w:eastAsia="zh-CN"/>
        </w:rPr>
        <w:t xml:space="preserve"> is re-used for PRS-RSRPP.</w:t>
      </w:r>
      <w:r w:rsidRPr="002D0740">
        <w:rPr>
          <w:rFonts w:eastAsiaTheme="minorEastAsia" w:hint="eastAsia"/>
          <w:lang w:eastAsia="zh-CN"/>
        </w:rPr>
        <w:t xml:space="preserve"> </w:t>
      </w:r>
    </w:p>
    <w:p w14:paraId="71FFADAE" w14:textId="77777777" w:rsidR="00E93F5D" w:rsidRPr="002D0740" w:rsidRDefault="00E93F5D" w:rsidP="00E93F5D">
      <w:pPr>
        <w:rPr>
          <w:rFonts w:eastAsiaTheme="minorEastAsia"/>
          <w:lang w:eastAsia="zh-CN"/>
        </w:rPr>
      </w:pPr>
      <w:r w:rsidRPr="002D0740">
        <w:rPr>
          <w:rFonts w:eastAsiaTheme="minorEastAsia"/>
        </w:rPr>
        <w:t xml:space="preserve">The </w:t>
      </w:r>
      <w:r w:rsidRPr="002D0740">
        <w:rPr>
          <w:rFonts w:eastAsiaTheme="minorEastAsia" w:hint="eastAsia"/>
          <w:lang w:eastAsia="zh-CN"/>
        </w:rPr>
        <w:t xml:space="preserve">PRS-RSRPP measurement </w:t>
      </w:r>
      <w:r w:rsidRPr="002D0740">
        <w:rPr>
          <w:rFonts w:eastAsiaTheme="minorEastAsia"/>
        </w:rPr>
        <w:t>requirements in this section apply</w:t>
      </w:r>
      <w:r w:rsidRPr="002D0740">
        <w:rPr>
          <w:rFonts w:eastAsiaTheme="minorEastAsia" w:hint="eastAsia"/>
          <w:lang w:eastAsia="zh-CN"/>
        </w:rPr>
        <w:t xml:space="preserve"> for the first path PRS-RSRP measurement</w:t>
      </w:r>
      <w:r w:rsidRPr="002D0740">
        <w:rPr>
          <w:rFonts w:eastAsiaTheme="minorEastAsia"/>
        </w:rPr>
        <w:t>.</w:t>
      </w:r>
      <w:r w:rsidRPr="002D0740">
        <w:rPr>
          <w:rFonts w:eastAsiaTheme="minorEastAsia" w:hint="eastAsia"/>
          <w:lang w:eastAsia="zh-CN"/>
        </w:rPr>
        <w:t xml:space="preserve"> </w:t>
      </w:r>
    </w:p>
    <w:p w14:paraId="78B6D27D" w14:textId="77777777" w:rsidR="00E93F5D" w:rsidRPr="002D0740" w:rsidRDefault="00E93F5D" w:rsidP="00E93F5D">
      <w:pPr>
        <w:pStyle w:val="Heading4"/>
        <w:rPr>
          <w:rFonts w:eastAsiaTheme="minorEastAsia"/>
        </w:rPr>
      </w:pPr>
      <w:r w:rsidRPr="002D0740">
        <w:rPr>
          <w:rFonts w:eastAsiaTheme="minorEastAsia"/>
        </w:rPr>
        <w:t>9.9A.5.7</w:t>
      </w:r>
      <w:r w:rsidRPr="002D0740">
        <w:rPr>
          <w:rFonts w:eastAsiaTheme="minorEastAsia"/>
        </w:rPr>
        <w:tab/>
        <w:t xml:space="preserve">Measurements Period Requirements </w:t>
      </w:r>
      <w:r w:rsidRPr="002D0740">
        <w:rPr>
          <w:rFonts w:eastAsiaTheme="minorEastAsia"/>
          <w:lang w:eastAsia="zh-CN"/>
        </w:rPr>
        <w:t>without FH</w:t>
      </w:r>
      <w:r w:rsidRPr="002D0740">
        <w:rPr>
          <w:rFonts w:eastAsiaTheme="minorEastAsia"/>
        </w:rPr>
        <w:t xml:space="preserve"> with both MG and PPW</w:t>
      </w:r>
    </w:p>
    <w:p w14:paraId="18B5F3EF" w14:textId="77777777" w:rsidR="00E93F5D" w:rsidRPr="002D0740" w:rsidRDefault="00E93F5D" w:rsidP="00E93F5D">
      <w:pPr>
        <w:rPr>
          <w:rFonts w:eastAsiaTheme="minorEastAsia"/>
        </w:rPr>
      </w:pPr>
      <w:r w:rsidRPr="002D0740">
        <w:rPr>
          <w:rFonts w:eastAsia="SimSun"/>
          <w:noProof/>
          <w:lang w:eastAsia="zh-CN"/>
        </w:rPr>
        <w:t xml:space="preserve">If </w:t>
      </w:r>
      <w:r w:rsidRPr="002D0740">
        <w:rPr>
          <w:rFonts w:eastAsia="SimSun" w:hint="eastAsia"/>
          <w:noProof/>
          <w:lang w:eastAsia="zh-CN"/>
        </w:rPr>
        <w:t xml:space="preserve">the </w:t>
      </w:r>
      <w:r w:rsidRPr="002D0740">
        <w:rPr>
          <w:rFonts w:eastAsia="SimSun"/>
          <w:noProof/>
          <w:lang w:eastAsia="zh-CN"/>
        </w:rPr>
        <w:t xml:space="preserve">UE is configured with both MG </w:t>
      </w:r>
      <w:r w:rsidRPr="002D0740">
        <w:rPr>
          <w:rFonts w:eastAsiaTheme="minorEastAsia" w:hint="eastAsia"/>
          <w:noProof/>
          <w:lang w:eastAsia="zh-CN"/>
        </w:rPr>
        <w:t>applicable to positioning measurement</w:t>
      </w:r>
      <w:r w:rsidRPr="002D0740">
        <w:rPr>
          <w:rFonts w:eastAsia="SimSun" w:hint="eastAsia"/>
          <w:noProof/>
          <w:lang w:eastAsia="zh-CN"/>
        </w:rPr>
        <w:t xml:space="preserve"> </w:t>
      </w:r>
      <w:r w:rsidRPr="002D0740">
        <w:rPr>
          <w:rFonts w:eastAsia="SimSun"/>
          <w:noProof/>
          <w:lang w:eastAsia="zh-CN"/>
        </w:rPr>
        <w:t xml:space="preserve">and PPW, </w:t>
      </w:r>
      <w:r w:rsidRPr="002D0740">
        <w:rPr>
          <w:rFonts w:eastAsiaTheme="minorEastAsia"/>
          <w:lang w:eastAsia="zh-CN"/>
        </w:rPr>
        <w:t>the measurement period requirements for PRS-RSRP defined in 9.9A.3.7 is re-used for PRS-RSRPP.</w:t>
      </w:r>
    </w:p>
    <w:p w14:paraId="175BC84E" w14:textId="77777777" w:rsidR="00E93F5D" w:rsidRPr="002D0740" w:rsidRDefault="00E93F5D" w:rsidP="00E93F5D">
      <w:pPr>
        <w:pStyle w:val="Heading4"/>
        <w:rPr>
          <w:rFonts w:eastAsiaTheme="minorEastAsia"/>
        </w:rPr>
      </w:pPr>
      <w:r w:rsidRPr="002D0740">
        <w:rPr>
          <w:rFonts w:eastAsiaTheme="minorEastAsia"/>
        </w:rPr>
        <w:t>9.9A.5.8</w:t>
      </w:r>
      <w:r w:rsidRPr="002D0740">
        <w:rPr>
          <w:rFonts w:eastAsiaTheme="minorEastAsia"/>
        </w:rPr>
        <w:tab/>
        <w:t xml:space="preserve">Measurements Period Requirements </w:t>
      </w:r>
      <w:r w:rsidRPr="002D0740">
        <w:rPr>
          <w:rFonts w:eastAsiaTheme="minorEastAsia"/>
          <w:lang w:eastAsia="zh-CN"/>
        </w:rPr>
        <w:t>with FH</w:t>
      </w:r>
      <w:r w:rsidRPr="002D0740">
        <w:rPr>
          <w:rFonts w:eastAsiaTheme="minorEastAsia"/>
        </w:rPr>
        <w:t xml:space="preserve"> </w:t>
      </w:r>
    </w:p>
    <w:p w14:paraId="37201FD2" w14:textId="77777777" w:rsidR="00E93F5D" w:rsidRDefault="00E93F5D" w:rsidP="00E93F5D">
      <w:pPr>
        <w:rPr>
          <w:rFonts w:eastAsiaTheme="minorEastAsia"/>
          <w:lang w:eastAsia="zh-CN"/>
        </w:rPr>
      </w:pPr>
      <w:r w:rsidRPr="002D0740">
        <w:rPr>
          <w:rFonts w:eastAsiaTheme="minorEastAsia"/>
          <w:lang w:eastAsia="zh-CN"/>
        </w:rPr>
        <w:t>The measurement period requirements for PRS-RSRP defined in 9.9A.3.5 are re-used for PRS-RSRPP.</w:t>
      </w:r>
    </w:p>
    <w:p w14:paraId="78975619" w14:textId="77777777" w:rsidR="00E93F5D" w:rsidRDefault="00E93F5D"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4521EA89" w:rsidR="00665E6C"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51D68BCD" w14:textId="73D2C534" w:rsidR="00AF307E" w:rsidRDefault="00AF307E" w:rsidP="00C0494E">
      <w:pPr>
        <w:pStyle w:val="B10"/>
        <w:rPr>
          <w:lang w:eastAsia="zh-CN"/>
        </w:rPr>
      </w:pPr>
      <w:r>
        <w:rPr>
          <w:lang w:val="en-US" w:eastAsia="zh-CN"/>
        </w:rPr>
        <w:t>-</w:t>
      </w:r>
      <w:r>
        <w:rPr>
          <w:lang w:val="en-US" w:eastAsia="zh-CN"/>
        </w:rPr>
        <w:tab/>
        <w:t>When there are mixed numerologies, the length of a slot is defined based on the smallest SCS</w:t>
      </w:r>
    </w:p>
    <w:p w14:paraId="412F622F" w14:textId="1BBA3B9D" w:rsidR="00AF307E" w:rsidRDefault="00673676" w:rsidP="00AF307E">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4F83263D" w14:textId="77777777" w:rsidR="00673676" w:rsidRPr="002F372D" w:rsidRDefault="00673676" w:rsidP="00AF307E">
      <w:pPr>
        <w:rPr>
          <w:lang w:eastAsia="zh-CN"/>
        </w:rPr>
      </w:pP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100"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100"/>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101" w:name="OLE_LINK39"/>
      <w:bookmarkStart w:id="102" w:name="OLE_LINK40"/>
      <w:r>
        <w:t>-</w:t>
      </w:r>
      <w:r>
        <w:tab/>
      </w:r>
      <w:bookmarkEnd w:id="101"/>
      <w:bookmarkEnd w:id="102"/>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rPr>
          <w:lang w:eastAsia="zh-CN"/>
        </w:rPr>
      </w:pPr>
      <w:r>
        <w:t>-</w:t>
      </w:r>
      <w:r w:rsidR="00024FFE">
        <w:tab/>
      </w:r>
      <w:r w:rsidR="00024FFE" w:rsidRPr="00EB075B">
        <w:rPr>
          <w:lang w:eastAsia="zh-CN"/>
        </w:rPr>
        <w:t>The periodicity of the configured CSI-RS resources is 20ms or 40ms</w:t>
      </w:r>
    </w:p>
    <w:p w14:paraId="3E387A64" w14:textId="04C412CC"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6186BE5B" w14:textId="6FCF73AB" w:rsidR="00024FFE" w:rsidRDefault="00024FFE" w:rsidP="00024FFE">
      <w:pPr>
        <w:pStyle w:val="B10"/>
        <w:ind w:leftChars="242" w:left="768"/>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03B20F77" w:rsidR="008C5F78" w:rsidRPr="008C5F78" w:rsidRDefault="00494470" w:rsidP="008C5F78">
      <w:pPr>
        <w:rPr>
          <w:rFonts w:eastAsiaTheme="minorEastAsia"/>
          <w:lang w:eastAsia="zh-CN"/>
        </w:rPr>
      </w:pPr>
      <w:r w:rsidRPr="009120E2">
        <w:rPr>
          <w:rFonts w:eastAsia="Malgun Gothic"/>
          <w:lang w:eastAsia="zh-CN"/>
        </w:rPr>
        <w:t>For each FR2 band, UE is</w:t>
      </w:r>
      <w:r w:rsidRPr="009120E2">
        <w:rPr>
          <w:rFonts w:eastAsia="Malgun Gothic" w:hint="eastAsia"/>
          <w:lang w:eastAsia="zh-CN"/>
        </w:rPr>
        <w:t xml:space="preserve"> only</w:t>
      </w:r>
      <w:r w:rsidRPr="009120E2">
        <w:rPr>
          <w:rFonts w:eastAsia="Malgun Gothic"/>
          <w:lang w:eastAsia="zh-CN"/>
        </w:rPr>
        <w:t xml:space="preserve"> required to measure neighbour cell CSI-RS on </w:t>
      </w:r>
      <w:r w:rsidRPr="009120E2">
        <w:rPr>
          <w:rFonts w:eastAsia="Malgun Gothic" w:hint="eastAsia"/>
          <w:lang w:eastAsia="zh-CN"/>
        </w:rPr>
        <w:t>the</w:t>
      </w:r>
      <w:r w:rsidRPr="009120E2">
        <w:rPr>
          <w:rFonts w:eastAsia="Malgun Gothic"/>
          <w:lang w:eastAsia="zh-CN"/>
        </w:rPr>
        <w:t xml:space="preserve"> CSI-RS layer, whose associated SSB </w:t>
      </w:r>
      <w:r>
        <w:rPr>
          <w:rFonts w:eastAsia="Malgun Gothic"/>
          <w:lang w:eastAsia="zh-CN"/>
        </w:rPr>
        <w:t>is</w:t>
      </w:r>
      <w:r w:rsidRPr="009120E2">
        <w:rPr>
          <w:rFonts w:eastAsia="Malgun Gothic"/>
          <w:lang w:eastAsia="zh-CN"/>
        </w:rPr>
        <w:t xml:space="preserve"> on the same SSB layer as the one where UE is required to measure neighbour cell SSB</w:t>
      </w:r>
      <w:r w:rsidRPr="009120E2">
        <w:rPr>
          <w:rFonts w:eastAsia="Malgun Gothic" w:hint="eastAsia"/>
          <w:lang w:eastAsia="zh-CN"/>
        </w:rPr>
        <w:t>.</w:t>
      </w:r>
    </w:p>
    <w:p w14:paraId="6F1CD1AF" w14:textId="0A66A7D1" w:rsidR="008C5F78" w:rsidRDefault="008C5F78">
      <w:pPr>
        <w:pStyle w:val="Heading4"/>
      </w:pPr>
      <w:bookmarkStart w:id="103" w:name="_Hlk52202736"/>
      <w:r>
        <w:t>9.10.2.4</w:t>
      </w:r>
      <w:r>
        <w:tab/>
        <w:t>Measurement Reporting Requirements</w:t>
      </w:r>
    </w:p>
    <w:p w14:paraId="101342D0" w14:textId="6107E946" w:rsidR="00AF307E" w:rsidRDefault="001677BB" w:rsidP="00AF307E">
      <w:pPr>
        <w:rPr>
          <w:lang w:eastAsia="ja-JP"/>
        </w:rPr>
      </w:pPr>
      <w:r w:rsidRPr="00A43EF1">
        <w:rPr>
          <w:lang w:eastAsia="ja-JP"/>
        </w:rPr>
        <w:t xml:space="preserve">Note: The UE is not required to report CSI-RS based L3 measurements when </w:t>
      </w:r>
      <w:r w:rsidRPr="00A43EF1">
        <w:rPr>
          <w:lang w:eastAsia="zh-CN"/>
        </w:rPr>
        <w:t>the</w:t>
      </w:r>
      <w:r w:rsidRPr="00A43EF1">
        <w:t xml:space="preserve"> timing offset between the reference measurement timing and the target CSI-RS in one layer is larger than one CP</w:t>
      </w:r>
      <w:r w:rsidRPr="00A43EF1">
        <w:rPr>
          <w:lang w:eastAsia="ja-JP"/>
        </w:rPr>
        <w:t xml:space="preserve">. If the UE reports CSI-RS based L3 </w:t>
      </w:r>
      <w:r w:rsidRPr="00A43EF1">
        <w:rPr>
          <w:rFonts w:cs="v4.2.0"/>
        </w:rPr>
        <w:t>measurements</w:t>
      </w:r>
      <w:r w:rsidRPr="00A43EF1">
        <w:t xml:space="preserve"> when the timing offset exceeds one CP</w:t>
      </w:r>
      <w:r w:rsidRPr="00A43EF1">
        <w:rPr>
          <w:lang w:eastAsia="ja-JP"/>
        </w:rPr>
        <w:t xml:space="preserve">, the UE </w:t>
      </w:r>
      <w:r>
        <w:rPr>
          <w:lang w:eastAsia="ja-JP"/>
        </w:rPr>
        <w:t>is</w:t>
      </w:r>
      <w:r w:rsidRPr="00A43EF1">
        <w:rPr>
          <w:lang w:eastAsia="ja-JP"/>
        </w:rPr>
        <w:t xml:space="preserve"> not </w:t>
      </w:r>
      <w:r>
        <w:rPr>
          <w:lang w:eastAsia="ja-JP"/>
        </w:rPr>
        <w:t xml:space="preserve">required to </w:t>
      </w:r>
      <w:r w:rsidRPr="00A43EF1">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145C2550" w14:textId="6A82A7A1" w:rsidR="002414D1" w:rsidRDefault="00B94D3A" w:rsidP="002414D1">
      <w:pPr>
        <w:pStyle w:val="B10"/>
      </w:pPr>
      <w:r>
        <w:rPr>
          <w:lang w:eastAsia="zh-CN"/>
        </w:rPr>
        <w:t>-</w:t>
      </w:r>
      <w:r>
        <w:rPr>
          <w:lang w:eastAsia="zh-CN"/>
        </w:rPr>
        <w:tab/>
      </w:r>
      <w:r w:rsidR="002414D1">
        <w:rPr>
          <w:lang w:eastAsia="zh-CN"/>
        </w:rPr>
        <w:t>The</w:t>
      </w:r>
      <w:r w:rsidR="002414D1">
        <w:t xml:space="preserv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104" w:name="OLE_LINK63"/>
      <w:bookmarkStart w:id="105" w:name="OLE_LINK64"/>
      <w:r w:rsidR="002414D1">
        <w:t>T</w:t>
      </w:r>
      <w:r w:rsidR="002414D1">
        <w:rPr>
          <w:vertAlign w:val="subscript"/>
        </w:rPr>
        <w:t>CSI-RS_SFN_intra</w:t>
      </w:r>
      <w:bookmarkEnd w:id="104"/>
      <w:bookmarkEnd w:id="105"/>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w:t>
      </w:r>
      <w:r w:rsidR="00184ADB">
        <w:rPr>
          <w:lang w:eastAsia="zh-CN"/>
        </w:rPr>
        <w:t xml:space="preserve">becomes undetectable for a period </w:t>
      </w:r>
      <w:r w:rsidR="00184ADB">
        <w:rPr>
          <w:rFonts w:hint="eastAsia"/>
          <w:lang w:eastAsia="zh-CN"/>
        </w:rPr>
        <w:t>≤</w:t>
      </w:r>
      <w:r w:rsidR="00184ADB">
        <w:rPr>
          <w:lang w:eastAsia="zh-CN"/>
        </w:rPr>
        <w:t xml:space="preserve"> 5 seconds and then the associatedSSB becomes detectable again</w:t>
      </w:r>
      <w:r w:rsidR="00184ADB">
        <w:t xml:space="preserve">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rPr>
          <w:lang w:eastAsia="zh-CN"/>
        </w:rPr>
        <w:t>, PSS/SSS detection time and</w:t>
      </w:r>
      <w:r w:rsidR="00184ADB">
        <w:t xml:space="preserve"> time period used to acquire the SFN information</w:t>
      </w:r>
      <w:r w:rsidR="00184ADB">
        <w:rPr>
          <w:lang w:eastAsia="zh-CN"/>
        </w:rPr>
        <w:t xml:space="preserve">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lang w:eastAsia="zh-CN"/>
        </w:rPr>
        <w:t>CSI-</w:t>
      </w:r>
      <w:r w:rsidRPr="00122D32">
        <w:rPr>
          <w:rFonts w:hint="eastAsia"/>
          <w:lang w:eastAsia="zh-CN"/>
        </w:rPr>
        <w:t xml:space="preserve"> </w:t>
      </w:r>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885F53">
              <w:t>ceil( 5 x K</w:t>
            </w:r>
            <w:r w:rsidRPr="00885F53">
              <w:rPr>
                <w:vertAlign w:val="subscript"/>
              </w:rPr>
              <w:t>p</w:t>
            </w:r>
            <w:r>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340FF5"/>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340FF5"/>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7924C03D" w14:textId="77777777" w:rsidR="00077607" w:rsidRDefault="00077607" w:rsidP="006D0A4C">
      <w:bookmarkStart w:id="106" w:name="OLE_LINK2"/>
      <w:bookmarkStart w:id="107" w:name="OLE_LINK3"/>
      <w:r>
        <w:t>For a UE n</w:t>
      </w:r>
      <w:bookmarkEnd w:id="106"/>
      <w:bookmarkEnd w:id="107"/>
      <w:r>
        <w:t xml:space="preserve">ot supporting </w:t>
      </w:r>
      <w:r w:rsidRPr="003A4D48">
        <w:rPr>
          <w:i/>
          <w:iCs/>
        </w:rPr>
        <w:t>concurrentMeasGap-r17</w:t>
      </w:r>
      <w:r w:rsidRPr="00476A1D" w:rsidDel="00512D4B">
        <w:t xml:space="preserve"> </w:t>
      </w:r>
      <w:r>
        <w:t xml:space="preserve">or </w:t>
      </w:r>
      <w:r>
        <w:rPr>
          <w:rFonts w:hint="eastAsia"/>
          <w:lang w:eastAsia="zh-CN"/>
        </w:rPr>
        <w:t xml:space="preserve">for </w:t>
      </w:r>
      <w:r w:rsidRPr="002041DA">
        <w:rPr>
          <w:rFonts w:hint="eastAsia"/>
          <w:lang w:eastAsia="zh-CN"/>
        </w:rPr>
        <w:t xml:space="preserve">a UE </w:t>
      </w:r>
      <w:r>
        <w:rPr>
          <w:rFonts w:hint="eastAsia"/>
          <w:lang w:eastAsia="zh-CN"/>
        </w:rPr>
        <w:t>is</w:t>
      </w:r>
      <w:r w:rsidRPr="002041DA">
        <w:rPr>
          <w:rFonts w:hint="eastAsia"/>
          <w:lang w:eastAsia="zh-CN"/>
        </w:rPr>
        <w:t xml:space="preserve"> </w:t>
      </w:r>
      <w:r>
        <w:rPr>
          <w:rFonts w:hint="eastAsia"/>
          <w:lang w:eastAsia="zh-CN"/>
        </w:rPr>
        <w:t xml:space="preserve">supporting </w:t>
      </w:r>
      <w:r w:rsidRPr="003A4D48">
        <w:rPr>
          <w:rFonts w:hint="eastAsia"/>
          <w:i/>
          <w:iCs/>
          <w:lang w:eastAsia="zh-CN"/>
        </w:rPr>
        <w:t>concurrentMeasGap-r17</w:t>
      </w:r>
      <w:r>
        <w:rPr>
          <w:rFonts w:hint="eastAsia"/>
          <w:lang w:eastAsia="zh-CN"/>
        </w:rPr>
        <w:t xml:space="preserve"> but not </w:t>
      </w:r>
      <w:r w:rsidRPr="002041DA">
        <w:rPr>
          <w:rFonts w:hint="eastAsia"/>
          <w:lang w:eastAsia="zh-CN"/>
        </w:rPr>
        <w:t>configured with</w:t>
      </w:r>
      <w:r w:rsidRPr="002041DA">
        <w:t xml:space="preserve"> concurrent measurement gaps</w:t>
      </w:r>
      <w:r>
        <w:t>, and the UE does not support</w:t>
      </w:r>
      <w:bookmarkStart w:id="108" w:name="OLE_LINK59"/>
      <w:r>
        <w:t xml:space="preserve"> [</w:t>
      </w:r>
      <w:r w:rsidRPr="0056086E">
        <w:rPr>
          <w:rFonts w:eastAsia="SimSun"/>
          <w:i/>
        </w:rPr>
        <w:t>musim-GapPreference-r17</w:t>
      </w:r>
      <w:bookmarkEnd w:id="108"/>
      <w:r>
        <w:rPr>
          <w:rFonts w:eastAsia="SimSun"/>
          <w:i/>
        </w:rPr>
        <w:t>]</w:t>
      </w:r>
      <w:r>
        <w:t xml:space="preserve"> or is supporting [</w:t>
      </w:r>
      <w:r w:rsidRPr="0056086E">
        <w:rPr>
          <w:rFonts w:eastAsia="SimSun"/>
          <w:i/>
        </w:rPr>
        <w:t>musim-GapPreference-r17</w:t>
      </w:r>
      <w:r>
        <w:rPr>
          <w:rFonts w:eastAsia="SimSun"/>
          <w:i/>
        </w:rPr>
        <w:t xml:space="preserve">] </w:t>
      </w:r>
      <w:r>
        <w:rPr>
          <w:rFonts w:hint="eastAsia"/>
          <w:lang w:eastAsia="zh-CN"/>
        </w:rPr>
        <w:t xml:space="preserve">but not </w:t>
      </w:r>
      <w:r w:rsidRPr="002041DA">
        <w:rPr>
          <w:rFonts w:hint="eastAsia"/>
          <w:lang w:eastAsia="zh-CN"/>
        </w:rPr>
        <w:t>configured with</w:t>
      </w:r>
      <w:r>
        <w:t xml:space="preserve"> periodic MUSIM gaps,</w:t>
      </w:r>
    </w:p>
    <w:p w14:paraId="11EFDADA" w14:textId="72928BFC" w:rsidR="00077607" w:rsidRPr="00EF4DBC" w:rsidRDefault="00077607" w:rsidP="00077607">
      <w:pPr>
        <w:pStyle w:val="B10"/>
      </w:pPr>
      <w:r w:rsidRPr="00EF4DBC">
        <w:t>-</w:t>
      </w:r>
      <w:r w:rsidRPr="00EF4DBC">
        <w:tab/>
        <w:t xml:space="preserve">if </w:t>
      </w:r>
      <w:r>
        <w:t xml:space="preserve">the </w:t>
      </w:r>
      <w:r w:rsidRPr="00EF4DBC">
        <w:t xml:space="preserve">intra-frequency CSI-RS resource </w:t>
      </w:r>
      <w:r>
        <w:t xml:space="preserve">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39AB85E2" w14:textId="7B114418" w:rsidR="00077607" w:rsidRDefault="00077607" w:rsidP="00077607">
      <w:pPr>
        <w:pStyle w:val="B10"/>
      </w:pPr>
      <w:r w:rsidRPr="00EF4DBC">
        <w:t>-</w:t>
      </w:r>
      <w:r w:rsidRPr="00EF4DBC">
        <w:tab/>
        <w:t xml:space="preserve">if </w:t>
      </w:r>
      <w:r>
        <w:t xml:space="preserve">some occasions of the </w:t>
      </w:r>
      <w:r w:rsidRPr="00EF4DBC">
        <w:t xml:space="preserve">intra-frequency CSI-RS resource is </w:t>
      </w:r>
      <w:r>
        <w:t xml:space="preserve">overlapped </w:t>
      </w:r>
      <w:r w:rsidRPr="00EF4DBC">
        <w:t xml:space="preserve">with </w:t>
      </w:r>
      <w:r>
        <w:t xml:space="preserve">any </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043BFAC8" w14:textId="38F9B3A5" w:rsidR="00077607" w:rsidRPr="007518D4" w:rsidRDefault="00077607" w:rsidP="00077607">
      <w:pPr>
        <w:pStyle w:val="B10"/>
        <w:rPr>
          <w:u w:val="single"/>
          <w:lang w:eastAsia="zh-CN"/>
        </w:rPr>
      </w:pPr>
      <w:r>
        <w:t>-</w:t>
      </w:r>
      <w:r>
        <w:tab/>
        <w:t>Otherwise, when</w:t>
      </w:r>
      <w:r w:rsidRPr="002041DA">
        <w:t xml:space="preserve"> UE support</w:t>
      </w:r>
      <w:r>
        <w:t>s</w:t>
      </w:r>
      <w:r w:rsidRPr="002041DA">
        <w:t xml:space="preserve"> concurrent measurement gaps</w:t>
      </w:r>
      <w:r>
        <w:t xml:space="preserve"> or </w:t>
      </w:r>
      <w:bookmarkStart w:id="109" w:name="OLE_LINK60"/>
      <w:bookmarkStart w:id="110" w:name="OLE_LINK61"/>
      <w:r>
        <w:t>[</w:t>
      </w:r>
      <w:r w:rsidRPr="0056086E">
        <w:rPr>
          <w:rFonts w:eastAsia="SimSun"/>
          <w:i/>
        </w:rPr>
        <w:t>musim-GapPreference-r17</w:t>
      </w:r>
      <w:bookmarkEnd w:id="109"/>
      <w:bookmarkEnd w:id="110"/>
      <w:r>
        <w:rPr>
          <w:rFonts w:eastAsia="SimSun"/>
          <w:i/>
        </w:rPr>
        <w:t xml:space="preserve">] </w:t>
      </w:r>
      <w:r>
        <w:t>or both concurrent measurement gaps and</w:t>
      </w:r>
      <w:r w:rsidRPr="007D2422">
        <w:rPr>
          <w:rFonts w:eastAsia="SimSun"/>
          <w:i/>
        </w:rPr>
        <w:t xml:space="preserve"> </w:t>
      </w:r>
      <w:r>
        <w:rPr>
          <w:rFonts w:eastAsia="SimSun"/>
          <w:i/>
        </w:rPr>
        <w:t>[</w:t>
      </w:r>
      <w:r w:rsidRPr="0056086E">
        <w:rPr>
          <w:rFonts w:eastAsia="SimSun"/>
          <w:i/>
        </w:rPr>
        <w:t>musim-GapPreference-r17</w:t>
      </w:r>
      <w:r>
        <w:rPr>
          <w:rFonts w:eastAsia="SimSun"/>
          <w:i/>
        </w:rPr>
        <w:t>],</w:t>
      </w:r>
      <w:r>
        <w:t xml:space="preserve">  and </w:t>
      </w:r>
      <w:r w:rsidRPr="002041DA">
        <w:t>concurrent measurement gaps</w:t>
      </w:r>
      <w:r>
        <w:t xml:space="preserve"> or periodic MUSIM gaps or both concurrent gaps and periodic MUSIM gaps are configured, </w:t>
      </w:r>
      <w:r w:rsidRPr="00831517">
        <w:t>K</w:t>
      </w:r>
      <w:r w:rsidRPr="00831517">
        <w:rPr>
          <w:vertAlign w:val="subscript"/>
        </w:rPr>
        <w:t>p_CSI-RS</w:t>
      </w:r>
      <w:r w:rsidRPr="007518D4">
        <w:t xml:space="preserve"> is the scaling factor for </w:t>
      </w:r>
      <w:r w:rsidRPr="007518D4">
        <w:rPr>
          <w:lang w:eastAsia="zh-CN"/>
        </w:rPr>
        <w:t xml:space="preserve">a </w:t>
      </w:r>
      <w:r>
        <w:rPr>
          <w:lang w:eastAsia="zh-CN"/>
        </w:rPr>
        <w:t>CSI-RS</w:t>
      </w:r>
      <w:r w:rsidRPr="007518D4">
        <w:rPr>
          <w:lang w:eastAsia="zh-CN"/>
        </w:rPr>
        <w:t xml:space="preserve"> frequency layer to be measured </w:t>
      </w:r>
      <w:r w:rsidRPr="00E93BB5">
        <w:rPr>
          <w:lang w:eastAsia="zh-CN"/>
        </w:rPr>
        <w:t xml:space="preserve">outside gap which is </w:t>
      </w:r>
      <w:r w:rsidRPr="007518D4">
        <w:rPr>
          <w:lang w:eastAsia="zh-CN"/>
        </w:rPr>
        <w:t xml:space="preserve">defined as </w:t>
      </w:r>
      <w:r w:rsidRPr="00831517">
        <w:t>K</w:t>
      </w:r>
      <w:r w:rsidRPr="00831517">
        <w:rPr>
          <w:vertAlign w:val="subscript"/>
        </w:rPr>
        <w:t>p_CSI-RS</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p>
    <w:p w14:paraId="0C108FAB" w14:textId="77777777" w:rsidR="00077607" w:rsidRPr="00531D2C" w:rsidRDefault="00077607" w:rsidP="00077607">
      <w:pPr>
        <w:pStyle w:val="B20"/>
        <w:rPr>
          <w:lang w:eastAsia="zh-CN"/>
        </w:rPr>
      </w:pPr>
      <w:r w:rsidRPr="00531D2C">
        <w:rPr>
          <w:lang w:eastAsia="zh-CN"/>
        </w:rPr>
        <w:t>For a window W of duration max(</w:t>
      </w:r>
      <w:r w:rsidRPr="00E4635C">
        <w:rPr>
          <w:rFonts w:ascii="Arial" w:hAnsi="Arial" w:hint="eastAsia"/>
          <w:sz w:val="18"/>
          <w:lang w:eastAsia="zh-CN"/>
        </w:rPr>
        <w:t>CSI-RS</w:t>
      </w:r>
      <w:r w:rsidRPr="00E4635C">
        <w:rPr>
          <w:rFonts w:ascii="Arial" w:hAnsi="Arial"/>
          <w:sz w:val="18"/>
        </w:rPr>
        <w:t xml:space="preserve"> period</w:t>
      </w:r>
      <w:r w:rsidRPr="00531D2C">
        <w:rPr>
          <w:vertAlign w:val="subscript"/>
          <w:lang w:eastAsia="zh-CN"/>
        </w:rPr>
        <w:t xml:space="preserve">,  </w:t>
      </w:r>
      <w:r w:rsidRPr="00531D2C">
        <w:rPr>
          <w:lang w:eastAsia="zh-CN"/>
        </w:rPr>
        <w:t>MGRP_max), where MGRP max is the maximum MGRP across all configured per-UE MG</w:t>
      </w:r>
      <w:r>
        <w:rPr>
          <w:lang w:eastAsia="zh-CN"/>
        </w:rPr>
        <w:t>, periodic MUSIM gaps,</w:t>
      </w:r>
      <w:r w:rsidRPr="00531D2C">
        <w:rPr>
          <w:lang w:eastAsia="zh-CN"/>
        </w:rPr>
        <w:t xml:space="preserve"> and per-FR MG within the same FR as the </w:t>
      </w:r>
      <w:r>
        <w:rPr>
          <w:lang w:eastAsia="zh-CN"/>
        </w:rPr>
        <w:t>CSI-RS</w:t>
      </w:r>
      <w:r w:rsidRPr="00531D2C">
        <w:rPr>
          <w:lang w:eastAsia="zh-CN"/>
        </w:rPr>
        <w:t xml:space="preserve"> frequency layer, and starting at the beginning of any gap occasions covering the </w:t>
      </w:r>
      <w:r>
        <w:rPr>
          <w:lang w:eastAsia="zh-CN"/>
        </w:rPr>
        <w:t>CSI-RS resources</w:t>
      </w:r>
      <w:r w:rsidRPr="00531D2C">
        <w:rPr>
          <w:lang w:eastAsia="zh-CN"/>
        </w:rPr>
        <w:t xml:space="preserve">: </w:t>
      </w:r>
    </w:p>
    <w:p w14:paraId="726451C2" w14:textId="77777777" w:rsidR="00077607" w:rsidRPr="00531D2C" w:rsidRDefault="00077607" w:rsidP="00077607">
      <w:pPr>
        <w:pStyle w:val="B30"/>
        <w:rPr>
          <w:lang w:eastAsia="zh-CN"/>
        </w:rPr>
      </w:pPr>
      <w:r w:rsidRPr="00531D2C">
        <w:rPr>
          <w:lang w:eastAsia="zh-CN"/>
        </w:rPr>
        <w:t>N</w:t>
      </w:r>
      <w:r w:rsidRPr="00531D2C">
        <w:rPr>
          <w:vertAlign w:val="subscript"/>
          <w:lang w:eastAsia="zh-CN"/>
        </w:rPr>
        <w:t>total</w:t>
      </w:r>
      <w:r w:rsidRPr="00531D2C">
        <w:rPr>
          <w:lang w:eastAsia="zh-CN"/>
        </w:rPr>
        <w:t xml:space="preserve"> is the total number of </w:t>
      </w:r>
      <w:r>
        <w:rPr>
          <w:lang w:eastAsia="zh-CN"/>
        </w:rPr>
        <w:t xml:space="preserve">CSI-RS </w:t>
      </w:r>
      <w:bookmarkStart w:id="111" w:name="OLE_LINK10"/>
      <w:bookmarkStart w:id="112" w:name="OLE_LINK11"/>
      <w:r>
        <w:rPr>
          <w:lang w:eastAsia="zh-CN"/>
        </w:rPr>
        <w:t>resource occasions</w:t>
      </w:r>
      <w:r w:rsidRPr="00531D2C">
        <w:rPr>
          <w:lang w:eastAsia="zh-CN"/>
        </w:rPr>
        <w:t xml:space="preserve"> </w:t>
      </w:r>
      <w:bookmarkEnd w:id="111"/>
      <w:bookmarkEnd w:id="112"/>
      <w:r w:rsidRPr="00531D2C">
        <w:rPr>
          <w:lang w:eastAsia="zh-CN"/>
        </w:rPr>
        <w:t xml:space="preserve">within the window, </w:t>
      </w:r>
      <w:r>
        <w:rPr>
          <w:lang w:eastAsia="zh-CN"/>
        </w:rPr>
        <w:t xml:space="preserve">including those overlapped </w:t>
      </w:r>
      <w:r w:rsidRPr="00531D2C">
        <w:rPr>
          <w:lang w:eastAsia="zh-CN"/>
        </w:rPr>
        <w:t xml:space="preserve">with other MG </w:t>
      </w:r>
      <w:r>
        <w:rPr>
          <w:lang w:eastAsia="zh-CN"/>
        </w:rPr>
        <w:t xml:space="preserve">and MUSIM gap </w:t>
      </w:r>
      <w:r w:rsidRPr="00531D2C">
        <w:rPr>
          <w:lang w:eastAsia="zh-CN"/>
        </w:rPr>
        <w:t>occasions within the window, and</w:t>
      </w:r>
    </w:p>
    <w:p w14:paraId="0DA179FD" w14:textId="5E6DA259" w:rsidR="00077607" w:rsidRPr="00531D2C" w:rsidRDefault="00077607" w:rsidP="00077607">
      <w:pPr>
        <w:pStyle w:val="B30"/>
        <w:rPr>
          <w:lang w:eastAsia="zh-CN"/>
        </w:rPr>
      </w:pPr>
      <w:r w:rsidRPr="00531D2C">
        <w:rPr>
          <w:lang w:eastAsia="zh-CN"/>
        </w:rPr>
        <w:t>N</w:t>
      </w:r>
      <w:r w:rsidRPr="00531D2C">
        <w:rPr>
          <w:vertAlign w:val="subscript"/>
          <w:lang w:eastAsia="zh-CN"/>
        </w:rPr>
        <w:t>available</w:t>
      </w:r>
      <w:r w:rsidRPr="00531D2C">
        <w:rPr>
          <w:lang w:eastAsia="zh-CN"/>
        </w:rPr>
        <w:t xml:space="preserve"> is the number of </w:t>
      </w:r>
      <w:r>
        <w:rPr>
          <w:lang w:eastAsia="zh-CN"/>
        </w:rPr>
        <w:t>CSI-RS resource occasions</w:t>
      </w:r>
      <w:r w:rsidRPr="00531D2C">
        <w:rPr>
          <w:lang w:eastAsia="zh-CN"/>
        </w:rPr>
        <w:t xml:space="preserve"> that are not overlapped with any other </w:t>
      </w:r>
      <w:r>
        <w:rPr>
          <w:lang w:eastAsia="zh-CN"/>
        </w:rPr>
        <w:t xml:space="preserve">non-dropped </w:t>
      </w:r>
      <w:r w:rsidRPr="00531D2C">
        <w:rPr>
          <w:lang w:eastAsia="zh-CN"/>
        </w:rPr>
        <w:t xml:space="preserve">MG </w:t>
      </w:r>
      <w:r>
        <w:rPr>
          <w:lang w:eastAsia="zh-CN"/>
        </w:rPr>
        <w:t xml:space="preserve">or non-dropped MUSIM gap </w:t>
      </w:r>
      <w:r w:rsidRPr="00531D2C">
        <w:rPr>
          <w:lang w:eastAsia="zh-CN"/>
        </w:rPr>
        <w:t>occasion</w:t>
      </w:r>
      <w:r>
        <w:rPr>
          <w:lang w:eastAsia="zh-CN"/>
        </w:rPr>
        <w:t>s</w:t>
      </w:r>
      <w:r w:rsidRPr="00531D2C">
        <w:rPr>
          <w:lang w:eastAsia="zh-CN"/>
        </w:rPr>
        <w:t xml:space="preserve"> within the window W, after accounting for MG</w:t>
      </w:r>
      <w:r>
        <w:rPr>
          <w:lang w:eastAsia="zh-CN"/>
        </w:rPr>
        <w:t xml:space="preserve"> and MUSIM gap</w:t>
      </w:r>
      <w:r w:rsidRPr="00531D2C">
        <w:rPr>
          <w:lang w:eastAsia="zh-CN"/>
        </w:rPr>
        <w:t xml:space="preserve"> collisions by applying the </w:t>
      </w:r>
      <w:bookmarkStart w:id="113" w:name="OLE_LINK81"/>
      <w:bookmarkStart w:id="114" w:name="OLE_LINK85"/>
      <w:r>
        <w:rPr>
          <w:lang w:eastAsia="zh-CN"/>
        </w:rPr>
        <w:t xml:space="preserve">collision rules for the measurement gap and MUSIM gap in section 9.1.8.3 and </w:t>
      </w:r>
      <w:r>
        <w:t>9.1.10.x3, respectively</w:t>
      </w:r>
      <w:bookmarkEnd w:id="113"/>
      <w:bookmarkEnd w:id="114"/>
      <w:r w:rsidRPr="00531D2C">
        <w:rPr>
          <w:lang w:eastAsia="zh-CN"/>
        </w:rPr>
        <w:t>.</w:t>
      </w:r>
    </w:p>
    <w:p w14:paraId="06D191CA" w14:textId="77777777" w:rsidR="00077607" w:rsidRDefault="00077607" w:rsidP="00077607">
      <w:pPr>
        <w:pStyle w:val="B20"/>
        <w:rPr>
          <w:rFonts w:eastAsia="PMingLiU"/>
          <w:lang w:eastAsia="zh-TW"/>
        </w:rPr>
      </w:pPr>
      <w:r w:rsidRPr="00831517">
        <w:t>K</w:t>
      </w:r>
      <w:r w:rsidRPr="00831517">
        <w:rPr>
          <w:vertAlign w:val="subscript"/>
        </w:rPr>
        <w:t>p_CSI-RS</w:t>
      </w:r>
      <w:r>
        <w:rPr>
          <w:rFonts w:eastAsia="PMingLiU"/>
          <w:lang w:eastAsia="zh-TW"/>
        </w:rPr>
        <w:t xml:space="preserve"> = 1 when </w:t>
      </w:r>
      <w:r w:rsidRPr="00312D83">
        <w:rPr>
          <w:lang w:eastAsia="zh-CN"/>
        </w:rPr>
        <w:t>N</w:t>
      </w:r>
      <w:r w:rsidRPr="00312D83">
        <w:rPr>
          <w:vertAlign w:val="subscript"/>
          <w:lang w:eastAsia="zh-CN"/>
        </w:rPr>
        <w:t>available</w:t>
      </w:r>
      <w:r>
        <w:rPr>
          <w:rFonts w:eastAsia="PMingLiU"/>
          <w:lang w:eastAsia="zh-TW"/>
        </w:rPr>
        <w:t xml:space="preserve"> = 0</w:t>
      </w:r>
    </w:p>
    <w:p w14:paraId="30D2B2AC" w14:textId="77777777" w:rsidR="00077607" w:rsidRDefault="00077607" w:rsidP="00077607">
      <w:pPr>
        <w:pStyle w:val="B20"/>
        <w:ind w:firstLine="0"/>
        <w:rPr>
          <w:lang w:eastAsia="zh-CN"/>
        </w:rPr>
      </w:pPr>
      <w:bookmarkStart w:id="115" w:name="OLE_LINK14"/>
      <w:bookmarkStart w:id="116" w:name="OLE_LINK15"/>
      <w:r>
        <w:rPr>
          <w:lang w:eastAsia="zh-TW"/>
        </w:rPr>
        <w:t xml:space="preserve">Requirements in this clause do not apply when </w:t>
      </w:r>
      <w:r>
        <w:rPr>
          <w:lang w:eastAsia="zh-CN"/>
        </w:rPr>
        <w:t>N</w:t>
      </w:r>
      <w:r>
        <w:rPr>
          <w:vertAlign w:val="subscript"/>
          <w:lang w:eastAsia="zh-CN"/>
        </w:rPr>
        <w:t>available</w:t>
      </w:r>
      <w:r>
        <w:rPr>
          <w:lang w:eastAsia="zh-TW"/>
        </w:rPr>
        <w:t xml:space="preserve"> = 0 due to </w:t>
      </w:r>
      <w:r w:rsidRPr="00925E91">
        <w:rPr>
          <w:lang w:eastAsia="zh-TW"/>
        </w:rPr>
        <w:t xml:space="preserve">fully </w:t>
      </w:r>
      <w:r>
        <w:t xml:space="preserve">overlapping </w:t>
      </w:r>
      <w:r>
        <w:rPr>
          <w:lang w:eastAsia="zh-TW"/>
        </w:rPr>
        <w:t xml:space="preserve">between </w:t>
      </w:r>
      <w:r>
        <w:t xml:space="preserve">CSI-RS </w:t>
      </w:r>
      <w:r>
        <w:rPr>
          <w:lang w:eastAsia="zh-CN"/>
        </w:rPr>
        <w:t xml:space="preserve">occasions </w:t>
      </w:r>
      <w:r>
        <w:t>and</w:t>
      </w:r>
      <w:r w:rsidRPr="00925E91">
        <w:rPr>
          <w:lang w:eastAsia="zh-TW"/>
        </w:rPr>
        <w:t xml:space="preserve"> </w:t>
      </w:r>
      <w:r>
        <w:rPr>
          <w:lang w:eastAsia="zh-TW"/>
        </w:rPr>
        <w:t>MUSIM</w:t>
      </w:r>
      <w:r w:rsidRPr="00925E91">
        <w:rPr>
          <w:lang w:eastAsia="zh-TW"/>
        </w:rPr>
        <w:t xml:space="preserve"> gap</w:t>
      </w:r>
      <w:r>
        <w:rPr>
          <w:lang w:eastAsia="zh-TW"/>
        </w:rPr>
        <w:t xml:space="preserve"> occasions </w:t>
      </w:r>
      <w:r>
        <w:rPr>
          <w:lang w:eastAsia="zh-CN"/>
        </w:rPr>
        <w:t>within the window W.</w:t>
      </w:r>
    </w:p>
    <w:bookmarkEnd w:id="115"/>
    <w:bookmarkEnd w:id="116"/>
    <w:p w14:paraId="1E1D447B" w14:textId="77777777" w:rsidR="00077607" w:rsidRDefault="00077607" w:rsidP="00077607">
      <w:pPr>
        <w:pStyle w:val="B20"/>
        <w:ind w:firstLine="0"/>
        <w:rPr>
          <w:i/>
          <w:iCs/>
          <w:lang w:eastAsia="zh-CN"/>
        </w:rPr>
      </w:pPr>
      <w:r w:rsidRPr="00252480">
        <w:rPr>
          <w:i/>
          <w:iCs/>
          <w:lang w:eastAsia="zh-CN"/>
        </w:rPr>
        <w:t xml:space="preserve">Editor Note: FSS for the case </w:t>
      </w:r>
      <w:r w:rsidRPr="00252480">
        <w:rPr>
          <w:i/>
          <w:iCs/>
          <w:lang w:eastAsia="zh-TW"/>
        </w:rPr>
        <w:t xml:space="preserve">when </w:t>
      </w:r>
      <w:r w:rsidRPr="00252480">
        <w:rPr>
          <w:i/>
          <w:iCs/>
          <w:lang w:eastAsia="zh-CN"/>
        </w:rPr>
        <w:t>N</w:t>
      </w:r>
      <w:r w:rsidRPr="00252480">
        <w:rPr>
          <w:i/>
          <w:iCs/>
          <w:vertAlign w:val="subscript"/>
          <w:lang w:eastAsia="zh-CN"/>
        </w:rPr>
        <w:t>available</w:t>
      </w:r>
      <w:r w:rsidRPr="00252480">
        <w:rPr>
          <w:i/>
          <w:iCs/>
          <w:lang w:eastAsia="zh-TW"/>
        </w:rPr>
        <w:t xml:space="preserve"> = 0 due to fully </w:t>
      </w:r>
      <w:r w:rsidRPr="00252480">
        <w:rPr>
          <w:i/>
          <w:iCs/>
        </w:rPr>
        <w:t xml:space="preserve">overlapping </w:t>
      </w:r>
      <w:r w:rsidRPr="00252480">
        <w:rPr>
          <w:i/>
          <w:iCs/>
          <w:lang w:eastAsia="zh-TW"/>
        </w:rPr>
        <w:t xml:space="preserve">between </w:t>
      </w:r>
      <w:r>
        <w:rPr>
          <w:i/>
          <w:iCs/>
        </w:rPr>
        <w:t>CSI-RS</w:t>
      </w:r>
      <w:r w:rsidRPr="00252480">
        <w:rPr>
          <w:i/>
          <w:iCs/>
        </w:rPr>
        <w:t xml:space="preserve"> </w:t>
      </w:r>
      <w:r w:rsidRPr="00252480">
        <w:rPr>
          <w:i/>
          <w:iCs/>
          <w:lang w:eastAsia="zh-CN"/>
        </w:rPr>
        <w:t xml:space="preserve">occasions </w:t>
      </w:r>
      <w:r w:rsidRPr="00252480">
        <w:rPr>
          <w:i/>
          <w:iCs/>
        </w:rPr>
        <w:t>and</w:t>
      </w:r>
      <w:r w:rsidRPr="00252480">
        <w:rPr>
          <w:i/>
          <w:iCs/>
          <w:lang w:eastAsia="zh-TW"/>
        </w:rPr>
        <w:t xml:space="preserve"> the union of MUSIM gap and measurement gap occasions </w:t>
      </w:r>
      <w:r w:rsidRPr="00252480">
        <w:rPr>
          <w:i/>
          <w:iCs/>
          <w:lang w:eastAsia="zh-CN"/>
        </w:rPr>
        <w:t>within the window W.</w:t>
      </w:r>
    </w:p>
    <w:p w14:paraId="4093A032" w14:textId="4A2882DD" w:rsidR="005B2BBA" w:rsidRDefault="00077607" w:rsidP="005B2BBA">
      <w:r>
        <w:t>When UE supports [</w:t>
      </w:r>
      <w:r w:rsidRPr="00252480">
        <w:rPr>
          <w:i/>
          <w:iCs/>
        </w:rPr>
        <w:t xml:space="preserve">MUSIM-GapConfig-17] </w:t>
      </w:r>
      <w:r>
        <w:t>and the CSI-RS occasions of the target frequency layer is overlapping with the configured aperiodic MUSIM gap, longer cell identification period for the target frequency layer is expected.</w:t>
      </w:r>
    </w:p>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6D0A4C"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183699D" w:rsidR="006D0A4C" w:rsidRPr="00885F53" w:rsidRDefault="006D0A4C" w:rsidP="006D0A4C">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BF575EA" w:rsidR="006D0A4C" w:rsidRPr="00885F53" w:rsidRDefault="006D0A4C" w:rsidP="006D0A4C">
            <w:pPr>
              <w:pStyle w:val="TAC"/>
            </w:pPr>
            <w:r>
              <w:t>max(200ms, ceil(5</w:t>
            </w:r>
            <w:r w:rsidRPr="006C4641">
              <w:t xml:space="preserve"> x K</w:t>
            </w:r>
            <w:r w:rsidRPr="006C4641">
              <w:rPr>
                <w:vertAlign w:val="subscript"/>
              </w:rPr>
              <w:t>p</w:t>
            </w:r>
            <w:r>
              <w:rPr>
                <w:vertAlign w:val="subscript"/>
              </w:rPr>
              <w:t>_CSI-RS</w:t>
            </w:r>
            <w:r w:rsidRPr="006C4641">
              <w:rPr>
                <w:vertAlign w:val="subscript"/>
              </w:rPr>
              <w:t xml:space="preserve">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6D0A4C"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4E2ED838" w:rsidR="006D0A4C" w:rsidRPr="00885F53" w:rsidRDefault="006D0A4C" w:rsidP="006D0A4C">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3AA92A74" w:rsidR="006D0A4C" w:rsidRPr="00885F53" w:rsidRDefault="006D0A4C" w:rsidP="006D0A4C">
            <w:pPr>
              <w:pStyle w:val="TAC"/>
              <w:rPr>
                <w:b/>
              </w:rPr>
            </w:pPr>
            <w:r>
              <w:t>max(</w:t>
            </w:r>
            <w:r w:rsidRPr="00F64DDB">
              <w:t>200</w:t>
            </w:r>
            <w:r w:rsidRPr="008345E0">
              <w:t>0ms, ceil (1.5 x 5 x K</w:t>
            </w:r>
            <w:r w:rsidRPr="008345E0">
              <w:rPr>
                <w:vertAlign w:val="subscript"/>
              </w:rPr>
              <w:t>p</w:t>
            </w:r>
            <w:r>
              <w:rPr>
                <w:vertAlign w:val="subscript"/>
              </w:rPr>
              <w:t>_CSI-RS</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6D0A4C"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379EFC11" w:rsidR="006D0A4C" w:rsidRPr="00885F53" w:rsidRDefault="006D0A4C" w:rsidP="006D0A4C">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490B10BA" w:rsidR="006D0A4C" w:rsidRPr="00D95623" w:rsidRDefault="006D0A4C" w:rsidP="006D0A4C">
            <w:pPr>
              <w:pStyle w:val="TAC"/>
              <w:rPr>
                <w:b/>
                <w:lang w:val="fr-FR"/>
              </w:rPr>
            </w:pPr>
            <w:r>
              <w:t xml:space="preserve">Ceil(5 </w:t>
            </w:r>
            <w:r w:rsidRPr="006C4641">
              <w:t>x K</w:t>
            </w:r>
            <w:r w:rsidRPr="006C4641">
              <w:rPr>
                <w:vertAlign w:val="subscript"/>
              </w:rPr>
              <w:t>p</w:t>
            </w:r>
            <w:r>
              <w:rPr>
                <w:vertAlign w:val="subscript"/>
              </w:rPr>
              <w:t>_CSI-RS</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77777777" w:rsidR="006D0A4C" w:rsidRDefault="006D0A4C" w:rsidP="006D0A4C">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13703001" w:rsidR="007F6D15" w:rsidRPr="00885F53" w:rsidRDefault="006D0A4C" w:rsidP="006D0A4C">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w:t>
            </w:r>
            <w:r>
              <w:rPr>
                <w:rFonts w:hint="eastAsia"/>
                <w:lang w:eastAsia="zh-CN"/>
              </w:rPr>
              <w:t>/</w:t>
            </w:r>
            <w:r>
              <w:rPr>
                <w:lang w:eastAsia="zh-CN"/>
              </w:rPr>
              <w:t>or</w:t>
            </w:r>
            <w:r>
              <w:rPr>
                <w:lang w:eastAsia="ko-KR"/>
              </w:rPr>
              <w:t xml:space="preserve"> MUSIM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078D003E" w:rsidR="00657388" w:rsidRPr="00F20629" w:rsidRDefault="001677BB" w:rsidP="00657388">
      <w:pPr>
        <w:rPr>
          <w:lang w:eastAsia="zh-CN"/>
        </w:rPr>
      </w:pPr>
      <w:r w:rsidRPr="000A4CA5">
        <w:t xml:space="preserve">When TDD intra-band carrier aggregation is performed, the scheduling restrictions due to a given serving cell also apply to all other serving cells in the same band </w:t>
      </w:r>
      <w:r w:rsidRPr="000A4CA5">
        <w:rPr>
          <w:lang w:val="en-US"/>
        </w:rPr>
        <w:t>on the symbols</w:t>
      </w:r>
      <w:r w:rsidRPr="000A4CA5">
        <w:t xml:space="preserve"> that fully or partially overlap with the aforementioned restricted symbols.</w:t>
      </w:r>
    </w:p>
    <w:p w14:paraId="0F2DAE70" w14:textId="77777777" w:rsidR="00964075" w:rsidRPr="0093493A" w:rsidRDefault="00964075" w:rsidP="00964075">
      <w:pPr>
        <w:rPr>
          <w:lang w:val="en-US" w:eastAsia="zh-CN"/>
        </w:rPr>
      </w:pPr>
      <w:r>
        <w:t xml:space="preserve">aforementioned restricted symbols. </w:t>
      </w:r>
    </w:p>
    <w:p w14:paraId="58B60017" w14:textId="0F3125FD" w:rsidR="002117CC" w:rsidRPr="00401468" w:rsidRDefault="00964075" w:rsidP="00964075">
      <w:pPr>
        <w:rPr>
          <w:i/>
          <w:iCs/>
        </w:rPr>
      </w:pPr>
      <w:r>
        <w:rPr>
          <w:lang w:val="en-US" w:eastAsia="zh-CN"/>
        </w:rPr>
        <w:t>When intra-band non-contiguous carrier aggregation is configured for a UE indicating [</w:t>
      </w:r>
      <w:r>
        <w:rPr>
          <w:rFonts w:cs="Arial"/>
          <w:i/>
          <w:iCs/>
        </w:rPr>
        <w:t>intraBandNR-CA-non-collocated-r18</w:t>
      </w:r>
      <w:r>
        <w:rPr>
          <w:lang w:val="en-US" w:eastAsia="zh-CN"/>
        </w:rPr>
        <w:t xml:space="preserve">] and if </w:t>
      </w:r>
      <w:r w:rsidRPr="005B2FD8">
        <w:rPr>
          <w:color w:val="000000" w:themeColor="text1"/>
        </w:rPr>
        <w:t>[</w:t>
      </w:r>
      <w:r w:rsidRPr="005B2FD8">
        <w:rPr>
          <w:rFonts w:eastAsia="Calibri"/>
          <w:bCs/>
          <w:i/>
          <w:color w:val="000000" w:themeColor="text1"/>
          <w:lang w:eastAsia="sv-SE"/>
        </w:rPr>
        <w:t>nonCollocatedTypeNR-CA-r18</w:t>
      </w:r>
      <w:r w:rsidRPr="005B2FD8">
        <w:rPr>
          <w:color w:val="000000" w:themeColor="text1"/>
        </w:rPr>
        <w:t>] is not provided</w:t>
      </w:r>
      <w:r>
        <w:rPr>
          <w:lang w:val="en-US" w:eastAsia="zh-CN"/>
        </w:rPr>
        <w:t xml:space="preserve">, there are no scheduling restrictions on FR1 serving cell(s) configured on the non-contiguous CC(s) in the same band. Ohterwise, </w:t>
      </w:r>
      <w:r>
        <w:t xml:space="preserve">the scheduling restrictions due to a given serving cell should also apply to all other serving cells in the same band </w:t>
      </w:r>
      <w:r>
        <w:rPr>
          <w:lang w:val="en-US"/>
        </w:rPr>
        <w:t>on the symbols</w:t>
      </w:r>
      <w:r>
        <w:t xml:space="preserve"> that fully or partially overlap with the aforementioned restricted symbols if [</w:t>
      </w:r>
      <w:r>
        <w:rPr>
          <w:rFonts w:eastAsia="Calibri"/>
          <w:bCs/>
          <w:i/>
          <w:color w:val="000000" w:themeColor="text1"/>
          <w:lang w:eastAsia="sv-SE"/>
        </w:rPr>
        <w:t>nonCollocatedTypeNR-CA-r18</w:t>
      </w:r>
      <w:r>
        <w:rPr>
          <w:color w:val="000000" w:themeColor="text1"/>
        </w:rPr>
        <w:t>] is provided.</w:t>
      </w: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2A586ACC" w:rsidR="00E03F0A" w:rsidRPr="009C5807" w:rsidRDefault="001677BB" w:rsidP="00E03F0A">
      <w:pPr>
        <w:rPr>
          <w:rFonts w:eastAsia="MS Mincho"/>
          <w:lang w:val="en-US" w:eastAsia="ja-JP"/>
        </w:rPr>
      </w:pPr>
      <w:r w:rsidRPr="00EF0EE3">
        <w:rPr>
          <w:lang w:val="en-US"/>
        </w:rPr>
        <w:t>When intra</w:t>
      </w:r>
      <w:r w:rsidRPr="00EF0EE3">
        <w:rPr>
          <w:rFonts w:eastAsia="MS Mincho"/>
          <w:lang w:val="en-US" w:eastAsia="ja-JP"/>
        </w:rPr>
        <w:t>-</w:t>
      </w:r>
      <w:r w:rsidRPr="00EF0EE3">
        <w:rPr>
          <w:lang w:val="en-US"/>
        </w:rPr>
        <w:t>band carrier aggregation in FR2 is perfo</w:t>
      </w:r>
      <w:r w:rsidRPr="00EF0EE3">
        <w:rPr>
          <w:rFonts w:eastAsia="MS Mincho"/>
          <w:lang w:val="en-US" w:eastAsia="ja-JP"/>
        </w:rPr>
        <w:t>r</w:t>
      </w:r>
      <w:r w:rsidRPr="00EF0EE3">
        <w:rPr>
          <w:lang w:val="en-US"/>
        </w:rPr>
        <w:t>med, the scheduling restrictions due to a given serving cell also apply to all other serving cells in the same band on the symbols</w:t>
      </w:r>
      <w:r w:rsidRPr="00EF0EE3">
        <w:t xml:space="preserve"> that fully or partially overlap with aforementioned restricted symbols</w:t>
      </w:r>
      <w:r w:rsidRPr="00EF0EE3">
        <w:rPr>
          <w:lang w:val="en-US"/>
        </w:rPr>
        <w:t>.</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11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474F0DE2" w:rsidR="002414D1" w:rsidRDefault="00532169" w:rsidP="002414D1">
      <w:pPr>
        <w:rPr>
          <w:lang w:eastAsia="ja-JP"/>
        </w:rPr>
      </w:pPr>
      <w:r w:rsidRPr="00BF0150">
        <w:rPr>
          <w:lang w:eastAsia="ja-JP"/>
        </w:rPr>
        <w:t xml:space="preserve">Note: The UE is not required to report CSI-RS based L3 measurements when </w:t>
      </w:r>
      <w:r w:rsidRPr="00BF0150">
        <w:rPr>
          <w:lang w:eastAsia="zh-CN"/>
        </w:rPr>
        <w:t>the</w:t>
      </w:r>
      <w:r w:rsidRPr="00BF0150">
        <w:t xml:space="preserve"> timing offset between the reference measurement timing and the target CSI-RS in one layer is larger than one CP</w:t>
      </w:r>
      <w:r w:rsidRPr="00BF0150">
        <w:rPr>
          <w:lang w:eastAsia="ja-JP"/>
        </w:rPr>
        <w:t xml:space="preserve">. If the UE reports CSI-RS based L3 </w:t>
      </w:r>
      <w:r w:rsidRPr="00BF0150">
        <w:rPr>
          <w:rFonts w:cs="v4.2.0"/>
        </w:rPr>
        <w:t>measurements</w:t>
      </w:r>
      <w:r w:rsidRPr="00BF0150">
        <w:t xml:space="preserve"> when the timing offset exceeds one CP</w:t>
      </w:r>
      <w:r w:rsidRPr="00BF0150">
        <w:rPr>
          <w:lang w:eastAsia="ja-JP"/>
        </w:rPr>
        <w:t xml:space="preserve">, the UE </w:t>
      </w:r>
      <w:r>
        <w:rPr>
          <w:lang w:eastAsia="ja-JP"/>
        </w:rPr>
        <w:t>is</w:t>
      </w:r>
      <w:r w:rsidRPr="00BF0150">
        <w:rPr>
          <w:lang w:eastAsia="ja-JP"/>
        </w:rPr>
        <w:t xml:space="preserve"> not </w:t>
      </w:r>
      <w:r>
        <w:rPr>
          <w:lang w:eastAsia="ja-JP"/>
        </w:rPr>
        <w:t xml:space="preserve">required to </w:t>
      </w:r>
      <w:r w:rsidRPr="00BF0150">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118"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118"/>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119"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119"/>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20" w:name="OLE_LINK91"/>
      <w:bookmarkStart w:id="121" w:name="OLE_LINK92"/>
      <w:bookmarkStart w:id="122" w:name="OLE_LINK93"/>
      <w:r w:rsidRPr="00885F53">
        <w:rPr>
          <w:lang w:val="en-US"/>
        </w:rPr>
        <w:tab/>
      </w:r>
      <w:bookmarkStart w:id="123" w:name="_Hlk49352134"/>
      <w:bookmarkStart w:id="124" w:name="OLE_LINK129"/>
      <w:r w:rsidRPr="00885F53">
        <w:t>T</w:t>
      </w:r>
      <w:r w:rsidRPr="00885F53">
        <w:rPr>
          <w:vertAlign w:val="subscript"/>
        </w:rPr>
        <w:t>PSS/SSS_sync</w:t>
      </w:r>
      <w:r w:rsidRPr="00885F53">
        <w:t xml:space="preserve"> is the time period used in PSS/SSS detection</w:t>
      </w:r>
      <w:r>
        <w:t xml:space="preserve"> </w:t>
      </w:r>
      <w:bookmarkEnd w:id="123"/>
      <w:bookmarkEnd w:id="124"/>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120"/>
    <w:bookmarkEnd w:id="121"/>
    <w:bookmarkEnd w:id="122"/>
    <w:p w14:paraId="6EA05B89" w14:textId="6B8B1C3F" w:rsidR="00D73E47" w:rsidRPr="00041E55" w:rsidRDefault="00D73E47" w:rsidP="00D73E47">
      <w:pPr>
        <w:pStyle w:val="B10"/>
      </w:pPr>
      <w:r>
        <w:tab/>
      </w:r>
      <w:r w:rsidRPr="004A7D62">
        <w:t>T</w:t>
      </w:r>
      <w:r w:rsidRPr="004A7D62">
        <w:rPr>
          <w:rFonts w:hint="eastAsia"/>
          <w:vertAlign w:val="subscript"/>
          <w:lang w:eastAsia="zh-CN"/>
        </w:rPr>
        <w:t>CSI-RS</w:t>
      </w:r>
      <w:r w:rsidRPr="004A7D62">
        <w:rPr>
          <w:vertAlign w:val="subscript"/>
        </w:rPr>
        <w:t>_measurement_period_inter</w:t>
      </w:r>
      <w:r w:rsidRPr="004A7D62">
        <w:t>: equal to a measurement period of CSI-RS</w:t>
      </w:r>
      <w:r w:rsidRPr="00041E55">
        <w:t xml:space="preserve"> based measurement given in table 9.</w:t>
      </w:r>
      <w:r>
        <w:t>10.3.5</w:t>
      </w:r>
      <w:r w:rsidRPr="00041E55">
        <w:t>-</w:t>
      </w:r>
      <w:r>
        <w:rPr>
          <w:lang w:eastAsia="zh-CN"/>
        </w:rPr>
        <w:t>1</w:t>
      </w:r>
      <w:r w:rsidRPr="00041E55">
        <w:t xml:space="preserve"> and table 9.</w:t>
      </w:r>
      <w:r>
        <w:t>10.3.5</w:t>
      </w:r>
      <w:r w:rsidRPr="00041E55">
        <w:t>-</w:t>
      </w:r>
      <w:r>
        <w:rPr>
          <w:lang w:eastAsia="zh-CN"/>
        </w:rPr>
        <w:t>2</w:t>
      </w:r>
      <w:r w:rsidRPr="00041E55">
        <w:t>.</w:t>
      </w:r>
    </w:p>
    <w:p w14:paraId="2D6C3469" w14:textId="18E496C0" w:rsidR="00E927CC" w:rsidRDefault="00D73E47" w:rsidP="00D73E47">
      <w:pPr>
        <w:pStyle w:val="B10"/>
        <w:rPr>
          <w:rFonts w:cs="v4.2.0"/>
        </w:rPr>
      </w:pPr>
      <w:r>
        <w:tab/>
      </w:r>
      <w:r w:rsidRPr="000E7B77">
        <w:t>M</w:t>
      </w:r>
      <w:r w:rsidRPr="000E7B77">
        <w:rPr>
          <w:vertAlign w:val="subscript"/>
        </w:rPr>
        <w:t>meas_period_inter</w:t>
      </w:r>
      <w:r w:rsidRPr="000E7B77">
        <w:t>: For a UE supporting FR2 power class 1</w:t>
      </w:r>
      <w:r>
        <w:t xml:space="preserve"> or 5</w:t>
      </w:r>
      <w:r w:rsidRPr="000E7B77">
        <w:t>, M</w:t>
      </w:r>
      <w:r w:rsidRPr="000E7B77">
        <w:rPr>
          <w:vertAlign w:val="subscript"/>
        </w:rPr>
        <w:t>meas_period_inter</w:t>
      </w:r>
      <w:r w:rsidRPr="000E7B77">
        <w:t xml:space="preserve"> =</w:t>
      </w:r>
      <w:r>
        <w:t>8</w:t>
      </w:r>
      <w:r w:rsidRPr="00F1114A">
        <w:rPr>
          <w:rFonts w:cs="Arial"/>
          <w:szCs w:val="18"/>
        </w:rPr>
        <w:sym w:font="Symbol" w:char="F0B4"/>
      </w:r>
      <w:r>
        <w:t>N</w:t>
      </w:r>
      <w:r w:rsidRPr="000E7B77">
        <w:t xml:space="preserve"> samples. For a UE supporting FR2 power class 2, M</w:t>
      </w:r>
      <w:r>
        <w:rPr>
          <w:vertAlign w:val="subscript"/>
        </w:rPr>
        <w:t>meas_period</w:t>
      </w:r>
      <w:r w:rsidRPr="000E7B77">
        <w:rPr>
          <w:vertAlign w:val="subscript"/>
        </w:rPr>
        <w:t>_inter</w:t>
      </w:r>
      <w:r w:rsidRPr="000E7B77">
        <w:t>=</w:t>
      </w:r>
      <w:r>
        <w:t>5</w:t>
      </w:r>
      <w:r w:rsidRPr="00F1114A">
        <w:rPr>
          <w:rFonts w:cs="Arial"/>
          <w:szCs w:val="18"/>
        </w:rPr>
        <w:sym w:font="Symbol" w:char="F0B4"/>
      </w:r>
      <w:r>
        <w:t>N</w:t>
      </w:r>
      <w:r w:rsidRPr="000E7B77">
        <w:t xml:space="preserve"> samples. For a UE supporting FR2 power class 3, M</w:t>
      </w:r>
      <w:r w:rsidRPr="000E7B77">
        <w:rPr>
          <w:vertAlign w:val="subscript"/>
        </w:rPr>
        <w:t>meas_period_inter</w:t>
      </w:r>
      <w:r w:rsidRPr="000E7B77">
        <w:t xml:space="preserve"> =</w:t>
      </w:r>
      <w:bookmarkStart w:id="125" w:name="OLE_LINK82"/>
      <w:r>
        <w:t>5</w:t>
      </w:r>
      <w:r w:rsidRPr="00F1114A">
        <w:rPr>
          <w:rFonts w:cs="Arial"/>
          <w:szCs w:val="18"/>
        </w:rPr>
        <w:sym w:font="Symbol" w:char="F0B4"/>
      </w:r>
      <w:r>
        <w:t>N</w:t>
      </w:r>
      <w:bookmarkEnd w:id="125"/>
      <w:r w:rsidRPr="000E7B77">
        <w:t xml:space="preserve"> samples. For a UE supporting FR2 power class 4, M</w:t>
      </w:r>
      <w:r w:rsidRPr="000E7B77">
        <w:rPr>
          <w:vertAlign w:val="subscript"/>
        </w:rPr>
        <w:t>meas_period_inter</w:t>
      </w:r>
      <w:r w:rsidRPr="000E7B77">
        <w:t xml:space="preserve"> = </w:t>
      </w:r>
      <w:r>
        <w:t>5</w:t>
      </w:r>
      <w:r w:rsidRPr="00F1114A">
        <w:rPr>
          <w:rFonts w:cs="Arial"/>
          <w:szCs w:val="18"/>
        </w:rPr>
        <w:sym w:font="Symbol" w:char="F0B4"/>
      </w:r>
      <w:r>
        <w:t>N</w:t>
      </w:r>
      <w:r w:rsidRPr="000E7B77">
        <w:t xml:space="preserve"> samples.</w:t>
      </w:r>
      <w:r w:rsidRPr="00990E11">
        <w:rPr>
          <w:rFonts w:cs="v4.2.0"/>
        </w:rPr>
        <w:t xml:space="preserve"> </w:t>
      </w:r>
      <w:r>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26" w:name="OLE_LINK95"/>
      <w:r w:rsidRPr="00885F53">
        <w:t>ccording to CSSF</w:t>
      </w:r>
      <w:r w:rsidRPr="00885F53">
        <w:rPr>
          <w:vertAlign w:val="subscript"/>
        </w:rPr>
        <w:t xml:space="preserve">within_gap,i </w:t>
      </w:r>
      <w:r w:rsidRPr="00885F53">
        <w:t xml:space="preserve">in clause 9.1.5 </w:t>
      </w:r>
      <w:bookmarkEnd w:id="126"/>
      <w:r w:rsidRPr="00885F53">
        <w:t>for measurement conducted within measurement gaps.</w:t>
      </w:r>
    </w:p>
    <w:p w14:paraId="14A5D22E" w14:textId="4B25A4A0" w:rsidR="00D73E47" w:rsidRPr="00C61CAB" w:rsidRDefault="00D73E47" w:rsidP="00D73E47">
      <w:pPr>
        <w:pStyle w:val="B10"/>
        <w:rPr>
          <w:lang w:eastAsia="zh-CN"/>
        </w:rPr>
      </w:pPr>
      <w:r w:rsidRPr="00EC5A91">
        <w:rPr>
          <w:lang w:eastAsia="zh-CN"/>
        </w:rPr>
        <w:tab/>
      </w:r>
      <w:r>
        <w:t>When</w:t>
      </w:r>
      <w:r w:rsidRPr="002041DA">
        <w:t xml:space="preserve"> UE </w:t>
      </w:r>
      <w:r w:rsidRPr="00C61CAB">
        <w:t>supports concurrent measurement gaps</w:t>
      </w:r>
      <w:r>
        <w:t xml:space="preserve"> or [</w:t>
      </w:r>
      <w:r w:rsidRPr="00170F34">
        <w:rPr>
          <w:i/>
        </w:rPr>
        <w:t>musim-GapPreference-r17</w:t>
      </w:r>
      <w:r>
        <w:rPr>
          <w:i/>
        </w:rPr>
        <w:t>]</w:t>
      </w:r>
      <w:r>
        <w:t xml:space="preserve"> or both </w:t>
      </w:r>
      <w:r w:rsidRPr="0084207A">
        <w:t xml:space="preserve">concurrent measurement gap </w:t>
      </w:r>
      <w:r>
        <w:t>and</w:t>
      </w:r>
      <w:r w:rsidRPr="00170F34">
        <w:t xml:space="preserve"> </w:t>
      </w:r>
      <w:r>
        <w:t>[</w:t>
      </w:r>
      <w:r w:rsidRPr="00170F34">
        <w:rPr>
          <w:i/>
        </w:rPr>
        <w:t>musim-GapPreference-r17</w:t>
      </w:r>
      <w:r>
        <w:rPr>
          <w:i/>
        </w:rPr>
        <w:t>]</w:t>
      </w:r>
      <w:r>
        <w:t>,</w:t>
      </w:r>
      <w:r w:rsidRPr="00C61CAB">
        <w:t xml:space="preserve"> </w:t>
      </w:r>
      <w:r>
        <w:t xml:space="preserve">and </w:t>
      </w:r>
      <w:r w:rsidRPr="00C61CAB">
        <w:t>concurrent measurement gaps</w:t>
      </w:r>
      <w:r>
        <w:t xml:space="preserve"> </w:t>
      </w:r>
      <w:r>
        <w:rPr>
          <w:lang w:eastAsia="zh-CN"/>
        </w:rPr>
        <w:t xml:space="preserve">or periodic MUSIM gaps or both </w:t>
      </w:r>
      <w:r w:rsidRPr="008B40E7">
        <w:t xml:space="preserve">concurrent gaps </w:t>
      </w:r>
      <w:r>
        <w:rPr>
          <w:lang w:eastAsia="zh-CN"/>
        </w:rPr>
        <w:t>and periodic MUSIM gaps</w:t>
      </w:r>
      <w:r>
        <w:t xml:space="preserve"> are configured</w:t>
      </w:r>
      <w:r w:rsidRPr="00C61CAB">
        <w:t>, K</w:t>
      </w:r>
      <w:r w:rsidRPr="00C61CAB">
        <w:rPr>
          <w:vertAlign w:val="subscript"/>
        </w:rPr>
        <w:t>p_CSI-RS</w:t>
      </w:r>
      <w:r w:rsidRPr="00C61CAB">
        <w:t xml:space="preserve"> is the scaling factor for </w:t>
      </w:r>
      <w:r w:rsidRPr="00C61CAB">
        <w:rPr>
          <w:lang w:eastAsia="zh-CN"/>
        </w:rPr>
        <w:t xml:space="preserve">a CSI-RS frequency layer to be measured within the associated measurement gap which is defined as </w:t>
      </w:r>
      <w:r w:rsidRPr="00C61CAB">
        <w:t>K</w:t>
      </w:r>
      <w:r w:rsidRPr="00C61CAB">
        <w:rPr>
          <w:vertAlign w:val="subscript"/>
        </w:rPr>
        <w:t>p_CSI-RS</w:t>
      </w:r>
      <w:r w:rsidRPr="00C61CAB">
        <w:t xml:space="preserve"> = N</w:t>
      </w:r>
      <w:r w:rsidRPr="00C61CAB">
        <w:rPr>
          <w:vertAlign w:val="subscript"/>
        </w:rPr>
        <w:t>total</w:t>
      </w:r>
      <w:r w:rsidRPr="00C61CAB">
        <w:t xml:space="preserve"> / N</w:t>
      </w:r>
      <w:r w:rsidRPr="00C61CAB">
        <w:rPr>
          <w:vertAlign w:val="subscript"/>
        </w:rPr>
        <w:t>available</w:t>
      </w:r>
      <w:bookmarkStart w:id="127" w:name="OLE_LINK69"/>
      <w:bookmarkStart w:id="128" w:name="OLE_LINK70"/>
      <w:r w:rsidRPr="00C61CAB">
        <w:t>. K</w:t>
      </w:r>
      <w:r w:rsidRPr="00C61CAB">
        <w:rPr>
          <w:vertAlign w:val="subscript"/>
        </w:rPr>
        <w:t>p_CSI-RS</w:t>
      </w:r>
      <w:r w:rsidRPr="00C61CAB">
        <w:t xml:space="preserve"> = 1 for UE not configured with concurrent measurement gaps</w:t>
      </w:r>
      <w:r>
        <w:t xml:space="preserve"> and MUSIM gaps</w:t>
      </w:r>
      <w:r w:rsidRPr="00C61CAB">
        <w:t>.</w:t>
      </w:r>
      <w:bookmarkEnd w:id="127"/>
      <w:bookmarkEnd w:id="128"/>
    </w:p>
    <w:p w14:paraId="1C6D98BC" w14:textId="77777777" w:rsidR="00D73E47" w:rsidRPr="00C61CAB" w:rsidRDefault="00D73E47" w:rsidP="00D73E47">
      <w:pPr>
        <w:pStyle w:val="B20"/>
        <w:rPr>
          <w:lang w:eastAsia="zh-CN"/>
        </w:rPr>
      </w:pPr>
      <w:r w:rsidRPr="007C6276">
        <w:rPr>
          <w:lang w:eastAsia="zh-CN"/>
        </w:rPr>
        <w:t>-</w:t>
      </w:r>
      <w:r w:rsidRPr="00EC5A91">
        <w:rPr>
          <w:lang w:eastAsia="zh-CN"/>
        </w:rPr>
        <w:tab/>
      </w:r>
      <w:r w:rsidRPr="00C61CAB">
        <w:rPr>
          <w:lang w:eastAsia="zh-CN"/>
        </w:rPr>
        <w:t>For a window W of duration max(CSI-RS period,  MGRP_max)</w:t>
      </w:r>
      <w:r w:rsidRPr="00C61CAB">
        <w:rPr>
          <w:u w:val="single"/>
          <w:lang w:eastAsia="zh-CN"/>
        </w:rPr>
        <w:t>,</w:t>
      </w:r>
      <w:r w:rsidRPr="00C61CAB">
        <w:rPr>
          <w:lang w:eastAsia="zh-CN"/>
        </w:rPr>
        <w:t xml:space="preserve"> where MGRP max is the maximum MGRP across all configured per-UE MG</w:t>
      </w:r>
      <w:r>
        <w:rPr>
          <w:lang w:eastAsia="zh-CN"/>
        </w:rPr>
        <w:t>, periodic MUSIM gaps,</w:t>
      </w:r>
      <w:r w:rsidRPr="00C61CAB">
        <w:rPr>
          <w:lang w:eastAsia="zh-CN"/>
        </w:rPr>
        <w:t xml:space="preserve"> and per-FR MG within the same FR as the CSI-RS frequency layer, and starting at the beginning of any gap occasions covering the CSI-RS resources.: </w:t>
      </w:r>
    </w:p>
    <w:p w14:paraId="3389373E" w14:textId="6A410F52" w:rsidR="00D73E47" w:rsidRPr="00C61CAB" w:rsidRDefault="00D73E47" w:rsidP="00D73E47">
      <w:pPr>
        <w:pStyle w:val="B30"/>
        <w:rPr>
          <w:lang w:eastAsia="zh-CN"/>
        </w:rPr>
      </w:pPr>
      <w:r w:rsidRPr="007C6276">
        <w:rPr>
          <w:lang w:eastAsia="zh-CN"/>
        </w:rPr>
        <w:t>-</w:t>
      </w:r>
      <w:r w:rsidRPr="00EC5A91">
        <w:rPr>
          <w:lang w:eastAsia="zh-CN"/>
        </w:rPr>
        <w:tab/>
      </w:r>
      <w:r w:rsidRPr="00C61CAB">
        <w:t>N</w:t>
      </w:r>
      <w:r w:rsidRPr="00C61CAB">
        <w:rPr>
          <w:vertAlign w:val="subscript"/>
        </w:rPr>
        <w:t>total</w:t>
      </w:r>
      <w:r w:rsidRPr="00C61CAB">
        <w:t xml:space="preserve"> is the </w:t>
      </w:r>
      <w:bookmarkStart w:id="129" w:name="OLE_LINK75"/>
      <w:bookmarkStart w:id="130" w:name="OLE_LINK76"/>
      <w:r w:rsidRPr="00C61CAB">
        <w:t xml:space="preserve">total number of </w:t>
      </w:r>
      <w:bookmarkStart w:id="131" w:name="OLE_LINK77"/>
      <w:bookmarkStart w:id="132" w:name="OLE_LINK78"/>
      <w:r w:rsidRPr="00C61CAB">
        <w:t>associated gap occasions</w:t>
      </w:r>
      <w:bookmarkEnd w:id="131"/>
      <w:bookmarkEnd w:id="132"/>
      <w:r w:rsidRPr="00C61CAB">
        <w:t xml:space="preserve"> covering CSI-RS resources within the window, </w:t>
      </w:r>
      <w:r w:rsidRPr="00C61CAB">
        <w:rPr>
          <w:bCs/>
          <w:lang w:eastAsia="zh-CN"/>
        </w:rPr>
        <w:t xml:space="preserve">including </w:t>
      </w:r>
      <w:r>
        <w:rPr>
          <w:lang w:eastAsia="zh-CN"/>
        </w:rPr>
        <w:t xml:space="preserve">those </w:t>
      </w:r>
      <w:r>
        <w:rPr>
          <w:bCs/>
          <w:lang w:eastAsia="zh-CN"/>
        </w:rPr>
        <w:t>overlapped</w:t>
      </w:r>
      <w:r>
        <w:rPr>
          <w:lang w:eastAsia="zh-CN"/>
        </w:rPr>
        <w:t xml:space="preserve"> with other measurement gap and MUSIM gap instances</w:t>
      </w:r>
      <w:r w:rsidRPr="00C61CAB">
        <w:t>within the window, and</w:t>
      </w:r>
      <w:bookmarkEnd w:id="129"/>
      <w:bookmarkEnd w:id="130"/>
    </w:p>
    <w:p w14:paraId="32192249" w14:textId="5CF5B100" w:rsidR="00D73E47" w:rsidRDefault="00D73E47" w:rsidP="00D73E47">
      <w:pPr>
        <w:pStyle w:val="B30"/>
        <w:rPr>
          <w:lang w:eastAsia="zh-CN"/>
        </w:rPr>
      </w:pPr>
      <w:r w:rsidRPr="007C6276">
        <w:rPr>
          <w:lang w:eastAsia="zh-CN"/>
        </w:rPr>
        <w:t>-</w:t>
      </w:r>
      <w:r w:rsidRPr="00EC5A91">
        <w:rPr>
          <w:lang w:eastAsia="zh-CN"/>
        </w:rPr>
        <w:tab/>
      </w:r>
      <w:r w:rsidRPr="00C61CAB">
        <w:t>N</w:t>
      </w:r>
      <w:r w:rsidRPr="00C61CAB">
        <w:rPr>
          <w:vertAlign w:val="subscript"/>
        </w:rPr>
        <w:t>available</w:t>
      </w:r>
      <w:r w:rsidRPr="00C61CAB">
        <w:t xml:space="preserve"> is the number of </w:t>
      </w:r>
      <w:r w:rsidRPr="00C61CAB">
        <w:rPr>
          <w:bCs/>
          <w:lang w:eastAsia="zh-CN"/>
        </w:rPr>
        <w:t xml:space="preserve">non-dropped </w:t>
      </w:r>
      <w:r w:rsidRPr="00C61CAB">
        <w:t>associated gap occasions covering CSI-RS resources within the window W, after accounting</w:t>
      </w:r>
      <w:r w:rsidRPr="008010B0">
        <w:t xml:space="preserve"> for MG </w:t>
      </w:r>
      <w:r>
        <w:t xml:space="preserve">and MUSIM gap </w:t>
      </w:r>
      <w:r w:rsidRPr="008010B0">
        <w:t>collisions by applying the</w:t>
      </w:r>
      <w:r w:rsidRPr="00292239">
        <w:rPr>
          <w:lang w:eastAsia="zh-CN"/>
        </w:rPr>
        <w:t xml:space="preserve"> </w:t>
      </w:r>
      <w:r>
        <w:rPr>
          <w:lang w:eastAsia="zh-CN"/>
        </w:rPr>
        <w:t xml:space="preserve">collision rules for the measurement gap and MUSIM gap in section 9.1.8.3 and </w:t>
      </w:r>
      <w:r>
        <w:t>9.1.10.x3, respectively</w:t>
      </w:r>
      <w:r w:rsidRPr="008010B0">
        <w:t>.</w:t>
      </w:r>
    </w:p>
    <w:p w14:paraId="4BFF8C56" w14:textId="442E4EB4" w:rsidR="00E927CC" w:rsidRPr="00531D2C" w:rsidRDefault="00382781" w:rsidP="00E927CC">
      <w:pPr>
        <w:pStyle w:val="B30"/>
        <w:rPr>
          <w:lang w:eastAsia="zh-CN"/>
        </w:rPr>
      </w:pPr>
      <w:r w:rsidRPr="007C6276">
        <w:rPr>
          <w:lang w:eastAsia="zh-CN"/>
        </w:rPr>
        <w:t>-</w:t>
      </w:r>
      <w:r w:rsidRPr="00EC5A91">
        <w:rPr>
          <w:lang w:eastAsia="zh-CN"/>
        </w:rPr>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5A3DF958" w14:textId="46E23018" w:rsidR="00D73E47" w:rsidRDefault="00D73E47" w:rsidP="00665E6C">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9.1.10.x3 is applied,</w:t>
      </w:r>
      <w:r>
        <w:rPr>
          <w:lang w:eastAsia="zh-TW"/>
        </w:rPr>
        <w:t xml:space="preserve"> longer cell identification period for the target inter-frequency is expected.</w:t>
      </w:r>
    </w:p>
    <w:p w14:paraId="21A970CE" w14:textId="1961DBE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885F53" w:rsidRDefault="00E927CC" w:rsidP="003305AC">
            <w:pPr>
              <w:pStyle w:val="TAC"/>
              <w:rPr>
                <w:b/>
              </w:rPr>
            </w:pP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7E2FE8F8" w:rsidR="00E927CC" w:rsidRPr="00885F53" w:rsidRDefault="00686205"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22AAA848" w14:textId="77777777" w:rsidR="007811D7" w:rsidRPr="00885F53" w:rsidRDefault="007811D7" w:rsidP="007811D7">
      <w:pPr>
        <w:rPr>
          <w:b/>
        </w:rPr>
      </w:pPr>
    </w:p>
    <w:bookmarkEnd w:id="117"/>
    <w:p w14:paraId="46B04734" w14:textId="77777777" w:rsidR="00E927CC" w:rsidRPr="00885F53" w:rsidRDefault="00E927CC" w:rsidP="00E927CC">
      <w:pPr>
        <w:pStyle w:val="TH"/>
      </w:pPr>
      <w:r>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3410639E" w:rsidR="00E927CC" w:rsidRPr="00885F53" w:rsidRDefault="00686205"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6FA12276" w14:textId="7A905025" w:rsidR="007811D7" w:rsidRDefault="007811D7" w:rsidP="007811D7"/>
    <w:p w14:paraId="4DFA2FCF" w14:textId="77777777" w:rsidR="00E927CC" w:rsidRPr="00885F53" w:rsidRDefault="00E927CC" w:rsidP="00E927CC">
      <w:pPr>
        <w:pStyle w:val="TH"/>
      </w:pPr>
      <w:r>
        <w:t>Table 9.10.3.5-</w:t>
      </w:r>
      <w:r>
        <w:rPr>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053B75"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885F53"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885F53" w:rsidRDefault="00E927CC" w:rsidP="003305AC">
            <w:pPr>
              <w:pStyle w:val="TAC"/>
              <w:rPr>
                <w:b/>
              </w:rPr>
            </w:pPr>
            <w:r>
              <w:t>Ceil(5</w:t>
            </w:r>
            <w:r w:rsidRPr="000E7B77">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0AAEEFB8" w:rsidR="00E927CC" w:rsidRPr="00885F53" w:rsidRDefault="00686205"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448A4A5C" w14:textId="77777777" w:rsidR="009A722D" w:rsidRDefault="009A722D" w:rsidP="008840A4"/>
    <w:p w14:paraId="3420310A" w14:textId="77777777" w:rsidR="008840A4" w:rsidRDefault="008840A4" w:rsidP="008840A4">
      <w:pPr>
        <w:pStyle w:val="Heading2"/>
        <w:rPr>
          <w:lang w:eastAsia="zh-CN"/>
        </w:rPr>
      </w:pPr>
      <w:r>
        <w:t>9.10</w:t>
      </w:r>
      <w:r>
        <w:rPr>
          <w:lang w:val="en-US" w:eastAsia="zh-CN"/>
        </w:rPr>
        <w:t>D</w:t>
      </w:r>
      <w:r>
        <w:tab/>
        <w:t>CSI-RS based L3 measurements</w:t>
      </w:r>
      <w:r>
        <w:rPr>
          <w:rFonts w:hint="eastAsia"/>
          <w:lang w:eastAsia="zh-CN"/>
        </w:rPr>
        <w:t xml:space="preserve"> for ATG</w:t>
      </w:r>
    </w:p>
    <w:p w14:paraId="52061D2E" w14:textId="77777777" w:rsidR="008840A4" w:rsidRDefault="008840A4" w:rsidP="002F5803">
      <w:pPr>
        <w:pStyle w:val="Heading3"/>
      </w:pPr>
      <w:r>
        <w:t>9.10</w:t>
      </w:r>
      <w:r>
        <w:rPr>
          <w:lang w:val="en-US" w:eastAsia="zh-CN"/>
        </w:rPr>
        <w:t>D</w:t>
      </w:r>
      <w:r>
        <w:t>.</w:t>
      </w:r>
      <w:r>
        <w:rPr>
          <w:rFonts w:hint="eastAsia"/>
          <w:lang w:eastAsia="zh-CN"/>
        </w:rPr>
        <w:t>1</w:t>
      </w:r>
      <w:r>
        <w:tab/>
        <w:t>Introduction</w:t>
      </w:r>
    </w:p>
    <w:p w14:paraId="4F9A51AA" w14:textId="77777777" w:rsidR="008840A4" w:rsidRDefault="008840A4" w:rsidP="008840A4">
      <w:r>
        <w:t xml:space="preserve">This clause contains general requirements on the </w:t>
      </w:r>
      <w:r>
        <w:rPr>
          <w:rFonts w:hint="eastAsia"/>
          <w:lang w:eastAsia="zh-CN"/>
        </w:rPr>
        <w:t xml:space="preserve">ATG </w:t>
      </w:r>
      <w:r>
        <w:t>UE regarding CSI-RS based measurement reporting in RRC_CONNECTED state. The requirements are split in intra-frequency and inter-frequency measurements requirements.</w:t>
      </w:r>
      <w:r>
        <w:rPr>
          <w:lang w:eastAsia="ja-JP" w:bidi="hi-IN"/>
        </w:rPr>
        <w:t xml:space="preserve">  </w:t>
      </w:r>
    </w:p>
    <w:p w14:paraId="6E3BCC6F" w14:textId="77777777" w:rsidR="008840A4" w:rsidRDefault="008840A4" w:rsidP="008840A4">
      <w:pPr>
        <w:rPr>
          <w:lang w:eastAsia="zh-CN"/>
        </w:rPr>
      </w:pPr>
      <w:r>
        <w:rPr>
          <w:lang w:eastAsia="zh-CN"/>
        </w:rPr>
        <w:t>The requirements in this clause apply, provided:</w:t>
      </w:r>
    </w:p>
    <w:p w14:paraId="071EAAD3" w14:textId="77777777" w:rsidR="008840A4" w:rsidRDefault="008840A4" w:rsidP="008840A4">
      <w:pPr>
        <w:pStyle w:val="B10"/>
        <w:rPr>
          <w:lang w:eastAsia="zh-CN"/>
        </w:rPr>
      </w:pPr>
      <w:r>
        <w:rPr>
          <w:lang w:eastAsia="zh-CN"/>
        </w:rPr>
        <w:t>-</w:t>
      </w:r>
      <w:r>
        <w:rPr>
          <w:lang w:eastAsia="zh-CN"/>
        </w:rPr>
        <w:tab/>
        <w:t>Only one MO is configured per CSI-RS frequency layer, and</w:t>
      </w:r>
    </w:p>
    <w:p w14:paraId="3E8C14BA" w14:textId="77777777" w:rsidR="008840A4" w:rsidRDefault="008840A4" w:rsidP="008840A4">
      <w:pPr>
        <w:pStyle w:val="B10"/>
      </w:pPr>
      <w:r>
        <w:rPr>
          <w:lang w:eastAsia="zh-CN"/>
        </w:rPr>
        <w:t>-</w:t>
      </w:r>
      <w:r>
        <w:rPr>
          <w:lang w:eastAsia="zh-CN"/>
        </w:rPr>
        <w:tab/>
        <w:t xml:space="preserve">all CSI-RS resources in the same MO </w:t>
      </w:r>
      <w:r>
        <w:t>are configured with the same csi-rs-MeasurementBW, and</w:t>
      </w:r>
    </w:p>
    <w:p w14:paraId="1F0406A1" w14:textId="77777777" w:rsidR="008840A4" w:rsidRDefault="008840A4" w:rsidP="008840A4">
      <w:pPr>
        <w:pStyle w:val="B10"/>
        <w:rPr>
          <w:lang w:eastAsia="zh-CN"/>
        </w:rPr>
      </w:pPr>
      <w:r>
        <w:rPr>
          <w:lang w:eastAsia="zh-CN"/>
        </w:rPr>
        <w:t>-</w:t>
      </w:r>
      <w:r>
        <w:rPr>
          <w:lang w:eastAsia="zh-CN"/>
        </w:rPr>
        <w:tab/>
      </w:r>
      <w:r>
        <w:rPr>
          <w:i/>
          <w:iCs/>
        </w:rPr>
        <w:t>associatedSSB</w:t>
      </w:r>
      <w:r>
        <w:t xml:space="preserve"> </w:t>
      </w:r>
      <w:r>
        <w:rPr>
          <w:lang w:eastAsia="zh-CN"/>
        </w:rPr>
        <w:t xml:space="preserve">is configured in </w:t>
      </w:r>
      <w:r>
        <w:rPr>
          <w:i/>
          <w:iCs/>
        </w:rPr>
        <w:t>CSI-RS-Resource-Mobility</w:t>
      </w:r>
      <w:r>
        <w:t xml:space="preserve"> </w:t>
      </w:r>
      <w:r>
        <w:rPr>
          <w:lang w:eastAsia="zh-CN"/>
        </w:rPr>
        <w:t xml:space="preserve">and </w:t>
      </w:r>
      <w:r>
        <w:rPr>
          <w:rFonts w:hint="eastAsia"/>
          <w:lang w:eastAsia="zh-CN"/>
        </w:rPr>
        <w:t>detectable</w:t>
      </w:r>
      <w:r>
        <w:rPr>
          <w:lang w:eastAsia="zh-CN"/>
        </w:rPr>
        <w:t>, and</w:t>
      </w:r>
    </w:p>
    <w:p w14:paraId="787F06E8" w14:textId="77777777" w:rsidR="008840A4" w:rsidRDefault="008840A4" w:rsidP="008840A4">
      <w:pPr>
        <w:pStyle w:val="B10"/>
        <w:rPr>
          <w:lang w:eastAsia="zh-CN"/>
        </w:rPr>
      </w:pPr>
      <w:r>
        <w:rPr>
          <w:lang w:eastAsia="zh-CN"/>
        </w:rPr>
        <w:t>-</w:t>
      </w:r>
      <w:r>
        <w:rPr>
          <w:lang w:eastAsia="zh-CN"/>
        </w:rPr>
        <w:tab/>
        <w:t xml:space="preserve">the number of CSI-RS resources in any duration that equals to the length of a slot is no larger than UE capability </w:t>
      </w:r>
      <w:r>
        <w:rPr>
          <w:i/>
          <w:lang w:eastAsia="zh-CN"/>
        </w:rPr>
        <w:t>maxNumberCSI-RS-RRM-RS-SINR</w:t>
      </w:r>
      <w:r>
        <w:rPr>
          <w:lang w:eastAsia="zh-CN"/>
        </w:rPr>
        <w:t>.</w:t>
      </w:r>
    </w:p>
    <w:p w14:paraId="3C38E9DE" w14:textId="77777777" w:rsidR="008840A4" w:rsidRDefault="008840A4" w:rsidP="008840A4">
      <w:pPr>
        <w:pStyle w:val="B10"/>
        <w:rPr>
          <w:lang w:eastAsia="zh-CN"/>
        </w:rPr>
      </w:pPr>
      <w:r>
        <w:rPr>
          <w:lang w:val="en-US" w:eastAsia="zh-CN"/>
        </w:rPr>
        <w:t>-</w:t>
      </w:r>
      <w:r>
        <w:rPr>
          <w:lang w:val="en-US" w:eastAsia="zh-CN"/>
        </w:rPr>
        <w:tab/>
        <w:t>When there are mixed numerologies, the length of a slot is defined based on the smallest SCS</w:t>
      </w:r>
    </w:p>
    <w:p w14:paraId="6E70BF97" w14:textId="77777777" w:rsidR="008840A4" w:rsidRDefault="008840A4" w:rsidP="008840A4">
      <w:pPr>
        <w:pStyle w:val="Heading3"/>
      </w:pPr>
      <w:r>
        <w:t>9.10</w:t>
      </w:r>
      <w:r>
        <w:rPr>
          <w:lang w:val="en-US" w:eastAsia="zh-CN"/>
        </w:rPr>
        <w:t>D</w:t>
      </w:r>
      <w:r>
        <w:t>.</w:t>
      </w:r>
      <w:r>
        <w:rPr>
          <w:rFonts w:hint="eastAsia"/>
        </w:rPr>
        <w:t>2</w:t>
      </w:r>
      <w:r>
        <w:tab/>
      </w:r>
      <w:r>
        <w:rPr>
          <w:rFonts w:hint="eastAsia"/>
        </w:rPr>
        <w:t xml:space="preserve">CSI-RS based </w:t>
      </w:r>
      <w:r>
        <w:t>intra-frequency measurements</w:t>
      </w:r>
    </w:p>
    <w:p w14:paraId="7672EACE" w14:textId="77777777" w:rsidR="008840A4" w:rsidRDefault="008840A4" w:rsidP="008840A4">
      <w:pPr>
        <w:pStyle w:val="Heading4"/>
      </w:pPr>
      <w:r>
        <w:t>9.10</w:t>
      </w:r>
      <w:r>
        <w:rPr>
          <w:lang w:val="en-US" w:eastAsia="zh-CN"/>
        </w:rPr>
        <w:t>D</w:t>
      </w:r>
      <w:r>
        <w:t>.2.1</w:t>
      </w:r>
      <w:r>
        <w:tab/>
        <w:t>Introduction</w:t>
      </w:r>
    </w:p>
    <w:p w14:paraId="31A6D0DB" w14:textId="77777777" w:rsidR="008840A4" w:rsidRDefault="008840A4" w:rsidP="008840A4">
      <w:pPr>
        <w:tabs>
          <w:tab w:val="left" w:pos="0"/>
        </w:tabs>
        <w:rPr>
          <w:lang w:eastAsia="ja-JP" w:bidi="hi-IN"/>
        </w:rPr>
      </w:pPr>
      <w:r>
        <w:rPr>
          <w:rFonts w:hint="eastAsia"/>
          <w:lang w:eastAsia="zh-CN"/>
        </w:rPr>
        <w:t>A</w:t>
      </w:r>
      <w:r>
        <w:t xml:space="preserve"> measurement is defined as a CSI-RS based intra-frequency measurement provided that:</w:t>
      </w:r>
    </w:p>
    <w:p w14:paraId="67A72A50" w14:textId="77777777" w:rsidR="008840A4" w:rsidRDefault="008840A4" w:rsidP="008840A4">
      <w:pPr>
        <w:pStyle w:val="B10"/>
        <w:rPr>
          <w:lang w:val="en-US" w:eastAsia="ja-JP" w:bidi="hi-IN"/>
        </w:rPr>
      </w:pPr>
      <w:r>
        <w:rPr>
          <w:lang w:eastAsia="ja-JP" w:bidi="hi-IN"/>
        </w:rPr>
        <w:t>-</w:t>
      </w:r>
      <w:r>
        <w:rPr>
          <w:lang w:eastAsia="ja-JP" w:bidi="hi-IN"/>
        </w:rPr>
        <w:tab/>
        <w:t xml:space="preserve">the SCS of the CSI-RS resource of the neighbour cell configured for measurement is the same as </w:t>
      </w:r>
      <w:r>
        <w:rPr>
          <w:rFonts w:hint="eastAsia"/>
          <w:lang w:eastAsia="zh-CN" w:bidi="hi-IN"/>
        </w:rPr>
        <w:t xml:space="preserve">the </w:t>
      </w:r>
      <w:r>
        <w:rPr>
          <w:lang w:eastAsia="ja-JP" w:bidi="hi-IN"/>
        </w:rPr>
        <w:t>SCS of the CSI-RS resource on the serving cell indicated for measurement, and</w:t>
      </w:r>
    </w:p>
    <w:p w14:paraId="130F2737" w14:textId="77777777" w:rsidR="008840A4" w:rsidRDefault="008840A4" w:rsidP="008840A4">
      <w:pPr>
        <w:pStyle w:val="B10"/>
        <w:rPr>
          <w:lang w:val="en-US" w:eastAsia="ja-JP" w:bidi="hi-IN"/>
        </w:rPr>
      </w:pPr>
      <w:r>
        <w:rPr>
          <w:lang w:val="en-US" w:eastAsia="ja-JP" w:bidi="hi-IN"/>
        </w:rPr>
        <w:t>-</w:t>
      </w:r>
      <w:r>
        <w:rPr>
          <w:lang w:val="en-US" w:eastAsia="ja-JP" w:bidi="hi-IN"/>
        </w:rPr>
        <w:tab/>
        <w:t xml:space="preserve">the CP type of the CSI-RS </w:t>
      </w:r>
      <w:r>
        <w:rPr>
          <w:lang w:eastAsia="ja-JP" w:bidi="hi-IN"/>
        </w:rPr>
        <w:t>resource</w:t>
      </w:r>
      <w:r>
        <w:rPr>
          <w:lang w:val="en-US" w:eastAsia="ja-JP" w:bidi="hi-IN"/>
        </w:rPr>
        <w:t xml:space="preserve"> of </w:t>
      </w:r>
      <w:r>
        <w:rPr>
          <w:lang w:eastAsia="ja-JP" w:bidi="hi-IN"/>
        </w:rPr>
        <w:t xml:space="preserve">neighbour </w:t>
      </w:r>
      <w:r>
        <w:rPr>
          <w:lang w:val="en-US" w:eastAsia="ja-JP" w:bidi="hi-IN"/>
        </w:rPr>
        <w:t>cell</w:t>
      </w:r>
      <w:r>
        <w:rPr>
          <w:lang w:eastAsia="ja-JP" w:bidi="hi-IN"/>
        </w:rPr>
        <w:t xml:space="preserve"> configured for measurement</w:t>
      </w:r>
      <w:r>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Pr>
          <w:lang w:val="en-US" w:eastAsia="ja-JP" w:bidi="hi-IN"/>
        </w:rPr>
        <w:t xml:space="preserve"> </w:t>
      </w:r>
      <w:r>
        <w:rPr>
          <w:rFonts w:hint="eastAsia"/>
          <w:lang w:val="en-US" w:eastAsia="zh-CN" w:bidi="hi-IN"/>
        </w:rPr>
        <w:t>the serving</w:t>
      </w:r>
      <w:r>
        <w:rPr>
          <w:lang w:val="en-US" w:eastAsia="ja-JP" w:bidi="hi-IN"/>
        </w:rPr>
        <w:t xml:space="preserve"> cell</w:t>
      </w:r>
      <w:r>
        <w:rPr>
          <w:lang w:eastAsia="ja-JP" w:bidi="hi-IN"/>
        </w:rPr>
        <w:t xml:space="preserve"> indicated for measurement</w:t>
      </w:r>
      <w:r>
        <w:rPr>
          <w:lang w:val="en-US" w:eastAsia="ja-JP" w:bidi="hi-IN"/>
        </w:rPr>
        <w:t>, and</w:t>
      </w:r>
    </w:p>
    <w:p w14:paraId="47602EE3" w14:textId="77777777" w:rsidR="008840A4" w:rsidRDefault="008840A4" w:rsidP="008840A4">
      <w:pPr>
        <w:pStyle w:val="B20"/>
        <w:rPr>
          <w:lang w:val="en-US" w:eastAsia="ja-JP" w:bidi="hi-IN"/>
        </w:rPr>
      </w:pPr>
      <w:r>
        <w:rPr>
          <w:lang w:val="en-US" w:eastAsia="ja-JP" w:bidi="hi-IN"/>
        </w:rPr>
        <w:t>-</w:t>
      </w:r>
      <w:r>
        <w:rPr>
          <w:lang w:val="en-US" w:eastAsia="ja-JP" w:bidi="hi-IN"/>
        </w:rPr>
        <w:tab/>
        <w:t>It is applied for SCS = 60KHz</w:t>
      </w:r>
    </w:p>
    <w:p w14:paraId="4FF3A65C" w14:textId="77777777" w:rsidR="008840A4" w:rsidRDefault="008840A4" w:rsidP="008840A4">
      <w:pPr>
        <w:pStyle w:val="B10"/>
        <w:rPr>
          <w:lang w:val="en-US" w:eastAsia="ja-JP" w:bidi="hi-IN"/>
        </w:rPr>
      </w:pPr>
      <w:r>
        <w:rPr>
          <w:lang w:eastAsia="ja-JP" w:bidi="hi-IN"/>
        </w:rPr>
        <w:t>-</w:t>
      </w:r>
      <w:r>
        <w:rPr>
          <w:lang w:eastAsia="ja-JP" w:bidi="hi-IN"/>
        </w:rPr>
        <w:tab/>
        <w:t xml:space="preserve">the centre frequency of the CSI-RS resource of the neighbour cell configured for measurement is the same as </w:t>
      </w:r>
      <w:r>
        <w:rPr>
          <w:rFonts w:hint="eastAsia"/>
          <w:lang w:eastAsia="zh-CN" w:bidi="hi-IN"/>
        </w:rPr>
        <w:t xml:space="preserve">the </w:t>
      </w:r>
      <w:r>
        <w:rPr>
          <w:lang w:eastAsia="ja-JP" w:bidi="hi-IN"/>
        </w:rPr>
        <w:t>centre frequency of the CSI-RS resource of the serving cell indicated for measurement</w:t>
      </w:r>
    </w:p>
    <w:p w14:paraId="514206D7" w14:textId="77777777" w:rsidR="008840A4" w:rsidRDefault="008840A4" w:rsidP="008840A4">
      <w:pPr>
        <w:rPr>
          <w:lang w:eastAsia="zh-CN"/>
        </w:rPr>
      </w:pPr>
      <w:r>
        <w:t xml:space="preserve">The UE shall be able to identify new intra-frequency cells and perform </w:t>
      </w:r>
      <w:r>
        <w:rPr>
          <w:rFonts w:hint="eastAsia"/>
          <w:lang w:eastAsia="zh-CN"/>
        </w:rPr>
        <w:t>CSI-RSRP, CSI-RSRQ and CSI-SINR</w:t>
      </w:r>
      <w:r>
        <w:t xml:space="preserve"> measurements of identified intra-frequency cells if carrier frequency information is provided by PCell.</w:t>
      </w:r>
    </w:p>
    <w:p w14:paraId="6D0D43C3" w14:textId="77777777" w:rsidR="008840A4" w:rsidRDefault="008840A4" w:rsidP="008840A4">
      <w:pPr>
        <w:rPr>
          <w:lang w:eastAsia="zh-CN"/>
        </w:rPr>
      </w:pPr>
      <w:r>
        <w:t xml:space="preserve">No measurement gap is needed for </w:t>
      </w:r>
      <w:r>
        <w:rPr>
          <w:rFonts w:hint="eastAsia"/>
          <w:lang w:eastAsia="zh-CN"/>
        </w:rPr>
        <w:t>i</w:t>
      </w:r>
      <w:r>
        <w:t>ntra-frequency CSI-RS resources measurements.</w:t>
      </w:r>
      <w:r>
        <w:rPr>
          <w:rFonts w:hint="eastAsia"/>
          <w:lang w:eastAsia="zh-CN"/>
        </w:rPr>
        <w:t xml:space="preserve"> </w:t>
      </w:r>
    </w:p>
    <w:p w14:paraId="30ED91FE" w14:textId="77777777" w:rsidR="008840A4" w:rsidRDefault="008840A4" w:rsidP="008840A4">
      <w:pPr>
        <w:rPr>
          <w:lang w:eastAsia="zh-CN"/>
        </w:rPr>
      </w:pPr>
      <w:r>
        <w:rPr>
          <w:rFonts w:hint="eastAsia"/>
          <w:lang w:eastAsia="zh-CN"/>
        </w:rPr>
        <w:t xml:space="preserve">For </w:t>
      </w:r>
      <w:r>
        <w:t xml:space="preserve">intra-frequency </w:t>
      </w:r>
      <w:r>
        <w:rPr>
          <w:rFonts w:hint="eastAsia"/>
          <w:lang w:eastAsia="zh-CN"/>
        </w:rPr>
        <w:t>CSI-RS</w:t>
      </w:r>
      <w:r>
        <w:t xml:space="preserve"> based measurements, UE may cause scheduling restriction as specified in clause </w:t>
      </w:r>
      <w:r>
        <w:rPr>
          <w:rFonts w:hint="eastAsia"/>
          <w:lang w:eastAsia="zh-CN"/>
        </w:rPr>
        <w:t>9.10</w:t>
      </w:r>
      <w:r>
        <w:rPr>
          <w:lang w:val="en-US" w:eastAsia="zh-CN"/>
        </w:rPr>
        <w:t>D</w:t>
      </w:r>
      <w:r>
        <w:rPr>
          <w:rFonts w:hint="eastAsia"/>
          <w:lang w:eastAsia="zh-CN"/>
        </w:rPr>
        <w:t>.2.6</w:t>
      </w:r>
      <w:r>
        <w:t>.</w:t>
      </w:r>
      <w:r>
        <w:rPr>
          <w:rFonts w:hint="eastAsia"/>
          <w:lang w:eastAsia="zh-CN"/>
        </w:rPr>
        <w:t xml:space="preserve"> </w:t>
      </w:r>
    </w:p>
    <w:p w14:paraId="25068462" w14:textId="77777777" w:rsidR="008840A4" w:rsidRDefault="008840A4" w:rsidP="008840A4">
      <w:pPr>
        <w:pStyle w:val="NO"/>
      </w:pPr>
      <w:r>
        <w:t>Note:</w:t>
      </w:r>
      <w:r>
        <w:tab/>
        <w:t>Extended CP for CSI-RS based measurement is not supported in this release.</w:t>
      </w:r>
    </w:p>
    <w:p w14:paraId="0611658B" w14:textId="77777777" w:rsidR="008840A4" w:rsidRDefault="008840A4" w:rsidP="008840A4">
      <w:pPr>
        <w:pStyle w:val="Heading4"/>
      </w:pPr>
      <w:r>
        <w:t>9.10</w:t>
      </w:r>
      <w:r>
        <w:rPr>
          <w:lang w:val="en-US" w:eastAsia="zh-CN"/>
        </w:rPr>
        <w:t>D</w:t>
      </w:r>
      <w:r>
        <w:t>.2.2</w:t>
      </w:r>
      <w:r>
        <w:tab/>
        <w:t>Requirements applicability</w:t>
      </w:r>
    </w:p>
    <w:p w14:paraId="647132FA" w14:textId="77777777" w:rsidR="008840A4" w:rsidRDefault="008840A4" w:rsidP="008840A4">
      <w:r>
        <w:t>The measurement of the associated SSB follows the same requirements as SSB based measurements defined in 9.2.</w:t>
      </w:r>
    </w:p>
    <w:p w14:paraId="65BD8479" w14:textId="77777777" w:rsidR="008840A4" w:rsidRDefault="008840A4" w:rsidP="008840A4">
      <w:pPr>
        <w:tabs>
          <w:tab w:val="left" w:pos="5742"/>
        </w:tabs>
        <w:rPr>
          <w:lang w:eastAsia="zh-CN"/>
        </w:rPr>
      </w:pPr>
      <w:r>
        <w:t>The requirements in clause 9.10</w:t>
      </w:r>
      <w:r>
        <w:rPr>
          <w:lang w:val="en-US" w:eastAsia="zh-CN"/>
        </w:rPr>
        <w:t>D</w:t>
      </w:r>
      <w:r>
        <w:t>.2 apply, provided:</w:t>
      </w:r>
    </w:p>
    <w:p w14:paraId="32900620" w14:textId="77777777" w:rsidR="008840A4" w:rsidRDefault="008840A4" w:rsidP="008840A4">
      <w:pPr>
        <w:pStyle w:val="B10"/>
        <w:rPr>
          <w:lang w:eastAsia="zh-CN"/>
        </w:rPr>
      </w:pPr>
      <w:r>
        <w:t>-</w:t>
      </w:r>
      <w:r>
        <w:tab/>
      </w:r>
      <w:r>
        <w:rPr>
          <w:lang w:eastAsia="zh-CN"/>
        </w:rPr>
        <w:t>Only one intra-frequency CSI-RS layer per serving cell is configured, and</w:t>
      </w:r>
    </w:p>
    <w:p w14:paraId="5A47D03E" w14:textId="77777777" w:rsidR="008840A4" w:rsidRDefault="008840A4" w:rsidP="008840A4">
      <w:pPr>
        <w:pStyle w:val="B10"/>
        <w:rPr>
          <w:lang w:val="en-US" w:eastAsia="zh-CN"/>
        </w:rPr>
      </w:pPr>
      <w:r>
        <w:t>-</w:t>
      </w:r>
      <w:r>
        <w:tab/>
      </w:r>
      <w:r>
        <w:rPr>
          <w:rFonts w:hint="eastAsia"/>
          <w:lang w:val="en-US" w:eastAsia="zh-CN"/>
        </w:rPr>
        <w:t>T</w:t>
      </w:r>
      <w:r>
        <w:rPr>
          <w:lang w:val="en-US" w:eastAsia="zh-CN"/>
        </w:rPr>
        <w:t xml:space="preserve">he BW of the CSI-RS on the </w:t>
      </w:r>
      <w:r>
        <w:rPr>
          <w:rFonts w:hint="eastAsia"/>
          <w:lang w:val="en-US" w:eastAsia="zh-CN"/>
        </w:rPr>
        <w:t xml:space="preserve">intra-frequency </w:t>
      </w:r>
      <w:r>
        <w:rPr>
          <w:lang w:val="en-US" w:eastAsia="zh-CN"/>
        </w:rPr>
        <w:t>neighbor cell is within the active BWP of the UE, and</w:t>
      </w:r>
    </w:p>
    <w:p w14:paraId="100CB377" w14:textId="77777777" w:rsidR="008840A4" w:rsidRDefault="008840A4" w:rsidP="008840A4">
      <w:pPr>
        <w:pStyle w:val="B10"/>
        <w:rPr>
          <w:lang w:eastAsia="zh-CN"/>
        </w:rPr>
      </w:pPr>
      <w:r>
        <w:t>-</w:t>
      </w:r>
      <w:r>
        <w:tab/>
      </w:r>
      <w:r>
        <w:rPr>
          <w:lang w:eastAsia="zh-CN"/>
        </w:rPr>
        <w:t>T</w:t>
      </w:r>
      <w:r>
        <w:rPr>
          <w:rFonts w:hint="eastAsia"/>
          <w:lang w:eastAsia="zh-CN"/>
        </w:rPr>
        <w:t xml:space="preserve">he </w:t>
      </w:r>
      <w:r>
        <w:t xml:space="preserve">associated SSB of the CSI-RS resources being identified or measured are detectable, and the </w:t>
      </w:r>
      <w:r>
        <w:rPr>
          <w:lang w:eastAsia="zh-CN"/>
        </w:rPr>
        <w:t>CSI-RS resources configured for CSI-RS based L3 measurements are measurable, and</w:t>
      </w:r>
    </w:p>
    <w:p w14:paraId="524DA702" w14:textId="77777777" w:rsidR="008840A4" w:rsidRDefault="008840A4" w:rsidP="008840A4">
      <w:pPr>
        <w:pStyle w:val="B10"/>
        <w:rPr>
          <w:lang w:eastAsia="zh-CN"/>
        </w:rPr>
      </w:pPr>
      <w:r>
        <w:t>-</w:t>
      </w:r>
      <w:r>
        <w:tab/>
      </w:r>
      <w:r>
        <w:rPr>
          <w:rFonts w:hint="eastAsia"/>
          <w:lang w:eastAsia="zh-CN"/>
        </w:rPr>
        <w:t>T</w:t>
      </w:r>
      <w:r>
        <w:rPr>
          <w:lang w:eastAsia="zh-CN"/>
        </w:rPr>
        <w:t xml:space="preserve">he bandwidth of CSI-RS resources </w:t>
      </w:r>
      <w:r>
        <w:rPr>
          <w:rFonts w:hint="eastAsia"/>
          <w:lang w:eastAsia="zh-CN"/>
        </w:rPr>
        <w:t>of intra-MO</w:t>
      </w:r>
      <w:r>
        <w:rPr>
          <w:lang w:eastAsia="zh-CN"/>
        </w:rPr>
        <w:t xml:space="preserve"> is the same as that of the CSI-RS resources configured for the serving cell, and</w:t>
      </w:r>
    </w:p>
    <w:p w14:paraId="080CDC36" w14:textId="77777777" w:rsidR="008840A4" w:rsidRDefault="008840A4" w:rsidP="008840A4">
      <w:pPr>
        <w:pStyle w:val="B10"/>
        <w:rPr>
          <w:rFonts w:eastAsia="Malgun Gothic"/>
        </w:rPr>
      </w:pPr>
      <w:r>
        <w:t>-</w:t>
      </w:r>
      <w:r>
        <w:tab/>
      </w:r>
      <w:r>
        <w:rPr>
          <w:lang w:eastAsia="zh-CN"/>
        </w:rPr>
        <w:t>All CSI-RS resources on one intra-frequency layer are configured</w:t>
      </w:r>
      <w:r>
        <w:rPr>
          <w:rFonts w:eastAsia="Malgun Gothic"/>
        </w:rPr>
        <w:t xml:space="preserve"> within up to two separate windows </w:t>
      </w:r>
      <w:r>
        <w:t>where each window is up to 5ms</w:t>
      </w:r>
      <w:r>
        <w:rPr>
          <w:rFonts w:eastAsia="Malgun Gothic"/>
        </w:rPr>
        <w:t xml:space="preserve">, and </w:t>
      </w:r>
    </w:p>
    <w:p w14:paraId="7068A6FB" w14:textId="77777777" w:rsidR="008840A4" w:rsidRDefault="008840A4" w:rsidP="008840A4">
      <w:pPr>
        <w:pStyle w:val="B10"/>
        <w:rPr>
          <w:rFonts w:eastAsia="Malgun Gothic"/>
        </w:rPr>
      </w:pPr>
      <w:r>
        <w:t>-</w:t>
      </w:r>
      <w:r>
        <w:tab/>
        <w:t>for the case of single window further provided</w:t>
      </w:r>
      <w:r>
        <w:rPr>
          <w:rFonts w:eastAsia="Malgun Gothic"/>
        </w:rPr>
        <w:t xml:space="preserve"> </w:t>
      </w:r>
    </w:p>
    <w:p w14:paraId="79DAE131" w14:textId="77777777" w:rsidR="008840A4" w:rsidRDefault="008840A4" w:rsidP="008840A4">
      <w:pPr>
        <w:pStyle w:val="B10"/>
        <w:rPr>
          <w:rFonts w:eastAsia="Malgun Gothic"/>
        </w:rPr>
      </w:pPr>
      <w:r>
        <w:t>-</w:t>
      </w:r>
      <w:r>
        <w:tab/>
      </w:r>
      <w:r>
        <w:rPr>
          <w:lang w:eastAsia="zh-CN"/>
        </w:rPr>
        <w:t>The periodicity of the configured CSI-RS resources is 10ms, 20ms or 40ms</w:t>
      </w:r>
      <w:r>
        <w:rPr>
          <w:rFonts w:eastAsia="Malgun Gothic"/>
        </w:rPr>
        <w:t>-</w:t>
      </w:r>
      <w:r>
        <w:rPr>
          <w:rFonts w:eastAsia="Malgun Gothic"/>
        </w:rPr>
        <w:tab/>
        <w:t>for the case of two separate windows further provided</w:t>
      </w:r>
    </w:p>
    <w:p w14:paraId="5CFE184C" w14:textId="77777777" w:rsidR="008840A4" w:rsidRDefault="008840A4" w:rsidP="008840A4">
      <w:pPr>
        <w:pStyle w:val="B20"/>
      </w:pPr>
      <w:r>
        <w:t>-</w:t>
      </w:r>
      <w:r>
        <w:tab/>
        <w:t>The two windows are either both fully non-overlapped with MG or both partially overlapped with MG</w:t>
      </w:r>
    </w:p>
    <w:p w14:paraId="1AF7136C" w14:textId="77777777" w:rsidR="008840A4" w:rsidRDefault="008840A4" w:rsidP="006C6906">
      <w:pPr>
        <w:pStyle w:val="B30"/>
        <w:rPr>
          <w:lang w:eastAsia="zh-CN"/>
        </w:rPr>
      </w:pPr>
      <w:r>
        <w:t>-</w:t>
      </w:r>
      <w:r>
        <w:tab/>
      </w:r>
      <w:r>
        <w:rPr>
          <w:lang w:eastAsia="zh-CN"/>
        </w:rPr>
        <w:t>The periodicity of the configured CSI-RS resources is 20ms or 40ms</w:t>
      </w:r>
    </w:p>
    <w:p w14:paraId="13B0DAB9" w14:textId="77777777" w:rsidR="008840A4" w:rsidRDefault="008840A4" w:rsidP="008840A4">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Pr>
          <w:lang w:eastAsia="zh-CN"/>
        </w:rPr>
        <w:t>starting point of the first  window is the slot boundary of the serving cell, where the corresponding slot contains the configured L3 CSI-RS resource of the serving cell in the servingCellMO with the smallest offset</w:t>
      </w:r>
      <w:r>
        <w:rPr>
          <w:rFonts w:eastAsia="Malgun Gothic"/>
        </w:rPr>
        <w:t>, and</w:t>
      </w:r>
    </w:p>
    <w:p w14:paraId="02C39F70" w14:textId="77777777" w:rsidR="008840A4" w:rsidRDefault="008840A4" w:rsidP="006C6906">
      <w:pPr>
        <w:pStyle w:val="B20"/>
        <w:rPr>
          <w:lang w:eastAsia="zh-CN"/>
        </w:rPr>
      </w:pPr>
      <w:r>
        <w:rPr>
          <w:lang w:eastAsia="zh-CN"/>
        </w:rPr>
        <w:t>-</w:t>
      </w:r>
      <w:r>
        <w:rPr>
          <w:lang w:eastAsia="zh-CN"/>
        </w:rPr>
        <w:tab/>
      </w:r>
      <w:r>
        <w:rPr>
          <w:rFonts w:hint="eastAsia"/>
          <w:lang w:eastAsia="zh-CN"/>
        </w:rPr>
        <w:t>T</w:t>
      </w:r>
      <w:r>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Default="008840A4" w:rsidP="008840A4">
      <w:pPr>
        <w:pStyle w:val="B10"/>
        <w:rPr>
          <w:lang w:eastAsia="zh-CN"/>
        </w:rPr>
      </w:pPr>
      <w:r>
        <w:rPr>
          <w:lang w:eastAsia="zh-CN"/>
        </w:rPr>
        <w:t>-</w:t>
      </w:r>
      <w:r>
        <w:rPr>
          <w:lang w:eastAsia="zh-CN"/>
        </w:rPr>
        <w:tab/>
        <w:t>Numerology for intra-frequency CSI-RS and data of serving cell are the same.</w:t>
      </w:r>
    </w:p>
    <w:p w14:paraId="0BE47A30" w14:textId="77777777" w:rsidR="008840A4" w:rsidRDefault="008840A4" w:rsidP="008840A4">
      <w:pPr>
        <w:rPr>
          <w:rFonts w:cs="v4.2.0"/>
        </w:rPr>
      </w:pPr>
      <w:r>
        <w:t>An intra-frequency cell shall be considered detectable</w:t>
      </w:r>
      <w:r>
        <w:rPr>
          <w:rFonts w:cs="v4.2.0"/>
        </w:rPr>
        <w:t xml:space="preserve"> when for each relevant </w:t>
      </w:r>
      <w:r>
        <w:rPr>
          <w:rFonts w:cs="v4.2.0" w:hint="eastAsia"/>
          <w:lang w:eastAsia="zh-CN"/>
        </w:rPr>
        <w:t>associated SSB</w:t>
      </w:r>
      <w:r>
        <w:rPr>
          <w:rFonts w:cs="v4.2.0"/>
        </w:rPr>
        <w:t>:</w:t>
      </w:r>
    </w:p>
    <w:p w14:paraId="5730460C" w14:textId="25E5A400" w:rsidR="008840A4" w:rsidRDefault="00295924" w:rsidP="008840A4">
      <w:pPr>
        <w:pStyle w:val="B10"/>
      </w:pPr>
      <w:r>
        <w:t>-</w:t>
      </w:r>
      <w:r>
        <w:tab/>
        <w:t>SS-RSRP related side conditions given in clauses 10.1.2</w:t>
      </w:r>
      <w:r>
        <w:rPr>
          <w:rFonts w:hint="eastAsia"/>
          <w:lang w:eastAsia="zh-CN"/>
        </w:rPr>
        <w:t>.</w:t>
      </w:r>
      <w:r>
        <w:rPr>
          <w:rFonts w:hint="eastAsia"/>
          <w:lang w:val="en-US" w:eastAsia="zh-CN"/>
        </w:rPr>
        <w:t>1</w:t>
      </w:r>
      <w:r>
        <w:t xml:space="preserve"> for FR1, for a corresponding Band,</w:t>
      </w:r>
    </w:p>
    <w:p w14:paraId="71FC268E" w14:textId="77777777" w:rsidR="008840A4" w:rsidRDefault="008840A4" w:rsidP="008840A4">
      <w:pPr>
        <w:pStyle w:val="B10"/>
      </w:pPr>
      <w:r>
        <w:t>-</w:t>
      </w:r>
      <w:r>
        <w:tab/>
        <w:t>SS-RSRQ related side conditions given in clauses 10.1.7</w:t>
      </w:r>
      <w:r>
        <w:rPr>
          <w:rFonts w:hint="eastAsia"/>
          <w:lang w:eastAsia="zh-CN"/>
        </w:rPr>
        <w:t>.1</w:t>
      </w:r>
      <w:r>
        <w:t xml:space="preserve"> for FR1, for a corresponding Band,</w:t>
      </w:r>
    </w:p>
    <w:p w14:paraId="715FFA83" w14:textId="77777777" w:rsidR="008840A4" w:rsidRDefault="008840A4" w:rsidP="008840A4">
      <w:pPr>
        <w:pStyle w:val="B10"/>
      </w:pPr>
      <w:r>
        <w:t>-</w:t>
      </w:r>
      <w:r>
        <w:tab/>
        <w:t>SS-SINR related side conditions given in clauses 10.1.12</w:t>
      </w:r>
      <w:r>
        <w:rPr>
          <w:rFonts w:hint="eastAsia"/>
          <w:lang w:eastAsia="zh-CN"/>
        </w:rPr>
        <w:t>.1</w:t>
      </w:r>
      <w:r>
        <w:t xml:space="preserve"> for FR1, for a corresponding Band,</w:t>
      </w:r>
    </w:p>
    <w:p w14:paraId="0A1A6735" w14:textId="77777777" w:rsidR="008840A4" w:rsidRDefault="008840A4" w:rsidP="008840A4">
      <w:pPr>
        <w:pStyle w:val="B10"/>
      </w:pPr>
      <w:r>
        <w:t>-</w:t>
      </w:r>
      <w:r>
        <w:tab/>
        <w:t xml:space="preserve">SSB_RP and SSB </w:t>
      </w:r>
      <w:r>
        <w:rPr>
          <w:lang w:val="en-US"/>
        </w:rPr>
        <w:t>Ês/Iot</w:t>
      </w:r>
      <w:r>
        <w:t xml:space="preserve"> according to Annex B.2.2 for a corresponding Band.</w:t>
      </w:r>
    </w:p>
    <w:p w14:paraId="31F61A39" w14:textId="77777777" w:rsidR="008840A4" w:rsidRDefault="008840A4" w:rsidP="008840A4">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958B880" w14:textId="77777777" w:rsidR="008840A4" w:rsidRDefault="008840A4" w:rsidP="008840A4">
      <w:pPr>
        <w:pStyle w:val="B10"/>
      </w:pPr>
      <w:r>
        <w:t>-</w:t>
      </w:r>
      <w:r>
        <w:tab/>
      </w:r>
      <w:r>
        <w:rPr>
          <w:rFonts w:eastAsia="DengXian"/>
          <w:lang w:eastAsia="zh-CN"/>
        </w:rPr>
        <w:t>CSI</w:t>
      </w:r>
      <w:r>
        <w:t>-RSRP related side conditions given in clauses 10.1</w:t>
      </w:r>
      <w:r>
        <w:rPr>
          <w:rFonts w:eastAsia="DengXian"/>
          <w:lang w:eastAsia="zh-CN"/>
        </w:rPr>
        <w:t>.</w:t>
      </w:r>
      <w:r>
        <w:rPr>
          <w:rFonts w:eastAsia="DengXian" w:hint="eastAsia"/>
          <w:lang w:eastAsia="zh-CN"/>
        </w:rPr>
        <w:t>2.3</w:t>
      </w:r>
      <w:r>
        <w:t xml:space="preserve"> for FR1, for a corresponding Band,</w:t>
      </w:r>
    </w:p>
    <w:p w14:paraId="6BAADE63" w14:textId="77777777" w:rsidR="008840A4" w:rsidRDefault="008840A4" w:rsidP="008840A4">
      <w:pPr>
        <w:pStyle w:val="B10"/>
      </w:pPr>
      <w:r>
        <w:t>-</w:t>
      </w:r>
      <w:r>
        <w:tab/>
      </w:r>
      <w:r>
        <w:rPr>
          <w:rFonts w:eastAsia="DengXian"/>
          <w:lang w:eastAsia="zh-CN"/>
        </w:rPr>
        <w:t>CSI</w:t>
      </w:r>
      <w:r>
        <w:t>-RSRQ related side conditions given in clauses 10.1</w:t>
      </w:r>
      <w:r>
        <w:rPr>
          <w:rFonts w:eastAsia="DengXian"/>
          <w:lang w:eastAsia="zh-CN"/>
        </w:rPr>
        <w:t>.</w:t>
      </w:r>
      <w:r>
        <w:rPr>
          <w:rFonts w:eastAsia="DengXian" w:hint="eastAsia"/>
          <w:lang w:eastAsia="zh-CN"/>
        </w:rPr>
        <w:t>7.2</w:t>
      </w:r>
      <w:r>
        <w:rPr>
          <w:rFonts w:hint="eastAsia"/>
          <w:lang w:eastAsia="zh-CN"/>
        </w:rPr>
        <w:t xml:space="preserve"> </w:t>
      </w:r>
      <w:r>
        <w:t>for FR1, for a corresponding Band,</w:t>
      </w:r>
    </w:p>
    <w:p w14:paraId="15227EA5" w14:textId="77777777" w:rsidR="008840A4" w:rsidRDefault="008840A4" w:rsidP="008840A4">
      <w:pPr>
        <w:pStyle w:val="B10"/>
      </w:pPr>
      <w:r>
        <w:t>-</w:t>
      </w:r>
      <w:r>
        <w:tab/>
      </w:r>
      <w:r>
        <w:rPr>
          <w:rFonts w:eastAsia="DengXian"/>
          <w:lang w:eastAsia="zh-CN"/>
        </w:rPr>
        <w:t>CSI</w:t>
      </w:r>
      <w:r>
        <w:t>-SINR related side conditions given in clauses 10.1</w:t>
      </w:r>
      <w:r>
        <w:rPr>
          <w:rFonts w:eastAsia="DengXian"/>
          <w:lang w:eastAsia="zh-CN"/>
        </w:rPr>
        <w:t>.</w:t>
      </w:r>
      <w:r>
        <w:rPr>
          <w:rFonts w:eastAsia="DengXian" w:hint="eastAsia"/>
          <w:lang w:eastAsia="zh-CN"/>
        </w:rPr>
        <w:t>12.2</w:t>
      </w:r>
      <w:r>
        <w:t xml:space="preserve"> for FR1, for a corresponding Band,</w:t>
      </w:r>
    </w:p>
    <w:p w14:paraId="67612B06" w14:textId="77777777" w:rsidR="008840A4" w:rsidRDefault="008840A4" w:rsidP="008840A4">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B.2</w:t>
      </w:r>
      <w:r>
        <w:rPr>
          <w:lang w:eastAsia="zh-CN"/>
        </w:rPr>
        <w:t>.</w:t>
      </w:r>
      <w:r>
        <w:rPr>
          <w:rFonts w:hint="eastAsia"/>
          <w:lang w:eastAsia="zh-CN"/>
        </w:rPr>
        <w:t>12</w:t>
      </w:r>
      <w:r>
        <w:t xml:space="preserve"> for a corresponding Band.</w:t>
      </w:r>
    </w:p>
    <w:p w14:paraId="15BC7008" w14:textId="77777777" w:rsidR="008840A4" w:rsidRDefault="008840A4" w:rsidP="008840A4"/>
    <w:p w14:paraId="79229721" w14:textId="77777777" w:rsidR="008840A4" w:rsidRDefault="008840A4" w:rsidP="008840A4">
      <w:pPr>
        <w:pStyle w:val="Heading4"/>
      </w:pPr>
      <w:r>
        <w:t>9.10</w:t>
      </w:r>
      <w:r>
        <w:rPr>
          <w:lang w:val="en-US" w:eastAsia="zh-CN"/>
        </w:rPr>
        <w:t>D</w:t>
      </w:r>
      <w:r>
        <w:t>.</w:t>
      </w:r>
      <w:r>
        <w:rPr>
          <w:rFonts w:hint="eastAsia"/>
        </w:rPr>
        <w:t>2.</w:t>
      </w:r>
      <w:r>
        <w:t>3</w:t>
      </w:r>
      <w:r>
        <w:tab/>
        <w:t xml:space="preserve">Number of cells and number of </w:t>
      </w:r>
      <w:r>
        <w:rPr>
          <w:rFonts w:hint="eastAsia"/>
        </w:rPr>
        <w:t>CSI-RS</w:t>
      </w:r>
    </w:p>
    <w:p w14:paraId="3F0CBDFB" w14:textId="77777777" w:rsidR="008840A4" w:rsidRDefault="008840A4" w:rsidP="008840A4">
      <w:pPr>
        <w:pStyle w:val="Heading5"/>
      </w:pPr>
      <w:r>
        <w:t>9.10</w:t>
      </w:r>
      <w:r>
        <w:rPr>
          <w:lang w:val="en-US" w:eastAsia="zh-CN"/>
        </w:rPr>
        <w:t>D</w:t>
      </w:r>
      <w:r>
        <w:t>.</w:t>
      </w:r>
      <w:r>
        <w:rPr>
          <w:rFonts w:hint="eastAsia"/>
        </w:rPr>
        <w:t>2.</w:t>
      </w:r>
      <w:r>
        <w:t>3.1</w:t>
      </w:r>
      <w:r>
        <w:tab/>
        <w:t>Requirements for FR1</w:t>
      </w:r>
    </w:p>
    <w:p w14:paraId="66E11CB9" w14:textId="77777777" w:rsidR="008840A4" w:rsidRDefault="008840A4" w:rsidP="008840A4">
      <w:r>
        <w:t xml:space="preserve">For each intra-frequency CSI-RS layer, during each layer 1 measurement period, the UE shall be capable of performing </w:t>
      </w:r>
      <w:r>
        <w:rPr>
          <w:rFonts w:cs="v4.2.0" w:hint="eastAsia"/>
          <w:lang w:eastAsia="zh-CN"/>
        </w:rPr>
        <w:t>CSI</w:t>
      </w:r>
      <w:r>
        <w:rPr>
          <w:rFonts w:cs="v4.2.0"/>
        </w:rPr>
        <w:t xml:space="preserve">-RSRP, </w:t>
      </w:r>
      <w:r>
        <w:rPr>
          <w:rFonts w:cs="v4.2.0" w:hint="eastAsia"/>
          <w:lang w:eastAsia="zh-CN"/>
        </w:rPr>
        <w:t>CSI</w:t>
      </w:r>
      <w:r>
        <w:rPr>
          <w:rFonts w:cs="v4.2.0"/>
        </w:rPr>
        <w:t xml:space="preserve">-RSRQ, and </w:t>
      </w:r>
      <w:r>
        <w:rPr>
          <w:rFonts w:cs="v4.2.0" w:hint="eastAsia"/>
          <w:lang w:eastAsia="zh-CN"/>
        </w:rPr>
        <w:t>CSI</w:t>
      </w:r>
      <w:r>
        <w:rPr>
          <w:rFonts w:cs="v4.2.0"/>
        </w:rPr>
        <w:t>-SINR measurements for</w:t>
      </w:r>
      <w:r>
        <w:t xml:space="preserve"> at least:</w:t>
      </w:r>
    </w:p>
    <w:p w14:paraId="6517DD8A" w14:textId="77777777" w:rsidR="008840A4" w:rsidRDefault="008840A4" w:rsidP="008840A4">
      <w:pPr>
        <w:pStyle w:val="B10"/>
        <w:rPr>
          <w:lang w:eastAsia="zh-CN"/>
        </w:rPr>
      </w:pPr>
      <w:r>
        <w:t>-</w:t>
      </w:r>
      <w:r>
        <w:tab/>
      </w:r>
      <w:r>
        <w:rPr>
          <w:rFonts w:hint="eastAsia"/>
          <w:lang w:eastAsia="zh-CN"/>
        </w:rPr>
        <w:t>32</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 on the intra-frequency layer</w:t>
      </w:r>
      <w:r>
        <w:rPr>
          <w:rFonts w:hint="eastAsia"/>
          <w:lang w:eastAsia="zh-CN"/>
        </w:rPr>
        <w:t xml:space="preserve">, </w:t>
      </w:r>
      <w:r>
        <w:rPr>
          <w:lang w:eastAsia="zh-CN"/>
        </w:rPr>
        <w:t>and</w:t>
      </w:r>
    </w:p>
    <w:p w14:paraId="5F9AEC65" w14:textId="77777777" w:rsidR="008840A4" w:rsidRDefault="008840A4" w:rsidP="008840A4">
      <w:pPr>
        <w:pStyle w:val="B10"/>
        <w:rPr>
          <w:lang w:eastAsia="zh-CN"/>
        </w:rPr>
      </w:pPr>
      <w:r>
        <w:rPr>
          <w:lang w:eastAsia="zh-CN"/>
        </w:rPr>
        <w:t>-</w:t>
      </w:r>
      <w:r>
        <w:rPr>
          <w:lang w:eastAsia="zh-CN"/>
        </w:rPr>
        <w:tab/>
        <w:t xml:space="preserve">the cells to be monitored based on CSI-RS are the same set or a subset of the cells monitored based on </w:t>
      </w:r>
      <w:r>
        <w:rPr>
          <w:rFonts w:eastAsia="Malgun Gothic"/>
          <w:lang w:eastAsia="zh-CN"/>
        </w:rPr>
        <w:t xml:space="preserve">the layer of the associated </w:t>
      </w:r>
      <w:r>
        <w:rPr>
          <w:lang w:eastAsia="zh-CN"/>
        </w:rPr>
        <w:t>SSB</w:t>
      </w:r>
    </w:p>
    <w:p w14:paraId="556BC2CB" w14:textId="77777777" w:rsidR="008840A4" w:rsidRDefault="008840A4" w:rsidP="008840A4">
      <w:pPr>
        <w:pStyle w:val="Heading4"/>
      </w:pPr>
      <w:r>
        <w:t>9.10</w:t>
      </w:r>
      <w:r>
        <w:rPr>
          <w:lang w:val="en-US" w:eastAsia="zh-CN"/>
        </w:rPr>
        <w:t>D</w:t>
      </w:r>
      <w:r>
        <w:t>.2.4</w:t>
      </w:r>
      <w:r>
        <w:tab/>
        <w:t>Measurement Reporting Requirements</w:t>
      </w:r>
    </w:p>
    <w:p w14:paraId="221CD95D" w14:textId="77777777" w:rsidR="008840A4" w:rsidRDefault="008840A4" w:rsidP="008840A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47CB82AD" w14:textId="77777777" w:rsidR="008840A4" w:rsidRDefault="008840A4" w:rsidP="008840A4">
      <w:pPr>
        <w:pStyle w:val="Heading5"/>
      </w:pPr>
      <w:r>
        <w:t>9.10</w:t>
      </w:r>
      <w:r>
        <w:rPr>
          <w:lang w:val="en-US" w:eastAsia="zh-CN"/>
        </w:rPr>
        <w:t>D</w:t>
      </w:r>
      <w:r>
        <w:t>.2.4.1</w:t>
      </w:r>
      <w:r>
        <w:tab/>
        <w:t>Periodic Reporting</w:t>
      </w:r>
    </w:p>
    <w:p w14:paraId="65610209" w14:textId="16E44695" w:rsidR="008840A4" w:rsidRDefault="00A74CEB" w:rsidP="008840A4">
      <w:pPr>
        <w:rPr>
          <w:rFonts w:cs="v4.2.0"/>
        </w:rPr>
      </w:pPr>
      <w:r>
        <w:rPr>
          <w:rFonts w:cs="v4.2.0"/>
        </w:rPr>
        <w:t xml:space="preserve">Reported CSI-RSRP, CSI-RSRQ, and CSI-SINR measurements contained in periodic measurement reports shall meet the requirements in </w:t>
      </w:r>
      <w:r w:rsidRPr="002C4464">
        <w:rPr>
          <w:rFonts w:cs="v4.2.0"/>
        </w:rPr>
        <w:t xml:space="preserve">clauses </w:t>
      </w:r>
      <w:r w:rsidRPr="002C4464">
        <w:t>10.1.2.</w:t>
      </w:r>
      <w:r w:rsidRPr="002C4464">
        <w:rPr>
          <w:rFonts w:hint="eastAsia"/>
          <w:lang w:eastAsia="zh-CN"/>
        </w:rPr>
        <w:t xml:space="preserve">3, </w:t>
      </w:r>
      <w:r w:rsidRPr="002C4464">
        <w:t>10.1.</w:t>
      </w:r>
      <w:r w:rsidRPr="002C4464">
        <w:rPr>
          <w:rFonts w:hint="eastAsia"/>
          <w:lang w:eastAsia="zh-CN"/>
        </w:rPr>
        <w:t>7</w:t>
      </w:r>
      <w:r w:rsidRPr="002C4464">
        <w:t>.2</w:t>
      </w:r>
      <w:r w:rsidRPr="002C4464">
        <w:rPr>
          <w:rFonts w:hint="eastAsia"/>
          <w:lang w:eastAsia="zh-CN"/>
        </w:rPr>
        <w:t xml:space="preserve">, and </w:t>
      </w:r>
      <w:r w:rsidRPr="002C4464">
        <w:t>10.1.</w:t>
      </w:r>
      <w:r w:rsidRPr="002C4464">
        <w:rPr>
          <w:rFonts w:hint="eastAsia"/>
          <w:lang w:eastAsia="zh-CN"/>
        </w:rPr>
        <w:t>12</w:t>
      </w:r>
      <w:r w:rsidRPr="002C4464">
        <w:t>.2</w:t>
      </w:r>
      <w:r w:rsidRPr="002C4464">
        <w:rPr>
          <w:rFonts w:cs="v4.2.0"/>
        </w:rPr>
        <w:t>.</w:t>
      </w:r>
    </w:p>
    <w:p w14:paraId="5597EF48" w14:textId="77777777" w:rsidR="008840A4" w:rsidRDefault="008840A4" w:rsidP="008840A4">
      <w:pPr>
        <w:pStyle w:val="Heading5"/>
      </w:pPr>
      <w:r>
        <w:t>9.10</w:t>
      </w:r>
      <w:r>
        <w:rPr>
          <w:lang w:val="en-US" w:eastAsia="zh-CN"/>
        </w:rPr>
        <w:t>D</w:t>
      </w:r>
      <w:r>
        <w:t>.2.4.2</w:t>
      </w:r>
      <w:r>
        <w:tab/>
        <w:t>Event-triggered Periodic Reporting</w:t>
      </w:r>
    </w:p>
    <w:p w14:paraId="40C37918" w14:textId="145210AC" w:rsidR="008840A4" w:rsidRDefault="00A74CEB" w:rsidP="008840A4">
      <w:pPr>
        <w:rPr>
          <w:rFonts w:cs="v4.2.0"/>
        </w:rPr>
      </w:pPr>
      <w:r>
        <w:rPr>
          <w:rFonts w:cs="v4.2.0"/>
        </w:rPr>
        <w:t xml:space="preserve">Reported CSI-RSRP, CSI-RSRQ, and CSI-SINR measurements contained in event-triggered periodic measurement reports shall meet the requirements in clauses </w:t>
      </w:r>
      <w:r w:rsidRPr="005B2FD8">
        <w:t>10.1.2.</w:t>
      </w:r>
      <w:r w:rsidRPr="005B2FD8">
        <w:rPr>
          <w:lang w:eastAsia="zh-CN"/>
        </w:rPr>
        <w:t xml:space="preserve">3, </w:t>
      </w:r>
      <w:r w:rsidRPr="005B2FD8">
        <w:t>10.1.</w:t>
      </w:r>
      <w:r w:rsidRPr="005B2FD8">
        <w:rPr>
          <w:lang w:eastAsia="zh-CN"/>
        </w:rPr>
        <w:t>7</w:t>
      </w:r>
      <w:r w:rsidRPr="005B2FD8">
        <w:t>.2</w:t>
      </w:r>
      <w:r w:rsidRPr="005B2FD8">
        <w:rPr>
          <w:lang w:eastAsia="zh-CN"/>
        </w:rPr>
        <w:t xml:space="preserve">, and </w:t>
      </w:r>
      <w:r w:rsidRPr="005B2FD8">
        <w:t>10.1.</w:t>
      </w:r>
      <w:r w:rsidRPr="005B2FD8">
        <w:rPr>
          <w:lang w:eastAsia="zh-CN"/>
        </w:rPr>
        <w:t>12</w:t>
      </w:r>
      <w:r w:rsidRPr="005B2FD8">
        <w:t>.2</w:t>
      </w:r>
      <w:r w:rsidRPr="005B2FD8">
        <w:rPr>
          <w:rFonts w:cs="v4.2.0"/>
        </w:rPr>
        <w:t>.</w:t>
      </w:r>
    </w:p>
    <w:p w14:paraId="260962B0" w14:textId="77777777" w:rsidR="008840A4" w:rsidRDefault="008840A4" w:rsidP="008840A4">
      <w:pPr>
        <w:rPr>
          <w:rFonts w:cs="v4.2.0"/>
        </w:rPr>
      </w:pPr>
      <w:r>
        <w:rPr>
          <w:rFonts w:cs="v4.2.0"/>
        </w:rPr>
        <w:t>The first report in event triggered periodic measurement reporting shall meet the requirements specified in clause </w:t>
      </w:r>
      <w:r>
        <w:rPr>
          <w:rFonts w:hint="eastAsia"/>
          <w:lang w:eastAsia="zh-CN"/>
        </w:rPr>
        <w:t>9.10</w:t>
      </w:r>
      <w:r>
        <w:rPr>
          <w:lang w:val="en-US" w:eastAsia="zh-CN"/>
        </w:rPr>
        <w:t>D</w:t>
      </w:r>
      <w:r>
        <w:rPr>
          <w:rFonts w:hint="eastAsia"/>
          <w:lang w:eastAsia="zh-CN"/>
        </w:rPr>
        <w:t>.2.4.3</w:t>
      </w:r>
      <w:r>
        <w:t>.</w:t>
      </w:r>
    </w:p>
    <w:p w14:paraId="511BD307" w14:textId="77777777" w:rsidR="008840A4" w:rsidRDefault="008840A4" w:rsidP="008840A4">
      <w:pPr>
        <w:pStyle w:val="Heading5"/>
      </w:pPr>
      <w:r>
        <w:t>9.10</w:t>
      </w:r>
      <w:r>
        <w:rPr>
          <w:lang w:val="en-US" w:eastAsia="zh-CN"/>
        </w:rPr>
        <w:t>D</w:t>
      </w:r>
      <w:r>
        <w:t>.2.4.3</w:t>
      </w:r>
      <w:r>
        <w:tab/>
        <w:t>Event Triggered Reporting</w:t>
      </w:r>
    </w:p>
    <w:p w14:paraId="337B8C42" w14:textId="711DFA80" w:rsidR="008840A4" w:rsidRDefault="00A74CEB" w:rsidP="008840A4">
      <w:r>
        <w:t xml:space="preserve">Reported </w:t>
      </w:r>
      <w:r>
        <w:rPr>
          <w:rFonts w:cs="v4.2.0"/>
        </w:rPr>
        <w:t>CSI-</w:t>
      </w:r>
      <w:r>
        <w:t xml:space="preserve">RSRP, </w:t>
      </w:r>
      <w:r>
        <w:rPr>
          <w:rFonts w:cs="v4.2.0"/>
        </w:rPr>
        <w:t>CSI-</w:t>
      </w:r>
      <w:r>
        <w:t xml:space="preserve">RSRQ, and </w:t>
      </w:r>
      <w:r>
        <w:rPr>
          <w:rFonts w:cs="v4.2.0"/>
        </w:rPr>
        <w:t>CSI-</w:t>
      </w:r>
      <w:r>
        <w:t xml:space="preserve"> SINR measurements contained in event triggered measurement reports shall meet the requirements in clauses </w:t>
      </w:r>
      <w:r w:rsidRPr="0066339F">
        <w:t>1</w:t>
      </w:r>
      <w:r w:rsidRPr="005B2FD8">
        <w:t>10.1.2.</w:t>
      </w:r>
      <w:r w:rsidRPr="005B2FD8">
        <w:rPr>
          <w:lang w:eastAsia="zh-CN"/>
        </w:rPr>
        <w:t xml:space="preserve">3, </w:t>
      </w:r>
      <w:r w:rsidRPr="005B2FD8">
        <w:t>10.1.</w:t>
      </w:r>
      <w:r w:rsidRPr="005B2FD8">
        <w:rPr>
          <w:lang w:eastAsia="zh-CN"/>
        </w:rPr>
        <w:t>7</w:t>
      </w:r>
      <w:r w:rsidRPr="005B2FD8">
        <w:t>.2</w:t>
      </w:r>
      <w:r w:rsidRPr="005B2FD8">
        <w:rPr>
          <w:lang w:eastAsia="zh-CN"/>
        </w:rPr>
        <w:t xml:space="preserve">, and </w:t>
      </w:r>
      <w:r w:rsidRPr="005B2FD8">
        <w:t>10.1.</w:t>
      </w:r>
      <w:r w:rsidRPr="005B2FD8">
        <w:rPr>
          <w:lang w:eastAsia="zh-CN"/>
        </w:rPr>
        <w:t>12</w:t>
      </w:r>
      <w:r w:rsidRPr="005B2FD8">
        <w:t>.2</w:t>
      </w:r>
      <w:r w:rsidRPr="005B2FD8">
        <w:rPr>
          <w:lang w:eastAsia="zh-CN"/>
        </w:rPr>
        <w:t>.</w:t>
      </w:r>
    </w:p>
    <w:p w14:paraId="25C09C37" w14:textId="77777777" w:rsidR="008840A4" w:rsidRDefault="008840A4" w:rsidP="008840A4">
      <w:r>
        <w:t xml:space="preserve">The UE shall not send any event triggered measurement reports as long as no reporting </w:t>
      </w:r>
      <w:r>
        <w:rPr>
          <w:rFonts w:hint="eastAsia"/>
          <w:lang w:eastAsia="zh-CN"/>
        </w:rPr>
        <w:t>criterion</w:t>
      </w:r>
      <w:r>
        <w:t xml:space="preserve"> is fulfilled.</w:t>
      </w:r>
    </w:p>
    <w:p w14:paraId="6935B475" w14:textId="77777777" w:rsidR="008840A4" w:rsidRDefault="008840A4" w:rsidP="008840A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4C58DB79" w14:textId="77777777" w:rsidR="008840A4" w:rsidRDefault="008840A4" w:rsidP="008840A4">
      <w:r>
        <w:t>The event triggered measurement reporting delay, measured without L3 filtering shall be less than the CSI-RS based measurement defined in clause 9.10</w:t>
      </w:r>
      <w:r>
        <w:rPr>
          <w:lang w:val="en-US" w:eastAsia="zh-CN"/>
        </w:rPr>
        <w:t>D</w:t>
      </w:r>
      <w:r>
        <w:t>.2.5. When L3 filtering is used an additional delay can be expected.</w:t>
      </w:r>
    </w:p>
    <w:p w14:paraId="07E88B2D" w14:textId="77777777" w:rsidR="008840A4" w:rsidRDefault="008840A4" w:rsidP="008840A4">
      <w:pPr>
        <w:pStyle w:val="Heading4"/>
      </w:pPr>
      <w:r>
        <w:t>9.10</w:t>
      </w:r>
      <w:r>
        <w:rPr>
          <w:lang w:val="en-US" w:eastAsia="zh-CN"/>
        </w:rPr>
        <w:t>D</w:t>
      </w:r>
      <w:r>
        <w:t>.2.5</w:t>
      </w:r>
      <w:r>
        <w:tab/>
        <w:t>Intra-frequency measurements without measurement gaps</w:t>
      </w:r>
    </w:p>
    <w:p w14:paraId="7F2FE522" w14:textId="77777777" w:rsidR="008840A4" w:rsidRDefault="008840A4" w:rsidP="008840A4">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the CSI-RS based measurement shall include PSS/SSS detection time of associatedSSB, the</w:t>
      </w:r>
      <w:r>
        <w:t xml:space="preserve"> time period used to acquire the SFN information</w:t>
      </w:r>
      <w:r>
        <w:rPr>
          <w:lang w:eastAsia="zh-CN"/>
        </w:rPr>
        <w:t xml:space="preserve"> and CSI-RS based measurement period without gap.</w:t>
      </w:r>
    </w:p>
    <w:p w14:paraId="6B76347F" w14:textId="77777777" w:rsidR="008840A4" w:rsidRDefault="008840A4" w:rsidP="008840A4">
      <w:pPr>
        <w:pStyle w:val="B10"/>
      </w:pPr>
      <w:r>
        <w:rPr>
          <w:lang w:eastAsia="zh-CN"/>
        </w:rPr>
        <w:t>-</w:t>
      </w:r>
      <w:r>
        <w:rPr>
          <w:lang w:eastAsia="zh-CN"/>
        </w:rPr>
        <w:tab/>
        <w:t>PSS/SSS detection time of associatedSSB</w:t>
      </w:r>
      <w:r>
        <w:t xml:space="preserve"> is </w:t>
      </w:r>
      <w:r>
        <w:rPr>
          <w:rFonts w:hint="eastAsia"/>
          <w:lang w:eastAsia="zh-CN"/>
        </w:rPr>
        <w:t xml:space="preserve">the intra-frequency </w:t>
      </w:r>
      <w:r>
        <w:t>T</w:t>
      </w:r>
      <w:r>
        <w:rPr>
          <w:vertAlign w:val="subscript"/>
        </w:rPr>
        <w:t>PSS/SSS_sync_intra</w:t>
      </w:r>
      <w:r>
        <w:rPr>
          <w:rFonts w:hint="eastAsia"/>
          <w:lang w:eastAsia="zh-CN"/>
        </w:rPr>
        <w:t xml:space="preserve"> in </w:t>
      </w:r>
      <w:r>
        <w:rPr>
          <w:lang w:eastAsia="zh-CN"/>
        </w:rPr>
        <w:t>Clause</w:t>
      </w:r>
      <w:r>
        <w:rPr>
          <w:rFonts w:hint="eastAsia"/>
          <w:lang w:eastAsia="zh-CN"/>
        </w:rPr>
        <w:t xml:space="preserve"> </w:t>
      </w:r>
      <w:r>
        <w:t>9.2</w:t>
      </w:r>
      <w:r>
        <w:rPr>
          <w:lang w:val="en-US" w:eastAsia="zh-CN"/>
        </w:rPr>
        <w:t>D</w:t>
      </w:r>
      <w:r>
        <w:t xml:space="preserve">.5.1. </w:t>
      </w:r>
    </w:p>
    <w:p w14:paraId="30C8E2C0" w14:textId="77777777" w:rsidR="008840A4" w:rsidRDefault="008840A4" w:rsidP="008840A4">
      <w:pPr>
        <w:pStyle w:val="B10"/>
      </w:pPr>
      <w:r w:rsidRPr="00681D43">
        <w:rPr>
          <w:lang w:eastAsia="zh-CN"/>
        </w:rPr>
        <w:t>-</w:t>
      </w:r>
      <w:r w:rsidRPr="00681D43">
        <w:rPr>
          <w:lang w:eastAsia="zh-CN"/>
        </w:rPr>
        <w:tab/>
        <w:t>The</w:t>
      </w:r>
      <w:r w:rsidRPr="00681D43">
        <w:t xml:space="preserve"> time period used to acquire the SFN information is equal to 0 if the UE is indicated that the neighbour cell is synchronous with the serving cell (</w:t>
      </w:r>
      <w:r w:rsidRPr="00681D43">
        <w:rPr>
          <w:i/>
        </w:rPr>
        <w:t>deriveSSB-IndexFromCell</w:t>
      </w:r>
      <w:r w:rsidRPr="00681D43">
        <w:t xml:space="preserve"> is enabled). Otherwise, the time period used to acquire the SFN information is T</w:t>
      </w:r>
      <w:r w:rsidRPr="00681D43">
        <w:rPr>
          <w:vertAlign w:val="subscript"/>
        </w:rPr>
        <w:t>CSI-RS_SFN_intra</w:t>
      </w:r>
      <w:r w:rsidRPr="00681D43">
        <w:t xml:space="preserve"> as shown in Table 9.10</w:t>
      </w:r>
      <w:r w:rsidRPr="00681D43">
        <w:rPr>
          <w:lang w:val="en-US" w:eastAsia="zh-CN"/>
        </w:rPr>
        <w:t>D</w:t>
      </w:r>
      <w:r w:rsidRPr="00681D43">
        <w:t xml:space="preserve">.2.5-3 for FR1. It is assumed that </w:t>
      </w:r>
      <w:r w:rsidRPr="00681D43">
        <w:rPr>
          <w:i/>
        </w:rPr>
        <w:t>deriveSSB-IndexFromCell</w:t>
      </w:r>
      <w:r w:rsidRPr="00681D43">
        <w:t xml:space="preserve"> is always enabled for FR1 TDD. </w:t>
      </w:r>
    </w:p>
    <w:p w14:paraId="25AFA7E8" w14:textId="77777777" w:rsidR="008840A4" w:rsidRDefault="008840A4" w:rsidP="008840A4">
      <w:pPr>
        <w:pStyle w:val="B10"/>
        <w:rPr>
          <w:lang w:eastAsia="zh-CN"/>
        </w:rPr>
      </w:pPr>
      <w:r>
        <w:rPr>
          <w:lang w:eastAsia="zh-CN"/>
        </w:rPr>
        <w:t>-</w:t>
      </w:r>
      <w:r>
        <w:rPr>
          <w:lang w:eastAsia="zh-CN"/>
        </w:rPr>
        <w:tab/>
        <w:t>I</w:t>
      </w:r>
      <w:r>
        <w:rPr>
          <w:rFonts w:hint="eastAsia"/>
          <w:lang w:eastAsia="zh-CN"/>
        </w:rPr>
        <w:t xml:space="preserve">f </w:t>
      </w:r>
      <w:r>
        <w:rPr>
          <w:lang w:eastAsia="zh-CN"/>
        </w:rPr>
        <w:t xml:space="preserve">the </w:t>
      </w:r>
      <w:r>
        <w:rPr>
          <w:rFonts w:hint="eastAsia"/>
          <w:lang w:eastAsia="zh-CN"/>
        </w:rPr>
        <w:t>associatedSSB</w:t>
      </w:r>
      <w:r>
        <w:rPr>
          <w:lang w:eastAsia="zh-CN"/>
        </w:rPr>
        <w:t>,</w:t>
      </w:r>
      <w:r>
        <w:rPr>
          <w:rFonts w:hint="eastAsia"/>
          <w:lang w:eastAsia="zh-CN"/>
        </w:rPr>
        <w:t xml:space="preserve"> which has been detectable at least for the time period </w:t>
      </w:r>
      <w:r>
        <w:t>T</w:t>
      </w:r>
      <w:r>
        <w:rPr>
          <w:vertAlign w:val="subscript"/>
        </w:rPr>
        <w:t>identify_intra_with_index</w:t>
      </w:r>
      <w:r>
        <w:rPr>
          <w:rFonts w:hint="eastAsia"/>
          <w:lang w:eastAsia="zh-CN"/>
        </w:rPr>
        <w:t xml:space="preserve"> defined in clause 9.2</w:t>
      </w:r>
      <w:r>
        <w:rPr>
          <w:lang w:val="en-US" w:eastAsia="zh-CN"/>
        </w:rPr>
        <w:t>D</w:t>
      </w:r>
      <w:r>
        <w:rPr>
          <w:rFonts w:hint="eastAsia"/>
          <w:lang w:eastAsia="zh-CN"/>
        </w:rPr>
        <w:t>.5.1</w:t>
      </w:r>
      <w:r>
        <w:rPr>
          <w:lang w:eastAsia="zh-CN"/>
        </w:rPr>
        <w:t>,</w:t>
      </w:r>
      <w:r>
        <w:rPr>
          <w:rFonts w:hint="eastAsia"/>
          <w:lang w:eastAsia="zh-CN"/>
        </w:rPr>
        <w:t xml:space="preserve"> </w:t>
      </w:r>
      <w:r>
        <w:rPr>
          <w:lang w:eastAsia="zh-CN"/>
        </w:rPr>
        <w:t xml:space="preserve">becomes undetectable for a period </w:t>
      </w:r>
      <w:r>
        <w:rPr>
          <w:rFonts w:hint="eastAsia"/>
          <w:lang w:eastAsia="zh-CN"/>
        </w:rPr>
        <w:t>≤</w:t>
      </w:r>
      <w:r>
        <w:rPr>
          <w:lang w:eastAsia="zh-CN"/>
        </w:rPr>
        <w:t xml:space="preserve"> 5 seconds and then the associatedSSB becomes detectable again</w:t>
      </w:r>
      <w:r>
        <w:t xml:space="preserve"> with the same spatial reception parameter provided the timing to that cell has not changed more than </w:t>
      </w:r>
      <w:r>
        <w:rPr>
          <w:rFonts w:ascii="Symbol" w:hAnsi="Symbol"/>
        </w:rPr>
        <w:t></w:t>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w:t>
      </w:r>
      <w:r>
        <w:rPr>
          <w:vertAlign w:val="subscript"/>
        </w:rPr>
        <w:t>c</w:t>
      </w:r>
      <w:r>
        <w:t xml:space="preserve">, where </w:t>
      </w:r>
      <w:r>
        <w:rPr>
          <w:i/>
        </w:rPr>
        <w:t>µ</w:t>
      </w:r>
      <w:r>
        <w:t xml:space="preserve"> is the SCS configuration as defined in clause 4.2</w:t>
      </w:r>
      <w:r>
        <w:rPr>
          <w:rFonts w:hint="eastAsia"/>
          <w:lang w:eastAsia="zh-TW"/>
        </w:rPr>
        <w:t xml:space="preserve"> </w:t>
      </w:r>
      <w:r>
        <w:t>of TS 38.211 [3]</w:t>
      </w:r>
      <w:r>
        <w:rPr>
          <w:lang w:eastAsia="zh-CN"/>
        </w:rPr>
        <w:t>, PSS/SSS detection time and</w:t>
      </w:r>
      <w:r>
        <w:t xml:space="preserve"> time period used to acquire the SFN information</w:t>
      </w:r>
      <w:r>
        <w:rPr>
          <w:lang w:eastAsia="zh-CN"/>
        </w:rPr>
        <w:t xml:space="preserve"> are equal to 0.</w:t>
      </w:r>
    </w:p>
    <w:p w14:paraId="5EC9460C" w14:textId="77777777" w:rsidR="008840A4" w:rsidRDefault="008840A4" w:rsidP="008840A4">
      <w:pPr>
        <w:rPr>
          <w:rFonts w:ascii="Arial" w:hAnsi="Arial"/>
          <w:b/>
          <w:sz w:val="18"/>
        </w:rPr>
      </w:pPr>
      <w:r>
        <w:t xml:space="preserve">The measurement period for </w:t>
      </w:r>
      <w:r>
        <w:rPr>
          <w:rFonts w:hint="eastAsia"/>
          <w:lang w:eastAsia="zh-CN"/>
        </w:rPr>
        <w:t xml:space="preserve">CSI- RS based </w:t>
      </w:r>
      <w:r>
        <w:t>intra</w:t>
      </w:r>
      <w:r>
        <w:rPr>
          <w:rFonts w:hint="eastAsia"/>
          <w:lang w:eastAsia="zh-CN"/>
        </w:rPr>
        <w:t>-</w:t>
      </w:r>
      <w:r>
        <w:t>frequency measurements without gaps is as shown in table 9.10</w:t>
      </w:r>
      <w:r>
        <w:rPr>
          <w:lang w:val="en-US" w:eastAsia="zh-CN"/>
        </w:rPr>
        <w:t>D</w:t>
      </w:r>
      <w:r>
        <w:t>.2.5-1.</w:t>
      </w:r>
    </w:p>
    <w:p w14:paraId="6A91213C" w14:textId="77777777" w:rsidR="008840A4" w:rsidRDefault="008840A4" w:rsidP="008840A4">
      <w:r>
        <w:t xml:space="preserve">Additionally, for a given CSI-RS resource, if the associated SS/PBCH block is configured but not detected by the UE, or if CSI-RS </w:t>
      </w:r>
      <w:r>
        <w:rPr>
          <w:rFonts w:hint="eastAsia"/>
          <w:lang w:eastAsia="zh-CN"/>
        </w:rPr>
        <w:t xml:space="preserve">is </w:t>
      </w:r>
      <w:r>
        <w:t>configured with associated SSB but not QCL-ed to the associated SSB, the UE is not required to monitor the corresponding CSI-RS resource.</w:t>
      </w:r>
    </w:p>
    <w:p w14:paraId="5CB4E3B2" w14:textId="020869DB" w:rsidR="008840A4" w:rsidRDefault="00A74CEB" w:rsidP="008840A4">
      <w:pPr>
        <w:pStyle w:val="TH"/>
      </w:pPr>
      <w:r>
        <w:t>Table 9.10D.2.5-1: Measurement period for intra</w:t>
      </w:r>
      <w:r>
        <w:rPr>
          <w:rFonts w:hint="eastAsia"/>
          <w:lang w:val="en-US" w:eastAsia="zh-CN"/>
        </w:rPr>
        <w:t xml:space="preserve"> </w:t>
      </w:r>
      <w:r>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74CEB" w14:paraId="5B4AB7AD"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66ADFB34" w14:textId="77777777" w:rsidR="00A74CEB" w:rsidRDefault="00A74CEB"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3B8AEA49" w14:textId="77777777" w:rsidR="00A74CEB" w:rsidRDefault="00A74CEB" w:rsidP="00532BEF">
            <w:pPr>
              <w:pStyle w:val="TAH"/>
            </w:pPr>
            <w:r>
              <w:t>T</w:t>
            </w:r>
            <w:r>
              <w:rPr>
                <w:vertAlign w:val="subscript"/>
              </w:rPr>
              <w:t xml:space="preserve"> CSI-RS_measurement_period_intra</w:t>
            </w:r>
            <w:r>
              <w:t xml:space="preserve">  </w:t>
            </w:r>
          </w:p>
        </w:tc>
      </w:tr>
      <w:tr w:rsidR="00A74CEB" w14:paraId="3FD8A16F"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5C755AC9" w14:textId="77777777" w:rsidR="00A74CEB" w:rsidRDefault="00A74CEB"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1D28C34A" w14:textId="77777777" w:rsidR="00A74CEB" w:rsidRDefault="00A74CEB" w:rsidP="00532BEF">
            <w:pPr>
              <w:pStyle w:val="TAC"/>
            </w:pPr>
            <w:r>
              <w:t>max(200ms, ceil( 5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 CSI-RS period)  x CSSF</w:t>
            </w:r>
            <w:r>
              <w:rPr>
                <w:vertAlign w:val="subscript"/>
              </w:rPr>
              <w:t>intra</w:t>
            </w:r>
          </w:p>
        </w:tc>
      </w:tr>
      <w:tr w:rsidR="00A74CEB" w14:paraId="259892C0"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74B5F7F6" w14:textId="77777777" w:rsidR="00A74CEB" w:rsidRDefault="00A74CEB"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3F69401" w14:textId="77777777" w:rsidR="00A74CEB" w:rsidRDefault="00A74CEB" w:rsidP="00532BEF">
            <w:pPr>
              <w:pStyle w:val="TAC"/>
              <w:rPr>
                <w:b/>
              </w:rPr>
            </w:pPr>
            <w:r>
              <w:t>max(200ms, ceil(1.5x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 max(CSI-RS period, DRX cycle))  x CSSF</w:t>
            </w:r>
            <w:r>
              <w:rPr>
                <w:vertAlign w:val="subscript"/>
              </w:rPr>
              <w:t>intra</w:t>
            </w:r>
          </w:p>
        </w:tc>
      </w:tr>
      <w:tr w:rsidR="00A74CEB" w14:paraId="118EEACB"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6942A5EA" w14:textId="77777777" w:rsidR="00A74CEB" w:rsidRDefault="00A74CEB"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3CE3FDDD" w14:textId="77777777" w:rsidR="00A74CEB" w:rsidRDefault="00A74CEB" w:rsidP="00532BEF">
            <w:pPr>
              <w:pStyle w:val="TAC"/>
              <w:rPr>
                <w:b/>
                <w:lang w:val="fr-FR"/>
              </w:rPr>
            </w:pPr>
            <w:r>
              <w:t>ceil( 5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 DRX cycle x CSSF</w:t>
            </w:r>
            <w:r>
              <w:rPr>
                <w:vertAlign w:val="subscript"/>
              </w:rPr>
              <w:t>intra</w:t>
            </w:r>
          </w:p>
        </w:tc>
      </w:tr>
      <w:tr w:rsidR="00A74CEB" w14:paraId="7D9A806B" w14:textId="77777777" w:rsidTr="00532BEF">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32D2299D" w14:textId="77777777" w:rsidR="00A74CEB" w:rsidRDefault="00A74CEB" w:rsidP="00532BEF">
            <w:pPr>
              <w:pStyle w:val="TAN"/>
              <w:rPr>
                <w:lang w:eastAsia="zh-CN"/>
              </w:rPr>
            </w:pPr>
            <w:r>
              <w:t>NOTE 1:</w:t>
            </w:r>
            <w:r>
              <w:tab/>
              <w:t>The requirements apply assuming</w:t>
            </w:r>
            <w:r>
              <w:rPr>
                <w:rFonts w:asciiTheme="minorHAnsi" w:hAnsi="Calibri" w:cstheme="minorBidi"/>
                <w:color w:val="000000" w:themeColor="text1"/>
                <w:kern w:val="24"/>
                <w:sz w:val="48"/>
                <w:szCs w:val="48"/>
              </w:rPr>
              <w:t xml:space="preserve"> </w:t>
            </w:r>
            <w:r>
              <w:t>CSI-RS configuration with {D=3 with PRBs ≥ 48}. D is frequency domain density for the 1-port CSI-RS for L3 mobility defined in clause 7.4.1 of TS38.211 [6].</w:t>
            </w:r>
          </w:p>
          <w:p w14:paraId="43934AE5" w14:textId="77777777" w:rsidR="00A74CEB" w:rsidRDefault="00A74CEB" w:rsidP="00532BEF">
            <w:pPr>
              <w:pStyle w:val="TAN"/>
              <w:rPr>
                <w:lang w:eastAsia="zh-CN"/>
              </w:rPr>
            </w:pPr>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p>
          <w:p w14:paraId="04AD0B63" w14:textId="37C3F7B5" w:rsidR="00A74CEB" w:rsidRDefault="00A74CEB" w:rsidP="00532BEF">
            <w:pPr>
              <w:pStyle w:val="TAN"/>
              <w:rPr>
                <w:lang w:eastAsia="zh-CN"/>
              </w:rPr>
            </w:pPr>
            <w:r>
              <w:t xml:space="preserve">NOTE </w:t>
            </w:r>
            <w:r>
              <w:rPr>
                <w:rFonts w:hint="eastAsia"/>
                <w:lang w:eastAsia="zh-CN"/>
              </w:rPr>
              <w:t>3</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B3D9690" w14:textId="77777777" w:rsidR="00A74CEB" w:rsidRDefault="00A74CEB" w:rsidP="00A74CEB">
      <w:pPr>
        <w:rPr>
          <w:lang w:eastAsia="zh-CN"/>
        </w:rPr>
      </w:pPr>
    </w:p>
    <w:p w14:paraId="372A4FB8" w14:textId="77777777" w:rsidR="008840A4" w:rsidRDefault="008840A4" w:rsidP="008840A4">
      <w:r>
        <w:t>CSSF</w:t>
      </w:r>
      <w:r>
        <w:rPr>
          <w:vertAlign w:val="subscript"/>
        </w:rPr>
        <w:t>intra</w:t>
      </w:r>
      <w:r>
        <w:t>: it is a carrier specific scaling factor and is determined</w:t>
      </w:r>
      <w:r>
        <w:rPr>
          <w:rFonts w:hint="eastAsia"/>
          <w:lang w:eastAsia="zh-CN"/>
        </w:rPr>
        <w:t xml:space="preserve"> </w:t>
      </w:r>
      <w:r>
        <w:t>according to CSSF</w:t>
      </w:r>
      <w:r>
        <w:rPr>
          <w:vertAlign w:val="subscript"/>
        </w:rPr>
        <w:t xml:space="preserve">outside_gap,i </w:t>
      </w:r>
      <w:r>
        <w:t>in clause 9.1D.5.</w:t>
      </w:r>
    </w:p>
    <w:p w14:paraId="6D410455" w14:textId="77777777" w:rsidR="008840A4" w:rsidRDefault="008840A4" w:rsidP="008840A4">
      <w:pPr>
        <w:pStyle w:val="B10"/>
      </w:pPr>
      <w:r>
        <w:t xml:space="preserve">For a UE not supporting </w:t>
      </w:r>
      <w:r>
        <w:rPr>
          <w:i/>
          <w:iCs/>
        </w:rPr>
        <w:t>concurrentMeasGap-r17</w:t>
      </w:r>
      <w:r>
        <w:t>,</w:t>
      </w:r>
    </w:p>
    <w:p w14:paraId="72501D72" w14:textId="77777777" w:rsidR="008840A4" w:rsidRDefault="008840A4" w:rsidP="008840A4">
      <w:pPr>
        <w:pStyle w:val="B10"/>
      </w:pPr>
      <w:r>
        <w:t>-</w:t>
      </w:r>
      <w:r>
        <w:tab/>
        <w:t>if the intra-frequency CSI-RS resource does not overlap with any measurement gaps, K</w:t>
      </w:r>
      <w:r>
        <w:rPr>
          <w:vertAlign w:val="subscript"/>
        </w:rPr>
        <w:t>p_CSI-RS</w:t>
      </w:r>
      <w:r>
        <w:t>=1;</w:t>
      </w:r>
    </w:p>
    <w:p w14:paraId="0686A643" w14:textId="77777777" w:rsidR="008840A4" w:rsidRDefault="008840A4" w:rsidP="006C6906">
      <w:pPr>
        <w:pStyle w:val="B10"/>
      </w:pPr>
      <w:r>
        <w:t>-</w:t>
      </w:r>
      <w:r>
        <w:tab/>
        <w:t>if some occaions of the intra-frequency CSI-RS resource is overlap with ameasurement gaps, K</w:t>
      </w:r>
      <w:r>
        <w:rPr>
          <w:vertAlign w:val="subscript"/>
        </w:rPr>
        <w:t>p_CSI-RS</w:t>
      </w:r>
      <w:r>
        <w:t xml:space="preserve"> = 1/(1- (CSI-RS resource period /MGRP)) , where CSI-RS resource period </w:t>
      </w:r>
      <w:r>
        <w:rPr>
          <w:lang w:val="en-US"/>
        </w:rPr>
        <w:t>&lt; MGRP, and the MGRP is the periodicity of the measurement gap</w:t>
      </w:r>
      <w:r>
        <w:t>.</w:t>
      </w:r>
    </w:p>
    <w:p w14:paraId="76A517F3" w14:textId="09B48996" w:rsidR="008840A4" w:rsidRDefault="008840A4" w:rsidP="008840A4">
      <w:pPr>
        <w:pStyle w:val="B20"/>
        <w:rPr>
          <w:lang w:eastAsia="zh-CN"/>
        </w:rPr>
      </w:pPr>
      <w:r>
        <w:rPr>
          <w:lang w:eastAsia="zh-CN"/>
        </w:rPr>
        <w:t>For a window W of duration max(</w:t>
      </w:r>
      <w:r>
        <w:rPr>
          <w:rFonts w:ascii="Arial" w:hAnsi="Arial" w:hint="eastAsia"/>
          <w:sz w:val="18"/>
          <w:lang w:eastAsia="zh-CN"/>
        </w:rPr>
        <w:t>CSI-RS</w:t>
      </w:r>
      <w:r>
        <w:rPr>
          <w:rFonts w:ascii="Arial" w:hAnsi="Arial"/>
          <w:sz w:val="18"/>
        </w:rPr>
        <w:t xml:space="preserve"> period</w:t>
      </w:r>
      <w:r>
        <w:rPr>
          <w:vertAlign w:val="subscript"/>
          <w:lang w:eastAsia="zh-CN"/>
        </w:rPr>
        <w:t xml:space="preserve">,  </w:t>
      </w:r>
      <w:r>
        <w:rPr>
          <w:lang w:eastAsia="zh-CN"/>
        </w:rPr>
        <w:t>MGRP_max), where MGRP</w:t>
      </w:r>
      <w:r w:rsidR="003B287A">
        <w:rPr>
          <w:lang w:eastAsia="zh-CN"/>
        </w:rPr>
        <w:t>_</w:t>
      </w:r>
      <w:r>
        <w:rPr>
          <w:lang w:eastAsia="zh-CN"/>
        </w:rPr>
        <w:t xml:space="preserve">max is the maximum MGRP across all configured per-UE MG and per-FR MG within the same FR as the CSI-RS frequency layer, and starting at the beginning of any gap occasions covering the CSI-RS resources: </w:t>
      </w:r>
    </w:p>
    <w:p w14:paraId="3694CDA6" w14:textId="77777777" w:rsidR="008840A4" w:rsidRDefault="008840A4" w:rsidP="008840A4">
      <w:pPr>
        <w:pStyle w:val="B30"/>
        <w:rPr>
          <w:lang w:eastAsia="zh-CN"/>
        </w:rPr>
      </w:pPr>
      <w:r>
        <w:rPr>
          <w:lang w:eastAsia="zh-CN"/>
        </w:rPr>
        <w:t>N</w:t>
      </w:r>
      <w:r>
        <w:rPr>
          <w:vertAlign w:val="subscript"/>
          <w:lang w:eastAsia="zh-CN"/>
        </w:rPr>
        <w:t>total</w:t>
      </w:r>
      <w:r>
        <w:rPr>
          <w:lang w:eastAsia="zh-CN"/>
        </w:rPr>
        <w:t xml:space="preserve"> is the total number of CSI-RS resources within the window, including those overlapped with other MG occasions within the window, and</w:t>
      </w:r>
    </w:p>
    <w:p w14:paraId="05A22343" w14:textId="77777777" w:rsidR="008840A4" w:rsidRDefault="008840A4" w:rsidP="008840A4">
      <w:pPr>
        <w:pStyle w:val="B30"/>
        <w:rPr>
          <w:lang w:eastAsia="zh-CN"/>
        </w:rPr>
      </w:pPr>
      <w:r>
        <w:rPr>
          <w:lang w:eastAsia="zh-CN"/>
        </w:rPr>
        <w:t>N</w:t>
      </w:r>
      <w:r>
        <w:rPr>
          <w:vertAlign w:val="subscript"/>
          <w:lang w:eastAsia="zh-CN"/>
        </w:rPr>
        <w:t>available</w:t>
      </w:r>
      <w:r>
        <w:rPr>
          <w:lang w:eastAsia="zh-CN"/>
        </w:rPr>
        <w:t xml:space="preserve"> is the number of CSI-RS resources that are not overlapped with any other non-dropped MG occasion within the window W, after accounting for MG collisions by applying the selected gap collision rule.</w:t>
      </w:r>
    </w:p>
    <w:p w14:paraId="382F7F88" w14:textId="77777777" w:rsidR="008840A4" w:rsidRDefault="008840A4" w:rsidP="008840A4">
      <w:pPr>
        <w:pStyle w:val="B20"/>
        <w:rPr>
          <w:rFonts w:eastAsia="PMingLiU"/>
          <w:lang w:eastAsia="zh-TW"/>
        </w:rPr>
      </w:pPr>
      <w:r>
        <w:t>K</w:t>
      </w:r>
      <w:r>
        <w:rPr>
          <w:vertAlign w:val="subscript"/>
        </w:rPr>
        <w:t>p_CSI-RS</w:t>
      </w:r>
      <w:r>
        <w:rPr>
          <w:rFonts w:eastAsia="PMingLiU"/>
          <w:lang w:eastAsia="zh-TW"/>
        </w:rPr>
        <w:t xml:space="preserve"> = 1 when </w:t>
      </w:r>
      <w:r>
        <w:rPr>
          <w:lang w:eastAsia="zh-CN"/>
        </w:rPr>
        <w:t>N</w:t>
      </w:r>
      <w:r>
        <w:rPr>
          <w:vertAlign w:val="subscript"/>
          <w:lang w:eastAsia="zh-CN"/>
        </w:rPr>
        <w:t>available</w:t>
      </w:r>
      <w:r>
        <w:rPr>
          <w:rFonts w:eastAsia="PMingLiU"/>
          <w:lang w:eastAsia="zh-TW"/>
        </w:rPr>
        <w:t xml:space="preserve"> = 0</w:t>
      </w:r>
    </w:p>
    <w:p w14:paraId="0850D5EC" w14:textId="77777777" w:rsidR="006C6906" w:rsidRDefault="006C6906" w:rsidP="006C6906">
      <w:pPr>
        <w:rPr>
          <w:lang w:eastAsia="zh-CN"/>
        </w:rPr>
      </w:pPr>
    </w:p>
    <w:p w14:paraId="5F956E13" w14:textId="77777777" w:rsidR="00A74CEB" w:rsidRDefault="00A74CEB" w:rsidP="00A74CEB">
      <w:pPr>
        <w:pStyle w:val="TH"/>
      </w:pPr>
      <w:r>
        <w:t>Table 9.10D.2.5-</w:t>
      </w:r>
      <w:r>
        <w:rPr>
          <w:rFonts w:hint="eastAsia"/>
          <w:lang w:val="en-US" w:eastAsia="zh-CN"/>
        </w:rPr>
        <w:t>2</w:t>
      </w:r>
      <w:r>
        <w:t xml:space="preserve">: </w:t>
      </w:r>
      <w:r>
        <w:rPr>
          <w:rFonts w:hint="eastAsia"/>
          <w:lang w:val="en-US" w:eastAsia="zh-CN"/>
        </w:rPr>
        <w:t>Void</w:t>
      </w:r>
    </w:p>
    <w:p w14:paraId="37A3D23C" w14:textId="77777777" w:rsidR="00A74CEB" w:rsidRDefault="00A74CEB" w:rsidP="00A74CEB">
      <w:pPr>
        <w:pStyle w:val="TH"/>
      </w:pPr>
      <w:r>
        <w:t xml:space="preserve">Table 9.10D.2.5-3: Time period for SFN acquisition </w:t>
      </w:r>
      <w:r>
        <w:rPr>
          <w:lang w:eastAsia="zh-TW"/>
        </w:rPr>
        <w:t xml:space="preserve">for </w:t>
      </w:r>
      <w:r>
        <w:t>intra</w:t>
      </w:r>
      <w:r>
        <w:rPr>
          <w:rFonts w:hint="eastAsia"/>
          <w:lang w:eastAsia="zh-CN"/>
        </w:rPr>
        <w:t>-</w:t>
      </w:r>
      <w:r>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74CEB" w14:paraId="111425BC"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22C5229D" w14:textId="77777777" w:rsidR="00A74CEB" w:rsidRDefault="00A74CEB" w:rsidP="00532BEF">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FCDB134" w14:textId="77777777" w:rsidR="00A74CEB" w:rsidRDefault="00A74CEB" w:rsidP="00532BEF">
            <w:pPr>
              <w:pStyle w:val="TAH"/>
            </w:pPr>
            <w:r>
              <w:t>T</w:t>
            </w:r>
            <w:r>
              <w:rPr>
                <w:vertAlign w:val="subscript"/>
              </w:rPr>
              <w:t>CSI-RS_SFN_intra</w:t>
            </w:r>
          </w:p>
        </w:tc>
      </w:tr>
      <w:tr w:rsidR="00A74CEB" w14:paraId="20B3E2DE"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4CF84AEE" w14:textId="77777777" w:rsidR="00A74CEB" w:rsidRDefault="00A74CEB" w:rsidP="00532BEF">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6C5F57B0" w14:textId="77777777" w:rsidR="00A74CEB" w:rsidRDefault="00A74CEB" w:rsidP="00532BEF">
            <w:pPr>
              <w:pStyle w:val="TAC"/>
            </w:pPr>
            <w:r>
              <w:t>max(200ms, ceil(5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rPr>
                <w:vertAlign w:val="subscript"/>
              </w:rPr>
              <w:t xml:space="preserve"> </w:t>
            </w:r>
            <w:r>
              <w:t>)</w:t>
            </w:r>
            <w:r>
              <w:rPr>
                <w:vertAlign w:val="subscript"/>
              </w:rPr>
              <w:t xml:space="preserve"> </w:t>
            </w:r>
            <w:r>
              <w:t xml:space="preserve">x </w:t>
            </w:r>
            <w:r>
              <w:rPr>
                <w:rFonts w:hint="eastAsia"/>
                <w:lang w:eastAsia="zh-CN"/>
              </w:rPr>
              <w:t>SMTC</w:t>
            </w:r>
            <w:r>
              <w:t xml:space="preserve"> period)</w:t>
            </w:r>
            <w:r>
              <w:rPr>
                <w:vertAlign w:val="superscript"/>
              </w:rPr>
              <w:t>Note 1</w:t>
            </w:r>
            <w:r>
              <w:t xml:space="preserve"> x CSSF</w:t>
            </w:r>
            <w:r>
              <w:rPr>
                <w:vertAlign w:val="subscript"/>
              </w:rPr>
              <w:t>intra</w:t>
            </w:r>
          </w:p>
        </w:tc>
      </w:tr>
      <w:tr w:rsidR="00A74CEB" w14:paraId="06422B80"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30130FBA" w14:textId="77777777" w:rsidR="00A74CEB" w:rsidRDefault="00A74CEB" w:rsidP="00532BEF">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664F2B6F" w14:textId="77777777" w:rsidR="00A74CEB" w:rsidRDefault="00A74CEB" w:rsidP="00532BEF">
            <w:pPr>
              <w:pStyle w:val="TAC"/>
              <w:rPr>
                <w:b/>
              </w:rPr>
            </w:pPr>
            <w:r>
              <w:t>max(2000ms, ceil (1.5 x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 max(</w:t>
            </w:r>
            <w:r>
              <w:rPr>
                <w:rFonts w:hint="eastAsia"/>
                <w:lang w:eastAsia="zh-CN"/>
              </w:rPr>
              <w:t>SMTC</w:t>
            </w:r>
            <w:r>
              <w:t xml:space="preserve"> period,DRX cycle)) x CSSF</w:t>
            </w:r>
            <w:r>
              <w:rPr>
                <w:vertAlign w:val="subscript"/>
              </w:rPr>
              <w:t>intra</w:t>
            </w:r>
          </w:p>
        </w:tc>
      </w:tr>
      <w:tr w:rsidR="00A74CEB" w14:paraId="454ADFA0" w14:textId="77777777" w:rsidTr="00532BEF">
        <w:trPr>
          <w:jc w:val="center"/>
        </w:trPr>
        <w:tc>
          <w:tcPr>
            <w:tcW w:w="4620" w:type="dxa"/>
            <w:tcBorders>
              <w:top w:val="single" w:sz="4" w:space="0" w:color="auto"/>
              <w:left w:val="single" w:sz="4" w:space="0" w:color="auto"/>
              <w:bottom w:val="single" w:sz="4" w:space="0" w:color="auto"/>
              <w:right w:val="single" w:sz="4" w:space="0" w:color="auto"/>
            </w:tcBorders>
          </w:tcPr>
          <w:p w14:paraId="338B8FBD" w14:textId="77777777" w:rsidR="00A74CEB" w:rsidRDefault="00A74CEB" w:rsidP="00532BEF">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0C160F05" w14:textId="77777777" w:rsidR="00A74CEB" w:rsidRDefault="00A74CEB" w:rsidP="00532BEF">
            <w:pPr>
              <w:pStyle w:val="TAC"/>
              <w:rPr>
                <w:b/>
                <w:lang w:val="fr-FR"/>
              </w:rPr>
            </w:pPr>
            <w:r>
              <w:t>Ceil(5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 DRX cycle x CSSF</w:t>
            </w:r>
            <w:r>
              <w:rPr>
                <w:vertAlign w:val="subscript"/>
              </w:rPr>
              <w:t>intra</w:t>
            </w:r>
          </w:p>
        </w:tc>
      </w:tr>
      <w:tr w:rsidR="00A74CEB" w14:paraId="62D77104" w14:textId="77777777" w:rsidTr="00532BEF">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6471C86D" w14:textId="77777777" w:rsidR="00A74CEB" w:rsidRDefault="00A74CEB" w:rsidP="00532BEF">
            <w:pPr>
              <w:pStyle w:val="TAN"/>
              <w:rPr>
                <w:lang w:eastAsia="ko-KR"/>
              </w:rPr>
            </w:pPr>
            <w:r>
              <w:rPr>
                <w:lang w:eastAsia="ko-KR"/>
              </w:rPr>
              <w:t>NOTE 1:</w:t>
            </w:r>
            <w:r>
              <w:rPr>
                <w:lang w:eastAsia="ko-KR"/>
              </w:rPr>
              <w:tab/>
              <w:t>If different SMTC periodicities are configured for different cells, the SMTC period in the requirement is the one used by the cell being identified</w:t>
            </w:r>
          </w:p>
          <w:p w14:paraId="7C22EC7D" w14:textId="5B91FED0" w:rsidR="00A74CEB" w:rsidRDefault="00A74CEB" w:rsidP="00532BEF">
            <w:pPr>
              <w:pStyle w:val="TAN"/>
              <w:rPr>
                <w:lang w:eastAsia="zh-CN"/>
              </w:rPr>
            </w:pPr>
            <w:r>
              <w:rPr>
                <w:lang w:eastAsia="zh-CN"/>
              </w:rPr>
              <w:t xml:space="preserve">NOTE </w:t>
            </w:r>
            <w:r>
              <w:rPr>
                <w:rFonts w:hint="eastAsia"/>
                <w:lang w:eastAsia="zh-CN"/>
              </w:rPr>
              <w:t>2</w:t>
            </w:r>
            <w:r>
              <w:rPr>
                <w:lang w:eastAsia="zh-CN"/>
              </w:rPr>
              <w:t>:</w:t>
            </w:r>
            <w:r>
              <w:rPr>
                <w:lang w:eastAsia="zh-CN"/>
              </w:rPr>
              <w:tab/>
            </w:r>
            <w:r>
              <w:rPr>
                <w:lang w:val="en-US"/>
              </w:rPr>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0DCF2759" w14:textId="77777777" w:rsidR="008840A4" w:rsidRDefault="008840A4" w:rsidP="008840A4"/>
    <w:p w14:paraId="5F253CAC" w14:textId="77777777" w:rsidR="008840A4" w:rsidRDefault="008840A4" w:rsidP="008840A4">
      <w:pPr>
        <w:pStyle w:val="Heading4"/>
      </w:pPr>
      <w:r>
        <w:t>9.10</w:t>
      </w:r>
      <w:r>
        <w:rPr>
          <w:lang w:val="en-US" w:eastAsia="zh-CN"/>
        </w:rPr>
        <w:t>D</w:t>
      </w:r>
      <w:r>
        <w:t>.2.6</w:t>
      </w:r>
      <w:r>
        <w:tab/>
        <w:t xml:space="preserve">Scheduling availability of UE during CSI-RS based intra-frequency measurements </w:t>
      </w:r>
    </w:p>
    <w:p w14:paraId="32958D4B" w14:textId="77777777" w:rsidR="008840A4" w:rsidRDefault="008840A4" w:rsidP="008840A4">
      <w:r>
        <w:rPr>
          <w:lang w:val="en-US"/>
        </w:rPr>
        <w:t xml:space="preserve">UE is required to be capable of measuring without measurement gaps when CSI-RS </w:t>
      </w:r>
      <w:r>
        <w:rPr>
          <w:rFonts w:hint="eastAsia"/>
          <w:lang w:eastAsia="zh-CN"/>
        </w:rPr>
        <w:t>resources</w:t>
      </w:r>
      <w:r>
        <w:t xml:space="preserve"> </w:t>
      </w:r>
      <w:r>
        <w:rPr>
          <w:rFonts w:hint="eastAsia"/>
          <w:lang w:eastAsia="zh-CN"/>
        </w:rPr>
        <w:t>are</w:t>
      </w:r>
      <w:r>
        <w:t xml:space="preserve"> completely contained in the </w:t>
      </w:r>
      <w:r>
        <w:rPr>
          <w:lang w:eastAsia="zh-CN"/>
        </w:rPr>
        <w:t xml:space="preserve">active BWP </w:t>
      </w:r>
      <w:r>
        <w:t xml:space="preserve">of the UE. Note the configured CSI-RS symbol </w:t>
      </w:r>
      <w:r>
        <w:rPr>
          <w:lang w:val="en-US"/>
        </w:rPr>
        <w:t xml:space="preserve">is indicated in </w:t>
      </w:r>
      <w:r>
        <w:rPr>
          <w:i/>
          <w:iCs/>
          <w:lang w:val="en-US"/>
        </w:rPr>
        <w:t>firstOFDMSymbolInTimeDomain</w:t>
      </w:r>
      <w:r>
        <w:rPr>
          <w:lang w:val="en-US"/>
        </w:rPr>
        <w:t xml:space="preserve"> included in </w:t>
      </w:r>
      <w:r>
        <w:rPr>
          <w:i/>
        </w:rPr>
        <w:t>CSI-RS-ResourceConfigMobility</w:t>
      </w:r>
      <w:r>
        <w:rPr>
          <w:lang w:val="en-US"/>
        </w:rPr>
        <w:t xml:space="preserve"> for RRM.</w:t>
      </w:r>
      <w:r>
        <w:rPr>
          <w:lang w:eastAsia="zh-CN"/>
        </w:rPr>
        <w:t xml:space="preserve"> </w:t>
      </w:r>
      <w:r>
        <w:t xml:space="preserve">When UE is required to perform CSI-RS based RRM measurements, and any of the </w:t>
      </w:r>
      <w:r>
        <w:rPr>
          <w:lang w:eastAsia="zh-CN"/>
        </w:rPr>
        <w:t>conditions in the following clauses is met</w:t>
      </w:r>
      <w:r>
        <w:t xml:space="preserve">, there are restrictions on the scheduling availability; otherwise, there is no scheduling restriction. </w:t>
      </w:r>
      <w:r>
        <w:rPr>
          <w:sz w:val="21"/>
          <w:szCs w:val="21"/>
        </w:rPr>
        <w:t xml:space="preserve">Note same numerology for intra-frequency CSI-RS and data of serving cell is considered in this release. </w:t>
      </w:r>
    </w:p>
    <w:p w14:paraId="2E5A44EC" w14:textId="77777777" w:rsidR="008840A4" w:rsidRDefault="008840A4" w:rsidP="008840A4">
      <w:pPr>
        <w:pStyle w:val="Heading5"/>
      </w:pPr>
      <w:r>
        <w:t>9.10</w:t>
      </w:r>
      <w:r>
        <w:rPr>
          <w:lang w:val="en-US" w:eastAsia="zh-CN"/>
        </w:rPr>
        <w:t>D</w:t>
      </w:r>
      <w:r>
        <w:t>.2.6.1</w:t>
      </w:r>
      <w:r>
        <w:tab/>
        <w:t>Scheduling availability of UE performing CSI-RS based measurements in TDD bands</w:t>
      </w:r>
    </w:p>
    <w:p w14:paraId="5812E0EF" w14:textId="77777777" w:rsidR="008840A4" w:rsidRDefault="008840A4" w:rsidP="008840A4">
      <w:pPr>
        <w:rPr>
          <w:lang w:eastAsia="zh-CN"/>
        </w:rPr>
      </w:pPr>
      <w:r>
        <w:t xml:space="preserve">When </w:t>
      </w:r>
      <w:r>
        <w:rPr>
          <w:rFonts w:hint="eastAsia"/>
          <w:lang w:eastAsia="zh-CN"/>
        </w:rPr>
        <w:t xml:space="preserve">ATG </w:t>
      </w:r>
      <w:r>
        <w:t xml:space="preserve">UE performs CSI-RS intra-frequency measurements in a TDD band, </w:t>
      </w:r>
    </w:p>
    <w:p w14:paraId="674C0A70" w14:textId="77777777" w:rsidR="008840A4" w:rsidRDefault="008840A4" w:rsidP="006C6906">
      <w:pPr>
        <w:pStyle w:val="B10"/>
        <w:rPr>
          <w:lang w:val="en-US"/>
        </w:rPr>
      </w:pPr>
      <w:r>
        <w:rPr>
          <w:lang w:val="en-US"/>
        </w:rPr>
        <w:t>-</w:t>
      </w:r>
      <w:r>
        <w:rPr>
          <w:lang w:val="en-US"/>
        </w:rPr>
        <w:tab/>
      </w:r>
      <w:r>
        <w:rPr>
          <w:rFonts w:hint="eastAsia"/>
          <w:lang w:val="en-US" w:eastAsia="zh-CN"/>
        </w:rPr>
        <w:t xml:space="preserve">The </w:t>
      </w:r>
      <w:r>
        <w:rPr>
          <w:lang w:val="en-US"/>
        </w:rPr>
        <w:t>UE is not expected to transmit PUCCH/PUSCH/SRS</w:t>
      </w:r>
      <w:r>
        <w:rPr>
          <w:rFonts w:hint="eastAsia"/>
          <w:lang w:val="en-US" w:eastAsia="zh-CN"/>
        </w:rPr>
        <w:t xml:space="preserve"> </w:t>
      </w:r>
      <w:r>
        <w:rPr>
          <w:lang w:val="en-US"/>
        </w:rPr>
        <w:t>on configured CSI-RS resource symbols, and on 1 OFDM symbol before and after each consecutively configured CSI-RS symbols.</w:t>
      </w:r>
    </w:p>
    <w:p w14:paraId="6B394DD1" w14:textId="7955A4F8" w:rsidR="008840A4" w:rsidRDefault="008840A4" w:rsidP="008840A4">
      <w:pPr>
        <w:rPr>
          <w:lang w:eastAsia="zh-CN"/>
        </w:rPr>
      </w:pPr>
      <w:r>
        <w:rPr>
          <w:rFonts w:hint="eastAsia"/>
        </w:rPr>
        <w:t>W</w:t>
      </w:r>
      <w:r>
        <w:t xml:space="preserve">hen the ATG UE with </w:t>
      </w:r>
      <w:r>
        <w:rPr>
          <w:rFonts w:hint="eastAsia"/>
          <w:lang w:val="en-US" w:eastAsia="zh-CN"/>
        </w:rPr>
        <w:t>[</w:t>
      </w:r>
      <w:r>
        <w:t>phase array antenna</w:t>
      </w:r>
      <w:r>
        <w:rPr>
          <w:rFonts w:hint="eastAsia"/>
          <w:lang w:val="en-US" w:eastAsia="zh-CN"/>
        </w:rPr>
        <w:t>]</w:t>
      </w:r>
      <w:r>
        <w:t xml:space="preserve"> performs intra-frequency measurements </w:t>
      </w:r>
      <w:r>
        <w:rPr>
          <w:rFonts w:eastAsia="SimSun"/>
        </w:rPr>
        <w:t xml:space="preserve">neighbouring cell measurements </w:t>
      </w:r>
      <w:r>
        <w:t xml:space="preserve">in a TDD band, </w:t>
      </w:r>
    </w:p>
    <w:p w14:paraId="106B30AF" w14:textId="77777777" w:rsidR="008840A4" w:rsidRDefault="008840A4" w:rsidP="008840A4">
      <w:pPr>
        <w:pStyle w:val="B10"/>
        <w:rPr>
          <w:lang w:eastAsia="zh-CN"/>
        </w:rPr>
      </w:pPr>
      <w:r>
        <w:rPr>
          <w:lang w:val="en-US"/>
        </w:rPr>
        <w:t>-</w:t>
      </w:r>
      <w:r>
        <w:rPr>
          <w:lang w:val="en-US"/>
        </w:rPr>
        <w:tab/>
      </w:r>
      <w:r>
        <w:rPr>
          <w:rFonts w:hint="eastAsia"/>
          <w:lang w:eastAsia="zh-CN"/>
        </w:rPr>
        <w:t>T</w:t>
      </w:r>
      <w:r>
        <w:rPr>
          <w:rFonts w:hint="eastAsia"/>
          <w:lang w:val="en-US" w:eastAsia="zh-CN"/>
        </w:rPr>
        <w:t xml:space="preserve">he </w:t>
      </w:r>
      <w:r>
        <w:rPr>
          <w:lang w:val="en-US"/>
        </w:rPr>
        <w:t xml:space="preserve">UE is not expected to </w:t>
      </w:r>
      <w:r>
        <w:rPr>
          <w:lang w:eastAsia="zh-CN"/>
        </w:rPr>
        <w:t>receive</w:t>
      </w:r>
      <w:r>
        <w:rPr>
          <w:lang w:val="en-US"/>
        </w:rPr>
        <w:t xml:space="preserve"> </w:t>
      </w:r>
      <w:r>
        <w:rPr>
          <w:lang w:eastAsia="zh-CN"/>
        </w:rPr>
        <w:t>PDCCH/PDSCH/TRS/CSI-RS for CQI</w:t>
      </w:r>
      <w:r>
        <w:rPr>
          <w:rFonts w:hint="eastAsia"/>
          <w:lang w:val="en-US" w:eastAsia="zh-CN"/>
        </w:rPr>
        <w:t xml:space="preserve"> </w:t>
      </w:r>
      <w:r>
        <w:rPr>
          <w:lang w:val="en-US"/>
        </w:rPr>
        <w:t>on configured CSI-RS resource symbols, and on 1 OFDM symbol before and after each consecutively configured CSI-RS symbols.</w:t>
      </w:r>
    </w:p>
    <w:p w14:paraId="7B375075" w14:textId="77777777" w:rsidR="008840A4" w:rsidRDefault="008840A4" w:rsidP="008840A4">
      <w:pPr>
        <w:pStyle w:val="Heading3"/>
      </w:pPr>
      <w:r>
        <w:t>9.10</w:t>
      </w:r>
      <w:r>
        <w:rPr>
          <w:lang w:val="en-US" w:eastAsia="zh-CN"/>
        </w:rPr>
        <w:t>D</w:t>
      </w:r>
      <w:r>
        <w:t>.3</w:t>
      </w:r>
      <w:r>
        <w:tab/>
        <w:t>CSI-RS based Inter-frequency measurements</w:t>
      </w:r>
    </w:p>
    <w:p w14:paraId="1416A320" w14:textId="77777777" w:rsidR="008840A4" w:rsidRDefault="008840A4" w:rsidP="008840A4">
      <w:pPr>
        <w:pStyle w:val="Heading4"/>
      </w:pPr>
      <w:r>
        <w:t>9.10</w:t>
      </w:r>
      <w:r>
        <w:rPr>
          <w:lang w:val="en-US" w:eastAsia="zh-CN"/>
        </w:rPr>
        <w:t>D</w:t>
      </w:r>
      <w:r>
        <w:t>.3.1</w:t>
      </w:r>
      <w:r>
        <w:tab/>
        <w:t>Introduction</w:t>
      </w:r>
    </w:p>
    <w:p w14:paraId="437CB799" w14:textId="77777777" w:rsidR="008840A4" w:rsidRDefault="008840A4" w:rsidP="008840A4">
      <w:r>
        <w:t>A measurement is defined as a CSI-RS based inter-frequency measurement provided it is not defined as an intra-frequency measurement according to clause 9.10</w:t>
      </w:r>
      <w:r>
        <w:rPr>
          <w:lang w:val="en-US" w:eastAsia="zh-CN"/>
        </w:rPr>
        <w:t>D</w:t>
      </w:r>
      <w:r>
        <w:t>.2.</w:t>
      </w:r>
    </w:p>
    <w:p w14:paraId="229C5288" w14:textId="77777777" w:rsidR="008840A4" w:rsidRDefault="008840A4" w:rsidP="008840A4">
      <w:r>
        <w:t xml:space="preserve">If a UE is configured with the higher layer parameter </w:t>
      </w:r>
      <w:r>
        <w:rPr>
          <w:i/>
        </w:rPr>
        <w:t xml:space="preserve">CSI-RS-Resource-Mobility </w:t>
      </w:r>
      <w:r>
        <w:t xml:space="preserve">and the higher layer parameter </w:t>
      </w:r>
      <w:r>
        <w:rPr>
          <w:i/>
        </w:rPr>
        <w:t xml:space="preserve">associatedSSB </w:t>
      </w:r>
      <w:r>
        <w:t>is configured, the UE shall be able to identify inter-frequency cells indicated for measurement and perform CSI-RSRP, CSI-RSRQ, and CSI-SINR measurements of identified inter-frequency cells.</w:t>
      </w:r>
    </w:p>
    <w:p w14:paraId="6216FF19" w14:textId="77777777" w:rsidR="008840A4" w:rsidRDefault="008840A4" w:rsidP="008840A4">
      <w:r>
        <w:t xml:space="preserve">When measurement gaps are needed, the UE is not expected to detect the associated SSB nor perform measurement of the CSI-RS resource configured in </w:t>
      </w:r>
      <w:r>
        <w:rPr>
          <w:i/>
        </w:rPr>
        <w:t>CSI-RS-Resource-Mobility</w:t>
      </w:r>
      <w:r>
        <w:t xml:space="preserve"> on an inter-frequency measurement object which start earlier than the gap starting time + switching time, and ends later than the gap end – switching time. </w:t>
      </w:r>
      <w:r>
        <w:rPr>
          <w:rFonts w:hint="eastAsia"/>
          <w:lang w:eastAsia="zh-CN"/>
        </w:rPr>
        <w:t>T</w:t>
      </w:r>
      <w:r>
        <w:t>he switching time is 0.5ms.</w:t>
      </w:r>
    </w:p>
    <w:p w14:paraId="27455E2A" w14:textId="77777777" w:rsidR="008840A4" w:rsidRDefault="008840A4" w:rsidP="008840A4">
      <w:pPr>
        <w:pStyle w:val="Heading4"/>
      </w:pPr>
      <w:r>
        <w:t>9.10</w:t>
      </w:r>
      <w:r>
        <w:rPr>
          <w:lang w:val="en-US" w:eastAsia="zh-CN"/>
        </w:rPr>
        <w:t>D</w:t>
      </w:r>
      <w:r>
        <w:t>.3.2</w:t>
      </w:r>
      <w:r>
        <w:tab/>
        <w:t>Requirements applicability</w:t>
      </w:r>
    </w:p>
    <w:p w14:paraId="2B3A434E" w14:textId="77777777" w:rsidR="008840A4" w:rsidRDefault="008840A4" w:rsidP="008840A4">
      <w:r>
        <w:t>The associated SSB layer of the CSI-RS follows the same requirements as SSB based measurements defined in 9.3</w:t>
      </w:r>
      <w:r>
        <w:rPr>
          <w:lang w:val="en-US" w:eastAsia="zh-CN"/>
        </w:rPr>
        <w:t>D</w:t>
      </w:r>
      <w:r>
        <w:t>.</w:t>
      </w:r>
    </w:p>
    <w:p w14:paraId="7534DD33" w14:textId="77777777" w:rsidR="008840A4" w:rsidRDefault="008840A4" w:rsidP="008840A4">
      <w:pPr>
        <w:tabs>
          <w:tab w:val="center" w:pos="4819"/>
        </w:tabs>
        <w:rPr>
          <w:lang w:eastAsia="zh-CN"/>
        </w:rPr>
      </w:pPr>
      <w:r>
        <w:t>The requirements in clause 9.10</w:t>
      </w:r>
      <w:r>
        <w:rPr>
          <w:lang w:val="en-US" w:eastAsia="zh-CN"/>
        </w:rPr>
        <w:t>D</w:t>
      </w:r>
      <w:r>
        <w:t>.3 apply, provided:</w:t>
      </w:r>
    </w:p>
    <w:p w14:paraId="0816F3E1" w14:textId="77777777" w:rsidR="008840A4" w:rsidRDefault="008840A4" w:rsidP="008840A4">
      <w:pPr>
        <w:pStyle w:val="B10"/>
      </w:pPr>
      <w:r>
        <w:t>-</w:t>
      </w:r>
      <w:r>
        <w:tab/>
        <w:t>The associated SSB of the cell being identified or measured is detectable, and</w:t>
      </w:r>
    </w:p>
    <w:p w14:paraId="7396A613" w14:textId="77777777" w:rsidR="008840A4" w:rsidRDefault="008840A4" w:rsidP="008840A4">
      <w:pPr>
        <w:pStyle w:val="B10"/>
      </w:pPr>
      <w:r>
        <w:t>-</w:t>
      </w:r>
      <w:r>
        <w:tab/>
        <w:t>All CSI-RS resources on one inter-frequency layer are configured within a window of up to 5ms, and</w:t>
      </w:r>
    </w:p>
    <w:p w14:paraId="756E0E9A" w14:textId="77777777" w:rsidR="008840A4" w:rsidRDefault="008840A4" w:rsidP="008840A4">
      <w:pPr>
        <w:pStyle w:val="B10"/>
        <w:rPr>
          <w:lang w:eastAsia="zh-CN"/>
        </w:rPr>
      </w:pPr>
      <w:r>
        <w:t>-</w:t>
      </w:r>
      <w:r>
        <w:tab/>
      </w:r>
      <w:r>
        <w:rPr>
          <w:lang w:eastAsia="zh-CN"/>
        </w:rPr>
        <w:t xml:space="preserve">The periodicity of the </w:t>
      </w:r>
      <w:r>
        <w:t>configured</w:t>
      </w:r>
      <w:r>
        <w:rPr>
          <w:lang w:eastAsia="zh-CN"/>
        </w:rPr>
        <w:t xml:space="preserve"> CSI-RS resources is 10ms, 20ms or 40ms, and</w:t>
      </w:r>
    </w:p>
    <w:p w14:paraId="1A3312C6" w14:textId="77777777" w:rsidR="008840A4" w:rsidRDefault="008840A4" w:rsidP="008840A4">
      <w:pPr>
        <w:pStyle w:val="B10"/>
      </w:pPr>
      <w:r>
        <w:t>-</w:t>
      </w:r>
      <w:r>
        <w:tab/>
        <w:t>CSI-RS resources for measurements and the associated SSB for cell identification are configured within measurement gap.</w:t>
      </w:r>
    </w:p>
    <w:p w14:paraId="3463EDE7" w14:textId="77777777" w:rsidR="008840A4" w:rsidRDefault="008840A4" w:rsidP="008840A4">
      <w:pPr>
        <w:rPr>
          <w:rFonts w:cs="v4.2.0"/>
        </w:rPr>
      </w:pPr>
      <w:r>
        <w:t>An inter-frequency cell shall be considered detectable</w:t>
      </w:r>
      <w:r>
        <w:rPr>
          <w:rFonts w:cs="v4.2.0"/>
        </w:rPr>
        <w:t xml:space="preserve"> when for each relevant </w:t>
      </w:r>
      <w:r>
        <w:rPr>
          <w:rFonts w:cs="v4.2.0" w:hint="eastAsia"/>
          <w:lang w:eastAsia="zh-CN"/>
        </w:rPr>
        <w:t>associated SSB</w:t>
      </w:r>
      <w:r>
        <w:rPr>
          <w:rFonts w:cs="v4.2.0"/>
        </w:rPr>
        <w:t>:</w:t>
      </w:r>
    </w:p>
    <w:p w14:paraId="78AA84B1" w14:textId="5ECF5841" w:rsidR="008840A4" w:rsidRDefault="00C60A4B" w:rsidP="008840A4">
      <w:pPr>
        <w:pStyle w:val="B10"/>
      </w:pPr>
      <w:r>
        <w:t>-</w:t>
      </w:r>
      <w:r>
        <w:tab/>
        <w:t>SS-RSRP related side conditions given in clauses 10.1.4</w:t>
      </w:r>
      <w:r>
        <w:rPr>
          <w:rFonts w:hint="eastAsia"/>
          <w:lang w:eastAsia="zh-CN"/>
        </w:rPr>
        <w:t>.1</w:t>
      </w:r>
      <w:r>
        <w:rPr>
          <w:rFonts w:hint="eastAsia"/>
          <w:lang w:val="en-US" w:eastAsia="zh-CN"/>
        </w:rPr>
        <w:t xml:space="preserve"> </w:t>
      </w:r>
      <w:r>
        <w:t>for FR1, for a corresponding Band,</w:t>
      </w:r>
    </w:p>
    <w:p w14:paraId="40B168F8" w14:textId="77777777" w:rsidR="008840A4" w:rsidRDefault="008840A4" w:rsidP="008840A4">
      <w:pPr>
        <w:pStyle w:val="B10"/>
      </w:pPr>
      <w:r>
        <w:t>-</w:t>
      </w:r>
      <w:r>
        <w:tab/>
        <w:t>SS-RSRQ related side conditions given in clauses 10.1.9</w:t>
      </w:r>
      <w:r>
        <w:rPr>
          <w:rFonts w:hint="eastAsia"/>
          <w:lang w:eastAsia="zh-CN"/>
        </w:rPr>
        <w:t>.1</w:t>
      </w:r>
      <w:r>
        <w:t xml:space="preserve"> for FR1</w:t>
      </w:r>
      <w:r>
        <w:rPr>
          <w:rFonts w:hint="eastAsia"/>
          <w:lang w:eastAsia="zh-CN"/>
        </w:rPr>
        <w:t xml:space="preserve">, </w:t>
      </w:r>
      <w:r>
        <w:t>for a corresponding Band,</w:t>
      </w:r>
    </w:p>
    <w:p w14:paraId="7114D6DF" w14:textId="77777777" w:rsidR="008840A4" w:rsidRDefault="008840A4" w:rsidP="008840A4">
      <w:pPr>
        <w:pStyle w:val="B10"/>
      </w:pPr>
      <w:r>
        <w:t>-</w:t>
      </w:r>
      <w:r>
        <w:tab/>
        <w:t>SS-SINR related side conditions given in clauses 10.1.14</w:t>
      </w:r>
      <w:r>
        <w:rPr>
          <w:rFonts w:hint="eastAsia"/>
          <w:lang w:eastAsia="zh-CN"/>
        </w:rPr>
        <w:t>.1</w:t>
      </w:r>
      <w:r>
        <w:t xml:space="preserve"> for FR1, for a corresponding Band,</w:t>
      </w:r>
    </w:p>
    <w:p w14:paraId="47840E9D" w14:textId="77777777" w:rsidR="008840A4" w:rsidRDefault="008840A4" w:rsidP="008840A4">
      <w:pPr>
        <w:pStyle w:val="B10"/>
      </w:pPr>
      <w:r>
        <w:t>-</w:t>
      </w:r>
      <w:r>
        <w:tab/>
        <w:t>SSB_RP and SSB Ês/Iot according to Annex B.2.3 for a corresponding Band.</w:t>
      </w:r>
    </w:p>
    <w:p w14:paraId="30318290" w14:textId="77777777" w:rsidR="008840A4" w:rsidRDefault="008840A4" w:rsidP="008840A4">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766AACDE" w14:textId="77777777" w:rsidR="008840A4" w:rsidRDefault="008840A4" w:rsidP="008840A4">
      <w:pPr>
        <w:pStyle w:val="B10"/>
      </w:pPr>
      <w:r>
        <w:t>-</w:t>
      </w:r>
      <w:r>
        <w:tab/>
        <w:t>CSI-RSRP related side conditions given in clauses 10.1.</w:t>
      </w:r>
      <w:r>
        <w:rPr>
          <w:rFonts w:hint="eastAsia"/>
          <w:lang w:eastAsia="zh-CN"/>
        </w:rPr>
        <w:t>4.3</w:t>
      </w:r>
      <w:r>
        <w:t xml:space="preserve"> for FR1, for a corresponding Band,</w:t>
      </w:r>
    </w:p>
    <w:p w14:paraId="7576C9B0" w14:textId="77777777" w:rsidR="008840A4" w:rsidRDefault="008840A4" w:rsidP="008840A4">
      <w:pPr>
        <w:pStyle w:val="B10"/>
      </w:pPr>
      <w:r>
        <w:t>-</w:t>
      </w:r>
      <w:r>
        <w:tab/>
        <w:t>CSI-RSRQ related side conditions given in clauses 10.1.</w:t>
      </w:r>
      <w:r>
        <w:rPr>
          <w:rFonts w:hint="eastAsia"/>
          <w:lang w:eastAsia="zh-CN"/>
        </w:rPr>
        <w:t>9.2</w:t>
      </w:r>
      <w:r>
        <w:t xml:space="preserve"> for FR1, for a corresponding Band,</w:t>
      </w:r>
    </w:p>
    <w:p w14:paraId="69246DAE" w14:textId="77777777" w:rsidR="008840A4" w:rsidRDefault="008840A4" w:rsidP="008840A4">
      <w:pPr>
        <w:pStyle w:val="B10"/>
      </w:pPr>
      <w:r>
        <w:t>-</w:t>
      </w:r>
      <w:r>
        <w:tab/>
        <w:t>CSI-SINR related side conditions given in clauses 10.1.</w:t>
      </w:r>
      <w:r>
        <w:rPr>
          <w:rFonts w:hint="eastAsia"/>
          <w:lang w:eastAsia="zh-CN"/>
        </w:rPr>
        <w:t>14.2</w:t>
      </w:r>
      <w:r>
        <w:t xml:space="preserve"> for FR1, for a corresponding Band,</w:t>
      </w:r>
    </w:p>
    <w:p w14:paraId="35909915" w14:textId="77777777" w:rsidR="008840A4" w:rsidRDefault="008840A4" w:rsidP="008840A4">
      <w:pPr>
        <w:pStyle w:val="B10"/>
      </w:pPr>
      <w:r>
        <w:t>-</w:t>
      </w:r>
      <w:r>
        <w:tab/>
        <w:t xml:space="preserve">CSI _RP and CSI-RS </w:t>
      </w:r>
      <w:r>
        <w:rPr>
          <w:lang w:val="en-US"/>
        </w:rPr>
        <w:t>Ês/Iot</w:t>
      </w:r>
      <w:r>
        <w:t xml:space="preserve"> according to Annex B.2.</w:t>
      </w:r>
      <w:r>
        <w:rPr>
          <w:rFonts w:hint="eastAsia"/>
          <w:lang w:eastAsia="zh-CN"/>
        </w:rPr>
        <w:t>13</w:t>
      </w:r>
      <w:r>
        <w:t xml:space="preserve"> for a corresponding Band.</w:t>
      </w:r>
    </w:p>
    <w:p w14:paraId="074D918D" w14:textId="77777777" w:rsidR="008840A4" w:rsidRDefault="008840A4" w:rsidP="008840A4"/>
    <w:p w14:paraId="45D5764F" w14:textId="77777777" w:rsidR="008840A4" w:rsidRDefault="008840A4" w:rsidP="008840A4">
      <w:pPr>
        <w:pStyle w:val="Heading4"/>
      </w:pPr>
      <w:r>
        <w:t>9.10</w:t>
      </w:r>
      <w:r>
        <w:rPr>
          <w:lang w:val="en-US" w:eastAsia="zh-CN"/>
        </w:rPr>
        <w:t>D</w:t>
      </w:r>
      <w:r>
        <w:t>.3.3</w:t>
      </w:r>
      <w:r>
        <w:tab/>
        <w:t>Number of cells and number of CSI-RS resources</w:t>
      </w:r>
    </w:p>
    <w:p w14:paraId="2928955C" w14:textId="77777777" w:rsidR="008840A4" w:rsidRDefault="008840A4" w:rsidP="008840A4">
      <w:pPr>
        <w:pStyle w:val="Heading5"/>
      </w:pPr>
      <w:r>
        <w:t>9.10</w:t>
      </w:r>
      <w:r>
        <w:rPr>
          <w:lang w:val="en-US" w:eastAsia="zh-CN"/>
        </w:rPr>
        <w:t>D</w:t>
      </w:r>
      <w:r>
        <w:t>.3.3.1</w:t>
      </w:r>
      <w:r>
        <w:tab/>
        <w:t>Requirements for FR1</w:t>
      </w:r>
    </w:p>
    <w:p w14:paraId="14F6AA0A" w14:textId="77777777" w:rsidR="008840A4" w:rsidRDefault="008840A4" w:rsidP="008840A4">
      <w:r>
        <w:t xml:space="preserve">For each inter-frequency CSI-RS layer, during each layer 1 measurement period, the UE shall be capable of performing </w:t>
      </w:r>
      <w:r>
        <w:rPr>
          <w:rFonts w:cs="v4.2.0"/>
        </w:rPr>
        <w:t>CSI-RSRP, CSI-RSRQ, and CSI-SINR measurements for</w:t>
      </w:r>
      <w:r>
        <w:t xml:space="preserve"> at least: </w:t>
      </w:r>
    </w:p>
    <w:p w14:paraId="55E5FD46" w14:textId="77777777" w:rsidR="008840A4" w:rsidRDefault="008840A4" w:rsidP="008840A4">
      <w:pPr>
        <w:pStyle w:val="B10"/>
      </w:pPr>
      <w:r>
        <w:t>-</w:t>
      </w:r>
      <w:r>
        <w:tab/>
      </w:r>
      <w:r>
        <w:rPr>
          <w:lang w:eastAsia="zh-CN"/>
        </w:rPr>
        <w:t>14</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 , and</w:t>
      </w:r>
    </w:p>
    <w:p w14:paraId="733256BF" w14:textId="77777777" w:rsidR="008840A4" w:rsidRDefault="008840A4" w:rsidP="008840A4">
      <w:pPr>
        <w:pStyle w:val="B10"/>
      </w:pPr>
      <w:r>
        <w:t>-</w:t>
      </w:r>
      <w:r>
        <w:tab/>
        <w:t>The cells to be monitored based on CSI-RS are the same set or a subset of the cells monitored based on the layer of the associated SSB.</w:t>
      </w:r>
    </w:p>
    <w:p w14:paraId="6D36C1F0" w14:textId="77777777" w:rsidR="008840A4" w:rsidRDefault="008840A4" w:rsidP="008840A4">
      <w:pPr>
        <w:pStyle w:val="Heading4"/>
      </w:pPr>
      <w:r>
        <w:rPr>
          <w:rFonts w:eastAsia="Calibri"/>
        </w:rPr>
        <w:t>9.10</w:t>
      </w:r>
      <w:r>
        <w:rPr>
          <w:lang w:val="en-US" w:eastAsia="zh-CN"/>
        </w:rPr>
        <w:t>D</w:t>
      </w:r>
      <w:r>
        <w:rPr>
          <w:rFonts w:eastAsia="Calibri"/>
        </w:rPr>
        <w:t>.3.4</w:t>
      </w:r>
      <w:r>
        <w:rPr>
          <w:rFonts w:eastAsia="Calibri"/>
        </w:rPr>
        <w:tab/>
        <w:t>M</w:t>
      </w:r>
      <w:r>
        <w:t>easurements reporting requirements</w:t>
      </w:r>
    </w:p>
    <w:p w14:paraId="68BB0B65" w14:textId="77777777" w:rsidR="008840A4" w:rsidRDefault="008840A4" w:rsidP="008840A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6AB12197" w14:textId="77777777" w:rsidR="008840A4" w:rsidRDefault="008840A4" w:rsidP="008840A4">
      <w:pPr>
        <w:pStyle w:val="Heading5"/>
      </w:pPr>
      <w:r>
        <w:t>9.10</w:t>
      </w:r>
      <w:r>
        <w:rPr>
          <w:lang w:val="en-US" w:eastAsia="zh-CN"/>
        </w:rPr>
        <w:t>D</w:t>
      </w:r>
      <w:r>
        <w:t>.3.4.1</w:t>
      </w:r>
      <w:r>
        <w:tab/>
        <w:t>Periodic Reporting</w:t>
      </w:r>
    </w:p>
    <w:p w14:paraId="2862A062" w14:textId="79913293"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 xml:space="preserve">.2 </w:t>
      </w:r>
      <w:r w:rsidRPr="005B2FD8">
        <w:rPr>
          <w:lang w:eastAsia="zh-CN"/>
        </w:rPr>
        <w:t xml:space="preserve">and </w:t>
      </w:r>
      <w:r w:rsidRPr="005B2FD8">
        <w:t>10.1.</w:t>
      </w:r>
      <w:r w:rsidRPr="005B2FD8">
        <w:rPr>
          <w:lang w:eastAsia="zh-CN"/>
        </w:rPr>
        <w:t>14</w:t>
      </w:r>
      <w:r w:rsidRPr="005B2FD8">
        <w:t>.2.</w:t>
      </w:r>
    </w:p>
    <w:p w14:paraId="6AAF931C" w14:textId="77777777" w:rsidR="008840A4" w:rsidRDefault="008840A4" w:rsidP="008840A4">
      <w:pPr>
        <w:pStyle w:val="Heading5"/>
      </w:pPr>
      <w:r>
        <w:t>9.10</w:t>
      </w:r>
      <w:r>
        <w:rPr>
          <w:lang w:val="en-US" w:eastAsia="zh-CN"/>
        </w:rPr>
        <w:t>D</w:t>
      </w:r>
      <w:r>
        <w:t>.3.4.2</w:t>
      </w:r>
      <w:r>
        <w:tab/>
        <w:t>Event-triggered Periodic Reporting</w:t>
      </w:r>
    </w:p>
    <w:p w14:paraId="6CAB8C42" w14:textId="7C8CE035"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.2</w:t>
      </w:r>
      <w:r w:rsidRPr="005B2FD8">
        <w:rPr>
          <w:lang w:eastAsia="zh-CN"/>
        </w:rPr>
        <w:t xml:space="preserve">, and </w:t>
      </w:r>
      <w:r w:rsidRPr="005B2FD8">
        <w:t>10.1.</w:t>
      </w:r>
      <w:r w:rsidRPr="005B2FD8">
        <w:rPr>
          <w:lang w:eastAsia="zh-CN"/>
        </w:rPr>
        <w:t>14</w:t>
      </w:r>
      <w:r w:rsidRPr="005B2FD8">
        <w:t>.2.</w:t>
      </w:r>
    </w:p>
    <w:p w14:paraId="0C30C02F" w14:textId="77777777" w:rsidR="008840A4" w:rsidRDefault="008840A4" w:rsidP="008840A4">
      <w:r>
        <w:t>The first report in event triggered periodic measurement reporting shall meet the requirements specified in clause 9.10</w:t>
      </w:r>
      <w:r>
        <w:rPr>
          <w:lang w:val="en-US" w:eastAsia="zh-CN"/>
        </w:rPr>
        <w:t>D</w:t>
      </w:r>
      <w:r>
        <w:t>.3.4.3.</w:t>
      </w:r>
    </w:p>
    <w:p w14:paraId="45497675" w14:textId="77777777" w:rsidR="008840A4" w:rsidRDefault="008840A4" w:rsidP="008840A4">
      <w:pPr>
        <w:pStyle w:val="Heading5"/>
      </w:pPr>
      <w:r>
        <w:t>9.10</w:t>
      </w:r>
      <w:r>
        <w:rPr>
          <w:lang w:val="en-US" w:eastAsia="zh-CN"/>
        </w:rPr>
        <w:t>D</w:t>
      </w:r>
      <w:r>
        <w:t>.3.4.3</w:t>
      </w:r>
      <w:r>
        <w:tab/>
        <w:t>Event-triggered Reporting</w:t>
      </w:r>
    </w:p>
    <w:p w14:paraId="2E5246DD" w14:textId="432D110E"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 xml:space="preserve">.2 </w:t>
      </w:r>
      <w:r w:rsidRPr="005B2FD8">
        <w:rPr>
          <w:lang w:eastAsia="zh-CN"/>
        </w:rPr>
        <w:t xml:space="preserve">and </w:t>
      </w:r>
      <w:r w:rsidRPr="005B2FD8">
        <w:t>10.1.</w:t>
      </w:r>
      <w:r w:rsidRPr="005B2FD8">
        <w:rPr>
          <w:lang w:eastAsia="zh-CN"/>
        </w:rPr>
        <w:t>14</w:t>
      </w:r>
      <w:r w:rsidRPr="005B2FD8">
        <w:t>.2.</w:t>
      </w:r>
    </w:p>
    <w:p w14:paraId="25755664" w14:textId="77777777" w:rsidR="008840A4" w:rsidRDefault="008840A4" w:rsidP="008840A4">
      <w:r>
        <w:t>The UE shall not send any event triggered measurement reports, as long as no reporting criteria are fulfilled.</w:t>
      </w:r>
    </w:p>
    <w:p w14:paraId="21800675" w14:textId="77777777" w:rsidR="008840A4" w:rsidRDefault="008840A4" w:rsidP="008840A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Pr>
          <w:vertAlign w:val="subscript"/>
        </w:rPr>
        <w:t>DCCH</w:t>
      </w:r>
      <w:r>
        <w:t>. This measurement reporting delay excludes a delay which caused by no UL resources for UE to send the measurement report.</w:t>
      </w:r>
    </w:p>
    <w:p w14:paraId="47847EF6" w14:textId="77777777" w:rsidR="008840A4" w:rsidRDefault="008840A4" w:rsidP="008840A4">
      <w:r>
        <w:t xml:space="preserve">The event triggered measurement reporting delay, measured without L3 filtering shall be </w:t>
      </w:r>
      <w:r>
        <w:rPr>
          <w:rFonts w:cs="v4.2.0"/>
        </w:rPr>
        <w:t xml:space="preserve">within CSI-RS based measurement </w:t>
      </w:r>
      <w:r>
        <w:t>defined in clause.</w:t>
      </w:r>
      <w:r>
        <w:rPr>
          <w:vertAlign w:val="subscript"/>
        </w:rPr>
        <w:t xml:space="preserve"> </w:t>
      </w:r>
      <w:r>
        <w:t>When L3 filtering is used an additional delay can be expected.</w:t>
      </w:r>
    </w:p>
    <w:p w14:paraId="41076FA5" w14:textId="77777777" w:rsidR="008840A4" w:rsidRDefault="008840A4" w:rsidP="008840A4">
      <w:pPr>
        <w:pStyle w:val="Heading4"/>
      </w:pPr>
      <w:r>
        <w:t>9.10</w:t>
      </w:r>
      <w:r>
        <w:rPr>
          <w:lang w:val="en-US" w:eastAsia="zh-CN"/>
        </w:rPr>
        <w:t>D</w:t>
      </w:r>
      <w:r>
        <w:t>.3.5</w:t>
      </w:r>
      <w:r>
        <w:tab/>
        <w:t>Inter frequency measurements with measurement gaps</w:t>
      </w:r>
    </w:p>
    <w:p w14:paraId="5552E355" w14:textId="77777777" w:rsidR="008840A4" w:rsidRDefault="008840A4" w:rsidP="008840A4">
      <w:pPr>
        <w:rPr>
          <w:rFonts w:eastAsia="Malgun Gothic"/>
        </w:rPr>
      </w:pPr>
      <w:r>
        <w:t xml:space="preserve">When measurement gaps are provided, if configured with the higher layer parameters </w:t>
      </w:r>
      <w:r>
        <w:rPr>
          <w:i/>
        </w:rPr>
        <w:t xml:space="preserve">CSI-RS-Resource-Mobility </w:t>
      </w:r>
      <w:r>
        <w:t xml:space="preserve">and </w:t>
      </w:r>
      <w:r>
        <w:rPr>
          <w:i/>
        </w:rPr>
        <w:t>associatedSSB,</w:t>
      </w:r>
      <w:r>
        <w:t xml:space="preserve"> the UE shall be able to identify a new detectable </w:t>
      </w:r>
      <w:r>
        <w:rPr>
          <w:rFonts w:hint="eastAsia"/>
          <w:lang w:eastAsia="zh-CN"/>
        </w:rPr>
        <w:t xml:space="preserve">CSI-RS based </w:t>
      </w:r>
      <w:r>
        <w:t>inter frequency cell within T</w:t>
      </w:r>
      <w:r>
        <w:rPr>
          <w:rFonts w:hint="eastAsia"/>
          <w:vertAlign w:val="subscript"/>
          <w:lang w:eastAsia="zh-CN"/>
        </w:rPr>
        <w:t xml:space="preserve"> CSI-RS_</w:t>
      </w:r>
      <w:r>
        <w:rPr>
          <w:vertAlign w:val="subscript"/>
        </w:rPr>
        <w:t>identify_inter</w:t>
      </w:r>
      <w:r>
        <w:rPr>
          <w:rFonts w:hint="eastAsia"/>
          <w:lang w:eastAsia="zh-CN"/>
        </w:rPr>
        <w:t>,</w:t>
      </w:r>
    </w:p>
    <w:p w14:paraId="67E81E46" w14:textId="77777777" w:rsidR="008840A4" w:rsidRDefault="008840A4" w:rsidP="008840A4">
      <w:pPr>
        <w:pStyle w:val="EQ"/>
        <w:rPr>
          <w:lang w:eastAsia="zh-CN"/>
        </w:rPr>
      </w:pPr>
      <w:r>
        <w:tab/>
        <w:t>T</w:t>
      </w:r>
      <w:r>
        <w:rPr>
          <w:rFonts w:cs="v4.2.0" w:hint="eastAsia"/>
          <w:vertAlign w:val="subscript"/>
          <w:lang w:eastAsia="zh-CN"/>
        </w:rPr>
        <w:t xml:space="preserve"> CSI-RS_</w:t>
      </w:r>
      <w:r>
        <w:rPr>
          <w:vertAlign w:val="subscript"/>
        </w:rPr>
        <w:t xml:space="preserve">identify_inter </w:t>
      </w:r>
      <w:r>
        <w:t>= (T</w:t>
      </w:r>
      <w:r>
        <w:rPr>
          <w:vertAlign w:val="subscript"/>
        </w:rPr>
        <w:t>PSS/SSS_sync</w:t>
      </w:r>
      <w:r>
        <w:t xml:space="preserve"> + T</w:t>
      </w:r>
      <w:r>
        <w:rPr>
          <w:vertAlign w:val="subscript"/>
        </w:rPr>
        <w:t xml:space="preserve"> </w:t>
      </w:r>
      <w:r>
        <w:rPr>
          <w:rFonts w:hint="eastAsia"/>
          <w:vertAlign w:val="subscript"/>
          <w:lang w:eastAsia="zh-CN"/>
        </w:rPr>
        <w:t>CSI-RS</w:t>
      </w:r>
      <w:r>
        <w:rPr>
          <w:vertAlign w:val="subscript"/>
        </w:rPr>
        <w:t xml:space="preserve">_measurement_period_inter </w:t>
      </w:r>
      <w:r>
        <w:t>+ T</w:t>
      </w:r>
      <w:r>
        <w:rPr>
          <w:vertAlign w:val="subscript"/>
        </w:rPr>
        <w:t>CSI-RS_SFN_inter</w:t>
      </w:r>
      <w:r>
        <w:t>) ms</w:t>
      </w:r>
    </w:p>
    <w:p w14:paraId="4EDE60EF" w14:textId="77777777" w:rsidR="008840A4" w:rsidRDefault="008840A4" w:rsidP="008840A4">
      <w:r>
        <w:t>Where:</w:t>
      </w:r>
    </w:p>
    <w:p w14:paraId="4439942E" w14:textId="77777777" w:rsidR="008840A4" w:rsidRDefault="008840A4" w:rsidP="008840A4">
      <w:pPr>
        <w:pStyle w:val="B10"/>
      </w:pPr>
      <w:r>
        <w:rPr>
          <w:lang w:val="en-US"/>
        </w:rPr>
        <w:tab/>
      </w:r>
      <w:r>
        <w:t>T</w:t>
      </w:r>
      <w:r>
        <w:rPr>
          <w:vertAlign w:val="subscript"/>
        </w:rPr>
        <w:t>PSS/SSS_sync</w:t>
      </w:r>
      <w:r>
        <w:t xml:space="preserve"> is the time period used in PSS/SSS detection which is determined according to T</w:t>
      </w:r>
      <w:r>
        <w:rPr>
          <w:vertAlign w:val="subscript"/>
        </w:rPr>
        <w:t>PSS/SSS_sync_inter</w:t>
      </w:r>
      <w:r>
        <w:rPr>
          <w:lang w:eastAsia="zh-CN"/>
        </w:rPr>
        <w:t xml:space="preserve"> in clause</w:t>
      </w:r>
      <w:r>
        <w:rPr>
          <w:rFonts w:hint="eastAsia"/>
          <w:vertAlign w:val="subscript"/>
          <w:lang w:eastAsia="zh-CN"/>
        </w:rPr>
        <w:t xml:space="preserve"> </w:t>
      </w:r>
      <w:r>
        <w:rPr>
          <w:rFonts w:hint="eastAsia"/>
          <w:lang w:eastAsia="zh-CN"/>
        </w:rPr>
        <w:t>9.3</w:t>
      </w:r>
      <w:r>
        <w:rPr>
          <w:lang w:val="en-US" w:eastAsia="zh-CN"/>
        </w:rPr>
        <w:t>D</w:t>
      </w:r>
      <w:r>
        <w:rPr>
          <w:rFonts w:hint="eastAsia"/>
          <w:lang w:eastAsia="zh-CN"/>
        </w:rPr>
        <w:t>.4</w:t>
      </w:r>
      <w:r>
        <w:t>,</w:t>
      </w:r>
    </w:p>
    <w:p w14:paraId="6FF67D01" w14:textId="498CC0C2" w:rsidR="008840A4" w:rsidRDefault="00C60A4B" w:rsidP="008840A4">
      <w:pPr>
        <w:pStyle w:val="B10"/>
        <w:ind w:firstLine="0"/>
      </w:pPr>
      <w:r>
        <w:t>T</w:t>
      </w:r>
      <w:r>
        <w:rPr>
          <w:vertAlign w:val="subscript"/>
        </w:rPr>
        <w:t>CSI-RS_SFN_inter</w:t>
      </w:r>
      <w:r>
        <w:t xml:space="preserve"> is the time period used to acquire the SFN information of the cell being measured, which is shown in Table 9.10</w:t>
      </w:r>
      <w:r>
        <w:rPr>
          <w:lang w:val="en-US" w:eastAsia="zh-CN"/>
        </w:rPr>
        <w:t>D</w:t>
      </w:r>
      <w:r>
        <w:t>.3.5-3 for FR1,</w:t>
      </w:r>
    </w:p>
    <w:p w14:paraId="5E267677" w14:textId="77777777" w:rsidR="008840A4" w:rsidRDefault="008840A4" w:rsidP="008840A4">
      <w:pPr>
        <w:pStyle w:val="B10"/>
      </w:pPr>
      <w:r>
        <w:tab/>
        <w:t>T</w:t>
      </w:r>
      <w:r>
        <w:rPr>
          <w:rFonts w:hint="eastAsia"/>
          <w:vertAlign w:val="subscript"/>
          <w:lang w:eastAsia="zh-CN"/>
        </w:rPr>
        <w:t>CSI-RS</w:t>
      </w:r>
      <w:r>
        <w:rPr>
          <w:vertAlign w:val="subscript"/>
        </w:rPr>
        <w:t>_measurement_period_inter</w:t>
      </w:r>
      <w:r>
        <w:t>: equal to a measurement period of CSI-RS based measurement given in table 9.10</w:t>
      </w:r>
      <w:r>
        <w:rPr>
          <w:lang w:val="en-US" w:eastAsia="zh-CN"/>
        </w:rPr>
        <w:t>D</w:t>
      </w:r>
      <w:r>
        <w:t>.3.5-</w:t>
      </w:r>
      <w:r>
        <w:rPr>
          <w:lang w:eastAsia="zh-CN"/>
        </w:rPr>
        <w:t>1</w:t>
      </w:r>
      <w:r>
        <w:t>.</w:t>
      </w:r>
    </w:p>
    <w:p w14:paraId="049B8AAD" w14:textId="77777777" w:rsidR="008840A4" w:rsidRDefault="008840A4" w:rsidP="008840A4">
      <w:pPr>
        <w:pStyle w:val="B10"/>
      </w:pPr>
      <w:r>
        <w:tab/>
        <w:t>CSSF</w:t>
      </w:r>
      <w:r>
        <w:rPr>
          <w:vertAlign w:val="subscript"/>
        </w:rPr>
        <w:t>inter</w:t>
      </w:r>
      <w:r>
        <w:t>: it is a carrier specific scaling factor and is determined according to CSSF</w:t>
      </w:r>
      <w:r>
        <w:rPr>
          <w:vertAlign w:val="subscript"/>
        </w:rPr>
        <w:t xml:space="preserve">within_gap,i </w:t>
      </w:r>
      <w:r>
        <w:t>in clause 9.1</w:t>
      </w:r>
      <w:r>
        <w:rPr>
          <w:rFonts w:hint="eastAsia"/>
          <w:lang w:val="en-US" w:eastAsia="zh-CN"/>
        </w:rPr>
        <w:t>X</w:t>
      </w:r>
      <w:r>
        <w:t>D5 for measurement conducted within measurement gaps.</w:t>
      </w:r>
    </w:p>
    <w:p w14:paraId="5E23C159" w14:textId="77777777" w:rsidR="008840A4" w:rsidRDefault="008840A4" w:rsidP="008840A4">
      <w:pPr>
        <w:pStyle w:val="B10"/>
        <w:rPr>
          <w:lang w:eastAsia="zh-CN"/>
        </w:rPr>
      </w:pPr>
      <w:r>
        <w:rPr>
          <w:lang w:eastAsia="zh-CN"/>
        </w:rPr>
        <w:tab/>
      </w:r>
      <w:r>
        <w:t>If a UE which supports concurrent measurement gaps has been configured with concurrent measurement gaps, K</w:t>
      </w:r>
      <w:r>
        <w:rPr>
          <w:vertAlign w:val="subscript"/>
        </w:rPr>
        <w:t>p_CSI-RS</w:t>
      </w:r>
      <w:r>
        <w:t xml:space="preserve"> is the scaling factor for </w:t>
      </w:r>
      <w:r>
        <w:rPr>
          <w:lang w:eastAsia="zh-CN"/>
        </w:rPr>
        <w:t xml:space="preserve">a CSI-RS frequency layer to be measured within the associated measurement gap which is defined as </w:t>
      </w:r>
      <w:r>
        <w:t>K</w:t>
      </w:r>
      <w:r>
        <w:rPr>
          <w:vertAlign w:val="subscript"/>
        </w:rPr>
        <w:t>p_CSI-RS</w:t>
      </w:r>
      <w:r>
        <w:t xml:space="preserve"> = N</w:t>
      </w:r>
      <w:r>
        <w:rPr>
          <w:vertAlign w:val="subscript"/>
        </w:rPr>
        <w:t>total</w:t>
      </w:r>
      <w:r>
        <w:t xml:space="preserve"> / N</w:t>
      </w:r>
      <w:r>
        <w:rPr>
          <w:vertAlign w:val="subscript"/>
        </w:rPr>
        <w:t>available</w:t>
      </w:r>
      <w:r>
        <w:t>. K</w:t>
      </w:r>
      <w:r>
        <w:rPr>
          <w:vertAlign w:val="subscript"/>
        </w:rPr>
        <w:t>p_CSI-RS</w:t>
      </w:r>
      <w:r>
        <w:t xml:space="preserve"> = 1 for for UE not configured with concurrent measurement gaps.</w:t>
      </w:r>
    </w:p>
    <w:p w14:paraId="1CBD5D82" w14:textId="254A6D0E" w:rsidR="008840A4" w:rsidRDefault="008840A4" w:rsidP="008840A4">
      <w:pPr>
        <w:pStyle w:val="B20"/>
        <w:rPr>
          <w:lang w:eastAsia="zh-CN"/>
        </w:rPr>
      </w:pPr>
      <w:r>
        <w:rPr>
          <w:lang w:eastAsia="zh-CN"/>
        </w:rPr>
        <w:t>-</w:t>
      </w:r>
      <w:r>
        <w:rPr>
          <w:lang w:eastAsia="zh-CN"/>
        </w:rPr>
        <w:tab/>
        <w:t>For a window W of duration max(CSI-RS period,  MGRP_max)</w:t>
      </w:r>
      <w:r>
        <w:rPr>
          <w:u w:val="single"/>
          <w:lang w:eastAsia="zh-CN"/>
        </w:rPr>
        <w:t>,</w:t>
      </w:r>
      <w:r>
        <w:rPr>
          <w:lang w:eastAsia="zh-CN"/>
        </w:rPr>
        <w:t xml:space="preserve"> where MGRP</w:t>
      </w:r>
      <w:r w:rsidR="003B287A">
        <w:rPr>
          <w:lang w:eastAsia="zh-CN"/>
        </w:rPr>
        <w:t>_</w:t>
      </w:r>
      <w:r>
        <w:rPr>
          <w:lang w:eastAsia="zh-CN"/>
        </w:rPr>
        <w:t>max is the maximum MGRP across all configured per-UE MG and per-FR</w:t>
      </w:r>
      <w:r>
        <w:rPr>
          <w:rFonts w:hint="eastAsia"/>
          <w:lang w:eastAsia="zh-CN"/>
        </w:rPr>
        <w:t>1</w:t>
      </w:r>
      <w:r>
        <w:rPr>
          <w:lang w:eastAsia="zh-CN"/>
        </w:rPr>
        <w:t xml:space="preserve"> MG within the same FR as the CSI-RS frequency layer, and starting at the beginning of any gap occasions covering the CSI-RS resources.: </w:t>
      </w:r>
    </w:p>
    <w:p w14:paraId="27B90677" w14:textId="77777777" w:rsidR="008840A4" w:rsidRDefault="008840A4" w:rsidP="008840A4">
      <w:pPr>
        <w:pStyle w:val="B30"/>
        <w:rPr>
          <w:lang w:eastAsia="zh-CN"/>
        </w:rPr>
      </w:pPr>
      <w:r>
        <w:rPr>
          <w:lang w:eastAsia="zh-CN"/>
        </w:rPr>
        <w:t>-</w:t>
      </w:r>
      <w:r>
        <w:rPr>
          <w:lang w:eastAsia="zh-CN"/>
        </w:rPr>
        <w:tab/>
      </w:r>
      <w:r>
        <w:t>N</w:t>
      </w:r>
      <w:r>
        <w:rPr>
          <w:vertAlign w:val="subscript"/>
        </w:rPr>
        <w:t>total</w:t>
      </w:r>
      <w:r>
        <w:t xml:space="preserve"> is the total number of associated gap occasions covering CSI-RS resources within the window, </w:t>
      </w:r>
      <w:r>
        <w:rPr>
          <w:bCs/>
          <w:lang w:eastAsia="zh-CN"/>
        </w:rPr>
        <w:t xml:space="preserve">including both </w:t>
      </w:r>
      <w:r>
        <w:rPr>
          <w:lang w:eastAsia="zh-CN"/>
        </w:rPr>
        <w:t>dropped and non-dropped instances of the associated measurement gap</w:t>
      </w:r>
      <w:r>
        <w:t xml:space="preserve"> within the window, and</w:t>
      </w:r>
    </w:p>
    <w:p w14:paraId="0039CC97" w14:textId="77777777" w:rsidR="008840A4" w:rsidRDefault="008840A4" w:rsidP="008840A4">
      <w:pPr>
        <w:pStyle w:val="B30"/>
        <w:rPr>
          <w:lang w:eastAsia="zh-CN"/>
        </w:rPr>
      </w:pPr>
      <w:r>
        <w:rPr>
          <w:lang w:eastAsia="zh-CN"/>
        </w:rPr>
        <w:t>-</w:t>
      </w:r>
      <w:r>
        <w:rPr>
          <w:lang w:eastAsia="zh-CN"/>
        </w:rPr>
        <w:tab/>
      </w:r>
      <w:r>
        <w:t>N</w:t>
      </w:r>
      <w:r>
        <w:rPr>
          <w:vertAlign w:val="subscript"/>
        </w:rPr>
        <w:t>available</w:t>
      </w:r>
      <w:r>
        <w:t xml:space="preserve"> is the number of </w:t>
      </w:r>
      <w:r>
        <w:rPr>
          <w:bCs/>
          <w:lang w:eastAsia="zh-CN"/>
        </w:rPr>
        <w:t xml:space="preserve">non-dropped </w:t>
      </w:r>
      <w:r>
        <w:t>associated gap occasions covering CSI-RS resources within the window W, after accounting for MG collisions by applying the selected gap collision rule.</w:t>
      </w:r>
    </w:p>
    <w:p w14:paraId="446A69AA" w14:textId="77777777" w:rsidR="008840A4" w:rsidRDefault="008840A4" w:rsidP="008840A4">
      <w:pPr>
        <w:pStyle w:val="B30"/>
        <w:rPr>
          <w:lang w:eastAsia="zh-CN"/>
        </w:rPr>
      </w:pPr>
      <w:r>
        <w:rPr>
          <w:lang w:eastAsia="zh-CN"/>
        </w:rPr>
        <w:t>-</w:t>
      </w:r>
      <w:r>
        <w:rPr>
          <w:lang w:eastAsia="zh-CN"/>
        </w:rPr>
        <w:tab/>
      </w:r>
      <w:r>
        <w:t>Requirements do not apply if N</w:t>
      </w:r>
      <w:r>
        <w:rPr>
          <w:vertAlign w:val="subscript"/>
        </w:rPr>
        <w:t>available</w:t>
      </w:r>
      <w:r>
        <w:t xml:space="preserve"> = 0</w:t>
      </w:r>
    </w:p>
    <w:p w14:paraId="41646A10" w14:textId="77777777" w:rsidR="008840A4" w:rsidRDefault="008840A4" w:rsidP="008840A4">
      <w:r>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Default="00C60A4B" w:rsidP="00C60A4B">
      <w:pPr>
        <w:pStyle w:val="TH"/>
      </w:pPr>
      <w:r>
        <w:t>Table 9.10D.3.5-</w:t>
      </w:r>
      <w:r>
        <w:rPr>
          <w:lang w:eastAsia="zh-CN"/>
        </w:rPr>
        <w:t>1</w:t>
      </w:r>
      <w:r>
        <w:t xml:space="preserve">: Measurement period for </w:t>
      </w:r>
      <w:r>
        <w:rPr>
          <w:rFonts w:hint="eastAsia"/>
          <w:lang w:eastAsia="zh-CN"/>
        </w:rPr>
        <w:t xml:space="preserve">CSI-RS based </w:t>
      </w:r>
      <w:r>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60A4B" w14:paraId="4875D6A8" w14:textId="77777777" w:rsidTr="00532BEF">
        <w:trPr>
          <w:jc w:val="center"/>
        </w:trPr>
        <w:tc>
          <w:tcPr>
            <w:tcW w:w="2122" w:type="dxa"/>
            <w:shd w:val="clear" w:color="auto" w:fill="auto"/>
          </w:tcPr>
          <w:p w14:paraId="1E8FED6A" w14:textId="77777777" w:rsidR="00C60A4B" w:rsidRDefault="00C60A4B" w:rsidP="00532BEF">
            <w:pPr>
              <w:pStyle w:val="TAH"/>
              <w:rPr>
                <w:lang w:eastAsia="zh-CN"/>
              </w:rPr>
            </w:pPr>
            <w:r>
              <w:t>Condition</w:t>
            </w:r>
            <w:r>
              <w:rPr>
                <w:vertAlign w:val="superscript"/>
              </w:rPr>
              <w:t xml:space="preserve"> NOTE1</w:t>
            </w:r>
          </w:p>
        </w:tc>
        <w:tc>
          <w:tcPr>
            <w:tcW w:w="7119" w:type="dxa"/>
            <w:shd w:val="clear" w:color="auto" w:fill="auto"/>
          </w:tcPr>
          <w:p w14:paraId="1293BAE6" w14:textId="77777777" w:rsidR="00C60A4B" w:rsidRDefault="00C60A4B" w:rsidP="00532BEF">
            <w:pPr>
              <w:pStyle w:val="TAH"/>
            </w:pPr>
            <w:r>
              <w:t>T</w:t>
            </w:r>
            <w:r>
              <w:rPr>
                <w:vertAlign w:val="subscript"/>
              </w:rPr>
              <w:t xml:space="preserve"> </w:t>
            </w:r>
            <w:r>
              <w:rPr>
                <w:rFonts w:hint="eastAsia"/>
                <w:vertAlign w:val="subscript"/>
                <w:lang w:eastAsia="zh-CN"/>
              </w:rPr>
              <w:t>CSI-RS</w:t>
            </w:r>
            <w:r>
              <w:rPr>
                <w:vertAlign w:val="subscript"/>
              </w:rPr>
              <w:t>_measurement_period_inter</w:t>
            </w:r>
          </w:p>
        </w:tc>
      </w:tr>
      <w:tr w:rsidR="00C60A4B" w14:paraId="51B3522D" w14:textId="77777777" w:rsidTr="00532BEF">
        <w:trPr>
          <w:jc w:val="center"/>
        </w:trPr>
        <w:tc>
          <w:tcPr>
            <w:tcW w:w="2122" w:type="dxa"/>
            <w:shd w:val="clear" w:color="auto" w:fill="auto"/>
          </w:tcPr>
          <w:p w14:paraId="6BB8C159" w14:textId="77777777" w:rsidR="00C60A4B" w:rsidRDefault="00C60A4B" w:rsidP="00532BEF">
            <w:pPr>
              <w:pStyle w:val="TAC"/>
            </w:pPr>
            <w:r>
              <w:t>No DRX</w:t>
            </w:r>
          </w:p>
        </w:tc>
        <w:tc>
          <w:tcPr>
            <w:tcW w:w="7119" w:type="dxa"/>
            <w:shd w:val="clear" w:color="auto" w:fill="auto"/>
          </w:tcPr>
          <w:p w14:paraId="29DE56C3" w14:textId="77777777" w:rsidR="00C60A4B" w:rsidRDefault="00C60A4B" w:rsidP="00532BEF">
            <w:pPr>
              <w:pStyle w:val="TAC"/>
            </w:pPr>
            <w:r>
              <w:t xml:space="preserve">Max(200ms, 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Theme="minorHAnsi" w:hAnsiTheme="minorHAnsi" w:cstheme="minorHAnsi"/>
                <w:lang w:eastAsia="zh-CN"/>
              </w:rPr>
              <w:t>)</w:t>
            </w:r>
            <w:r>
              <w:t xml:space="preserve"> </w:t>
            </w:r>
            <w:r>
              <w:rPr>
                <w:rFonts w:cs="Arial"/>
                <w:szCs w:val="18"/>
              </w:rPr>
              <w:sym w:font="Symbol" w:char="F0B4"/>
            </w:r>
            <w:r>
              <w:t xml:space="preserve"> Max(MGRP, </w:t>
            </w:r>
            <w:r>
              <w:rPr>
                <w:rFonts w:hint="eastAsia"/>
                <w:lang w:eastAsia="zh-CN"/>
              </w:rPr>
              <w:t>CSI-RS</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C60A4B" w14:paraId="6F16030D" w14:textId="77777777" w:rsidTr="00532BEF">
        <w:trPr>
          <w:jc w:val="center"/>
        </w:trPr>
        <w:tc>
          <w:tcPr>
            <w:tcW w:w="2122" w:type="dxa"/>
            <w:shd w:val="clear" w:color="auto" w:fill="auto"/>
          </w:tcPr>
          <w:p w14:paraId="6764724B" w14:textId="77777777" w:rsidR="00C60A4B" w:rsidRDefault="00C60A4B" w:rsidP="00532BEF">
            <w:pPr>
              <w:pStyle w:val="TAC"/>
            </w:pPr>
            <w:r>
              <w:t xml:space="preserve">DRX cycle </w:t>
            </w:r>
            <w:r>
              <w:rPr>
                <w:rFonts w:hint="eastAsia"/>
              </w:rPr>
              <w:t>≤</w:t>
            </w:r>
            <w:r>
              <w:t xml:space="preserve"> 320ms</w:t>
            </w:r>
          </w:p>
        </w:tc>
        <w:tc>
          <w:tcPr>
            <w:tcW w:w="7119" w:type="dxa"/>
            <w:shd w:val="clear" w:color="auto" w:fill="auto"/>
          </w:tcPr>
          <w:p w14:paraId="1381A14F" w14:textId="77777777" w:rsidR="00C60A4B" w:rsidRDefault="00C60A4B" w:rsidP="00532BEF">
            <w:pPr>
              <w:pStyle w:val="TAC"/>
              <w:rPr>
                <w:b/>
              </w:rPr>
            </w:pPr>
            <w:r>
              <w:t>Max(200ms,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Theme="minorHAnsi" w:hAnsiTheme="minorHAnsi" w:cstheme="minorHAnsi"/>
                <w:lang w:eastAsia="zh-CN"/>
              </w:rPr>
              <w:t>)</w:t>
            </w:r>
            <w:r>
              <w:rPr>
                <w:rFonts w:ascii="Malgun Gothic" w:eastAsia="Malgun Gothic" w:hAnsi="Malgun Gothic"/>
                <w:lang w:eastAsia="zh-TW"/>
              </w:rPr>
              <w:t>)</w:t>
            </w:r>
            <w:r>
              <w:t xml:space="preserve"> </w:t>
            </w:r>
            <w:r>
              <w:rPr>
                <w:rFonts w:cs="Arial"/>
                <w:szCs w:val="18"/>
              </w:rPr>
              <w:sym w:font="Symbol" w:char="F0B4"/>
            </w:r>
            <w:r>
              <w:t xml:space="preserve"> Max(MGRP, CSI-RS period, DRX cycle)) </w:t>
            </w:r>
            <w:r>
              <w:rPr>
                <w:rFonts w:cs="Arial"/>
                <w:szCs w:val="18"/>
              </w:rPr>
              <w:sym w:font="Symbol" w:char="F0B4"/>
            </w:r>
            <w:r>
              <w:t xml:space="preserve"> CSSF</w:t>
            </w:r>
            <w:r>
              <w:rPr>
                <w:vertAlign w:val="subscript"/>
              </w:rPr>
              <w:t>inter</w:t>
            </w:r>
          </w:p>
        </w:tc>
      </w:tr>
      <w:tr w:rsidR="00C60A4B" w14:paraId="07EB2C34" w14:textId="77777777" w:rsidTr="00532BEF">
        <w:trPr>
          <w:jc w:val="center"/>
        </w:trPr>
        <w:tc>
          <w:tcPr>
            <w:tcW w:w="2122" w:type="dxa"/>
            <w:shd w:val="clear" w:color="auto" w:fill="auto"/>
          </w:tcPr>
          <w:p w14:paraId="3A800222" w14:textId="77777777" w:rsidR="00C60A4B" w:rsidRDefault="00C60A4B" w:rsidP="00532BEF">
            <w:pPr>
              <w:pStyle w:val="TAC"/>
              <w:rPr>
                <w:b/>
              </w:rPr>
            </w:pPr>
            <w:r>
              <w:t>DRX cycle &gt; 320ms</w:t>
            </w:r>
          </w:p>
        </w:tc>
        <w:tc>
          <w:tcPr>
            <w:tcW w:w="7119" w:type="dxa"/>
            <w:shd w:val="clear" w:color="auto" w:fill="auto"/>
          </w:tcPr>
          <w:p w14:paraId="5BDEA84B" w14:textId="77777777" w:rsidR="00C60A4B" w:rsidRDefault="00C60A4B" w:rsidP="00532BEF">
            <w:pPr>
              <w:pStyle w:val="TAC"/>
              <w:rPr>
                <w:b/>
              </w:rPr>
            </w:pPr>
            <w:r>
              <w:t xml:space="preserve">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Theme="minorHAnsi" w:hAnsiTheme="minorHAnsi" w:cstheme="minorHAnsi"/>
                <w:lang w:eastAsia="zh-CN"/>
              </w:rPr>
              <w:t>)</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C60A4B" w14:paraId="367DC33C" w14:textId="77777777" w:rsidTr="00532BEF">
        <w:trPr>
          <w:trHeight w:val="70"/>
          <w:jc w:val="center"/>
        </w:trPr>
        <w:tc>
          <w:tcPr>
            <w:tcW w:w="9241" w:type="dxa"/>
            <w:gridSpan w:val="2"/>
            <w:shd w:val="clear" w:color="auto" w:fill="auto"/>
          </w:tcPr>
          <w:p w14:paraId="640B6A08" w14:textId="77777777" w:rsidR="00C60A4B" w:rsidRDefault="00C60A4B" w:rsidP="00532BEF">
            <w:pPr>
              <w:pStyle w:val="TAN"/>
            </w:pPr>
            <w:r>
              <w:t>NOTE 1:</w:t>
            </w:r>
            <w:r>
              <w:tab/>
              <w:t>DRX or non DRX requirements apply according to the conditions described in clause 3.6.1</w:t>
            </w:r>
          </w:p>
          <w:p w14:paraId="24EF9604" w14:textId="77777777" w:rsidR="00C60A4B" w:rsidRDefault="00C60A4B" w:rsidP="00532BEF">
            <w:pPr>
              <w:pStyle w:val="TAN"/>
              <w:rPr>
                <w:lang w:eastAsia="ko-KR"/>
              </w:rPr>
            </w:pPr>
            <w:bookmarkStart w:id="133" w:name="OLE_LINK66"/>
            <w:bookmarkStart w:id="134" w:name="OLE_LINK67"/>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bookmarkEnd w:id="133"/>
            <w:bookmarkEnd w:id="134"/>
          </w:p>
          <w:p w14:paraId="165ADA84" w14:textId="35F41C22" w:rsidR="00C60A4B" w:rsidRDefault="00C60A4B" w:rsidP="00532BEF">
            <w:pPr>
              <w:pStyle w:val="TAN"/>
            </w:pPr>
            <w:r>
              <w:t xml:space="preserve">NOTE </w:t>
            </w:r>
            <w:r>
              <w:rPr>
                <w:rFonts w:hint="eastAsia"/>
                <w:lang w:eastAsia="zh-CN"/>
              </w:rPr>
              <w:t>3</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5F37D64" w14:textId="77777777" w:rsidR="00EE3386" w:rsidRDefault="00EE3386" w:rsidP="00EE3386"/>
    <w:p w14:paraId="11B7A101" w14:textId="735F314E" w:rsidR="00C60A4B" w:rsidRDefault="00C60A4B" w:rsidP="00C60A4B">
      <w:pPr>
        <w:pStyle w:val="TH"/>
        <w:rPr>
          <w:lang w:val="en-US" w:eastAsia="zh-CN"/>
        </w:rPr>
      </w:pPr>
      <w:r>
        <w:t>Table 9.10D.3.5-</w:t>
      </w:r>
      <w:r>
        <w:rPr>
          <w:rFonts w:hint="eastAsia"/>
          <w:lang w:val="en-US" w:eastAsia="zh-CN"/>
        </w:rPr>
        <w:t>2</w:t>
      </w:r>
      <w:r>
        <w:t xml:space="preserve">: </w:t>
      </w:r>
      <w:r>
        <w:rPr>
          <w:rFonts w:hint="eastAsia"/>
          <w:lang w:val="en-US" w:eastAsia="zh-CN"/>
        </w:rPr>
        <w:t>Void</w:t>
      </w:r>
    </w:p>
    <w:p w14:paraId="2F10B45A" w14:textId="77777777" w:rsidR="00EE3386" w:rsidRDefault="00EE3386" w:rsidP="00EE3386"/>
    <w:p w14:paraId="4CA84C6C" w14:textId="77777777" w:rsidR="00C60A4B" w:rsidRDefault="00C60A4B" w:rsidP="00C60A4B">
      <w:pPr>
        <w:pStyle w:val="TH"/>
      </w:pPr>
      <w:r>
        <w:t>Table 9.10D.3.5-</w:t>
      </w:r>
      <w:r>
        <w:rPr>
          <w:lang w:eastAsia="zh-CN"/>
        </w:rPr>
        <w:t>3</w:t>
      </w:r>
      <w:r>
        <w:t>: Time period for SFN ac</w:t>
      </w:r>
      <w:r>
        <w:rPr>
          <w:rFonts w:hint="eastAsia"/>
          <w:lang w:eastAsia="zh-CN"/>
        </w:rPr>
        <w:t>q</w:t>
      </w:r>
      <w:r>
        <w:t xml:space="preserve">uisition </w:t>
      </w:r>
      <w:r>
        <w:rPr>
          <w:lang w:eastAsia="zh-TW"/>
        </w:rPr>
        <w:t xml:space="preserve">for </w:t>
      </w:r>
      <w:r>
        <w:t>inter</w:t>
      </w:r>
      <w:r>
        <w:rPr>
          <w:rFonts w:hint="eastAsia"/>
          <w:lang w:eastAsia="zh-CN"/>
        </w:rPr>
        <w:t>-</w:t>
      </w:r>
      <w:r>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60A4B" w:rsidRPr="00594BD0" w14:paraId="361459C4" w14:textId="77777777" w:rsidTr="00532BEF">
        <w:trPr>
          <w:jc w:val="center"/>
        </w:trPr>
        <w:tc>
          <w:tcPr>
            <w:tcW w:w="2122" w:type="dxa"/>
            <w:shd w:val="clear" w:color="auto" w:fill="auto"/>
          </w:tcPr>
          <w:p w14:paraId="6F88B9C0" w14:textId="77777777" w:rsidR="00C60A4B" w:rsidRDefault="00C60A4B" w:rsidP="00532BEF">
            <w:pPr>
              <w:pStyle w:val="TAH"/>
              <w:rPr>
                <w:lang w:eastAsia="zh-CN"/>
              </w:rPr>
            </w:pPr>
            <w:r>
              <w:t>Condition</w:t>
            </w:r>
            <w:r>
              <w:rPr>
                <w:vertAlign w:val="superscript"/>
              </w:rPr>
              <w:t xml:space="preserve"> NOTE1</w:t>
            </w:r>
          </w:p>
        </w:tc>
        <w:tc>
          <w:tcPr>
            <w:tcW w:w="7119" w:type="dxa"/>
            <w:shd w:val="clear" w:color="auto" w:fill="auto"/>
          </w:tcPr>
          <w:p w14:paraId="6B4AF7E1" w14:textId="77777777" w:rsidR="00C60A4B" w:rsidRDefault="00C60A4B" w:rsidP="00532BEF">
            <w:pPr>
              <w:pStyle w:val="TAH"/>
              <w:rPr>
                <w:lang w:val="fr-FR"/>
              </w:rPr>
            </w:pPr>
            <w:r>
              <w:rPr>
                <w:lang w:val="fr-FR"/>
              </w:rPr>
              <w:t>T</w:t>
            </w:r>
            <w:r>
              <w:rPr>
                <w:vertAlign w:val="subscript"/>
                <w:lang w:val="fr-FR"/>
              </w:rPr>
              <w:t xml:space="preserve"> </w:t>
            </w:r>
            <w:r>
              <w:rPr>
                <w:rFonts w:hint="eastAsia"/>
                <w:vertAlign w:val="subscript"/>
                <w:lang w:val="fr-FR" w:eastAsia="zh-CN"/>
              </w:rPr>
              <w:t>CSI-RS</w:t>
            </w:r>
            <w:r>
              <w:rPr>
                <w:vertAlign w:val="subscript"/>
                <w:lang w:val="fr-FR"/>
              </w:rPr>
              <w:t>_SFN_inter</w:t>
            </w:r>
          </w:p>
        </w:tc>
      </w:tr>
      <w:tr w:rsidR="00C60A4B" w14:paraId="011FE813" w14:textId="77777777" w:rsidTr="00532BEF">
        <w:trPr>
          <w:jc w:val="center"/>
        </w:trPr>
        <w:tc>
          <w:tcPr>
            <w:tcW w:w="2122" w:type="dxa"/>
            <w:shd w:val="clear" w:color="auto" w:fill="auto"/>
          </w:tcPr>
          <w:p w14:paraId="45C484C0" w14:textId="77777777" w:rsidR="00C60A4B" w:rsidRDefault="00C60A4B" w:rsidP="00532BEF">
            <w:pPr>
              <w:pStyle w:val="TAC"/>
            </w:pPr>
            <w:r>
              <w:t>No DRX</w:t>
            </w:r>
          </w:p>
        </w:tc>
        <w:tc>
          <w:tcPr>
            <w:tcW w:w="7119" w:type="dxa"/>
            <w:shd w:val="clear" w:color="auto" w:fill="auto"/>
          </w:tcPr>
          <w:p w14:paraId="1F259DB5" w14:textId="77777777" w:rsidR="00C60A4B" w:rsidRDefault="00C60A4B" w:rsidP="00532BEF">
            <w:pPr>
              <w:pStyle w:val="TAC"/>
            </w:pPr>
            <w:r>
              <w:t xml:space="preserve">Max(200ms, 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rPr>
                <w:rFonts w:cs="Arial"/>
                <w:szCs w:val="18"/>
              </w:rPr>
              <w:t>)</w:t>
            </w:r>
            <w:r>
              <w:rPr>
                <w:rFonts w:cs="Arial"/>
                <w:szCs w:val="18"/>
              </w:rPr>
              <w:sym w:font="Symbol" w:char="F0B4"/>
            </w:r>
            <w:r>
              <w:t xml:space="preserve"> Max(MGRP, </w:t>
            </w:r>
            <w:r>
              <w:rPr>
                <w:rFonts w:hint="eastAsia"/>
                <w:lang w:eastAsia="zh-CN"/>
              </w:rPr>
              <w:t>SMTC</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C60A4B" w14:paraId="11952C42" w14:textId="77777777" w:rsidTr="00532BEF">
        <w:trPr>
          <w:jc w:val="center"/>
        </w:trPr>
        <w:tc>
          <w:tcPr>
            <w:tcW w:w="2122" w:type="dxa"/>
            <w:shd w:val="clear" w:color="auto" w:fill="auto"/>
          </w:tcPr>
          <w:p w14:paraId="4016C0AC" w14:textId="77777777" w:rsidR="00C60A4B" w:rsidRDefault="00C60A4B" w:rsidP="00532BEF">
            <w:pPr>
              <w:pStyle w:val="TAC"/>
            </w:pPr>
            <w:r>
              <w:t xml:space="preserve">DRX cycle </w:t>
            </w:r>
            <w:r>
              <w:rPr>
                <w:rFonts w:ascii="Times New Roman" w:hAnsi="Times New Roman"/>
              </w:rPr>
              <w:t>≤</w:t>
            </w:r>
            <w:r>
              <w:t xml:space="preserve"> 320ms</w:t>
            </w:r>
          </w:p>
        </w:tc>
        <w:tc>
          <w:tcPr>
            <w:tcW w:w="7119" w:type="dxa"/>
            <w:shd w:val="clear" w:color="auto" w:fill="auto"/>
          </w:tcPr>
          <w:p w14:paraId="43EA60ED" w14:textId="77777777" w:rsidR="00C60A4B" w:rsidRDefault="00C60A4B" w:rsidP="00532BEF">
            <w:pPr>
              <w:pStyle w:val="TAC"/>
              <w:rPr>
                <w:b/>
              </w:rPr>
            </w:pPr>
            <w:r>
              <w:t>Max(200ms, Ceil</w:t>
            </w:r>
            <w:r>
              <w:rPr>
                <w:rFonts w:ascii="Malgun Gothic" w:eastAsia="Malgun Gothic" w:hAnsi="Malgun Gothic"/>
                <w:lang w:eastAsia="zh-TW"/>
              </w:rPr>
              <w:t>(5</w:t>
            </w:r>
            <w:r>
              <w:t xml:space="preserve">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Malgun Gothic" w:eastAsia="Malgun Gothic" w:hAnsi="Malgun Gothic"/>
                <w:lang w:eastAsia="zh-TW"/>
              </w:rPr>
              <w:t>)</w:t>
            </w:r>
            <w:r>
              <w:t xml:space="preserve"> </w:t>
            </w:r>
            <w:r>
              <w:rPr>
                <w:rFonts w:cs="Arial"/>
                <w:szCs w:val="18"/>
              </w:rPr>
              <w:sym w:font="Symbol" w:char="F0B4"/>
            </w:r>
            <w:r>
              <w:t xml:space="preserve"> Max(MGRP, </w:t>
            </w:r>
            <w:r>
              <w:rPr>
                <w:rFonts w:hint="eastAsia"/>
                <w:lang w:eastAsia="zh-CN"/>
              </w:rPr>
              <w:t>SMTC</w:t>
            </w:r>
            <w:r>
              <w:t xml:space="preserve"> period, DRX cycle)) </w:t>
            </w:r>
            <w:r>
              <w:rPr>
                <w:rFonts w:cs="Arial"/>
                <w:szCs w:val="18"/>
              </w:rPr>
              <w:sym w:font="Symbol" w:char="F0B4"/>
            </w:r>
            <w:r>
              <w:t xml:space="preserve"> CSSF</w:t>
            </w:r>
            <w:r>
              <w:rPr>
                <w:vertAlign w:val="subscript"/>
              </w:rPr>
              <w:t>inter</w:t>
            </w:r>
          </w:p>
        </w:tc>
      </w:tr>
      <w:tr w:rsidR="00C60A4B" w14:paraId="08F10170" w14:textId="77777777" w:rsidTr="00532BEF">
        <w:trPr>
          <w:jc w:val="center"/>
        </w:trPr>
        <w:tc>
          <w:tcPr>
            <w:tcW w:w="2122" w:type="dxa"/>
            <w:shd w:val="clear" w:color="auto" w:fill="auto"/>
          </w:tcPr>
          <w:p w14:paraId="22CF9062" w14:textId="77777777" w:rsidR="00C60A4B" w:rsidRDefault="00C60A4B" w:rsidP="00532BEF">
            <w:pPr>
              <w:pStyle w:val="TAC"/>
              <w:rPr>
                <w:b/>
              </w:rPr>
            </w:pPr>
            <w:r>
              <w:t>DRX cycle &gt; 320ms</w:t>
            </w:r>
          </w:p>
        </w:tc>
        <w:tc>
          <w:tcPr>
            <w:tcW w:w="7119" w:type="dxa"/>
            <w:shd w:val="clear" w:color="auto" w:fill="auto"/>
          </w:tcPr>
          <w:p w14:paraId="0FE2C01E" w14:textId="77777777" w:rsidR="00C60A4B" w:rsidRDefault="00C60A4B" w:rsidP="00532BEF">
            <w:pPr>
              <w:pStyle w:val="TAC"/>
              <w:rPr>
                <w:b/>
              </w:rPr>
            </w:pPr>
            <w:r>
              <w:t xml:space="preserve">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rPr>
                <w:rFonts w:cs="Arial"/>
                <w:szCs w:val="18"/>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C60A4B" w14:paraId="0ED7E83F" w14:textId="77777777" w:rsidTr="00532BEF">
        <w:trPr>
          <w:trHeight w:val="70"/>
          <w:jc w:val="center"/>
        </w:trPr>
        <w:tc>
          <w:tcPr>
            <w:tcW w:w="9241" w:type="dxa"/>
            <w:gridSpan w:val="2"/>
            <w:shd w:val="clear" w:color="auto" w:fill="auto"/>
          </w:tcPr>
          <w:p w14:paraId="20D0E48E" w14:textId="77777777" w:rsidR="00C60A4B" w:rsidRDefault="00C60A4B" w:rsidP="00532BEF">
            <w:pPr>
              <w:pStyle w:val="TAN"/>
            </w:pPr>
            <w:r>
              <w:t>NOTE 1:</w:t>
            </w:r>
            <w:r>
              <w:tab/>
              <w:t>DRX or non DRX requirements apply according to the conditions described in clause 3.6.1</w:t>
            </w:r>
          </w:p>
          <w:p w14:paraId="08DCDE47" w14:textId="77777777" w:rsidR="00C60A4B" w:rsidRDefault="00C60A4B" w:rsidP="00532BEF">
            <w:pPr>
              <w:pStyle w:val="TAN"/>
              <w:rPr>
                <w:lang w:eastAsia="ko-KR"/>
              </w:rPr>
            </w:pPr>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p>
          <w:p w14:paraId="1C47F03C" w14:textId="483FDAA7" w:rsidR="00C60A4B" w:rsidRDefault="00C60A4B" w:rsidP="00532BEF">
            <w:pPr>
              <w:pStyle w:val="TAN"/>
            </w:pPr>
            <w:r>
              <w:t xml:space="preserve">NOTE </w:t>
            </w:r>
            <w:r>
              <w:rPr>
                <w:rFonts w:hint="eastAsia"/>
                <w:lang w:eastAsia="zh-CN"/>
              </w:rPr>
              <w:t>3</w:t>
            </w:r>
            <w:r>
              <w:t>:</w:t>
            </w:r>
            <w:r>
              <w:rPr>
                <w:lang w:val="en-US"/>
              </w:rPr>
              <w:tab/>
              <w:t xml:space="preserve">For UE supporting [antenna arrays],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E02B46A" w14:textId="77777777" w:rsidR="008840A4" w:rsidRDefault="008840A4" w:rsidP="008840A4">
      <w:pPr>
        <w:rPr>
          <w:highlight w:val="yellow"/>
          <w:lang w:eastAsia="zh-CN"/>
        </w:rPr>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520F472A" w14:textId="2F2A036E" w:rsidR="00673676" w:rsidRPr="00BE78B0" w:rsidRDefault="00673676" w:rsidP="00A2330E">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lang w:eastAsia="zh-CN"/>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 xml:space="preserve">The requirements in this clause are applicable for CGI identification of an intra frequency </w:t>
      </w:r>
      <w:r w:rsidRPr="00A07E20">
        <w:rPr>
          <w:rFonts w:eastAsiaTheme="minorEastAsia"/>
          <w:lang w:eastAsia="zh-CN"/>
        </w:rPr>
        <w:t>and inter frequency</w:t>
      </w:r>
      <w:r w:rsidRPr="00A07E20">
        <w:rPr>
          <w:rFonts w:eastAsiaTheme="minorEastAsia"/>
        </w:rPr>
        <w:t xml:space="preserve">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1E9F7DF3" w14:textId="77777777" w:rsidR="00025530" w:rsidRPr="00A07E20" w:rsidRDefault="00025530" w:rsidP="00025530">
      <w:pPr>
        <w:ind w:left="284"/>
      </w:pPr>
      <w:r w:rsidRPr="00A07E20">
        <w:t>For 1 Rx RedCap UE:</w:t>
      </w:r>
    </w:p>
    <w:p w14:paraId="67AF8806"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rPr>
          <w:lang w:eastAsia="zh-CN"/>
        </w:rPr>
        <w:t>T</w:t>
      </w:r>
      <w:r w:rsidRPr="00A07E20">
        <w:rPr>
          <w:vertAlign w:val="subscript"/>
          <w:lang w:eastAsia="zh-CN"/>
        </w:rPr>
        <w:t>SMTC</w:t>
      </w:r>
      <w:r w:rsidRPr="00A07E20">
        <w:rPr>
          <w:lang w:eastAsia="ko-KR"/>
        </w:rPr>
        <w:t xml:space="preserve"> is the SMTC periodicity configured for the target cell measurement, and T</w:t>
      </w:r>
      <w:r w:rsidRPr="00A07E20">
        <w:rPr>
          <w:vertAlign w:val="subscript"/>
          <w:lang w:eastAsia="zh-CN"/>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rPr>
          <w:lang w:eastAsia="zh-CN"/>
        </w:rPr>
        <w:t xml:space="preserve"> T</w:t>
      </w:r>
      <w:r w:rsidRPr="00A07E20">
        <w:rPr>
          <w:vertAlign w:val="subscript"/>
          <w:lang w:eastAsia="zh-CN"/>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78AFABB1" w:rsidR="00025530" w:rsidRPr="00A07E20" w:rsidRDefault="00340FF5" w:rsidP="00025530">
      <w:pPr>
        <w:pStyle w:val="B10"/>
      </w:pPr>
      <w:r w:rsidRPr="00A07E20">
        <w:t>-</w:t>
      </w:r>
      <w:r w:rsidRPr="00A07E20">
        <w:tab/>
        <w:t>Clause 8.2.2.2.14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w:t>
      </w:r>
      <w:r w:rsidRPr="00A07E20">
        <w:rPr>
          <w:rFonts w:eastAsiaTheme="minorEastAsia" w:cs="v4.2.0"/>
          <w:lang w:eastAsia="zh-CN"/>
        </w:rPr>
        <w:t xml:space="preserve"> </w:t>
      </w:r>
      <w:r w:rsidRPr="00A07E20">
        <w:rPr>
          <w:rFonts w:eastAsiaTheme="minorEastAsia" w:cs="v4.2.0"/>
        </w:rPr>
        <w:t>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w:t>
      </w:r>
      <w:r w:rsidRPr="00A07E20">
        <w:rPr>
          <w:rFonts w:eastAsiaTheme="minorEastAsia" w:cs="v4.2.0"/>
          <w:lang w:eastAsia="zh-CN"/>
        </w:rPr>
        <w:t xml:space="preserve">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pPr>
        <w:rPr>
          <w:lang w:eastAsia="zh-CN"/>
        </w:rPr>
      </w:pPr>
      <w:r w:rsidRPr="00A07E20">
        <w:rPr>
          <w:lang w:eastAsia="zh-CN"/>
        </w:rPr>
        <w:t xml:space="preserve">When a RedCap UE is identifying CGI of an NR cell with autonomous gaps, the UE is </w:t>
      </w:r>
      <w:r w:rsidRPr="00A07E20">
        <w:rPr>
          <w:lang w:val="en-US" w:eastAsia="zh-CN"/>
        </w:rPr>
        <w:t>not expected to transmit PUCCH/PUSCH/SRS or receive PDCCH/PDSCH/TRS/CSI-RS for CQI</w:t>
      </w:r>
      <w:r w:rsidRPr="00A07E20">
        <w:t xml:space="preserve"> on PCell </w:t>
      </w:r>
      <w:r w:rsidRPr="00A07E20">
        <w:rPr>
          <w:rFonts w:hint="eastAsia"/>
          <w:lang w:eastAsia="zh-CN"/>
        </w:rPr>
        <w:t>for</w:t>
      </w:r>
      <w:r w:rsidRPr="00A07E20">
        <w:t xml:space="preserve"> the following slots</w:t>
      </w:r>
      <w:r w:rsidRPr="00A07E20">
        <w:rPr>
          <w:lang w:eastAsia="zh-CN"/>
        </w:rPr>
        <w:t>:</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eastAsia="zh-CN"/>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eastAsia="zh-CN"/>
              </w:rPr>
            </w:pPr>
            <w:r w:rsidRPr="00A07E20">
              <w:rPr>
                <w:rFonts w:cs="Arial"/>
                <w:szCs w:val="18"/>
                <w:lang w:val="fr-FR" w:eastAsia="zh-CN"/>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eastAsia="zh-CN"/>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eastAsia="zh-CN"/>
              </w:rPr>
            </w:pPr>
            <w:r w:rsidRPr="00A07E20">
              <w:rPr>
                <w:rFonts w:cs="Arial"/>
                <w:szCs w:val="18"/>
                <w:lang w:val="fr-FR" w:eastAsia="zh-CN"/>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eastAsia="zh-CN"/>
              </w:rPr>
            </w:pPr>
            <w:r w:rsidRPr="00A07E20">
              <w:rPr>
                <w:rFonts w:cs="Arial"/>
                <w:szCs w:val="18"/>
                <w:lang w:val="fr-FR" w:eastAsia="zh-CN"/>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eastAsia="zh-CN"/>
              </w:rPr>
            </w:pPr>
            <w:r w:rsidRPr="00A07E20">
              <w:rPr>
                <w:rFonts w:cs="Arial"/>
                <w:szCs w:val="18"/>
                <w:lang w:val="fr-FR" w:eastAsia="zh-CN"/>
              </w:rPr>
              <w:t>37</w:t>
            </w:r>
          </w:p>
        </w:tc>
      </w:tr>
    </w:tbl>
    <w:p w14:paraId="72AC3B3B" w14:textId="77777777" w:rsidR="00025530" w:rsidRDefault="00025530" w:rsidP="009F6F6D">
      <w:pPr>
        <w:rPr>
          <w:rFonts w:eastAsiaTheme="minorEastAsia"/>
        </w:rPr>
      </w:pPr>
    </w:p>
    <w:p w14:paraId="766E6AA3" w14:textId="77777777" w:rsidR="00994877" w:rsidRDefault="00994877" w:rsidP="00994877">
      <w:pPr>
        <w:pStyle w:val="Heading2"/>
        <w:rPr>
          <w:lang w:eastAsia="zh-CN"/>
        </w:rPr>
      </w:pPr>
      <w:r>
        <w:t>9.11D</w:t>
      </w:r>
      <w:r>
        <w:tab/>
        <w:t>NR measurements with autonomous gaps</w:t>
      </w:r>
      <w:r>
        <w:rPr>
          <w:rFonts w:hint="eastAsia"/>
          <w:lang w:eastAsia="zh-CN"/>
        </w:rPr>
        <w:t xml:space="preserve"> for ATG</w:t>
      </w:r>
    </w:p>
    <w:p w14:paraId="3016B700" w14:textId="04FDD7F8" w:rsidR="00994877" w:rsidRDefault="00994877" w:rsidP="00994877">
      <w:pPr>
        <w:rPr>
          <w:rFonts w:eastAsiaTheme="minorEastAsia"/>
        </w:rPr>
      </w:pPr>
      <w:r>
        <w:t xml:space="preserve">The requirements in clause </w:t>
      </w:r>
      <w:r>
        <w:rPr>
          <w:lang w:eastAsia="zh-CN"/>
        </w:rPr>
        <w:t>9.11</w:t>
      </w:r>
      <w:r>
        <w:t xml:space="preserve"> shall apply only for FR1</w:t>
      </w:r>
      <w:r>
        <w:rPr>
          <w:lang w:eastAsia="zh-CN"/>
        </w:rPr>
        <w:t xml:space="preserve"> without considering CA/DC and inter RAT measurement.</w:t>
      </w:r>
    </w:p>
    <w:p w14:paraId="435274C1" w14:textId="77777777" w:rsidR="0039392A" w:rsidRDefault="0039392A" w:rsidP="00295924">
      <w:pPr>
        <w:pStyle w:val="Heading3"/>
      </w:pPr>
      <w:r>
        <w:t>9.11D.1</w:t>
      </w:r>
      <w:r>
        <w:tab/>
        <w:t>Introduction</w:t>
      </w:r>
    </w:p>
    <w:p w14:paraId="4D55EF59" w14:textId="77777777" w:rsidR="0039392A" w:rsidRDefault="0039392A" w:rsidP="0039392A">
      <w:pPr>
        <w:rPr>
          <w:rFonts w:eastAsiaTheme="minorEastAsia"/>
        </w:rPr>
      </w:pPr>
      <w:r>
        <w:rPr>
          <w:rFonts w:eastAsiaTheme="minorEastAsia"/>
        </w:rPr>
        <w:t xml:space="preserve">The requirements in this clause are applicable for CGI identification of an intra frequency </w:t>
      </w:r>
      <w:r>
        <w:rPr>
          <w:rFonts w:eastAsiaTheme="minorEastAsia"/>
          <w:lang w:eastAsia="zh-CN"/>
        </w:rPr>
        <w:t>and inter frequency</w:t>
      </w:r>
      <w:r>
        <w:rPr>
          <w:rFonts w:eastAsiaTheme="minorEastAsia"/>
        </w:rPr>
        <w:t xml:space="preserve"> NR target cell.</w:t>
      </w:r>
    </w:p>
    <w:p w14:paraId="74CBFE00" w14:textId="77777777" w:rsidR="0039392A" w:rsidRDefault="0039392A" w:rsidP="0039392A">
      <w:r>
        <w:t xml:space="preserve">The requirements in this </w:t>
      </w:r>
      <w:r>
        <w:rPr>
          <w:rFonts w:eastAsiaTheme="minorEastAsia"/>
        </w:rPr>
        <w:t xml:space="preserve">clause </w:t>
      </w:r>
      <w:r>
        <w:t xml:space="preserve">are specified </w:t>
      </w:r>
      <w:r>
        <w:rPr>
          <w:rFonts w:eastAsiaTheme="minorEastAsia"/>
        </w:rPr>
        <w:t>for CGI identification of an NR target cell</w:t>
      </w:r>
      <w:r>
        <w:t xml:space="preserve"> and are applicable for a UE:</w:t>
      </w:r>
    </w:p>
    <w:p w14:paraId="50DC2994" w14:textId="77777777" w:rsidR="0039392A" w:rsidRDefault="0039392A" w:rsidP="0039392A">
      <w:pPr>
        <w:pStyle w:val="B10"/>
      </w:pPr>
      <w:r>
        <w:t>-</w:t>
      </w:r>
      <w:r>
        <w:tab/>
        <w:t>in RRC_CONNECTED state, and</w:t>
      </w:r>
    </w:p>
    <w:p w14:paraId="2933FC0B" w14:textId="77744F79" w:rsidR="0039392A" w:rsidRDefault="0039392A" w:rsidP="0039392A">
      <w:pPr>
        <w:pStyle w:val="B10"/>
      </w:pPr>
      <w:r>
        <w:t>-</w:t>
      </w:r>
      <w:r>
        <w:tab/>
        <w:t xml:space="preserve">configured with SA for CGI identification requested by NR PSCell. </w:t>
      </w:r>
    </w:p>
    <w:p w14:paraId="4A58ED57" w14:textId="77777777" w:rsidR="0039392A" w:rsidRDefault="0039392A" w:rsidP="0039392A">
      <w:r>
        <w:t>The overall CGI reporting delay is defined in clause 9.11D.3.</w:t>
      </w:r>
    </w:p>
    <w:p w14:paraId="5095F70D" w14:textId="77777777" w:rsidR="0039392A" w:rsidRDefault="0039392A" w:rsidP="0039392A">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24337C66" w14:textId="77777777" w:rsidR="0039392A" w:rsidRDefault="0039392A" w:rsidP="0039392A">
      <w:pPr>
        <w:pStyle w:val="Heading3"/>
      </w:pPr>
      <w:r>
        <w:t>9.11D.2</w:t>
      </w:r>
      <w:r>
        <w:tab/>
      </w:r>
      <w:r>
        <w:rPr>
          <w:rFonts w:hint="eastAsia"/>
        </w:rPr>
        <w:t>CGI i</w:t>
      </w:r>
      <w:r>
        <w:t>dentification of an NR cell with autonomous gaps</w:t>
      </w:r>
    </w:p>
    <w:p w14:paraId="66382440" w14:textId="77777777" w:rsidR="0039392A" w:rsidRDefault="0039392A" w:rsidP="0039392A">
      <w:r>
        <w:t xml:space="preserve">The UE shall identify and report the CGI of a known NR target cell when requested by the network for the purpose of </w:t>
      </w:r>
      <w:r>
        <w:rPr>
          <w:rFonts w:cs="v4.2.0"/>
        </w:rPr>
        <w:t>reportCGI</w:t>
      </w:r>
      <w:r>
        <w:t xml:space="preserve">. Only one cell is provided to the UE with </w:t>
      </w:r>
      <w:r>
        <w:rPr>
          <w:i/>
        </w:rPr>
        <w:t>cellForWhichToReportCGI</w:t>
      </w:r>
      <w:r>
        <w:t xml:space="preserve"> for identifying the CGI.The UE may make autonomous gaps in both downlink reception and uplink transmission for receiving MIB and SIB1 message according to clause 5.5.3 of TS 38.331 [2]. Note that a UE is not required to use autonomous gap if </w:t>
      </w:r>
      <w:r>
        <w:rPr>
          <w:i/>
        </w:rPr>
        <w:t>useAutonomousGaps</w:t>
      </w:r>
      <w:r>
        <w:t xml:space="preserve"> is set to false. </w:t>
      </w:r>
      <w:r>
        <w:rPr>
          <w:rFonts w:cs="v4.2.0"/>
        </w:rPr>
        <w:t xml:space="preserve">If autonomous gaps are used for measurement with the purpose of reportCGI, </w:t>
      </w:r>
      <w:r>
        <w:t xml:space="preserve">regardless of whether DRX is used or not, </w:t>
      </w:r>
      <w:r>
        <w:rPr>
          <w:rFonts w:hint="eastAsia"/>
          <w:lang w:eastAsia="zh-CN"/>
        </w:rPr>
        <w:t>or whether SCell(s) are configured or not,</w:t>
      </w:r>
      <w:r>
        <w:rPr>
          <w:lang w:eastAsia="zh-CN"/>
        </w:rPr>
        <w:t xml:space="preserve"> </w:t>
      </w:r>
      <w:r>
        <w:t>the UE shall be able to identify a new CGI of NR cell within:</w:t>
      </w:r>
    </w:p>
    <w:p w14:paraId="12D3AB3B" w14:textId="77777777" w:rsidR="0039392A" w:rsidRDefault="0039392A" w:rsidP="0039392A">
      <w:pPr>
        <w:pStyle w:val="EQ"/>
      </w:pPr>
      <w:r>
        <w:tab/>
        <w:t>T</w:t>
      </w:r>
      <w:r>
        <w:rPr>
          <w:vertAlign w:val="subscript"/>
        </w:rPr>
        <w:t xml:space="preserve">identify_CGI </w:t>
      </w:r>
      <w:r>
        <w:t>= (T</w:t>
      </w:r>
      <w:r>
        <w:rPr>
          <w:vertAlign w:val="subscript"/>
        </w:rPr>
        <w:t>MIB</w:t>
      </w:r>
      <w:r>
        <w:t xml:space="preserve"> + T</w:t>
      </w:r>
      <w:r>
        <w:rPr>
          <w:vertAlign w:val="subscript"/>
        </w:rPr>
        <w:t xml:space="preserve"> SIB1</w:t>
      </w:r>
      <w:r>
        <w:t>) ms</w:t>
      </w:r>
    </w:p>
    <w:p w14:paraId="5D5CB333" w14:textId="77777777" w:rsidR="0039392A" w:rsidRDefault="0039392A" w:rsidP="0039392A">
      <w:r>
        <w:t>Where:</w:t>
      </w:r>
    </w:p>
    <w:p w14:paraId="48539148" w14:textId="77777777" w:rsidR="0039392A" w:rsidRDefault="0039392A" w:rsidP="0039392A">
      <w:pPr>
        <w:pStyle w:val="B10"/>
      </w:pPr>
      <w:r>
        <w:tab/>
        <w:t>T</w:t>
      </w:r>
      <w:r>
        <w:rPr>
          <w:vertAlign w:val="subscript"/>
        </w:rPr>
        <w:t>MIB</w:t>
      </w:r>
      <w:r>
        <w:t xml:space="preserve"> is the time period used to acquire MIB message. T</w:t>
      </w:r>
      <w:r>
        <w:rPr>
          <w:vertAlign w:val="subscript"/>
        </w:rPr>
        <w:t>MIB</w:t>
      </w:r>
      <w:r>
        <w:t xml:space="preserve"> = 6 *</w:t>
      </w:r>
      <w:r>
        <w:rPr>
          <w:lang w:eastAsia="zh-CN"/>
        </w:rPr>
        <w:t xml:space="preserve"> T</w:t>
      </w:r>
      <w:r>
        <w:rPr>
          <w:vertAlign w:val="subscript"/>
          <w:lang w:eastAsia="zh-CN"/>
        </w:rPr>
        <w:t>SMTC</w:t>
      </w:r>
      <w:r>
        <w:t xml:space="preserve"> ms for target cell carrier frequency on FR1.</w:t>
      </w:r>
    </w:p>
    <w:p w14:paraId="48F94442" w14:textId="77777777" w:rsidR="0039392A" w:rsidRDefault="0039392A" w:rsidP="0039392A">
      <w:pPr>
        <w:pStyle w:val="B10"/>
      </w:pPr>
      <w:r>
        <w:tab/>
        <w:t>T</w:t>
      </w:r>
      <w:r>
        <w:rPr>
          <w:vertAlign w:val="subscript"/>
        </w:rPr>
        <w:t>SIB1</w:t>
      </w:r>
      <w:r>
        <w:t xml:space="preserve"> is the time period used to acquire SIB1 message. T</w:t>
      </w:r>
      <w:r>
        <w:rPr>
          <w:vertAlign w:val="subscript"/>
        </w:rPr>
        <w:t>SIB1</w:t>
      </w:r>
      <w:r>
        <w:t xml:space="preserve"> = 6 *</w:t>
      </w:r>
      <w:r>
        <w:rPr>
          <w:lang w:eastAsia="zh-CN"/>
        </w:rPr>
        <w:t xml:space="preserve"> T</w:t>
      </w:r>
      <w:r>
        <w:rPr>
          <w:vertAlign w:val="subscript"/>
          <w:lang w:eastAsia="zh-CN"/>
        </w:rPr>
        <w:t>RMSI-scheduling</w:t>
      </w:r>
      <w:r>
        <w:rPr>
          <w:lang w:eastAsia="zh-CN"/>
        </w:rPr>
        <w:t xml:space="preserve"> </w:t>
      </w:r>
      <w:r>
        <w:t>ms.</w:t>
      </w:r>
    </w:p>
    <w:p w14:paraId="1DBC6E4C" w14:textId="77777777" w:rsidR="0039392A" w:rsidRDefault="0039392A" w:rsidP="0039392A">
      <w:pPr>
        <w:pStyle w:val="B10"/>
        <w:rPr>
          <w:lang w:eastAsia="ko-KR"/>
        </w:rPr>
      </w:pPr>
      <w:r>
        <w:rPr>
          <w:lang w:eastAsia="ko-KR"/>
        </w:rPr>
        <w:tab/>
        <w:t xml:space="preserve">Where </w:t>
      </w:r>
      <w:r>
        <w:rPr>
          <w:lang w:eastAsia="zh-CN"/>
        </w:rPr>
        <w:t>T</w:t>
      </w:r>
      <w:r>
        <w:rPr>
          <w:vertAlign w:val="subscript"/>
          <w:lang w:eastAsia="zh-CN"/>
        </w:rPr>
        <w:t>SMTC</w:t>
      </w:r>
      <w:r>
        <w:rPr>
          <w:lang w:eastAsia="ko-KR"/>
        </w:rPr>
        <w:t xml:space="preserve"> is the SMTC periodicity configured for the target cell measurement, and T</w:t>
      </w:r>
      <w:r>
        <w:rPr>
          <w:vertAlign w:val="subscript"/>
          <w:lang w:eastAsia="zh-CN"/>
        </w:rPr>
        <w:t>RMSI-scheduling</w:t>
      </w:r>
      <w:r>
        <w:rPr>
          <w:lang w:eastAsia="ko-KR"/>
        </w:rPr>
        <w:t xml:space="preserve"> is </w:t>
      </w:r>
    </w:p>
    <w:p w14:paraId="60E016AD" w14:textId="77777777" w:rsidR="0039392A" w:rsidRDefault="0039392A" w:rsidP="0039392A">
      <w:pPr>
        <w:pStyle w:val="B20"/>
      </w:pPr>
      <w:r>
        <w:rPr>
          <w:lang w:eastAsia="ko-KR"/>
        </w:rPr>
        <w:t>-</w:t>
      </w:r>
      <w:r>
        <w:rPr>
          <w:lang w:eastAsia="ko-KR"/>
        </w:rPr>
        <w:tab/>
        <w:t xml:space="preserve">the maximum between the periodicity with which the SIB1 is actually transmitted by the NR target cell and 20ms when </w:t>
      </w:r>
      <w:r>
        <w:rPr>
          <w:rFonts w:eastAsia="MS Mincho"/>
          <w:lang w:eastAsia="ja-JP"/>
        </w:rPr>
        <w:t>SSB and RMSI CORESET multiplexing pattern is 1</w:t>
      </w:r>
      <w:r>
        <w:rPr>
          <w:lang w:eastAsia="ko-KR"/>
        </w:rPr>
        <w:t>.</w:t>
      </w:r>
    </w:p>
    <w:p w14:paraId="0FD2C61D" w14:textId="77777777" w:rsidR="0039392A" w:rsidRDefault="0039392A" w:rsidP="0039392A">
      <w:pPr>
        <w:rPr>
          <w:rFonts w:cs="v4.2.0"/>
        </w:rPr>
      </w:pPr>
      <w:r>
        <w:rPr>
          <w:rFonts w:cs="v4.2.0"/>
        </w:rPr>
        <w:t xml:space="preserve">The requirement for identifying the CGI of an NR cell within </w:t>
      </w:r>
      <w:r>
        <w:t>T</w:t>
      </w:r>
      <w:r>
        <w:rPr>
          <w:vertAlign w:val="subscript"/>
        </w:rPr>
        <w:t xml:space="preserve">identify_CGI </w:t>
      </w:r>
      <w:r>
        <w:rPr>
          <w:rFonts w:cs="v4.2.0"/>
        </w:rPr>
        <w:t xml:space="preserve">is applicable when no DRX is used as well as when any of the DRX cycles specified in </w:t>
      </w:r>
      <w:r>
        <w:t>TS 38.331 [2]</w:t>
      </w:r>
      <w:r>
        <w:rPr>
          <w:rFonts w:cs="v4.2.0"/>
        </w:rPr>
        <w:t xml:space="preserve"> is used.</w:t>
      </w:r>
    </w:p>
    <w:p w14:paraId="24070327" w14:textId="77777777" w:rsidR="0039392A" w:rsidRDefault="0039392A" w:rsidP="005B2FD8">
      <w:r>
        <w:t>Within the time T</w:t>
      </w:r>
      <w:r>
        <w:rPr>
          <w:vertAlign w:val="subscript"/>
        </w:rPr>
        <w:t>identify_CGI</w:t>
      </w:r>
      <w:r>
        <w:t>, over which the UE identifies the CGI of an NR cell, the UE shall fulfil interruption requirements specified in clause 8.2.2.2.14.</w:t>
      </w:r>
    </w:p>
    <w:p w14:paraId="3C10C6FC" w14:textId="77777777" w:rsidR="0039392A" w:rsidRDefault="0039392A" w:rsidP="0039392A">
      <w:r>
        <w:t>In the requirement a cell is known if,</w:t>
      </w:r>
    </w:p>
    <w:p w14:paraId="6AAE86E3" w14:textId="77777777" w:rsidR="0039392A" w:rsidRDefault="0039392A" w:rsidP="0039392A">
      <w:pPr>
        <w:pStyle w:val="B10"/>
      </w:pPr>
      <w:r>
        <w:t>-</w:t>
      </w:r>
      <w:r>
        <w:tab/>
        <w:t>During the last 5 seconds for FR1 before the reception of the report CGI command:</w:t>
      </w:r>
    </w:p>
    <w:p w14:paraId="4479AE65" w14:textId="77777777" w:rsidR="0039392A" w:rsidRDefault="0039392A" w:rsidP="0039392A">
      <w:pPr>
        <w:pStyle w:val="B20"/>
      </w:pPr>
      <w:r>
        <w:t>-</w:t>
      </w:r>
      <w:r>
        <w:tab/>
        <w:t>The UE has sent a valid L3-RSRP measurement report with SSB index for the target cell and</w:t>
      </w:r>
    </w:p>
    <w:p w14:paraId="0B24432B" w14:textId="77777777" w:rsidR="0039392A" w:rsidRDefault="0039392A" w:rsidP="0039392A">
      <w:pPr>
        <w:pStyle w:val="B10"/>
      </w:pPr>
      <w:r>
        <w:t>-</w:t>
      </w:r>
      <w:r>
        <w:tab/>
        <w:t>During MIB decoding at least reported SSBs remains detectable according to the cell identification conditions specified in clauses 9.2D or 9.3D of TS 38.133, and</w:t>
      </w:r>
    </w:p>
    <w:p w14:paraId="0931805F" w14:textId="77777777" w:rsidR="0039392A" w:rsidRDefault="0039392A" w:rsidP="0039392A">
      <w:pPr>
        <w:pStyle w:val="B10"/>
      </w:pPr>
      <w:r>
        <w:t>-</w:t>
      </w:r>
      <w:r>
        <w:tab/>
        <w:t>During SIB1 decoding the SSB used for MIB decoding remains detectable according to the cell identification conditions specified in clauses 9.2D or 9.3D of TS 38.133, and</w:t>
      </w:r>
    </w:p>
    <w:p w14:paraId="4B167562" w14:textId="77777777" w:rsidR="0039392A" w:rsidRDefault="0039392A" w:rsidP="0039392A">
      <w:pPr>
        <w:pStyle w:val="B10"/>
      </w:pPr>
      <w:r>
        <w:t>-</w:t>
      </w:r>
      <w:r>
        <w:tab/>
        <w:t xml:space="preserve">During MIB decoding, the SSB for MIB decoding remains detectable with SNR </w:t>
      </w:r>
      <w:r>
        <w:rPr>
          <w:rFonts w:ascii="SimSun" w:hAnsi="SimSun" w:hint="eastAsia"/>
        </w:rPr>
        <w:t>≥</w:t>
      </w:r>
      <w:r>
        <w:t>-3dB</w:t>
      </w:r>
    </w:p>
    <w:p w14:paraId="37A20545" w14:textId="77777777" w:rsidR="0039392A" w:rsidRDefault="0039392A" w:rsidP="0039392A">
      <w:pPr>
        <w:pStyle w:val="B10"/>
      </w:pPr>
      <w:r>
        <w:t>-</w:t>
      </w:r>
      <w:r>
        <w:tab/>
        <w:t xml:space="preserve">During SIB1 decoding, the PDSCH for SIB1 decoding remains detectable with SNR </w:t>
      </w:r>
      <w:r>
        <w:rPr>
          <w:rFonts w:ascii="SimSun" w:hAnsi="SimSun" w:hint="eastAsia"/>
        </w:rPr>
        <w:t>≥</w:t>
      </w:r>
      <w:r>
        <w:t>-3dB</w:t>
      </w:r>
    </w:p>
    <w:p w14:paraId="5DB10BA5" w14:textId="77777777" w:rsidR="0039392A" w:rsidRDefault="0039392A" w:rsidP="0039392A">
      <w:pPr>
        <w:pStyle w:val="Heading3"/>
      </w:pPr>
      <w:r>
        <w:t>9.11D.3</w:t>
      </w:r>
      <w:r>
        <w:tab/>
        <w:t>CGI reporting delay</w:t>
      </w:r>
    </w:p>
    <w:p w14:paraId="6C18A223" w14:textId="77777777" w:rsidR="0039392A" w:rsidRDefault="0039392A" w:rsidP="0039392A">
      <w:pPr>
        <w:rPr>
          <w:rFonts w:eastAsiaTheme="minorEastAsia" w:cs="v4.2.0"/>
        </w:rPr>
      </w:pPr>
      <w:r>
        <w:rPr>
          <w:rFonts w:eastAsiaTheme="minorEastAsia"/>
        </w:rPr>
        <w:t xml:space="preserve">The CGI reporting delay is defined as the time between a command that will trigger a CGI report and the point when the UE starts to transmit the measurement report over the air interface. </w:t>
      </w:r>
      <w:r>
        <w:rPr>
          <w:rFonts w:eastAsiaTheme="minorEastAsia" w:cs="v4.2.0"/>
        </w:rPr>
        <w:t>This requirement assumes that the measurement report is not delayed by other RRC signalling on the DCCH.</w:t>
      </w:r>
      <w:r>
        <w:rPr>
          <w:rFonts w:eastAsiaTheme="minorEastAsia" w:cs="v4.2.0"/>
          <w:lang w:eastAsia="zh-CN"/>
        </w:rPr>
        <w:t xml:space="preserve"> </w:t>
      </w:r>
      <w:r>
        <w:rPr>
          <w:rFonts w:eastAsiaTheme="minorEastAsia" w:cs="v4.2.0"/>
        </w:rPr>
        <w:t>This measurement reporting delay excludes a delay uncertainty of 2 x TTI</w:t>
      </w:r>
      <w:r>
        <w:rPr>
          <w:rFonts w:eastAsiaTheme="minorEastAsia" w:cs="v4.2.0"/>
          <w:vertAlign w:val="subscript"/>
        </w:rPr>
        <w:t>DCCH</w:t>
      </w:r>
      <w:r>
        <w:rPr>
          <w:rFonts w:eastAsiaTheme="minorEastAsia" w:cs="v4.2.0"/>
        </w:rPr>
        <w:t xml:space="preserve"> resulting when inserting the measurement report to the TTI of the uplink DCCH.</w:t>
      </w:r>
      <w:r>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Default="0039392A" w:rsidP="0039392A">
      <w:pPr>
        <w:rPr>
          <w:rFonts w:eastAsiaTheme="minorEastAsia"/>
        </w:rPr>
      </w:pPr>
      <w:r>
        <w:rPr>
          <w:rFonts w:eastAsiaTheme="minorEastAsia"/>
        </w:rPr>
        <w:t xml:space="preserve">The CGI reporting delay shall be less than </w:t>
      </w:r>
      <w:r>
        <w:t>T</w:t>
      </w:r>
      <w:r>
        <w:rPr>
          <w:vertAlign w:val="subscript"/>
        </w:rPr>
        <w:t>identify_CGI</w:t>
      </w:r>
      <w:r>
        <w:rPr>
          <w:rFonts w:eastAsiaTheme="minorEastAsia"/>
        </w:rPr>
        <w:t xml:space="preserve"> defined in clause 9.11.2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w:t>
      </w:r>
      <w:r>
        <w:rPr>
          <w:lang w:eastAsia="zh-CN"/>
        </w:rPr>
        <w:t>.</w:t>
      </w:r>
    </w:p>
    <w:p w14:paraId="64218EC1" w14:textId="77777777" w:rsidR="00994877" w:rsidRDefault="00994877"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lang w:eastAsia="zh-CN"/>
        </w:rPr>
        <w:t>measObjectRxTxDiff</w:t>
      </w:r>
      <w:r>
        <w:rPr>
          <w:i/>
          <w:iCs/>
          <w:lang w:eastAsia="zh-CN"/>
        </w:rPr>
        <w:t xml:space="preserve"> </w:t>
      </w:r>
      <w:r w:rsidRPr="00AE4CE9">
        <w:rPr>
          <w:lang w:eastAsia="zh-CN"/>
        </w:rPr>
        <w:t>in</w:t>
      </w:r>
      <w:r>
        <w:rPr>
          <w:i/>
          <w:iCs/>
          <w:lang w:eastAsia="zh-CN"/>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2573DAE5" w14:textId="68A1572F" w:rsidR="00673676" w:rsidRDefault="00673676" w:rsidP="00637334">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E4871A2" w14:textId="77777777" w:rsidR="00C02D8B" w:rsidRDefault="00C02D8B" w:rsidP="00C02D8B">
      <w:pPr>
        <w:pStyle w:val="Heading3"/>
        <w:rPr>
          <w:lang w:eastAsia="zh-CN"/>
        </w:rPr>
      </w:pPr>
      <w:r>
        <w:t>9.12</w:t>
      </w:r>
      <w:r w:rsidRPr="00597F79">
        <w:t>.</w:t>
      </w:r>
      <w:r>
        <w:t>2</w:t>
      </w:r>
      <w:r w:rsidRPr="00597F79">
        <w:tab/>
      </w:r>
      <w:r>
        <w:rPr>
          <w:lang w:eastAsia="zh-CN"/>
        </w:rPr>
        <w:t>Requirements Applicability</w:t>
      </w:r>
    </w:p>
    <w:p w14:paraId="648E2CF6" w14:textId="73E35CF7" w:rsidR="00637334" w:rsidRDefault="00637334" w:rsidP="00637334">
      <w:pPr>
        <w:rPr>
          <w:lang w:eastAsia="zh-CN"/>
        </w:rPr>
      </w:pPr>
      <w:r>
        <w:rPr>
          <w:lang w:eastAsia="zh-CN"/>
        </w:rPr>
        <w:t xml:space="preserve">The requirements in clause 9.12 </w:t>
      </w:r>
      <w:r w:rsidRPr="00E64B98">
        <w:rPr>
          <w:lang w:eastAsia="zh-CN"/>
        </w:rPr>
        <w:t xml:space="preserve">apply for </w:t>
      </w:r>
      <w:r>
        <w:rPr>
          <w:lang w:eastAsia="zh-CN"/>
        </w:rPr>
        <w:t>periodic</w:t>
      </w:r>
      <w:r w:rsidRPr="00E64B98">
        <w:rPr>
          <w:lang w:eastAsia="zh-CN"/>
        </w:rPr>
        <w:t xml:space="preserve"> triggered UE Rx-Tx</w:t>
      </w:r>
      <w:r>
        <w:rPr>
          <w:lang w:eastAsia="zh-CN"/>
        </w:rPr>
        <w:t xml:space="preserve"> time difference</w:t>
      </w:r>
      <w:r w:rsidRPr="0021180C">
        <w:rPr>
          <w:lang w:eastAsia="zh-CN"/>
        </w:rPr>
        <w:t xml:space="preserve"> measurements</w:t>
      </w:r>
      <w:r>
        <w:rPr>
          <w:lang w:eastAsia="zh-CN"/>
        </w:rPr>
        <w:t>, provided:</w:t>
      </w:r>
    </w:p>
    <w:p w14:paraId="2B7866ED" w14:textId="6DC66F9C" w:rsidR="008B4A0E" w:rsidRPr="00FA1505" w:rsidRDefault="008B4A0E" w:rsidP="008B4A0E">
      <w:pPr>
        <w:pStyle w:val="B10"/>
        <w:rPr>
          <w:lang w:eastAsia="zh-CN"/>
        </w:rPr>
      </w:pPr>
      <w:r>
        <w:rPr>
          <w:lang w:eastAsia="zh-CN"/>
        </w:rPr>
        <w:t>-</w:t>
      </w:r>
      <w:r>
        <w:rPr>
          <w:lang w:eastAsia="zh-CN"/>
        </w:rPr>
        <w:tab/>
      </w:r>
      <w:r w:rsidRPr="00FA1505">
        <w:rPr>
          <w:lang w:eastAsia="zh-CN"/>
        </w:rPr>
        <w:t xml:space="preserve">If UE Rx-Tx time difference measurement is based on PRS, the related side conditions given in clause </w:t>
      </w:r>
      <w:r>
        <w:rPr>
          <w:lang w:eastAsia="zh-CN"/>
        </w:rPr>
        <w:t>10.1.39.2</w:t>
      </w:r>
      <w:r w:rsidRPr="00FA1505">
        <w:rPr>
          <w:lang w:eastAsia="zh-CN"/>
        </w:rPr>
        <w:t xml:space="preserve"> are met for a corresponding band. </w:t>
      </w:r>
    </w:p>
    <w:p w14:paraId="70C3CF8D" w14:textId="70B4A9FB" w:rsidR="00C02D8B" w:rsidRDefault="008B4A0E" w:rsidP="008B4A0E">
      <w:pPr>
        <w:pStyle w:val="B10"/>
        <w:rPr>
          <w:lang w:eastAsia="zh-CN"/>
        </w:rPr>
      </w:pPr>
      <w:r w:rsidRPr="00FA1505">
        <w:rPr>
          <w:lang w:eastAsia="zh-CN"/>
        </w:rPr>
        <w:t>-</w:t>
      </w:r>
      <w:r w:rsidRPr="00FA1505">
        <w:rPr>
          <w:lang w:eastAsia="zh-CN"/>
        </w:rPr>
        <w:tab/>
        <w:t xml:space="preserve">If UE Rx-Tx time difference measurement is based on TRS, the related side conditions given in clause </w:t>
      </w:r>
      <w:r>
        <w:rPr>
          <w:lang w:eastAsia="zh-CN"/>
        </w:rPr>
        <w:t>10.1.39.3</w:t>
      </w:r>
      <w:r w:rsidRPr="00FA1505">
        <w:rPr>
          <w:lang w:eastAsia="zh-CN"/>
        </w:rPr>
        <w:t xml:space="preserve"> are met for a corresponding band.</w:t>
      </w:r>
    </w:p>
    <w:p w14:paraId="22FE4EA8" w14:textId="4A3366EF" w:rsidR="00C02D8B" w:rsidRDefault="00C02D8B" w:rsidP="00882B56">
      <w:pPr>
        <w:pStyle w:val="B10"/>
        <w:rPr>
          <w:lang w:eastAsia="zh-CN"/>
        </w:rPr>
      </w:pPr>
      <w:r w:rsidRPr="00AB70A4">
        <w:rPr>
          <w:lang w:eastAsia="zh-CN"/>
        </w:rPr>
        <w:t>-</w:t>
      </w:r>
      <w:r w:rsidRPr="00AB70A4">
        <w:rPr>
          <w:lang w:eastAsia="zh-CN"/>
        </w:rPr>
        <w:tab/>
        <w:t>SRS is configured on at least one of the PCell</w:t>
      </w:r>
      <w:r w:rsidRPr="00E40AC1">
        <w:rPr>
          <w:lang w:eastAsia="zh-CN"/>
        </w:rPr>
        <w:t>.</w:t>
      </w:r>
      <w:r>
        <w:rPr>
          <w:lang w:eastAsia="zh-CN"/>
        </w:rPr>
        <w:t xml:space="preserve"> </w:t>
      </w:r>
    </w:p>
    <w:p w14:paraId="3100BC43" w14:textId="04431D3A" w:rsidR="003D151D" w:rsidRPr="00F80FCF" w:rsidRDefault="003D151D" w:rsidP="003D151D">
      <w:pPr>
        <w:rPr>
          <w:lang w:eastAsia="zh-CN"/>
        </w:rPr>
      </w:pPr>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4F9B2AB5" w:rsidR="00722815" w:rsidRPr="002F5786" w:rsidRDefault="00722815" w:rsidP="00722815">
      <w:pPr>
        <w:rPr>
          <w:rFonts w:eastAsia="Calibri"/>
          <w:lang w:val="en-US" w:eastAsia="zh-CN"/>
        </w:rPr>
      </w:pPr>
      <w:r>
        <w:rPr>
          <w:lang w:eastAsia="zh-CN"/>
        </w:rPr>
        <w:t xml:space="preserve">If UE Rx-Tx time difference measurement is based on PRS, the capability is as indicated by the UE in </w:t>
      </w:r>
      <w:r w:rsidRPr="00082331">
        <w:rPr>
          <w:i/>
          <w:iCs/>
        </w:rPr>
        <w:t>rtt-BasedPDC-PRS-r17</w:t>
      </w:r>
      <w:r w:rsidRPr="00AF05D2">
        <w:rPr>
          <w:iCs/>
        </w:rPr>
        <w:t xml:space="preserve"> </w:t>
      </w:r>
      <w:r w:rsidRPr="00AE4CE9">
        <w:rPr>
          <w:iCs/>
        </w:rPr>
        <w:t>in TS38.331</w:t>
      </w:r>
      <w:r>
        <w:rPr>
          <w:iCs/>
        </w:rPr>
        <w:t xml:space="preserve"> [2]</w:t>
      </w:r>
      <w:r w:rsidRPr="00F8632E">
        <w:rPr>
          <w:iCs/>
          <w:lang w:eastAsia="zh-CN"/>
        </w:rPr>
        <w:t>.</w:t>
      </w:r>
    </w:p>
    <w:p w14:paraId="4789BDE6" w14:textId="5A11B595" w:rsidR="00C02D8B" w:rsidRPr="00F8632E" w:rsidRDefault="00722815" w:rsidP="00722815">
      <w:pPr>
        <w:rPr>
          <w:lang w:eastAsia="zh-CN"/>
        </w:rPr>
      </w:pPr>
      <w:r>
        <w:rPr>
          <w:lang w:val="en-US" w:eastAsia="zh-CN"/>
        </w:rPr>
        <w:t xml:space="preserve">If </w:t>
      </w:r>
      <w:r>
        <w:rPr>
          <w:lang w:eastAsia="zh-CN"/>
        </w:rPr>
        <w:t xml:space="preserve">UE Rx-Tx time difference measurement is based on TRS, the capability is as indicated by the UE in </w:t>
      </w:r>
      <w:r w:rsidRPr="00082331">
        <w:rPr>
          <w:i/>
          <w:iCs/>
        </w:rPr>
        <w:t>rtt-BasedPDC-CSI-RS-ForTracking-r17</w:t>
      </w:r>
      <w:r w:rsidRPr="00B65AAC">
        <w:rPr>
          <w:iCs/>
        </w:rPr>
        <w:t xml:space="preserve"> </w:t>
      </w:r>
      <w:r w:rsidRPr="00AE4CE9">
        <w:rPr>
          <w:iCs/>
        </w:rPr>
        <w:t>in TS38.331</w:t>
      </w:r>
      <w:r>
        <w:rPr>
          <w:iCs/>
        </w:rPr>
        <w:t xml:space="preserve"> [2]</w:t>
      </w:r>
      <w:r>
        <w:rPr>
          <w:lang w:eastAsia="zh-CN"/>
        </w:rP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pPr>
        <w:rPr>
          <w:lang w:eastAsia="zh-CN"/>
        </w:rPr>
      </w:pPr>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CB6FEB" w:rsidR="00722815" w:rsidRPr="00C16CD4" w:rsidRDefault="00722815" w:rsidP="00722815">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C16CD4">
        <w:rPr>
          <w:lang w:eastAsia="zh-CN"/>
        </w:rPr>
        <w:t xml:space="preserve"> is the maximum number of DL PRS resources configured in a slot,</w:t>
      </w:r>
    </w:p>
    <w:p w14:paraId="2BC5651E" w14:textId="04A6F470" w:rsidR="00722815" w:rsidRPr="00C16CD4" w:rsidRDefault="00722815" w:rsidP="00722815">
      <w:pPr>
        <w:pStyle w:val="B10"/>
        <w:rPr>
          <w:lang w:eastAsia="zh-CN"/>
        </w:rPr>
      </w:pPr>
      <m:oMath>
        <m:r>
          <m:rPr>
            <m:sty m:val="p"/>
          </m:rPr>
          <w:rPr>
            <w:rFonts w:ascii="Cambria Math" w:hAnsi="Cambria Math"/>
            <w:lang w:eastAsia="zh-CN"/>
          </w:rPr>
          <m:t>N’</m:t>
        </m:r>
      </m:oMath>
      <w:r w:rsidRPr="00C16CD4">
        <w:rPr>
          <w:lang w:eastAsia="zh-CN"/>
        </w:rPr>
        <w:t xml:space="preserve"> is UE capability for number of DL PRS resources that it can process in a slot corresponding to</w:t>
      </w:r>
      <w:r w:rsidRPr="001F7AAA">
        <w:rPr>
          <w:lang w:eastAsia="zh-CN"/>
        </w:rPr>
        <w:t xml:space="preserve"> </w:t>
      </w:r>
      <w:r w:rsidRPr="00082331">
        <w:rPr>
          <w:i/>
          <w:iCs/>
        </w:rPr>
        <w:t>maxNumberPRS-ResourceProcessedPerSlot-r17</w:t>
      </w:r>
      <w:r w:rsidRPr="001F7AAA">
        <w:rPr>
          <w:lang w:eastAsia="zh-CN"/>
        </w:rPr>
        <w:t xml:space="preserve"> </w:t>
      </w:r>
      <w:r w:rsidRPr="00C16CD4">
        <w:rPr>
          <w:lang w:eastAsia="zh-CN"/>
        </w:rPr>
        <w:t xml:space="preserve">as specified in </w:t>
      </w:r>
      <w:r w:rsidRPr="00AE4CE9">
        <w:rPr>
          <w:iCs/>
        </w:rPr>
        <w:t>TS38.331</w:t>
      </w:r>
      <w:r>
        <w:rPr>
          <w:iCs/>
        </w:rPr>
        <w:t xml:space="preserve"> [2]</w:t>
      </w:r>
      <w:r w:rsidRPr="00C16CD4">
        <w:rPr>
          <w:lang w:eastAsia="zh-CN"/>
        </w:rPr>
        <w:t>,</w:t>
      </w:r>
    </w:p>
    <w:p w14:paraId="4EC50970" w14:textId="13FC3273" w:rsidR="00722815" w:rsidRPr="001F7AAA"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4DC2D5B5"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C16CD4">
        <w:rPr>
          <w:lang w:eastAsia="zh-CN"/>
        </w:rPr>
        <w:t xml:space="preserve"> is the PRS resource periodicity</w:t>
      </w:r>
      <w:r w:rsidR="00722815" w:rsidRPr="00C16CD4">
        <w:t xml:space="preserve"> specific for </w:t>
      </w:r>
      <w:r w:rsidR="00722815">
        <w:t>RTT-based propagation delay compensation</w:t>
      </w:r>
      <w:r w:rsidR="00722815">
        <w:rPr>
          <w:rFonts w:eastAsia="Batang"/>
        </w:rPr>
        <w:t>,</w:t>
      </w:r>
      <w:r w:rsidR="00722815" w:rsidRPr="00C16CD4">
        <w:rPr>
          <w:lang w:eastAsia="zh-CN"/>
        </w:rPr>
        <w:t xml:space="preserve"> </w:t>
      </w:r>
    </w:p>
    <w:p w14:paraId="6510233E" w14:textId="77777777"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3724DB4A"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1BFD7097"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4D50800"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5BA0DC36" w14:textId="0325C8B1" w:rsidR="00722815" w:rsidRPr="00786F5B" w:rsidRDefault="00783B12" w:rsidP="00722815">
      <w:pPr>
        <w:pStyle w:val="B20"/>
      </w:pPr>
      <w:r>
        <w:t>-</w:t>
      </w:r>
      <w:r>
        <w:tab/>
      </w:r>
      <w:r w:rsidRPr="00786F5B">
        <w:t xml:space="preserve">For a window W of duration </w:t>
      </w:r>
      <w:r w:rsidRPr="00BE0792">
        <w:t>L</w:t>
      </w:r>
      <w:r w:rsidRPr="00BE0792">
        <w:rPr>
          <w:lang w:eastAsia="zh-CN"/>
        </w:rPr>
        <w:t>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MGRP</w:t>
      </w:r>
      <w:r w:rsidR="003B287A">
        <w:t>_</w:t>
      </w:r>
      <w:r w:rsidRPr="00786F5B">
        <w:t xml:space="preserve">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w:t>
      </w:r>
      <w:r w:rsidRPr="00786F5B">
        <w:t>MGRP</w:t>
      </w:r>
      <w:r w:rsidR="003B287A">
        <w:t>_</w:t>
      </w:r>
      <w:r w:rsidRPr="00786F5B">
        <w:t>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PRS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69631332"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PRS resource occasions that are not overlapped with</w:t>
      </w:r>
      <w:r>
        <w:rPr>
          <w:lang w:eastAsia="zh-CN"/>
        </w:rPr>
        <w:t>:</w:t>
      </w:r>
      <w:r w:rsidRPr="00786F5B">
        <w:rPr>
          <w:lang w:eastAsia="zh-CN"/>
        </w:rPr>
        <w:t xml:space="preserve"> </w:t>
      </w:r>
    </w:p>
    <w:p w14:paraId="30131901" w14:textId="77777777" w:rsidR="00C53138" w:rsidRPr="009A7D28" w:rsidRDefault="00C53138" w:rsidP="00C53138">
      <w:pPr>
        <w:ind w:left="1419" w:hanging="284"/>
        <w:rPr>
          <w:lang w:eastAsia="zh-CN"/>
        </w:rPr>
      </w:pPr>
      <w:r w:rsidRPr="009A7D28">
        <w:rPr>
          <w:lang w:eastAsia="zh-CN"/>
        </w:rPr>
        <w:t>-</w:t>
      </w:r>
      <w:r w:rsidRPr="009A7D28">
        <w:rPr>
          <w:lang w:eastAsia="zh-CN"/>
        </w:rPr>
        <w:tab/>
        <w:t xml:space="preserve">For FR1: any measurement gap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0818321E" w14:textId="67B311FA" w:rsidR="00722815" w:rsidRPr="00786F5B" w:rsidRDefault="00C53138" w:rsidP="00C53138">
      <w:pPr>
        <w:pStyle w:val="B30"/>
        <w:ind w:left="1419"/>
        <w:rPr>
          <w:lang w:eastAsia="zh-CN"/>
        </w:rPr>
      </w:pPr>
      <w:r w:rsidRPr="009A7D28">
        <w:rPr>
          <w:lang w:eastAsia="zh-CN"/>
        </w:rPr>
        <w:t>-</w:t>
      </w:r>
      <w:r w:rsidRPr="009A7D28">
        <w:rPr>
          <w:lang w:eastAsia="zh-CN"/>
        </w:rPr>
        <w:tab/>
        <w:t>For FR2: any measurement gap occasions</w:t>
      </w:r>
      <w:r w:rsidRPr="009A7D28">
        <w:rPr>
          <w:rFonts w:eastAsia="SimSun"/>
          <w:lang w:eastAsia="zh-CN"/>
        </w:rPr>
        <w:t xml:space="preserve"> </w:t>
      </w:r>
      <w:r>
        <w:rPr>
          <w:lang w:eastAsia="zh-CN"/>
        </w:rPr>
        <w:t>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w:t>
      </w:r>
      <w:r w:rsidRPr="009A7D28">
        <w:rPr>
          <w:lang w:eastAsia="zh-CN"/>
        </w:rPr>
        <w:t xml:space="preserve"> nor any SMTC occasions within the window W.</w:t>
      </w:r>
    </w:p>
    <w:p w14:paraId="23474C1E"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1875A9DC" w14:textId="062EFF20"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17D7F4FB" w:rsidR="00722815" w:rsidRPr="00C16CD4" w:rsidRDefault="00722815" w:rsidP="00722815">
      <w:pPr>
        <w:pStyle w:val="EQ"/>
        <w:rPr>
          <w:lang w:eastAsia="zh-CN"/>
        </w:rPr>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52DE0584"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256D21B3"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66B29B7A"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D039426"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3D57672C" w14:textId="7765B8DF" w:rsidR="00722815" w:rsidRPr="00786F5B" w:rsidRDefault="00783B12" w:rsidP="00722815">
      <w:pPr>
        <w:pStyle w:val="B20"/>
      </w:pPr>
      <w:r>
        <w:t>-</w:t>
      </w:r>
      <w:r>
        <w:tab/>
      </w:r>
      <w:r w:rsidRPr="00786F5B">
        <w:t xml:space="preserve">For a window W of duration </w:t>
      </w:r>
      <w:r w:rsidRPr="00C07825">
        <w:t>L</w:t>
      </w:r>
      <w:r w:rsidRPr="00C07825">
        <w:rPr>
          <w:lang w:eastAsia="zh-CN"/>
        </w:rPr>
        <w:t>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MGRP</w:t>
      </w:r>
      <w:r w:rsidR="003B287A">
        <w:t>_</w:t>
      </w:r>
      <w:r w:rsidRPr="00786F5B">
        <w:t xml:space="preserve">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w:t>
      </w:r>
      <w:r>
        <w:rPr>
          <w:lang w:eastAsia="zh-CN"/>
        </w:rPr>
        <w:t>T</w:t>
      </w:r>
      <w:r w:rsidRPr="00786F5B">
        <w:rPr>
          <w:lang w:eastAsia="zh-CN"/>
        </w:rPr>
        <w:t xml:space="preserve">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5CAAA7F6"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w:t>
      </w:r>
      <w:r>
        <w:rPr>
          <w:lang w:eastAsia="zh-CN"/>
        </w:rPr>
        <w:t>T</w:t>
      </w:r>
      <w:r w:rsidRPr="00786F5B">
        <w:rPr>
          <w:lang w:eastAsia="zh-CN"/>
        </w:rPr>
        <w:t>RS resource occasions that are not overlapped with</w:t>
      </w:r>
    </w:p>
    <w:p w14:paraId="0516919F" w14:textId="77777777" w:rsidR="00C351D1" w:rsidRPr="009A7D28" w:rsidRDefault="00C351D1" w:rsidP="00C351D1">
      <w:pPr>
        <w:ind w:left="1419" w:hanging="284"/>
        <w:rPr>
          <w:lang w:eastAsia="zh-CN"/>
        </w:rPr>
      </w:pPr>
      <w:r w:rsidRPr="009A7D28">
        <w:rPr>
          <w:lang w:eastAsia="zh-CN"/>
        </w:rPr>
        <w:t>-</w:t>
      </w:r>
      <w:r w:rsidRPr="009A7D28">
        <w:rPr>
          <w:lang w:eastAsia="zh-CN"/>
        </w:rPr>
        <w:tab/>
        <w:t xml:space="preserve">For FR1: any </w:t>
      </w:r>
      <w:r w:rsidRPr="009A7D28">
        <w:rPr>
          <w:bCs/>
          <w:lang w:eastAsia="zh-CN"/>
        </w:rPr>
        <w:t>measurement gap</w:t>
      </w:r>
      <w:r w:rsidRPr="009A7D28">
        <w:rPr>
          <w:lang w:eastAsia="zh-CN"/>
        </w:rPr>
        <w:t xml:space="preserve">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395C3179" w14:textId="4DDD3210" w:rsidR="00722815" w:rsidRPr="00786F5B" w:rsidRDefault="00C351D1" w:rsidP="00C351D1">
      <w:pPr>
        <w:pStyle w:val="B30"/>
        <w:ind w:left="1419"/>
        <w:rPr>
          <w:lang w:eastAsia="zh-CN"/>
        </w:rPr>
      </w:pPr>
      <w:r w:rsidRPr="009A7D28">
        <w:rPr>
          <w:lang w:eastAsia="zh-CN"/>
        </w:rPr>
        <w:t>-</w:t>
      </w:r>
      <w:r w:rsidRPr="009A7D28">
        <w:rPr>
          <w:lang w:eastAsia="zh-CN"/>
        </w:rPr>
        <w:tab/>
        <w:t xml:space="preserve">For FR2: any </w:t>
      </w:r>
      <w:r w:rsidRPr="009A7D28">
        <w:rPr>
          <w:bCs/>
          <w:lang w:eastAsia="zh-CN"/>
        </w:rPr>
        <w:t>measurement gap</w:t>
      </w:r>
      <w:r w:rsidRPr="009A7D28">
        <w:rPr>
          <w:lang w:eastAsia="zh-CN"/>
        </w:rPr>
        <w:t xml:space="preserve"> occasions</w:t>
      </w:r>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sidRPr="009A7D28">
        <w:rPr>
          <w:lang w:eastAsia="zh-CN"/>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nor any SMTC occasions within the window W.</w:t>
      </w:r>
    </w:p>
    <w:p w14:paraId="20E2C4C1"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10B9DBD4" w14:textId="29F655B2"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6A425F69"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eastAsia="zh-CN"/>
        </w:rPr>
      </w:pPr>
      <w:r w:rsidRPr="00F84A90">
        <w:rPr>
          <w:rFonts w:eastAsia="Calibri"/>
          <w:lang w:val="en-US" w:eastAsia="zh-CN"/>
        </w:rPr>
        <w:t xml:space="preserve">The UE shall </w:t>
      </w:r>
      <w:r>
        <w:rPr>
          <w:rFonts w:eastAsia="Calibri"/>
          <w:lang w:val="en-US" w:eastAsia="zh-CN"/>
        </w:rPr>
        <w:t>report</w:t>
      </w:r>
      <w:r w:rsidRPr="00F84A90">
        <w:rPr>
          <w:rFonts w:eastAsia="Calibri"/>
          <w:lang w:val="en-US" w:eastAsia="zh-CN"/>
        </w:rPr>
        <w:t xml:space="preserve"> </w:t>
      </w:r>
      <w:r>
        <w:rPr>
          <w:lang w:eastAsia="zh-CN"/>
        </w:rPr>
        <w:t>UE Rx-Tx time difference measurement results</w:t>
      </w:r>
      <w:r w:rsidRPr="00F84A90">
        <w:rPr>
          <w:rFonts w:eastAsia="Calibri"/>
          <w:lang w:val="en-US" w:eastAsia="zh-CN"/>
        </w:rPr>
        <w:t xml:space="preserve"> </w:t>
      </w:r>
      <w:r>
        <w:rPr>
          <w:rFonts w:eastAsia="Calibri"/>
          <w:lang w:val="en-US" w:eastAsia="zh-CN"/>
        </w:rPr>
        <w:t xml:space="preserve">if UE supports </w:t>
      </w:r>
      <w:r w:rsidRPr="00E13802">
        <w:rPr>
          <w:i/>
          <w:iCs/>
          <w:lang w:eastAsia="zh-CN"/>
        </w:rPr>
        <w:t>gNB-SideRTT-BasedPDC-r17</w:t>
      </w:r>
      <w:r w:rsidRPr="00F84A90">
        <w:rPr>
          <w:rFonts w:eastAsia="Calibri"/>
          <w:lang w:val="en-US" w:eastAsia="zh-CN"/>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27DF72CA" w:rsidR="00E93B07" w:rsidRPr="00551606" w:rsidRDefault="00783B12"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rPr>
          <w:lang w:eastAsia="zh-CN"/>
        </w:rPr>
        <w:t>10.1.39.2</w:t>
      </w:r>
      <w:r>
        <w:t xml:space="preserve"> and </w:t>
      </w:r>
      <w:r>
        <w:rPr>
          <w:lang w:eastAsia="zh-CN"/>
        </w:rPr>
        <w:t>10.1.39.3</w:t>
      </w:r>
      <w:r>
        <w:t xml:space="preserve">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rPr>
          <w:lang w:eastAsia="zh-CN"/>
        </w:rPr>
      </w:pPr>
      <w:r w:rsidRPr="005928F3">
        <w:rPr>
          <w:lang w:eastAsia="zh-CN"/>
        </w:rPr>
        <w:t>-</w:t>
      </w:r>
      <w:r w:rsidRPr="005928F3">
        <w:rPr>
          <w:lang w:eastAsia="zh-CN"/>
        </w:rPr>
        <w:tab/>
        <w:t>For the case where the P</w:t>
      </w:r>
      <w:r w:rsidRPr="005928F3">
        <w:rPr>
          <w:rFonts w:eastAsiaTheme="minorEastAsia"/>
          <w:lang w:eastAsia="ja-JP"/>
        </w:rPr>
        <w:t>RS or TRS for PDC measurement</w:t>
      </w:r>
      <w:r w:rsidRPr="005928F3">
        <w:rPr>
          <w:lang w:eastAsia="zh-CN"/>
        </w:rPr>
        <w:t xml:space="preserve"> is QCLed with active TCI state for PDCCH/PDSCH,</w:t>
      </w:r>
      <w:r w:rsidRPr="005928F3">
        <w:rPr>
          <w:rFonts w:hint="eastAsia"/>
          <w:lang w:eastAsia="zh-CN"/>
        </w:rPr>
        <w:t xml:space="preserve"> </w:t>
      </w:r>
      <w:r w:rsidRPr="005928F3">
        <w:rPr>
          <w:lang w:eastAsia="zh-CN"/>
        </w:rPr>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rPr>
          <w:lang w:eastAsia="zh-CN"/>
        </w:rPr>
        <w:t>-</w:t>
      </w:r>
      <w:r w:rsidRPr="005928F3">
        <w:rPr>
          <w:lang w:eastAsia="zh-CN"/>
        </w:rPr>
        <w:tab/>
        <w:t>Otherwise</w:t>
      </w:r>
      <w:r w:rsidRPr="005928F3">
        <w:rPr>
          <w:rFonts w:hint="eastAsia"/>
          <w:lang w:eastAsia="zh-CN"/>
        </w:rPr>
        <w:t xml:space="preserve">, </w:t>
      </w:r>
      <w:r w:rsidRPr="005928F3">
        <w:rPr>
          <w:lang w:eastAsia="zh-CN"/>
        </w:rPr>
        <w:t>t</w:t>
      </w:r>
      <w:r w:rsidRPr="005928F3">
        <w:rPr>
          <w:lang w:eastAsia="ja-JP"/>
        </w:rPr>
        <w:t>he UE is not expected to transmit PUCCH/PUSCH/SRS or receive PDCCH/PDSCH</w:t>
      </w:r>
      <w:r w:rsidRPr="005928F3">
        <w:rPr>
          <w:lang w:eastAsia="zh-CN"/>
        </w:rPr>
        <w:t>/CSI-RS for tracking/CSI-RS for CQI</w:t>
      </w:r>
      <w:r w:rsidRPr="005928F3">
        <w:rPr>
          <w:lang w:eastAsia="ja-JP"/>
        </w:rPr>
        <w:t xml:space="preserve"> on </w:t>
      </w:r>
      <w:r w:rsidRPr="005928F3">
        <w:rPr>
          <w:lang w:eastAsia="zh-CN"/>
        </w:rPr>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C72799B" w:rsidR="00722815" w:rsidRDefault="00722815" w:rsidP="009F6F6D">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D10BEA" w:rsidRDefault="00DF1CB6" w:rsidP="00DF1CB6">
      <w:pPr>
        <w:pStyle w:val="Heading3"/>
        <w:rPr>
          <w:rFonts w:eastAsia="Malgun Gothic"/>
        </w:rPr>
      </w:pPr>
      <w:r w:rsidRPr="00D10BEA">
        <w:rPr>
          <w:rFonts w:eastAsia="Malgun Gothic"/>
        </w:rPr>
        <w:t>9.12.</w:t>
      </w:r>
      <w:r>
        <w:rPr>
          <w:rFonts w:eastAsia="Malgun Gothic"/>
        </w:rPr>
        <w:t>8</w:t>
      </w:r>
      <w:r w:rsidRPr="00D10BEA">
        <w:rPr>
          <w:rFonts w:eastAsia="Malgun Gothic"/>
        </w:rPr>
        <w:tab/>
        <w:t xml:space="preserve">Measurement </w:t>
      </w:r>
      <w:r>
        <w:rPr>
          <w:rFonts w:eastAsia="Malgun Gothic"/>
        </w:rPr>
        <w:t xml:space="preserve">requirement </w:t>
      </w:r>
      <w:r w:rsidRPr="00D10BEA">
        <w:rPr>
          <w:rFonts w:eastAsia="Malgun Gothic"/>
        </w:rPr>
        <w:t>for Propagation Delay Compensation</w:t>
      </w:r>
      <w:r>
        <w:rPr>
          <w:rFonts w:eastAsia="Malgun Gothic"/>
        </w:rPr>
        <w:t xml:space="preserve"> with MUSIM gaps</w:t>
      </w:r>
    </w:p>
    <w:p w14:paraId="799E5C34" w14:textId="5ED552EA" w:rsidR="00DF1CB6" w:rsidRDefault="00DF1CB6" w:rsidP="00DF1CB6">
      <w:r>
        <w:rPr>
          <w:rFonts w:eastAsia="Malgun Gothic"/>
        </w:rPr>
        <w:t>The measurement requirement defined for</w:t>
      </w:r>
      <w:r w:rsidRPr="00D10BEA">
        <w:rPr>
          <w:rFonts w:eastAsia="Malgun Gothic"/>
        </w:rPr>
        <w:t xml:space="preserve"> measurement for Propagation Delay Compensation</w:t>
      </w:r>
      <w:r>
        <w:rPr>
          <w:rFonts w:eastAsia="Malgun Gothic"/>
        </w:rPr>
        <w:t xml:space="preserve"> in this section 9.12 applies, if there is no overlap between MUSIM gaps and PRS or TRS for propagation delay compensation measurements.</w:t>
      </w:r>
    </w:p>
    <w:p w14:paraId="530E05C7" w14:textId="77777777" w:rsidR="000D5D85" w:rsidRPr="009C5807" w:rsidRDefault="000D5D85" w:rsidP="000D5D85">
      <w:pPr>
        <w:pStyle w:val="Heading2"/>
      </w:pPr>
      <w:r w:rsidRPr="009C5807">
        <w:t>9.</w:t>
      </w:r>
      <w:r>
        <w:rPr>
          <w:lang w:eastAsia="zh-CN"/>
        </w:rP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lang w:eastAsia="zh-C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w:t>
      </w:r>
      <w:r w:rsidRPr="00F93B13">
        <w:rPr>
          <w:rFonts w:eastAsia="SimSun"/>
          <w:lang w:eastAsia="zh-CN"/>
        </w:rPr>
        <w:t xml:space="preserve">, with the measurement resources configured as SSBs </w:t>
      </w:r>
      <w:r>
        <w:rPr>
          <w:rFonts w:eastAsia="SimSun"/>
          <w:lang w:eastAsia="zh-CN"/>
        </w:rPr>
        <w:t xml:space="preserve">of </w:t>
      </w:r>
      <w:r w:rsidRPr="00F93B13">
        <w:rPr>
          <w:rFonts w:eastAsia="SimSun"/>
          <w:lang w:eastAsia="zh-CN"/>
        </w:rPr>
        <w:t xml:space="preserve">the cell with different PCI. </w:t>
      </w:r>
    </w:p>
    <w:p w14:paraId="19156C7F" w14:textId="77777777" w:rsidR="00CC4575" w:rsidRPr="009C5807" w:rsidRDefault="00CC4575" w:rsidP="00CC4575">
      <w:bookmarkStart w:id="135" w:name="_Hlk101792135"/>
      <w:r w:rsidRPr="009C5807">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35"/>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7CF904CA" w:rsidR="00A71ADF" w:rsidRPr="009C5807" w:rsidRDefault="00673676" w:rsidP="00CC4575">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D730A9">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from the cell with different PCI </w:t>
      </w:r>
      <w:r w:rsidRPr="003F414C">
        <w:t xml:space="preserve">completely contained in the </w:t>
      </w:r>
      <w:r w:rsidRPr="003F414C">
        <w:rPr>
          <w:lang w:eastAsia="zh-CN"/>
        </w:rPr>
        <w:t>active BWP or associated with initial downlink BWP</w:t>
      </w:r>
      <w:r w:rsidRPr="003F414C">
        <w:t xml:space="preserve"> of the UE</w:t>
      </w:r>
    </w:p>
    <w:p w14:paraId="60CAB736" w14:textId="33D482CD" w:rsidR="007471A8" w:rsidRPr="003F414C" w:rsidRDefault="00D730A9" w:rsidP="00D730A9">
      <w:pPr>
        <w:pStyle w:val="B10"/>
      </w:pPr>
      <w:r w:rsidRPr="003F414C">
        <w:t>-</w:t>
      </w:r>
      <w:r w:rsidRPr="003F414C">
        <w:tab/>
        <w:t xml:space="preserve">The SSB of the cell with different PCI from serving cell has the same SCS, </w:t>
      </w:r>
      <w:r>
        <w:rPr>
          <w:lang w:eastAsia="zh-CN"/>
        </w:rPr>
        <w:t>SFN offset</w:t>
      </w:r>
      <w:r w:rsidRPr="003F414C">
        <w:t xml:space="preserve"> and center frequency as the SSB of the serving cell</w:t>
      </w:r>
    </w:p>
    <w:p w14:paraId="268CA8DC" w14:textId="1F41FC60" w:rsidR="006665A6" w:rsidRDefault="006665A6" w:rsidP="006665A6">
      <w:pPr>
        <w:pStyle w:val="B10"/>
      </w:pPr>
      <w:r>
        <w:t>-</w:t>
      </w:r>
      <w:r>
        <w:tab/>
      </w:r>
      <w:r>
        <w:rPr>
          <w:rFonts w:hint="eastAsia"/>
        </w:rPr>
        <w:t>F</w:t>
      </w:r>
      <w:r>
        <w:t>or a UE supports [two TAs and RTD&gt;CP capability], the requirements apply when RX timing difference is up to MRTD as specified in clause [7.6.X]</w:t>
      </w:r>
    </w:p>
    <w:p w14:paraId="7D36B985" w14:textId="3EF64988" w:rsidR="006665A6" w:rsidRPr="000B51AA" w:rsidRDefault="006665A6" w:rsidP="006665A6">
      <w:pPr>
        <w:pStyle w:val="B10"/>
      </w:pPr>
      <w:r>
        <w:t>-</w:t>
      </w:r>
      <w:r>
        <w:tab/>
        <w:t>For a UE which does not support [two TAs and RTD&gt;CP capability], the requirements apply when RX timing difference is less than CP</w:t>
      </w:r>
    </w:p>
    <w:p w14:paraId="10885566" w14:textId="37781F2C" w:rsidR="00CC4575" w:rsidRDefault="006665A6" w:rsidP="006665A6">
      <w:pPr>
        <w:pStyle w:val="B10"/>
      </w:pPr>
      <w:r w:rsidRPr="00556A54">
        <w:t>-</w:t>
      </w:r>
      <w:r>
        <w:tab/>
      </w:r>
      <w:r w:rsidRPr="00C0494E">
        <w:t>The cell with different PCI from serving cell is known</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7472F0C9" w14:textId="59702B1E" w:rsidR="00CC4575" w:rsidRPr="00641337" w:rsidRDefault="00CC4575" w:rsidP="00AF5628">
      <w:r w:rsidRPr="00641337">
        <w:t>Otherwise, the cell is unknown.</w:t>
      </w:r>
    </w:p>
    <w:p w14:paraId="16C8EAED" w14:textId="0E57EA40" w:rsidR="000D5D85" w:rsidRDefault="00212F41" w:rsidP="00F43A86">
      <w:r w:rsidRPr="00996522">
        <w:t>In case t</w:t>
      </w:r>
      <w:r w:rsidRPr="00435831">
        <w:t xml:space="preserve">he SSB resources configured for L1-RSRP measurements </w:t>
      </w:r>
      <w:r w:rsidRPr="00996522">
        <w:t xml:space="preserve">outside SMTCs </w:t>
      </w:r>
      <w:r w:rsidRPr="00435831">
        <w:rPr>
          <w:lang w:eastAsia="zh-CN"/>
        </w:rPr>
        <w:t>are</w:t>
      </w:r>
      <w:r w:rsidRPr="00435831">
        <w:t xml:space="preserve"> overlapped with PDSCH/PDCCH </w:t>
      </w:r>
      <w:r w:rsidRPr="00996522">
        <w:t xml:space="preserve">that is </w:t>
      </w:r>
      <w:r w:rsidRPr="00435831">
        <w:t>associated to serving cell</w:t>
      </w:r>
      <w:r w:rsidRPr="00F43A86">
        <w:t>, L1-RSRP measurement performance degradation is expected.</w:t>
      </w:r>
    </w:p>
    <w:p w14:paraId="03032F38" w14:textId="77777777" w:rsidR="00212F41" w:rsidRDefault="00212F41"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56DDD9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24E6452A" w14:textId="4C6FFFFD" w:rsidR="00C775DD" w:rsidRPr="009C5807" w:rsidRDefault="00C775DD" w:rsidP="00C775DD">
      <w:pPr>
        <w:pStyle w:val="B10"/>
        <w:rPr>
          <w:rFonts w:eastAsia="?? ??"/>
        </w:rPr>
      </w:pPr>
      <w:r>
        <w:rPr>
          <w:rFonts w:hint="eastAsia"/>
          <w:lang w:eastAsia="zh-CN"/>
        </w:rPr>
        <w:t>-</w:t>
      </w:r>
      <w:r>
        <w:rPr>
          <w:lang w:eastAsia="zh-CN"/>
        </w:rPr>
        <w:tab/>
      </w:r>
      <w:r w:rsidRPr="00C775DD">
        <w:rPr>
          <w:lang w:eastAsia="zh-CN"/>
        </w:rPr>
        <w:t xml:space="preserve">highSpeedMeasCA-Scell-r17 </w:t>
      </w:r>
      <w:r>
        <w:rPr>
          <w:lang w:eastAsia="zh-CN"/>
        </w:rPr>
        <w:t>is not configured</w:t>
      </w:r>
      <w:r w:rsidR="00D6745F">
        <w:rPr>
          <w:lang w:eastAsia="zh-CN"/>
        </w:rPr>
        <w:t>, and</w:t>
      </w:r>
    </w:p>
    <w:p w14:paraId="642F1F50" w14:textId="77777777" w:rsidR="00D6745F" w:rsidRPr="009C5807" w:rsidRDefault="00D6745F" w:rsidP="00D6745F">
      <w:pPr>
        <w:pStyle w:val="B10"/>
        <w:rPr>
          <w:rFonts w:eastAsia="?? ??"/>
        </w:rPr>
      </w:pPr>
      <w:r>
        <w:rPr>
          <w:rFonts w:hint="eastAsia"/>
          <w:lang w:eastAsia="zh-CN"/>
        </w:rPr>
        <w:t>-</w:t>
      </w:r>
      <w:r>
        <w:rPr>
          <w:lang w:eastAsia="zh-CN"/>
        </w:rPr>
        <w:tab/>
      </w:r>
      <w:r>
        <w:rPr>
          <w:iCs/>
          <w:lang w:eastAsia="zh-CN"/>
        </w:rPr>
        <w:t xml:space="preserve">SSBs of CDP outside SMTCs for </w:t>
      </w:r>
      <w:r w:rsidRPr="00604744">
        <w:rPr>
          <w:iCs/>
          <w:lang w:eastAsia="zh-CN"/>
        </w:rPr>
        <w:t>L1-RSRP measurement</w:t>
      </w:r>
      <w:r>
        <w:rPr>
          <w:iCs/>
          <w:lang w:eastAsia="zh-CN"/>
        </w:rPr>
        <w:t xml:space="preserve"> </w:t>
      </w:r>
      <w:r w:rsidRPr="00A23683">
        <w:rPr>
          <w:lang w:eastAsia="zh-CN"/>
        </w:rPr>
        <w:t xml:space="preserve">are </w:t>
      </w:r>
      <w:r>
        <w:rPr>
          <w:lang w:eastAsia="zh-CN"/>
        </w:rPr>
        <w:t>not overlapped with</w:t>
      </w:r>
      <w:r w:rsidRPr="00A23683">
        <w:rPr>
          <w:lang w:eastAsia="zh-CN"/>
        </w:rPr>
        <w:t xml:space="preserve"> concurrent gaps</w:t>
      </w:r>
      <w:r>
        <w:rPr>
          <w:lang w:eastAsia="zh-CN"/>
        </w:rPr>
        <w:t>.</w:t>
      </w:r>
    </w:p>
    <w:p w14:paraId="4844C460" w14:textId="5D35C8D3" w:rsidR="00C775DD" w:rsidRDefault="00C775DD" w:rsidP="00D6745F">
      <w:pPr>
        <w:rPr>
          <w:i/>
          <w:lang w:eastAsia="zh-CN"/>
        </w:rPr>
      </w:pPr>
    </w:p>
    <w:p w14:paraId="5A814BD8" w14:textId="014F1325"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lang w:eastAsia="zh-CN"/>
        </w:rPr>
        <w:t xml:space="preserve">when </w:t>
      </w:r>
      <w:r w:rsidRPr="000C0BDC">
        <w:rPr>
          <w:i/>
          <w:iCs/>
          <w:lang w:eastAsia="zh-CN"/>
        </w:rPr>
        <w:t>highSpeedMeasFlagFR2-r17</w:t>
      </w:r>
      <w:r w:rsidRPr="000C0BDC">
        <w:rPr>
          <w:lang w:eastAsia="zh-CN"/>
        </w:rPr>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Default="000D5D85" w:rsidP="000D5D85">
      <w:pPr>
        <w:pStyle w:val="B10"/>
      </w:pPr>
      <w:r w:rsidRPr="009C5807">
        <w:t>-</w:t>
      </w:r>
      <w:r w:rsidRPr="009C5807">
        <w:tab/>
        <w:t>N= 8.</w:t>
      </w:r>
    </w:p>
    <w:p w14:paraId="75028002" w14:textId="77777777" w:rsidR="00D0232B" w:rsidRPr="00F44AA0" w:rsidRDefault="00D0232B" w:rsidP="00D0232B">
      <w:pPr>
        <w:rPr>
          <w:rFonts w:eastAsia="?? ??"/>
        </w:rPr>
      </w:pPr>
      <w:r w:rsidRPr="00F44AA0">
        <w:rPr>
          <w:rFonts w:eastAsia="SimSun" w:hint="eastAsia"/>
        </w:rPr>
        <w:t>W</w:t>
      </w:r>
      <w:r w:rsidRPr="00F44AA0">
        <w:rPr>
          <w:rFonts w:eastAsia="SimSun"/>
        </w:rPr>
        <w:t xml:space="preserve">hen UE supports </w:t>
      </w:r>
      <w:r w:rsidRPr="00F44AA0">
        <w:rPr>
          <w:rFonts w:eastAsia="SimSun"/>
          <w:i/>
        </w:rPr>
        <w:t>musim-GapPreference-r17</w:t>
      </w:r>
      <w:r w:rsidRPr="00F44AA0">
        <w:rPr>
          <w:rFonts w:eastAsia="SimSun"/>
        </w:rPr>
        <w:t xml:space="preserve">, and </w:t>
      </w:r>
      <w:r w:rsidRPr="00F44AA0">
        <w:rPr>
          <w:lang w:eastAsia="zh-CN"/>
        </w:rPr>
        <w:t>periodic MUSIM gaps</w:t>
      </w:r>
      <w:r w:rsidRPr="00F44AA0">
        <w:rPr>
          <w:rFonts w:eastAsia="SimSun"/>
        </w:rPr>
        <w:t xml:space="preserve"> are configured,</w:t>
      </w:r>
    </w:p>
    <w:p w14:paraId="7BF5B433" w14:textId="77777777" w:rsidR="00D0232B" w:rsidRPr="008B40E7" w:rsidRDefault="00D0232B" w:rsidP="00D0232B">
      <w:pPr>
        <w:pStyle w:val="B10"/>
        <w:rPr>
          <w:rFonts w:eastAsia="SimSun"/>
        </w:rPr>
      </w:pPr>
      <w:r w:rsidRPr="008B40E7">
        <w:rPr>
          <w:rFonts w:eastAsia="SimSun"/>
        </w:rPr>
        <w:t>-</w:t>
      </w:r>
      <w:r w:rsidRPr="008B40E7">
        <w:rPr>
          <w:rFonts w:eastAsia="SimSun"/>
        </w:rPr>
        <w:tab/>
      </w:r>
      <w:r w:rsidRPr="00625F7E">
        <w:t xml:space="preserve">an SSB or an SMTC occasion is not considered to be overlapped by a gap occasion if the gap occasion is dropped according to </w:t>
      </w:r>
      <w:r>
        <w:t>9.1.10,</w:t>
      </w:r>
    </w:p>
    <w:p w14:paraId="1C0F02E3" w14:textId="77777777" w:rsidR="00D0232B" w:rsidRPr="00F44AA0" w:rsidRDefault="00D0232B" w:rsidP="00D0232B">
      <w:pPr>
        <w:pStyle w:val="B10"/>
        <w:rPr>
          <w:rFonts w:eastAsia="SimSun"/>
        </w:rPr>
      </w:pPr>
      <w:r w:rsidRPr="00F44AA0">
        <w:rPr>
          <w:rFonts w:eastAsia="SimSun"/>
        </w:rPr>
        <w:t>-</w:t>
      </w:r>
      <w:r w:rsidRPr="00F44AA0">
        <w:rPr>
          <w:rFonts w:eastAsia="SimSun"/>
        </w:rPr>
        <w:tab/>
        <w:t>P value for SSB resource to be measured is defined as</w:t>
      </w:r>
    </w:p>
    <w:p w14:paraId="06EE89C6" w14:textId="77777777"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total</w:t>
      </w:r>
      <w:r w:rsidRPr="00F44AA0">
        <w:rPr>
          <w:rFonts w:eastAsia="SimSun"/>
        </w:rPr>
        <w:t xml:space="preserve"> / N</w:t>
      </w:r>
      <w:r w:rsidRPr="00F44AA0">
        <w:rPr>
          <w:rFonts w:eastAsia="SimSun"/>
          <w:vertAlign w:val="subscript"/>
        </w:rPr>
        <w:t>outside_MG</w:t>
      </w:r>
      <w:r w:rsidRPr="00F44AA0">
        <w:rPr>
          <w:rFonts w:eastAsia="SimSun"/>
        </w:rPr>
        <w:t xml:space="preserve"> in FR1</w:t>
      </w:r>
    </w:p>
    <w:p w14:paraId="0828131A" w14:textId="77777777" w:rsidR="00D0232B" w:rsidRPr="00F44AA0" w:rsidRDefault="00D0232B" w:rsidP="00D0232B">
      <w:pPr>
        <w:pStyle w:val="B20"/>
        <w:rPr>
          <w:rFonts w:eastAsia="SimSun"/>
        </w:rPr>
      </w:pPr>
      <w:r w:rsidRPr="00F44AA0">
        <w:rPr>
          <w:rFonts w:eastAsia="SimSun"/>
        </w:rPr>
        <w:t>-</w:t>
      </w:r>
      <w:r w:rsidRPr="00F44AA0">
        <w:rPr>
          <w:rFonts w:eastAsia="SimSun"/>
        </w:rPr>
        <w:tab/>
      </w:r>
      <w:r w:rsidRPr="00F44AA0">
        <w:rPr>
          <w:rFonts w:eastAsia="SimSun" w:hint="eastAsia"/>
          <w:lang w:eastAsia="zh-CN"/>
        </w:rPr>
        <w:t>P</w:t>
      </w:r>
      <w:r w:rsidRPr="00F44AA0">
        <w:rPr>
          <w:rFonts w:eastAsia="SimSun"/>
          <w:lang w:eastAsia="zh-CN"/>
        </w:rPr>
        <w:t xml:space="preserve"> </w:t>
      </w:r>
      <w:r w:rsidRPr="00F44AA0">
        <w:rPr>
          <w:rFonts w:eastAsia="SimSun"/>
        </w:rPr>
        <w:t>= P</w:t>
      </w:r>
      <w:r w:rsidRPr="00F44AA0">
        <w:rPr>
          <w:rFonts w:eastAsia="SimSun" w:hint="eastAsia"/>
          <w:vertAlign w:val="subscript"/>
          <w:lang w:eastAsia="zh-CN"/>
        </w:rPr>
        <w:t>L</w:t>
      </w:r>
      <w:r w:rsidRPr="00F44AA0">
        <w:rPr>
          <w:rFonts w:eastAsia="SimSun"/>
          <w:vertAlign w:val="subscript"/>
          <w:lang w:eastAsia="zh-CN"/>
        </w:rPr>
        <w:t>1_s</w:t>
      </w:r>
      <w:r w:rsidRPr="00F44AA0">
        <w:rPr>
          <w:rFonts w:eastAsia="SimSun"/>
          <w:vertAlign w:val="subscript"/>
        </w:rPr>
        <w:t>haring factor</w:t>
      </w:r>
      <w:r w:rsidRPr="00F44AA0">
        <w:rPr>
          <w:rFonts w:eastAsia="SimSun"/>
        </w:rPr>
        <w:t xml:space="preserve"> * P</w:t>
      </w:r>
      <w:r w:rsidRPr="00F44AA0">
        <w:rPr>
          <w:rFonts w:eastAsia="SimSun"/>
          <w:vertAlign w:val="subscript"/>
        </w:rPr>
        <w:t>sharing factor</w:t>
      </w:r>
      <w:r w:rsidRPr="00F44AA0">
        <w:rPr>
          <w:rFonts w:eastAsia="SimSun"/>
        </w:rPr>
        <w:t xml:space="preserve"> * N</w:t>
      </w:r>
      <w:r w:rsidRPr="00F44AA0">
        <w:rPr>
          <w:rFonts w:eastAsia="SimSun"/>
          <w:vertAlign w:val="subscript"/>
        </w:rPr>
        <w:t>total</w:t>
      </w:r>
      <w:r w:rsidRPr="00F44AA0">
        <w:rPr>
          <w:rFonts w:eastAsia="SimSun"/>
        </w:rPr>
        <w:t xml:space="preserve"> / N</w:t>
      </w:r>
      <w:r w:rsidRPr="00F44AA0">
        <w:rPr>
          <w:rFonts w:eastAsia="SimSun"/>
          <w:vertAlign w:val="subscript"/>
        </w:rPr>
        <w:t>outside_MG</w:t>
      </w:r>
      <w:r w:rsidRPr="00F44AA0">
        <w:rPr>
          <w:rFonts w:eastAsia="SimSun"/>
        </w:rPr>
        <w:t xml:space="preserve"> in FR2, if N</w:t>
      </w:r>
      <w:r w:rsidRPr="00F44AA0">
        <w:rPr>
          <w:rFonts w:eastAsia="SimSun"/>
          <w:vertAlign w:val="subscript"/>
        </w:rPr>
        <w:t>available</w:t>
      </w:r>
      <w:r w:rsidRPr="00F44AA0">
        <w:rPr>
          <w:rFonts w:eastAsia="SimSun"/>
        </w:rPr>
        <w:t xml:space="preserve"> = 0</w:t>
      </w:r>
    </w:p>
    <w:p w14:paraId="04717955" w14:textId="77777777" w:rsidR="00D0232B" w:rsidRPr="00F44AA0" w:rsidRDefault="00D0232B" w:rsidP="00D0232B">
      <w:pPr>
        <w:pStyle w:val="B20"/>
        <w:rPr>
          <w:rFonts w:eastAsia="SimSun"/>
        </w:rPr>
      </w:pPr>
      <w:r w:rsidRPr="00F44AA0">
        <w:rPr>
          <w:rFonts w:eastAsia="SimSun"/>
        </w:rPr>
        <w:t>-</w:t>
      </w:r>
      <w:r w:rsidRPr="00F44AA0">
        <w:rPr>
          <w:rFonts w:eastAsia="SimSun"/>
        </w:rPr>
        <w:tab/>
        <w:t xml:space="preserve">P is defined as below based on </w:t>
      </w:r>
      <w:r w:rsidRPr="00F44AA0">
        <w:t>P</w:t>
      </w:r>
      <w:r w:rsidRPr="00F44AA0">
        <w:rPr>
          <w:vertAlign w:val="subscript"/>
        </w:rPr>
        <w:t>2</w:t>
      </w:r>
      <w:r w:rsidRPr="00F44AA0">
        <w:rPr>
          <w:rFonts w:eastAsia="SimSun"/>
        </w:rPr>
        <w:t xml:space="preserve">, where </w:t>
      </w:r>
      <w:r w:rsidRPr="00F44AA0">
        <w:t>P</w:t>
      </w:r>
      <w:r w:rsidRPr="00F44AA0">
        <w:rPr>
          <w:vertAlign w:val="subscript"/>
        </w:rPr>
        <w:t xml:space="preserve">2 </w:t>
      </w:r>
      <w:r w:rsidRPr="00F44AA0">
        <w:rPr>
          <w:rFonts w:eastAsia="SimSun"/>
        </w:rPr>
        <w:t>= N</w:t>
      </w:r>
      <w:r w:rsidRPr="00F44AA0">
        <w:rPr>
          <w:rFonts w:eastAsia="SimSun"/>
          <w:vertAlign w:val="subscript"/>
        </w:rPr>
        <w:t>total</w:t>
      </w:r>
      <w:r w:rsidRPr="00F44AA0">
        <w:rPr>
          <w:rFonts w:eastAsia="SimSun"/>
        </w:rPr>
        <w:t xml:space="preserve"> / N</w:t>
      </w:r>
      <w:r w:rsidRPr="00F44AA0">
        <w:rPr>
          <w:rFonts w:eastAsia="SimSun"/>
          <w:vertAlign w:val="subscript"/>
        </w:rPr>
        <w:t>available</w:t>
      </w:r>
      <w:r w:rsidRPr="00F44AA0">
        <w:rPr>
          <w:rFonts w:eastAsia="SimSun"/>
        </w:rPr>
        <w:t xml:space="preserve"> in FR2, if N</w:t>
      </w:r>
      <w:r w:rsidRPr="00F44AA0">
        <w:rPr>
          <w:rFonts w:eastAsia="SimSun"/>
          <w:vertAlign w:val="subscript"/>
        </w:rPr>
        <w:t>available</w:t>
      </w:r>
      <w:r w:rsidRPr="00F44AA0">
        <w:rPr>
          <w:rFonts w:eastAsia="SimSun"/>
        </w:rPr>
        <w:t xml:space="preserve"> &gt; 0</w:t>
      </w:r>
    </w:p>
    <w:p w14:paraId="10485DCA" w14:textId="77777777" w:rsidR="00D0232B" w:rsidRPr="00F44AA0" w:rsidRDefault="00D0232B" w:rsidP="00D0232B">
      <w:pPr>
        <w:pStyle w:val="B10"/>
        <w:rPr>
          <w:rFonts w:eastAsia="SimSun"/>
          <w:lang w:eastAsia="zh-CN"/>
        </w:rPr>
      </w:pPr>
      <w:r w:rsidRPr="00F44AA0">
        <w:rPr>
          <w:rFonts w:eastAsia="SimSun"/>
        </w:rPr>
        <w:t>-</w:t>
      </w:r>
      <w:r w:rsidRPr="00F44AA0">
        <w:rPr>
          <w:rFonts w:eastAsia="SimSun"/>
        </w:rPr>
        <w:tab/>
      </w:r>
      <w:r w:rsidRPr="00F44AA0">
        <w:rPr>
          <w:rFonts w:eastAsia="SimSun"/>
          <w:lang w:eastAsia="zh-CN"/>
        </w:rPr>
        <w:t>For a window W of duration max(T</w:t>
      </w:r>
      <w:r w:rsidRPr="00F44AA0">
        <w:rPr>
          <w:rFonts w:eastAsia="SimSun"/>
          <w:vertAlign w:val="subscript"/>
          <w:lang w:eastAsia="zh-CN"/>
        </w:rPr>
        <w:t xml:space="preserve">L1,  </w:t>
      </w:r>
      <w:r w:rsidRPr="00F44AA0">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F44AA0">
        <w:rPr>
          <w:rFonts w:eastAsia="SimSun"/>
        </w:rPr>
        <w:t>SSB</w:t>
      </w:r>
      <w:r w:rsidRPr="00F44AA0">
        <w:rPr>
          <w:rFonts w:eastAsia="SimSun"/>
          <w:lang w:eastAsia="zh-CN"/>
        </w:rPr>
        <w:t xml:space="preserve"> resource occasion: </w:t>
      </w:r>
    </w:p>
    <w:p w14:paraId="4342D2CB" w14:textId="77777777"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total</w:t>
      </w:r>
      <w:r w:rsidRPr="00F44AA0">
        <w:rPr>
          <w:rFonts w:eastAsia="SimSun"/>
        </w:rPr>
        <w:t xml:space="preserve"> is the total number of SSB resource occasions within the window, including those overlapped with </w:t>
      </w:r>
      <w:r w:rsidRPr="00F44AA0">
        <w:rPr>
          <w:rFonts w:eastAsia="SimSun"/>
          <w:bCs/>
          <w:lang w:eastAsia="zh-CN"/>
        </w:rPr>
        <w:t>measurement gap</w:t>
      </w:r>
      <w:r w:rsidRPr="00F44AA0">
        <w:rPr>
          <w:rFonts w:eastAsia="SimSun"/>
        </w:rPr>
        <w:t xml:space="preserve"> occasions, MUSIM gap occasions or SMTC occasions within the window, and</w:t>
      </w:r>
    </w:p>
    <w:p w14:paraId="759D895D" w14:textId="54B41EDF"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outside_MG</w:t>
      </w:r>
      <w:r w:rsidRPr="00F44AA0">
        <w:rPr>
          <w:rFonts w:eastAsia="SimSun"/>
        </w:rPr>
        <w:t xml:space="preserve"> is the number of SSB resource occasions that are not overlapped with any non-dropped </w:t>
      </w:r>
      <w:r w:rsidRPr="00F44AA0">
        <w:rPr>
          <w:rFonts w:eastAsia="SimSun"/>
          <w:bCs/>
          <w:lang w:eastAsia="zh-CN"/>
        </w:rPr>
        <w:t>measurement gap</w:t>
      </w:r>
      <w:r w:rsidRPr="00F44AA0">
        <w:rPr>
          <w:rFonts w:eastAsia="SimSun"/>
        </w:rPr>
        <w:t xml:space="preserve"> occasion nor non-dropped MUSIM gap occasion within the window W, and</w:t>
      </w:r>
    </w:p>
    <w:p w14:paraId="37ABA9E6" w14:textId="1D112190" w:rsidR="00D0232B"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available</w:t>
      </w:r>
      <w:r w:rsidRPr="00F44AA0">
        <w:rPr>
          <w:rFonts w:eastAsia="SimSun"/>
        </w:rPr>
        <w:t xml:space="preserve"> is the number of SSB resource occasions that are not overlapped with any non-dropped</w:t>
      </w:r>
      <w:r w:rsidRPr="00F44AA0">
        <w:rPr>
          <w:rFonts w:eastAsia="SimSun"/>
          <w:bCs/>
          <w:lang w:eastAsia="zh-CN"/>
        </w:rPr>
        <w:t xml:space="preserve"> measurement gap</w:t>
      </w:r>
      <w:r w:rsidRPr="00F44AA0">
        <w:rPr>
          <w:rFonts w:eastAsia="SimSun"/>
        </w:rPr>
        <w:t xml:space="preserve"> occasion, non-dropped MUSIM gap occasion nor any SMTC occasion within the window W.</w:t>
      </w:r>
    </w:p>
    <w:p w14:paraId="4FA1B2CC" w14:textId="77777777" w:rsidR="00D0232B" w:rsidRPr="007D7C33" w:rsidRDefault="00D0232B" w:rsidP="00D0232B">
      <w:pPr>
        <w:pStyle w:val="B20"/>
        <w:rPr>
          <w:rFonts w:eastAsia="SimSun"/>
        </w:rPr>
      </w:pPr>
      <w:r w:rsidRPr="008B40E7">
        <w:rPr>
          <w:rFonts w:eastAsia="SimSun"/>
          <w:bCs/>
          <w:lang w:eastAsia="zh-CN"/>
        </w:rPr>
        <w:t>-</w:t>
      </w:r>
      <w:r w:rsidRPr="008B40E7">
        <w:rPr>
          <w:rFonts w:eastAsia="SimSun"/>
          <w:bCs/>
          <w:lang w:eastAsia="zh-CN"/>
        </w:rPr>
        <w:tab/>
      </w:r>
      <w:r w:rsidRPr="00636344">
        <w:t xml:space="preserve">an SSB or an SMTC occasion is considered to be overlapped with the </w:t>
      </w:r>
      <w:r>
        <w:t>MUSIM gap</w:t>
      </w:r>
      <w:r w:rsidRPr="00636344">
        <w:t xml:space="preserve"> if it overlaps a </w:t>
      </w:r>
      <w:r>
        <w:t>MUSIM</w:t>
      </w:r>
      <w:r w:rsidRPr="00636344">
        <w:t xml:space="preserve"> gap occasion</w:t>
      </w:r>
      <w:r>
        <w:t>.</w:t>
      </w:r>
    </w:p>
    <w:p w14:paraId="09551893" w14:textId="77777777" w:rsidR="00D0232B" w:rsidRPr="00F44AA0" w:rsidRDefault="00D0232B" w:rsidP="00D0232B">
      <w:pPr>
        <w:pStyle w:val="B20"/>
        <w:rPr>
          <w:rFonts w:eastAsia="SimSun"/>
        </w:rPr>
      </w:pPr>
      <w:r w:rsidRPr="00F44AA0">
        <w:rPr>
          <w:rFonts w:eastAsia="SimSun"/>
          <w:bCs/>
          <w:lang w:eastAsia="zh-CN"/>
        </w:rPr>
        <w:t>-</w:t>
      </w:r>
      <w:r w:rsidRPr="00F44AA0">
        <w:rPr>
          <w:rFonts w:eastAsia="SimSun"/>
          <w:bCs/>
          <w:lang w:eastAsia="zh-CN"/>
        </w:rPr>
        <w:tab/>
        <w:t>T</w:t>
      </w:r>
      <w:r w:rsidRPr="00F44AA0">
        <w:rPr>
          <w:rFonts w:eastAsia="SimSun"/>
          <w:bCs/>
          <w:vertAlign w:val="subscript"/>
          <w:lang w:eastAsia="zh-CN"/>
        </w:rPr>
        <w:t xml:space="preserve">L1 </w:t>
      </w:r>
      <w:r w:rsidRPr="00F44AA0">
        <w:rPr>
          <w:rFonts w:eastAsia="SimSun"/>
          <w:bCs/>
          <w:lang w:eastAsia="zh-CN"/>
        </w:rPr>
        <w:t xml:space="preserve">is periodicity of the target </w:t>
      </w:r>
      <w:r w:rsidRPr="00F44AA0">
        <w:rPr>
          <w:rFonts w:eastAsia="SimSun"/>
        </w:rPr>
        <w:t>SSB</w:t>
      </w:r>
      <w:r w:rsidRPr="00F44AA0">
        <w:rPr>
          <w:rFonts w:eastAsia="SimSun"/>
          <w:bCs/>
          <w:lang w:eastAsia="zh-CN"/>
        </w:rPr>
        <w:t>.</w:t>
      </w:r>
    </w:p>
    <w:p w14:paraId="60C1BFC6" w14:textId="209C786D" w:rsidR="00D0232B" w:rsidRPr="009C5807" w:rsidRDefault="00D0232B" w:rsidP="00D0232B">
      <w:r w:rsidRPr="00F44AA0">
        <w:rPr>
          <w:rFonts w:eastAsia="SimSun"/>
        </w:rPr>
        <w:t xml:space="preserve">Otherwise, when </w:t>
      </w:r>
      <w:r w:rsidRPr="00F44AA0">
        <w:rPr>
          <w:rFonts w:eastAsia="?? ??"/>
        </w:rPr>
        <w:t xml:space="preserve">UE does not support </w:t>
      </w:r>
      <w:r w:rsidRPr="00F44AA0">
        <w:rPr>
          <w:rFonts w:eastAsia="SimSun"/>
          <w:i/>
        </w:rPr>
        <w:t>musim-GapPreference-r17</w:t>
      </w:r>
      <w:r w:rsidRPr="00F44AA0">
        <w:rPr>
          <w:rFonts w:eastAsia="?? ??"/>
        </w:rPr>
        <w:t xml:space="preserve"> or when no MUSIM gaps are configured,</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2925D487" w14:textId="77777777" w:rsidR="00BA548B" w:rsidRPr="00E21911" w:rsidRDefault="00BA548B" w:rsidP="00BA548B">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4CF2A94C" w14:textId="30C95899" w:rsidR="00BA548B" w:rsidRDefault="00982DDA" w:rsidP="00BA548B">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t>MGRP</w:t>
      </w:r>
      <w:r w:rsidRPr="009C5807">
        <w:t>)</w:t>
      </w:r>
      <w:r w:rsidRPr="00E21911">
        <w:t>.</w:t>
      </w:r>
    </w:p>
    <w:p w14:paraId="180EF024" w14:textId="275397C8"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383663E7"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w:t>
      </w:r>
      <w:r w:rsidRPr="000C0BDC">
        <w:rPr>
          <w:vertAlign w:val="subscript"/>
          <w:lang w:eastAsia="zh-CN"/>
        </w:rPr>
        <w:t>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082331">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08E529FB" w14:textId="017C00AA" w:rsidR="00982DDA" w:rsidRDefault="00982DDA" w:rsidP="00A25CA9">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4D8BD7D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48BF39DF" w14:textId="73663FF5" w:rsidR="00BA548B" w:rsidRDefault="00BA548B" w:rsidP="00BA548B">
      <w:pPr>
        <w:pStyle w:val="B10"/>
        <w:rPr>
          <w:lang w:val="en-US" w:eastAsia="zh-CN"/>
        </w:rPr>
      </w:pPr>
      <w:bookmarkStart w:id="136" w:name="_Hlk112190686"/>
      <w:r w:rsidRPr="009C5807">
        <w:t>-</w:t>
      </w:r>
      <w:r w:rsidRPr="009C5807">
        <w:tab/>
      </w:r>
      <w:r>
        <w:rPr>
          <w:rFonts w:hint="eastAsia"/>
          <w:lang w:val="en-US" w:eastAsia="zh-CN"/>
        </w:rPr>
        <w:t>I</w:t>
      </w:r>
      <w:r>
        <w:rPr>
          <w:lang w:val="en-US" w:eastAsia="zh-CN"/>
        </w:rPr>
        <w:t xml:space="preserve">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s,</w:t>
      </w:r>
      <w:r w:rsidRPr="001D2A9C">
        <w:rPr>
          <w:lang w:val="en-US" w:eastAsia="zh-CN"/>
        </w:rPr>
        <w:t xml:space="preserve"> </w:t>
      </w:r>
      <w:r>
        <w:rPr>
          <w:lang w:val="en-US" w:eastAsia="zh-CN"/>
        </w:rPr>
        <w:t>and P</w:t>
      </w:r>
      <w:r>
        <w:rPr>
          <w:vertAlign w:val="subscript"/>
          <w:lang w:val="en-US" w:eastAsia="zh-CN"/>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36"/>
    <w:p w14:paraId="0E44B1FD" w14:textId="34B09D21" w:rsidR="000D5D85" w:rsidRPr="00930BA6" w:rsidRDefault="00BA548B"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lang w:eastAsia="zh-CN"/>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34A58984" w:rsidR="00A25CA9" w:rsidRPr="009B3008"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4E460373" w14:textId="65D73AF0" w:rsidR="00BA548B" w:rsidRPr="009C5807" w:rsidDel="007332C1" w:rsidRDefault="00BA548B" w:rsidP="00BA548B">
      <w:pPr>
        <w:pStyle w:val="B10"/>
      </w:pP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6EFF3634" w14:textId="77777777" w:rsidR="00BA548B" w:rsidDel="007332C1" w:rsidRDefault="00BA548B" w:rsidP="00BA548B">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lang w:eastAsia="zh-CN"/>
        </w:rPr>
        <w:t>where</w:t>
      </w:r>
      <w:r w:rsidDel="007332C1">
        <w:rPr>
          <w:lang w:eastAsia="zh-CN"/>
        </w:rPr>
        <w:t xml:space="preserve"> </w:t>
      </w:r>
      <w:r w:rsidDel="007332C1">
        <w:rPr>
          <w:rFonts w:hint="eastAsia"/>
          <w:lang w:eastAsia="zh-CN"/>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4FCF6A84" w14:textId="77777777" w:rsidR="00BA548B" w:rsidRPr="009C5807" w:rsidDel="007332C1" w:rsidRDefault="00BA548B" w:rsidP="00BA548B">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28D9F523" w14:textId="78056009" w:rsidR="00DF1CB6" w:rsidRPr="00F44AA0" w:rsidRDefault="00DF1CB6" w:rsidP="00DF1CB6">
      <w:pPr>
        <w:pStyle w:val="B10"/>
      </w:pPr>
      <w:r w:rsidRPr="00F44AA0" w:rsidDel="007332C1">
        <w:t>P</w:t>
      </w:r>
      <w:r w:rsidRPr="00F44AA0" w:rsidDel="007332C1">
        <w:rPr>
          <w:vertAlign w:val="subscript"/>
        </w:rPr>
        <w:t xml:space="preserve">sharing factor </w:t>
      </w:r>
      <w:r w:rsidRPr="00F44AA0" w:rsidDel="007332C1">
        <w:rPr>
          <w:lang w:val="en-US"/>
        </w:rPr>
        <w:t>= 3, otherwise.</w:t>
      </w:r>
    </w:p>
    <w:p w14:paraId="306C6462" w14:textId="0142417E" w:rsidR="00BA548B" w:rsidRPr="00DB6AA9" w:rsidRDefault="00DF1CB6" w:rsidP="00DF1CB6">
      <w:pPr>
        <w:pStyle w:val="B10"/>
      </w:pPr>
      <w:r w:rsidRPr="00F44AA0">
        <w:t>P</w:t>
      </w:r>
      <w:r w:rsidRPr="00F44AA0">
        <w:rPr>
          <w:vertAlign w:val="subscript"/>
        </w:rPr>
        <w:t>L1_sharing</w:t>
      </w:r>
      <w:r w:rsidRPr="00F44AA0">
        <w:t xml:space="preserve"> = 2</w:t>
      </w:r>
      <w:r w:rsidRPr="00F44AA0">
        <w:rPr>
          <w:rFonts w:hint="eastAsia"/>
        </w:rPr>
        <w:t>,</w:t>
      </w:r>
      <w:r w:rsidRPr="00F44AA0">
        <w:t xml:space="preserve"> if SSB resource from serving cell is configured for L1-RSRP measurements, and P</w:t>
      </w:r>
      <w:r w:rsidRPr="00F44AA0">
        <w:rPr>
          <w:vertAlign w:val="subscript"/>
        </w:rPr>
        <w:t>sharing_factor</w:t>
      </w:r>
      <w:r w:rsidRPr="00F44AA0">
        <w:t xml:space="preserve"> is used in 9.5.4.1, and any symbol of the SSBs from serving cell and cell with different PCI are overlapping or adjacent (in time domain).</w:t>
      </w:r>
      <w:r w:rsidRPr="00F44AA0">
        <w:rPr>
          <w:rFonts w:hint="eastAsia"/>
        </w:rPr>
        <w:t xml:space="preserve"> </w:t>
      </w:r>
      <w:r w:rsidRPr="00F44AA0">
        <w:t>P</w:t>
      </w:r>
      <w:r w:rsidRPr="00F44AA0">
        <w:rPr>
          <w:vertAlign w:val="subscript"/>
        </w:rPr>
        <w:t>L1_sharing</w:t>
      </w:r>
      <w:r w:rsidRPr="00F44AA0">
        <w:t xml:space="preserve"> = 1</w:t>
      </w:r>
      <w:r w:rsidRPr="00F44AA0">
        <w:rPr>
          <w:rFonts w:hint="eastAsia"/>
        </w:rPr>
        <w:t>,</w:t>
      </w:r>
      <w:r w:rsidRPr="00F44AA0">
        <w:t xml:space="preserve"> otherwise.</w:t>
      </w:r>
    </w:p>
    <w:p w14:paraId="3F4E205A" w14:textId="348863BA"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7777777" w:rsidR="000D5D85" w:rsidRDefault="000D5D85" w:rsidP="000D5D85">
      <w:r w:rsidRPr="009C5807">
        <w:t>Longer evaluation period would be expected if the combination of SSB, SMTC occasion and measurement gap configurations does not meet pervious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37F628C" w14:textId="12B82F85" w:rsidR="00C94B32" w:rsidRPr="00F44AA0" w:rsidRDefault="00C94B32" w:rsidP="00C94B32">
      <w:pPr>
        <w:rPr>
          <w:rFonts w:eastAsia="SimSun"/>
        </w:rPr>
      </w:pPr>
      <w:r w:rsidRPr="00F44AA0">
        <w:rPr>
          <w:rFonts w:eastAsia="SimSun"/>
        </w:rPr>
        <w:t xml:space="preserve">When UE is configured with aperiodic MUSIM gap and the aperiodic MUSIM gap is overlapping with SSB resource occasion for inter-cell L1-RSRP, </w:t>
      </w:r>
      <w:r w:rsidRPr="00F44AA0">
        <w:t>longer evaluation period would be expected</w:t>
      </w:r>
      <w:r w:rsidRPr="00F44AA0">
        <w:rPr>
          <w:rFonts w:eastAsia="SimSun"/>
        </w:rPr>
        <w:t>.</w:t>
      </w:r>
    </w:p>
    <w:p w14:paraId="056FE0A0" w14:textId="2BD085BE" w:rsidR="00C94B32" w:rsidRDefault="00C94B32" w:rsidP="00C94B32">
      <w:r w:rsidRPr="00F44AA0">
        <w:rPr>
          <w:rFonts w:hint="eastAsia"/>
          <w:lang w:eastAsia="zh-CN"/>
        </w:rPr>
        <w:t>W</w:t>
      </w:r>
      <w:r w:rsidRPr="00F44AA0">
        <w:rPr>
          <w:lang w:eastAsia="zh-CN"/>
        </w:rPr>
        <w:t>hen UE is configured with MUSIM gap(s), and SSB resource occasions for inter-cell L1-RSRP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w:t>
      </w:r>
      <w:r w:rsidRPr="00F44AA0">
        <w:rPr>
          <w:lang w:eastAsia="zh-CN"/>
        </w:rPr>
        <w:t>, no requirement applies for the SSB based inter-cell L1-RSRP measurement.</w:t>
      </w:r>
    </w:p>
    <w:p w14:paraId="23A15AC0" w14:textId="298243CD"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9C5807" w:rsidRDefault="00816CB6" w:rsidP="00C72CCE">
            <w:pPr>
              <w:pStyle w:val="TAC"/>
            </w:pPr>
            <w:r w:rsidRPr="009C5807">
              <w:t>max(T</w:t>
            </w:r>
            <w:r w:rsidRPr="009C5807">
              <w:rPr>
                <w:vertAlign w:val="subscript"/>
              </w:rPr>
              <w:t>Report</w:t>
            </w:r>
            <w:r w:rsidRPr="009C5807">
              <w:t>, ceil(M*P)*T</w:t>
            </w:r>
            <w:r w:rsidRPr="009C5807">
              <w:rPr>
                <w:vertAlign w:val="subscript"/>
              </w:rPr>
              <w:t>SSB</w:t>
            </w:r>
            <w:r>
              <w:rPr>
                <w:vertAlign w:val="subscript"/>
              </w:rPr>
              <w:t>_CDP</w:t>
            </w:r>
            <w:r w:rsidRPr="009C5807">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0DBE0DF4" w:rsidR="00C775DD" w:rsidRPr="000C0BDC" w:rsidRDefault="00C775DD" w:rsidP="00C775DD">
            <w:pPr>
              <w:pStyle w:val="TAN"/>
            </w:pPr>
            <w:r w:rsidRPr="000C0BDC">
              <w:t>Note 2:</w:t>
            </w:r>
            <w:r w:rsidRPr="000C0BDC">
              <w:tab/>
              <w:t>K = 1.5.</w:t>
            </w:r>
          </w:p>
          <w:p w14:paraId="336091E8" w14:textId="05011569"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Pr>
                <w:rFonts w:cs="v4.2.0"/>
                <w:vertAlign w:val="subscript"/>
              </w:rPr>
              <w:t>_CDP</w:t>
            </w:r>
            <w:r w:rsidRPr="009C5807">
              <w:rPr>
                <w:rFonts w:cs="v4.2.0"/>
              </w:rPr>
              <w:t>)</w:t>
            </w:r>
          </w:p>
        </w:tc>
      </w:tr>
      <w:tr w:rsidR="00816CB6" w:rsidRPr="009C5807"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_CDP</w:t>
            </w:r>
            <w:r w:rsidRPr="009C5807">
              <w:rPr>
                <w:rFonts w:cs="v4.2.0"/>
              </w:rPr>
              <w:t>))</w:t>
            </w:r>
          </w:p>
        </w:tc>
      </w:tr>
      <w:tr w:rsidR="00816CB6" w:rsidRPr="009C5807"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9C5807" w:rsidRDefault="00816CB6" w:rsidP="00C72CCE">
            <w:pPr>
              <w:pStyle w:val="TAC"/>
            </w:pPr>
            <w:r w:rsidRPr="009C5807">
              <w:rPr>
                <w:rFonts w:cs="v4.2.0"/>
              </w:rPr>
              <w:t>ceil(1.5*M*P*N)*T</w:t>
            </w:r>
            <w:r w:rsidRPr="009C5807">
              <w:rPr>
                <w:rFonts w:cs="v4.2.0"/>
                <w:vertAlign w:val="subscript"/>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rPr>
          <w:lang w:eastAsia="zh-CN"/>
        </w:rPr>
        <w:t>The UE is requ</w:t>
      </w:r>
      <w:r w:rsidRPr="00823BCE">
        <w:rPr>
          <w:lang w:eastAsia="zh-CN"/>
        </w:rPr>
        <w:t>ired to be capable of measuring SSB for L1-RSRP without measurement gaps. T</w:t>
      </w:r>
      <w:r w:rsidRPr="00823BCE">
        <w:t xml:space="preserve">he UE is required to perform the </w:t>
      </w:r>
      <w:r w:rsidRPr="00823BCE">
        <w:rPr>
          <w:lang w:eastAsia="zh-CN"/>
        </w:rPr>
        <w:t xml:space="preserve">SSB </w:t>
      </w:r>
      <w:r w:rsidRPr="00823BCE">
        <w:t>measurements with measurement restrictions as described in the following clauses.</w:t>
      </w:r>
    </w:p>
    <w:p w14:paraId="3CA79054" w14:textId="77777777" w:rsidR="000D5D85" w:rsidRDefault="000D5D85" w:rsidP="000D5D85">
      <w:r w:rsidRPr="00823BCE">
        <w:t xml:space="preserve">Unless explicitly stated, the SSB to be measured for L1-RSRP measurement is transmitted from </w:t>
      </w:r>
      <w:r w:rsidRPr="00823BCE">
        <w:rPr>
          <w:lang w:eastAsia="zh-CN"/>
        </w:rPr>
        <w:t>cell(s) with PCI different from serving cell(s)</w:t>
      </w:r>
      <w:r w:rsidRPr="00823BCE">
        <w:t>.</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082331">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1ED3AEAC" w:rsidR="007471A8" w:rsidRPr="00882648" w:rsidRDefault="007471A8" w:rsidP="00082331">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cell(s) with PCI different from serving cell, </w:t>
      </w:r>
      <w:r w:rsidRPr="00363040">
        <w:rPr>
          <w:lang w:eastAsia="zh-CN"/>
        </w:rPr>
        <w:t>and UE is receiving PDCCH/PDSCH from serving cell and/or cell(s) with different PCI</w:t>
      </w:r>
      <w:r w:rsidRPr="00882648">
        <w:rPr>
          <w:rFonts w:hint="eastAsia"/>
          <w:lang w:eastAsia="zh-CN"/>
        </w:rPr>
        <w:t>.</w:t>
      </w:r>
    </w:p>
    <w:p w14:paraId="76BA8502" w14:textId="77777777" w:rsidR="000D5D85" w:rsidRPr="00223765" w:rsidRDefault="000D5D85" w:rsidP="00B95AED">
      <w:pPr>
        <w:rPr>
          <w:lang w:eastAsia="zh-CN"/>
        </w:rPr>
      </w:pPr>
    </w:p>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lang w:eastAsia="zh-CN"/>
        </w:rPr>
        <w:t>-</w:t>
      </w:r>
      <w:r w:rsidRPr="00DC2E9E">
        <w:rPr>
          <w:rFonts w:eastAsia="SimSun"/>
          <w:lang w:eastAsia="zh-CN"/>
        </w:rPr>
        <w:tab/>
      </w:r>
      <w:r w:rsidRPr="00DC2E9E">
        <w:rPr>
          <w:rFonts w:eastAsia="MS Mincho"/>
          <w:lang w:eastAsia="ja-JP"/>
        </w:rPr>
        <w:t>T</w:t>
      </w:r>
      <w:r w:rsidRPr="00DC2E9E">
        <w:rPr>
          <w:rFonts w:eastAsia="SimSun"/>
          <w:lang w:eastAsia="zh-C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lang w:eastAsia="zh-CN"/>
        </w:rPr>
        <w:t>.</w:t>
      </w:r>
    </w:p>
    <w:p w14:paraId="74E8BDF5" w14:textId="77777777" w:rsidR="00BE1901"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t>
      </w:r>
    </w:p>
    <w:p w14:paraId="7C23DF23" w14:textId="79A7922D" w:rsidR="00BE1901" w:rsidRDefault="00964075" w:rsidP="00234608">
      <w:r>
        <w:rPr>
          <w:lang w:val="en-US" w:eastAsia="zh-CN"/>
        </w:rPr>
        <w:t>When intra-band non-contiguous carrier aggregation is configured for a UE indicating [</w:t>
      </w:r>
      <w:r>
        <w:rPr>
          <w:rFonts w:cs="Arial"/>
          <w:i/>
          <w:iCs/>
        </w:rPr>
        <w:t>intraBandNR-CA-non-collocated-r18</w:t>
      </w:r>
      <w:r>
        <w:rPr>
          <w:lang w:val="en-US" w:eastAsia="zh-CN"/>
        </w:rPr>
        <w:t>]</w:t>
      </w:r>
      <w:r>
        <w:rPr>
          <w:rFonts w:cs="v4.2.0"/>
          <w:lang w:val="en-US"/>
        </w:rPr>
        <w:t xml:space="preserve"> </w:t>
      </w:r>
      <w:r>
        <w:rPr>
          <w:rFonts w:cs="v4.2.0"/>
        </w:rPr>
        <w:t xml:space="preserve">and if </w:t>
      </w:r>
      <w:r w:rsidRPr="005B2FD8">
        <w:rPr>
          <w:color w:val="000000" w:themeColor="text1"/>
        </w:rPr>
        <w:t>[</w:t>
      </w:r>
      <w:r w:rsidRPr="005B2FD8">
        <w:rPr>
          <w:rFonts w:eastAsia="Calibri"/>
          <w:bCs/>
          <w:i/>
          <w:color w:val="000000" w:themeColor="text1"/>
          <w:lang w:eastAsia="sv-SE"/>
        </w:rPr>
        <w:t>nonCollocatedTypeNR-CA-r18</w:t>
      </w:r>
      <w:r w:rsidRPr="005B2FD8">
        <w:rPr>
          <w:color w:val="000000" w:themeColor="text1"/>
        </w:rPr>
        <w:t>]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apply to cell(s) in the same band </w:t>
      </w:r>
      <w:r>
        <w:rPr>
          <w:lang w:val="en-US"/>
        </w:rPr>
        <w:t>on the symbols</w:t>
      </w:r>
      <w:r>
        <w:t xml:space="preserve"> that fully or partially overlap with restricted symbols if [</w:t>
      </w:r>
      <w:r>
        <w:rPr>
          <w:rFonts w:eastAsia="Calibri"/>
          <w:bCs/>
          <w:i/>
          <w:color w:val="000000" w:themeColor="text1"/>
          <w:lang w:eastAsia="sv-SE"/>
        </w:rPr>
        <w:t>nonCollocatedTypeNR-CA-r18</w:t>
      </w:r>
      <w:r>
        <w:rPr>
          <w:color w:val="000000" w:themeColor="text1"/>
        </w:rPr>
        <w:t>] is provided.</w:t>
      </w:r>
    </w:p>
    <w:p w14:paraId="2CE092E4" w14:textId="1FCC4FF3" w:rsidR="000D5D85" w:rsidRPr="005C4ABD" w:rsidRDefault="00234608" w:rsidP="00234608">
      <w:r w:rsidRPr="00823BCE">
        <w:t>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sidRPr="00823BCE">
        <w:rPr>
          <w:lang w:eastAsia="zh-CN"/>
        </w:rPr>
        <w:t xml:space="preserve">symbols corresponding to the SSB indexes configured </w:t>
      </w:r>
      <w:r w:rsidRPr="00823BCE">
        <w:rPr>
          <w:lang w:eastAsia="ja-JP"/>
        </w:rPr>
        <w:t>for L1-RSRP measurement</w:t>
      </w:r>
      <w:r w:rsidRPr="00A139FA">
        <w:rPr>
          <w:lang w:eastAsia="zh-CN"/>
        </w:rPr>
        <w:t>.</w:t>
      </w:r>
    </w:p>
    <w:p w14:paraId="21528CBC" w14:textId="028D9E61" w:rsidR="00234608" w:rsidRDefault="00234608" w:rsidP="00234608">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794C289B" w14:textId="68C6C734" w:rsidR="000D5D85" w:rsidRPr="00823BCE" w:rsidRDefault="00234608" w:rsidP="00234608">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32C04D"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5C0826BC"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lang w:eastAsia="zh-C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lang w:eastAsia="zh-C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 xml:space="preserve">symbols </w:t>
      </w:r>
      <w:r w:rsidRPr="00823BCE">
        <w:rPr>
          <w:lang w:eastAsia="zh-CN"/>
        </w:rPr>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 xml:space="preserve">serving cell(s) and </w:t>
      </w:r>
      <w:r w:rsidRPr="00A139FA">
        <w:rPr>
          <w:lang w:eastAsia="zh-CN"/>
        </w:rPr>
        <w:t>cell(s) with PCI different from serving cell(s)</w:t>
      </w:r>
      <w:r>
        <w:rPr>
          <w:lang w:eastAsia="zh-CN"/>
        </w:rPr>
        <w:t>, and restricted symbols may partially or fully overlap with UL symbols</w:t>
      </w:r>
    </w:p>
    <w:bookmarkEnd w:id="1"/>
    <w:bookmarkEnd w:id="87"/>
    <w:bookmarkEnd w:id="103"/>
    <w:p w14:paraId="6C169977" w14:textId="77777777" w:rsidR="000D5D85" w:rsidRDefault="000D5D85" w:rsidP="009F6F6D">
      <w:pPr>
        <w:rPr>
          <w:lang w:eastAsia="ja-JP"/>
        </w:rPr>
      </w:pPr>
    </w:p>
    <w:p w14:paraId="57AE86F0" w14:textId="77777777" w:rsidR="00996B47" w:rsidRPr="009C5807" w:rsidRDefault="00996B47" w:rsidP="00996B47">
      <w:pPr>
        <w:pStyle w:val="Heading2"/>
      </w:pPr>
      <w:r w:rsidRPr="009C5807">
        <w:t>9.</w:t>
      </w:r>
      <w:r>
        <w:rPr>
          <w:lang w:eastAsia="zh-CN"/>
        </w:rPr>
        <w:t>14</w:t>
      </w:r>
      <w:r w:rsidRPr="009C5807">
        <w:tab/>
      </w:r>
      <w:r>
        <w:t xml:space="preserve">Intra-frequency </w:t>
      </w:r>
      <w:r w:rsidRPr="009C5807">
        <w:t>L1-</w:t>
      </w:r>
      <w:r>
        <w:t>RSRP</w:t>
      </w:r>
      <w:r w:rsidRPr="009C5807">
        <w:t xml:space="preserve"> measurements for </w:t>
      </w:r>
      <w:r>
        <w:t xml:space="preserve">neighbor cell </w:t>
      </w:r>
    </w:p>
    <w:p w14:paraId="5D7B7BBA" w14:textId="77777777" w:rsidR="00996B47" w:rsidRPr="009C5807" w:rsidRDefault="00996B47" w:rsidP="00996B47">
      <w:pPr>
        <w:pStyle w:val="Heading3"/>
      </w:pPr>
      <w:r w:rsidRPr="009C5807">
        <w:t>9.</w:t>
      </w:r>
      <w:r>
        <w:t>14</w:t>
      </w:r>
      <w:r w:rsidRPr="009C5807">
        <w:t>.1</w:t>
      </w:r>
      <w:r w:rsidRPr="009C5807">
        <w:tab/>
        <w:t>Introduction</w:t>
      </w:r>
    </w:p>
    <w:p w14:paraId="654686E7" w14:textId="77777777" w:rsidR="00996B47" w:rsidRDefault="00996B47" w:rsidP="00996B47">
      <w:r w:rsidRPr="00885F53">
        <w:t xml:space="preserve">A measurement is defined as a SSB based intra-frequency </w:t>
      </w:r>
      <w:r>
        <w:t xml:space="preserve">L1-RSRP </w:t>
      </w:r>
      <w:r w:rsidRPr="00885F53">
        <w:t xml:space="preserve">measurement provided the centre frequency of the SSB of the serving cell indicated for </w:t>
      </w:r>
      <w:r>
        <w:t xml:space="preserve">L1-RSRP </w:t>
      </w:r>
      <w:r w:rsidRPr="00885F53">
        <w:t>measurement and the centre frequency of the SSB of the neighbour cell are the same, and the subcarrier spacing of the two SSBs are also the same.</w:t>
      </w:r>
    </w:p>
    <w:p w14:paraId="5DB2412E" w14:textId="77777777" w:rsidR="00996B47" w:rsidRPr="00F93B13" w:rsidRDefault="00996B47" w:rsidP="00996B47">
      <w:pPr>
        <w:rPr>
          <w:lang w:eastAsia="zh-CN"/>
        </w:rPr>
      </w:pPr>
      <w:r w:rsidRPr="00F93B13">
        <w:t xml:space="preserve">When configured </w:t>
      </w:r>
      <w:r>
        <w:t>with [</w:t>
      </w:r>
      <w:r w:rsidRPr="000E2D9E">
        <w:rPr>
          <w:i/>
          <w:iCs/>
        </w:rPr>
        <w:t>LTM-CSI-ResourceConfig-r18</w:t>
      </w:r>
      <w:r>
        <w:t xml:space="preserve">] </w:t>
      </w:r>
      <w:r w:rsidRPr="00F93B13">
        <w:t xml:space="preserve">by the network, the UE shall be able to perform L1-RSRP measurements of configured measurement resources from </w:t>
      </w:r>
      <w:r>
        <w:t xml:space="preserve">a neighbor </w:t>
      </w:r>
      <w:r w:rsidRPr="00F93B13">
        <w:t>cell</w:t>
      </w:r>
      <w:r w:rsidRPr="00F93B13">
        <w:rPr>
          <w:lang w:eastAsia="zh-CN"/>
        </w:rPr>
        <w:t xml:space="preserve">, with the measurement resources configured as SSBs </w:t>
      </w:r>
      <w:r>
        <w:rPr>
          <w:lang w:eastAsia="zh-CN"/>
        </w:rPr>
        <w:t xml:space="preserve">of </w:t>
      </w:r>
      <w:r w:rsidRPr="00F93B13">
        <w:rPr>
          <w:lang w:eastAsia="zh-CN"/>
        </w:rPr>
        <w:t xml:space="preserve">the </w:t>
      </w:r>
      <w:r>
        <w:rPr>
          <w:rFonts w:hint="eastAsia"/>
          <w:lang w:eastAsia="zh-CN"/>
        </w:rPr>
        <w:t>neighbor</w:t>
      </w:r>
      <w:r>
        <w:rPr>
          <w:lang w:eastAsia="zh-CN"/>
        </w:rPr>
        <w:t xml:space="preserve"> </w:t>
      </w:r>
      <w:r w:rsidRPr="00F93B13">
        <w:rPr>
          <w:lang w:eastAsia="zh-CN"/>
        </w:rPr>
        <w:t xml:space="preserve">cell. </w:t>
      </w:r>
    </w:p>
    <w:p w14:paraId="1A7B65D1" w14:textId="71113B5F" w:rsidR="00996B47" w:rsidRDefault="00996B47" w:rsidP="00996B47">
      <w:r>
        <w:t>[If the number of resources/cells, including the number of resources/cells configured for serving cell L1-RSRP measurement in 9.14 exceeds the UE capability indicated by [x], UE behaviour is TBD.]</w:t>
      </w:r>
    </w:p>
    <w:p w14:paraId="0AFDD02E" w14:textId="77777777" w:rsidR="00996B47" w:rsidRPr="00F93B13" w:rsidRDefault="00996B47" w:rsidP="00996B47">
      <w:r w:rsidRPr="00F93B13">
        <w:rPr>
          <w:lang w:val="en-US"/>
        </w:rPr>
        <w:t xml:space="preserve">The UE shall report the measurement quantity and send periodic, semi-persistent or aperiodic reports, according to </w:t>
      </w:r>
      <w:r w:rsidRPr="00F93B13">
        <w:rPr>
          <w:color w:val="000000"/>
          <w:lang w:val="en-US"/>
        </w:rPr>
        <w:t>the higher layer parameter</w:t>
      </w:r>
      <w:r w:rsidRPr="00F93B13">
        <w:rPr>
          <w:lang w:val="en-US"/>
        </w:rPr>
        <w:t xml:space="preserve"> </w:t>
      </w:r>
      <w:r>
        <w:rPr>
          <w:lang w:val="en-US"/>
        </w:rPr>
        <w:t>[</w:t>
      </w:r>
      <w:r w:rsidRPr="008C6EEC">
        <w:rPr>
          <w:i/>
          <w:iCs/>
        </w:rPr>
        <w:t>reportConfigType-r18</w:t>
      </w:r>
      <w:r w:rsidRPr="00831451">
        <w:rPr>
          <w:iCs/>
          <w:lang w:val="en-US"/>
        </w:rPr>
        <w:t>]</w:t>
      </w:r>
      <w:r w:rsidRPr="00F93B13">
        <w:rPr>
          <w:lang w:val="en-US"/>
        </w:rPr>
        <w:t xml:space="preserve"> </w:t>
      </w:r>
      <w:r w:rsidRPr="00F93B13">
        <w:rPr>
          <w:color w:val="000000"/>
          <w:lang w:val="en-US"/>
        </w:rPr>
        <w:t>of each reporting setting</w:t>
      </w:r>
      <w:r w:rsidRPr="00F93B13">
        <w:rPr>
          <w:i/>
          <w:color w:val="000000"/>
          <w:lang w:val="en-US"/>
        </w:rPr>
        <w:t xml:space="preserve"> </w:t>
      </w:r>
      <w:r w:rsidRPr="00831451">
        <w:rPr>
          <w:iCs/>
          <w:color w:val="000000"/>
          <w:lang w:val="en-US"/>
        </w:rPr>
        <w:t>[</w:t>
      </w:r>
      <w:r w:rsidRPr="008C6EEC">
        <w:rPr>
          <w:i/>
          <w:iCs/>
        </w:rPr>
        <w:t>LTM-CSI-ReportConfig-r18</w:t>
      </w:r>
      <w:r w:rsidRPr="00831451">
        <w:rPr>
          <w:iCs/>
          <w:color w:val="000000"/>
          <w:lang w:val="en-US"/>
        </w:rPr>
        <w:t>]</w:t>
      </w:r>
      <w:r w:rsidRPr="00F93B13">
        <w:t>.</w:t>
      </w:r>
    </w:p>
    <w:p w14:paraId="0F2A1923" w14:textId="77777777" w:rsidR="00996B47" w:rsidRPr="00641337" w:rsidRDefault="00996B47" w:rsidP="00996B47">
      <w:pPr>
        <w:pStyle w:val="Heading3"/>
      </w:pPr>
      <w:r w:rsidRPr="00641337">
        <w:t>9.</w:t>
      </w:r>
      <w:r>
        <w:t>14</w:t>
      </w:r>
      <w:r w:rsidRPr="00641337">
        <w:t>.2</w:t>
      </w:r>
      <w:r>
        <w:tab/>
      </w:r>
      <w:r w:rsidRPr="00641337">
        <w:t>Requirements Applicability</w:t>
      </w:r>
    </w:p>
    <w:p w14:paraId="5D13095D" w14:textId="4B6B53CF" w:rsidR="00996B47" w:rsidRDefault="00996B47" w:rsidP="00996B47">
      <w:r>
        <w:t>The requirements in the clause 9.</w:t>
      </w:r>
      <w:r w:rsidR="007710A7">
        <w:t>14</w:t>
      </w:r>
      <w:r>
        <w:t xml:space="preserve"> are applicable to </w:t>
      </w:r>
      <w:r w:rsidRPr="000E2D9E">
        <w:t>FR1 and FR2-1 for LTM.</w:t>
      </w:r>
    </w:p>
    <w:p w14:paraId="3E5B10B9" w14:textId="0AFF171B" w:rsidR="00996B47" w:rsidRDefault="00996B47" w:rsidP="00996B47">
      <w:pPr>
        <w:pStyle w:val="B10"/>
      </w:pPr>
      <w:r w:rsidRPr="00B54213">
        <w:t>The requirements in clause 9.</w:t>
      </w:r>
      <w:r w:rsidR="007710A7">
        <w:t>14</w:t>
      </w:r>
      <w:r w:rsidRPr="00B54213">
        <w:t xml:space="preserve"> apply, provided </w:t>
      </w:r>
      <w:r>
        <w:t xml:space="preserve">for </w:t>
      </w:r>
      <w:r w:rsidRPr="00B54213">
        <w:t xml:space="preserve">the SSB from </w:t>
      </w:r>
      <w:r>
        <w:t xml:space="preserve">the neighbor </w:t>
      </w:r>
      <w:r w:rsidRPr="00B54213">
        <w:t xml:space="preserve">cell configured for </w:t>
      </w:r>
      <w:r>
        <w:t xml:space="preserve">intra-frequency </w:t>
      </w:r>
      <w:r w:rsidRPr="00B54213">
        <w:t>L1-RSRP</w:t>
      </w:r>
      <w:r>
        <w:t>,</w:t>
      </w:r>
      <w:r w:rsidRPr="00B54213">
        <w:t xml:space="preserve"> the following conditions are met:</w:t>
      </w:r>
    </w:p>
    <w:p w14:paraId="469D5E2D" w14:textId="77777777" w:rsidR="00996B47" w:rsidRDefault="00996B47" w:rsidP="00996B47">
      <w:pPr>
        <w:pStyle w:val="B10"/>
      </w:pPr>
      <w:r w:rsidRPr="00556A54">
        <w:t>-</w:t>
      </w:r>
      <w:r>
        <w:tab/>
      </w:r>
      <w:r w:rsidRPr="00C0494E">
        <w:t>The cell is known</w:t>
      </w:r>
    </w:p>
    <w:p w14:paraId="1E32BD71" w14:textId="77777777" w:rsidR="00996B47" w:rsidRPr="00556A54" w:rsidRDefault="00996B47" w:rsidP="00996B47">
      <w:pPr>
        <w:pStyle w:val="B10"/>
      </w:pPr>
      <w:r w:rsidRPr="00556A54">
        <w:t>-</w:t>
      </w:r>
      <w:r>
        <w:tab/>
      </w:r>
      <w:r w:rsidRPr="00556A54">
        <w:t>The SSB resources configured for L1-RSRP measurements are measurable</w:t>
      </w:r>
      <w:r>
        <w:t>.</w:t>
      </w:r>
    </w:p>
    <w:p w14:paraId="1B9A4A68" w14:textId="77777777" w:rsidR="00996B47" w:rsidRPr="00641337" w:rsidRDefault="00996B47" w:rsidP="00996B47">
      <w:r w:rsidRPr="00641337">
        <w:t xml:space="preserve">An SSB resource configured for L1-RSRP for </w:t>
      </w:r>
      <w:r>
        <w:t xml:space="preserve">neigbor </w:t>
      </w:r>
      <w:r w:rsidRPr="00641337">
        <w:t xml:space="preserve">cell shall be considered measurable when for each relevant SSB the following conditions are met: </w:t>
      </w:r>
    </w:p>
    <w:p w14:paraId="09252DA9" w14:textId="77777777" w:rsidR="00996B47" w:rsidRPr="00641337" w:rsidRDefault="00996B47" w:rsidP="00996B47">
      <w:pPr>
        <w:pStyle w:val="B10"/>
      </w:pPr>
      <w:r w:rsidRPr="00641337">
        <w:t>-</w:t>
      </w:r>
      <w:r>
        <w:tab/>
      </w:r>
      <w:r w:rsidRPr="00641337">
        <w:t>L1-RSRP related side conditions given in clause</w:t>
      </w:r>
      <w:r w:rsidRPr="00A84C43">
        <w:t xml:space="preserve"> </w:t>
      </w:r>
      <w:r>
        <w:t>[</w:t>
      </w:r>
      <w:r w:rsidRPr="00A84C43">
        <w:t>10.1.19</w:t>
      </w:r>
      <w:r>
        <w:t>]</w:t>
      </w:r>
      <w:r w:rsidRPr="00A84C43">
        <w:t xml:space="preserve"> for FR1 and </w:t>
      </w:r>
      <w:r>
        <w:t>[</w:t>
      </w:r>
      <w:r w:rsidRPr="00A84C43">
        <w:t>10.1.20</w:t>
      </w:r>
      <w:r>
        <w:t>]</w:t>
      </w:r>
      <w:r w:rsidRPr="00A84C43">
        <w:t xml:space="preserve"> for FR2</w:t>
      </w:r>
      <w:r>
        <w:t>-1</w:t>
      </w:r>
      <w:r w:rsidRPr="00641337">
        <w:t xml:space="preserve">, respectively, for a corresponding band, </w:t>
      </w:r>
    </w:p>
    <w:p w14:paraId="72555082" w14:textId="77777777" w:rsidR="00996B47" w:rsidRPr="00641337" w:rsidRDefault="00996B47" w:rsidP="00996B47">
      <w:pPr>
        <w:pStyle w:val="B10"/>
      </w:pPr>
      <w:r w:rsidRPr="00641337">
        <w:t>-</w:t>
      </w:r>
      <w:r>
        <w:tab/>
      </w:r>
      <w:r w:rsidRPr="00641337">
        <w:t xml:space="preserve">SSB_RP and SSB Ês/Iot according to Annex </w:t>
      </w:r>
      <w:r>
        <w:t>[B.2.4.1]</w:t>
      </w:r>
      <w:r w:rsidRPr="00641337">
        <w:t xml:space="preserve"> for a corresponding band. </w:t>
      </w:r>
    </w:p>
    <w:p w14:paraId="4DFE7A32" w14:textId="77777777" w:rsidR="00996B47" w:rsidRDefault="00996B47" w:rsidP="00996B47">
      <w:r w:rsidRPr="00C0494E">
        <w:t>The cell is considered as known if the following conditions are met in this requirement:</w:t>
      </w:r>
    </w:p>
    <w:p w14:paraId="36A2AA74" w14:textId="77777777" w:rsidR="00996B47" w:rsidRPr="006379FA" w:rsidRDefault="00996B47" w:rsidP="00996B47">
      <w:pPr>
        <w:pStyle w:val="B10"/>
      </w:pPr>
      <w:r w:rsidRPr="006379FA">
        <w:t>-</w:t>
      </w:r>
      <w:r w:rsidRPr="006379FA">
        <w:tab/>
        <w:t xml:space="preserve">The UE has performed L3 measurement on the target cell </w:t>
      </w:r>
      <w:r>
        <w:t>-</w:t>
      </w:r>
      <w:r w:rsidRPr="006379FA">
        <w:t>during the last [</w:t>
      </w:r>
      <w:r>
        <w:rPr>
          <w:rFonts w:hint="eastAsia"/>
          <w:lang w:eastAsia="zh-CN"/>
        </w:rPr>
        <w:t>X</w:t>
      </w:r>
      <w:r w:rsidRPr="006379FA">
        <w:t>] seconds</w:t>
      </w:r>
      <w:r>
        <w:t>-</w:t>
      </w:r>
      <w:r w:rsidRPr="006379FA">
        <w:t>, and</w:t>
      </w:r>
    </w:p>
    <w:p w14:paraId="1971F943" w14:textId="77777777" w:rsidR="00996B47" w:rsidRPr="006379FA" w:rsidRDefault="00996B47" w:rsidP="00996B47">
      <w:pPr>
        <w:pStyle w:val="B10"/>
      </w:pPr>
      <w:r w:rsidRPr="006379FA">
        <w:t>-</w:t>
      </w:r>
      <w:r w:rsidRPr="006379FA">
        <w:tab/>
        <w:t>The SSB from the target cell configured for L1 measurement remains detectable according to the cell identification requirements specified in clause 9.2 and 9.3.</w:t>
      </w:r>
    </w:p>
    <w:p w14:paraId="44744001" w14:textId="77777777" w:rsidR="00996B47" w:rsidRDefault="00996B47" w:rsidP="00996B47">
      <w:r w:rsidRPr="00641337">
        <w:t>Otherwise, the cell is unknown.</w:t>
      </w:r>
    </w:p>
    <w:p w14:paraId="2DEC8CBB" w14:textId="77777777" w:rsidR="00996B47" w:rsidRPr="00A84C43" w:rsidRDefault="00996B47" w:rsidP="00996B47">
      <w:pPr>
        <w:pStyle w:val="Heading3"/>
      </w:pPr>
      <w:r w:rsidRPr="002A16D1">
        <w:t>9.</w:t>
      </w:r>
      <w:r>
        <w:t>14</w:t>
      </w:r>
      <w:r w:rsidRPr="002A16D1">
        <w:t>.3</w:t>
      </w:r>
      <w:r>
        <w:tab/>
      </w:r>
      <w:r w:rsidRPr="002A16D1">
        <w:t>Measurement Reporting Requirements</w:t>
      </w:r>
    </w:p>
    <w:p w14:paraId="66DFA55E" w14:textId="77777777" w:rsidR="00996B47" w:rsidRPr="00A84C43" w:rsidRDefault="00996B47" w:rsidP="00996B47">
      <w:r w:rsidRPr="00A84C43">
        <w:t xml:space="preserve">The UE shall report the L1-RSRP value as a 7-bit value in the range [-140, -44] dBm with 1dB step size according to clause </w:t>
      </w:r>
      <w:r>
        <w:t>[</w:t>
      </w:r>
      <w:r w:rsidRPr="00A84C43">
        <w:t>10.1.19</w:t>
      </w:r>
      <w:r>
        <w:t>]</w:t>
      </w:r>
      <w:r w:rsidRPr="00A84C43">
        <w:t xml:space="preserve"> for FR1 and </w:t>
      </w:r>
      <w:r>
        <w:t>[</w:t>
      </w:r>
      <w:r w:rsidRPr="00A84C43">
        <w:t>10.1.20</w:t>
      </w:r>
      <w:r>
        <w:t>]</w:t>
      </w:r>
      <w:r w:rsidRPr="00A84C43">
        <w:t xml:space="preserve"> for FR2 </w:t>
      </w:r>
      <w:r w:rsidRPr="008C6EEC">
        <w:t>if [</w:t>
      </w:r>
      <w:r w:rsidRPr="008C6EEC">
        <w:rPr>
          <w:i/>
          <w:iCs/>
        </w:rPr>
        <w:t>noOfReportedRS-PerCell-r18</w:t>
      </w:r>
      <w:r w:rsidRPr="008C6EEC">
        <w:t>] and [</w:t>
      </w:r>
      <w:r w:rsidRPr="008C6EEC">
        <w:rPr>
          <w:i/>
          <w:iCs/>
        </w:rPr>
        <w:t>noOfReportedCells-r18</w:t>
      </w:r>
      <w:r w:rsidRPr="008C6EEC">
        <w:t>]</w:t>
      </w:r>
      <w:r w:rsidRPr="008C6EEC">
        <w:rPr>
          <w:i/>
          <w:iCs/>
        </w:rPr>
        <w:t xml:space="preserve"> </w:t>
      </w:r>
      <w:r w:rsidRPr="008C6EEC">
        <w:t>are both configured to one. If [</w:t>
      </w:r>
      <w:r w:rsidRPr="008C6EEC">
        <w:rPr>
          <w:i/>
          <w:iCs/>
        </w:rPr>
        <w:t>noOfReportedRS-PerCell-r18</w:t>
      </w:r>
      <w:r w:rsidRPr="008C6EEC">
        <w:t>] and/or [</w:t>
      </w:r>
      <w:r w:rsidRPr="008C6EEC">
        <w:rPr>
          <w:i/>
          <w:iCs/>
        </w:rPr>
        <w:t>noOfReportedCells-</w:t>
      </w:r>
      <w:r w:rsidRPr="00F0699B">
        <w:rPr>
          <w:i/>
          <w:iCs/>
        </w:rPr>
        <w:t>r18</w:t>
      </w:r>
      <w:r>
        <w:t>]</w:t>
      </w:r>
      <w:r w:rsidRPr="00A84C43">
        <w:rPr>
          <w:i/>
          <w:iCs/>
        </w:rPr>
        <w:t xml:space="preserve"> </w:t>
      </w:r>
      <w:r>
        <w:t>are</w:t>
      </w:r>
      <w:r w:rsidRPr="00A84C43">
        <w:t xml:space="preserve"> configured to be larger than one, the UE shall use differential L1-RSRP based reporting as defined in </w:t>
      </w:r>
      <w:r>
        <w:t>clause [</w:t>
      </w:r>
      <w:r w:rsidRPr="00A84C43">
        <w:t>10.1.19</w:t>
      </w:r>
      <w:r>
        <w:t>]</w:t>
      </w:r>
      <w:r w:rsidRPr="00A84C43">
        <w:t xml:space="preserve"> for FR1 and </w:t>
      </w:r>
      <w:r>
        <w:t>[</w:t>
      </w:r>
      <w:r w:rsidRPr="00A84C43">
        <w:t>10.1.20</w:t>
      </w:r>
      <w:r>
        <w:t>]</w:t>
      </w:r>
      <w:r w:rsidRPr="00A84C43">
        <w:t xml:space="preserve"> for FR2. The differential L1-RSRP is quantized to a 4-bit value with 2dB step size. The mapping between the reported L1-RSRP value and the measured quantity is described in 10.1.6.</w:t>
      </w:r>
    </w:p>
    <w:p w14:paraId="739C7C06" w14:textId="77777777" w:rsidR="00996B47" w:rsidRPr="00A84C43" w:rsidRDefault="00996B47" w:rsidP="00996B47">
      <w:pPr>
        <w:pStyle w:val="Heading4"/>
      </w:pPr>
      <w:r w:rsidRPr="00A84C43">
        <w:t>9.</w:t>
      </w:r>
      <w:r>
        <w:t>14</w:t>
      </w:r>
      <w:r w:rsidRPr="00A84C43">
        <w:t>.3.1</w:t>
      </w:r>
      <w:r>
        <w:tab/>
      </w:r>
      <w:r w:rsidRPr="00A84C43">
        <w:t xml:space="preserve">Periodic Reporting </w:t>
      </w:r>
    </w:p>
    <w:p w14:paraId="554EE9D7" w14:textId="77777777" w:rsidR="00996B47" w:rsidRPr="00A84C43" w:rsidRDefault="00996B47" w:rsidP="00996B47">
      <w:pPr>
        <w:spacing w:after="120"/>
      </w:pPr>
      <w:r w:rsidRPr="00A84C43">
        <w:t xml:space="preserve">Reported L1-RSRP measurements contained in periodic L1-RSRP measurement reports shall meet the requirements in clause </w:t>
      </w:r>
      <w:r>
        <w:t>[</w:t>
      </w:r>
      <w:r w:rsidRPr="00A84C43">
        <w:t>10.1.19</w:t>
      </w:r>
      <w:r>
        <w:t>]</w:t>
      </w:r>
      <w:r w:rsidRPr="00A84C43">
        <w:t xml:space="preserve"> for FR1 and </w:t>
      </w:r>
      <w:r>
        <w:t>[</w:t>
      </w:r>
      <w:r w:rsidRPr="00A84C43">
        <w:t>10.1.20</w:t>
      </w:r>
      <w:r>
        <w:t>]</w:t>
      </w:r>
      <w:r w:rsidRPr="00A84C43">
        <w:t xml:space="preserve"> for FR2, respectively. The UE shall transmit the periodic L1-RSRP reporting on PUCCH over the air interface according to the periodicity defined in clause 5.2.1.4 in TS 38.214 [26]. </w:t>
      </w:r>
    </w:p>
    <w:p w14:paraId="4F6DBA17" w14:textId="77777777" w:rsidR="00996B47" w:rsidRPr="00A84C43" w:rsidRDefault="00996B47" w:rsidP="00996B47">
      <w:pPr>
        <w:pStyle w:val="Heading4"/>
      </w:pPr>
      <w:r w:rsidRPr="00A84C43">
        <w:t>9.</w:t>
      </w:r>
      <w:r>
        <w:t>14.</w:t>
      </w:r>
      <w:r w:rsidRPr="00A84C43">
        <w:t>3.2</w:t>
      </w:r>
      <w:r>
        <w:tab/>
      </w:r>
      <w:r w:rsidRPr="00A84C43">
        <w:t xml:space="preserve">Semi-Persistent Reporting </w:t>
      </w:r>
    </w:p>
    <w:p w14:paraId="3F88EE28" w14:textId="77777777" w:rsidR="00996B47" w:rsidRPr="00A84C43" w:rsidRDefault="00996B47" w:rsidP="00996B47">
      <w:pPr>
        <w:spacing w:after="120"/>
      </w:pPr>
      <w:r w:rsidRPr="00A84C43">
        <w:t xml:space="preserve">Reported L1-RSRP measurements contained in a Semi-Persistent L1-RSRP measurement report shall meet the requirements in clause </w:t>
      </w:r>
      <w:r>
        <w:t>[</w:t>
      </w:r>
      <w:r w:rsidRPr="00A84C43">
        <w:t>10.1.19</w:t>
      </w:r>
      <w:r>
        <w:t>]</w:t>
      </w:r>
      <w:r w:rsidRPr="00A84C43">
        <w:t xml:space="preserve"> for FR1 and </w:t>
      </w:r>
      <w:r>
        <w:t>[</w:t>
      </w:r>
      <w:r w:rsidRPr="00A84C43">
        <w:t>10.1.20</w:t>
      </w:r>
      <w:r>
        <w:t>]</w:t>
      </w:r>
      <w:r w:rsidRPr="00A84C43">
        <w:t xml:space="preserve"> for FR2, respectively. This requirement applies for semi-persistent L1-RSRP reports send on PUSCH or PUCCH. </w:t>
      </w:r>
    </w:p>
    <w:p w14:paraId="03253A4B" w14:textId="77777777" w:rsidR="00996B47" w:rsidRPr="00A84C43" w:rsidRDefault="00996B47" w:rsidP="00996B47">
      <w:pPr>
        <w:spacing w:after="120"/>
      </w:pPr>
      <w:r w:rsidRPr="00A84C43">
        <w:t xml:space="preserve">The UE shall only send semi-persistent L1-RSRP measurement reports on PUSCH, if a DCI request has been received. </w:t>
      </w:r>
    </w:p>
    <w:p w14:paraId="463A06D8" w14:textId="77777777" w:rsidR="00996B47" w:rsidRPr="00A84C43" w:rsidRDefault="00996B47" w:rsidP="00996B47">
      <w:pPr>
        <w:spacing w:after="120"/>
      </w:pPr>
      <w:r w:rsidRPr="00A84C43">
        <w:t xml:space="preserve">The UE shall only send semi-persistent L1-RSRP measurement reports on PUCCH, if an activation command [7] has been received. </w:t>
      </w:r>
    </w:p>
    <w:p w14:paraId="3B255DC5" w14:textId="77777777" w:rsidR="00996B47" w:rsidRPr="00A84C43" w:rsidRDefault="00996B47" w:rsidP="00996B47">
      <w:pPr>
        <w:spacing w:after="120"/>
      </w:pPr>
      <w:r w:rsidRPr="00A84C43">
        <w:t xml:space="preserve">The UE shall transmit the semi-persistent L1-RSRP reporting on PUSCH or PUCCH over the air interface according to the periodicity defined in clause 5.2.1.4 in TS 38.214 [26]. </w:t>
      </w:r>
    </w:p>
    <w:p w14:paraId="238B1C1F" w14:textId="77777777" w:rsidR="00996B47" w:rsidRPr="00A84C43" w:rsidRDefault="00996B47" w:rsidP="00996B47">
      <w:pPr>
        <w:pStyle w:val="Heading4"/>
      </w:pPr>
      <w:r w:rsidRPr="00A84C43">
        <w:t>9.</w:t>
      </w:r>
      <w:r>
        <w:t>14</w:t>
      </w:r>
      <w:r w:rsidRPr="00A84C43">
        <w:t>.3.3</w:t>
      </w:r>
      <w:r>
        <w:tab/>
      </w:r>
      <w:r w:rsidRPr="00A84C43">
        <w:t xml:space="preserve">Aperiodic Reporting </w:t>
      </w:r>
    </w:p>
    <w:p w14:paraId="2AC284AA" w14:textId="77777777" w:rsidR="00996B47" w:rsidRPr="00A84C43" w:rsidRDefault="00996B47" w:rsidP="00996B47">
      <w:pPr>
        <w:spacing w:after="120"/>
      </w:pPr>
      <w:r w:rsidRPr="00A84C43">
        <w:t xml:space="preserve">Reported L1-RSRP measurements contained in aperiodic triggered, aperiodic triggered periodic and aperiodic triggered semi-persistent L1-RSRP reports shall meet the requirements in clauses </w:t>
      </w:r>
      <w:r>
        <w:t>[</w:t>
      </w:r>
      <w:r w:rsidRPr="00A84C43">
        <w:t>10.1.19</w:t>
      </w:r>
      <w:r>
        <w:t>]</w:t>
      </w:r>
      <w:r w:rsidRPr="00A84C43">
        <w:t xml:space="preserve"> for FR1 and </w:t>
      </w:r>
      <w:r>
        <w:t>[</w:t>
      </w:r>
      <w:r w:rsidRPr="00A84C43">
        <w:t>10.1.20</w:t>
      </w:r>
      <w:r>
        <w:t>]</w:t>
      </w:r>
      <w:r w:rsidRPr="00A84C43">
        <w:t xml:space="preserve"> for FR2, respectively. </w:t>
      </w:r>
    </w:p>
    <w:p w14:paraId="03683877" w14:textId="77777777" w:rsidR="00996B47" w:rsidRPr="00A84C43" w:rsidRDefault="00996B47" w:rsidP="00996B47">
      <w:pPr>
        <w:spacing w:after="120"/>
      </w:pPr>
      <w:r w:rsidRPr="00A84C43">
        <w:t xml:space="preserve">The UE shall only send aperiodic L1-RSRP measurement report if a DCI trigger has been received. </w:t>
      </w:r>
    </w:p>
    <w:p w14:paraId="504AE461" w14:textId="77777777" w:rsidR="00996B47" w:rsidRDefault="00996B47" w:rsidP="00996B47">
      <w:r w:rsidRPr="00A84C43">
        <w:t>After the UE receives CSI request in DCI, the UE shall transmit the aperiodic L1-RSRP reporting on PUSCH over the air interface at the time specified according to clause 6.1.2.1 in TS 38.214 [26].</w:t>
      </w:r>
    </w:p>
    <w:p w14:paraId="64282B16" w14:textId="77777777" w:rsidR="00996B47" w:rsidRPr="006D3515" w:rsidRDefault="00996B47" w:rsidP="00996B47">
      <w:pPr>
        <w:pStyle w:val="Heading3"/>
      </w:pPr>
      <w:r w:rsidRPr="006D3515">
        <w:t>9.</w:t>
      </w:r>
      <w:r>
        <w:t>14</w:t>
      </w:r>
      <w:r w:rsidRPr="006D3515">
        <w:t>.4</w:t>
      </w:r>
      <w:r w:rsidRPr="006D3515">
        <w:tab/>
        <w:t>Number of cells and number of SSB</w:t>
      </w:r>
    </w:p>
    <w:p w14:paraId="7409E0A0" w14:textId="77777777" w:rsidR="00996B47" w:rsidRPr="00C949F1" w:rsidRDefault="00996B47" w:rsidP="00996B47">
      <w:pPr>
        <w:rPr>
          <w:rFonts w:eastAsia="Calibri"/>
        </w:rPr>
      </w:pPr>
      <w:r w:rsidRPr="00171041">
        <w:rPr>
          <w:rFonts w:hint="eastAsia"/>
        </w:rPr>
        <w:t xml:space="preserve">For </w:t>
      </w:r>
      <w:r>
        <w:t>each intra-frequency</w:t>
      </w:r>
      <w:r w:rsidRPr="00171041">
        <w:rPr>
          <w:rFonts w:hint="eastAsia"/>
        </w:rPr>
        <w:t xml:space="preserve"> layer, the UE shall be capable of performing </w:t>
      </w:r>
      <w:r>
        <w:t>L1-RSRP</w:t>
      </w:r>
      <w:r w:rsidRPr="00171041">
        <w:rPr>
          <w:rFonts w:hint="eastAsia"/>
        </w:rPr>
        <w:t xml:space="preserve"> measurements for at least</w:t>
      </w:r>
      <w:r>
        <w:t xml:space="preserve"> [[TBD] cells/SSBs based on UE capability]</w:t>
      </w:r>
    </w:p>
    <w:p w14:paraId="39FB6112" w14:textId="77777777" w:rsidR="00996B47" w:rsidRPr="008F0267" w:rsidRDefault="00996B47" w:rsidP="00996B47">
      <w:pPr>
        <w:pStyle w:val="Heading3"/>
      </w:pPr>
      <w:r>
        <w:t>9.14.5</w:t>
      </w:r>
      <w:r w:rsidRPr="009C5807">
        <w:tab/>
        <w:t>L1-RSRP measurement requirements</w:t>
      </w:r>
      <w:r>
        <w:t xml:space="preserve"> without measurement gaps</w:t>
      </w:r>
    </w:p>
    <w:p w14:paraId="7BC7CE9F" w14:textId="77777777" w:rsidR="00996B47" w:rsidRPr="009C5807" w:rsidRDefault="00996B47" w:rsidP="00996B47">
      <w:pPr>
        <w:pStyle w:val="Heading4"/>
      </w:pPr>
      <w:r>
        <w:t>9.14.5</w:t>
      </w:r>
      <w:r w:rsidRPr="009C5807">
        <w:t>.1</w:t>
      </w:r>
      <w:r w:rsidRPr="009C5807">
        <w:tab/>
        <w:t>SSB based L1-RSRP Reporting</w:t>
      </w:r>
    </w:p>
    <w:p w14:paraId="3B4E96DC" w14:textId="77777777" w:rsidR="00996B47" w:rsidRDefault="00996B47" w:rsidP="00996B47">
      <w:r>
        <w:t>The requirements specified in this clause are only applicable when</w:t>
      </w:r>
    </w:p>
    <w:p w14:paraId="50FE3B61" w14:textId="77777777" w:rsidR="00996B47" w:rsidRPr="00B15838" w:rsidRDefault="00996B47" w:rsidP="00996B47">
      <w:pPr>
        <w:pStyle w:val="B10"/>
      </w:pPr>
      <w:r w:rsidRPr="00B15838">
        <w:t>-</w:t>
      </w:r>
      <w:r w:rsidRPr="00B15838">
        <w:tab/>
      </w:r>
      <w:r w:rsidRPr="00B15838">
        <w:rPr>
          <w:i/>
        </w:rPr>
        <w:t>highSpeedMeasFlag-r16</w:t>
      </w:r>
      <w:r w:rsidRPr="00B15838">
        <w:t xml:space="preserve"> is not configured, and </w:t>
      </w:r>
    </w:p>
    <w:p w14:paraId="4438E0B0" w14:textId="77777777" w:rsidR="00996B47" w:rsidRPr="00B15838" w:rsidRDefault="00996B47" w:rsidP="00996B47">
      <w:pPr>
        <w:pStyle w:val="B10"/>
        <w:rPr>
          <w:lang w:eastAsia="zh-CN"/>
        </w:rPr>
      </w:pPr>
      <w:r w:rsidRPr="00B15838">
        <w:t>-</w:t>
      </w:r>
      <w:r w:rsidRPr="00B15838">
        <w:tab/>
      </w:r>
      <w:r w:rsidRPr="00B15838">
        <w:rPr>
          <w:i/>
          <w:lang w:eastAsia="zh-CN"/>
        </w:rPr>
        <w:t xml:space="preserve">highSpeedMeasFlagFR2-r17 </w:t>
      </w:r>
      <w:r w:rsidRPr="00B15838">
        <w:rPr>
          <w:lang w:eastAsia="zh-CN"/>
        </w:rPr>
        <w:t xml:space="preserve">is not configured, and </w:t>
      </w:r>
    </w:p>
    <w:p w14:paraId="5510A1B8" w14:textId="77777777" w:rsidR="00996B47" w:rsidRDefault="00996B47" w:rsidP="00996B47">
      <w:pPr>
        <w:pStyle w:val="B10"/>
        <w:rPr>
          <w:lang w:eastAsia="zh-CN"/>
        </w:rPr>
      </w:pPr>
      <w:r w:rsidRPr="00B15838">
        <w:rPr>
          <w:rFonts w:hint="eastAsia"/>
          <w:lang w:eastAsia="zh-CN"/>
        </w:rPr>
        <w:t>-</w:t>
      </w:r>
      <w:r w:rsidRPr="00B15838">
        <w:rPr>
          <w:lang w:eastAsia="zh-CN"/>
        </w:rPr>
        <w:tab/>
        <w:t>highSpeedMeasCA-Scell-r17 is not configured</w:t>
      </w:r>
      <w:r>
        <w:rPr>
          <w:lang w:eastAsia="zh-CN"/>
        </w:rPr>
        <w:t>.</w:t>
      </w:r>
    </w:p>
    <w:p w14:paraId="7A18EB41" w14:textId="111D6A14" w:rsidR="00996B47" w:rsidRPr="002E3440" w:rsidRDefault="00996B47" w:rsidP="00996B47">
      <w:pPr>
        <w:pStyle w:val="B10"/>
        <w:rPr>
          <w:rFonts w:eastAsia="?? ??"/>
        </w:rPr>
      </w:pPr>
      <w:r>
        <w:rPr>
          <w:lang w:eastAsia="zh-CN"/>
        </w:rPr>
        <w:t>-</w:t>
      </w:r>
      <w:r w:rsidR="00EA7D75" w:rsidRPr="00B15838">
        <w:rPr>
          <w:lang w:eastAsia="zh-CN"/>
        </w:rPr>
        <w:tab/>
      </w:r>
      <w:r w:rsidRPr="003F414C">
        <w:rPr>
          <w:rFonts w:hint="eastAsia"/>
          <w:lang w:eastAsia="zh-CN"/>
        </w:rPr>
        <w:t>T</w:t>
      </w:r>
      <w:r w:rsidRPr="003F414C">
        <w:rPr>
          <w:lang w:eastAsia="zh-CN"/>
        </w:rPr>
        <w:t xml:space="preserve">he SSB from the </w:t>
      </w:r>
      <w:r>
        <w:rPr>
          <w:lang w:eastAsia="zh-CN"/>
        </w:rPr>
        <w:t xml:space="preserve">neighbor </w:t>
      </w:r>
      <w:r w:rsidRPr="003F414C">
        <w:rPr>
          <w:lang w:eastAsia="zh-CN"/>
        </w:rPr>
        <w:t xml:space="preserve">cell </w:t>
      </w:r>
      <w:r w:rsidRPr="003F414C">
        <w:t xml:space="preserve">completely contained in the </w:t>
      </w:r>
      <w:r w:rsidRPr="003F414C">
        <w:rPr>
          <w:lang w:eastAsia="zh-CN"/>
        </w:rPr>
        <w:t xml:space="preserve">active BWP </w:t>
      </w:r>
      <w:r w:rsidRPr="003F414C">
        <w:t>of the UE</w:t>
      </w:r>
    </w:p>
    <w:p w14:paraId="29060D88" w14:textId="77777777" w:rsidR="00996B47" w:rsidRDefault="00996B47" w:rsidP="00996B47">
      <w:r w:rsidRPr="000C0BDC">
        <w:t xml:space="preserve">If a </w:t>
      </w:r>
      <w:r>
        <w:t xml:space="preserve">neighbor </w:t>
      </w:r>
      <w:r w:rsidRPr="000C0BDC">
        <w:t>cell is known according 9.</w:t>
      </w:r>
      <w:r>
        <w:t>x</w:t>
      </w:r>
      <w:r w:rsidRPr="000C0BDC">
        <w:t>.2,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t xml:space="preserve"> if </w:t>
      </w:r>
      <w:r>
        <w:rPr>
          <w:i/>
        </w:rPr>
        <w:t>deriveSSB-IndexFromCell</w:t>
      </w:r>
      <w:r>
        <w:t xml:space="preserve"> is enabled or UE has reported SSB index in L3 measurement report of the same cell. Otherwise,</w:t>
      </w:r>
      <w:r w:rsidRPr="00703472">
        <w:t xml:space="preserve"> </w:t>
      </w:r>
      <w:r w:rsidRPr="000C0BDC">
        <w:t>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t>+</w:t>
      </w:r>
      <w:r w:rsidRPr="009C5807">
        <w:t>T</w:t>
      </w:r>
      <w:r w:rsidRPr="009C5807">
        <w:rPr>
          <w:vertAlign w:val="subscript"/>
        </w:rPr>
        <w:t>SSB_time_index_intra</w:t>
      </w:r>
      <w:r>
        <w:t>, where</w:t>
      </w:r>
      <w:r w:rsidRPr="009C5807">
        <w:t xml:space="preserve"> T</w:t>
      </w:r>
      <w:r w:rsidRPr="009C5807">
        <w:rPr>
          <w:vertAlign w:val="subscript"/>
        </w:rPr>
        <w:t>SSB_time_index_intra</w:t>
      </w:r>
      <w:r w:rsidRPr="009C5807">
        <w:t xml:space="preserve"> is the time period used to acquire the index of the SSB being measured given in </w:t>
      </w:r>
      <w:r>
        <w:t>T</w:t>
      </w:r>
      <w:r w:rsidRPr="009C5807">
        <w:t>able 9.2.5.1-3</w:t>
      </w:r>
      <w:r>
        <w:t>.</w:t>
      </w:r>
    </w:p>
    <w:p w14:paraId="6841EA0E" w14:textId="579C4D71" w:rsidR="00996B47" w:rsidRPr="009C5807" w:rsidRDefault="00996B47" w:rsidP="00996B47">
      <w:pPr>
        <w:rPr>
          <w:rFonts w:eastAsia="?? ??"/>
        </w:rPr>
      </w:pPr>
      <w:r w:rsidRPr="000C0BDC">
        <w:rPr>
          <w:rFonts w:eastAsia="?? ??"/>
        </w:rPr>
        <w:t xml:space="preserve">The value of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0C0BDC">
        <w:rPr>
          <w:rFonts w:eastAsia="?? ??"/>
        </w:rPr>
        <w:t xml:space="preserve"> is defined </w:t>
      </w:r>
      <w:r>
        <w:rPr>
          <w:rFonts w:eastAsia="?? ??"/>
        </w:rPr>
        <w:t xml:space="preserve">for FR1 </w:t>
      </w:r>
      <w:r w:rsidRPr="000C0BDC">
        <w:rPr>
          <w:rFonts w:eastAsia="?? ??"/>
        </w:rPr>
        <w:t xml:space="preserve">in Table </w:t>
      </w:r>
      <w:r>
        <w:rPr>
          <w:rFonts w:eastAsia="?? ??"/>
        </w:rPr>
        <w:t>9.14.5</w:t>
      </w:r>
      <w:r w:rsidRPr="000C0BDC">
        <w:rPr>
          <w:rFonts w:eastAsia="?? ??"/>
        </w:rPr>
        <w:t>.1-1</w:t>
      </w:r>
      <w:r>
        <w:rPr>
          <w:rFonts w:eastAsia="?? ??"/>
        </w:rPr>
        <w:t xml:space="preserve"> for UE incapable of [</w:t>
      </w:r>
      <w:r w:rsidRPr="00DF2F7E">
        <w:rPr>
          <w:rFonts w:eastAsia="?? ??"/>
          <w:i/>
          <w:iCs/>
        </w:rPr>
        <w:t>capability of measurement with RTD&gt;CP</w:t>
      </w:r>
      <w:r>
        <w:rPr>
          <w:rFonts w:eastAsia="?? ??"/>
        </w:rPr>
        <w:t xml:space="preserve">] and in </w:t>
      </w:r>
      <w:r w:rsidRPr="000C0BDC">
        <w:rPr>
          <w:rFonts w:eastAsia="?? ??"/>
        </w:rPr>
        <w:t xml:space="preserve">Table </w:t>
      </w:r>
      <w:r>
        <w:rPr>
          <w:rFonts w:eastAsia="?? ??"/>
        </w:rPr>
        <w:t>9.14.5</w:t>
      </w:r>
      <w:r w:rsidRPr="000C0BDC">
        <w:rPr>
          <w:rFonts w:eastAsia="?? ??"/>
        </w:rPr>
        <w:t>.1-</w:t>
      </w:r>
      <w:r>
        <w:rPr>
          <w:rFonts w:eastAsia="?? ??"/>
        </w:rPr>
        <w:t>2 for UE capable of [</w:t>
      </w:r>
      <w:r w:rsidRPr="00706B21">
        <w:rPr>
          <w:rFonts w:eastAsia="?? ??"/>
          <w:i/>
          <w:iCs/>
        </w:rPr>
        <w:t>capability of measurement with RTD&gt;CP</w:t>
      </w:r>
      <w:r>
        <w:rPr>
          <w:rFonts w:eastAsia="?? ??"/>
        </w:rPr>
        <w:t xml:space="preserve">]. </w:t>
      </w:r>
      <w:r w:rsidRPr="000C0BDC">
        <w:rPr>
          <w:rFonts w:eastAsia="?? ??"/>
        </w:rPr>
        <w:t xml:space="preserve"> </w:t>
      </w:r>
      <w:r>
        <w:rPr>
          <w:lang w:eastAsia="zh-CN"/>
        </w:rPr>
        <w:t>T</w:t>
      </w:r>
      <w:r w:rsidRPr="000C0BDC">
        <w:rPr>
          <w:rFonts w:hint="eastAsia"/>
          <w:lang w:eastAsia="zh-CN"/>
        </w:rPr>
        <w:t xml:space="preserve">he </w:t>
      </w:r>
      <w:r w:rsidRPr="000C0BDC">
        <w:rPr>
          <w:rFonts w:eastAsia="?? ??"/>
        </w:rPr>
        <w:t xml:space="preserve">value of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0C0BDC">
        <w:rPr>
          <w:rFonts w:eastAsia="?? ??"/>
        </w:rPr>
        <w:t xml:space="preserve"> is defined </w:t>
      </w:r>
      <w:r>
        <w:rPr>
          <w:rFonts w:eastAsia="?? ??"/>
        </w:rPr>
        <w:t xml:space="preserve">for FR2 </w:t>
      </w:r>
      <w:r w:rsidRPr="000C0BDC">
        <w:rPr>
          <w:rFonts w:eastAsia="?? ??"/>
        </w:rPr>
        <w:t xml:space="preserve">in Table </w:t>
      </w:r>
      <w:r>
        <w:rPr>
          <w:rFonts w:eastAsia="?? ??"/>
        </w:rPr>
        <w:t>9.14.5</w:t>
      </w:r>
      <w:r w:rsidRPr="000C0BDC">
        <w:rPr>
          <w:rFonts w:eastAsia="?? ??"/>
        </w:rPr>
        <w:t>.1-</w:t>
      </w:r>
      <w:r>
        <w:rPr>
          <w:rFonts w:eastAsia="?? ??"/>
        </w:rPr>
        <w:t>3 for UE incapable of [</w:t>
      </w:r>
      <w:r w:rsidRPr="00706B21">
        <w:rPr>
          <w:rFonts w:eastAsia="?? ??"/>
          <w:i/>
          <w:iCs/>
        </w:rPr>
        <w:t>capability of measurement with RTD&gt;CP</w:t>
      </w:r>
      <w:r>
        <w:rPr>
          <w:rFonts w:eastAsia="?? ??"/>
        </w:rPr>
        <w:t xml:space="preserve">] and in </w:t>
      </w:r>
      <w:r w:rsidRPr="000C0BDC">
        <w:rPr>
          <w:rFonts w:eastAsia="?? ??"/>
        </w:rPr>
        <w:t xml:space="preserve">Table </w:t>
      </w:r>
      <w:r>
        <w:rPr>
          <w:rFonts w:eastAsia="?? ??"/>
        </w:rPr>
        <w:t>9.14.5</w:t>
      </w:r>
      <w:r w:rsidRPr="000C0BDC">
        <w:rPr>
          <w:rFonts w:eastAsia="?? ??"/>
        </w:rPr>
        <w:t>.1-</w:t>
      </w:r>
      <w:r>
        <w:rPr>
          <w:rFonts w:eastAsia="?? ??"/>
        </w:rPr>
        <w:t>4 for UE capable of [</w:t>
      </w:r>
      <w:r w:rsidRPr="00706B21">
        <w:rPr>
          <w:rFonts w:eastAsia="?? ??"/>
          <w:i/>
          <w:iCs/>
        </w:rPr>
        <w:t>capability of measurement with RTD&gt;CP</w:t>
      </w:r>
      <w:r>
        <w:rPr>
          <w:rFonts w:eastAsia="?? ??"/>
        </w:rPr>
        <w:t>]</w:t>
      </w:r>
      <w:r w:rsidRPr="000C0BDC">
        <w:rPr>
          <w:rFonts w:eastAsia="?? ??"/>
        </w:rPr>
        <w:t>, where</w:t>
      </w:r>
    </w:p>
    <w:p w14:paraId="43BCF826" w14:textId="77777777" w:rsidR="00996B47" w:rsidRPr="009C5807" w:rsidRDefault="00996B47" w:rsidP="00996B47">
      <w:pPr>
        <w:pStyle w:val="B10"/>
      </w:pPr>
      <w:r w:rsidRPr="009C5807">
        <w:t>-</w:t>
      </w:r>
      <w:r w:rsidRPr="009C5807">
        <w:tab/>
        <w:t>M=</w:t>
      </w:r>
      <w:r>
        <w:t>1</w:t>
      </w:r>
      <w:r w:rsidRPr="009C5807">
        <w:t xml:space="preserve"> if higher layer parameter </w:t>
      </w:r>
      <w:r w:rsidRPr="009C5807">
        <w:rPr>
          <w:i/>
        </w:rPr>
        <w:t>timeRestrictionForChannelMeasurement</w:t>
      </w:r>
      <w:r w:rsidRPr="009C5807">
        <w:t xml:space="preserve"> is configured, and M=</w:t>
      </w:r>
      <w:r>
        <w:t xml:space="preserve">3 </w:t>
      </w:r>
      <w:r w:rsidRPr="009C5807">
        <w:t xml:space="preserve"> otherwise </w:t>
      </w:r>
    </w:p>
    <w:p w14:paraId="43889435" w14:textId="77777777" w:rsidR="00996B47" w:rsidRDefault="00996B47" w:rsidP="00996B47">
      <w:pPr>
        <w:pStyle w:val="B10"/>
      </w:pPr>
      <w:r w:rsidRPr="009C5807">
        <w:t>-</w:t>
      </w:r>
      <w:r w:rsidRPr="009C5807">
        <w:tab/>
        <w:t>N= 8.</w:t>
      </w:r>
    </w:p>
    <w:p w14:paraId="69AA9D41" w14:textId="77777777" w:rsidR="00996B47" w:rsidRPr="008B40E7" w:rsidRDefault="00996B47" w:rsidP="00996B47">
      <w:pPr>
        <w:pStyle w:val="B10"/>
      </w:pPr>
      <w:r w:rsidRPr="008B40E7">
        <w:t>-</w:t>
      </w:r>
      <w:r w:rsidRPr="008B40E7">
        <w:tab/>
        <w:t>P value for SSB resource to be measured is defined as</w:t>
      </w:r>
    </w:p>
    <w:p w14:paraId="515FA4F3"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 N</w:t>
      </w:r>
      <w:r w:rsidRPr="008B40E7">
        <w:rPr>
          <w:vertAlign w:val="subscript"/>
        </w:rPr>
        <w:t>outside_MG</w:t>
      </w:r>
      <w:r w:rsidRPr="008B40E7">
        <w:t xml:space="preserve"> in FR1</w:t>
      </w:r>
    </w:p>
    <w:p w14:paraId="5D47CC0D" w14:textId="77777777" w:rsidR="00996B47" w:rsidRPr="008B40E7" w:rsidRDefault="00996B47" w:rsidP="00996B47">
      <w:pPr>
        <w:pStyle w:val="B20"/>
      </w:pPr>
      <w:r w:rsidRPr="008B40E7">
        <w:t>-</w:t>
      </w:r>
      <w:r w:rsidRPr="008B40E7">
        <w:tab/>
        <w:t>P</w:t>
      </w:r>
      <w:r w:rsidRPr="008B40E7">
        <w:rPr>
          <w:vertAlign w:val="subscript"/>
        </w:rPr>
        <w:t>sharing factor</w:t>
      </w:r>
      <w:r w:rsidRPr="008B40E7">
        <w:t xml:space="preserve"> * N</w:t>
      </w:r>
      <w:r w:rsidRPr="008B40E7">
        <w:rPr>
          <w:vertAlign w:val="subscript"/>
        </w:rPr>
        <w:t>total</w:t>
      </w:r>
      <w:r w:rsidRPr="008B40E7">
        <w:t xml:space="preserve"> / N</w:t>
      </w:r>
      <w:r w:rsidRPr="008B40E7">
        <w:rPr>
          <w:vertAlign w:val="subscript"/>
        </w:rPr>
        <w:t>outside_MG</w:t>
      </w:r>
      <w:r w:rsidRPr="008B40E7">
        <w:t xml:space="preserve"> in FR2 with N</w:t>
      </w:r>
      <w:r w:rsidRPr="008B40E7">
        <w:rPr>
          <w:vertAlign w:val="subscript"/>
        </w:rPr>
        <w:t>available</w:t>
      </w:r>
      <w:r w:rsidRPr="008B40E7">
        <w:t xml:space="preserve"> = 0</w:t>
      </w:r>
    </w:p>
    <w:p w14:paraId="266BFD65"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 N</w:t>
      </w:r>
      <w:r w:rsidRPr="008B40E7">
        <w:rPr>
          <w:vertAlign w:val="subscript"/>
        </w:rPr>
        <w:t>available</w:t>
      </w:r>
      <w:r w:rsidRPr="008B40E7">
        <w:t xml:space="preserve"> in FR2 with N</w:t>
      </w:r>
      <w:r w:rsidRPr="00844E8A">
        <w:rPr>
          <w:vertAlign w:val="subscript"/>
        </w:rPr>
        <w:t>available</w:t>
      </w:r>
      <w:r w:rsidRPr="008B40E7">
        <w:t xml:space="preserve"> &gt; 0</w:t>
      </w:r>
    </w:p>
    <w:p w14:paraId="17E4CA09" w14:textId="77777777" w:rsidR="00996B47" w:rsidRPr="008B40E7" w:rsidRDefault="00996B47" w:rsidP="00996B47">
      <w:pPr>
        <w:pStyle w:val="B10"/>
        <w:ind w:leftChars="200" w:left="400" w:firstLine="0"/>
        <w:rPr>
          <w:lang w:eastAsia="zh-CN"/>
        </w:rPr>
      </w:pPr>
      <w:r w:rsidRPr="008B40E7">
        <w:rPr>
          <w:lang w:eastAsia="zh-CN"/>
        </w:rPr>
        <w:t>For a window W of duration max</w:t>
      </w:r>
      <w:r>
        <w:rPr>
          <w:lang w:eastAsia="zh-CN"/>
        </w:rPr>
        <w:t xml:space="preserve"> </w:t>
      </w:r>
      <w:r w:rsidRPr="008B40E7">
        <w:rPr>
          <w:lang w:eastAsia="zh-CN"/>
        </w:rPr>
        <w:t>(T</w:t>
      </w:r>
      <w:r w:rsidRPr="008B40E7">
        <w:rPr>
          <w:vertAlign w:val="subscript"/>
          <w:lang w:eastAsia="zh-CN"/>
        </w:rPr>
        <w:t xml:space="preserve">L1,  </w:t>
      </w:r>
      <w:r w:rsidRPr="008B40E7">
        <w:rPr>
          <w:lang w:eastAsia="zh-CN"/>
        </w:rPr>
        <w:t xml:space="preserve">MGRP_max), where MGRP max is the maximum MGRP across all configured per-UE measurement gaps and per-FR measurement gaps within the same FR as serving cell, and starting at the beginning of any </w:t>
      </w:r>
      <w:r w:rsidRPr="008B40E7">
        <w:t>SSB</w:t>
      </w:r>
      <w:r w:rsidRPr="008B40E7">
        <w:rPr>
          <w:lang w:eastAsia="zh-CN"/>
        </w:rPr>
        <w:t xml:space="preserve"> resource occasion: </w:t>
      </w:r>
    </w:p>
    <w:p w14:paraId="3F27738B"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is the total number of SSB resource occasions within the window, including those overlapped with </w:t>
      </w:r>
      <w:r w:rsidRPr="008B40E7">
        <w:rPr>
          <w:bCs/>
          <w:lang w:eastAsia="zh-CN"/>
        </w:rPr>
        <w:t>measurement gap</w:t>
      </w:r>
      <w:r w:rsidRPr="008B40E7">
        <w:t xml:space="preserve"> occasions or SMTC occasions within the window, and</w:t>
      </w:r>
    </w:p>
    <w:p w14:paraId="67885EC8" w14:textId="77777777" w:rsidR="00996B47" w:rsidRPr="008B40E7" w:rsidRDefault="00996B47" w:rsidP="00996B47">
      <w:pPr>
        <w:pStyle w:val="B20"/>
      </w:pPr>
      <w:r w:rsidRPr="008B40E7">
        <w:t>-</w:t>
      </w:r>
      <w:r w:rsidRPr="008B40E7">
        <w:tab/>
        <w:t>N</w:t>
      </w:r>
      <w:r w:rsidRPr="008B40E7">
        <w:rPr>
          <w:vertAlign w:val="subscript"/>
        </w:rPr>
        <w:t>outside_MG</w:t>
      </w:r>
      <w:r w:rsidRPr="008B40E7">
        <w:t xml:space="preserve"> is the number of SSB resource occasions that are not overlapped with any </w:t>
      </w:r>
      <w:r w:rsidRPr="008B40E7">
        <w:rPr>
          <w:bCs/>
          <w:lang w:eastAsia="zh-CN"/>
        </w:rPr>
        <w:t>measurement gap</w:t>
      </w:r>
      <w:r w:rsidRPr="008B40E7">
        <w:t xml:space="preserve"> occasion within the window W</w:t>
      </w:r>
    </w:p>
    <w:p w14:paraId="75A8FCD7" w14:textId="77777777" w:rsidR="00996B47" w:rsidRPr="008B40E7" w:rsidRDefault="00996B47" w:rsidP="00996B47">
      <w:pPr>
        <w:pStyle w:val="B20"/>
      </w:pPr>
      <w:r w:rsidRPr="008B40E7">
        <w:t>-</w:t>
      </w:r>
      <w:r w:rsidRPr="008B40E7">
        <w:tab/>
        <w:t>N</w:t>
      </w:r>
      <w:r w:rsidRPr="008B40E7">
        <w:rPr>
          <w:vertAlign w:val="subscript"/>
        </w:rPr>
        <w:t>available</w:t>
      </w:r>
      <w:r w:rsidRPr="008B40E7">
        <w:t xml:space="preserve"> is the number of SSB resource occasions that are not overlapped with any </w:t>
      </w:r>
      <w:r w:rsidRPr="008B40E7">
        <w:rPr>
          <w:bCs/>
          <w:lang w:eastAsia="zh-CN"/>
        </w:rPr>
        <w:t>measurement gap</w:t>
      </w:r>
      <w:r w:rsidRPr="008B40E7">
        <w:t xml:space="preserve"> occasion nor any SMTC occasion within the window W</w:t>
      </w:r>
    </w:p>
    <w:p w14:paraId="6EF8AA4E" w14:textId="77777777" w:rsidR="00996B47" w:rsidRPr="008B40E7" w:rsidRDefault="00996B47" w:rsidP="00996B47">
      <w:pPr>
        <w:pStyle w:val="B20"/>
      </w:pPr>
      <w:r w:rsidRPr="008B40E7">
        <w:rPr>
          <w:bCs/>
          <w:lang w:eastAsia="zh-CN"/>
        </w:rPr>
        <w:t>-</w:t>
      </w:r>
      <w:r w:rsidRPr="008B40E7">
        <w:rPr>
          <w:bCs/>
          <w:lang w:eastAsia="zh-CN"/>
        </w:rPr>
        <w:tab/>
        <w:t>T</w:t>
      </w:r>
      <w:r w:rsidRPr="008B40E7">
        <w:rPr>
          <w:bCs/>
          <w:vertAlign w:val="subscript"/>
          <w:lang w:eastAsia="zh-CN"/>
        </w:rPr>
        <w:t xml:space="preserve">L1 </w:t>
      </w:r>
      <w:r w:rsidRPr="008B40E7">
        <w:rPr>
          <w:bCs/>
          <w:lang w:eastAsia="zh-CN"/>
        </w:rPr>
        <w:t xml:space="preserve">is periodicity of the target </w:t>
      </w:r>
      <w:r w:rsidRPr="008B40E7">
        <w:t>SSB</w:t>
      </w:r>
      <w:r w:rsidRPr="008B40E7">
        <w:rPr>
          <w:bCs/>
          <w:lang w:eastAsia="zh-CN"/>
        </w:rPr>
        <w:t>.</w:t>
      </w:r>
    </w:p>
    <w:p w14:paraId="54AA693F" w14:textId="77777777" w:rsidR="00996B47" w:rsidRPr="008C6EEC" w:rsidRDefault="00996B47" w:rsidP="00996B47">
      <w:pPr>
        <w:pStyle w:val="B10"/>
      </w:pPr>
      <w:r w:rsidRPr="008C6EEC">
        <w:t>-</w:t>
      </w:r>
      <w:r w:rsidRPr="008C6EEC">
        <w:tab/>
        <w:t>P</w:t>
      </w:r>
      <w:r w:rsidRPr="008C6EEC">
        <w:rPr>
          <w:vertAlign w:val="subscript"/>
        </w:rPr>
        <w:t>sharing factor</w:t>
      </w:r>
      <w:r w:rsidRPr="008C6EEC">
        <w:t xml:space="preserve"> = 1, if the SSB configured for L1-RSRP measurement outside measurement gap is</w:t>
      </w:r>
    </w:p>
    <w:p w14:paraId="289479EB" w14:textId="77777777" w:rsidR="00996B47" w:rsidRPr="008C6EEC" w:rsidRDefault="00996B47" w:rsidP="00996B47">
      <w:pPr>
        <w:pStyle w:val="B20"/>
      </w:pPr>
      <w:r w:rsidRPr="008C6EEC">
        <w:t>-</w:t>
      </w:r>
      <w:r w:rsidRPr="008C6EEC">
        <w:tab/>
        <w:t xml:space="preserve">not overlapped with the SSB symbols indicated by </w:t>
      </w:r>
      <w:r w:rsidRPr="008C6EEC">
        <w:rPr>
          <w:i/>
        </w:rPr>
        <w:t>SSB-ToMeasure</w:t>
      </w:r>
      <w:r w:rsidRPr="008C6EEC">
        <w:t xml:space="preserve"> and 1 data symbol before each consecutive SSB symbols indicated by </w:t>
      </w:r>
      <w:r w:rsidRPr="008C6EEC">
        <w:rPr>
          <w:i/>
        </w:rPr>
        <w:t>SSB-ToMeasure</w:t>
      </w:r>
      <w:r w:rsidRPr="008C6EEC">
        <w:t xml:space="preserve"> and 1 data symbol after each consecutive SSB symbols indicated by </w:t>
      </w:r>
      <w:r w:rsidRPr="008C6EEC">
        <w:rPr>
          <w:i/>
        </w:rPr>
        <w:t>SSB-ToMeasure</w:t>
      </w:r>
      <w:r w:rsidRPr="008C6EEC">
        <w:t xml:space="preserve">, given that </w:t>
      </w:r>
      <w:r w:rsidRPr="008C6EEC">
        <w:rPr>
          <w:i/>
        </w:rPr>
        <w:t>SSB-ToMeasure</w:t>
      </w:r>
      <w:r w:rsidRPr="008C6EEC">
        <w:t xml:space="preserve"> is configured, </w:t>
      </w:r>
      <w:r w:rsidRPr="008C6EEC">
        <w:rPr>
          <w:lang w:eastAsia="zh-CN"/>
        </w:rPr>
        <w:t xml:space="preserve">where the </w:t>
      </w:r>
      <w:r w:rsidRPr="008C6EEC">
        <w:rPr>
          <w:i/>
        </w:rPr>
        <w:t>SSB-ToMeasure</w:t>
      </w:r>
      <w:r w:rsidRPr="008C6EEC">
        <w:t xml:space="preserve"> is the union set of</w:t>
      </w:r>
      <w:r w:rsidRPr="008C6EEC">
        <w:rPr>
          <w:rStyle w:val="apple-converted-space"/>
        </w:rPr>
        <w:t xml:space="preserve"> </w:t>
      </w:r>
      <w:r w:rsidRPr="008C6EEC">
        <w:rPr>
          <w:i/>
          <w:iCs/>
        </w:rPr>
        <w:t>SSB-ToMeasure</w:t>
      </w:r>
      <w:r w:rsidRPr="008C6EEC">
        <w:t> from all the configured measurement objects merged on the same serving carrier, and,</w:t>
      </w:r>
    </w:p>
    <w:p w14:paraId="6315F2A7" w14:textId="77777777" w:rsidR="00996B47" w:rsidRPr="008C6EEC" w:rsidRDefault="00996B47" w:rsidP="00996B47">
      <w:pPr>
        <w:pStyle w:val="B20"/>
      </w:pPr>
      <w:r w:rsidRPr="008C6EEC">
        <w:t>-</w:t>
      </w:r>
      <w:r w:rsidRPr="008C6EEC">
        <w:tab/>
        <w:t xml:space="preserve">not overlapped with the RSSI symbols indicated by </w:t>
      </w:r>
      <w:r w:rsidRPr="008C6EEC">
        <w:rPr>
          <w:i/>
        </w:rPr>
        <w:t>ss-RSSI-Measurement</w:t>
      </w:r>
      <w:r w:rsidRPr="008C6EEC">
        <w:t xml:space="preserve"> and 1data symbol before each RSSI symbol indicated by </w:t>
      </w:r>
      <w:r w:rsidRPr="008C6EEC">
        <w:rPr>
          <w:i/>
        </w:rPr>
        <w:t>ss-RSSI-Measurement</w:t>
      </w:r>
      <w:r w:rsidRPr="008C6EEC">
        <w:t xml:space="preserve"> and 1 data symbol after each RSSI symbol indicated by </w:t>
      </w:r>
      <w:r w:rsidRPr="008C6EEC">
        <w:rPr>
          <w:i/>
        </w:rPr>
        <w:t>ss-RSSI-Measurement</w:t>
      </w:r>
      <w:r w:rsidRPr="008C6EEC">
        <w:t xml:space="preserve">, given that </w:t>
      </w:r>
      <w:r w:rsidRPr="008C6EEC">
        <w:rPr>
          <w:i/>
        </w:rPr>
        <w:t>ss-RSSI-Measurement</w:t>
      </w:r>
      <w:r w:rsidRPr="008C6EEC">
        <w:t xml:space="preserve"> is configured,</w:t>
      </w:r>
    </w:p>
    <w:p w14:paraId="5C0AD90B" w14:textId="77777777" w:rsidR="00996B47" w:rsidRPr="00DB6AA9" w:rsidRDefault="00996B47" w:rsidP="00996B47">
      <w:pPr>
        <w:pStyle w:val="B10"/>
      </w:pPr>
      <w:r w:rsidRPr="008C6EEC">
        <w:t>-</w:t>
      </w:r>
      <w:r w:rsidRPr="008C6EEC">
        <w:tab/>
        <w:t>P</w:t>
      </w:r>
      <w:r w:rsidRPr="008C6EEC">
        <w:rPr>
          <w:vertAlign w:val="subscript"/>
        </w:rPr>
        <w:t xml:space="preserve">sharing factor </w:t>
      </w:r>
      <w:r w:rsidRPr="008C6EEC">
        <w:rPr>
          <w:lang w:val="en-US"/>
        </w:rPr>
        <w:t xml:space="preserve">= </w:t>
      </w:r>
      <w:r>
        <w:rPr>
          <w:lang w:val="en-US"/>
        </w:rPr>
        <w:t>[</w:t>
      </w:r>
      <w:r w:rsidRPr="008C6EEC">
        <w:rPr>
          <w:lang w:val="en-US"/>
        </w:rPr>
        <w:t>3</w:t>
      </w:r>
      <w:r>
        <w:rPr>
          <w:lang w:val="en-US"/>
        </w:rPr>
        <w:t>]</w:t>
      </w:r>
      <w:r w:rsidRPr="008C6EEC">
        <w:rPr>
          <w:lang w:val="en-US"/>
        </w:rPr>
        <w:t>, otherwise.</w:t>
      </w:r>
    </w:p>
    <w:p w14:paraId="273555D0" w14:textId="77777777" w:rsidR="00996B47" w:rsidRPr="0050201D" w:rsidRDefault="00996B47" w:rsidP="00996B47">
      <w:pPr>
        <w:pStyle w:val="B10"/>
        <w:rPr>
          <w:lang w:val="en-US"/>
        </w:rPr>
      </w:pPr>
      <w:r w:rsidRPr="0050201D">
        <w:t>-</w:t>
      </w:r>
      <w:r w:rsidRPr="0050201D">
        <w:tab/>
        <w:t>P</w:t>
      </w:r>
      <w:r w:rsidRPr="0050201D">
        <w:rPr>
          <w:vertAlign w:val="subscript"/>
        </w:rPr>
        <w:t>L1_sharing</w:t>
      </w:r>
      <w:r w:rsidRPr="0050201D">
        <w:rPr>
          <w:lang w:val="en-US"/>
        </w:rPr>
        <w:t xml:space="preserve"> is defined as</w:t>
      </w:r>
    </w:p>
    <w:p w14:paraId="4429C5BC" w14:textId="2328A947" w:rsidR="00996B47" w:rsidRPr="0050201D" w:rsidRDefault="00996B47" w:rsidP="00996B47">
      <w:pPr>
        <w:pStyle w:val="B20"/>
        <w:rPr>
          <w:lang w:val="en-US"/>
        </w:rPr>
      </w:pPr>
      <w:r w:rsidRPr="0050201D">
        <w:rPr>
          <w:lang w:val="en-US"/>
        </w:rPr>
        <w:t>-</w:t>
      </w:r>
      <w:r>
        <w:rPr>
          <w:lang w:val="en-US"/>
        </w:rPr>
        <w:tab/>
      </w:r>
      <w:r w:rsidRPr="0050201D">
        <w:rPr>
          <w:lang w:val="en-US"/>
        </w:rPr>
        <w:t>When number of neighboring cells to be measured is 1</w:t>
      </w:r>
    </w:p>
    <w:p w14:paraId="1193877B" w14:textId="77777777" w:rsidR="00996B47" w:rsidRPr="0050201D" w:rsidRDefault="00996B47" w:rsidP="00996B47">
      <w:pPr>
        <w:pStyle w:val="B30"/>
      </w:pPr>
      <w:r w:rsidRPr="0050201D">
        <w:t>-</w:t>
      </w:r>
      <w:r w:rsidRPr="0050201D">
        <w:tab/>
        <w:t>P</w:t>
      </w:r>
      <w:r w:rsidRPr="0050201D">
        <w:rPr>
          <w:vertAlign w:val="subscript"/>
        </w:rPr>
        <w:t>L1_sharing</w:t>
      </w:r>
      <w:r w:rsidRPr="0050201D">
        <w:rPr>
          <w:lang w:val="en-US" w:eastAsia="zh-CN"/>
        </w:rPr>
        <w:t xml:space="preserve"> = 2, if </w:t>
      </w:r>
      <w:r w:rsidRPr="0050201D">
        <w:t>any symbol of the SSBs from serving cell and neighbor cell are overlapping or adjacent (in time domain)</w:t>
      </w:r>
    </w:p>
    <w:p w14:paraId="63C1266A" w14:textId="77777777" w:rsidR="00996B47" w:rsidRPr="0050201D" w:rsidRDefault="00996B47" w:rsidP="00996B47">
      <w:pPr>
        <w:pStyle w:val="B30"/>
        <w:rPr>
          <w:lang w:val="en-US" w:eastAsia="zh-CN"/>
        </w:rPr>
      </w:pPr>
      <w:r w:rsidRPr="0050201D">
        <w:t>-</w:t>
      </w:r>
      <w:r w:rsidRPr="0050201D">
        <w:tab/>
        <w:t>P</w:t>
      </w:r>
      <w:r w:rsidRPr="0050201D">
        <w:rPr>
          <w:vertAlign w:val="subscript"/>
        </w:rPr>
        <w:t>L1_sharing</w:t>
      </w:r>
      <w:r w:rsidRPr="0050201D">
        <w:rPr>
          <w:lang w:val="en-US" w:eastAsia="zh-CN"/>
        </w:rPr>
        <w:t xml:space="preserve"> = 1, otherwise</w:t>
      </w:r>
    </w:p>
    <w:p w14:paraId="03EB9B36" w14:textId="5ED87CF4" w:rsidR="00996B47" w:rsidRPr="0050201D" w:rsidRDefault="00996B47" w:rsidP="00996B47">
      <w:pPr>
        <w:pStyle w:val="B20"/>
        <w:rPr>
          <w:lang w:val="en-US"/>
        </w:rPr>
      </w:pPr>
      <w:r w:rsidRPr="0050201D">
        <w:rPr>
          <w:lang w:val="en-US"/>
        </w:rPr>
        <w:t>-</w:t>
      </w:r>
      <w:r>
        <w:rPr>
          <w:lang w:val="en-US"/>
        </w:rPr>
        <w:tab/>
      </w:r>
      <w:r w:rsidRPr="0050201D">
        <w:rPr>
          <w:lang w:val="en-US"/>
        </w:rPr>
        <w:t>When number of neighboring cells to be measured is more than 1</w:t>
      </w:r>
    </w:p>
    <w:p w14:paraId="00AE0CE9" w14:textId="77777777" w:rsidR="00996B47" w:rsidRPr="0050201D" w:rsidRDefault="00996B47" w:rsidP="00996B47">
      <w:pPr>
        <w:pStyle w:val="B30"/>
        <w:rPr>
          <w:lang w:val="en-US" w:eastAsia="zh-CN"/>
        </w:rPr>
      </w:pPr>
      <w:r w:rsidRPr="0050201D">
        <w:t>-</w:t>
      </w:r>
      <w:r w:rsidRPr="0050201D">
        <w:tab/>
        <w:t>When TCI state of neighbor cells are not in the active TCI state list</w:t>
      </w:r>
    </w:p>
    <w:p w14:paraId="3031F327" w14:textId="77777777" w:rsidR="00996B47" w:rsidRPr="0050201D" w:rsidRDefault="00996B47" w:rsidP="00996B47">
      <w:pPr>
        <w:pStyle w:val="B4"/>
      </w:pPr>
      <w:r w:rsidRPr="0050201D">
        <w:t>-</w:t>
      </w:r>
      <w:r w:rsidRPr="0050201D">
        <w:tab/>
        <w:t>P</w:t>
      </w:r>
      <w:r w:rsidRPr="0050201D">
        <w:rPr>
          <w:vertAlign w:val="subscript"/>
        </w:rPr>
        <w:t>L1_sharing</w:t>
      </w:r>
      <w:r w:rsidRPr="0050201D">
        <w:rPr>
          <w:lang w:val="en-US" w:eastAsia="zh-CN"/>
        </w:rPr>
        <w:t xml:space="preserve"> = 3*</w:t>
      </w:r>
      <w:r w:rsidRPr="0050201D">
        <w:t>N</w:t>
      </w:r>
      <w:r w:rsidRPr="0050201D">
        <w:rPr>
          <w:vertAlign w:val="subscript"/>
        </w:rPr>
        <w:t>Neighbor_Cell</w:t>
      </w:r>
      <w:r w:rsidRPr="0050201D">
        <w:rPr>
          <w:lang w:val="en-US" w:eastAsia="zh-CN"/>
        </w:rPr>
        <w:t xml:space="preserve">, where </w:t>
      </w:r>
      <w:r w:rsidRPr="0050201D">
        <w:t>N</w:t>
      </w:r>
      <w:r w:rsidRPr="0050201D">
        <w:rPr>
          <w:vertAlign w:val="subscript"/>
        </w:rPr>
        <w:t>Neighbor_Cell</w:t>
      </w:r>
      <w:r w:rsidRPr="0050201D">
        <w:rPr>
          <w:lang w:val="en-US" w:eastAsia="zh-CN"/>
        </w:rPr>
        <w:t xml:space="preserve"> </w:t>
      </w:r>
      <w:r w:rsidRPr="0050201D">
        <w:t xml:space="preserve">is the number of </w:t>
      </w:r>
      <w:r>
        <w:t>neighbor cells to measure</w:t>
      </w:r>
      <w:r>
        <w:rPr>
          <w:rFonts w:hint="eastAsia"/>
          <w:lang w:val="en-US" w:eastAsia="zh-CN"/>
        </w:rPr>
        <w:t xml:space="preserve"> on </w:t>
      </w:r>
      <w:r>
        <w:t xml:space="preserve">intra-frequency </w:t>
      </w:r>
      <w:r>
        <w:rPr>
          <w:rFonts w:hint="eastAsia"/>
          <w:lang w:val="en-US" w:eastAsia="zh-CN"/>
        </w:rPr>
        <w:t>and inter-frequency without gap</w:t>
      </w:r>
      <w:r w:rsidRPr="0050201D">
        <w:t xml:space="preserve"> </w:t>
      </w:r>
    </w:p>
    <w:p w14:paraId="0749F4F7" w14:textId="77777777" w:rsidR="00996B47" w:rsidRPr="0050201D" w:rsidRDefault="00996B47" w:rsidP="00996B47">
      <w:pPr>
        <w:pStyle w:val="B30"/>
        <w:rPr>
          <w:lang w:val="en-US" w:eastAsia="zh-CN"/>
        </w:rPr>
      </w:pPr>
      <w:r w:rsidRPr="0050201D">
        <w:t>-</w:t>
      </w:r>
      <w:r w:rsidRPr="0050201D">
        <w:tab/>
        <w:t>Otherwise</w:t>
      </w:r>
    </w:p>
    <w:p w14:paraId="3B4765E2" w14:textId="5F6DE716" w:rsidR="00996B47" w:rsidRPr="0050201D" w:rsidRDefault="00996B47" w:rsidP="00996B47">
      <w:pPr>
        <w:pStyle w:val="B4"/>
      </w:pPr>
      <w:r w:rsidRPr="0050201D">
        <w:t>-</w:t>
      </w:r>
      <w:r w:rsidRPr="0050201D">
        <w:tab/>
        <w:t>P</w:t>
      </w:r>
      <w:r w:rsidRPr="0050201D">
        <w:rPr>
          <w:vertAlign w:val="subscript"/>
        </w:rPr>
        <w:t>L1_sharing</w:t>
      </w:r>
      <w:r w:rsidRPr="0050201D">
        <w:rPr>
          <w:lang w:val="en-US" w:eastAsia="zh-CN"/>
        </w:rPr>
        <w:t xml:space="preserve"> = 3</w:t>
      </w:r>
      <w:r>
        <w:rPr>
          <w:lang w:val="en-US" w:eastAsia="zh-CN"/>
        </w:rPr>
        <w:t>*N</w:t>
      </w:r>
      <w:r w:rsidRPr="0050201D">
        <w:rPr>
          <w:vertAlign w:val="subscript"/>
        </w:rPr>
        <w:t>Neighbor_Cell</w:t>
      </w:r>
      <w:r>
        <w:rPr>
          <w:rFonts w:hint="eastAsia"/>
          <w:vertAlign w:val="subscript"/>
          <w:lang w:eastAsia="zh-CN"/>
        </w:rPr>
        <w:t>_</w:t>
      </w:r>
      <w:r>
        <w:rPr>
          <w:vertAlign w:val="subscript"/>
          <w:lang w:eastAsia="zh-CN"/>
        </w:rPr>
        <w:t>in_list</w:t>
      </w:r>
      <w:r w:rsidRPr="0050201D">
        <w:rPr>
          <w:lang w:val="en-US" w:eastAsia="zh-CN"/>
        </w:rPr>
        <w:t xml:space="preserve">, </w:t>
      </w:r>
      <w:r>
        <w:rPr>
          <w:lang w:val="en-US" w:eastAsia="zh-CN"/>
        </w:rPr>
        <w:t>where N</w:t>
      </w:r>
      <w:r w:rsidRPr="0050201D">
        <w:rPr>
          <w:vertAlign w:val="subscript"/>
        </w:rPr>
        <w:t>Neighbor_Cell</w:t>
      </w:r>
      <w:r>
        <w:rPr>
          <w:rFonts w:hint="eastAsia"/>
          <w:vertAlign w:val="subscript"/>
          <w:lang w:eastAsia="zh-CN"/>
        </w:rPr>
        <w:t>_</w:t>
      </w:r>
      <w:r>
        <w:rPr>
          <w:vertAlign w:val="subscript"/>
          <w:lang w:eastAsia="zh-CN"/>
        </w:rPr>
        <w:t>in_list</w:t>
      </w:r>
      <w:r w:rsidRPr="0050201D">
        <w:rPr>
          <w:lang w:val="en-US" w:eastAsia="zh-CN"/>
        </w:rPr>
        <w:t xml:space="preserve">  </w:t>
      </w:r>
      <w:r>
        <w:rPr>
          <w:lang w:val="en-US" w:eastAsia="zh-CN"/>
        </w:rPr>
        <w:t xml:space="preserve">is the number of neigbour cells (including </w:t>
      </w:r>
      <w:r>
        <w:t>intra-frequency</w:t>
      </w:r>
      <w:r w:rsidRPr="0050201D">
        <w:t xml:space="preserve"> neighbor cell</w:t>
      </w:r>
      <w:r>
        <w:t xml:space="preserve">s and </w:t>
      </w:r>
      <w:r>
        <w:rPr>
          <w:rFonts w:hint="eastAsia"/>
          <w:lang w:val="en-US" w:eastAsia="zh-CN"/>
        </w:rPr>
        <w:t>inter-frequency without gap</w:t>
      </w:r>
      <w:r w:rsidRPr="0050201D">
        <w:t xml:space="preserve"> </w:t>
      </w:r>
      <w:r>
        <w:t>neighbor cells</w:t>
      </w:r>
      <w:r>
        <w:rPr>
          <w:lang w:val="en-US" w:eastAsia="zh-CN"/>
        </w:rPr>
        <w:t xml:space="preserve">) whose </w:t>
      </w:r>
      <w:r w:rsidRPr="0050201D">
        <w:t>TCI state</w:t>
      </w:r>
      <w:r>
        <w:t>(s) are</w:t>
      </w:r>
      <w:r w:rsidRPr="0050201D">
        <w:t xml:space="preserve"> in the active TCI state list</w:t>
      </w:r>
      <w:r>
        <w:t>.</w:t>
      </w:r>
    </w:p>
    <w:p w14:paraId="3D1C6F7F" w14:textId="77777777" w:rsidR="00996B47" w:rsidRPr="009C5807" w:rsidRDefault="00996B47" w:rsidP="00996B4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06EE3BF3" w14:textId="77777777" w:rsidR="00996B47" w:rsidRDefault="00996B47" w:rsidP="00996B47">
      <w:r w:rsidRPr="009C5807">
        <w:t xml:space="preserve">Longer </w:t>
      </w:r>
      <w:r>
        <w:t>measurement</w:t>
      </w:r>
      <w:r w:rsidRPr="009C5807">
        <w:t xml:space="preserve"> period would be expected if the combination of SSB, SMTC occasion and measurement gap configurations does not meet pervious conditions.</w:t>
      </w:r>
    </w:p>
    <w:p w14:paraId="7C7E8076" w14:textId="77777777" w:rsidR="00996B47" w:rsidRPr="00A5585E" w:rsidRDefault="00996B47" w:rsidP="00996B47">
      <w:pPr>
        <w:rPr>
          <w:rFonts w:eastAsia="?? ??"/>
        </w:rPr>
      </w:pPr>
      <w:r w:rsidRPr="00A5585E">
        <w:rPr>
          <w:rFonts w:eastAsia="?? ??"/>
        </w:rPr>
        <w:t xml:space="preserve">For either an FR1 or FR2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C132EFF" w14:textId="77777777" w:rsidR="00996B47" w:rsidRPr="009C5807" w:rsidRDefault="00996B47" w:rsidP="00996B47">
      <w:r>
        <w:t xml:space="preserve">For either an FR1 or FR2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6FEB77E" w14:textId="77777777" w:rsidR="00996B47" w:rsidRPr="009C5807" w:rsidRDefault="00996B47" w:rsidP="00996B47">
      <w:pPr>
        <w:pStyle w:val="TH"/>
      </w:pPr>
      <w:r w:rsidRPr="009C5807">
        <w:t xml:space="preserve">Table </w:t>
      </w:r>
      <w:r>
        <w:t>9.14.5</w:t>
      </w:r>
      <w:r w:rsidRPr="009C5807">
        <w:t xml:space="preserve">.1-1: </w:t>
      </w:r>
      <w:r>
        <w:t>Intra-frequency L1-RSRP 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w:t>
      </w:r>
      <w:r>
        <w:rPr>
          <w:rFonts w:hint="eastAsia"/>
          <w:lang w:eastAsia="zh-CN"/>
        </w:rPr>
        <w:t>in</w:t>
      </w:r>
      <w:r>
        <w:t xml:space="preserve"> </w:t>
      </w:r>
      <w:r w:rsidRPr="009C5807">
        <w:t>FR1</w:t>
      </w:r>
      <w:r>
        <w:t xml:space="preserve">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96B47" w:rsidRPr="009C5807" w14:paraId="5F25C36E"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D221DC" w14:textId="77777777" w:rsidR="00996B47" w:rsidRPr="009C5807" w:rsidRDefault="00996B47"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C69BA87" w14:textId="77777777" w:rsidR="00996B47" w:rsidRPr="009C5807" w:rsidRDefault="00996B47"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996B47" w:rsidRPr="009C5807" w14:paraId="29236B45"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C72C80" w14:textId="77777777" w:rsidR="00996B47" w:rsidRPr="009C5807" w:rsidRDefault="00996B47"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20306A9" w14:textId="77777777" w:rsidR="00996B47" w:rsidRPr="009C5807" w:rsidRDefault="00996B47" w:rsidP="00623101">
            <w:pPr>
              <w:pStyle w:val="TAC"/>
            </w:pPr>
            <w:r w:rsidRPr="009C5807">
              <w:t>max(T</w:t>
            </w:r>
            <w:r w:rsidRPr="009C5807">
              <w:rPr>
                <w:vertAlign w:val="subscript"/>
              </w:rPr>
              <w:t>Report</w:t>
            </w:r>
            <w:r w:rsidRPr="009C5807">
              <w:t>, ceil(M*P)*T</w:t>
            </w:r>
            <w:r w:rsidRPr="009C5807">
              <w:rPr>
                <w:vertAlign w:val="subscript"/>
              </w:rPr>
              <w:t>SSB</w:t>
            </w:r>
            <w:r>
              <w:rPr>
                <w:vertAlign w:val="subscript"/>
              </w:rPr>
              <w:t>_NBC</w:t>
            </w:r>
            <w:r w:rsidRPr="009C5807">
              <w:t>)</w:t>
            </w:r>
          </w:p>
        </w:tc>
      </w:tr>
      <w:tr w:rsidR="00996B47" w:rsidRPr="009C5807" w14:paraId="0763EF2B"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ED702CB" w14:textId="77777777" w:rsidR="00996B47" w:rsidRPr="009C5807" w:rsidRDefault="00996B47"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992FF96" w14:textId="77777777" w:rsidR="00996B47" w:rsidRPr="009C5807" w:rsidRDefault="00996B47" w:rsidP="00623101">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_NBC</w:t>
            </w:r>
            <w:r w:rsidRPr="009C5807">
              <w:t>))</w:t>
            </w:r>
          </w:p>
        </w:tc>
      </w:tr>
      <w:tr w:rsidR="00996B47" w:rsidRPr="009C5807" w14:paraId="03EC522A"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FDAF7A6" w14:textId="77777777" w:rsidR="00996B47" w:rsidRPr="009C5807" w:rsidRDefault="00996B47"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E5B6988" w14:textId="77777777" w:rsidR="00996B47" w:rsidRPr="009C5807" w:rsidRDefault="00996B47" w:rsidP="00623101">
            <w:pPr>
              <w:pStyle w:val="TAC"/>
            </w:pPr>
            <w:r w:rsidRPr="009C5807">
              <w:t>ceil(M*P)*T</w:t>
            </w:r>
            <w:r w:rsidRPr="009C5807">
              <w:rPr>
                <w:vertAlign w:val="subscript"/>
              </w:rPr>
              <w:t>DRX</w:t>
            </w:r>
          </w:p>
        </w:tc>
      </w:tr>
      <w:tr w:rsidR="00996B47" w:rsidRPr="009C5807" w14:paraId="204A11C3" w14:textId="77777777" w:rsidTr="00623101">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C18BAE0" w14:textId="77777777" w:rsidR="00996B47" w:rsidRPr="000C0BDC" w:rsidRDefault="00996B47" w:rsidP="00623101">
            <w:pPr>
              <w:pStyle w:val="TAN"/>
            </w:pPr>
            <w:r w:rsidRPr="000C0BDC">
              <w:t>Note 1:</w:t>
            </w:r>
            <w:r w:rsidRPr="000C0BDC">
              <w:tab/>
            </w:r>
            <w:r w:rsidRPr="000C0BDC">
              <w:rPr>
                <w:rFonts w:cs="v4.2.0"/>
              </w:rPr>
              <w:t>T</w:t>
            </w:r>
            <w:r w:rsidRPr="000C0BDC">
              <w:rPr>
                <w:rFonts w:cs="v4.2.0"/>
                <w:vertAlign w:val="subscript"/>
              </w:rPr>
              <w:t>SSB</w:t>
            </w:r>
            <w:r>
              <w:rPr>
                <w:rFonts w:cs="v4.2.0"/>
                <w:vertAlign w:val="subscript"/>
              </w:rPr>
              <w:t>_NBC</w:t>
            </w:r>
            <w:r w:rsidRPr="000C0BDC">
              <w:rPr>
                <w:rFonts w:cs="v4.2.0"/>
                <w:vertAlign w:val="subscript"/>
              </w:rPr>
              <w:t xml:space="preserve"> </w:t>
            </w:r>
            <w:r w:rsidRPr="000C0BDC">
              <w:t xml:space="preserve">is the periodicity of the </w:t>
            </w:r>
            <w:r>
              <w:t xml:space="preserve">neighbor cell </w:t>
            </w:r>
            <w:r w:rsidRPr="000C0BDC">
              <w:t xml:space="preserve">SSB-Index configured for </w:t>
            </w:r>
            <w:r>
              <w:t xml:space="preserve">intra-frequency </w:t>
            </w:r>
            <w:r w:rsidRPr="000C0BDC">
              <w:t>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7BC5DDE4" w14:textId="77777777" w:rsidR="00996B47" w:rsidRPr="000C0BDC" w:rsidRDefault="00996B47" w:rsidP="00623101">
            <w:pPr>
              <w:pStyle w:val="TAN"/>
            </w:pPr>
            <w:r w:rsidRPr="000C0BDC">
              <w:t>Note 2:</w:t>
            </w:r>
            <w:r w:rsidRPr="000C0BDC">
              <w:tab/>
              <w:t>K = 1.5.</w:t>
            </w:r>
          </w:p>
          <w:p w14:paraId="70DE6EB5" w14:textId="77777777" w:rsidR="00996B47" w:rsidRPr="00807E93" w:rsidRDefault="00996B47" w:rsidP="00623101">
            <w:pPr>
              <w:pStyle w:val="TAN"/>
              <w:rPr>
                <w:i/>
                <w:lang w:eastAsia="zh-CN"/>
              </w:rPr>
            </w:pPr>
            <w:r w:rsidRPr="00DF2F7E">
              <w:rPr>
                <w:rFonts w:hint="eastAsia"/>
                <w:lang w:eastAsia="zh-CN"/>
              </w:rPr>
              <w:t>Note</w:t>
            </w:r>
            <w:r w:rsidRPr="00DF2F7E">
              <w:t xml:space="preserve"> 3</w:t>
            </w:r>
            <w:r w:rsidRPr="00DF2F7E">
              <w:rPr>
                <w:rFonts w:hint="eastAsia"/>
                <w:lang w:eastAsia="zh-CN"/>
              </w:rPr>
              <w:t>:</w:t>
            </w:r>
            <w:r w:rsidRPr="00DF2F7E">
              <w:t xml:space="preserve"> </w:t>
            </w:r>
            <w:r w:rsidRPr="00DF2F7E">
              <w:tab/>
            </w:r>
            <w:r>
              <w:t>N</w:t>
            </w:r>
            <w:r w:rsidRPr="00DF2F7E">
              <w:rPr>
                <w:lang w:eastAsia="zh-CN"/>
              </w:rPr>
              <w:t xml:space="preserve">o requirements </w:t>
            </w:r>
            <w:r>
              <w:rPr>
                <w:lang w:eastAsia="zh-CN"/>
              </w:rPr>
              <w:t>i</w:t>
            </w:r>
            <w:r w:rsidRPr="00DF2F7E">
              <w:rPr>
                <w:lang w:eastAsia="zh-CN"/>
              </w:rPr>
              <w:t>f the actual RTD of serving cell and neighbor cell is larger than CP.</w:t>
            </w:r>
          </w:p>
        </w:tc>
      </w:tr>
    </w:tbl>
    <w:p w14:paraId="549830FE" w14:textId="77777777" w:rsidR="00996B47" w:rsidRDefault="00996B47" w:rsidP="00996B47">
      <w:pPr>
        <w:rPr>
          <w:rFonts w:eastAsiaTheme="minorEastAsia"/>
          <w:lang w:eastAsia="zh-CN"/>
        </w:rPr>
      </w:pPr>
    </w:p>
    <w:p w14:paraId="6D9C613A" w14:textId="77777777" w:rsidR="00996B47" w:rsidRPr="009C5807" w:rsidRDefault="00996B47" w:rsidP="00996B47">
      <w:pPr>
        <w:pStyle w:val="TH"/>
      </w:pPr>
      <w:r w:rsidRPr="009C5807">
        <w:t xml:space="preserve">Table </w:t>
      </w:r>
      <w:r>
        <w:t>9.14.5</w:t>
      </w:r>
      <w:r w:rsidRPr="009C5807">
        <w:t>.1-</w:t>
      </w:r>
      <w:r>
        <w:t>2</w:t>
      </w:r>
      <w:r w:rsidRPr="009C5807">
        <w:t xml:space="preserve">: </w:t>
      </w:r>
      <w:r>
        <w:t>Intra-frequency L1-RSRP 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w:t>
      </w:r>
      <w:r>
        <w:rPr>
          <w:rFonts w:hint="eastAsia"/>
          <w:lang w:eastAsia="zh-CN"/>
        </w:rPr>
        <w:t>in</w:t>
      </w:r>
      <w:r>
        <w:t xml:space="preserve"> </w:t>
      </w:r>
      <w:r w:rsidRPr="009C5807">
        <w:t>FR1</w:t>
      </w:r>
      <w:r>
        <w:t xml:space="preserve">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96B47" w:rsidRPr="009C5807" w14:paraId="7BDD494C"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4AEFEC" w14:textId="77777777" w:rsidR="00996B47" w:rsidRPr="009C5807" w:rsidRDefault="00996B47"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CE30256" w14:textId="77777777" w:rsidR="00996B47" w:rsidRPr="009C5807" w:rsidRDefault="00996B47"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996B47" w:rsidRPr="009C5807" w14:paraId="09B76B12"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351E151" w14:textId="77777777" w:rsidR="00996B47" w:rsidRPr="009C5807" w:rsidRDefault="00996B47"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73DD23E" w14:textId="77777777" w:rsidR="00996B47" w:rsidRPr="009C5807" w:rsidRDefault="00996B47" w:rsidP="00623101">
            <w:pPr>
              <w:pStyle w:val="TAC"/>
            </w:pPr>
            <w:r w:rsidRPr="009C5807">
              <w:t>max(T</w:t>
            </w:r>
            <w:r w:rsidRPr="009C5807">
              <w:rPr>
                <w:vertAlign w:val="subscript"/>
              </w:rPr>
              <w:t>Report</w:t>
            </w:r>
            <w:r w:rsidRPr="009C5807">
              <w:t>, ceil(M*P)*T</w:t>
            </w:r>
            <w:r w:rsidRPr="009C5807">
              <w:rPr>
                <w:vertAlign w:val="subscript"/>
              </w:rPr>
              <w:t>SSB</w:t>
            </w:r>
            <w:r>
              <w:rPr>
                <w:vertAlign w:val="subscript"/>
              </w:rPr>
              <w:t>_NBC</w:t>
            </w:r>
            <w:r w:rsidRPr="009C5807">
              <w:t>*</w:t>
            </w:r>
            <w:r>
              <w:t>N</w:t>
            </w:r>
            <w:r>
              <w:rPr>
                <w:vertAlign w:val="subscript"/>
              </w:rPr>
              <w:t>Layer</w:t>
            </w:r>
            <w:r w:rsidRPr="009C5807">
              <w:t>)</w:t>
            </w:r>
          </w:p>
        </w:tc>
      </w:tr>
      <w:tr w:rsidR="00996B47" w:rsidRPr="009C5807" w14:paraId="1684427F"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C933D25" w14:textId="77777777" w:rsidR="00996B47" w:rsidRPr="009C5807" w:rsidRDefault="00996B47"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79DA9B5" w14:textId="77777777" w:rsidR="00996B47" w:rsidRPr="009C5807" w:rsidRDefault="00996B47" w:rsidP="00623101">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_NBC</w:t>
            </w:r>
            <w:r w:rsidRPr="009C5807">
              <w:t>) *</w:t>
            </w:r>
            <w:r>
              <w:t>N</w:t>
            </w:r>
            <w:r>
              <w:rPr>
                <w:vertAlign w:val="subscript"/>
              </w:rPr>
              <w:t>Layer</w:t>
            </w:r>
            <w:r w:rsidRPr="009C5807">
              <w:t>)</w:t>
            </w:r>
          </w:p>
        </w:tc>
      </w:tr>
      <w:tr w:rsidR="00996B47" w:rsidRPr="009C5807" w14:paraId="732858AE"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F7CF63" w14:textId="77777777" w:rsidR="00996B47" w:rsidRPr="009C5807" w:rsidRDefault="00996B47"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FDBED38" w14:textId="77777777" w:rsidR="00996B47" w:rsidRPr="009C5807" w:rsidRDefault="00996B47" w:rsidP="00623101">
            <w:pPr>
              <w:pStyle w:val="TAC"/>
            </w:pPr>
            <w:r w:rsidRPr="009C5807">
              <w:t>ceil(M*P)*T</w:t>
            </w:r>
            <w:r w:rsidRPr="009C5807">
              <w:rPr>
                <w:vertAlign w:val="subscript"/>
              </w:rPr>
              <w:t>DRX</w:t>
            </w:r>
            <w:r w:rsidRPr="009C5807">
              <w:t>*</w:t>
            </w:r>
            <w:r>
              <w:t>N</w:t>
            </w:r>
            <w:r>
              <w:rPr>
                <w:vertAlign w:val="subscript"/>
              </w:rPr>
              <w:t>Layer</w:t>
            </w:r>
          </w:p>
        </w:tc>
      </w:tr>
      <w:tr w:rsidR="00996B47" w:rsidRPr="009C5807" w14:paraId="6BCCAB63" w14:textId="77777777" w:rsidTr="00623101">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DDEF528" w14:textId="77777777" w:rsidR="00996B47" w:rsidRPr="000C0BDC" w:rsidRDefault="00996B47" w:rsidP="00623101">
            <w:pPr>
              <w:pStyle w:val="TAN"/>
            </w:pPr>
            <w:r w:rsidRPr="000C0BDC">
              <w:t>Note 1:</w:t>
            </w:r>
            <w:r w:rsidRPr="000C0BDC">
              <w:tab/>
            </w:r>
            <w:r w:rsidRPr="000C0BDC">
              <w:rPr>
                <w:rFonts w:cs="v4.2.0"/>
              </w:rPr>
              <w:t>T</w:t>
            </w:r>
            <w:r w:rsidRPr="000C0BDC">
              <w:rPr>
                <w:rFonts w:cs="v4.2.0"/>
                <w:vertAlign w:val="subscript"/>
              </w:rPr>
              <w:t>SSB</w:t>
            </w:r>
            <w:r>
              <w:rPr>
                <w:rFonts w:cs="v4.2.0"/>
                <w:vertAlign w:val="subscript"/>
              </w:rPr>
              <w:t>_NBC</w:t>
            </w:r>
            <w:r w:rsidRPr="000C0BDC">
              <w:rPr>
                <w:rFonts w:cs="v4.2.0"/>
                <w:vertAlign w:val="subscript"/>
              </w:rPr>
              <w:t xml:space="preserve"> </w:t>
            </w:r>
            <w:r w:rsidRPr="000C0BDC">
              <w:t xml:space="preserve">is the periodicity of the </w:t>
            </w:r>
            <w:r>
              <w:t xml:space="preserve">neighbor cell </w:t>
            </w:r>
            <w:r w:rsidRPr="000C0BDC">
              <w:t xml:space="preserve">SSB-Index configured for </w:t>
            </w:r>
            <w:r>
              <w:t xml:space="preserve">intra-frequency </w:t>
            </w:r>
            <w:r w:rsidRPr="000C0BDC">
              <w:t>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r w:rsidDel="00656428">
              <w:t xml:space="preserve"> </w:t>
            </w:r>
            <w:r>
              <w:t xml:space="preserve"> </w:t>
            </w:r>
            <w:r w:rsidRPr="0050201D">
              <w:t>[</w:t>
            </w:r>
            <w:r>
              <w:t>N</w:t>
            </w:r>
            <w:r>
              <w:rPr>
                <w:vertAlign w:val="subscript"/>
              </w:rPr>
              <w:t>Layer</w:t>
            </w:r>
            <w:r>
              <w:rPr>
                <w:rFonts w:cs="v4.2.0"/>
                <w:vertAlign w:val="subscript"/>
              </w:rPr>
              <w:t xml:space="preserve"> </w:t>
            </w:r>
            <w:r>
              <w:rPr>
                <w:rFonts w:hint="eastAsia"/>
                <w:lang w:val="en-US" w:eastAsia="zh-CN"/>
              </w:rPr>
              <w:t xml:space="preserve">= </w:t>
            </w:r>
            <w:r>
              <w:t>the number of intra-frequency layers configured for L1-RSRP measurement with [</w:t>
            </w:r>
            <w:r>
              <w:rPr>
                <w:i/>
                <w:iCs/>
              </w:rPr>
              <w:t>LTM-CSI-ResourceConfig-r18</w:t>
            </w:r>
            <w:r>
              <w:t xml:space="preserve">] </w:t>
            </w:r>
            <w:r>
              <w:rPr>
                <w:rFonts w:hint="eastAsia"/>
                <w:lang w:val="en-US" w:eastAsia="zh-CN"/>
              </w:rPr>
              <w:t>+</w:t>
            </w:r>
            <w:r>
              <w:rPr>
                <w:lang w:val="en-US" w:eastAsia="zh-CN"/>
              </w:rPr>
              <w:t xml:space="preserve"> </w:t>
            </w:r>
            <w:r>
              <w:t>the number of int</w:t>
            </w:r>
            <w:r>
              <w:rPr>
                <w:rFonts w:hint="eastAsia"/>
                <w:lang w:val="en-US" w:eastAsia="zh-CN"/>
              </w:rPr>
              <w:t>er</w:t>
            </w:r>
            <w:r>
              <w:t>-frequency layers</w:t>
            </w:r>
            <w:r>
              <w:rPr>
                <w:rFonts w:hint="eastAsia"/>
                <w:lang w:val="en-US" w:eastAsia="zh-CN"/>
              </w:rPr>
              <w:t xml:space="preserve"> without measurement gaps</w:t>
            </w:r>
            <w:r>
              <w:t xml:space="preserve"> </w:t>
            </w:r>
            <w:r>
              <w:rPr>
                <w:rFonts w:hint="eastAsia"/>
                <w:lang w:val="en-US" w:eastAsia="zh-CN"/>
              </w:rPr>
              <w:t xml:space="preserve">which are </w:t>
            </w:r>
            <w:r>
              <w:t>configured for L1-RSRP measurement with [</w:t>
            </w:r>
            <w:r>
              <w:rPr>
                <w:i/>
                <w:iCs/>
              </w:rPr>
              <w:t>LTM-CSI-ResourceConfig-r18</w:t>
            </w:r>
            <w:r>
              <w:t>]].</w:t>
            </w:r>
          </w:p>
          <w:p w14:paraId="1D6FF9BE" w14:textId="77777777" w:rsidR="00996B47" w:rsidRPr="00807E93" w:rsidRDefault="00996B47" w:rsidP="00623101">
            <w:pPr>
              <w:pStyle w:val="TAN"/>
              <w:ind w:left="0" w:firstLine="0"/>
              <w:rPr>
                <w:i/>
              </w:rPr>
            </w:pPr>
            <w:r w:rsidRPr="000C0BDC">
              <w:t>Note 2:</w:t>
            </w:r>
            <w:r w:rsidRPr="000C0BDC">
              <w:tab/>
              <w:t>K = 1.5.</w:t>
            </w:r>
          </w:p>
        </w:tc>
      </w:tr>
    </w:tbl>
    <w:p w14:paraId="25D7EC1A" w14:textId="77777777" w:rsidR="00996B47" w:rsidRDefault="00996B47" w:rsidP="00996B47">
      <w:pPr>
        <w:rPr>
          <w:rFonts w:eastAsiaTheme="minorEastAsia"/>
          <w:lang w:eastAsia="zh-CN"/>
        </w:rPr>
      </w:pPr>
    </w:p>
    <w:p w14:paraId="67897417" w14:textId="77777777" w:rsidR="00996B47" w:rsidRPr="009C5807" w:rsidRDefault="00996B47" w:rsidP="00996B47">
      <w:pPr>
        <w:pStyle w:val="TH"/>
      </w:pPr>
      <w:r w:rsidRPr="009C5807">
        <w:t xml:space="preserve">Table </w:t>
      </w:r>
      <w:r>
        <w:t>9.14.5</w:t>
      </w:r>
      <w:r w:rsidRPr="009C5807">
        <w:t>.1-</w:t>
      </w:r>
      <w:r>
        <w:t>3</w:t>
      </w:r>
      <w:r w:rsidRPr="009C5807">
        <w:t xml:space="preserve">: </w:t>
      </w:r>
      <w:r>
        <w:t>Intra-frequency L1-RSRP m</w:t>
      </w:r>
      <w:r w:rsidRPr="009C5807">
        <w:t xml:space="preserve">easurement period </w:t>
      </w:r>
      <w:r w:rsidRPr="009C5807">
        <w:rPr>
          <w:sz w:val="22"/>
        </w:rPr>
        <w:t>T</w:t>
      </w:r>
      <w:r w:rsidRPr="00BE5B01">
        <w:rPr>
          <w:vertAlign w:val="subscript"/>
        </w:rPr>
        <w:t>Intra_</w:t>
      </w:r>
      <w:r w:rsidRPr="00BE5B01">
        <w:rPr>
          <w:sz w:val="18"/>
          <w:vertAlign w:val="subscript"/>
        </w:rPr>
        <w:t xml:space="preserve"> L1-RSRP</w:t>
      </w:r>
      <w:r w:rsidRPr="009C5807">
        <w:rPr>
          <w:vertAlign w:val="subscript"/>
        </w:rPr>
        <w:t>_Measurement_Period_SSB</w:t>
      </w:r>
      <w:r w:rsidRPr="009C5807">
        <w:t xml:space="preserve"> </w:t>
      </w:r>
      <w:r>
        <w:rPr>
          <w:rFonts w:hint="eastAsia"/>
          <w:lang w:eastAsia="zh-CN"/>
        </w:rPr>
        <w:t>in</w:t>
      </w:r>
      <w:r>
        <w:t xml:space="preserve"> </w:t>
      </w:r>
      <w:r w:rsidRPr="009C5807">
        <w:t>FR</w:t>
      </w:r>
      <w:r>
        <w:t xml:space="preserve">2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96B47" w:rsidRPr="009C5807" w14:paraId="10BA9890"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1F377D9C" w14:textId="77777777" w:rsidR="00996B47" w:rsidRPr="009C5807" w:rsidRDefault="00996B47"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EDA88B0" w14:textId="77777777" w:rsidR="00996B47" w:rsidRPr="009C5807" w:rsidRDefault="00996B47"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996B47" w:rsidRPr="009C5807" w14:paraId="0D90538D"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617B90DF" w14:textId="77777777" w:rsidR="00996B47" w:rsidRPr="009C5807" w:rsidRDefault="00996B47"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C719C91" w14:textId="77777777" w:rsidR="00996B47" w:rsidRPr="009C5807" w:rsidRDefault="00996B47" w:rsidP="00623101">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Pr>
                <w:rFonts w:cs="v4.2.0"/>
                <w:vertAlign w:val="subscript"/>
              </w:rPr>
              <w:t>_NBC</w:t>
            </w:r>
            <w:r w:rsidRPr="009C5807">
              <w:rPr>
                <w:rFonts w:cs="v4.2.0"/>
              </w:rPr>
              <w:t>)</w:t>
            </w:r>
          </w:p>
        </w:tc>
      </w:tr>
      <w:tr w:rsidR="00996B47" w:rsidRPr="009C5807" w14:paraId="6EE931C1"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74E1F8C6" w14:textId="77777777" w:rsidR="00996B47" w:rsidRPr="009C5807" w:rsidRDefault="00996B47"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C11B8BF" w14:textId="77777777" w:rsidR="00996B47" w:rsidRPr="009C5807" w:rsidRDefault="00996B47" w:rsidP="00623101">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 xml:space="preserve"> *N)*max(T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_NBC</w:t>
            </w:r>
            <w:r w:rsidRPr="009C5807">
              <w:rPr>
                <w:rFonts w:cs="v4.2.0"/>
              </w:rPr>
              <w:t>)</w:t>
            </w:r>
            <w:r w:rsidRPr="009C5807">
              <w:t xml:space="preserve"> </w:t>
            </w:r>
            <w:r w:rsidRPr="009C5807">
              <w:rPr>
                <w:rFonts w:cs="v4.2.0"/>
              </w:rPr>
              <w:t>)</w:t>
            </w:r>
          </w:p>
        </w:tc>
      </w:tr>
      <w:tr w:rsidR="00996B47" w:rsidRPr="009C5807" w14:paraId="09D14C52"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326A610" w14:textId="77777777" w:rsidR="00996B47" w:rsidRPr="009C5807" w:rsidRDefault="00996B47"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CBD6B7B" w14:textId="77777777" w:rsidR="00996B47" w:rsidRPr="009C5807" w:rsidRDefault="00996B47" w:rsidP="00623101">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996B47" w:rsidRPr="009C5807" w14:paraId="3D0A0DBA" w14:textId="77777777" w:rsidTr="0062310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6988EE" w14:textId="77777777" w:rsidR="00996B47" w:rsidRDefault="00996B47" w:rsidP="00623101">
            <w:pPr>
              <w:pStyle w:val="TAN"/>
            </w:pPr>
            <w:r w:rsidRPr="009C5807">
              <w:t>Note</w:t>
            </w:r>
            <w:r>
              <w:t xml:space="preserve"> 1</w:t>
            </w:r>
            <w:r w:rsidRPr="009C5807">
              <w:t>:</w:t>
            </w:r>
            <w:r w:rsidRPr="009C5807">
              <w:tab/>
            </w:r>
            <w:r>
              <w:rPr>
                <w:rFonts w:cs="v4.2.0"/>
              </w:rPr>
              <w:t>T</w:t>
            </w:r>
            <w:r>
              <w:rPr>
                <w:rFonts w:cs="v4.2.0"/>
                <w:vertAlign w:val="subscript"/>
              </w:rPr>
              <w:t>SSB_NBC</w:t>
            </w:r>
            <w:r>
              <w:t xml:space="preserve"> is </w:t>
            </w:r>
            <w:r w:rsidRPr="000C0BDC">
              <w:t xml:space="preserve">the periodicity of the </w:t>
            </w:r>
            <w:r>
              <w:t xml:space="preserve">neighbor cell </w:t>
            </w:r>
            <w:r w:rsidRPr="000C0BDC">
              <w:t xml:space="preserve">SSB-Index configured for </w:t>
            </w:r>
            <w:r>
              <w:t xml:space="preserve">intra-frequency </w:t>
            </w:r>
            <w:r w:rsidRPr="000C0BDC">
              <w:t>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14B6F392" w14:textId="77777777" w:rsidR="00996B47" w:rsidRDefault="00996B47" w:rsidP="00623101">
            <w:pPr>
              <w:pStyle w:val="TAN"/>
              <w:rPr>
                <w:lang w:eastAsia="zh-CN"/>
              </w:rPr>
            </w:pPr>
            <w:r w:rsidRPr="00D422E5">
              <w:rPr>
                <w:rFonts w:hint="eastAsia"/>
                <w:lang w:eastAsia="zh-CN"/>
              </w:rPr>
              <w:t>Note</w:t>
            </w:r>
            <w:r w:rsidRPr="00D422E5">
              <w:t xml:space="preserve"> 2</w:t>
            </w:r>
            <w:r w:rsidRPr="00D422E5">
              <w:rPr>
                <w:rFonts w:hint="eastAsia"/>
                <w:lang w:eastAsia="zh-CN"/>
              </w:rPr>
              <w:t>:</w:t>
            </w:r>
            <w:r w:rsidRPr="009C5807">
              <w:t xml:space="preserve"> </w:t>
            </w:r>
            <w:r w:rsidRPr="009C5807">
              <w:tab/>
            </w:r>
            <w:r>
              <w:t xml:space="preserve">No requirements, </w:t>
            </w:r>
            <w:r>
              <w:rPr>
                <w:lang w:eastAsia="zh-CN"/>
              </w:rPr>
              <w:t>i</w:t>
            </w:r>
            <w:r w:rsidRPr="00D422E5">
              <w:rPr>
                <w:lang w:eastAsia="zh-CN"/>
              </w:rPr>
              <w:t>f the actual RTD of serving cell and neighbor cell is larger than CP no requirements.</w:t>
            </w:r>
          </w:p>
          <w:p w14:paraId="49AAEB1A" w14:textId="4723D73B" w:rsidR="00996B47" w:rsidRPr="009C5807" w:rsidRDefault="00996B47" w:rsidP="00623101">
            <w:pPr>
              <w:pStyle w:val="TAN"/>
              <w:rPr>
                <w:rFonts w:cs="v4.2.0"/>
              </w:rPr>
            </w:pPr>
            <w:r w:rsidRPr="0050201D">
              <w:rPr>
                <w:rFonts w:hint="eastAsia"/>
                <w:lang w:eastAsia="zh-CN"/>
              </w:rPr>
              <w:t>N</w:t>
            </w:r>
            <w:r w:rsidRPr="0050201D">
              <w:rPr>
                <w:lang w:eastAsia="zh-CN"/>
              </w:rPr>
              <w:t>ote3:</w:t>
            </w:r>
            <w:r w:rsidR="00B74D39" w:rsidRPr="009C5807">
              <w:tab/>
            </w:r>
            <w:r w:rsidRPr="0050201D">
              <w:rPr>
                <w:lang w:eastAsia="zh-CN"/>
              </w:rPr>
              <w:t xml:space="preserve">When </w:t>
            </w:r>
            <w:r>
              <w:rPr>
                <w:lang w:eastAsia="zh-CN"/>
              </w:rPr>
              <w:t xml:space="preserve">the number of </w:t>
            </w:r>
            <w:r>
              <w:t>neighbor cells</w:t>
            </w:r>
            <w:r>
              <w:rPr>
                <w:b/>
                <w:bCs/>
                <w:u w:val="single"/>
                <w:lang w:eastAsia="zh-CN"/>
              </w:rPr>
              <w:t xml:space="preserve"> t</w:t>
            </w:r>
            <w:r>
              <w:rPr>
                <w:lang w:eastAsia="zh-CN"/>
              </w:rPr>
              <w:t>o be measured</w:t>
            </w:r>
            <w:r>
              <w:rPr>
                <w:rFonts w:hint="eastAsia"/>
                <w:lang w:val="en-US" w:eastAsia="zh-CN"/>
              </w:rPr>
              <w:t xml:space="preserve"> on i</w:t>
            </w:r>
            <w:r>
              <w:t xml:space="preserve">ntra-frequency </w:t>
            </w:r>
            <w:r>
              <w:rPr>
                <w:rFonts w:hint="eastAsia"/>
                <w:lang w:val="en-US" w:eastAsia="zh-CN"/>
              </w:rPr>
              <w:t>and inter-frequency without gap</w:t>
            </w:r>
            <w:r w:rsidRPr="0050201D">
              <w:rPr>
                <w:lang w:eastAsia="zh-CN"/>
              </w:rPr>
              <w:t xml:space="preserve"> is more than 1 and TCI state(s) of one of the</w:t>
            </w:r>
            <w:r>
              <w:rPr>
                <w:lang w:eastAsia="zh-CN"/>
              </w:rPr>
              <w:t>se</w:t>
            </w:r>
            <w:r w:rsidRPr="0050201D">
              <w:rPr>
                <w:lang w:eastAsia="zh-CN"/>
              </w:rPr>
              <w:t xml:space="preserve"> neighbor cells is in the active TCI state, no requirements for other intra-frequency neighbor cells except the one whose TCI state(s) is in the active TCI state.</w:t>
            </w:r>
          </w:p>
        </w:tc>
      </w:tr>
    </w:tbl>
    <w:p w14:paraId="45BD64C6" w14:textId="77777777" w:rsidR="00996B47" w:rsidRPr="007A0C0F" w:rsidRDefault="00996B47" w:rsidP="00996B47">
      <w:pPr>
        <w:rPr>
          <w:lang w:eastAsia="zh-CN"/>
        </w:rPr>
      </w:pPr>
    </w:p>
    <w:p w14:paraId="0DCFCF5B" w14:textId="77777777" w:rsidR="00996B47" w:rsidRPr="009C5807" w:rsidRDefault="00996B47" w:rsidP="00996B47">
      <w:pPr>
        <w:pStyle w:val="TH"/>
      </w:pPr>
      <w:r w:rsidRPr="009C5807">
        <w:t xml:space="preserve">Table </w:t>
      </w:r>
      <w:r>
        <w:t>9.14.5</w:t>
      </w:r>
      <w:r w:rsidRPr="009C5807">
        <w:t>.1-</w:t>
      </w:r>
      <w:r>
        <w:t>4</w:t>
      </w:r>
      <w:r w:rsidRPr="009C5807">
        <w:t xml:space="preserve">: </w:t>
      </w:r>
      <w:r>
        <w:t>Intra-frequency L1-RSRP 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w:t>
      </w:r>
      <w:r>
        <w:rPr>
          <w:rFonts w:hint="eastAsia"/>
          <w:lang w:eastAsia="zh-CN"/>
        </w:rPr>
        <w:t>in</w:t>
      </w:r>
      <w:r>
        <w:t xml:space="preserve"> </w:t>
      </w:r>
      <w:r w:rsidRPr="009C5807">
        <w:t>FR</w:t>
      </w:r>
      <w:r>
        <w:t xml:space="preserve">2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96B47" w:rsidRPr="009C5807" w14:paraId="6C4DD869"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78529E36" w14:textId="77777777" w:rsidR="00996B47" w:rsidRPr="009C5807" w:rsidRDefault="00996B47" w:rsidP="00623101">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48C7AC0" w14:textId="77777777" w:rsidR="00996B47" w:rsidRPr="009C5807" w:rsidRDefault="00996B47" w:rsidP="00623101">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996B47" w:rsidRPr="009C5807" w14:paraId="37C2672A"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01742AFC" w14:textId="77777777" w:rsidR="00996B47" w:rsidRPr="009C5807" w:rsidRDefault="00996B47" w:rsidP="00623101">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0A1BC51" w14:textId="77777777" w:rsidR="00996B47" w:rsidRPr="009C5807" w:rsidRDefault="00996B47" w:rsidP="00623101">
            <w:pPr>
              <w:pStyle w:val="TAC"/>
            </w:pPr>
            <w:r w:rsidRPr="009C5807">
              <w:rPr>
                <w:rFonts w:cs="v4.2.0"/>
              </w:rPr>
              <w:t>max(T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Pr>
                <w:rFonts w:cs="v4.2.0"/>
                <w:vertAlign w:val="subscript"/>
              </w:rPr>
              <w:t>_NBC</w:t>
            </w:r>
            <w:r w:rsidRPr="009C5807">
              <w:rPr>
                <w:rFonts w:cs="v4.2.0"/>
              </w:rPr>
              <w:t>)</w:t>
            </w:r>
          </w:p>
        </w:tc>
      </w:tr>
      <w:tr w:rsidR="00996B47" w:rsidRPr="009C5807" w14:paraId="5548141A"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37FC7F3D" w14:textId="77777777" w:rsidR="00996B47" w:rsidRPr="009C5807" w:rsidRDefault="00996B47" w:rsidP="00623101">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AA1DDA" w14:textId="77777777" w:rsidR="00996B47" w:rsidRPr="009C5807" w:rsidRDefault="00996B47" w:rsidP="00623101">
            <w:pPr>
              <w:pStyle w:val="TAC"/>
            </w:pPr>
            <w:r w:rsidRPr="009C5807">
              <w:rPr>
                <w:rFonts w:cs="v4.2.0"/>
              </w:rPr>
              <w:t>max(T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_NBC</w:t>
            </w:r>
            <w:r w:rsidRPr="009C5807">
              <w:rPr>
                <w:rFonts w:cs="v4.2.0"/>
              </w:rPr>
              <w:t>))</w:t>
            </w:r>
          </w:p>
        </w:tc>
      </w:tr>
      <w:tr w:rsidR="00996B47" w:rsidRPr="009C5807" w14:paraId="541CEA33"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hideMark/>
          </w:tcPr>
          <w:p w14:paraId="49381677" w14:textId="77777777" w:rsidR="00996B47" w:rsidRPr="009C5807" w:rsidRDefault="00996B47" w:rsidP="00623101">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7C2B816" w14:textId="77777777" w:rsidR="00996B47" w:rsidRPr="009C5807" w:rsidRDefault="00996B47" w:rsidP="00623101">
            <w:pPr>
              <w:pStyle w:val="TAC"/>
            </w:pPr>
            <w:r w:rsidRPr="009C5807">
              <w:rPr>
                <w:rFonts w:cs="v4.2.0"/>
              </w:rPr>
              <w:t>ceil(1.5*M*P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996B47" w:rsidRPr="009C5807" w14:paraId="738183B5" w14:textId="77777777" w:rsidTr="00623101">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45187EE" w14:textId="77777777" w:rsidR="00996B47" w:rsidRDefault="00996B47" w:rsidP="00623101">
            <w:pPr>
              <w:pStyle w:val="TAN"/>
            </w:pPr>
            <w:r w:rsidRPr="009C5807">
              <w:t>Note</w:t>
            </w:r>
            <w:r>
              <w:t xml:space="preserve"> </w:t>
            </w:r>
            <w:r w:rsidRPr="0050201D">
              <w:t>1</w:t>
            </w:r>
            <w:r w:rsidRPr="009C5807">
              <w:t>:</w:t>
            </w:r>
            <w:r w:rsidRPr="009C5807">
              <w:tab/>
            </w:r>
            <w:r>
              <w:rPr>
                <w:rFonts w:cs="v4.2.0"/>
              </w:rPr>
              <w:t>T</w:t>
            </w:r>
            <w:r>
              <w:rPr>
                <w:rFonts w:cs="v4.2.0"/>
                <w:vertAlign w:val="subscript"/>
              </w:rPr>
              <w:t>SSB_NBC</w:t>
            </w:r>
            <w:r>
              <w:t xml:space="preserve"> is </w:t>
            </w:r>
            <w:r w:rsidRPr="000C0BDC">
              <w:t xml:space="preserve">the periodicity of the </w:t>
            </w:r>
            <w:r>
              <w:t xml:space="preserve">neighbor cell </w:t>
            </w:r>
            <w:r w:rsidRPr="000C0BDC">
              <w:t xml:space="preserve">SSB-Index configured for </w:t>
            </w:r>
            <w:r>
              <w:t xml:space="preserve">intra-frequency </w:t>
            </w:r>
            <w:r w:rsidRPr="000C0BDC">
              <w:t>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76D8BAC1" w14:textId="4504C60E" w:rsidR="00996B47" w:rsidRPr="009C5807" w:rsidRDefault="00996B47" w:rsidP="00623101">
            <w:pPr>
              <w:pStyle w:val="TAN"/>
              <w:rPr>
                <w:rFonts w:cs="v4.2.0"/>
                <w:lang w:eastAsia="zh-CN"/>
              </w:rPr>
            </w:pPr>
            <w:r w:rsidRPr="0050201D">
              <w:rPr>
                <w:lang w:eastAsia="zh-CN"/>
              </w:rPr>
              <w:t>Note 2:</w:t>
            </w:r>
            <w:r w:rsidR="00B74D39" w:rsidRPr="009C5807">
              <w:tab/>
            </w:r>
            <w:r w:rsidRPr="0050201D">
              <w:rPr>
                <w:lang w:eastAsia="zh-CN"/>
              </w:rPr>
              <w:t xml:space="preserve">When the number of </w:t>
            </w:r>
            <w:r>
              <w:t>neighbor cells</w:t>
            </w:r>
            <w:r>
              <w:rPr>
                <w:b/>
                <w:bCs/>
                <w:u w:val="single"/>
                <w:lang w:eastAsia="zh-CN"/>
              </w:rPr>
              <w:t xml:space="preserve"> t</w:t>
            </w:r>
            <w:r>
              <w:rPr>
                <w:lang w:eastAsia="zh-CN"/>
              </w:rPr>
              <w:t>o be measured</w:t>
            </w:r>
            <w:r>
              <w:rPr>
                <w:rFonts w:hint="eastAsia"/>
                <w:lang w:val="en-US" w:eastAsia="zh-CN"/>
              </w:rPr>
              <w:t xml:space="preserve"> on i</w:t>
            </w:r>
            <w:r>
              <w:t xml:space="preserve">ntra-frequency </w:t>
            </w:r>
            <w:r>
              <w:rPr>
                <w:rFonts w:hint="eastAsia"/>
                <w:lang w:val="en-US" w:eastAsia="zh-CN"/>
              </w:rPr>
              <w:t>and inter-frequency without gap</w:t>
            </w:r>
            <w:r w:rsidRPr="0050201D">
              <w:rPr>
                <w:lang w:eastAsia="zh-CN"/>
              </w:rPr>
              <w:t xml:space="preserve"> is more than 1 and TCI state(s) of one of the</w:t>
            </w:r>
            <w:r>
              <w:rPr>
                <w:lang w:eastAsia="zh-CN"/>
              </w:rPr>
              <w:t>se</w:t>
            </w:r>
            <w:r w:rsidRPr="0050201D">
              <w:rPr>
                <w:lang w:eastAsia="zh-CN"/>
              </w:rPr>
              <w:t xml:space="preserve"> neighbor cells is in the active TCI state, no requirements for other intra-frequency neighbor cells except the one whose TCI state(s) is in the active TCI state.</w:t>
            </w:r>
          </w:p>
        </w:tc>
      </w:tr>
    </w:tbl>
    <w:p w14:paraId="1021C607" w14:textId="77777777" w:rsidR="00996B47" w:rsidRDefault="00996B47" w:rsidP="00996B47"/>
    <w:p w14:paraId="4AA6B1DC" w14:textId="16748BBE" w:rsidR="00996B47" w:rsidRPr="009C5807" w:rsidRDefault="00996B47" w:rsidP="00996B47">
      <w:pPr>
        <w:pStyle w:val="Heading3"/>
      </w:pPr>
      <w:r>
        <w:t>9.14.6</w:t>
      </w:r>
      <w:r w:rsidRPr="009C5807">
        <w:tab/>
        <w:t>Measurement restriction for L1-RSRP measurement</w:t>
      </w:r>
    </w:p>
    <w:p w14:paraId="78022F8B" w14:textId="77777777" w:rsidR="00996B47" w:rsidRPr="00882648" w:rsidRDefault="00996B47" w:rsidP="00996B47">
      <w:pPr>
        <w:rPr>
          <w:lang w:eastAsia="zh-CN"/>
        </w:rPr>
      </w:pPr>
      <w:r>
        <w:rPr>
          <w:lang w:eastAsia="zh-CN"/>
        </w:rPr>
        <w:t>Measurement</w:t>
      </w:r>
      <w:r w:rsidRPr="00882648">
        <w:rPr>
          <w:lang w:eastAsia="zh-CN"/>
        </w:rPr>
        <w:t xml:space="preserve"> restrictions described in the following clauses </w:t>
      </w:r>
      <w:r>
        <w:rPr>
          <w:lang w:eastAsia="zh-CN"/>
        </w:rPr>
        <w:t xml:space="preserve">apply </w:t>
      </w:r>
      <w:r w:rsidRPr="00882648">
        <w:rPr>
          <w:rFonts w:hint="eastAsia"/>
          <w:lang w:eastAsia="zh-CN"/>
        </w:rPr>
        <w:t xml:space="preserve">when UE is performing L1-RSRP measurement on </w:t>
      </w:r>
      <w:r>
        <w:rPr>
          <w:lang w:eastAsia="zh-CN"/>
        </w:rPr>
        <w:t xml:space="preserve">neighbor </w:t>
      </w:r>
      <w:r w:rsidRPr="00882648">
        <w:rPr>
          <w:rFonts w:hint="eastAsia"/>
          <w:lang w:eastAsia="zh-CN"/>
        </w:rPr>
        <w:t>cell(s)</w:t>
      </w:r>
      <w:r>
        <w:rPr>
          <w:lang w:eastAsia="zh-CN"/>
        </w:rPr>
        <w:t xml:space="preserve"> without measurement gap</w:t>
      </w:r>
      <w:r w:rsidRPr="00882648">
        <w:rPr>
          <w:rFonts w:hint="eastAsia"/>
          <w:lang w:eastAsia="zh-CN"/>
        </w:rPr>
        <w:t>.</w:t>
      </w:r>
    </w:p>
    <w:p w14:paraId="06E6D38C" w14:textId="77777777" w:rsidR="00996B47" w:rsidRDefault="00996B47" w:rsidP="00996B47">
      <w:r w:rsidRPr="00823BCE">
        <w:t xml:space="preserve">Unless explicitly stated, the SSB to be measured for L1-RSRP measurement is transmitted from </w:t>
      </w:r>
      <w:r>
        <w:t xml:space="preserve">neighbor </w:t>
      </w:r>
      <w:r w:rsidRPr="00823BCE">
        <w:rPr>
          <w:lang w:eastAsia="zh-CN"/>
        </w:rPr>
        <w:t>cell(s)</w:t>
      </w:r>
      <w:r w:rsidRPr="00823BCE">
        <w:t>.</w:t>
      </w:r>
    </w:p>
    <w:p w14:paraId="604E52A3" w14:textId="77777777" w:rsidR="00996B47" w:rsidRDefault="00996B47" w:rsidP="00996B47">
      <w:pPr>
        <w:pStyle w:val="Heading4"/>
      </w:pPr>
      <w:r>
        <w:t>9.14.6</w:t>
      </w:r>
      <w:r w:rsidRPr="009C5807">
        <w:t>.1</w:t>
      </w:r>
      <w:r w:rsidRPr="009C5807">
        <w:tab/>
        <w:t>Measurement restriction for SSB based L1-RSRP</w:t>
      </w:r>
    </w:p>
    <w:p w14:paraId="37C51A92" w14:textId="77777777" w:rsidR="00996B47" w:rsidRPr="00A139FA" w:rsidRDefault="00996B47" w:rsidP="00996B47">
      <w:r w:rsidRPr="00A139FA">
        <w:t xml:space="preserve">For FR1, </w:t>
      </w:r>
    </w:p>
    <w:p w14:paraId="1F992756" w14:textId="77777777" w:rsidR="00996B47" w:rsidRPr="00A139FA" w:rsidRDefault="00996B47" w:rsidP="00996B47">
      <w:pPr>
        <w:pStyle w:val="B10"/>
      </w:pPr>
      <w:r w:rsidRPr="00A139FA">
        <w:t xml:space="preserve">when the SSB for L1-RSRP measurement is in the same OFDM symbol as SSB transmitted from serving cell(s) for RLM, BFD, CBD or L1-RSRP measurement, </w:t>
      </w:r>
    </w:p>
    <w:p w14:paraId="5186CEFB" w14:textId="77777777" w:rsidR="00996B47" w:rsidRPr="00A139FA" w:rsidRDefault="00996B47" w:rsidP="00996B47">
      <w:pPr>
        <w:pStyle w:val="B10"/>
      </w:pPr>
      <w:r w:rsidRPr="00A139FA">
        <w:t>-</w:t>
      </w:r>
      <w:r w:rsidRPr="00A139FA">
        <w:tab/>
        <w:t>UE shall be able to measure the SSB for L1-RSRP measurement without any restriction;</w:t>
      </w:r>
    </w:p>
    <w:p w14:paraId="3BBF4AA0" w14:textId="77777777" w:rsidR="00996B47" w:rsidRPr="009C5807" w:rsidRDefault="00996B47" w:rsidP="00996B47">
      <w:pPr>
        <w:pStyle w:val="B20"/>
        <w:ind w:hanging="283"/>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349EB4FE" w14:textId="77777777" w:rsidR="00996B47" w:rsidRPr="00953330" w:rsidRDefault="00996B47" w:rsidP="00996B47">
      <w:pPr>
        <w:pStyle w:val="B10"/>
      </w:pPr>
      <w:r w:rsidRPr="009C5807">
        <w:t>-</w:t>
      </w:r>
      <w:r w:rsidRPr="009C5807">
        <w:tab/>
        <w:t>If SSB and CSI-RS have same SCS, UE shall be able to measure the SSB for L1-RSRP measurement without any restriction;</w:t>
      </w:r>
    </w:p>
    <w:p w14:paraId="47923815" w14:textId="77777777" w:rsidR="00996B47" w:rsidRPr="00823BCE" w:rsidRDefault="00996B47" w:rsidP="00996B47">
      <w:pPr>
        <w:pStyle w:val="B10"/>
      </w:pPr>
      <w:r w:rsidRPr="009C5807">
        <w:t>-</w:t>
      </w:r>
      <w:r w:rsidRPr="009C5807">
        <w:tab/>
        <w:t>If SSB a</w:t>
      </w:r>
      <w:r w:rsidRPr="00823BCE">
        <w:t>nd CSI-RS have different SCS,</w:t>
      </w:r>
    </w:p>
    <w:p w14:paraId="4F7E663A" w14:textId="77777777" w:rsidR="00996B47" w:rsidRPr="00DC2E9E" w:rsidRDefault="00996B47" w:rsidP="00996B47">
      <w:pPr>
        <w:pStyle w:val="B20"/>
      </w:pPr>
      <w:r w:rsidRPr="00DC2E9E">
        <w:t>-</w:t>
      </w:r>
      <w:r w:rsidRPr="00DC2E9E">
        <w:tab/>
        <w:t xml:space="preserve">If UE supports </w:t>
      </w:r>
      <w:r w:rsidRPr="00DC2E9E">
        <w:rPr>
          <w:i/>
          <w:iCs/>
        </w:rPr>
        <w:t>simultaneousRxDataSSB-DiffNumerology</w:t>
      </w:r>
      <w:r w:rsidRPr="00DC2E9E">
        <w:t>, UE shall be able to measure the SSB for L1-RSRP measurement without any restriction;</w:t>
      </w:r>
    </w:p>
    <w:p w14:paraId="3F24AECA" w14:textId="77777777" w:rsidR="00996B47" w:rsidRPr="001D48B7" w:rsidRDefault="00996B47" w:rsidP="00996B47">
      <w:pPr>
        <w:pStyle w:val="B20"/>
        <w:rPr>
          <w:lang w:val="en-US"/>
        </w:rPr>
      </w:pPr>
      <w:r w:rsidRPr="00DC2E9E">
        <w:t>-</w:t>
      </w:r>
      <w:r w:rsidRPr="00DC2E9E">
        <w:tab/>
      </w:r>
      <w:r>
        <w:t>[</w:t>
      </w:r>
      <w:r w:rsidRPr="00DC2E9E">
        <w:t xml:space="preserve">If UE does not support </w:t>
      </w:r>
      <w:r w:rsidRPr="00DC2E9E">
        <w:rPr>
          <w:i/>
          <w:iCs/>
        </w:rPr>
        <w:t>simultaneousRxDataSSB-DiffNumerology</w:t>
      </w:r>
      <w:r w:rsidRPr="00DC2E9E">
        <w:t xml:space="preserve">, UE is required to measure one of but not both SSB for L1-RSRP measurement and CSI-RS. Longer measurement period for SSB based L1-RSRP measurement is expected, and </w:t>
      </w:r>
      <w:r w:rsidRPr="00DC2E9E">
        <w:rPr>
          <w:lang w:val="en-US"/>
        </w:rPr>
        <w:t>no requirements are defined</w:t>
      </w:r>
      <w:r>
        <w:rPr>
          <w:lang w:val="en-US"/>
        </w:rPr>
        <w:t>]</w:t>
      </w:r>
      <w:r w:rsidRPr="00DC2E9E">
        <w:rPr>
          <w:lang w:val="en-US"/>
        </w:rPr>
        <w:t>.</w:t>
      </w:r>
    </w:p>
    <w:p w14:paraId="7D524E8D" w14:textId="77777777" w:rsidR="00996B47" w:rsidRDefault="00996B47" w:rsidP="00996B47">
      <w:r w:rsidRPr="000E0F12">
        <w:t xml:space="preserve">For FR2, for UE incapable of </w:t>
      </w:r>
      <w:r w:rsidRPr="000E0F12">
        <w:rPr>
          <w:rFonts w:eastAsia="?? ??"/>
        </w:rPr>
        <w:t>[</w:t>
      </w:r>
      <w:r w:rsidRPr="000E0F12">
        <w:rPr>
          <w:rFonts w:eastAsia="?? ??"/>
          <w:i/>
          <w:iCs/>
        </w:rPr>
        <w:t>capability of measurement with RTD&gt;CP</w:t>
      </w:r>
      <w:r w:rsidRPr="000E0F12">
        <w:rPr>
          <w:rFonts w:eastAsia="?? ??"/>
        </w:rPr>
        <w:t>]</w:t>
      </w:r>
      <w:r w:rsidRPr="000E0F12">
        <w:t xml:space="preserve"> and for UE capable of </w:t>
      </w:r>
      <w:r w:rsidRPr="000E0F12">
        <w:rPr>
          <w:rFonts w:eastAsia="?? ??"/>
        </w:rPr>
        <w:t>[</w:t>
      </w:r>
      <w:r w:rsidRPr="000E0F12">
        <w:rPr>
          <w:rFonts w:eastAsia="?? ??"/>
          <w:i/>
          <w:iCs/>
        </w:rPr>
        <w:t>capability of measurement with RTD&gt;CP</w:t>
      </w:r>
      <w:r w:rsidRPr="000E0F12">
        <w:rPr>
          <w:rFonts w:eastAsia="?? ??"/>
        </w:rPr>
        <w:t>]</w:t>
      </w:r>
      <w:r w:rsidRPr="000E0F12">
        <w:t xml:space="preserve">, </w:t>
      </w:r>
    </w:p>
    <w:p w14:paraId="599C68E3" w14:textId="77777777" w:rsidR="00996B47" w:rsidRDefault="00996B47" w:rsidP="00996B47">
      <w:pPr>
        <w:ind w:leftChars="100" w:left="200"/>
      </w:pPr>
      <w:r w:rsidRPr="000E0F12">
        <w:t xml:space="preserve">when the SSB for </w:t>
      </w:r>
      <w:r>
        <w:t>L1-RSRP</w:t>
      </w:r>
      <w:r w:rsidRPr="000E0F12">
        <w:t xml:space="preserve"> </w:t>
      </w:r>
      <w:r w:rsidRPr="005954C9">
        <w:t xml:space="preserve">measurement on one CC </w:t>
      </w:r>
      <w:r w:rsidRPr="000E0F12">
        <w:t xml:space="preserve">is in the same or adjacent OFDM symbol as </w:t>
      </w:r>
      <w:r w:rsidRPr="00DC2E9E">
        <w:t xml:space="preserve">SSB transmitted from serving cell(s) for RLM, BFD, </w:t>
      </w:r>
      <w:r>
        <w:t xml:space="preserve">or </w:t>
      </w:r>
      <w:r w:rsidRPr="00DC2E9E">
        <w:t xml:space="preserve">CBD measurement </w:t>
      </w:r>
      <w:r w:rsidRPr="005954C9">
        <w:t>on the same CC or different CCs in the same band</w:t>
      </w:r>
      <w:r w:rsidRPr="000E0F12">
        <w:t xml:space="preserve">, UE is required to measure one of but not both SSBs. Longer measurement period for SSB based RLM is expected, and </w:t>
      </w:r>
      <w:r w:rsidRPr="005954C9">
        <w:t>no requirements are defined</w:t>
      </w:r>
      <w:r w:rsidRPr="000E0F12">
        <w:t>.</w:t>
      </w:r>
    </w:p>
    <w:p w14:paraId="6070BB6F" w14:textId="77777777" w:rsidR="00996B47" w:rsidRPr="00D95B60" w:rsidRDefault="00996B47" w:rsidP="00996B47">
      <w:pPr>
        <w:ind w:leftChars="100" w:left="200"/>
      </w:pPr>
      <w:r w:rsidRPr="000E0F12">
        <w:t xml:space="preserve">when the SSB for </w:t>
      </w:r>
      <w:r>
        <w:t>L1-RSRP</w:t>
      </w:r>
      <w:r w:rsidRPr="000E0F12">
        <w:t xml:space="preserve"> </w:t>
      </w:r>
      <w:r w:rsidRPr="005954C9">
        <w:t xml:space="preserve">measurement on one CC </w:t>
      </w:r>
      <w:r w:rsidRPr="000E0F12">
        <w:t>is in the same or adjacent OFDM symbol as</w:t>
      </w:r>
      <w:r>
        <w:t xml:space="preserve"> CSI-RS</w:t>
      </w:r>
      <w:r w:rsidRPr="00DC2E9E">
        <w:t xml:space="preserve"> transmitted from serving cell(s) for RLM, BFD, </w:t>
      </w:r>
      <w:r>
        <w:t xml:space="preserve">or </w:t>
      </w:r>
      <w:r w:rsidRPr="00DC2E9E">
        <w:t xml:space="preserve">CBD measurement </w:t>
      </w:r>
      <w:r w:rsidRPr="00DC2E9E">
        <w:rPr>
          <w:rFonts w:eastAsia="Malgun Gothic"/>
          <w:lang w:eastAsia="ja-JP"/>
        </w:rPr>
        <w:t>on the same CC or different CCs in the same band</w:t>
      </w:r>
      <w:r>
        <w:rPr>
          <w:rFonts w:eastAsia="Malgun Gothic"/>
          <w:lang w:eastAsia="ja-JP"/>
        </w:rPr>
        <w:t xml:space="preserve">, </w:t>
      </w:r>
      <w:r w:rsidRPr="00823BCE">
        <w:t>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5FD36B89" w14:textId="77777777" w:rsidR="00996B47" w:rsidRPr="00823BCE" w:rsidRDefault="00996B47" w:rsidP="00996B47">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4CD15B48" w14:textId="77777777" w:rsidR="00996B47" w:rsidRPr="00D132AA" w:rsidRDefault="00996B47" w:rsidP="00996B47">
      <w:pPr>
        <w:rPr>
          <w:rFonts w:eastAsia="MS Mincho"/>
          <w:lang w:eastAsia="ja-JP"/>
        </w:rPr>
      </w:pPr>
    </w:p>
    <w:p w14:paraId="16A7C44E" w14:textId="77777777" w:rsidR="00996B47" w:rsidRDefault="00996B47" w:rsidP="00996B47">
      <w:pPr>
        <w:pStyle w:val="Heading3"/>
      </w:pPr>
      <w:r>
        <w:t>9.14.7</w:t>
      </w:r>
      <w:r w:rsidRPr="009C5807">
        <w:tab/>
        <w:t>Scheduling avail</w:t>
      </w:r>
      <w:r w:rsidRPr="00823BCE">
        <w:t>ability of UE during L1-RSRP measurement</w:t>
      </w:r>
    </w:p>
    <w:p w14:paraId="3D22B46F" w14:textId="77777777" w:rsidR="00996B47" w:rsidRPr="00882648" w:rsidRDefault="00996B47" w:rsidP="00996B47">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w:t>
      </w:r>
      <w:r>
        <w:rPr>
          <w:lang w:eastAsia="zh-CN"/>
        </w:rPr>
        <w:t xml:space="preserve">neighbor </w:t>
      </w:r>
      <w:r w:rsidRPr="00882648">
        <w:rPr>
          <w:rFonts w:hint="eastAsia"/>
          <w:lang w:eastAsia="zh-CN"/>
        </w:rPr>
        <w:t>cell(s)</w:t>
      </w:r>
      <w:r>
        <w:rPr>
          <w:lang w:eastAsia="zh-CN"/>
        </w:rPr>
        <w:t xml:space="preserve"> without measurement gap</w:t>
      </w:r>
      <w:r w:rsidRPr="00882648">
        <w:rPr>
          <w:rFonts w:hint="eastAsia"/>
          <w:lang w:eastAsia="zh-CN"/>
        </w:rPr>
        <w:t>.</w:t>
      </w:r>
    </w:p>
    <w:p w14:paraId="7770E6D4" w14:textId="77777777" w:rsidR="00996B47" w:rsidRPr="009955DF" w:rsidRDefault="00996B47" w:rsidP="00996B47">
      <w:r w:rsidRPr="00823BCE">
        <w:t xml:space="preserve">Unless explicitly stated, the SSB to be measured for L1-RSRP measurement is transmitted from </w:t>
      </w:r>
      <w:r>
        <w:t xml:space="preserve">neigbor </w:t>
      </w:r>
      <w:r w:rsidRPr="00823BCE">
        <w:rPr>
          <w:lang w:eastAsia="zh-CN"/>
        </w:rPr>
        <w:t>cell(s)</w:t>
      </w:r>
      <w:r w:rsidRPr="00823BCE">
        <w:t>.</w:t>
      </w:r>
    </w:p>
    <w:p w14:paraId="4154516B" w14:textId="77777777" w:rsidR="00996B47" w:rsidRPr="009C5807" w:rsidRDefault="00996B47" w:rsidP="00996B47">
      <w:pPr>
        <w:pStyle w:val="Heading4"/>
      </w:pPr>
      <w:r>
        <w:rPr>
          <w:rFonts w:eastAsia="?? ??"/>
        </w:rPr>
        <w:t>9.14.7.1</w:t>
      </w:r>
      <w:r w:rsidRPr="009C5807">
        <w:rPr>
          <w:rFonts w:eastAsia="?? ??"/>
        </w:rPr>
        <w:tab/>
        <w:t>Scheduling availability of UE performing L1-RSRP measurement with a same subcarrier spacing as PDSCH/PDCCH on FR1</w:t>
      </w:r>
    </w:p>
    <w:p w14:paraId="5AC46031" w14:textId="77777777" w:rsidR="00996B47" w:rsidRDefault="00996B47" w:rsidP="00996B47">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3AAB2E57" w14:textId="77777777" w:rsidR="00996B47" w:rsidRPr="009C5807" w:rsidRDefault="00996B47" w:rsidP="00996B47">
      <w:pPr>
        <w:pStyle w:val="Heading4"/>
      </w:pPr>
      <w:r>
        <w:t>9.14.7</w:t>
      </w:r>
      <w:r w:rsidRPr="009C5807">
        <w:t>.2</w:t>
      </w:r>
      <w:r w:rsidRPr="009C5807">
        <w:tab/>
        <w:t>Scheduling availability of UE performing L1-RSRP measurement with a different subcarrier spacing than PDSCH/PDCCH on FR1</w:t>
      </w:r>
    </w:p>
    <w:p w14:paraId="541D80B8" w14:textId="77777777" w:rsidR="00996B47" w:rsidRPr="00DC2E9E" w:rsidRDefault="00996B47" w:rsidP="00996B47">
      <w:pPr>
        <w:rPr>
          <w:rFonts w:eastAsia="MS Mincho"/>
          <w:lang w:eastAsia="ja-JP"/>
        </w:rPr>
      </w:pPr>
      <w:r w:rsidRPr="00DC2E9E">
        <w:t>For UEs which support</w:t>
      </w:r>
      <w:r w:rsidRPr="00DC2E9E">
        <w:rPr>
          <w:i/>
        </w:rPr>
        <w:t xml:space="preserve"> simultaneousRxDataSSB-DiffNumerology</w:t>
      </w:r>
      <w:r w:rsidRPr="00DC2E9E">
        <w:rPr>
          <w:rFonts w:eastAsia="MS Mincho"/>
          <w:i/>
          <w:lang w:eastAsia="ja-JP"/>
        </w:rPr>
        <w:t xml:space="preserve"> </w:t>
      </w:r>
      <w:r w:rsidRPr="00DC2E9E">
        <w:t xml:space="preserve">[14] there are no restrictions on scheduling availability due to </w:t>
      </w:r>
      <w:r w:rsidRPr="00DC2E9E">
        <w:rPr>
          <w:rFonts w:eastAsia="MS Mincho"/>
          <w:lang w:eastAsia="ja-JP"/>
        </w:rPr>
        <w:t>L1-RSRP measurement based on SSB as RS for L1-RSRP measurement</w:t>
      </w:r>
      <w:r w:rsidRPr="00DC2E9E">
        <w:t xml:space="preserve">. For UEs which do not support </w:t>
      </w:r>
      <w:r w:rsidRPr="00DC2E9E">
        <w:rPr>
          <w:i/>
        </w:rPr>
        <w:t xml:space="preserve">simultaneousRxDataSSB-DiffNumerology </w:t>
      </w:r>
      <w:r w:rsidRPr="00DC2E9E">
        <w:t xml:space="preserve">[14] the following restrictions apply due to </w:t>
      </w:r>
      <w:r w:rsidRPr="00DC2E9E">
        <w:rPr>
          <w:rFonts w:eastAsia="MS Mincho"/>
          <w:lang w:eastAsia="ja-JP"/>
        </w:rPr>
        <w:t>L1-RSRP measurement based on SSB configured for L1-RSRP measurement.</w:t>
      </w:r>
    </w:p>
    <w:p w14:paraId="0ADFE6C4" w14:textId="77777777" w:rsidR="00996B47" w:rsidRDefault="00996B47" w:rsidP="00996B47">
      <w:pPr>
        <w:pStyle w:val="B10"/>
        <w:rPr>
          <w:lang w:eastAsia="zh-CN"/>
        </w:rPr>
      </w:pPr>
      <w:r w:rsidRPr="00DC2E9E">
        <w:rPr>
          <w:lang w:eastAsia="zh-CN"/>
        </w:rPr>
        <w:t>-</w:t>
      </w:r>
      <w:r w:rsidRPr="00DC2E9E">
        <w:rPr>
          <w:lang w:eastAsia="zh-CN"/>
        </w:rPr>
        <w:tab/>
      </w:r>
      <w:r w:rsidRPr="00DC2E9E">
        <w:rPr>
          <w:rFonts w:eastAsia="MS Mincho"/>
          <w:lang w:eastAsia="ja-JP"/>
        </w:rPr>
        <w:t>T</w:t>
      </w:r>
      <w:r w:rsidRPr="00DC2E9E">
        <w:rPr>
          <w:lang w:eastAsia="zh-CN"/>
        </w:rPr>
        <w:t>he UE is not expected to transmit PUCCH/PUSCH/SRS or receive PDCCH/PDSCH/CSI-RS for tracking/CSI-RS for CQI on</w:t>
      </w:r>
      <w:r>
        <w:rPr>
          <w:lang w:eastAsia="zh-CN"/>
        </w:rPr>
        <w:t xml:space="preserve"> the concerned OFDM symbols, where the concern OFDM symbols are </w:t>
      </w:r>
    </w:p>
    <w:p w14:paraId="4AA4B176" w14:textId="77777777" w:rsidR="00996B47" w:rsidRDefault="00996B47" w:rsidP="00996B47">
      <w:pPr>
        <w:pStyle w:val="B20"/>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2B38E7EA" w14:textId="77777777" w:rsidR="00996B47" w:rsidRPr="0008723C" w:rsidRDefault="00996B47" w:rsidP="00996B47">
      <w:pPr>
        <w:pStyle w:val="B20"/>
        <w:rPr>
          <w:lang w:eastAsia="zh-CN"/>
        </w:rPr>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r>
        <w:rPr>
          <w:lang w:eastAsia="zh-CN"/>
        </w:rPr>
        <w:t>,</w:t>
      </w:r>
    </w:p>
    <w:p w14:paraId="4125D300" w14:textId="77777777" w:rsidR="00996B47" w:rsidRPr="005C4ABD" w:rsidRDefault="00996B47" w:rsidP="00996B47">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w:t>
      </w:r>
    </w:p>
    <w:p w14:paraId="56DDF168" w14:textId="77777777" w:rsidR="00996B47" w:rsidRPr="009C5807" w:rsidRDefault="00996B47" w:rsidP="00996B47">
      <w:pPr>
        <w:pStyle w:val="Heading4"/>
      </w:pPr>
      <w:r>
        <w:t>9.14.7</w:t>
      </w:r>
      <w:r w:rsidRPr="009C5807">
        <w:t>.3</w:t>
      </w:r>
      <w:r w:rsidRPr="009C5807">
        <w:tab/>
        <w:t>Scheduling availability of UE performing L1-RSRP measurement on FR2</w:t>
      </w:r>
    </w:p>
    <w:p w14:paraId="1B830923" w14:textId="77777777" w:rsidR="00996B47" w:rsidRPr="00A139FA" w:rsidRDefault="00996B47" w:rsidP="00996B47">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0D023BD7" w14:textId="77777777" w:rsidR="00996B47" w:rsidRDefault="00996B47" w:rsidP="00996B47">
      <w:pPr>
        <w:ind w:left="568" w:hanging="284"/>
        <w:rPr>
          <w:lang w:eastAsia="zh-CN"/>
        </w:rPr>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Pr>
          <w:lang w:eastAsia="zh-CN"/>
        </w:rPr>
        <w:t xml:space="preserve">the concerned OFDM symbols, where the concern OFDM symbols are </w:t>
      </w:r>
    </w:p>
    <w:p w14:paraId="29BE5C75" w14:textId="77777777" w:rsidR="00996B47" w:rsidRDefault="00996B47" w:rsidP="00996B47">
      <w:pPr>
        <w:ind w:leftChars="242" w:left="768" w:hanging="284"/>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06EDB492" w14:textId="77777777" w:rsidR="00996B47" w:rsidRPr="00D95B60" w:rsidRDefault="00996B47" w:rsidP="00996B47">
      <w:pPr>
        <w:ind w:leftChars="242" w:left="768" w:hanging="284"/>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r>
        <w:rPr>
          <w:lang w:eastAsia="zh-CN"/>
        </w:rPr>
        <w:t>,</w:t>
      </w:r>
    </w:p>
    <w:p w14:paraId="68350420" w14:textId="77777777" w:rsidR="00996B47" w:rsidRDefault="00996B47" w:rsidP="00996B47">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54EC3D94" w14:textId="77777777" w:rsidR="00996B47" w:rsidRPr="00823BCE" w:rsidRDefault="00996B47" w:rsidP="00996B47">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06033D92" w14:textId="77777777" w:rsidR="00996B47" w:rsidRDefault="00996B47" w:rsidP="00996B47">
      <w:pPr>
        <w:rPr>
          <w:rFonts w:eastAsia="MS Mincho"/>
          <w:lang w:eastAsia="ja-JP"/>
        </w:rPr>
      </w:pPr>
      <w:r w:rsidRPr="009C5807">
        <w:rPr>
          <w:rFonts w:eastAsia="MS Mincho"/>
          <w:lang w:eastAsia="ja-JP"/>
        </w:rPr>
        <w:t>If following conditions are met,</w:t>
      </w:r>
    </w:p>
    <w:p w14:paraId="455DC59B" w14:textId="77777777" w:rsidR="00996B47" w:rsidRPr="001B116C" w:rsidRDefault="00996B47" w:rsidP="00996B47">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3972B4A9" w14:textId="77777777" w:rsidR="00996B47" w:rsidRPr="001B116C" w:rsidRDefault="00996B47" w:rsidP="00996B47">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08979B6" w14:textId="77777777" w:rsidR="00996B47" w:rsidRPr="009C5807" w:rsidRDefault="00996B47" w:rsidP="00996B47">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350EE514" w14:textId="77777777" w:rsidR="00996B47" w:rsidRPr="009C5807" w:rsidRDefault="00996B47" w:rsidP="00996B47">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1776FF52" w14:textId="77777777" w:rsidR="00996B47" w:rsidRPr="009C5807" w:rsidRDefault="00996B47" w:rsidP="00996B47">
      <w:pPr>
        <w:pStyle w:val="Heading4"/>
      </w:pPr>
      <w:r>
        <w:t>9.14.7</w:t>
      </w:r>
      <w:r w:rsidRPr="009C5807">
        <w:t>.4</w:t>
      </w:r>
      <w:r w:rsidRPr="009C5807">
        <w:tab/>
        <w:t>Scheduling availability of UE performing L1-RSRP measurement on FR1 or FR2 in case of FR1-FR2 inter-band CA</w:t>
      </w:r>
    </w:p>
    <w:p w14:paraId="4B2D9D9B" w14:textId="77777777" w:rsidR="00996B47" w:rsidRPr="00823BCE" w:rsidRDefault="00996B47" w:rsidP="00996B47">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300416F8" w14:textId="77777777" w:rsidR="00996B47" w:rsidRPr="00DC2E9E" w:rsidRDefault="00996B47" w:rsidP="00996B47">
      <w:pPr>
        <w:rPr>
          <w:rFonts w:eastAsia="MS Mincho"/>
          <w:lang w:eastAsia="ja-JP"/>
        </w:rPr>
      </w:pPr>
      <w:r w:rsidRPr="00DC2E9E">
        <w:t xml:space="preserve">There are no scheduling restrictions </w:t>
      </w:r>
      <w:r w:rsidRPr="00DC2E9E">
        <w:rPr>
          <w:rFonts w:eastAsia="MS Mincho"/>
          <w:lang w:eastAsia="ja-JP"/>
        </w:rPr>
        <w:t xml:space="preserve">on FR2 </w:t>
      </w:r>
      <w:r w:rsidRPr="00DC2E9E">
        <w:rPr>
          <w:lang w:eastAsia="zh-CN"/>
        </w:rPr>
        <w:t>cell</w:t>
      </w:r>
      <w:r w:rsidRPr="00DC2E9E">
        <w:rPr>
          <w:rFonts w:eastAsia="MS Mincho"/>
          <w:lang w:eastAsia="ja-JP"/>
        </w:rPr>
        <w:t xml:space="preserve">(s) </w:t>
      </w:r>
      <w:r w:rsidRPr="00DC2E9E">
        <w:t xml:space="preserve">due to </w:t>
      </w:r>
      <w:r w:rsidRPr="00DC2E9E">
        <w:rPr>
          <w:rFonts w:eastAsia="MS Mincho"/>
          <w:lang w:eastAsia="ja-JP"/>
        </w:rPr>
        <w:t>L1-RSRP measurement</w:t>
      </w:r>
      <w:r w:rsidRPr="00DC2E9E">
        <w:t xml:space="preserve"> performed on FR</w:t>
      </w:r>
      <w:r w:rsidRPr="00DC2E9E">
        <w:rPr>
          <w:rFonts w:eastAsia="MS Mincho"/>
          <w:lang w:eastAsia="ja-JP"/>
        </w:rPr>
        <w:t xml:space="preserve">1 </w:t>
      </w:r>
      <w:r w:rsidRPr="00DC2E9E">
        <w:rPr>
          <w:lang w:eastAsia="zh-CN"/>
        </w:rPr>
        <w:t>cell</w:t>
      </w:r>
      <w:r w:rsidRPr="00DC2E9E">
        <w:rPr>
          <w:rFonts w:eastAsia="MS Mincho"/>
          <w:lang w:eastAsia="ja-JP"/>
        </w:rPr>
        <w:t>(s).</w:t>
      </w:r>
    </w:p>
    <w:p w14:paraId="27F1E72F" w14:textId="77777777" w:rsidR="00996B47" w:rsidRPr="009C5807" w:rsidRDefault="00996B47" w:rsidP="00996B47">
      <w:pPr>
        <w:pStyle w:val="Heading4"/>
      </w:pPr>
      <w:r>
        <w:t>9.14.7</w:t>
      </w:r>
      <w:r w:rsidRPr="009C5807">
        <w:t>.</w:t>
      </w:r>
      <w:r>
        <w:t>5</w:t>
      </w:r>
      <w:r w:rsidRPr="009C5807">
        <w:tab/>
        <w:t xml:space="preserve">Scheduling availability of UE performing L1-RSRP measurement </w:t>
      </w:r>
      <w:r>
        <w:t>in TDD bands on FR1</w:t>
      </w:r>
    </w:p>
    <w:p w14:paraId="063ECDAB" w14:textId="77777777" w:rsidR="00996B47" w:rsidRDefault="00996B47" w:rsidP="00996B47">
      <w:r>
        <w:t>When UE performs L1-RSRP measurement on neighbor cell in a TDD band, the following restrictions apply due to L1-RSRP measurement</w:t>
      </w:r>
    </w:p>
    <w:p w14:paraId="3264D990" w14:textId="77777777" w:rsidR="00996B47" w:rsidRDefault="00996B47" w:rsidP="00996B47">
      <w:pPr>
        <w:pStyle w:val="B10"/>
        <w:rPr>
          <w:lang w:eastAsia="zh-CN"/>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the concerned OFDM symbols</w:t>
      </w:r>
      <w:r w:rsidRPr="006D7056">
        <w:rPr>
          <w:lang w:eastAsia="zh-CN"/>
        </w:rPr>
        <w:t xml:space="preserve"> </w:t>
      </w:r>
      <w:r>
        <w:rPr>
          <w:lang w:eastAsia="zh-CN"/>
        </w:rPr>
        <w:t xml:space="preserve">and restricted symbols may partially or fully overlap with UL symbols, where the concern OFDM symbols are </w:t>
      </w:r>
    </w:p>
    <w:p w14:paraId="61FB24E1" w14:textId="77777777" w:rsidR="00996B47" w:rsidRDefault="00996B47" w:rsidP="00996B47">
      <w:pPr>
        <w:pStyle w:val="B20"/>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52475448" w14:textId="7AC2B516" w:rsidR="00693522" w:rsidRDefault="00996B47" w:rsidP="00996B47">
      <w:pPr>
        <w:pStyle w:val="B20"/>
        <w:rPr>
          <w:rFonts w:eastAsia="?? ??"/>
        </w:rPr>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p>
    <w:p w14:paraId="24D18F56" w14:textId="77777777" w:rsidR="00996B47" w:rsidRDefault="00996B47" w:rsidP="00996B47">
      <w:pPr>
        <w:rPr>
          <w:lang w:eastAsia="ja-JP"/>
        </w:rPr>
      </w:pPr>
    </w:p>
    <w:p w14:paraId="7234C051" w14:textId="77777777" w:rsidR="00693522" w:rsidRPr="00673A59" w:rsidRDefault="00693522" w:rsidP="00693522">
      <w:pPr>
        <w:pStyle w:val="Heading2"/>
      </w:pPr>
      <w:r w:rsidRPr="00673A59">
        <w:t>9.</w:t>
      </w:r>
      <w:r>
        <w:t>15</w:t>
      </w:r>
      <w:r>
        <w:tab/>
      </w:r>
      <w:r w:rsidRPr="00673A59">
        <w:t>NR inter-frequency L1 measurement</w:t>
      </w:r>
    </w:p>
    <w:p w14:paraId="6CC2DC0F" w14:textId="77777777" w:rsidR="00693522" w:rsidRPr="00673A59" w:rsidRDefault="00693522" w:rsidP="00693522">
      <w:pPr>
        <w:pStyle w:val="Heading3"/>
      </w:pPr>
      <w:r w:rsidRPr="00673A59">
        <w:t>9.</w:t>
      </w:r>
      <w:r>
        <w:t>15</w:t>
      </w:r>
      <w:r w:rsidRPr="00673A59">
        <w:t>.1</w:t>
      </w:r>
      <w:r w:rsidRPr="00673A59">
        <w:tab/>
        <w:t>Introduction</w:t>
      </w:r>
    </w:p>
    <w:p w14:paraId="0A811660" w14:textId="77777777" w:rsidR="00693522" w:rsidRDefault="00693522" w:rsidP="00693522">
      <w:r>
        <w:rPr>
          <w:rFonts w:ascii="Times-Roman" w:hAnsi="Times-Roman" w:cs="Times-Roman"/>
          <w:color w:val="000000"/>
          <w:lang w:val="en-US" w:eastAsia="fr-FR"/>
        </w:rPr>
        <w:t>A L1-RSRP measurement is defined as an inter-frequency L1-RSRP measurement provided it is not defined as an intra- frequency L1-RSRP measurement according to clause [9.15].</w:t>
      </w:r>
    </w:p>
    <w:p w14:paraId="15441C25" w14:textId="77777777" w:rsidR="00693522" w:rsidRPr="00F93B13" w:rsidRDefault="00693522" w:rsidP="00693522">
      <w:pPr>
        <w:rPr>
          <w:lang w:eastAsia="zh-CN"/>
        </w:rPr>
      </w:pPr>
      <w:r w:rsidRPr="00F93B13">
        <w:t xml:space="preserve">When </w:t>
      </w:r>
      <w:r>
        <w:t>measurement gaps are provided</w:t>
      </w:r>
      <w:r w:rsidRPr="00F93B13">
        <w:t xml:space="preserve">, the UE shall be able to perform </w:t>
      </w:r>
      <w:r>
        <w:t xml:space="preserve">inter-frequency </w:t>
      </w:r>
      <w:r w:rsidRPr="00F93B13">
        <w:t xml:space="preserve">L1-RSRP measurements of </w:t>
      </w:r>
      <w:r>
        <w:t>SSBs</w:t>
      </w:r>
      <w:r w:rsidRPr="00F93B13">
        <w:t xml:space="preserve"> from </w:t>
      </w:r>
      <w:r>
        <w:t>inter-frequency neighbor cells</w:t>
      </w:r>
      <w:r w:rsidRPr="00F93B13">
        <w:rPr>
          <w:lang w:eastAsia="zh-CN"/>
        </w:rPr>
        <w:t xml:space="preserve">. </w:t>
      </w:r>
    </w:p>
    <w:p w14:paraId="70F884EA" w14:textId="77777777" w:rsidR="00693522" w:rsidRPr="009C5807" w:rsidRDefault="00693522" w:rsidP="00693522">
      <w:r w:rsidRPr="009C5807">
        <w:t>The UE shall be able to measure all SSB resources within the CSI-Resource</w:t>
      </w:r>
      <w:r w:rsidRPr="009C5807">
        <w:rPr>
          <w:i/>
        </w:rPr>
        <w:t>Config</w:t>
      </w:r>
      <w:r w:rsidRPr="009C5807">
        <w:t xml:space="preserve"> settings</w:t>
      </w:r>
      <w:r>
        <w:t xml:space="preserve"> </w:t>
      </w:r>
      <w:r>
        <w:rPr>
          <w:rFonts w:ascii="Times-Roman" w:hAnsi="Times-Roman" w:cs="Times-Roman"/>
          <w:color w:val="000000"/>
          <w:lang w:val="en-US" w:eastAsia="fr-FR"/>
        </w:rPr>
        <w:t>configured for L1-RSRP measurement on inter-frequency neighbor cells with measurement gaps</w:t>
      </w:r>
      <w:r>
        <w:rPr>
          <w:iCs/>
        </w:rPr>
        <w:t xml:space="preserve">. If </w:t>
      </w:r>
      <w:r>
        <w:t>t</w:t>
      </w:r>
      <w:r w:rsidRPr="009C5807">
        <w:t>he number of resources</w:t>
      </w:r>
      <w:r>
        <w:t xml:space="preserve"> </w:t>
      </w:r>
      <w:r w:rsidRPr="009C5807">
        <w:t>exceed</w:t>
      </w:r>
      <w:r>
        <w:t>s</w:t>
      </w:r>
      <w:r w:rsidRPr="009C5807">
        <w:t xml:space="preserve"> the UE capability indicated by </w:t>
      </w:r>
      <w:r>
        <w:t>[</w:t>
      </w:r>
      <w:r w:rsidRPr="00805480">
        <w:rPr>
          <w:iCs/>
        </w:rPr>
        <w:t>TBD</w:t>
      </w:r>
      <w:r w:rsidRPr="00135F57">
        <w:rPr>
          <w:iCs/>
        </w:rPr>
        <w:t>]</w:t>
      </w:r>
      <w:r>
        <w:rPr>
          <w:iCs/>
        </w:rPr>
        <w:t xml:space="preserve">, </w:t>
      </w:r>
      <w:r>
        <w:rPr>
          <w:szCs w:val="24"/>
          <w:lang w:eastAsia="zh-CN"/>
        </w:rPr>
        <w:t>it is up to UE implementation on how to choose resources to measure</w:t>
      </w:r>
      <w:r w:rsidRPr="009C5807">
        <w:t>.</w:t>
      </w:r>
    </w:p>
    <w:p w14:paraId="090FFE2C" w14:textId="77777777" w:rsidR="00693522" w:rsidRPr="00F93B13" w:rsidRDefault="00693522" w:rsidP="00693522">
      <w:r w:rsidRPr="00F93B13">
        <w:rPr>
          <w:lang w:val="en-US"/>
        </w:rPr>
        <w:t>The UE shall report the measurement quantity (</w:t>
      </w:r>
      <w:r w:rsidRPr="00F93B13">
        <w:rPr>
          <w:i/>
          <w:lang w:val="en-US"/>
        </w:rPr>
        <w:t>reportQuantity</w:t>
      </w:r>
      <w:r w:rsidRPr="00F93B13">
        <w:rPr>
          <w:lang w:val="en-US"/>
        </w:rPr>
        <w:t xml:space="preserve">) and send periodic, semi-persistent or aperiodic reports, according to </w:t>
      </w:r>
      <w:r w:rsidRPr="00F93B13">
        <w:rPr>
          <w:color w:val="000000"/>
          <w:lang w:val="en-US"/>
        </w:rPr>
        <w:t>the higher layer parameter</w:t>
      </w:r>
      <w:r w:rsidRPr="00F93B13">
        <w:rPr>
          <w:lang w:val="en-US"/>
        </w:rPr>
        <w:t xml:space="preserve"> </w:t>
      </w:r>
      <w:r w:rsidRPr="00F93B13">
        <w:rPr>
          <w:i/>
          <w:lang w:val="en-US"/>
        </w:rPr>
        <w:t>reportConfigType</w:t>
      </w:r>
      <w:r w:rsidRPr="00F93B13">
        <w:rPr>
          <w:lang w:val="en-US"/>
        </w:rPr>
        <w:t xml:space="preserve"> </w:t>
      </w:r>
      <w:r w:rsidRPr="00F93B13">
        <w:rPr>
          <w:color w:val="000000"/>
          <w:lang w:val="en-US"/>
        </w:rPr>
        <w:t>of each reporting setting</w:t>
      </w:r>
      <w:r w:rsidRPr="00F93B13">
        <w:rPr>
          <w:i/>
          <w:color w:val="000000"/>
          <w:lang w:val="en-US"/>
        </w:rPr>
        <w:t xml:space="preserve"> CSI-ReportConfig</w:t>
      </w:r>
      <w:r w:rsidRPr="00F93B13">
        <w:t>.</w:t>
      </w:r>
    </w:p>
    <w:p w14:paraId="45968685" w14:textId="77777777" w:rsidR="00693522" w:rsidRPr="00673A59" w:rsidRDefault="00693522" w:rsidP="00693522">
      <w:pPr>
        <w:pStyle w:val="Heading3"/>
      </w:pPr>
      <w:r w:rsidRPr="00673A59">
        <w:t>9.</w:t>
      </w:r>
      <w:r>
        <w:t>15</w:t>
      </w:r>
      <w:r w:rsidRPr="00673A59">
        <w:t>.2</w:t>
      </w:r>
      <w:r w:rsidRPr="00673A59">
        <w:tab/>
        <w:t>Requirements Applicability</w:t>
      </w:r>
    </w:p>
    <w:p w14:paraId="3AB3806C" w14:textId="77777777" w:rsidR="00693522" w:rsidRPr="00B54213" w:rsidRDefault="00693522" w:rsidP="00693522">
      <w:r w:rsidRPr="00B54213">
        <w:t xml:space="preserve">The requirements in clause </w:t>
      </w:r>
      <w:r>
        <w:t>9.15</w:t>
      </w:r>
      <w:r w:rsidRPr="00B54213">
        <w:t xml:space="preserve"> apply</w:t>
      </w:r>
      <w:r>
        <w:t xml:space="preserve"> </w:t>
      </w:r>
      <w:r w:rsidRPr="00B54213">
        <w:t>if the following conditions are met:</w:t>
      </w:r>
    </w:p>
    <w:p w14:paraId="13527C7D" w14:textId="77777777" w:rsidR="00693522" w:rsidRPr="003F414C" w:rsidRDefault="00693522" w:rsidP="00693522">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w:t>
      </w:r>
      <w:r>
        <w:rPr>
          <w:lang w:eastAsia="zh-CN"/>
        </w:rPr>
        <w:t>configured for</w:t>
      </w:r>
      <w:r w:rsidRPr="003F414C">
        <w:rPr>
          <w:lang w:eastAsia="zh-CN"/>
        </w:rPr>
        <w:t xml:space="preserve"> </w:t>
      </w:r>
      <w:r>
        <w:rPr>
          <w:lang w:eastAsia="zh-CN"/>
        </w:rPr>
        <w:t xml:space="preserve">inter-frequency L1-RSRP measurement is on the same carrier frequency of SSB configured for RRM measurement in one of the measurement objects </w:t>
      </w:r>
      <w:r>
        <w:rPr>
          <w:rFonts w:ascii="Times-Roman" w:hAnsi="Times-Roman" w:cs="Times-Roman"/>
          <w:color w:val="000000"/>
          <w:lang w:val="en-US" w:eastAsia="fr-FR"/>
        </w:rPr>
        <w:t>configured in the measObjectNR.</w:t>
      </w:r>
    </w:p>
    <w:p w14:paraId="5E7E854D" w14:textId="77777777" w:rsidR="00693522" w:rsidRDefault="00693522" w:rsidP="00693522">
      <w:pPr>
        <w:pStyle w:val="B10"/>
      </w:pPr>
      <w:r w:rsidRPr="00556A54">
        <w:t>-</w:t>
      </w:r>
      <w:r>
        <w:tab/>
      </w:r>
      <w:r w:rsidRPr="00C0494E">
        <w:t xml:space="preserve">The </w:t>
      </w:r>
      <w:r>
        <w:t xml:space="preserve">inter-frequency neighbor </w:t>
      </w:r>
      <w:r w:rsidRPr="00C0494E">
        <w:t>cell is known</w:t>
      </w:r>
      <w:r>
        <w:t>.</w:t>
      </w:r>
      <w:r w:rsidRPr="00C0494E">
        <w:t xml:space="preserve"> </w:t>
      </w:r>
    </w:p>
    <w:p w14:paraId="36CCB629" w14:textId="77777777" w:rsidR="00693522" w:rsidRPr="00556A54" w:rsidRDefault="00693522" w:rsidP="00693522">
      <w:pPr>
        <w:pStyle w:val="B10"/>
      </w:pPr>
      <w:r w:rsidRPr="00556A54">
        <w:t>-</w:t>
      </w:r>
      <w:r>
        <w:tab/>
      </w:r>
      <w:r w:rsidRPr="00556A54">
        <w:t xml:space="preserve">The SSB resources configured for </w:t>
      </w:r>
      <w:r>
        <w:t xml:space="preserve">inter-frequency </w:t>
      </w:r>
      <w:r w:rsidRPr="00556A54">
        <w:t>L1-RSRP measurements are measurable</w:t>
      </w:r>
      <w:r>
        <w:t>.</w:t>
      </w:r>
    </w:p>
    <w:p w14:paraId="66751EE8" w14:textId="77777777" w:rsidR="00693522" w:rsidRPr="00641337" w:rsidRDefault="00693522" w:rsidP="00693522">
      <w:r w:rsidRPr="00641337">
        <w:t xml:space="preserve">An SSB resource configured for </w:t>
      </w:r>
      <w:r>
        <w:t xml:space="preserve">inter-frequency </w:t>
      </w:r>
      <w:r w:rsidRPr="00641337">
        <w:t xml:space="preserve">L1-RSRP shall be considered measurable when for each relevant SSB the following conditions are met: </w:t>
      </w:r>
    </w:p>
    <w:p w14:paraId="362F8638" w14:textId="77777777" w:rsidR="00693522" w:rsidRPr="00641337" w:rsidRDefault="00693522" w:rsidP="00693522">
      <w:pPr>
        <w:pStyle w:val="B10"/>
      </w:pPr>
      <w:r w:rsidRPr="00641337">
        <w:t>-</w:t>
      </w:r>
      <w:r>
        <w:tab/>
      </w:r>
      <w:r w:rsidRPr="00641337">
        <w:t xml:space="preserve">L1-RSRP related side conditions given in </w:t>
      </w:r>
      <w:r>
        <w:t>[</w:t>
      </w:r>
      <w:r w:rsidRPr="00641337">
        <w:t>clauses 10.1.19.1 and 10.1.20.1 for FR1 and FR2</w:t>
      </w:r>
      <w:r>
        <w:t>]</w:t>
      </w:r>
      <w:r w:rsidRPr="00641337">
        <w:t xml:space="preserve">, respectively, for a corresponding band, </w:t>
      </w:r>
    </w:p>
    <w:p w14:paraId="583CE750" w14:textId="77777777" w:rsidR="00693522" w:rsidRPr="00641337" w:rsidRDefault="00693522" w:rsidP="00693522">
      <w:pPr>
        <w:pStyle w:val="B10"/>
      </w:pPr>
      <w:r w:rsidRPr="00641337">
        <w:t>-</w:t>
      </w:r>
      <w:r>
        <w:tab/>
      </w:r>
      <w:r w:rsidRPr="00641337">
        <w:t xml:space="preserve">SSB_RP and SSB Ês/Iot according to </w:t>
      </w:r>
      <w:r>
        <w:t>[</w:t>
      </w:r>
      <w:r w:rsidRPr="00641337">
        <w:t>Annex B.2.4.1</w:t>
      </w:r>
      <w:r>
        <w:t>]</w:t>
      </w:r>
      <w:r w:rsidRPr="00641337">
        <w:t xml:space="preserve"> for a corresponding band. </w:t>
      </w:r>
    </w:p>
    <w:p w14:paraId="3382C127" w14:textId="77777777" w:rsidR="00693522" w:rsidRPr="00C0494E" w:rsidRDefault="00693522" w:rsidP="00693522">
      <w:r w:rsidRPr="00C0494E">
        <w:t xml:space="preserve">The </w:t>
      </w:r>
      <w:r>
        <w:t xml:space="preserve">inter-frequency neighbor </w:t>
      </w:r>
      <w:r w:rsidRPr="00C0494E">
        <w:t>cell is considered as known if the following conditions are met in this requirement:</w:t>
      </w:r>
    </w:p>
    <w:p w14:paraId="3A38CDE2" w14:textId="77777777" w:rsidR="00693522" w:rsidRDefault="00693522" w:rsidP="00693522">
      <w:pPr>
        <w:pStyle w:val="B4"/>
      </w:pPr>
      <w:r>
        <w:t>-</w:t>
      </w:r>
      <w:r>
        <w:tab/>
        <w:t xml:space="preserve">During the last 5 seconds before the reception of the </w:t>
      </w:r>
      <w:r w:rsidRPr="00CD1090">
        <w:t xml:space="preserve">cell switch </w:t>
      </w:r>
      <w:r>
        <w:t>command:</w:t>
      </w:r>
    </w:p>
    <w:p w14:paraId="303F3357" w14:textId="77777777" w:rsidR="00693522" w:rsidRDefault="00693522" w:rsidP="00693522">
      <w:pPr>
        <w:pStyle w:val="B4"/>
        <w:ind w:firstLine="0"/>
      </w:pPr>
      <w:r>
        <w:t>-</w:t>
      </w:r>
      <w:r>
        <w:tab/>
        <w:t xml:space="preserve">the UE has sent a valid </w:t>
      </w:r>
      <w:r w:rsidRPr="00CD1090">
        <w:t xml:space="preserve">L1 or L3 </w:t>
      </w:r>
      <w:r>
        <w:t>measurement report for the target cell and</w:t>
      </w:r>
    </w:p>
    <w:p w14:paraId="03A15B17" w14:textId="77777777" w:rsidR="00693522" w:rsidRDefault="00693522" w:rsidP="00693522">
      <w:pPr>
        <w:pStyle w:val="B4"/>
        <w:ind w:firstLine="0"/>
      </w:pPr>
      <w:r>
        <w:t>-</w:t>
      </w:r>
      <w:r>
        <w:tab/>
        <w:t xml:space="preserve">One of the SSBs measured from the NR target cell being configured remains detectable according to the cell identification conditions specified in clause 9.2 for intra-frequency cell and in clause </w:t>
      </w:r>
      <w:r w:rsidRPr="00CD1090">
        <w:t>9.3 for inter-frequency cell</w:t>
      </w:r>
      <w:r>
        <w:t>,</w:t>
      </w:r>
    </w:p>
    <w:p w14:paraId="60302399" w14:textId="77777777" w:rsidR="00693522" w:rsidRDefault="00693522" w:rsidP="00693522">
      <w:pPr>
        <w:pStyle w:val="B4"/>
      </w:pPr>
      <w:r>
        <w:t>-</w:t>
      </w:r>
      <w:r>
        <w:tab/>
        <w:t xml:space="preserve">One of the SSBs measured from the target cell also remains detectable during the </w:t>
      </w:r>
      <w:r w:rsidRPr="00CD1090">
        <w:t>cell switch</w:t>
      </w:r>
      <w:r>
        <w:t xml:space="preserve"> delay according to the cell identification conditions specified in clause 9.2 for intra-frequency cell and in </w:t>
      </w:r>
      <w:r w:rsidRPr="00CD1090">
        <w:t>clause</w:t>
      </w:r>
      <w:r>
        <w:t xml:space="preserve"> 9.3 for inter-frequency cell.</w:t>
      </w:r>
    </w:p>
    <w:p w14:paraId="31D27ECC" w14:textId="77777777" w:rsidR="00693522" w:rsidRPr="00641337" w:rsidRDefault="00693522" w:rsidP="00693522">
      <w:r w:rsidRPr="00641337">
        <w:t>Otherwise, the cell is unknown.</w:t>
      </w:r>
    </w:p>
    <w:p w14:paraId="73572642" w14:textId="77777777" w:rsidR="00693522" w:rsidRPr="00673A59" w:rsidRDefault="00693522" w:rsidP="00693522">
      <w:pPr>
        <w:pStyle w:val="Heading3"/>
      </w:pPr>
      <w:r w:rsidRPr="00673A59">
        <w:t>9.</w:t>
      </w:r>
      <w:r>
        <w:t>15</w:t>
      </w:r>
      <w:r w:rsidRPr="00673A59">
        <w:t>.3</w:t>
      </w:r>
      <w:r w:rsidRPr="00673A59">
        <w:tab/>
        <w:t>Measurement Reporting Requirements</w:t>
      </w:r>
    </w:p>
    <w:p w14:paraId="71639D1F" w14:textId="77777777" w:rsidR="00693522" w:rsidRPr="00172484" w:rsidRDefault="00693522" w:rsidP="00693522">
      <w:r w:rsidRPr="00172484">
        <w:t xml:space="preserve">The UE shall send L1-RSRP reports for report configurations configured for the </w:t>
      </w:r>
      <w:r>
        <w:t>inter-frequency L1 measurement on neighbor cell</w:t>
      </w:r>
      <w:r w:rsidRPr="00172484">
        <w:t xml:space="preserve">. </w:t>
      </w:r>
    </w:p>
    <w:p w14:paraId="158FA4E0" w14:textId="77777777" w:rsidR="00693522" w:rsidRPr="00A84C43" w:rsidRDefault="00693522" w:rsidP="00693522">
      <w:r w:rsidRPr="00A84C43">
        <w:t>The UE shall report the L1-RSRP value as a 7-bit value in the range [-140, -44] dBm with 1dB step size according to clause 10.1.</w:t>
      </w:r>
      <w:r>
        <w:t>6</w:t>
      </w:r>
      <w:r w:rsidRPr="00A84C43">
        <w:t xml:space="preserv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w:t>
      </w:r>
      <w:r>
        <w:t>6</w:t>
      </w:r>
      <w:r w:rsidRPr="00A84C43">
        <w:t>. The differential L1-RSRP is quantized to a 4-bit value with 2dB step size. The mapping between the reported L1-RSRP value and the measured quantity is described in 10.1.6.</w:t>
      </w:r>
    </w:p>
    <w:p w14:paraId="42B4ED88" w14:textId="77777777" w:rsidR="00693522" w:rsidRPr="00A84C43" w:rsidRDefault="00693522" w:rsidP="00693522">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.3.1</w:t>
      </w:r>
      <w:r w:rsidRPr="00673A59">
        <w:rPr>
          <w:lang w:eastAsia="zh-CN"/>
        </w:rPr>
        <w:tab/>
        <w:t>Periodic Reporting</w:t>
      </w:r>
    </w:p>
    <w:p w14:paraId="2A7BEBDD" w14:textId="77777777" w:rsidR="00693522" w:rsidRPr="00A84C43" w:rsidRDefault="00693522" w:rsidP="00693522">
      <w:pPr>
        <w:spacing w:after="120"/>
      </w:pPr>
      <w:r w:rsidRPr="00A84C43">
        <w:t xml:space="preserve">Reported L1-RSRP measurements contained in periodic L1-RSRP measurement reports shall meet the requirements in clauses 10.1.19 for FR1 and 10.1.20 for FR2, respectively. </w:t>
      </w:r>
    </w:p>
    <w:p w14:paraId="6F143FD2" w14:textId="77777777" w:rsidR="00693522" w:rsidRPr="00A84C43" w:rsidRDefault="00693522" w:rsidP="00693522">
      <w:pPr>
        <w:spacing w:after="120"/>
      </w:pPr>
      <w:r w:rsidRPr="00A84C43">
        <w:t xml:space="preserve">The UE shall transmit the periodic L1-RSRP reporting on PUCCH over the air interface according to the periodicity defined in clause 5.2.1.4 in TS 38.214 [26]. </w:t>
      </w:r>
    </w:p>
    <w:p w14:paraId="76E14084"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.3.2</w:t>
      </w:r>
      <w:r w:rsidRPr="00673A59">
        <w:rPr>
          <w:lang w:eastAsia="zh-CN"/>
        </w:rPr>
        <w:tab/>
        <w:t>Semi-Persistent Reporting</w:t>
      </w:r>
    </w:p>
    <w:p w14:paraId="3A74F114" w14:textId="77777777" w:rsidR="00693522" w:rsidRPr="00A84C43" w:rsidRDefault="00693522" w:rsidP="00693522">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3351601D" w14:textId="77777777" w:rsidR="00693522" w:rsidRPr="00A84C43" w:rsidRDefault="00693522" w:rsidP="00693522">
      <w:pPr>
        <w:spacing w:after="120"/>
      </w:pPr>
      <w:r w:rsidRPr="00A84C43">
        <w:t xml:space="preserve">The UE shall only send semi-persistent L1-RSRP measurement reports on PUSCH, if a DCI request has been received. </w:t>
      </w:r>
    </w:p>
    <w:p w14:paraId="53E0F5D3" w14:textId="77777777" w:rsidR="00693522" w:rsidRPr="00A84C43" w:rsidRDefault="00693522" w:rsidP="00693522">
      <w:pPr>
        <w:spacing w:after="120"/>
      </w:pPr>
      <w:r w:rsidRPr="00A84C43">
        <w:t xml:space="preserve">The UE shall only send semi-persistent L1-RSRP measurement reports on PUCCH, if an activation command [7] has been received. </w:t>
      </w:r>
    </w:p>
    <w:p w14:paraId="78438FD1" w14:textId="77777777" w:rsidR="00693522" w:rsidRPr="00A84C43" w:rsidRDefault="00693522" w:rsidP="00693522">
      <w:pPr>
        <w:spacing w:after="120"/>
      </w:pPr>
      <w:r w:rsidRPr="00A84C43">
        <w:t xml:space="preserve">The UE shall transmit the semi-persistent L1-RSRP reporting on PUSCH or PUCCH over the air interface according to the periodicity defined in clause 5.2.1.4 in TS 38.214 [26]. </w:t>
      </w:r>
    </w:p>
    <w:p w14:paraId="52F141E8"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.3.3</w:t>
      </w:r>
      <w:r w:rsidRPr="00673A59">
        <w:rPr>
          <w:lang w:eastAsia="zh-CN"/>
        </w:rPr>
        <w:tab/>
        <w:t xml:space="preserve">Aperiodic Reporting </w:t>
      </w:r>
    </w:p>
    <w:p w14:paraId="0C7A3A39" w14:textId="77777777" w:rsidR="00693522" w:rsidRPr="00A84C43" w:rsidRDefault="00693522" w:rsidP="00693522">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4818677C" w14:textId="77777777" w:rsidR="00693522" w:rsidRPr="00A84C43" w:rsidRDefault="00693522" w:rsidP="00693522">
      <w:pPr>
        <w:spacing w:after="120"/>
      </w:pPr>
      <w:r w:rsidRPr="00A84C43">
        <w:t xml:space="preserve">The UE shall only send aperiodic L1-RSRP measurement report if a DCI trigger has been received. </w:t>
      </w:r>
    </w:p>
    <w:p w14:paraId="6B46E486" w14:textId="77777777" w:rsidR="00693522" w:rsidRDefault="00693522" w:rsidP="00693522">
      <w:r w:rsidRPr="00A84C43">
        <w:t>After the UE receives CSI request in DCI, the UE shall transmit the aperiodic L1-RSRP reporting on PUSCH over the air interface at the time specified according to clause 6.1.2.1 in TS 38.214 [26].</w:t>
      </w:r>
    </w:p>
    <w:p w14:paraId="19B9D8C6" w14:textId="77777777" w:rsidR="00693522" w:rsidRPr="00673A59" w:rsidRDefault="00693522" w:rsidP="00693522">
      <w:pPr>
        <w:pStyle w:val="Heading3"/>
      </w:pPr>
      <w:r w:rsidRPr="00673A59">
        <w:t>9.</w:t>
      </w:r>
      <w:r>
        <w:t>15</w:t>
      </w:r>
      <w:r w:rsidRPr="00673A59">
        <w:t>.4</w:t>
      </w:r>
      <w:r w:rsidRPr="00673A59">
        <w:tab/>
        <w:t>Number of cells and number of SSB</w:t>
      </w:r>
    </w:p>
    <w:p w14:paraId="09BDF395" w14:textId="77777777" w:rsidR="00693522" w:rsidRPr="00CD1090" w:rsidRDefault="00693522" w:rsidP="00693522">
      <w:pPr>
        <w:spacing w:after="120"/>
      </w:pPr>
      <w:r w:rsidRPr="00CD1090">
        <w:rPr>
          <w:rFonts w:hint="eastAsia"/>
        </w:rPr>
        <w:t xml:space="preserve">For inter-frequency layer, during each layer 1 measurement period, the UE shall be capable of performing </w:t>
      </w:r>
      <w:r>
        <w:t>L1-RSRP</w:t>
      </w:r>
      <w:r w:rsidRPr="00CD1090">
        <w:rPr>
          <w:rFonts w:hint="eastAsia"/>
        </w:rPr>
        <w:t xml:space="preserve"> measurements for at least</w:t>
      </w:r>
      <w:r>
        <w:t xml:space="preserve"> [[TBD] cells/SSBs based on UE capability].</w:t>
      </w:r>
    </w:p>
    <w:p w14:paraId="59EDFC6B" w14:textId="77777777" w:rsidR="00693522" w:rsidRPr="00673A59" w:rsidRDefault="00693522" w:rsidP="00693522">
      <w:pPr>
        <w:pStyle w:val="Heading3"/>
      </w:pPr>
      <w:r w:rsidRPr="00673A59">
        <w:t>9.</w:t>
      </w:r>
      <w:r>
        <w:t>15</w:t>
      </w:r>
      <w:r w:rsidRPr="00673A59">
        <w:t>.5</w:t>
      </w:r>
      <w:r w:rsidRPr="00673A59">
        <w:tab/>
      </w:r>
      <w:r>
        <w:t xml:space="preserve">inter-frequency </w:t>
      </w:r>
      <w:r w:rsidRPr="00673A59">
        <w:t>L1-RSRP</w:t>
      </w:r>
      <w:r>
        <w:t xml:space="preserve"> with MG</w:t>
      </w:r>
    </w:p>
    <w:p w14:paraId="19F97CE0"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.5.1</w:t>
      </w:r>
      <w:r w:rsidRPr="00673A59">
        <w:rPr>
          <w:lang w:eastAsia="zh-CN"/>
        </w:rPr>
        <w:tab/>
        <w:t>Inter-frequency SSB based L1-RSRP Reporting</w:t>
      </w:r>
    </w:p>
    <w:p w14:paraId="13385559" w14:textId="77777777" w:rsidR="00693522" w:rsidRDefault="00693522" w:rsidP="00693522">
      <w:r>
        <w:t>The requirements specified in this clause are only applicable when</w:t>
      </w:r>
    </w:p>
    <w:p w14:paraId="732F051B" w14:textId="77777777" w:rsidR="00693522" w:rsidRDefault="00693522" w:rsidP="00693522">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6DE3CB7A" w14:textId="77777777" w:rsidR="00693522" w:rsidRDefault="00693522" w:rsidP="00693522">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5701EC19" w14:textId="77777777" w:rsidR="00693522" w:rsidRDefault="00693522" w:rsidP="00693522">
      <w:pPr>
        <w:pStyle w:val="B10"/>
        <w:rPr>
          <w:lang w:eastAsia="zh-CN"/>
        </w:rPr>
      </w:pPr>
      <w:r>
        <w:rPr>
          <w:rFonts w:hint="eastAsia"/>
          <w:lang w:eastAsia="zh-CN"/>
        </w:rPr>
        <w:t>-</w:t>
      </w:r>
      <w:r>
        <w:rPr>
          <w:lang w:eastAsia="zh-CN"/>
        </w:rPr>
        <w:tab/>
      </w:r>
      <w:r w:rsidRPr="00C775DD">
        <w:rPr>
          <w:lang w:eastAsia="zh-CN"/>
        </w:rPr>
        <w:t xml:space="preserve">highSpeedMeasCA-Scell-r17 </w:t>
      </w:r>
      <w:r>
        <w:rPr>
          <w:lang w:eastAsia="zh-CN"/>
        </w:rPr>
        <w:t>is not configured, and</w:t>
      </w:r>
    </w:p>
    <w:p w14:paraId="7FCB60C2" w14:textId="77777777" w:rsidR="00693522" w:rsidRPr="009C5807" w:rsidRDefault="00693522" w:rsidP="00693522">
      <w:pPr>
        <w:pStyle w:val="B10"/>
        <w:rPr>
          <w:rFonts w:eastAsia="?? ??"/>
        </w:rPr>
      </w:pPr>
      <w:r>
        <w:rPr>
          <w:lang w:eastAsia="zh-CN"/>
        </w:rPr>
        <w:t>-</w:t>
      </w:r>
      <w:r>
        <w:rPr>
          <w:lang w:eastAsia="zh-CN"/>
        </w:rPr>
        <w:tab/>
        <w:t>[Concurrent gaps are not configured, and]</w:t>
      </w:r>
    </w:p>
    <w:p w14:paraId="384BDEF9" w14:textId="77777777" w:rsidR="00693522" w:rsidRPr="00805480" w:rsidRDefault="00693522" w:rsidP="00693522">
      <w:pPr>
        <w:pStyle w:val="B10"/>
        <w:rPr>
          <w:rFonts w:eastAsia="?? ??"/>
        </w:rPr>
      </w:pPr>
      <w:r>
        <w:rPr>
          <w:rFonts w:hint="eastAsia"/>
          <w:lang w:eastAsia="zh-CN"/>
        </w:rPr>
        <w:t>-</w:t>
      </w:r>
      <w:r>
        <w:rPr>
          <w:lang w:eastAsia="zh-CN"/>
        </w:rPr>
        <w:tab/>
      </w:r>
      <w:r>
        <w:rPr>
          <w:iCs/>
          <w:lang w:eastAsia="zh-CN"/>
        </w:rPr>
        <w:t xml:space="preserve">SSBs of the neighbor cell configured for inter-frequency </w:t>
      </w:r>
      <w:r w:rsidRPr="00604744">
        <w:rPr>
          <w:iCs/>
          <w:lang w:eastAsia="zh-CN"/>
        </w:rPr>
        <w:t>L1-RSRP measurement</w:t>
      </w:r>
      <w:r>
        <w:rPr>
          <w:iCs/>
          <w:lang w:eastAsia="zh-CN"/>
        </w:rPr>
        <w:t xml:space="preserve"> </w:t>
      </w:r>
      <w:r w:rsidRPr="00A23683">
        <w:rPr>
          <w:lang w:eastAsia="zh-CN"/>
        </w:rPr>
        <w:t xml:space="preserve">are </w:t>
      </w:r>
      <w:r>
        <w:rPr>
          <w:lang w:eastAsia="zh-CN"/>
        </w:rPr>
        <w:t>fully or partially overlapped with</w:t>
      </w:r>
      <w:r w:rsidRPr="00A23683">
        <w:rPr>
          <w:lang w:eastAsia="zh-CN"/>
        </w:rPr>
        <w:t xml:space="preserve"> </w:t>
      </w:r>
      <w:r>
        <w:rPr>
          <w:lang w:eastAsia="zh-CN"/>
        </w:rPr>
        <w:t>measurement</w:t>
      </w:r>
      <w:r w:rsidRPr="00A23683">
        <w:rPr>
          <w:lang w:eastAsia="zh-CN"/>
        </w:rPr>
        <w:t xml:space="preserve"> gaps</w:t>
      </w:r>
      <w:r>
        <w:rPr>
          <w:lang w:eastAsia="zh-CN"/>
        </w:rPr>
        <w:t>.</w:t>
      </w:r>
    </w:p>
    <w:p w14:paraId="51B5D0E5" w14:textId="77777777" w:rsidR="00693522" w:rsidRDefault="00693522" w:rsidP="00693522">
      <w:r w:rsidRPr="000C0BDC">
        <w:t>If a</w:t>
      </w:r>
      <w:r>
        <w:t>n inter-frequency neighbor</w:t>
      </w:r>
      <w:r w:rsidRPr="000C0BDC">
        <w:t xml:space="preserve"> cell is known according </w:t>
      </w:r>
      <w:r>
        <w:t>to [9.y</w:t>
      </w:r>
      <w:r w:rsidRPr="000C0BDC">
        <w:t>.2</w:t>
      </w:r>
      <w:r>
        <w:t>]</w:t>
      </w:r>
      <w:r w:rsidRPr="000C0BDC">
        <w:t>,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w:t>
      </w:r>
      <w:r>
        <w:rPr>
          <w:vertAlign w:val="subscript"/>
        </w:rPr>
        <w:t>Inter</w:t>
      </w:r>
      <w:r w:rsidRPr="00567366">
        <w:t xml:space="preserve"> </w:t>
      </w:r>
      <w:r>
        <w:t xml:space="preserve">if </w:t>
      </w:r>
      <w:r>
        <w:rPr>
          <w:i/>
        </w:rPr>
        <w:t>deriveSSB-IndexFromCellInter-r17</w:t>
      </w:r>
      <w:r>
        <w:t xml:space="preserve"> is enabled</w:t>
      </w:r>
      <w:r w:rsidRPr="007B7EEB">
        <w:t xml:space="preserve"> </w:t>
      </w:r>
      <w:r>
        <w:t xml:space="preserve">on target frequency layers or UE </w:t>
      </w:r>
      <w:r w:rsidRPr="00AF0771">
        <w:rPr>
          <w:color w:val="000000"/>
          <w:lang w:val="en-US" w:eastAsia="fr-FR"/>
        </w:rPr>
        <w:t>is indicated to report SSB based RRM measurement result with the associated SSB index (</w:t>
      </w:r>
      <w:r w:rsidRPr="00AF0771">
        <w:rPr>
          <w:i/>
          <w:iCs/>
          <w:color w:val="000000"/>
          <w:lang w:val="en-US" w:eastAsia="fr-FR"/>
        </w:rPr>
        <w:t xml:space="preserve">reportQuantityRsIndexes </w:t>
      </w:r>
      <w:r w:rsidRPr="00AF0771">
        <w:rPr>
          <w:color w:val="000000"/>
          <w:lang w:val="en-US" w:eastAsia="fr-FR"/>
        </w:rPr>
        <w:t xml:space="preserve">or </w:t>
      </w:r>
      <w:r w:rsidRPr="00AF0771">
        <w:rPr>
          <w:i/>
          <w:iCs/>
          <w:color w:val="000000"/>
          <w:lang w:val="en-US" w:eastAsia="fr-FR"/>
        </w:rPr>
        <w:t xml:space="preserve">maxNrofRSIndexesToReport </w:t>
      </w:r>
      <w:r w:rsidRPr="00AF0771">
        <w:rPr>
          <w:color w:val="000000"/>
          <w:lang w:val="en-US" w:eastAsia="fr-FR"/>
        </w:rPr>
        <w:t>is not configured)</w:t>
      </w:r>
      <w:r>
        <w:rPr>
          <w:color w:val="000000"/>
          <w:lang w:val="en-US" w:eastAsia="fr-FR"/>
        </w:rPr>
        <w:t xml:space="preserve"> </w:t>
      </w:r>
      <w:r>
        <w:t>of the same cell</w:t>
      </w:r>
      <w:r w:rsidRPr="000C0BDC">
        <w:t>.</w:t>
      </w:r>
      <w:r>
        <w:t xml:space="preserve"> Otherwise,</w:t>
      </w:r>
      <w:r w:rsidRPr="00703472">
        <w:t xml:space="preserve"> </w:t>
      </w:r>
      <w:r w:rsidRPr="000C0BDC">
        <w:t>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_inter</w:t>
      </w:r>
      <w:r>
        <w:t>+</w:t>
      </w:r>
      <w:r w:rsidRPr="009C5807">
        <w:t>T</w:t>
      </w:r>
      <w:r w:rsidRPr="009C5807">
        <w:rPr>
          <w:vertAlign w:val="subscript"/>
        </w:rPr>
        <w:t>SSB_time_index_int</w:t>
      </w:r>
      <w:r>
        <w:rPr>
          <w:vertAlign w:val="subscript"/>
        </w:rPr>
        <w:t>er</w:t>
      </w:r>
      <w:r>
        <w:t>, where</w:t>
      </w:r>
      <w:r w:rsidRPr="009C5807">
        <w:t xml:space="preserve"> T</w:t>
      </w:r>
      <w:r w:rsidRPr="009C5807">
        <w:rPr>
          <w:vertAlign w:val="subscript"/>
        </w:rPr>
        <w:t>SSB_time_index_int</w:t>
      </w:r>
      <w:r>
        <w:rPr>
          <w:vertAlign w:val="subscript"/>
        </w:rPr>
        <w:t>er</w:t>
      </w:r>
      <w:r w:rsidRPr="009C5807">
        <w:t xml:space="preserve"> is the time period used to acquire the index of the SSB being measured given in </w:t>
      </w:r>
      <w:r>
        <w:t>T</w:t>
      </w:r>
      <w:r w:rsidRPr="009C5807">
        <w:t>able 9.</w:t>
      </w:r>
      <w:r>
        <w:t xml:space="preserve">3.4. </w:t>
      </w:r>
    </w:p>
    <w:p w14:paraId="471BC43F" w14:textId="38CBEED9" w:rsidR="00693522" w:rsidRPr="009C5807" w:rsidRDefault="00693522" w:rsidP="00693522">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w:t>
      </w:r>
      <w:r>
        <w:rPr>
          <w:vertAlign w:val="subscript"/>
        </w:rPr>
        <w:t>Inter</w:t>
      </w:r>
      <w:r w:rsidRPr="000C0BDC">
        <w:rPr>
          <w:rFonts w:eastAsia="?? ??"/>
        </w:rPr>
        <w:t xml:space="preserve"> is defined in Table </w:t>
      </w:r>
      <w:r>
        <w:rPr>
          <w:rFonts w:eastAsia="?? ??"/>
        </w:rPr>
        <w:t>9.15.5</w:t>
      </w:r>
      <w:r w:rsidRPr="000C0BDC">
        <w:rPr>
          <w:rFonts w:eastAsia="?? ??"/>
        </w:rPr>
        <w:t>.1-1 for FR1</w:t>
      </w:r>
      <w:r>
        <w:rPr>
          <w:rFonts w:eastAsia="?? ??"/>
        </w:rPr>
        <w:t>.</w:t>
      </w:r>
      <w:r w:rsidRPr="000C0BDC">
        <w:rPr>
          <w:rFonts w:eastAsia="?? ??"/>
        </w:rPr>
        <w:t xml:space="preserve">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w:t>
      </w:r>
      <w:r>
        <w:rPr>
          <w:vertAlign w:val="subscript"/>
        </w:rPr>
        <w:t>Inter</w:t>
      </w:r>
      <w:r w:rsidRPr="000C0BDC">
        <w:rPr>
          <w:rFonts w:eastAsia="?? ??"/>
        </w:rPr>
        <w:t xml:space="preserve"> is defined in Table </w:t>
      </w:r>
      <w:r>
        <w:rPr>
          <w:rFonts w:eastAsia="?? ??"/>
        </w:rPr>
        <w:t>9.</w:t>
      </w:r>
      <w:r w:rsidR="007710A7">
        <w:rPr>
          <w:rFonts w:eastAsia="?? ??"/>
        </w:rPr>
        <w:t>15</w:t>
      </w:r>
      <w:r>
        <w:rPr>
          <w:rFonts w:eastAsia="?? ??"/>
        </w:rPr>
        <w:t>.5</w:t>
      </w:r>
      <w:r w:rsidRPr="000C0BDC">
        <w:rPr>
          <w:rFonts w:eastAsia="?? ??"/>
        </w:rPr>
        <w:t>.1-2 for FR2, where</w:t>
      </w:r>
    </w:p>
    <w:p w14:paraId="0F4483AD" w14:textId="77777777" w:rsidR="00693522" w:rsidRPr="009C5807" w:rsidRDefault="00693522" w:rsidP="00693522">
      <w:pPr>
        <w:pStyle w:val="B10"/>
      </w:pPr>
      <w:r w:rsidRPr="009C5807">
        <w:t>-</w:t>
      </w:r>
      <w:r w:rsidRPr="009C5807">
        <w:tab/>
        <w:t>M=</w:t>
      </w:r>
      <w:r>
        <w:t>[1 or 2]</w:t>
      </w:r>
      <w:r w:rsidRPr="009C5807">
        <w:t xml:space="preserve"> if higher layer parameter </w:t>
      </w:r>
      <w:r w:rsidRPr="009C5807">
        <w:rPr>
          <w:i/>
        </w:rPr>
        <w:t>timeRestrictionForChannelMeasurement</w:t>
      </w:r>
      <w:r w:rsidRPr="009C5807">
        <w:t xml:space="preserve"> is configured, and M=</w:t>
      </w:r>
      <w:r>
        <w:t>[3 or 4]</w:t>
      </w:r>
      <w:r w:rsidRPr="009C5807">
        <w:t xml:space="preserve"> otherwise </w:t>
      </w:r>
    </w:p>
    <w:p w14:paraId="527C2EB5" w14:textId="77777777" w:rsidR="00693522" w:rsidRDefault="00693522" w:rsidP="00693522">
      <w:pPr>
        <w:pStyle w:val="B10"/>
      </w:pPr>
      <w:r w:rsidRPr="009C5807">
        <w:t>-</w:t>
      </w:r>
      <w:r w:rsidRPr="009C5807">
        <w:tab/>
        <w:t>N= 8.</w:t>
      </w:r>
    </w:p>
    <w:p w14:paraId="0118ABB3" w14:textId="579C5696" w:rsidR="00693522" w:rsidRDefault="00693522" w:rsidP="00693522">
      <w:pPr>
        <w:pStyle w:val="B10"/>
        <w:rPr>
          <w:rFonts w:ascii="Times-Roman" w:hAnsi="Times-Roman" w:cs="Times-Roman"/>
          <w:color w:val="000000"/>
          <w:lang w:val="en-US" w:eastAsia="fr-FR"/>
        </w:rPr>
      </w:pPr>
      <w:r>
        <w:t>-</w:t>
      </w:r>
      <w:r>
        <w:tab/>
      </w:r>
      <w:r>
        <w:rPr>
          <w:rFonts w:ascii="Times-Roman" w:hAnsi="Times-Roman" w:cs="Times-Roman"/>
          <w:color w:val="000000"/>
          <w:lang w:val="en-US" w:eastAsia="fr-FR"/>
        </w:rPr>
        <w:t>CSSF</w:t>
      </w:r>
      <w:r>
        <w:rPr>
          <w:rFonts w:ascii="Times-Roman" w:hAnsi="Times-Roman" w:cs="Times-Roman"/>
          <w:color w:val="000000"/>
          <w:position w:val="-2"/>
          <w:sz w:val="12"/>
          <w:szCs w:val="12"/>
          <w:lang w:val="en-US" w:eastAsia="fr-FR"/>
        </w:rPr>
        <w:t>inter</w:t>
      </w:r>
      <w:r>
        <w:rPr>
          <w:rFonts w:ascii="Times-Roman" w:hAnsi="Times-Roman" w:cs="Times-Roman"/>
          <w:color w:val="000000"/>
          <w:lang w:val="en-US" w:eastAsia="fr-FR"/>
        </w:rPr>
        <w:t>: it is a carrier specific scaling factor and is determined according to [CSSF</w:t>
      </w:r>
      <w:r>
        <w:rPr>
          <w:rFonts w:ascii="Times-Roman" w:hAnsi="Times-Roman" w:cs="Times-Roman"/>
          <w:color w:val="000000"/>
          <w:position w:val="-2"/>
          <w:sz w:val="12"/>
          <w:szCs w:val="12"/>
          <w:lang w:val="en-US" w:eastAsia="fr-FR"/>
        </w:rPr>
        <w:t>within_gap</w:t>
      </w:r>
      <w:r>
        <w:rPr>
          <w:rFonts w:ascii="Times-Roman" w:hAnsi="Times-Roman" w:cs="Times-Roman"/>
          <w:color w:val="000000"/>
          <w:lang w:val="en-US" w:eastAsia="fr-FR"/>
        </w:rPr>
        <w:t>] in clause 9.1.5.</w:t>
      </w:r>
      <w:r w:rsidR="007710A7">
        <w:rPr>
          <w:rFonts w:ascii="Times-Roman" w:hAnsi="Times-Roman" w:cs="Times-Roman"/>
          <w:color w:val="000000"/>
          <w:lang w:val="en-US" w:eastAsia="fr-FR"/>
        </w:rPr>
        <w:t>15</w:t>
      </w:r>
      <w:r>
        <w:rPr>
          <w:rFonts w:ascii="Times-Roman" w:hAnsi="Times-Roman" w:cs="Times-Roman"/>
          <w:color w:val="000000"/>
          <w:lang w:val="en-US" w:eastAsia="fr-FR"/>
        </w:rPr>
        <w:t xml:space="preserve"> for L1-RSRP measurement conducted within measurement gaps.</w:t>
      </w:r>
    </w:p>
    <w:p w14:paraId="2A7FB29E" w14:textId="77777777" w:rsidR="00693522" w:rsidRDefault="00693522" w:rsidP="00693522">
      <w:pPr>
        <w:pStyle w:val="TH"/>
        <w:rPr>
          <w:rFonts w:ascii="Times-Roman" w:hAnsi="Times-Roman" w:cs="Times-Roman"/>
          <w:color w:val="000000"/>
          <w:lang w:val="en-US" w:eastAsia="fr-FR"/>
        </w:rPr>
      </w:pPr>
      <w:r w:rsidRPr="009C5807">
        <w:t xml:space="preserve">Table </w:t>
      </w:r>
      <w:r>
        <w:t>9.15.5</w:t>
      </w:r>
      <w:r w:rsidRPr="009C5807">
        <w:t xml:space="preserve">.1-1: </w:t>
      </w:r>
      <w:r>
        <w:t>Inter-frequency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_Inter</w:t>
      </w:r>
      <w:r w:rsidRPr="009C5807">
        <w:t xml:space="preserve"> for </w:t>
      </w:r>
      <w:r>
        <w:t xml:space="preserve">known cells </w:t>
      </w:r>
      <w:r>
        <w:rPr>
          <w:rFonts w:hint="eastAsia"/>
          <w:lang w:eastAsia="zh-CN"/>
        </w:rPr>
        <w:t>in</w:t>
      </w:r>
      <w:r>
        <w:t xml:space="preserve"> </w:t>
      </w:r>
      <w:r w:rsidRPr="009C5807">
        <w:t>FR1</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5765"/>
      </w:tblGrid>
      <w:tr w:rsidR="00693522" w:rsidRPr="009C5807" w14:paraId="1C2F4ECB" w14:textId="77777777" w:rsidTr="00623101">
        <w:tc>
          <w:tcPr>
            <w:tcW w:w="2410" w:type="dxa"/>
            <w:shd w:val="clear" w:color="auto" w:fill="auto"/>
          </w:tcPr>
          <w:p w14:paraId="7FF420E7" w14:textId="77777777" w:rsidR="00693522" w:rsidRPr="009C5807" w:rsidRDefault="00693522" w:rsidP="00CD7F78">
            <w:pPr>
              <w:pStyle w:val="TAH"/>
            </w:pPr>
            <w:r w:rsidRPr="009C5807">
              <w:t>Condition</w:t>
            </w:r>
          </w:p>
        </w:tc>
        <w:tc>
          <w:tcPr>
            <w:tcW w:w="5765" w:type="dxa"/>
            <w:shd w:val="clear" w:color="auto" w:fill="auto"/>
          </w:tcPr>
          <w:p w14:paraId="539F2A87" w14:textId="77777777" w:rsidR="00693522" w:rsidRPr="009C5807" w:rsidRDefault="00693522" w:rsidP="00CD7F78">
            <w:pPr>
              <w:pStyle w:val="TAH"/>
            </w:pPr>
            <w:r w:rsidRPr="00C264BC">
              <w:t>T</w:t>
            </w:r>
            <w:r w:rsidRPr="00C264BC">
              <w:rPr>
                <w:vertAlign w:val="subscript"/>
              </w:rPr>
              <w:t>L1-RSRP_Measurement_Period_SSB_Inter</w:t>
            </w:r>
          </w:p>
        </w:tc>
      </w:tr>
      <w:tr w:rsidR="00693522" w:rsidRPr="009C5807" w14:paraId="2F0EA81E" w14:textId="77777777" w:rsidTr="00623101">
        <w:tc>
          <w:tcPr>
            <w:tcW w:w="2410" w:type="dxa"/>
            <w:shd w:val="clear" w:color="auto" w:fill="auto"/>
          </w:tcPr>
          <w:p w14:paraId="5DEE7BBD" w14:textId="77777777" w:rsidR="00693522" w:rsidRPr="00816523" w:rsidRDefault="00693522" w:rsidP="00CD7F78">
            <w:pPr>
              <w:pStyle w:val="TAC"/>
            </w:pPr>
            <w:r w:rsidRPr="00816523">
              <w:t>No DRX</w:t>
            </w:r>
          </w:p>
        </w:tc>
        <w:tc>
          <w:tcPr>
            <w:tcW w:w="5765" w:type="dxa"/>
            <w:shd w:val="clear" w:color="auto" w:fill="auto"/>
          </w:tcPr>
          <w:p w14:paraId="210DF221" w14:textId="77777777" w:rsidR="00693522" w:rsidRPr="00816523" w:rsidRDefault="00693522" w:rsidP="00CD7F78">
            <w:pPr>
              <w:pStyle w:val="TAC"/>
            </w:pPr>
            <w:r w:rsidRPr="00816523">
              <w:t>Max(T</w:t>
            </w:r>
            <w:r w:rsidRPr="00816523">
              <w:rPr>
                <w:vertAlign w:val="subscript"/>
              </w:rPr>
              <w:t>report</w:t>
            </w:r>
            <w:r w:rsidRPr="00816523">
              <w:t>, Ceil(M * K</w:t>
            </w:r>
            <w:r w:rsidRPr="00816523">
              <w:rPr>
                <w:vertAlign w:val="subscript"/>
              </w:rPr>
              <w:t>gap</w:t>
            </w:r>
            <w:r w:rsidRPr="00816523">
              <w:t xml:space="preserve">) </w:t>
            </w:r>
            <w:r w:rsidRPr="00816523">
              <w:rPr>
                <w:rFonts w:cs="Arial"/>
              </w:rPr>
              <w:sym w:font="Symbol" w:char="F0B4"/>
            </w:r>
            <w:r w:rsidRPr="00816523">
              <w:t xml:space="preserve"> Max(MGRP, SSB period</w:t>
            </w:r>
            <w:r w:rsidRPr="00816523">
              <w:rPr>
                <w:rFonts w:ascii="Malgun Gothic" w:eastAsia="Malgun Gothic" w:hAnsi="Malgun Gothic"/>
                <w:lang w:eastAsia="zh-TW"/>
              </w:rPr>
              <w:t>)</w:t>
            </w:r>
            <w:r w:rsidRPr="00816523">
              <w:t xml:space="preserve">) </w:t>
            </w:r>
            <w:r w:rsidRPr="00816523">
              <w:rPr>
                <w:rFonts w:cs="Arial"/>
              </w:rPr>
              <w:sym w:font="Symbol" w:char="F0B4"/>
            </w:r>
            <w:r w:rsidRPr="00816523">
              <w:t xml:space="preserve"> CSSF</w:t>
            </w:r>
            <w:r w:rsidRPr="00816523">
              <w:rPr>
                <w:vertAlign w:val="subscript"/>
              </w:rPr>
              <w:t>inter</w:t>
            </w:r>
          </w:p>
        </w:tc>
      </w:tr>
      <w:tr w:rsidR="00693522" w:rsidRPr="009C5807" w14:paraId="31B313A3" w14:textId="77777777" w:rsidTr="00623101">
        <w:tc>
          <w:tcPr>
            <w:tcW w:w="2410" w:type="dxa"/>
            <w:shd w:val="clear" w:color="auto" w:fill="auto"/>
          </w:tcPr>
          <w:p w14:paraId="60544F5A" w14:textId="77777777" w:rsidR="00693522" w:rsidRPr="00816523" w:rsidRDefault="00693522" w:rsidP="00CD7F78">
            <w:pPr>
              <w:pStyle w:val="TAC"/>
            </w:pPr>
            <w:r w:rsidRPr="00816523">
              <w:t xml:space="preserve">DRX cycle </w:t>
            </w:r>
            <w:r w:rsidRPr="00816523">
              <w:rPr>
                <w:rFonts w:hint="eastAsia"/>
              </w:rPr>
              <w:t>≤</w:t>
            </w:r>
            <w:r w:rsidRPr="00816523">
              <w:t xml:space="preserve"> 320ms</w:t>
            </w:r>
          </w:p>
        </w:tc>
        <w:tc>
          <w:tcPr>
            <w:tcW w:w="5765" w:type="dxa"/>
            <w:shd w:val="clear" w:color="auto" w:fill="auto"/>
          </w:tcPr>
          <w:p w14:paraId="1D752257" w14:textId="77777777" w:rsidR="00693522" w:rsidRPr="00816523" w:rsidRDefault="00693522" w:rsidP="00CD7F78">
            <w:pPr>
              <w:pStyle w:val="TAC"/>
              <w:rPr>
                <w:b/>
              </w:rPr>
            </w:pPr>
            <w:r w:rsidRPr="00816523">
              <w:t>Max(T</w:t>
            </w:r>
            <w:r w:rsidRPr="00816523">
              <w:rPr>
                <w:vertAlign w:val="subscript"/>
              </w:rPr>
              <w:t>report</w:t>
            </w:r>
            <w:r w:rsidRPr="00816523">
              <w:t>, Ceil</w:t>
            </w:r>
            <w:r w:rsidRPr="00816523">
              <w:rPr>
                <w:rFonts w:ascii="Malgun Gothic" w:eastAsia="Malgun Gothic" w:hAnsi="Malgun Gothic"/>
                <w:lang w:eastAsia="zh-TW"/>
              </w:rPr>
              <w:t>(</w:t>
            </w:r>
            <w:r w:rsidRPr="00816523">
              <w:t xml:space="preserve">M </w:t>
            </w:r>
            <w:r w:rsidRPr="00816523">
              <w:rPr>
                <w:rFonts w:cs="Arial"/>
              </w:rPr>
              <w:sym w:font="Symbol" w:char="F0B4"/>
            </w:r>
            <w:r w:rsidRPr="00816523">
              <w:t xml:space="preserve"> 1.5 * K</w:t>
            </w:r>
            <w:r w:rsidRPr="00816523">
              <w:rPr>
                <w:vertAlign w:val="subscript"/>
              </w:rPr>
              <w:t>gap</w:t>
            </w:r>
            <w:r w:rsidRPr="00816523">
              <w:rPr>
                <w:rFonts w:ascii="Malgun Gothic" w:eastAsia="Malgun Gothic" w:hAnsi="Malgun Gothic"/>
                <w:lang w:eastAsia="zh-TW"/>
              </w:rPr>
              <w:t>)</w:t>
            </w:r>
            <w:r w:rsidRPr="00816523">
              <w:t xml:space="preserve"> </w:t>
            </w:r>
            <w:r w:rsidRPr="00816523">
              <w:rPr>
                <w:rFonts w:cs="Arial"/>
              </w:rPr>
              <w:sym w:font="Symbol" w:char="F0B4"/>
            </w:r>
            <w:r w:rsidRPr="00816523">
              <w:t xml:space="preserve"> Max(MGRP, SSB period, DRX cycle)) </w:t>
            </w:r>
            <w:r w:rsidRPr="00816523">
              <w:rPr>
                <w:rFonts w:cs="Arial"/>
              </w:rPr>
              <w:sym w:font="Symbol" w:char="F0B4"/>
            </w:r>
            <w:r w:rsidRPr="00816523">
              <w:t xml:space="preserve"> CSSF</w:t>
            </w:r>
            <w:r w:rsidRPr="00816523">
              <w:rPr>
                <w:vertAlign w:val="subscript"/>
              </w:rPr>
              <w:t>inter</w:t>
            </w:r>
          </w:p>
        </w:tc>
      </w:tr>
      <w:tr w:rsidR="00693522" w:rsidRPr="009C5807" w14:paraId="234DADAF" w14:textId="77777777" w:rsidTr="00623101">
        <w:tc>
          <w:tcPr>
            <w:tcW w:w="2410" w:type="dxa"/>
            <w:shd w:val="clear" w:color="auto" w:fill="auto"/>
          </w:tcPr>
          <w:p w14:paraId="3E051840" w14:textId="77777777" w:rsidR="00693522" w:rsidRPr="00816523" w:rsidRDefault="00693522" w:rsidP="00CD7F78">
            <w:pPr>
              <w:pStyle w:val="TAC"/>
              <w:rPr>
                <w:b/>
              </w:rPr>
            </w:pPr>
            <w:r w:rsidRPr="00816523">
              <w:t>DRX cycle &gt; 320ms</w:t>
            </w:r>
          </w:p>
        </w:tc>
        <w:tc>
          <w:tcPr>
            <w:tcW w:w="5765" w:type="dxa"/>
            <w:shd w:val="clear" w:color="auto" w:fill="auto"/>
          </w:tcPr>
          <w:p w14:paraId="64802664" w14:textId="77777777" w:rsidR="00693522" w:rsidRPr="00816523" w:rsidRDefault="00693522" w:rsidP="00CD7F78">
            <w:pPr>
              <w:pStyle w:val="TAC"/>
              <w:rPr>
                <w:b/>
              </w:rPr>
            </w:pPr>
            <w:r w:rsidRPr="00816523">
              <w:t>Ceil(M * K</w:t>
            </w:r>
            <w:r w:rsidRPr="00816523">
              <w:rPr>
                <w:vertAlign w:val="subscript"/>
              </w:rPr>
              <w:t>gap</w:t>
            </w:r>
            <w:r w:rsidRPr="00816523">
              <w:t xml:space="preserve">) </w:t>
            </w:r>
            <w:r w:rsidRPr="00816523">
              <w:rPr>
                <w:rFonts w:cs="Arial"/>
              </w:rPr>
              <w:sym w:font="Symbol" w:char="F0B4"/>
            </w:r>
            <w:r w:rsidRPr="00816523">
              <w:t xml:space="preserve"> DRX cycle </w:t>
            </w:r>
            <w:r w:rsidRPr="00816523">
              <w:rPr>
                <w:rFonts w:cs="Arial"/>
              </w:rPr>
              <w:sym w:font="Symbol" w:char="F0B4"/>
            </w:r>
            <w:r w:rsidRPr="00816523">
              <w:t xml:space="preserve"> CSSF</w:t>
            </w:r>
            <w:r w:rsidRPr="00816523">
              <w:rPr>
                <w:vertAlign w:val="subscript"/>
              </w:rPr>
              <w:t>inter</w:t>
            </w:r>
          </w:p>
        </w:tc>
      </w:tr>
      <w:tr w:rsidR="00693522" w:rsidRPr="009C5807" w14:paraId="6801B9BF" w14:textId="77777777" w:rsidTr="00623101">
        <w:tc>
          <w:tcPr>
            <w:tcW w:w="8175" w:type="dxa"/>
            <w:gridSpan w:val="2"/>
            <w:shd w:val="clear" w:color="auto" w:fill="auto"/>
          </w:tcPr>
          <w:p w14:paraId="760CE6DE" w14:textId="6D3AD3DE" w:rsidR="00693522" w:rsidRPr="00816523" w:rsidRDefault="00CD7F78" w:rsidP="00CD7F78">
            <w:pPr>
              <w:pStyle w:val="TAN"/>
              <w:rPr>
                <w:lang w:eastAsia="zh-CN"/>
              </w:rPr>
            </w:pPr>
            <w:r w:rsidRPr="009C5807">
              <w:t>Note</w:t>
            </w:r>
            <w:r>
              <w:t xml:space="preserve"> 1</w:t>
            </w:r>
            <w:r w:rsidRPr="009C5807">
              <w:t>:</w:t>
            </w:r>
            <w:r w:rsidRPr="009C5807">
              <w:tab/>
            </w:r>
            <w:r w:rsidR="00693522" w:rsidRPr="00816523">
              <w:t>The definition of K</w:t>
            </w:r>
            <w:r w:rsidR="00693522" w:rsidRPr="00816523">
              <w:rPr>
                <w:vertAlign w:val="subscript"/>
              </w:rPr>
              <w:t>gap</w:t>
            </w:r>
            <w:r w:rsidR="00693522" w:rsidRPr="00816523">
              <w:t xml:space="preserve"> is the same as L3 measurement which is a scaling factor for </w:t>
            </w:r>
            <w:r w:rsidR="00693522" w:rsidRPr="00816523">
              <w:rPr>
                <w:lang w:eastAsia="zh-CN"/>
              </w:rPr>
              <w:t>a SSB frequency layer to be measured within an associated measurement gap pattern.</w:t>
            </w:r>
          </w:p>
        </w:tc>
      </w:tr>
    </w:tbl>
    <w:p w14:paraId="253FD231" w14:textId="77777777" w:rsidR="00693522" w:rsidRPr="00C12D1E" w:rsidRDefault="00693522" w:rsidP="00693522">
      <w:pPr>
        <w:pStyle w:val="B10"/>
        <w:rPr>
          <w:rFonts w:ascii="Times-Roman" w:hAnsi="Times-Roman" w:cs="Times-Roman"/>
          <w:color w:val="000000"/>
          <w:lang w:val="en-US" w:eastAsia="fr-FR"/>
        </w:rPr>
      </w:pPr>
    </w:p>
    <w:p w14:paraId="1C6F7AAB" w14:textId="77777777" w:rsidR="00693522" w:rsidRPr="00CD1090" w:rsidRDefault="00693522" w:rsidP="00693522">
      <w:pPr>
        <w:pStyle w:val="TH"/>
      </w:pPr>
      <w:r w:rsidRPr="009C5807">
        <w:t xml:space="preserve">Table </w:t>
      </w:r>
      <w:r>
        <w:t>9.15.5</w:t>
      </w:r>
      <w:r w:rsidRPr="009C5807">
        <w:t xml:space="preserve">.1-2: </w:t>
      </w:r>
      <w:r>
        <w:t>Inter-frequency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_Inter</w:t>
      </w:r>
      <w:r w:rsidRPr="009C5807">
        <w:t xml:space="preserve"> for </w:t>
      </w:r>
      <w:r>
        <w:t xml:space="preserve">known cells </w:t>
      </w:r>
      <w:r>
        <w:rPr>
          <w:rFonts w:hint="eastAsia"/>
          <w:lang w:eastAsia="zh-CN"/>
        </w:rPr>
        <w:t>in</w:t>
      </w:r>
      <w:r>
        <w:t xml:space="preserve"> </w:t>
      </w:r>
      <w:r w:rsidRPr="009C5807">
        <w:t>FR</w:t>
      </w:r>
      <w:r>
        <w:t>2</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6523"/>
      </w:tblGrid>
      <w:tr w:rsidR="00693522" w:rsidRPr="009617E6" w14:paraId="6A3EB32A" w14:textId="77777777" w:rsidTr="00623101">
        <w:tc>
          <w:tcPr>
            <w:tcW w:w="1559" w:type="dxa"/>
            <w:shd w:val="clear" w:color="auto" w:fill="auto"/>
          </w:tcPr>
          <w:p w14:paraId="7BC1B5EE" w14:textId="77777777" w:rsidR="00693522" w:rsidRPr="009617E6" w:rsidRDefault="00693522" w:rsidP="00CD7F78">
            <w:pPr>
              <w:pStyle w:val="TAH"/>
            </w:pPr>
            <w:r w:rsidRPr="009617E6">
              <w:t>Condition</w:t>
            </w:r>
          </w:p>
        </w:tc>
        <w:tc>
          <w:tcPr>
            <w:tcW w:w="6523" w:type="dxa"/>
            <w:shd w:val="clear" w:color="auto" w:fill="auto"/>
          </w:tcPr>
          <w:p w14:paraId="516D540F" w14:textId="77777777" w:rsidR="00693522" w:rsidRPr="009617E6" w:rsidRDefault="00693522" w:rsidP="00CD7F78">
            <w:pPr>
              <w:pStyle w:val="TAH"/>
            </w:pPr>
            <w:r w:rsidRPr="00C264BC">
              <w:t>T</w:t>
            </w:r>
            <w:r w:rsidRPr="00C264BC">
              <w:rPr>
                <w:vertAlign w:val="subscript"/>
              </w:rPr>
              <w:t>L1-RSRP_Measurement_Period_SSB_Inter</w:t>
            </w:r>
          </w:p>
        </w:tc>
      </w:tr>
      <w:tr w:rsidR="00693522" w:rsidRPr="009617E6" w14:paraId="33519942" w14:textId="77777777" w:rsidTr="00623101">
        <w:tc>
          <w:tcPr>
            <w:tcW w:w="1559" w:type="dxa"/>
            <w:shd w:val="clear" w:color="auto" w:fill="auto"/>
          </w:tcPr>
          <w:p w14:paraId="026C4BCC" w14:textId="77777777" w:rsidR="00693522" w:rsidRPr="009617E6" w:rsidRDefault="00693522" w:rsidP="00CD7F78">
            <w:pPr>
              <w:pStyle w:val="TAC"/>
            </w:pPr>
            <w:r w:rsidRPr="009617E6">
              <w:t>No DRX</w:t>
            </w:r>
          </w:p>
        </w:tc>
        <w:tc>
          <w:tcPr>
            <w:tcW w:w="6523" w:type="dxa"/>
            <w:shd w:val="clear" w:color="auto" w:fill="auto"/>
          </w:tcPr>
          <w:p w14:paraId="0FA4760D" w14:textId="77777777" w:rsidR="00693522" w:rsidRPr="009617E6" w:rsidRDefault="00693522" w:rsidP="00CD7F78">
            <w:pPr>
              <w:pStyle w:val="TAC"/>
            </w:pPr>
            <w:r w:rsidRPr="009617E6">
              <w:t>Max(T</w:t>
            </w:r>
            <w:r w:rsidRPr="009617E6">
              <w:rPr>
                <w:vertAlign w:val="subscript"/>
              </w:rPr>
              <w:t>report</w:t>
            </w:r>
            <w:r w:rsidRPr="009617E6">
              <w:t>, Ceil(K</w:t>
            </w:r>
            <w:r w:rsidRPr="009617E6">
              <w:rPr>
                <w:vertAlign w:val="subscript"/>
              </w:rPr>
              <w:t>gap</w:t>
            </w:r>
            <w:r w:rsidRPr="009617E6" w:rsidDel="00782020">
              <w:t xml:space="preserve"> </w:t>
            </w:r>
            <w:r w:rsidRPr="009617E6">
              <w:rPr>
                <w:rFonts w:cs="Arial"/>
              </w:rPr>
              <w:sym w:font="Symbol" w:char="F0B4"/>
            </w:r>
            <w:r w:rsidRPr="009617E6">
              <w:rPr>
                <w:rFonts w:cs="Arial"/>
              </w:rPr>
              <w:t xml:space="preserve"> </w:t>
            </w:r>
            <w:r w:rsidRPr="009617E6">
              <w:rPr>
                <w:rFonts w:cs="v4.2.0"/>
                <w:lang w:val="fr-FR"/>
              </w:rPr>
              <w:t>M*N</w:t>
            </w:r>
            <w:r w:rsidRPr="009617E6">
              <w:t>)</w:t>
            </w:r>
            <w:r w:rsidRPr="009617E6">
              <w:rPr>
                <w:vertAlign w:val="subscript"/>
              </w:rPr>
              <w:t xml:space="preserve"> </w:t>
            </w:r>
            <w:r w:rsidRPr="009617E6">
              <w:rPr>
                <w:rFonts w:cs="Arial"/>
              </w:rPr>
              <w:sym w:font="Symbol" w:char="F0B4"/>
            </w:r>
            <w:r w:rsidRPr="009617E6">
              <w:t xml:space="preserve"> Max(MGRP, SSB period)) </w:t>
            </w:r>
            <w:r w:rsidRPr="009617E6">
              <w:rPr>
                <w:rFonts w:cs="Arial"/>
              </w:rPr>
              <w:sym w:font="Symbol" w:char="F0B4"/>
            </w:r>
            <w:r w:rsidRPr="009617E6">
              <w:t xml:space="preserve"> CSSF</w:t>
            </w:r>
            <w:r w:rsidRPr="009617E6">
              <w:rPr>
                <w:vertAlign w:val="subscript"/>
              </w:rPr>
              <w:t>inter</w:t>
            </w:r>
          </w:p>
        </w:tc>
      </w:tr>
      <w:tr w:rsidR="00693522" w:rsidRPr="009617E6" w14:paraId="3D4AAE02" w14:textId="77777777" w:rsidTr="00623101">
        <w:tc>
          <w:tcPr>
            <w:tcW w:w="1559" w:type="dxa"/>
            <w:shd w:val="clear" w:color="auto" w:fill="auto"/>
          </w:tcPr>
          <w:p w14:paraId="5C713CDC" w14:textId="77777777" w:rsidR="00693522" w:rsidRPr="009617E6" w:rsidRDefault="00693522" w:rsidP="00CD7F78">
            <w:pPr>
              <w:pStyle w:val="TAC"/>
            </w:pPr>
            <w:r w:rsidRPr="009617E6">
              <w:t xml:space="preserve">DRX cycle </w:t>
            </w:r>
            <w:r w:rsidRPr="009617E6">
              <w:rPr>
                <w:rFonts w:hint="eastAsia"/>
              </w:rPr>
              <w:t>≤</w:t>
            </w:r>
            <w:r w:rsidRPr="009617E6">
              <w:t xml:space="preserve"> 320ms</w:t>
            </w:r>
          </w:p>
        </w:tc>
        <w:tc>
          <w:tcPr>
            <w:tcW w:w="6523" w:type="dxa"/>
            <w:shd w:val="clear" w:color="auto" w:fill="auto"/>
          </w:tcPr>
          <w:p w14:paraId="7F38B37D" w14:textId="77777777" w:rsidR="00693522" w:rsidRPr="009617E6" w:rsidRDefault="00693522" w:rsidP="00CD7F78">
            <w:pPr>
              <w:pStyle w:val="TAC"/>
              <w:rPr>
                <w:b/>
              </w:rPr>
            </w:pPr>
            <w:r w:rsidRPr="009617E6">
              <w:t>Max(T</w:t>
            </w:r>
            <w:r w:rsidRPr="009617E6">
              <w:rPr>
                <w:vertAlign w:val="subscript"/>
              </w:rPr>
              <w:t>report</w:t>
            </w:r>
            <w:r w:rsidRPr="009617E6">
              <w:t>, Ceil(1.5 * K</w:t>
            </w:r>
            <w:r w:rsidRPr="009617E6">
              <w:rPr>
                <w:vertAlign w:val="subscript"/>
              </w:rPr>
              <w:t>gap</w:t>
            </w:r>
            <w:r w:rsidRPr="009617E6" w:rsidDel="00782020">
              <w:t xml:space="preserve"> </w:t>
            </w:r>
            <w:r w:rsidRPr="009617E6">
              <w:rPr>
                <w:rFonts w:cs="Arial"/>
              </w:rPr>
              <w:sym w:font="Symbol" w:char="F0B4"/>
            </w:r>
            <w:r w:rsidRPr="009617E6">
              <w:t xml:space="preserve"> </w:t>
            </w:r>
            <w:r w:rsidRPr="009617E6">
              <w:rPr>
                <w:rFonts w:cs="v4.2.0"/>
                <w:lang w:val="fr-FR"/>
              </w:rPr>
              <w:t>M*N</w:t>
            </w:r>
            <w:r w:rsidRPr="009617E6">
              <w:t xml:space="preserve">) </w:t>
            </w:r>
            <w:r w:rsidRPr="009617E6">
              <w:rPr>
                <w:rFonts w:cs="Arial"/>
              </w:rPr>
              <w:sym w:font="Symbol" w:char="F0B4"/>
            </w:r>
            <w:r w:rsidRPr="009617E6">
              <w:t xml:space="preserve"> Max(MGRP, SSB period, DRX cycle)) </w:t>
            </w:r>
            <w:r w:rsidRPr="009617E6">
              <w:rPr>
                <w:rFonts w:cs="Arial"/>
              </w:rPr>
              <w:sym w:font="Symbol" w:char="F0B4"/>
            </w:r>
            <w:r w:rsidRPr="009617E6">
              <w:t xml:space="preserve"> CSSF</w:t>
            </w:r>
            <w:r w:rsidRPr="009617E6">
              <w:rPr>
                <w:vertAlign w:val="subscript"/>
              </w:rPr>
              <w:t>inter</w:t>
            </w:r>
          </w:p>
        </w:tc>
      </w:tr>
      <w:tr w:rsidR="00693522" w:rsidRPr="009617E6" w14:paraId="291A890F" w14:textId="77777777" w:rsidTr="00623101">
        <w:tc>
          <w:tcPr>
            <w:tcW w:w="1559" w:type="dxa"/>
            <w:shd w:val="clear" w:color="auto" w:fill="auto"/>
          </w:tcPr>
          <w:p w14:paraId="75025645" w14:textId="77777777" w:rsidR="00693522" w:rsidRPr="009617E6" w:rsidRDefault="00693522" w:rsidP="00CD7F78">
            <w:pPr>
              <w:pStyle w:val="TAC"/>
              <w:rPr>
                <w:b/>
              </w:rPr>
            </w:pPr>
            <w:r w:rsidRPr="009617E6">
              <w:t>DRX cycle &gt; 320ms</w:t>
            </w:r>
          </w:p>
        </w:tc>
        <w:tc>
          <w:tcPr>
            <w:tcW w:w="6523" w:type="dxa"/>
            <w:shd w:val="clear" w:color="auto" w:fill="auto"/>
          </w:tcPr>
          <w:p w14:paraId="75B48335" w14:textId="77777777" w:rsidR="00693522" w:rsidRPr="009617E6" w:rsidRDefault="00693522" w:rsidP="00CD7F78">
            <w:pPr>
              <w:pStyle w:val="TAC"/>
              <w:rPr>
                <w:b/>
              </w:rPr>
            </w:pPr>
            <w:r w:rsidRPr="009617E6">
              <w:t>Ceil(K</w:t>
            </w:r>
            <w:r w:rsidRPr="009617E6">
              <w:rPr>
                <w:vertAlign w:val="subscript"/>
              </w:rPr>
              <w:t>gap</w:t>
            </w:r>
            <w:r w:rsidRPr="009617E6" w:rsidDel="00782020">
              <w:t xml:space="preserve"> </w:t>
            </w:r>
            <w:r w:rsidRPr="009617E6">
              <w:rPr>
                <w:rFonts w:cs="Arial"/>
              </w:rPr>
              <w:sym w:font="Symbol" w:char="F0B4"/>
            </w:r>
            <w:r w:rsidRPr="009617E6">
              <w:rPr>
                <w:rFonts w:cs="Arial"/>
              </w:rPr>
              <w:t xml:space="preserve"> </w:t>
            </w:r>
            <w:r w:rsidRPr="009617E6">
              <w:rPr>
                <w:rFonts w:cs="v4.2.0"/>
                <w:lang w:val="fr-FR"/>
              </w:rPr>
              <w:t>M*N</w:t>
            </w:r>
            <w:r w:rsidRPr="009617E6">
              <w:t xml:space="preserve">) </w:t>
            </w:r>
            <w:r w:rsidRPr="009617E6">
              <w:rPr>
                <w:rFonts w:cs="Arial"/>
              </w:rPr>
              <w:sym w:font="Symbol" w:char="F0B4"/>
            </w:r>
            <w:r w:rsidRPr="009617E6">
              <w:t xml:space="preserve"> DRX cycle </w:t>
            </w:r>
            <w:r w:rsidRPr="009617E6">
              <w:rPr>
                <w:rFonts w:cs="Arial"/>
              </w:rPr>
              <w:sym w:font="Symbol" w:char="F0B4"/>
            </w:r>
            <w:r w:rsidRPr="009617E6">
              <w:t xml:space="preserve"> CSSF</w:t>
            </w:r>
            <w:r w:rsidRPr="009617E6">
              <w:rPr>
                <w:vertAlign w:val="subscript"/>
              </w:rPr>
              <w:t>inter</w:t>
            </w:r>
          </w:p>
        </w:tc>
      </w:tr>
      <w:tr w:rsidR="00693522" w:rsidRPr="009C5807" w14:paraId="3CE940BC" w14:textId="77777777" w:rsidTr="00623101">
        <w:trPr>
          <w:trHeight w:val="70"/>
        </w:trPr>
        <w:tc>
          <w:tcPr>
            <w:tcW w:w="8082" w:type="dxa"/>
            <w:gridSpan w:val="2"/>
            <w:shd w:val="clear" w:color="auto" w:fill="auto"/>
          </w:tcPr>
          <w:p w14:paraId="7A08C136" w14:textId="04DEDAEC" w:rsidR="00693522" w:rsidRPr="00CD1090" w:rsidRDefault="00CD7F78" w:rsidP="00CD7F78">
            <w:pPr>
              <w:pStyle w:val="TAN"/>
              <w:rPr>
                <w:lang w:eastAsia="zh-CN"/>
              </w:rPr>
            </w:pPr>
            <w:r w:rsidRPr="009C5807">
              <w:t>Note</w:t>
            </w:r>
            <w:r>
              <w:t xml:space="preserve"> 1</w:t>
            </w:r>
            <w:r w:rsidRPr="009C5807">
              <w:t>:</w:t>
            </w:r>
            <w:r w:rsidRPr="009C5807">
              <w:tab/>
            </w:r>
            <w:r w:rsidR="00693522" w:rsidRPr="00816523">
              <w:t>The definition of K</w:t>
            </w:r>
            <w:r w:rsidR="00693522" w:rsidRPr="00816523">
              <w:rPr>
                <w:vertAlign w:val="subscript"/>
              </w:rPr>
              <w:t>gap</w:t>
            </w:r>
            <w:r w:rsidR="00693522" w:rsidRPr="00816523">
              <w:t xml:space="preserve"> is the same as L3 measurement which is a scaling factor for </w:t>
            </w:r>
            <w:r w:rsidR="00693522" w:rsidRPr="00816523">
              <w:rPr>
                <w:lang w:eastAsia="zh-CN"/>
              </w:rPr>
              <w:t>a SSB frequency layer to be measured within an associated measurement gap pattern.</w:t>
            </w:r>
          </w:p>
        </w:tc>
      </w:tr>
    </w:tbl>
    <w:p w14:paraId="5B65398C" w14:textId="77777777" w:rsidR="00693522" w:rsidRPr="00CD1090" w:rsidRDefault="00693522" w:rsidP="00693522">
      <w:pPr>
        <w:pStyle w:val="B10"/>
        <w:rPr>
          <w:rFonts w:ascii="Times-Roman" w:hAnsi="Times-Roman" w:cs="Times-Roman"/>
          <w:color w:val="000000"/>
          <w:lang w:val="en-US" w:eastAsia="fr-FR"/>
        </w:rPr>
      </w:pPr>
    </w:p>
    <w:p w14:paraId="555D941D" w14:textId="77777777" w:rsidR="00693522" w:rsidRDefault="00693522" w:rsidP="00693522">
      <w:pPr>
        <w:pStyle w:val="Heading3"/>
        <w:rPr>
          <w:lang w:eastAsia="zh-CN"/>
        </w:rPr>
      </w:pPr>
      <w:r>
        <w:rPr>
          <w:rFonts w:hint="eastAsia"/>
          <w:lang w:eastAsia="zh-CN"/>
        </w:rPr>
        <w:t>9.</w:t>
      </w:r>
      <w:r>
        <w:rPr>
          <w:lang w:val="en-US" w:eastAsia="zh-CN"/>
        </w:rPr>
        <w:t>15</w:t>
      </w:r>
      <w:r>
        <w:rPr>
          <w:rFonts w:hint="eastAsia"/>
          <w:lang w:eastAsia="zh-CN"/>
        </w:rPr>
        <w:t>.</w:t>
      </w:r>
      <w:r>
        <w:rPr>
          <w:lang w:val="en-US" w:eastAsia="zh-CN"/>
        </w:rPr>
        <w:t>6</w:t>
      </w:r>
      <w:r>
        <w:rPr>
          <w:lang w:eastAsia="zh-CN"/>
        </w:rPr>
        <w:tab/>
        <w:t xml:space="preserve">Inter frequency </w:t>
      </w:r>
      <w:r>
        <w:rPr>
          <w:rFonts w:hint="eastAsia"/>
        </w:rPr>
        <w:t>L1-RSRP</w:t>
      </w:r>
      <w:r>
        <w:rPr>
          <w:rFonts w:hint="eastAsia"/>
          <w:lang w:val="en-US" w:eastAsia="zh-CN"/>
        </w:rPr>
        <w:t xml:space="preserve"> </w:t>
      </w:r>
      <w:r>
        <w:rPr>
          <w:lang w:eastAsia="zh-CN"/>
        </w:rPr>
        <w:t>measurement without measurement gaps</w:t>
      </w:r>
    </w:p>
    <w:p w14:paraId="0207F7BA" w14:textId="77777777" w:rsidR="00693522" w:rsidRDefault="00693522" w:rsidP="00693522">
      <w:pPr>
        <w:pStyle w:val="Heading4"/>
        <w:rPr>
          <w:lang w:eastAsia="zh-CN"/>
        </w:rPr>
      </w:pPr>
      <w:r>
        <w:rPr>
          <w:rFonts w:hint="eastAsia"/>
        </w:rPr>
        <w:t>9.</w:t>
      </w:r>
      <w:r>
        <w:rPr>
          <w:lang w:val="en-US" w:eastAsia="zh-CN"/>
        </w:rPr>
        <w:t>15</w:t>
      </w:r>
      <w:r>
        <w:rPr>
          <w:rFonts w:hint="eastAsia"/>
        </w:rPr>
        <w:t>.</w:t>
      </w:r>
      <w:r>
        <w:rPr>
          <w:lang w:val="en-US" w:eastAsia="zh-CN"/>
        </w:rPr>
        <w:t>6</w:t>
      </w:r>
      <w:r>
        <w:rPr>
          <w:rFonts w:hint="eastAsia"/>
        </w:rPr>
        <w:t>.</w:t>
      </w:r>
      <w:r>
        <w:rPr>
          <w:rFonts w:hint="eastAsia"/>
          <w:lang w:val="en-US" w:eastAsia="zh-CN"/>
        </w:rPr>
        <w:t>1</w:t>
      </w:r>
      <w:r>
        <w:rPr>
          <w:lang w:eastAsia="zh-CN"/>
        </w:rPr>
        <w:tab/>
      </w:r>
      <w:r>
        <w:rPr>
          <w:rFonts w:hint="eastAsia"/>
          <w:lang w:eastAsia="zh-CN"/>
        </w:rPr>
        <w:t>Inter frequency L1-RSRP</w:t>
      </w:r>
      <w:r>
        <w:rPr>
          <w:rFonts w:hint="eastAsia"/>
          <w:lang w:val="en-US" w:eastAsia="zh-CN"/>
        </w:rPr>
        <w:t xml:space="preserve"> m</w:t>
      </w:r>
      <w:r>
        <w:rPr>
          <w:rFonts w:hint="eastAsia"/>
          <w:lang w:eastAsia="zh-CN"/>
        </w:rPr>
        <w:t xml:space="preserve">easurement </w:t>
      </w:r>
      <w:r>
        <w:rPr>
          <w:rFonts w:hint="eastAsia"/>
          <w:lang w:val="en-US" w:eastAsia="zh-CN"/>
        </w:rPr>
        <w:t>requirements</w:t>
      </w:r>
      <w:r>
        <w:rPr>
          <w:rFonts w:hint="eastAsia"/>
          <w:lang w:eastAsia="zh-CN"/>
        </w:rPr>
        <w:t xml:space="preserve"> </w:t>
      </w:r>
    </w:p>
    <w:p w14:paraId="06B75039" w14:textId="77777777" w:rsidR="00693522" w:rsidRDefault="00693522" w:rsidP="00693522">
      <w:pPr>
        <w:pStyle w:val="Heading5"/>
      </w:pPr>
      <w:r>
        <w:t>9.</w:t>
      </w:r>
      <w:r>
        <w:rPr>
          <w:lang w:val="en-US" w:eastAsia="zh-CN"/>
        </w:rPr>
        <w:t>15</w:t>
      </w:r>
      <w:r>
        <w:t>.</w:t>
      </w:r>
      <w:r>
        <w:rPr>
          <w:lang w:val="en-US" w:eastAsia="zh-CN"/>
        </w:rPr>
        <w:t>6</w:t>
      </w:r>
      <w:r>
        <w:t>.1</w:t>
      </w:r>
      <w:r>
        <w:rPr>
          <w:rFonts w:hint="eastAsia"/>
          <w:lang w:val="en-US" w:eastAsia="zh-CN"/>
        </w:rPr>
        <w:t>.1</w:t>
      </w:r>
      <w:r>
        <w:tab/>
        <w:t>Inter-</w:t>
      </w:r>
      <w:r>
        <w:rPr>
          <w:rFonts w:hint="eastAsia"/>
          <w:lang w:eastAsia="zh-CN"/>
        </w:rPr>
        <w:t>frequency</w:t>
      </w:r>
      <w:r>
        <w:t xml:space="preserve"> SSB based L1-RSRP </w:t>
      </w:r>
      <w:r>
        <w:rPr>
          <w:rFonts w:hint="eastAsia"/>
          <w:lang w:val="en-US" w:eastAsia="zh-CN"/>
        </w:rPr>
        <w:t>m</w:t>
      </w:r>
      <w:r>
        <w:rPr>
          <w:rFonts w:hint="eastAsia"/>
          <w:lang w:eastAsia="zh-CN"/>
        </w:rPr>
        <w:t>easurement</w:t>
      </w:r>
    </w:p>
    <w:p w14:paraId="418D5049" w14:textId="77777777" w:rsidR="00693522" w:rsidRDefault="00693522" w:rsidP="00693522">
      <w:pPr>
        <w:rPr>
          <w:i/>
          <w:lang w:eastAsia="zh-CN"/>
        </w:rPr>
      </w:pPr>
      <w:r>
        <w:rPr>
          <w:rFonts w:hint="eastAsia"/>
          <w:lang w:val="en-US" w:eastAsia="zh-CN"/>
        </w:rPr>
        <w:t>When configured by the network and the inter-frequency cell</w:t>
      </w:r>
      <w:r>
        <w:rPr>
          <w:lang w:val="en-US" w:eastAsia="zh-CN"/>
        </w:rPr>
        <w:t>’</w:t>
      </w:r>
      <w:r>
        <w:rPr>
          <w:rFonts w:hint="eastAsia"/>
          <w:lang w:val="en-US" w:eastAsia="zh-CN"/>
        </w:rPr>
        <w:t>s SSB is completely contained in the DL active BWP, t</w:t>
      </w:r>
      <w:r>
        <w:t xml:space="preserve">he UE shall be </w:t>
      </w:r>
      <w:r>
        <w:rPr>
          <w:rFonts w:hint="eastAsia"/>
          <w:lang w:val="en-US" w:eastAsia="zh-CN"/>
        </w:rPr>
        <w:t>able to perform</w:t>
      </w:r>
      <w:r>
        <w:t xml:space="preserve"> L1-RSRP</w:t>
      </w:r>
      <w:r>
        <w:rPr>
          <w:rFonts w:eastAsia="?? ??"/>
        </w:rPr>
        <w:t xml:space="preserve"> </w:t>
      </w:r>
      <w:r>
        <w:t xml:space="preserve">measurements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vertAlign w:val="subscript"/>
        </w:rPr>
        <w:t>L1-RSRP_Measurement_Period_SSB_</w:t>
      </w:r>
      <w:r>
        <w:rPr>
          <w:rFonts w:hint="eastAsia"/>
          <w:vertAlign w:val="subscript"/>
          <w:lang w:val="en-US" w:eastAsia="zh-CN"/>
        </w:rPr>
        <w:t>inter_withoutGap</w:t>
      </w:r>
      <w:r>
        <w:t xml:space="preserve">. </w:t>
      </w:r>
    </w:p>
    <w:p w14:paraId="654DC61E" w14:textId="77777777" w:rsidR="00693522" w:rsidRDefault="00693522" w:rsidP="00693522">
      <w:r>
        <w:t>[If a neighbor cell is known according 9.x.2,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sz w:val="22"/>
          <w:vertAlign w:val="subscript"/>
        </w:rPr>
        <w:t>L1-RSRP</w:t>
      </w:r>
      <w:r>
        <w:rPr>
          <w:vertAlign w:val="subscript"/>
        </w:rPr>
        <w:t>_Measurement_Period_SSB_</w:t>
      </w:r>
      <w:r>
        <w:rPr>
          <w:rFonts w:hint="eastAsia"/>
          <w:vertAlign w:val="subscript"/>
          <w:lang w:val="en-US" w:eastAsia="zh-CN"/>
        </w:rPr>
        <w:t>inter_withoutGap</w:t>
      </w:r>
      <w:r>
        <w:t xml:space="preserve"> if </w:t>
      </w:r>
      <w:r>
        <w:rPr>
          <w:rFonts w:hint="eastAsia"/>
          <w:i/>
        </w:rPr>
        <w:t>deriveSSB-IndexFromCellInter-r17</w:t>
      </w:r>
      <w:r>
        <w:rPr>
          <w:rFonts w:hint="eastAsia"/>
          <w:i/>
          <w:lang w:val="en-US" w:eastAsia="zh-CN"/>
        </w:rPr>
        <w:t xml:space="preserve"> </w:t>
      </w:r>
      <w:r>
        <w:t>is enabled or UE has reported SSB index in L3 measurement report of the same cell. [Otherwise, UE physical layer shall be capable of reporting L1-RSRP measured over the measurement period of T</w:t>
      </w:r>
      <w:r>
        <w:rPr>
          <w:sz w:val="22"/>
          <w:vertAlign w:val="subscript"/>
        </w:rPr>
        <w:t>L1-RSRP</w:t>
      </w:r>
      <w:r>
        <w:rPr>
          <w:vertAlign w:val="subscript"/>
        </w:rPr>
        <w:t>_Measurement_Period_SSB_</w:t>
      </w:r>
      <w:r>
        <w:rPr>
          <w:rFonts w:hint="eastAsia"/>
          <w:vertAlign w:val="subscript"/>
          <w:lang w:val="en-US" w:eastAsia="zh-CN"/>
        </w:rPr>
        <w:t>inter_withoutGap</w:t>
      </w:r>
      <w:r>
        <w:t>+T</w:t>
      </w:r>
      <w:r>
        <w:rPr>
          <w:vertAlign w:val="subscript"/>
        </w:rPr>
        <w:t>SSB_time_index_in</w:t>
      </w:r>
      <w:r>
        <w:rPr>
          <w:rFonts w:hint="eastAsia"/>
          <w:vertAlign w:val="subscript"/>
          <w:lang w:val="en-US" w:eastAsia="zh-CN"/>
        </w:rPr>
        <w:t>ter</w:t>
      </w:r>
      <w:r>
        <w:t>, where T</w:t>
      </w:r>
      <w:r>
        <w:rPr>
          <w:vertAlign w:val="subscript"/>
        </w:rPr>
        <w:t>SSB_time_index_int</w:t>
      </w:r>
      <w:r>
        <w:rPr>
          <w:rFonts w:hint="eastAsia"/>
          <w:vertAlign w:val="subscript"/>
          <w:lang w:val="en-US" w:eastAsia="zh-CN"/>
        </w:rPr>
        <w:t>er</w:t>
      </w:r>
      <w:r>
        <w:t xml:space="preserve"> is the time period used to acquire the index of the SSB being measured given in Table 9.</w:t>
      </w:r>
      <w:r>
        <w:rPr>
          <w:rFonts w:hint="eastAsia"/>
          <w:lang w:val="en-US" w:eastAsia="zh-CN"/>
        </w:rPr>
        <w:t>3</w:t>
      </w:r>
      <w:r>
        <w:t>.</w:t>
      </w:r>
      <w:r>
        <w:rPr>
          <w:rFonts w:hint="eastAsia"/>
          <w:lang w:val="en-US" w:eastAsia="zh-CN"/>
        </w:rPr>
        <w:t>9</w:t>
      </w:r>
      <w:r>
        <w:t>.1-3</w:t>
      </w:r>
      <w:r>
        <w:rPr>
          <w:rFonts w:hint="eastAsia"/>
          <w:lang w:val="en-US" w:eastAsia="zh-CN"/>
        </w:rPr>
        <w:t xml:space="preserve"> for FR1 and in </w:t>
      </w:r>
      <w:r>
        <w:t>Table 9.</w:t>
      </w:r>
      <w:r>
        <w:rPr>
          <w:rFonts w:hint="eastAsia"/>
          <w:lang w:val="en-US" w:eastAsia="zh-CN"/>
        </w:rPr>
        <w:t>3</w:t>
      </w:r>
      <w:r>
        <w:t>.</w:t>
      </w:r>
      <w:r>
        <w:rPr>
          <w:rFonts w:hint="eastAsia"/>
          <w:lang w:val="en-US" w:eastAsia="zh-CN"/>
        </w:rPr>
        <w:t>9</w:t>
      </w:r>
      <w:r>
        <w:t>.1-</w:t>
      </w:r>
      <w:r>
        <w:rPr>
          <w:rFonts w:hint="eastAsia"/>
          <w:lang w:val="en-US" w:eastAsia="zh-CN"/>
        </w:rPr>
        <w:t>4 for FR2</w:t>
      </w:r>
      <w:r>
        <w:t>].</w:t>
      </w:r>
    </w:p>
    <w:p w14:paraId="73B653FF" w14:textId="34967BFE" w:rsidR="00693522" w:rsidRDefault="00693522" w:rsidP="00693522">
      <w:pPr>
        <w:rPr>
          <w:rFonts w:eastAsia="?? ??"/>
        </w:rPr>
      </w:pPr>
      <w:r>
        <w:rPr>
          <w:rFonts w:eastAsia="?? ??"/>
        </w:rPr>
        <w:t xml:space="preserve">The value of </w:t>
      </w:r>
      <w:r>
        <w:t>T</w:t>
      </w:r>
      <w:r>
        <w:rPr>
          <w:sz w:val="22"/>
          <w:vertAlign w:val="subscript"/>
        </w:rPr>
        <w:t>L1-RSRP</w:t>
      </w:r>
      <w:r>
        <w:rPr>
          <w:vertAlign w:val="subscript"/>
        </w:rPr>
        <w:t>_Measurement_Period_SSB_</w:t>
      </w:r>
      <w:r>
        <w:rPr>
          <w:rFonts w:hint="eastAsia"/>
          <w:vertAlign w:val="subscript"/>
          <w:lang w:val="en-US" w:eastAsia="zh-CN"/>
        </w:rPr>
        <w:t>inter_withoutGap</w:t>
      </w:r>
      <w:r>
        <w:rPr>
          <w:rFonts w:eastAsia="?? ??"/>
        </w:rPr>
        <w:t xml:space="preserve"> is defined for FR1 in Table 9.</w:t>
      </w:r>
      <w:r w:rsidR="007710A7">
        <w:rPr>
          <w:lang w:val="en-US" w:eastAsia="zh-CN"/>
        </w:rPr>
        <w:t>15</w:t>
      </w:r>
      <w:r>
        <w:rPr>
          <w:rFonts w:eastAsia="?? ??"/>
        </w:rPr>
        <w:t>.</w:t>
      </w:r>
      <w:r>
        <w:rPr>
          <w:rFonts w:hint="eastAsia"/>
          <w:lang w:val="en-US" w:eastAsia="zh-CN"/>
        </w:rPr>
        <w:t>6</w:t>
      </w:r>
      <w:r>
        <w:rPr>
          <w:rFonts w:eastAsia="?? ??"/>
        </w:rPr>
        <w:t>.1</w:t>
      </w:r>
      <w:r>
        <w:rPr>
          <w:rFonts w:hint="eastAsia"/>
          <w:lang w:val="en-US" w:eastAsia="zh-CN"/>
        </w:rPr>
        <w:t>.1</w:t>
      </w:r>
      <w:r>
        <w:rPr>
          <w:rFonts w:eastAsia="?? ??"/>
        </w:rPr>
        <w:t xml:space="preserve">-1.  </w:t>
      </w:r>
      <w:r>
        <w:rPr>
          <w:lang w:eastAsia="zh-CN"/>
        </w:rPr>
        <w:t>T</w:t>
      </w:r>
      <w:r>
        <w:rPr>
          <w:rFonts w:hint="eastAsia"/>
          <w:lang w:eastAsia="zh-CN"/>
        </w:rPr>
        <w:t xml:space="preserve">he </w:t>
      </w:r>
      <w:r>
        <w:rPr>
          <w:rFonts w:eastAsia="?? ??"/>
        </w:rPr>
        <w:t xml:space="preserve">value of </w:t>
      </w:r>
      <w:r>
        <w:t>T</w:t>
      </w:r>
      <w:r>
        <w:rPr>
          <w:sz w:val="22"/>
          <w:vertAlign w:val="subscript"/>
        </w:rPr>
        <w:t>L1-RSRP</w:t>
      </w:r>
      <w:r>
        <w:rPr>
          <w:vertAlign w:val="subscript"/>
        </w:rPr>
        <w:t>_Measurement_Period_SSB_</w:t>
      </w:r>
      <w:r>
        <w:rPr>
          <w:rFonts w:hint="eastAsia"/>
          <w:vertAlign w:val="subscript"/>
          <w:lang w:val="en-US" w:eastAsia="zh-CN"/>
        </w:rPr>
        <w:t>inter_withoutGap</w:t>
      </w:r>
      <w:r>
        <w:rPr>
          <w:rFonts w:eastAsia="?? ??"/>
        </w:rPr>
        <w:t xml:space="preserve">  is defined for FR2 in Table 9.</w:t>
      </w:r>
      <w:r w:rsidR="007710A7">
        <w:rPr>
          <w:lang w:val="en-US" w:eastAsia="zh-CN"/>
        </w:rPr>
        <w:t>15</w:t>
      </w:r>
      <w:r>
        <w:rPr>
          <w:rFonts w:eastAsia="?? ??"/>
        </w:rPr>
        <w:t>.</w:t>
      </w:r>
      <w:r>
        <w:rPr>
          <w:rFonts w:hint="eastAsia"/>
          <w:lang w:val="en-US" w:eastAsia="zh-CN"/>
        </w:rPr>
        <w:t>6</w:t>
      </w:r>
      <w:r>
        <w:rPr>
          <w:rFonts w:eastAsia="?? ??"/>
        </w:rPr>
        <w:t>.1</w:t>
      </w:r>
      <w:r>
        <w:rPr>
          <w:rFonts w:hint="eastAsia"/>
          <w:lang w:val="en-US" w:eastAsia="zh-CN"/>
        </w:rPr>
        <w:t>.1</w:t>
      </w:r>
      <w:r>
        <w:rPr>
          <w:rFonts w:eastAsia="?? ??"/>
        </w:rPr>
        <w:t>-</w:t>
      </w:r>
      <w:r>
        <w:rPr>
          <w:rFonts w:hint="eastAsia"/>
          <w:lang w:val="en-US" w:eastAsia="zh-CN"/>
        </w:rPr>
        <w:t>2</w:t>
      </w:r>
      <w:r>
        <w:rPr>
          <w:rFonts w:eastAsia="?? ??"/>
        </w:rPr>
        <w:t>, where</w:t>
      </w:r>
    </w:p>
    <w:p w14:paraId="34C15B71" w14:textId="77777777" w:rsidR="00693522" w:rsidRDefault="00693522" w:rsidP="00693522">
      <w:pPr>
        <w:pStyle w:val="B10"/>
      </w:pPr>
      <w:r>
        <w:t>-</w:t>
      </w:r>
      <w:r>
        <w:tab/>
        <w:t xml:space="preserve">[M=1 if higher layer parameter </w:t>
      </w:r>
      <w:r>
        <w:rPr>
          <w:i/>
        </w:rPr>
        <w:t>timeRestrictionForChannelMeasurement</w:t>
      </w:r>
      <w:r>
        <w:t xml:space="preserve"> is configured, and M=3 otherwise] </w:t>
      </w:r>
    </w:p>
    <w:p w14:paraId="78DDD6FD" w14:textId="77777777" w:rsidR="00693522" w:rsidRDefault="00693522" w:rsidP="00693522">
      <w:pPr>
        <w:pStyle w:val="B10"/>
      </w:pPr>
      <w:r>
        <w:t>-</w:t>
      </w:r>
      <w:r>
        <w:tab/>
        <w:t>N= 8.</w:t>
      </w:r>
    </w:p>
    <w:p w14:paraId="718D990D" w14:textId="77777777" w:rsidR="00693522" w:rsidRDefault="00693522" w:rsidP="00693522">
      <w:pPr>
        <w:pStyle w:val="B10"/>
      </w:pPr>
      <w:r>
        <w:t>-</w:t>
      </w:r>
      <w:r>
        <w:tab/>
        <w:t>[P value for SSB resource to be measured is defined as</w:t>
      </w:r>
    </w:p>
    <w:p w14:paraId="60356C5A" w14:textId="77777777" w:rsidR="00693522" w:rsidRDefault="00693522" w:rsidP="00693522">
      <w:pPr>
        <w:pStyle w:val="B20"/>
      </w:pPr>
      <w:r>
        <w:t>-</w:t>
      </w:r>
      <w:r>
        <w:tab/>
        <w:t>N</w:t>
      </w:r>
      <w:r>
        <w:rPr>
          <w:vertAlign w:val="subscript"/>
        </w:rPr>
        <w:t>total</w:t>
      </w:r>
      <w:r>
        <w:t xml:space="preserve"> / N</w:t>
      </w:r>
      <w:r>
        <w:rPr>
          <w:vertAlign w:val="subscript"/>
        </w:rPr>
        <w:t>outside_MG</w:t>
      </w:r>
      <w:r>
        <w:t xml:space="preserve"> in FR1</w:t>
      </w:r>
    </w:p>
    <w:p w14:paraId="7C8A906F" w14:textId="77777777" w:rsidR="00693522" w:rsidRDefault="00693522" w:rsidP="00693522">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in FR2 with N</w:t>
      </w:r>
      <w:r>
        <w:rPr>
          <w:vertAlign w:val="subscript"/>
        </w:rPr>
        <w:t>available</w:t>
      </w:r>
      <w:r>
        <w:t xml:space="preserve"> = 0</w:t>
      </w:r>
    </w:p>
    <w:p w14:paraId="6AD3E70F" w14:textId="77777777" w:rsidR="00693522" w:rsidRDefault="00693522" w:rsidP="00693522">
      <w:pPr>
        <w:pStyle w:val="B20"/>
      </w:pPr>
      <w:r>
        <w:t>-</w:t>
      </w:r>
      <w:r>
        <w:tab/>
        <w:t>N</w:t>
      </w:r>
      <w:r>
        <w:rPr>
          <w:vertAlign w:val="subscript"/>
        </w:rPr>
        <w:t>total</w:t>
      </w:r>
      <w:r>
        <w:t xml:space="preserve"> / N</w:t>
      </w:r>
      <w:r>
        <w:rPr>
          <w:vertAlign w:val="subscript"/>
        </w:rPr>
        <w:t>available</w:t>
      </w:r>
      <w:r>
        <w:t xml:space="preserve"> in FR2 with N</w:t>
      </w:r>
      <w:r>
        <w:rPr>
          <w:vertAlign w:val="subscript"/>
        </w:rPr>
        <w:t>available</w:t>
      </w:r>
      <w:r>
        <w:t xml:space="preserve"> &gt; 0</w:t>
      </w:r>
    </w:p>
    <w:p w14:paraId="5E542AA6" w14:textId="77777777" w:rsidR="00693522" w:rsidRDefault="00693522" w:rsidP="00693522">
      <w:pPr>
        <w:pStyle w:val="B10"/>
        <w:ind w:leftChars="200" w:left="400" w:firstLine="0"/>
        <w:rPr>
          <w:lang w:eastAsia="zh-CN"/>
        </w:rPr>
      </w:pP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per-FR measurement gaps within the same FR as serving cell, and starting at the beginning of any </w:t>
      </w:r>
      <w:r>
        <w:t>SSB</w:t>
      </w:r>
      <w:r>
        <w:rPr>
          <w:lang w:eastAsia="zh-CN"/>
        </w:rPr>
        <w:t xml:space="preserve"> resource occasion: </w:t>
      </w:r>
    </w:p>
    <w:p w14:paraId="5DF51A6A" w14:textId="77777777" w:rsidR="00693522" w:rsidRDefault="00693522" w:rsidP="00693522">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1F0334DE" w14:textId="77777777" w:rsidR="00693522" w:rsidRDefault="00693522" w:rsidP="00693522">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590FF2C0" w14:textId="77777777" w:rsidR="00693522" w:rsidRDefault="00693522" w:rsidP="00693522">
      <w:pPr>
        <w:pStyle w:val="B20"/>
      </w:pPr>
      <w:r>
        <w:t>-</w:t>
      </w:r>
      <w:r>
        <w:tab/>
        <w:t>N</w:t>
      </w:r>
      <w:r>
        <w:rPr>
          <w:vertAlign w:val="subscript"/>
        </w:rPr>
        <w:t>available</w:t>
      </w:r>
      <w:r>
        <w:t xml:space="preserve"> is the number of SSB resource occasions that are not overlapped with any </w:t>
      </w:r>
      <w:r>
        <w:rPr>
          <w:bCs/>
          <w:lang w:eastAsia="zh-CN"/>
        </w:rPr>
        <w:t>measurement gap</w:t>
      </w:r>
      <w:r>
        <w:t xml:space="preserve"> occasion nor any SMTC occasion within the window W</w:t>
      </w:r>
    </w:p>
    <w:p w14:paraId="53E0A23D" w14:textId="77777777" w:rsidR="00693522" w:rsidRDefault="00693522" w:rsidP="00693522">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6BBCECFA" w14:textId="77777777" w:rsidR="00693522" w:rsidRDefault="00693522" w:rsidP="00693522">
      <w:pPr>
        <w:pStyle w:val="B10"/>
      </w:pPr>
      <w:r>
        <w:t>-</w:t>
      </w:r>
      <w:r>
        <w:tab/>
        <w:t>P</w:t>
      </w:r>
      <w:r>
        <w:rPr>
          <w:vertAlign w:val="subscript"/>
        </w:rPr>
        <w:t>sharing factor</w:t>
      </w:r>
      <w:r>
        <w:t xml:space="preserve"> = 1, if the SSB configured for L1-RSRP measurement outside measurement gap is</w:t>
      </w:r>
    </w:p>
    <w:p w14:paraId="49DC2576" w14:textId="77777777" w:rsidR="00693522" w:rsidRDefault="00693522" w:rsidP="00693522">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Pr>
        <w:t xml:space="preserve"> </w:t>
      </w:r>
      <w:r>
        <w:rPr>
          <w:i/>
          <w:iCs/>
        </w:rPr>
        <w:t>SSB-ToMeasure</w:t>
      </w:r>
      <w:r>
        <w:t> from all the configured measurement objects merged on the same serving carrier, and,</w:t>
      </w:r>
    </w:p>
    <w:p w14:paraId="1D95F669" w14:textId="77777777" w:rsidR="00693522" w:rsidRDefault="00693522" w:rsidP="00693522">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1D1AEC1E" w14:textId="77777777" w:rsidR="00693522" w:rsidRDefault="00693522" w:rsidP="00693522">
      <w:pPr>
        <w:pStyle w:val="B10"/>
      </w:pPr>
      <w:r>
        <w:t>-</w:t>
      </w:r>
      <w:r>
        <w:tab/>
        <w:t>P</w:t>
      </w:r>
      <w:r>
        <w:rPr>
          <w:vertAlign w:val="subscript"/>
        </w:rPr>
        <w:t xml:space="preserve">sharing factor </w:t>
      </w:r>
      <w:r>
        <w:rPr>
          <w:lang w:val="en-US"/>
        </w:rPr>
        <w:t>= 3, otherwise.</w:t>
      </w:r>
    </w:p>
    <w:p w14:paraId="2CE109CD" w14:textId="77777777" w:rsidR="00693522" w:rsidRDefault="00693522" w:rsidP="00693522">
      <w:pPr>
        <w:pStyle w:val="B10"/>
        <w:rPr>
          <w:lang w:val="en-US"/>
        </w:rPr>
      </w:pPr>
      <w:r>
        <w:t>-</w:t>
      </w:r>
      <w:r>
        <w:tab/>
        <w:t>P</w:t>
      </w:r>
      <w:r>
        <w:rPr>
          <w:vertAlign w:val="subscript"/>
        </w:rPr>
        <w:t>L1_sharing</w:t>
      </w:r>
      <w:r>
        <w:rPr>
          <w:lang w:val="en-US"/>
        </w:rPr>
        <w:t xml:space="preserve"> is defined as</w:t>
      </w:r>
    </w:p>
    <w:p w14:paraId="5041BB37" w14:textId="77777777" w:rsidR="00693522" w:rsidRDefault="00693522" w:rsidP="00693522">
      <w:pPr>
        <w:pStyle w:val="B20"/>
        <w:ind w:firstLine="0"/>
        <w:rPr>
          <w:lang w:val="en-US"/>
        </w:rPr>
      </w:pPr>
      <w:r>
        <w:rPr>
          <w:lang w:val="en-US"/>
        </w:rPr>
        <w:t>-</w:t>
      </w:r>
      <w:r>
        <w:rPr>
          <w:lang w:val="en-US"/>
        </w:rPr>
        <w:tab/>
        <w:t>When number of neighboring cells to be measured is 1</w:t>
      </w:r>
    </w:p>
    <w:p w14:paraId="04B7FA3C" w14:textId="77777777" w:rsidR="00693522" w:rsidRDefault="00693522" w:rsidP="00693522">
      <w:pPr>
        <w:pStyle w:val="B30"/>
        <w:ind w:firstLine="0"/>
      </w:pPr>
      <w:r>
        <w:t>-</w:t>
      </w:r>
      <w:r>
        <w:tab/>
        <w:t>P</w:t>
      </w:r>
      <w:r>
        <w:rPr>
          <w:vertAlign w:val="subscript"/>
        </w:rPr>
        <w:t>L1_sharing</w:t>
      </w:r>
      <w:r>
        <w:rPr>
          <w:lang w:val="en-US" w:eastAsia="zh-CN"/>
        </w:rPr>
        <w:t xml:space="preserve"> = 2, if </w:t>
      </w:r>
      <w:r>
        <w:t>any symbol of the SSBs from serving cell and neighbor cell are overlapping or adjacent (in time domain)</w:t>
      </w:r>
    </w:p>
    <w:p w14:paraId="21078DB1" w14:textId="77777777" w:rsidR="00693522" w:rsidRDefault="00693522" w:rsidP="00693522">
      <w:pPr>
        <w:pStyle w:val="B30"/>
        <w:ind w:firstLine="0"/>
        <w:rPr>
          <w:lang w:val="en-US" w:eastAsia="zh-CN"/>
        </w:rPr>
      </w:pPr>
      <w:r>
        <w:t>-</w:t>
      </w:r>
      <w:r>
        <w:tab/>
        <w:t>P</w:t>
      </w:r>
      <w:r>
        <w:rPr>
          <w:vertAlign w:val="subscript"/>
        </w:rPr>
        <w:t>L1_sharing</w:t>
      </w:r>
      <w:r>
        <w:rPr>
          <w:lang w:val="en-US" w:eastAsia="zh-CN"/>
        </w:rPr>
        <w:t xml:space="preserve"> = 1, otherwise</w:t>
      </w:r>
    </w:p>
    <w:p w14:paraId="39D37420" w14:textId="77777777" w:rsidR="00693522" w:rsidRDefault="00693522" w:rsidP="00693522">
      <w:pPr>
        <w:pStyle w:val="B20"/>
        <w:ind w:firstLine="0"/>
        <w:rPr>
          <w:lang w:val="en-US"/>
        </w:rPr>
      </w:pPr>
      <w:r>
        <w:rPr>
          <w:lang w:val="en-US"/>
        </w:rPr>
        <w:t>-</w:t>
      </w:r>
      <w:r>
        <w:rPr>
          <w:lang w:val="en-US"/>
        </w:rPr>
        <w:tab/>
        <w:t>When number of neighboring cells to be measured is more than 1</w:t>
      </w:r>
    </w:p>
    <w:p w14:paraId="001ACBA4" w14:textId="77777777" w:rsidR="00693522" w:rsidRDefault="00693522" w:rsidP="00693522">
      <w:pPr>
        <w:pStyle w:val="B30"/>
        <w:ind w:firstLine="0"/>
        <w:rPr>
          <w:lang w:val="en-US" w:eastAsia="zh-CN"/>
        </w:rPr>
      </w:pPr>
      <w:r>
        <w:t>-</w:t>
      </w:r>
      <w:r>
        <w:tab/>
        <w:t>When TCI state of all the intra-frequency neighbor cells are not in the active TCI state list</w:t>
      </w:r>
    </w:p>
    <w:p w14:paraId="1F030827" w14:textId="77777777" w:rsidR="00693522" w:rsidRDefault="00693522" w:rsidP="00693522">
      <w:pPr>
        <w:pStyle w:val="B4"/>
        <w:ind w:firstLine="0"/>
      </w:pPr>
      <w:r>
        <w:t>-</w:t>
      </w:r>
      <w:r>
        <w:tab/>
        <w:t>P</w:t>
      </w:r>
      <w:r>
        <w:rPr>
          <w:vertAlign w:val="subscript"/>
        </w:rPr>
        <w:t>L1_sharing</w:t>
      </w:r>
      <w:r>
        <w:rPr>
          <w:lang w:val="en-US" w:eastAsia="zh-CN"/>
        </w:rPr>
        <w:t xml:space="preserve"> = 3*</w:t>
      </w:r>
      <w:r>
        <w:t>N</w:t>
      </w:r>
      <w:r>
        <w:rPr>
          <w:vertAlign w:val="subscript"/>
        </w:rPr>
        <w:t>Neighbor_Cell</w:t>
      </w:r>
      <w:r>
        <w:rPr>
          <w:lang w:val="en-US" w:eastAsia="zh-CN"/>
        </w:rPr>
        <w:t xml:space="preserve">, where </w:t>
      </w:r>
      <w:r>
        <w:t>N</w:t>
      </w:r>
      <w:r>
        <w:rPr>
          <w:vertAlign w:val="subscript"/>
        </w:rPr>
        <w:t>Neighbor_Cell</w:t>
      </w:r>
      <w:r>
        <w:rPr>
          <w:lang w:val="en-US" w:eastAsia="zh-CN"/>
        </w:rPr>
        <w:t xml:space="preserve"> </w:t>
      </w:r>
      <w:r>
        <w:t>is the number of neighbor cells to measure</w:t>
      </w:r>
      <w:r>
        <w:rPr>
          <w:rFonts w:hint="eastAsia"/>
          <w:lang w:val="en-US" w:eastAsia="zh-CN"/>
        </w:rPr>
        <w:t xml:space="preserve"> on </w:t>
      </w:r>
      <w:r>
        <w:t xml:space="preserve">intra-frequency </w:t>
      </w:r>
      <w:r>
        <w:rPr>
          <w:rFonts w:hint="eastAsia"/>
          <w:lang w:val="en-US" w:eastAsia="zh-CN"/>
        </w:rPr>
        <w:t xml:space="preserve">and inter-frequency without gap </w:t>
      </w:r>
    </w:p>
    <w:p w14:paraId="525C9523" w14:textId="77777777" w:rsidR="00693522" w:rsidRDefault="00693522" w:rsidP="00693522">
      <w:pPr>
        <w:pStyle w:val="B30"/>
        <w:ind w:firstLine="0"/>
        <w:rPr>
          <w:lang w:val="en-US" w:eastAsia="zh-CN"/>
        </w:rPr>
      </w:pPr>
      <w:r>
        <w:t>-</w:t>
      </w:r>
      <w:r>
        <w:tab/>
        <w:t>Otherwise</w:t>
      </w:r>
    </w:p>
    <w:p w14:paraId="44D24731" w14:textId="77777777" w:rsidR="00693522" w:rsidRDefault="00693522" w:rsidP="00693522">
      <w:pPr>
        <w:pStyle w:val="B4"/>
        <w:ind w:firstLine="0"/>
      </w:pPr>
      <w:r>
        <w:t>-</w:t>
      </w:r>
      <w:r>
        <w:tab/>
        <w:t>P</w:t>
      </w:r>
      <w:r>
        <w:rPr>
          <w:vertAlign w:val="subscript"/>
        </w:rPr>
        <w:t>L1_sharing</w:t>
      </w:r>
      <w:r>
        <w:rPr>
          <w:lang w:val="en-US" w:eastAsia="zh-CN"/>
        </w:rPr>
        <w:t xml:space="preserve"> = 3, if </w:t>
      </w:r>
      <w:r>
        <w:t>the neighbor cell’s TCI state is in the active TCI state list</w:t>
      </w:r>
    </w:p>
    <w:p w14:paraId="5201F6B8" w14:textId="77777777" w:rsidR="00693522" w:rsidRDefault="00693522" w:rsidP="00693522">
      <w:pPr>
        <w:pStyle w:val="B4"/>
        <w:ind w:firstLine="0"/>
      </w:pPr>
      <w:r>
        <w:t>Note: The above principle and requirements apply when the NW Network is supposed to activate only one TCI state(s) from only one neighbor cell.</w:t>
      </w:r>
    </w:p>
    <w:p w14:paraId="3062DB78" w14:textId="77777777" w:rsidR="00693522" w:rsidRDefault="00693522" w:rsidP="00693522">
      <w:pPr>
        <w:pStyle w:val="B4"/>
        <w:rPr>
          <w:lang w:val="en-US" w:eastAsia="zh-CN"/>
        </w:rPr>
      </w:pPr>
      <w:r>
        <w:rPr>
          <w:rFonts w:hint="eastAsia"/>
          <w:lang w:eastAsia="zh-CN"/>
        </w:rPr>
        <w:t>F</w:t>
      </w:r>
      <w:r>
        <w:rPr>
          <w:lang w:eastAsia="zh-CN"/>
        </w:rPr>
        <w:t xml:space="preserve">FS: </w:t>
      </w:r>
      <w:r>
        <w:rPr>
          <w:szCs w:val="24"/>
          <w:lang w:eastAsia="zh-CN"/>
        </w:rPr>
        <w:t>when TCI states are activated on neighbor cells in multiple bands</w:t>
      </w:r>
    </w:p>
    <w:p w14:paraId="5B8A5047" w14:textId="77777777" w:rsidR="00693522" w:rsidRDefault="00693522" w:rsidP="00693522">
      <w:r>
        <w:t xml:space="preserve">If the high layer in TS 38.331 [2] signaling of </w:t>
      </w:r>
      <w:r>
        <w:rPr>
          <w:i/>
        </w:rPr>
        <w:t>smtc2</w:t>
      </w:r>
      <w:r>
        <w:t xml:space="preserve"> is configured, for cells indicated in the </w:t>
      </w:r>
      <w:r>
        <w:rPr>
          <w:i/>
        </w:rPr>
        <w:t>pci-List</w:t>
      </w:r>
      <w:r>
        <w:t xml:space="preserve"> parameter in </w:t>
      </w:r>
      <w:r>
        <w:rPr>
          <w:i/>
        </w:rPr>
        <w:t>smtc2</w:t>
      </w:r>
      <w:r>
        <w:t>,</w:t>
      </w:r>
      <w:r>
        <w:rPr>
          <w:rFonts w:hint="eastAsia"/>
          <w:lang w:val="en-US" w:eastAsia="zh-CN"/>
        </w:rPr>
        <w:t xml:space="preserve"> </w:t>
      </w:r>
      <w:r>
        <w:t>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p>
    <w:p w14:paraId="64368AC8" w14:textId="77777777" w:rsidR="00693522" w:rsidRDefault="00693522" w:rsidP="00693522">
      <w:r>
        <w:t>Longer measurement period would be expected if the combination of SSB, SMTC occasion and measurement gap configurations does not meet p</w:t>
      </w:r>
      <w:r>
        <w:rPr>
          <w:rFonts w:hint="eastAsia"/>
          <w:lang w:val="en-US" w:eastAsia="zh-CN"/>
        </w:rPr>
        <w:t>re</w:t>
      </w:r>
      <w:r>
        <w:t>vious conditions.</w:t>
      </w:r>
    </w:p>
    <w:p w14:paraId="1B771671" w14:textId="77777777" w:rsidR="00693522" w:rsidRDefault="00693522" w:rsidP="00693522">
      <w:pPr>
        <w:rPr>
          <w:rFonts w:eastAsia="?? ??"/>
        </w:rPr>
      </w:pPr>
      <w:r>
        <w:rPr>
          <w:rFonts w:eastAsia="?? ??"/>
        </w:rPr>
        <w:t>For either an FR1 or FR2 cell, longer measurement period would be expected during the period T</w:t>
      </w:r>
      <w:r>
        <w:rPr>
          <w:rFonts w:eastAsia="?? ??"/>
          <w:vertAlign w:val="subscript"/>
        </w:rPr>
        <w:t>identify_CGI</w:t>
      </w:r>
      <w:r>
        <w:rPr>
          <w:rFonts w:eastAsia="?? ??"/>
        </w:rPr>
        <w:t xml:space="preserve"> when the UE is requested to decode an NR CGI.</w:t>
      </w:r>
    </w:p>
    <w:p w14:paraId="42A4A339" w14:textId="77777777" w:rsidR="00693522" w:rsidRDefault="00693522" w:rsidP="00693522">
      <w:r>
        <w:t>For either an FR1 or FR2 cell, longer L1 RSRP measurement period would be expected during the period T</w:t>
      </w:r>
      <w:r>
        <w:rPr>
          <w:vertAlign w:val="subscript"/>
        </w:rPr>
        <w:t>identify_CGI,E-UTRAN</w:t>
      </w:r>
      <w:r>
        <w:t xml:space="preserve"> when the UE is requested to decode an LTE CGI.]</w:t>
      </w:r>
    </w:p>
    <w:p w14:paraId="4116A80F" w14:textId="77777777" w:rsidR="00693522" w:rsidRDefault="00693522" w:rsidP="00693522">
      <w:pPr>
        <w:pStyle w:val="TH"/>
      </w:pPr>
      <w:r>
        <w:t>Table 9.15</w:t>
      </w:r>
      <w:r>
        <w:rPr>
          <w:rFonts w:hint="eastAsia"/>
        </w:rPr>
        <w:t>.6.1.1</w:t>
      </w:r>
      <w:r>
        <w:t xml:space="preserve">-1: </w:t>
      </w:r>
      <w:r>
        <w:rPr>
          <w:rFonts w:hint="eastAsia"/>
          <w:lang w:val="en-US" w:eastAsia="zh-CN"/>
        </w:rPr>
        <w:t>Measurement delay for i</w:t>
      </w:r>
      <w:r>
        <w:rPr>
          <w:rFonts w:hint="eastAsia"/>
        </w:rPr>
        <w:t>nter frequency L1-RSRP measurement without measurement gaps</w:t>
      </w:r>
      <w:r>
        <w:t xml:space="preserve"> </w:t>
      </w:r>
      <w:r>
        <w:rPr>
          <w:rFonts w:hint="eastAsia"/>
          <w:lang w:eastAsia="zh-CN"/>
        </w:rPr>
        <w:t>in</w:t>
      </w:r>
      <w:r>
        <w:t xml:space="preserv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93522" w14:paraId="304FF733"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1D3A25F0" w14:textId="77777777" w:rsidR="00693522" w:rsidRDefault="00693522" w:rsidP="00623101">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5ACE1D89" w14:textId="77777777" w:rsidR="00693522" w:rsidRDefault="00693522" w:rsidP="00623101">
            <w:pPr>
              <w:pStyle w:val="TAH"/>
            </w:pPr>
            <w:r>
              <w:t>T</w:t>
            </w:r>
            <w:r>
              <w:rPr>
                <w:rFonts w:hint="eastAsia"/>
                <w:vertAlign w:val="subscript"/>
              </w:rPr>
              <w:t>L1-RSRP_Measurement_Period_SSB_inter_withoutGap</w:t>
            </w:r>
            <w:r>
              <w:t xml:space="preserve"> (ms) </w:t>
            </w:r>
          </w:p>
        </w:tc>
      </w:tr>
      <w:tr w:rsidR="00693522" w14:paraId="0FAF52B7"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06CB1E9F" w14:textId="77777777" w:rsidR="00693522" w:rsidRDefault="00693522" w:rsidP="00623101">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39626AFE" w14:textId="77777777" w:rsidR="00693522" w:rsidRDefault="00693522" w:rsidP="00623101">
            <w:pPr>
              <w:pStyle w:val="TAC"/>
            </w:pPr>
            <w:r>
              <w:t>max(T</w:t>
            </w:r>
            <w:r>
              <w:rPr>
                <w:vertAlign w:val="subscript"/>
              </w:rPr>
              <w:t>Report</w:t>
            </w:r>
            <w:r>
              <w:t>, ceil(M*P)*T</w:t>
            </w:r>
            <w:r>
              <w:rPr>
                <w:vertAlign w:val="subscript"/>
              </w:rPr>
              <w:t>SSB_NBC</w:t>
            </w:r>
            <w:r>
              <w:t>*N</w:t>
            </w:r>
            <w:r>
              <w:rPr>
                <w:vertAlign w:val="subscript"/>
              </w:rPr>
              <w:t>Layer</w:t>
            </w:r>
            <w:r>
              <w:t>)</w:t>
            </w:r>
          </w:p>
        </w:tc>
      </w:tr>
      <w:tr w:rsidR="00693522" w14:paraId="4AE9CB6E"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5404F20C" w14:textId="77777777" w:rsidR="00693522" w:rsidRDefault="00693522" w:rsidP="00623101">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5CC69FB5" w14:textId="77777777" w:rsidR="00693522" w:rsidRDefault="00693522" w:rsidP="00623101">
            <w:pPr>
              <w:pStyle w:val="TAC"/>
            </w:pPr>
            <w:r>
              <w:t>max(T</w:t>
            </w:r>
            <w:r>
              <w:rPr>
                <w:vertAlign w:val="subscript"/>
              </w:rPr>
              <w:t>Report</w:t>
            </w:r>
            <w:r>
              <w:t>, ceil(K *M*P)*max(T</w:t>
            </w:r>
            <w:r>
              <w:rPr>
                <w:vertAlign w:val="subscript"/>
              </w:rPr>
              <w:t>DRX</w:t>
            </w:r>
            <w:r>
              <w:t>,T</w:t>
            </w:r>
            <w:r>
              <w:rPr>
                <w:vertAlign w:val="subscript"/>
              </w:rPr>
              <w:t>SSB_NBC</w:t>
            </w:r>
            <w:r>
              <w:t>)*N</w:t>
            </w:r>
            <w:r>
              <w:rPr>
                <w:vertAlign w:val="subscript"/>
              </w:rPr>
              <w:t>Layer</w:t>
            </w:r>
            <w:r>
              <w:t>)</w:t>
            </w:r>
          </w:p>
        </w:tc>
      </w:tr>
      <w:tr w:rsidR="00693522" w14:paraId="0662B2B8" w14:textId="77777777" w:rsidTr="00623101">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062E0B4A" w14:textId="77777777" w:rsidR="00693522" w:rsidRDefault="00693522" w:rsidP="00623101">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F73BE92" w14:textId="77777777" w:rsidR="00693522" w:rsidRDefault="00693522" w:rsidP="00623101">
            <w:pPr>
              <w:pStyle w:val="TAC"/>
            </w:pPr>
            <w:r>
              <w:t>ceil(M*P)*T</w:t>
            </w:r>
            <w:r>
              <w:rPr>
                <w:vertAlign w:val="subscript"/>
              </w:rPr>
              <w:t>DRX</w:t>
            </w:r>
            <w:r>
              <w:t>*N</w:t>
            </w:r>
            <w:r>
              <w:rPr>
                <w:vertAlign w:val="subscript"/>
              </w:rPr>
              <w:t>Layer</w:t>
            </w:r>
          </w:p>
        </w:tc>
      </w:tr>
      <w:tr w:rsidR="00693522" w14:paraId="526F4CA6" w14:textId="77777777" w:rsidTr="00623101">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136F01DB" w14:textId="77777777" w:rsidR="00693522" w:rsidRDefault="00693522" w:rsidP="00623101">
            <w:pPr>
              <w:pStyle w:val="TAN"/>
              <w:rPr>
                <w:lang w:val="en-US" w:eastAsia="zh-CN"/>
              </w:rPr>
            </w:pPr>
            <w:r>
              <w:t>Note 1:</w:t>
            </w:r>
            <w:r>
              <w:tab/>
            </w:r>
            <w:r>
              <w:rPr>
                <w:rFonts w:cs="v4.2.0"/>
              </w:rPr>
              <w:t>T</w:t>
            </w:r>
            <w:r>
              <w:rPr>
                <w:rFonts w:cs="v4.2.0"/>
                <w:vertAlign w:val="subscript"/>
              </w:rPr>
              <w:t xml:space="preserve">SSB_NBC </w:t>
            </w:r>
            <w:r>
              <w:t>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r>
              <w:t>[N</w:t>
            </w:r>
            <w:r>
              <w:rPr>
                <w:vertAlign w:val="subscript"/>
              </w:rPr>
              <w:t>Layer</w:t>
            </w:r>
            <w:r>
              <w:rPr>
                <w:rFonts w:cs="v4.2.0"/>
                <w:vertAlign w:val="subscript"/>
              </w:rPr>
              <w:t xml:space="preserve"> </w:t>
            </w:r>
            <w:r>
              <w:rPr>
                <w:rFonts w:hint="eastAsia"/>
                <w:lang w:val="en-US" w:eastAsia="zh-CN"/>
              </w:rPr>
              <w:t>=</w:t>
            </w:r>
            <w:r>
              <w:t xml:space="preserve"> the number of int</w:t>
            </w:r>
            <w:r>
              <w:rPr>
                <w:rFonts w:hint="eastAsia"/>
                <w:lang w:val="en-US" w:eastAsia="zh-CN"/>
              </w:rPr>
              <w:t>er</w:t>
            </w:r>
            <w:r>
              <w:t xml:space="preserve">-frequency layers </w:t>
            </w:r>
            <w:r>
              <w:rPr>
                <w:rFonts w:hint="eastAsia"/>
                <w:lang w:val="en-US" w:eastAsia="zh-CN"/>
              </w:rPr>
              <w:t xml:space="preserve">which are </w:t>
            </w:r>
            <w:r>
              <w:t>configured for L1-RSRP measurement with [</w:t>
            </w:r>
            <w:r>
              <w:rPr>
                <w:i/>
                <w:iCs/>
              </w:rPr>
              <w:t>LTM-CSI-ResourceConfig-r18</w:t>
            </w:r>
            <w:r>
              <w:t>]</w:t>
            </w:r>
            <w:r>
              <w:rPr>
                <w:rFonts w:hint="eastAsia"/>
                <w:lang w:val="en-US" w:eastAsia="zh-CN"/>
              </w:rPr>
              <w:t xml:space="preserve"> and measured without measurement gaps + </w:t>
            </w:r>
            <w:r>
              <w:t>the number of intra-frequency layers configured for L1-RSRP measurement with [</w:t>
            </w:r>
            <w:r>
              <w:rPr>
                <w:i/>
                <w:iCs/>
              </w:rPr>
              <w:t>LTM-CSI-ResourceConfig-r18</w:t>
            </w:r>
            <w:r>
              <w:t>]]</w:t>
            </w:r>
            <w:r>
              <w:rPr>
                <w:rFonts w:hint="eastAsia"/>
                <w:lang w:val="en-US" w:eastAsia="zh-CN"/>
              </w:rPr>
              <w:t xml:space="preserve">. </w:t>
            </w:r>
          </w:p>
          <w:p w14:paraId="24A6ED33" w14:textId="77777777" w:rsidR="00693522" w:rsidRDefault="00693522" w:rsidP="00623101">
            <w:pPr>
              <w:pStyle w:val="TAN"/>
            </w:pPr>
            <w:r>
              <w:t>Note 2:</w:t>
            </w:r>
            <w:r>
              <w:tab/>
              <w:t>K = 1.5.</w:t>
            </w:r>
          </w:p>
          <w:p w14:paraId="32E691AC" w14:textId="77777777" w:rsidR="00693522" w:rsidRDefault="00693522" w:rsidP="00623101">
            <w:pPr>
              <w:pStyle w:val="TAN"/>
              <w:rPr>
                <w:i/>
                <w:lang w:eastAsia="zh-CN"/>
              </w:rPr>
            </w:pPr>
            <w:r>
              <w:rPr>
                <w:rFonts w:hint="eastAsia"/>
                <w:lang w:eastAsia="zh-CN"/>
              </w:rPr>
              <w:t>Note</w:t>
            </w:r>
            <w:r>
              <w:t xml:space="preserve"> 3</w:t>
            </w:r>
            <w:r>
              <w:rPr>
                <w:rFonts w:hint="eastAsia"/>
                <w:lang w:eastAsia="zh-CN"/>
              </w:rPr>
              <w:t>:</w:t>
            </w:r>
            <w:r>
              <w:t xml:space="preserve"> </w:t>
            </w:r>
            <w:r>
              <w:tab/>
            </w:r>
            <w:r>
              <w:rPr>
                <w:lang w:eastAsia="zh-CN"/>
              </w:rPr>
              <w:t xml:space="preserve">If the actual RTD of serving cell and neighbor cell is larger than CP, </w:t>
            </w:r>
            <w:r>
              <w:rPr>
                <w:rFonts w:hint="eastAsia"/>
                <w:lang w:val="en-US" w:eastAsia="zh-CN"/>
              </w:rPr>
              <w:t xml:space="preserve">for </w:t>
            </w:r>
            <w:r>
              <w:t xml:space="preserve">UE incapable of </w:t>
            </w:r>
            <w:r>
              <w:rPr>
                <w:rFonts w:eastAsia="?? ??"/>
              </w:rPr>
              <w:t>[</w:t>
            </w:r>
            <w:r>
              <w:rPr>
                <w:rFonts w:eastAsia="?? ??"/>
                <w:i/>
                <w:iCs/>
              </w:rPr>
              <w:t>capability of measurement with RTD&gt;CP</w:t>
            </w:r>
            <w:r>
              <w:rPr>
                <w:rFonts w:eastAsia="?? ??"/>
              </w:rPr>
              <w:t>]</w:t>
            </w:r>
            <w:r>
              <w:rPr>
                <w:rFonts w:hint="eastAsia"/>
                <w:lang w:val="en-US" w:eastAsia="zh-CN"/>
              </w:rPr>
              <w:t xml:space="preserve">, </w:t>
            </w:r>
            <w:r>
              <w:rPr>
                <w:lang w:eastAsia="zh-CN"/>
              </w:rPr>
              <w:t>[accuracy degradation is allowed or no requirements].</w:t>
            </w:r>
          </w:p>
        </w:tc>
      </w:tr>
    </w:tbl>
    <w:p w14:paraId="12DC5BFE" w14:textId="77777777" w:rsidR="00693522" w:rsidRDefault="00693522" w:rsidP="00693522">
      <w:pPr>
        <w:rPr>
          <w:lang w:val="en-US" w:eastAsia="zh-CN"/>
        </w:rPr>
      </w:pPr>
    </w:p>
    <w:p w14:paraId="2AC1D107" w14:textId="77777777" w:rsidR="00693522" w:rsidRDefault="00693522" w:rsidP="00693522">
      <w:pPr>
        <w:rPr>
          <w:lang w:val="en-US" w:eastAsia="zh-CN"/>
        </w:rPr>
      </w:pPr>
      <w:r>
        <w:rPr>
          <w:rFonts w:hint="eastAsia"/>
          <w:lang w:val="en-US" w:eastAsia="zh-CN"/>
        </w:rPr>
        <w:t xml:space="preserve">Editor note: FFS whether to add a new table on measurement delay for UE </w:t>
      </w:r>
      <w:r>
        <w:t xml:space="preserve">incapable of </w:t>
      </w:r>
      <w:r>
        <w:rPr>
          <w:rFonts w:eastAsia="?? ??"/>
        </w:rPr>
        <w:t>[</w:t>
      </w:r>
      <w:r>
        <w:rPr>
          <w:rFonts w:eastAsia="?? ??"/>
          <w:i/>
          <w:iCs/>
        </w:rPr>
        <w:t>capability of measurement with RTD&gt;CP</w:t>
      </w:r>
      <w:r>
        <w:rPr>
          <w:rFonts w:eastAsia="?? ??"/>
        </w:rPr>
        <w:t>]</w:t>
      </w:r>
    </w:p>
    <w:p w14:paraId="687CC465" w14:textId="77777777" w:rsidR="00693522" w:rsidRDefault="00693522" w:rsidP="00693522">
      <w:pPr>
        <w:rPr>
          <w:lang w:eastAsia="zh-CN"/>
        </w:rPr>
      </w:pPr>
    </w:p>
    <w:p w14:paraId="15874224" w14:textId="77777777" w:rsidR="00693522" w:rsidRDefault="00693522" w:rsidP="00693522">
      <w:pPr>
        <w:pStyle w:val="TH"/>
      </w:pPr>
      <w:r>
        <w:t>Table 9.15</w:t>
      </w:r>
      <w:r>
        <w:rPr>
          <w:rFonts w:hint="eastAsia"/>
        </w:rPr>
        <w:t>.6.1.1</w:t>
      </w:r>
      <w:r>
        <w:t>-</w:t>
      </w:r>
      <w:r>
        <w:rPr>
          <w:rFonts w:hint="eastAsia"/>
          <w:lang w:val="en-US" w:eastAsia="zh-CN"/>
        </w:rPr>
        <w:t>2</w:t>
      </w:r>
      <w:r>
        <w:t xml:space="preserve">: </w:t>
      </w:r>
      <w:r>
        <w:rPr>
          <w:rFonts w:hint="eastAsia"/>
          <w:lang w:val="en-US" w:eastAsia="zh-CN"/>
        </w:rPr>
        <w:t>Measurement delay for i</w:t>
      </w:r>
      <w:r>
        <w:rPr>
          <w:rFonts w:hint="eastAsia"/>
        </w:rPr>
        <w:t>nter frequency L1-RSRP measurement without measurement gaps</w:t>
      </w:r>
      <w:r>
        <w:t xml:space="preserve"> </w:t>
      </w:r>
      <w:r>
        <w:rPr>
          <w:rFonts w:hint="eastAsia"/>
          <w:lang w:eastAsia="zh-CN"/>
        </w:rPr>
        <w:t>in</w:t>
      </w:r>
      <w:r>
        <w:t xml:space="preserv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93522" w14:paraId="46E10DE8"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tcPr>
          <w:p w14:paraId="010124B1" w14:textId="77777777" w:rsidR="00693522" w:rsidRDefault="00693522" w:rsidP="00623101">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23E943F7" w14:textId="77777777" w:rsidR="00693522" w:rsidRDefault="00693522" w:rsidP="00623101">
            <w:pPr>
              <w:pStyle w:val="TAH"/>
            </w:pPr>
            <w:r>
              <w:t>T</w:t>
            </w:r>
            <w:r>
              <w:rPr>
                <w:rFonts w:hint="eastAsia"/>
                <w:vertAlign w:val="subscript"/>
              </w:rPr>
              <w:t>L1-RSRP_Measurement_Period_SSB_inter_withoutGap</w:t>
            </w:r>
            <w:r>
              <w:t xml:space="preserve"> (ms) </w:t>
            </w:r>
          </w:p>
        </w:tc>
      </w:tr>
      <w:tr w:rsidR="00693522" w14:paraId="4F60B81B"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tcPr>
          <w:p w14:paraId="42DF64F2" w14:textId="77777777" w:rsidR="00693522" w:rsidRDefault="00693522" w:rsidP="00623101">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F306A0A" w14:textId="77777777" w:rsidR="00693522" w:rsidRDefault="00693522" w:rsidP="00623101">
            <w:pPr>
              <w:pStyle w:val="TAC"/>
            </w:pPr>
            <w:r>
              <w:rPr>
                <w:rFonts w:cs="v4.2.0"/>
              </w:rPr>
              <w:t>max(T</w:t>
            </w:r>
            <w:r>
              <w:rPr>
                <w:rFonts w:cs="v4.2.0"/>
                <w:vertAlign w:val="subscript"/>
              </w:rPr>
              <w:t>Report</w:t>
            </w:r>
            <w:r>
              <w:rPr>
                <w:rFonts w:cs="v4.2.0"/>
              </w:rPr>
              <w:t>, ceil(M*P*P</w:t>
            </w:r>
            <w:r>
              <w:rPr>
                <w:rFonts w:cs="v4.2.0"/>
                <w:vertAlign w:val="subscript"/>
              </w:rPr>
              <w:t>L1_sharing</w:t>
            </w:r>
            <w:r>
              <w:rPr>
                <w:rFonts w:cs="v4.2.0"/>
              </w:rPr>
              <w:t>*N)*T</w:t>
            </w:r>
            <w:r>
              <w:rPr>
                <w:rFonts w:cs="v4.2.0"/>
                <w:vertAlign w:val="subscript"/>
              </w:rPr>
              <w:t>SSB_NBC</w:t>
            </w:r>
            <w:r>
              <w:rPr>
                <w:rFonts w:cs="v4.2.0"/>
              </w:rPr>
              <w:t>)</w:t>
            </w:r>
          </w:p>
        </w:tc>
      </w:tr>
      <w:tr w:rsidR="00693522" w14:paraId="0A8F2D43"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tcPr>
          <w:p w14:paraId="4C83BFAC" w14:textId="77777777" w:rsidR="00693522" w:rsidRDefault="00693522" w:rsidP="00623101">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55CF77B" w14:textId="77777777" w:rsidR="00693522" w:rsidRDefault="00693522" w:rsidP="00623101">
            <w:pPr>
              <w:pStyle w:val="TAC"/>
            </w:pPr>
            <w:r>
              <w:rPr>
                <w:rFonts w:cs="v4.2.0"/>
              </w:rPr>
              <w:t>max(T</w:t>
            </w:r>
            <w:r>
              <w:rPr>
                <w:rFonts w:cs="v4.2.0"/>
                <w:vertAlign w:val="subscript"/>
              </w:rPr>
              <w:t>Report</w:t>
            </w:r>
            <w:r>
              <w:rPr>
                <w:rFonts w:cs="v4.2.0"/>
              </w:rPr>
              <w:t>, ceil(1.5*M*P*P</w:t>
            </w:r>
            <w:r>
              <w:rPr>
                <w:rFonts w:cs="v4.2.0"/>
                <w:vertAlign w:val="subscript"/>
              </w:rPr>
              <w:t>L1_sharing</w:t>
            </w:r>
            <w:r>
              <w:rPr>
                <w:rFonts w:cs="v4.2.0"/>
              </w:rPr>
              <w:t xml:space="preserve"> *N)*max(T</w:t>
            </w:r>
            <w:r>
              <w:rPr>
                <w:rFonts w:cs="v4.2.0"/>
                <w:vertAlign w:val="subscript"/>
              </w:rPr>
              <w:t>DRX</w:t>
            </w:r>
            <w:r>
              <w:rPr>
                <w:rFonts w:cs="v4.2.0"/>
              </w:rPr>
              <w:t>,T</w:t>
            </w:r>
            <w:r>
              <w:rPr>
                <w:rFonts w:cs="v4.2.0"/>
                <w:vertAlign w:val="subscript"/>
              </w:rPr>
              <w:t>SSB_NBC</w:t>
            </w:r>
            <w:r>
              <w:rPr>
                <w:rFonts w:cs="v4.2.0"/>
              </w:rPr>
              <w:t>)</w:t>
            </w:r>
            <w:r>
              <w:t xml:space="preserve"> </w:t>
            </w:r>
            <w:r>
              <w:rPr>
                <w:rFonts w:cs="v4.2.0"/>
              </w:rPr>
              <w:t>)</w:t>
            </w:r>
          </w:p>
        </w:tc>
      </w:tr>
      <w:tr w:rsidR="00693522" w14:paraId="22357E29" w14:textId="77777777" w:rsidTr="00623101">
        <w:trPr>
          <w:jc w:val="center"/>
        </w:trPr>
        <w:tc>
          <w:tcPr>
            <w:tcW w:w="2035" w:type="dxa"/>
            <w:tcBorders>
              <w:top w:val="single" w:sz="4" w:space="0" w:color="auto"/>
              <w:left w:val="single" w:sz="4" w:space="0" w:color="auto"/>
              <w:bottom w:val="single" w:sz="4" w:space="0" w:color="auto"/>
              <w:right w:val="single" w:sz="4" w:space="0" w:color="auto"/>
            </w:tcBorders>
          </w:tcPr>
          <w:p w14:paraId="31C81551" w14:textId="77777777" w:rsidR="00693522" w:rsidRDefault="00693522" w:rsidP="00623101">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63E6A42F" w14:textId="77777777" w:rsidR="00693522" w:rsidRDefault="00693522" w:rsidP="00623101">
            <w:pPr>
              <w:pStyle w:val="TAC"/>
            </w:pPr>
            <w:r>
              <w:rPr>
                <w:rFonts w:cs="v4.2.0"/>
              </w:rPr>
              <w:t>ceil(1.5*M*P*P</w:t>
            </w:r>
            <w:r>
              <w:rPr>
                <w:rFonts w:cs="v4.2.0"/>
                <w:vertAlign w:val="subscript"/>
              </w:rPr>
              <w:t>L1_sharing</w:t>
            </w:r>
            <w:r>
              <w:rPr>
                <w:rFonts w:cs="v4.2.0"/>
              </w:rPr>
              <w:t>*N)*T</w:t>
            </w:r>
            <w:r>
              <w:rPr>
                <w:rFonts w:cs="v4.2.0"/>
                <w:vertAlign w:val="subscript"/>
              </w:rPr>
              <w:t>DRX</w:t>
            </w:r>
          </w:p>
        </w:tc>
      </w:tr>
      <w:tr w:rsidR="00693522" w14:paraId="63DFEF6F" w14:textId="77777777" w:rsidTr="00623101">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35B1A0" w14:textId="77777777" w:rsidR="00693522" w:rsidRDefault="00693522" w:rsidP="00623101">
            <w:pPr>
              <w:pStyle w:val="TAN"/>
              <w:rPr>
                <w:highlight w:val="cyan"/>
                <w:lang w:val="en-US" w:eastAsia="zh-CN"/>
              </w:rPr>
            </w:pPr>
            <w:r>
              <w:t>Note 1:</w:t>
            </w:r>
            <w:r>
              <w:tab/>
            </w:r>
            <w:r>
              <w:rPr>
                <w:rFonts w:cs="v4.2.0"/>
              </w:rPr>
              <w:t>T</w:t>
            </w:r>
            <w:r>
              <w:rPr>
                <w:rFonts w:cs="v4.2.0"/>
                <w:vertAlign w:val="subscript"/>
              </w:rPr>
              <w:t>SSB_NBC</w:t>
            </w:r>
            <w:r>
              <w:t xml:space="preserve"> 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p>
          <w:p w14:paraId="1BEC32F3" w14:textId="77777777" w:rsidR="00693522" w:rsidRDefault="00693522" w:rsidP="00623101">
            <w:pPr>
              <w:pStyle w:val="TAN"/>
              <w:rPr>
                <w:lang w:eastAsia="zh-CN"/>
              </w:rPr>
            </w:pPr>
            <w:r>
              <w:rPr>
                <w:rFonts w:hint="eastAsia"/>
                <w:lang w:eastAsia="zh-CN"/>
              </w:rPr>
              <w:t>Note</w:t>
            </w:r>
            <w:r>
              <w:t xml:space="preserve"> 2</w:t>
            </w:r>
            <w:r>
              <w:rPr>
                <w:rFonts w:hint="eastAsia"/>
                <w:lang w:eastAsia="zh-CN"/>
              </w:rPr>
              <w:t>:</w:t>
            </w:r>
            <w:r>
              <w:t xml:space="preserve"> </w:t>
            </w:r>
            <w:r>
              <w:tab/>
            </w:r>
            <w:r>
              <w:rPr>
                <w:lang w:eastAsia="zh-CN"/>
              </w:rPr>
              <w:t xml:space="preserve">If the actual RTD of serving cell and neighbor cell is larger than CP, </w:t>
            </w:r>
            <w:r>
              <w:t xml:space="preserve">for UE incapable of </w:t>
            </w:r>
            <w:r>
              <w:rPr>
                <w:rFonts w:eastAsia="?? ??"/>
              </w:rPr>
              <w:t>[</w:t>
            </w:r>
            <w:r>
              <w:rPr>
                <w:rFonts w:eastAsia="?? ??"/>
                <w:i/>
                <w:iCs/>
              </w:rPr>
              <w:t>capability of measurement with RTD&gt;CP</w:t>
            </w:r>
            <w:r>
              <w:rPr>
                <w:rFonts w:eastAsia="?? ??"/>
              </w:rPr>
              <w:t>]</w:t>
            </w:r>
            <w:r>
              <w:rPr>
                <w:rFonts w:hint="eastAsia"/>
                <w:lang w:val="en-US" w:eastAsia="zh-CN"/>
              </w:rPr>
              <w:t>,</w:t>
            </w:r>
            <w:r>
              <w:rPr>
                <w:lang w:eastAsia="zh-CN"/>
              </w:rPr>
              <w:t>[accuracy degradation is allowed or no requirements].</w:t>
            </w:r>
          </w:p>
          <w:p w14:paraId="4F6B5670" w14:textId="19281E92" w:rsidR="00693522" w:rsidRDefault="00693522" w:rsidP="00623101">
            <w:pPr>
              <w:pStyle w:val="TAN"/>
              <w:rPr>
                <w:rFonts w:cs="v4.2.0"/>
              </w:rPr>
            </w:pPr>
            <w:r>
              <w:rPr>
                <w:rFonts w:hint="eastAsia"/>
                <w:lang w:eastAsia="zh-CN"/>
              </w:rPr>
              <w:t>N</w:t>
            </w:r>
            <w:r>
              <w:rPr>
                <w:lang w:eastAsia="zh-CN"/>
              </w:rPr>
              <w:t>ote3:</w:t>
            </w:r>
            <w:r w:rsidR="00453A68">
              <w:tab/>
            </w:r>
            <w:r>
              <w:rPr>
                <w:lang w:eastAsia="zh-CN"/>
              </w:rPr>
              <w:t xml:space="preserve">When the number of </w:t>
            </w:r>
            <w:r>
              <w:t>neighbor cells</w:t>
            </w:r>
            <w:r>
              <w:rPr>
                <w:b/>
                <w:bCs/>
                <w:u w:val="single"/>
                <w:lang w:eastAsia="zh-CN"/>
              </w:rPr>
              <w:t xml:space="preserve"> t</w:t>
            </w:r>
            <w:r>
              <w:rPr>
                <w:lang w:eastAsia="zh-CN"/>
              </w:rPr>
              <w:t>o be measured</w:t>
            </w:r>
            <w:r>
              <w:rPr>
                <w:rFonts w:hint="eastAsia"/>
                <w:lang w:val="en-US" w:eastAsia="zh-CN"/>
              </w:rPr>
              <w:t xml:space="preserve"> on i</w:t>
            </w:r>
            <w:r>
              <w:t xml:space="preserve">ntra-frequency </w:t>
            </w:r>
            <w:r>
              <w:rPr>
                <w:rFonts w:hint="eastAsia"/>
                <w:lang w:val="en-US" w:eastAsia="zh-CN"/>
              </w:rPr>
              <w:t xml:space="preserve">and inter-frequency without gap </w:t>
            </w:r>
            <w:r>
              <w:rPr>
                <w:lang w:eastAsia="zh-CN"/>
              </w:rPr>
              <w:t xml:space="preserve"> is more than 1 and TCI state(s) of one of the neighbor cells is in the active TCI state, no requirements for other intra-frequency </w:t>
            </w:r>
            <w:r>
              <w:rPr>
                <w:rFonts w:hint="eastAsia"/>
                <w:lang w:val="en-US" w:eastAsia="zh-CN"/>
              </w:rPr>
              <w:t xml:space="preserve">and inter-frequency without gap </w:t>
            </w:r>
            <w:r>
              <w:rPr>
                <w:lang w:eastAsia="zh-CN"/>
              </w:rPr>
              <w:t>neighbor cells except the one whose TCI state(s) is in the active TCI state.</w:t>
            </w:r>
          </w:p>
        </w:tc>
      </w:tr>
    </w:tbl>
    <w:p w14:paraId="20F172FB" w14:textId="77777777" w:rsidR="00693522" w:rsidRDefault="00693522" w:rsidP="00693522">
      <w:pPr>
        <w:rPr>
          <w:lang w:eastAsia="zh-CN"/>
        </w:rPr>
      </w:pPr>
    </w:p>
    <w:p w14:paraId="69D4D21C" w14:textId="77777777" w:rsidR="00693522" w:rsidRDefault="00693522" w:rsidP="00693522">
      <w:pPr>
        <w:rPr>
          <w:rFonts w:eastAsia="?? ??"/>
        </w:rPr>
      </w:pPr>
      <w:r>
        <w:rPr>
          <w:rFonts w:hint="eastAsia"/>
          <w:lang w:val="en-US" w:eastAsia="zh-CN"/>
        </w:rPr>
        <w:t xml:space="preserve">Editor note: FFS whether to add a new table on measurement delay for UE </w:t>
      </w:r>
      <w:r>
        <w:t xml:space="preserve">incapable of </w:t>
      </w:r>
      <w:r>
        <w:rPr>
          <w:rFonts w:eastAsia="?? ??"/>
        </w:rPr>
        <w:t>[</w:t>
      </w:r>
      <w:r>
        <w:rPr>
          <w:rFonts w:eastAsia="?? ??"/>
          <w:i/>
          <w:iCs/>
        </w:rPr>
        <w:t>capability of measurement with RTD&gt;CP</w:t>
      </w:r>
      <w:r>
        <w:rPr>
          <w:rFonts w:eastAsia="?? ??"/>
        </w:rPr>
        <w:t>]</w:t>
      </w:r>
    </w:p>
    <w:p w14:paraId="248D6E97" w14:textId="421AED7F" w:rsidR="00693522" w:rsidRDefault="00693522" w:rsidP="00693522">
      <w:pPr>
        <w:pStyle w:val="NO"/>
        <w:rPr>
          <w:lang w:val="en-US"/>
        </w:rPr>
      </w:pPr>
      <w:r>
        <w:rPr>
          <w:lang w:eastAsia="zh-CN"/>
        </w:rPr>
        <w:t>Editor’s Note:</w:t>
      </w:r>
      <w:r>
        <w:rPr>
          <w:rFonts w:hint="eastAsia"/>
          <w:lang w:val="en-US" w:eastAsia="zh-CN"/>
        </w:rPr>
        <w:t xml:space="preserve"> </w:t>
      </w:r>
      <w:r>
        <w:rPr>
          <w:lang w:eastAsia="zh-CN"/>
        </w:rPr>
        <w:t>The section may be further updated based any newly achieved agreements.</w:t>
      </w:r>
    </w:p>
    <w:p w14:paraId="60D85857" w14:textId="77777777" w:rsidR="00693522" w:rsidRDefault="00693522" w:rsidP="00693522">
      <w:pPr>
        <w:rPr>
          <w:rFonts w:eastAsia="Malgun Gothic"/>
        </w:rPr>
      </w:pPr>
    </w:p>
    <w:p w14:paraId="66C1F85D" w14:textId="77777777" w:rsidR="00693522" w:rsidRDefault="00693522" w:rsidP="00693522">
      <w:pPr>
        <w:pStyle w:val="Heading4"/>
      </w:pPr>
      <w:r>
        <w:t>9.</w:t>
      </w:r>
      <w:r>
        <w:rPr>
          <w:lang w:val="en-US" w:eastAsia="zh-CN"/>
        </w:rPr>
        <w:t>15</w:t>
      </w:r>
      <w:r>
        <w:rPr>
          <w:rFonts w:hint="eastAsia"/>
          <w:lang w:val="en-US" w:eastAsia="zh-CN"/>
        </w:rPr>
        <w:t>.</w:t>
      </w:r>
      <w:r>
        <w:rPr>
          <w:lang w:val="en-US" w:eastAsia="zh-CN"/>
        </w:rPr>
        <w:t>6</w:t>
      </w:r>
      <w:r>
        <w:t>.</w:t>
      </w:r>
      <w:r>
        <w:rPr>
          <w:rFonts w:hint="eastAsia"/>
          <w:lang w:val="en-US" w:eastAsia="zh-CN"/>
        </w:rPr>
        <w:t>2</w:t>
      </w:r>
      <w:r>
        <w:tab/>
        <w:t xml:space="preserve">Measurement restriction for </w:t>
      </w:r>
      <w:r>
        <w:rPr>
          <w:rFonts w:hint="eastAsia"/>
          <w:lang w:val="en-US" w:eastAsia="zh-CN"/>
        </w:rPr>
        <w:t xml:space="preserve">inter frequency </w:t>
      </w:r>
      <w:r>
        <w:t>L1-RSRP measurement</w:t>
      </w:r>
    </w:p>
    <w:p w14:paraId="3A62042B" w14:textId="77777777" w:rsidR="00693522" w:rsidRDefault="00693522" w:rsidP="00693522">
      <w:pPr>
        <w:rPr>
          <w:lang w:eastAsia="zh-CN"/>
        </w:rPr>
      </w:pPr>
      <w:r>
        <w:rPr>
          <w:lang w:eastAsia="zh-CN"/>
        </w:rPr>
        <w:t xml:space="preserve">Measurement restrictions described in the following clauses apply </w:t>
      </w:r>
      <w:r>
        <w:rPr>
          <w:rFonts w:hint="eastAsia"/>
          <w:lang w:eastAsia="zh-CN"/>
        </w:rPr>
        <w:t xml:space="preserve">when UE is performing L1-RSRP measurement on </w:t>
      </w:r>
      <w:r>
        <w:rPr>
          <w:lang w:eastAsia="zh-CN"/>
        </w:rPr>
        <w:t xml:space="preserve">neighbor </w:t>
      </w:r>
      <w:r>
        <w:rPr>
          <w:rFonts w:hint="eastAsia"/>
          <w:lang w:eastAsia="zh-CN"/>
        </w:rPr>
        <w:t>cell(s)</w:t>
      </w:r>
      <w:r>
        <w:rPr>
          <w:lang w:eastAsia="zh-CN"/>
        </w:rPr>
        <w:t xml:space="preserve"> without measurement gap</w:t>
      </w:r>
      <w:r>
        <w:rPr>
          <w:rFonts w:hint="eastAsia"/>
          <w:lang w:eastAsia="zh-CN"/>
        </w:rPr>
        <w:t>.</w:t>
      </w:r>
    </w:p>
    <w:p w14:paraId="5D46AD2D" w14:textId="77777777" w:rsidR="00693522" w:rsidRDefault="00693522" w:rsidP="00693522">
      <w:r>
        <w:t xml:space="preserve">Unless explicitly stated, the SSB to be measured for L1-RSRP measurement is transmitted from neigbor </w:t>
      </w:r>
      <w:r>
        <w:rPr>
          <w:lang w:eastAsia="zh-CN"/>
        </w:rPr>
        <w:t>cell(s)</w:t>
      </w:r>
      <w:r>
        <w:t>.</w:t>
      </w:r>
    </w:p>
    <w:p w14:paraId="7B6E8317" w14:textId="77777777" w:rsidR="00693522" w:rsidRDefault="00693522" w:rsidP="00693522">
      <w:pPr>
        <w:pStyle w:val="NO"/>
        <w:rPr>
          <w:lang w:eastAsia="zh-CN"/>
        </w:rPr>
      </w:pPr>
      <w:r>
        <w:rPr>
          <w:lang w:eastAsia="zh-CN"/>
        </w:rPr>
        <w:t xml:space="preserve">Editor’s Note: The section may be further updated based any newly achieved agreements. </w:t>
      </w:r>
    </w:p>
    <w:p w14:paraId="59A81133" w14:textId="77777777" w:rsidR="00693522" w:rsidRDefault="00693522" w:rsidP="00693522">
      <w:pPr>
        <w:rPr>
          <w:lang w:val="en-US"/>
        </w:rPr>
      </w:pPr>
    </w:p>
    <w:p w14:paraId="1FA8B782" w14:textId="77777777" w:rsidR="00693522" w:rsidRDefault="00693522" w:rsidP="00693522">
      <w:pPr>
        <w:pStyle w:val="Heading5"/>
      </w:pPr>
      <w:r>
        <w:t>9.</w:t>
      </w:r>
      <w:r>
        <w:rPr>
          <w:lang w:val="en-US" w:eastAsia="zh-CN"/>
        </w:rPr>
        <w:t>15</w:t>
      </w:r>
      <w:r>
        <w:t>.</w:t>
      </w:r>
      <w:r>
        <w:rPr>
          <w:lang w:val="en-US" w:eastAsia="zh-CN"/>
        </w:rPr>
        <w:t>6</w:t>
      </w:r>
      <w:r>
        <w:t>.</w:t>
      </w:r>
      <w:r>
        <w:rPr>
          <w:rFonts w:hint="eastAsia"/>
          <w:lang w:val="en-US" w:eastAsia="zh-CN"/>
        </w:rPr>
        <w:t>2.</w:t>
      </w:r>
      <w:r>
        <w:t>1</w:t>
      </w:r>
      <w:r>
        <w:tab/>
        <w:t>Measurement restriction for SSB based L1-RSRP</w:t>
      </w:r>
    </w:p>
    <w:p w14:paraId="2694B1DF" w14:textId="77777777" w:rsidR="00693522" w:rsidRDefault="00693522" w:rsidP="00693522">
      <w:r>
        <w:t xml:space="preserve">[For FR1, </w:t>
      </w:r>
    </w:p>
    <w:p w14:paraId="317881F8" w14:textId="77777777" w:rsidR="00693522" w:rsidRDefault="00693522" w:rsidP="00693522">
      <w:pPr>
        <w:ind w:leftChars="100" w:left="200"/>
      </w:pPr>
      <w:r>
        <w:t xml:space="preserve">when the SSB for L1-RSRP measurement overlaps with the concerned OFDM symbols, where the concern OFDM symbols are </w:t>
      </w:r>
    </w:p>
    <w:p w14:paraId="771EC548" w14:textId="77777777" w:rsidR="00693522" w:rsidRDefault="00693522" w:rsidP="00693522">
      <w:pPr>
        <w:pStyle w:val="B10"/>
        <w:ind w:leftChars="242" w:left="768"/>
      </w:pPr>
      <w:r>
        <w:t>-</w:t>
      </w:r>
      <w:r>
        <w:tab/>
        <w:t xml:space="preserve">the same and 1 OFDM symbol before or after the OFDM symbol of SSB transmitted from serving cell(s) for RLM, BFD, CBD or L1-RSRP measurement, if UE support </w:t>
      </w:r>
      <w:r>
        <w:rPr>
          <w:rFonts w:eastAsia="?? ??"/>
        </w:rPr>
        <w:t>[</w:t>
      </w:r>
      <w:r>
        <w:rPr>
          <w:rFonts w:eastAsia="?? ??"/>
          <w:i/>
          <w:iCs/>
        </w:rPr>
        <w:t>capability of measurement with RTD&gt;CP</w:t>
      </w:r>
      <w:r>
        <w:rPr>
          <w:rFonts w:eastAsia="?? ??"/>
        </w:rPr>
        <w:t>]</w:t>
      </w:r>
      <w:r>
        <w:t>,</w:t>
      </w:r>
    </w:p>
    <w:p w14:paraId="72835237" w14:textId="77777777" w:rsidR="00693522" w:rsidRDefault="00693522" w:rsidP="00693522">
      <w:pPr>
        <w:pStyle w:val="B10"/>
        <w:ind w:leftChars="242" w:left="768"/>
      </w:pPr>
      <w:r>
        <w:t>-</w:t>
      </w:r>
      <w:r>
        <w:tab/>
        <w:t xml:space="preserve">the same OFDM symbol of SSB transmitted from serving cell(s) for RLM, BFD, CBD or L1-RSRP measurement, if UE does not support </w:t>
      </w:r>
      <w:r>
        <w:rPr>
          <w:rFonts w:eastAsia="?? ??"/>
        </w:rPr>
        <w:t>[</w:t>
      </w:r>
      <w:r>
        <w:rPr>
          <w:rFonts w:eastAsia="?? ??"/>
          <w:i/>
          <w:iCs/>
        </w:rPr>
        <w:t>capability of measurement with RTD&gt;CP</w:t>
      </w:r>
      <w:r>
        <w:rPr>
          <w:rFonts w:eastAsia="?? ??"/>
        </w:rPr>
        <w:t>]</w:t>
      </w:r>
      <w:r>
        <w:t>,</w:t>
      </w:r>
    </w:p>
    <w:p w14:paraId="32F5F9F3" w14:textId="77777777" w:rsidR="00693522" w:rsidRDefault="00693522" w:rsidP="00693522">
      <w:pPr>
        <w:pStyle w:val="B10"/>
        <w:ind w:leftChars="149" w:left="582"/>
      </w:pPr>
      <w:r>
        <w:t>- UE shall be able to measure the SSB for L1-RSRP measurement without any restriction;</w:t>
      </w:r>
    </w:p>
    <w:p w14:paraId="21829D65" w14:textId="77777777" w:rsidR="00693522" w:rsidRDefault="00693522" w:rsidP="00693522">
      <w:pPr>
        <w:ind w:leftChars="100" w:left="200"/>
      </w:pPr>
      <w:r>
        <w:t xml:space="preserve">when the SSB for L1-RSRP measurement overlapps with the concerned OFDM symbols, where the concern OFDM symbols are </w:t>
      </w:r>
    </w:p>
    <w:p w14:paraId="2ADCF56C" w14:textId="77777777" w:rsidR="00693522" w:rsidRDefault="00693522" w:rsidP="00693522">
      <w:pPr>
        <w:pStyle w:val="B10"/>
        <w:ind w:leftChars="242" w:left="768"/>
      </w:pPr>
      <w:r>
        <w:t>-</w:t>
      </w:r>
      <w:r>
        <w:tab/>
        <w:t xml:space="preserve">the same and 1 OFDM symbol before or after the OFDM symbol of CSI-RS transmitted from serving cell(s) for RLM, BFD, CBD or L1-RSRP measurement, if UE supports </w:t>
      </w:r>
      <w:r>
        <w:rPr>
          <w:rFonts w:eastAsia="?? ??"/>
        </w:rPr>
        <w:t>[</w:t>
      </w:r>
      <w:r>
        <w:rPr>
          <w:rFonts w:eastAsia="?? ??"/>
          <w:i/>
          <w:iCs/>
        </w:rPr>
        <w:t>capability of measurement with RTD&gt;CP</w:t>
      </w:r>
      <w:r>
        <w:rPr>
          <w:rFonts w:eastAsia="?? ??"/>
        </w:rPr>
        <w:t>]</w:t>
      </w:r>
      <w:r>
        <w:t>,</w:t>
      </w:r>
    </w:p>
    <w:p w14:paraId="79BFFFE1" w14:textId="77777777" w:rsidR="00693522" w:rsidRDefault="00693522" w:rsidP="00693522">
      <w:pPr>
        <w:pStyle w:val="B10"/>
        <w:ind w:leftChars="242" w:left="768"/>
      </w:pPr>
      <w:r>
        <w:t>-</w:t>
      </w:r>
      <w:r>
        <w:tab/>
        <w:t xml:space="preserve">the same OFDM symbol of SSB transmitted from serving cell(s) for RLM, BFD, CBD or L1-RSRP measurement, if UE does not support </w:t>
      </w:r>
      <w:r>
        <w:rPr>
          <w:rFonts w:eastAsia="?? ??"/>
        </w:rPr>
        <w:t>[</w:t>
      </w:r>
      <w:r>
        <w:rPr>
          <w:rFonts w:eastAsia="?? ??"/>
          <w:i/>
          <w:iCs/>
        </w:rPr>
        <w:t>capability of measurement with RTD&gt;CP</w:t>
      </w:r>
      <w:r>
        <w:rPr>
          <w:rFonts w:eastAsia="?? ??"/>
        </w:rPr>
        <w:t>]</w:t>
      </w:r>
      <w:r>
        <w:t>,</w:t>
      </w:r>
    </w:p>
    <w:p w14:paraId="55C85E29" w14:textId="77777777" w:rsidR="00693522" w:rsidRDefault="00693522" w:rsidP="00693522">
      <w:pPr>
        <w:pStyle w:val="B10"/>
        <w:ind w:leftChars="142"/>
      </w:pPr>
      <w:r>
        <w:t>-</w:t>
      </w:r>
      <w:r>
        <w:tab/>
        <w:t>If SSB and CSI-RS have same SCS, UE shall be able to measure the SSB for L1-RSRP measurement without any restriction;</w:t>
      </w:r>
    </w:p>
    <w:p w14:paraId="02D13BD1" w14:textId="77777777" w:rsidR="00693522" w:rsidRDefault="00693522" w:rsidP="00693522">
      <w:pPr>
        <w:pStyle w:val="B10"/>
        <w:ind w:leftChars="142"/>
      </w:pPr>
      <w:r>
        <w:t>-</w:t>
      </w:r>
      <w:r>
        <w:tab/>
        <w:t>If SSB and CSI-RS have different SCS,</w:t>
      </w:r>
    </w:p>
    <w:p w14:paraId="2FF06A23" w14:textId="77777777" w:rsidR="00693522" w:rsidRDefault="00693522" w:rsidP="00693522">
      <w:pPr>
        <w:ind w:leftChars="283" w:left="850" w:hanging="284"/>
      </w:pPr>
      <w:r>
        <w:t>-</w:t>
      </w:r>
      <w:r>
        <w:tab/>
        <w:t xml:space="preserve">If UE supports </w:t>
      </w:r>
      <w:r>
        <w:rPr>
          <w:i/>
          <w:iCs/>
        </w:rPr>
        <w:t>simultaneousRxDataSSB-DiffNumerology</w:t>
      </w:r>
      <w:r>
        <w:t>, UE shall be able to measure the SSB for L1-RSRP measurement without any restriction;</w:t>
      </w:r>
    </w:p>
    <w:p w14:paraId="352496D0" w14:textId="77777777" w:rsidR="00693522" w:rsidRDefault="00693522" w:rsidP="00693522">
      <w:pPr>
        <w:ind w:leftChars="283" w:left="850" w:hanging="284"/>
        <w:rPr>
          <w:lang w:val="en-US"/>
        </w:rPr>
      </w:pPr>
      <w:r>
        <w:t>-</w:t>
      </w:r>
      <w:r>
        <w:tab/>
        <w:t xml:space="preserve">If UE does not support </w:t>
      </w:r>
      <w:r>
        <w:rPr>
          <w:i/>
          <w:iCs/>
        </w:rPr>
        <w:t>simultaneousRxDataSSB-DiffNumerology</w:t>
      </w:r>
      <w:r>
        <w:t xml:space="preserve">, UE is required to measure one of but not both SSB for L1-RSRP measurement and CSI-RS. Longer measurement period for SSB based L1-RSRP measurement is expected, and </w:t>
      </w:r>
      <w:r>
        <w:rPr>
          <w:lang w:val="en-US"/>
        </w:rPr>
        <w:t>no requirements are defined.</w:t>
      </w:r>
    </w:p>
    <w:p w14:paraId="57BA68BA" w14:textId="77777777" w:rsidR="00693522" w:rsidRDefault="00693522" w:rsidP="00693522">
      <w:r>
        <w:t xml:space="preserve">For FR2, </w:t>
      </w:r>
    </w:p>
    <w:p w14:paraId="25508622" w14:textId="77777777" w:rsidR="00693522" w:rsidRDefault="00693522" w:rsidP="00693522">
      <w:pPr>
        <w:ind w:leftChars="100" w:left="200"/>
      </w:pPr>
      <w:r>
        <w:t xml:space="preserve">when the SSB for L1-RSRP measurement </w:t>
      </w:r>
      <w:r>
        <w:rPr>
          <w:rFonts w:eastAsia="Malgun Gothic"/>
          <w:lang w:eastAsia="ja-JP"/>
        </w:rPr>
        <w:t xml:space="preserve">on one CC </w:t>
      </w:r>
      <w:r>
        <w:t xml:space="preserve">overlapps with the concerned OFDM symbols, where the concern OFDM symbols are </w:t>
      </w:r>
    </w:p>
    <w:p w14:paraId="1D3682AC" w14:textId="77777777" w:rsidR="00693522" w:rsidRDefault="00693522" w:rsidP="00693522">
      <w:pPr>
        <w:pStyle w:val="B10"/>
        <w:ind w:leftChars="242" w:left="768"/>
      </w:pPr>
      <w:r>
        <w:t>-</w:t>
      </w:r>
      <w:r>
        <w:tab/>
        <w:t xml:space="preserve">the same and/or 1 OFDM symbol before or after OFDM symbol of SSB transmitted from serving cell(s) for RLM, BFD, or CBD measurement </w:t>
      </w:r>
      <w:r>
        <w:rPr>
          <w:rFonts w:eastAsia="Malgun Gothic"/>
          <w:lang w:eastAsia="ja-JP"/>
        </w:rPr>
        <w:t>on the same CC or different CCs in the same band</w:t>
      </w:r>
      <w:r>
        <w:t xml:space="preserve">, if UE supports </w:t>
      </w:r>
      <w:r>
        <w:rPr>
          <w:rFonts w:eastAsia="?? ??"/>
        </w:rPr>
        <w:t>[</w:t>
      </w:r>
      <w:r>
        <w:rPr>
          <w:rFonts w:eastAsia="?? ??"/>
          <w:i/>
          <w:iCs/>
        </w:rPr>
        <w:t>capability of measurement with RTD&gt;CP</w:t>
      </w:r>
      <w:r>
        <w:rPr>
          <w:rFonts w:eastAsia="?? ??"/>
        </w:rPr>
        <w:t>]</w:t>
      </w:r>
      <w:r>
        <w:t>,</w:t>
      </w:r>
    </w:p>
    <w:p w14:paraId="4F3FBC6D" w14:textId="77777777" w:rsidR="00693522" w:rsidRDefault="00693522" w:rsidP="00693522">
      <w:pPr>
        <w:pStyle w:val="B10"/>
        <w:ind w:leftChars="242" w:left="768"/>
      </w:pPr>
      <w:r>
        <w:t>-</w:t>
      </w:r>
      <w:r>
        <w:tab/>
        <w:t xml:space="preserve">the same OFDM symbol as SSB transmitted from serving cell(s) for RLM, BFD, or CBD measurement </w:t>
      </w:r>
      <w:r>
        <w:rPr>
          <w:rFonts w:eastAsia="Malgun Gothic"/>
          <w:lang w:eastAsia="ja-JP"/>
        </w:rPr>
        <w:t>on the same CC or different CCs in the same band</w:t>
      </w:r>
      <w:r>
        <w:t xml:space="preserve">, if UE does not support </w:t>
      </w:r>
      <w:r>
        <w:rPr>
          <w:rFonts w:eastAsia="?? ??"/>
        </w:rPr>
        <w:t>[</w:t>
      </w:r>
      <w:r>
        <w:rPr>
          <w:rFonts w:eastAsia="?? ??"/>
          <w:i/>
          <w:iCs/>
        </w:rPr>
        <w:t>capability of measurement with RTD&gt;CP</w:t>
      </w:r>
      <w:r>
        <w:rPr>
          <w:rFonts w:eastAsia="?? ??"/>
        </w:rPr>
        <w:t>]</w:t>
      </w:r>
      <w:r>
        <w:t>,</w:t>
      </w:r>
    </w:p>
    <w:p w14:paraId="5B2C876D" w14:textId="77777777" w:rsidR="00693522" w:rsidRDefault="00693522" w:rsidP="00693522">
      <w:pPr>
        <w:ind w:leftChars="100" w:left="200"/>
      </w:pPr>
      <w:r>
        <w:t xml:space="preserve">UE is required to measure one of but not both the SSBs. Longer measurement period for SSB based L1-RSRP measurement is expected, and </w:t>
      </w:r>
      <w:r>
        <w:rPr>
          <w:lang w:val="en-US"/>
        </w:rPr>
        <w:t>no requirements are defined</w:t>
      </w:r>
      <w:r>
        <w:t>.</w:t>
      </w:r>
    </w:p>
    <w:p w14:paraId="565434AB" w14:textId="77777777" w:rsidR="00693522" w:rsidRDefault="00693522" w:rsidP="00693522">
      <w:pPr>
        <w:ind w:leftChars="100" w:left="200"/>
      </w:pPr>
      <w:r>
        <w:t xml:space="preserve">when the SSB for L1-RSRP measurement </w:t>
      </w:r>
      <w:r>
        <w:rPr>
          <w:rFonts w:eastAsia="Malgun Gothic"/>
          <w:lang w:eastAsia="ja-JP"/>
        </w:rPr>
        <w:t xml:space="preserve">on one CC </w:t>
      </w:r>
      <w:r>
        <w:t xml:space="preserve">overlapps with the concerned OFDM symbols, where the concern OFDM symbols are </w:t>
      </w:r>
    </w:p>
    <w:p w14:paraId="77755650" w14:textId="77777777" w:rsidR="00693522" w:rsidRDefault="00693522" w:rsidP="00693522">
      <w:pPr>
        <w:pStyle w:val="B10"/>
        <w:ind w:leftChars="242" w:left="768"/>
      </w:pPr>
      <w:r>
        <w:t>-</w:t>
      </w:r>
      <w:r>
        <w:tab/>
        <w:t xml:space="preserve">the same and/or 1 OFDM symbol before or after OFDM symbol of CSI-RS transmitted from serving cell(s) for RLM, BFD, or CBD measurement </w:t>
      </w:r>
      <w:r>
        <w:rPr>
          <w:rFonts w:eastAsia="Malgun Gothic"/>
          <w:lang w:eastAsia="ja-JP"/>
        </w:rPr>
        <w:t>on the same CC or different CCs in the same band</w:t>
      </w:r>
      <w:r>
        <w:t xml:space="preserve">, if UE supports </w:t>
      </w:r>
      <w:r>
        <w:rPr>
          <w:rFonts w:eastAsia="?? ??"/>
        </w:rPr>
        <w:t>[</w:t>
      </w:r>
      <w:r>
        <w:rPr>
          <w:rFonts w:eastAsia="?? ??"/>
          <w:i/>
          <w:iCs/>
        </w:rPr>
        <w:t>capability of measurement with RTD&gt;CP</w:t>
      </w:r>
      <w:r>
        <w:rPr>
          <w:rFonts w:eastAsia="?? ??"/>
        </w:rPr>
        <w:t>]</w:t>
      </w:r>
      <w:r>
        <w:t>,</w:t>
      </w:r>
    </w:p>
    <w:p w14:paraId="6B7D453A" w14:textId="77777777" w:rsidR="00693522" w:rsidRDefault="00693522" w:rsidP="00693522">
      <w:pPr>
        <w:pStyle w:val="B10"/>
        <w:ind w:leftChars="242" w:left="768"/>
      </w:pPr>
      <w:r>
        <w:t>-</w:t>
      </w:r>
      <w:r>
        <w:tab/>
        <w:t xml:space="preserve">the same OFDM symbol as CSI-RS transmitted from serving cell(s) for RLM, BFD, or CBD measurement </w:t>
      </w:r>
      <w:r>
        <w:rPr>
          <w:rFonts w:eastAsia="Malgun Gothic"/>
          <w:lang w:eastAsia="ja-JP"/>
        </w:rPr>
        <w:t>on the same CC or different CCs in the same band</w:t>
      </w:r>
      <w:r>
        <w:t xml:space="preserve">, if UE does not support </w:t>
      </w:r>
      <w:r>
        <w:rPr>
          <w:rFonts w:eastAsia="?? ??"/>
        </w:rPr>
        <w:t>[</w:t>
      </w:r>
      <w:r>
        <w:rPr>
          <w:rFonts w:eastAsia="?? ??"/>
          <w:i/>
          <w:iCs/>
        </w:rPr>
        <w:t>capability of measurement with RTD&gt;CP</w:t>
      </w:r>
      <w:r>
        <w:rPr>
          <w:rFonts w:eastAsia="?? ??"/>
        </w:rPr>
        <w:t>]</w:t>
      </w:r>
      <w:r>
        <w:t>,</w:t>
      </w:r>
    </w:p>
    <w:p w14:paraId="3FD5C02D" w14:textId="77777777" w:rsidR="00693522" w:rsidRDefault="00693522" w:rsidP="00693522">
      <w:pPr>
        <w:ind w:leftChars="100" w:left="200"/>
      </w:pPr>
      <w:r>
        <w:t xml:space="preserve">UE is required to measure one of but not both SSB for L1-RSRP measurement and CSI-RS. Longer measurement period for SSB based L1-RSRP measurement is expected, and </w:t>
      </w:r>
      <w:r>
        <w:rPr>
          <w:lang w:val="en-US"/>
        </w:rPr>
        <w:t>no requirements are defined</w:t>
      </w:r>
      <w:r>
        <w:t>.</w:t>
      </w:r>
    </w:p>
    <w:p w14:paraId="063A4CCD" w14:textId="77777777" w:rsidR="00693522" w:rsidRDefault="00693522" w:rsidP="00693522">
      <w:r>
        <w:t>For FR2, if the network configures same or mixed numerology between SSB for L1-RSRP</w:t>
      </w:r>
      <w:r>
        <w:rPr>
          <w:rFonts w:eastAsia="Malgun Gothic"/>
          <w:lang w:eastAsia="ja-JP"/>
        </w:rPr>
        <w:t xml:space="preserve"> measurement</w:t>
      </w:r>
      <w:r>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5A10EC5" w14:textId="77777777" w:rsidR="00693522" w:rsidRDefault="00693522" w:rsidP="00693522"/>
    <w:p w14:paraId="0EC05B2F" w14:textId="77777777" w:rsidR="00693522" w:rsidRDefault="00693522" w:rsidP="00693522">
      <w:pPr>
        <w:pStyle w:val="Heading4"/>
      </w:pPr>
      <w:r>
        <w:t>9.</w:t>
      </w:r>
      <w:r>
        <w:rPr>
          <w:lang w:val="en-US" w:eastAsia="zh-CN"/>
        </w:rPr>
        <w:t>15</w:t>
      </w:r>
      <w:r>
        <w:t>.</w:t>
      </w:r>
      <w:r>
        <w:rPr>
          <w:lang w:val="en-US" w:eastAsia="zh-CN"/>
        </w:rPr>
        <w:t>6</w:t>
      </w:r>
      <w:r>
        <w:t>.</w:t>
      </w:r>
      <w:r>
        <w:rPr>
          <w:rFonts w:hint="eastAsia"/>
          <w:lang w:val="en-US" w:eastAsia="zh-CN"/>
        </w:rPr>
        <w:t>3</w:t>
      </w:r>
      <w:r>
        <w:rPr>
          <w:lang w:eastAsia="zh-CN"/>
        </w:rPr>
        <w:tab/>
      </w:r>
      <w:r>
        <w:t>Scheduling availability of UE during int</w:t>
      </w:r>
      <w:r>
        <w:rPr>
          <w:rFonts w:hint="eastAsia"/>
          <w:lang w:eastAsia="zh-CN"/>
        </w:rPr>
        <w:t>er</w:t>
      </w:r>
      <w:r>
        <w:t xml:space="preserve">-frequency </w:t>
      </w:r>
      <w:r>
        <w:rPr>
          <w:rFonts w:hint="eastAsia"/>
        </w:rPr>
        <w:t>L1-RSRP</w:t>
      </w:r>
      <w:r>
        <w:rPr>
          <w:rFonts w:hint="eastAsia"/>
          <w:lang w:val="en-US" w:eastAsia="zh-CN"/>
        </w:rPr>
        <w:t xml:space="preserve"> </w:t>
      </w:r>
      <w:r>
        <w:t>measurements</w:t>
      </w:r>
    </w:p>
    <w:p w14:paraId="0476D5B9" w14:textId="77777777" w:rsidR="00693522" w:rsidRDefault="00693522" w:rsidP="00693522">
      <w:pPr>
        <w:rPr>
          <w:lang w:eastAsia="zh-CN"/>
        </w:rPr>
      </w:pPr>
      <w:r>
        <w:rPr>
          <w:lang w:eastAsia="zh-CN"/>
        </w:rPr>
        <w:t xml:space="preserve">Scheduling availability restrictions described in the following clauses apply </w:t>
      </w:r>
      <w:r>
        <w:rPr>
          <w:rFonts w:hint="eastAsia"/>
          <w:lang w:eastAsia="zh-CN"/>
        </w:rPr>
        <w:t>when UE is performing L1-RSRP measurement on</w:t>
      </w:r>
      <w:r>
        <w:rPr>
          <w:rFonts w:hint="eastAsia"/>
          <w:lang w:val="en-US" w:eastAsia="zh-CN"/>
        </w:rPr>
        <w:t xml:space="preserve"> inter-frequency</w:t>
      </w:r>
      <w:r>
        <w:rPr>
          <w:rFonts w:hint="eastAsia"/>
          <w:lang w:eastAsia="zh-CN"/>
        </w:rPr>
        <w:t xml:space="preserve"> cell(s), </w:t>
      </w:r>
      <w:r>
        <w:rPr>
          <w:lang w:eastAsia="zh-CN"/>
        </w:rPr>
        <w:t>and UE is receiving PDCCH/PDSCH from serving cell</w:t>
      </w:r>
      <w:r>
        <w:rPr>
          <w:rFonts w:hint="eastAsia"/>
          <w:lang w:eastAsia="zh-CN"/>
        </w:rPr>
        <w:t>.</w:t>
      </w:r>
    </w:p>
    <w:p w14:paraId="5DF1BDCC" w14:textId="77777777" w:rsidR="00693522" w:rsidRDefault="00693522" w:rsidP="00693522">
      <w:pPr>
        <w:rPr>
          <w:lang w:eastAsia="zh-CN"/>
        </w:rPr>
      </w:pPr>
      <w:r>
        <w:t>Unless explicitly stated, the SSB to be measured for L1-RSRP measurement is transmitted from neig</w:t>
      </w:r>
      <w:r>
        <w:rPr>
          <w:rFonts w:hint="eastAsia"/>
          <w:lang w:val="en-US" w:eastAsia="zh-CN"/>
        </w:rPr>
        <w:t>h</w:t>
      </w:r>
      <w:r>
        <w:t xml:space="preserve">bor </w:t>
      </w:r>
      <w:r>
        <w:rPr>
          <w:lang w:eastAsia="zh-CN"/>
        </w:rPr>
        <w:t>cell(s)</w:t>
      </w:r>
      <w:r>
        <w:t>.</w:t>
      </w:r>
    </w:p>
    <w:p w14:paraId="1E0B1FAA" w14:textId="77777777" w:rsidR="00693522" w:rsidRDefault="00693522" w:rsidP="00693522">
      <w:pPr>
        <w:pStyle w:val="Heading5"/>
        <w:ind w:left="1417" w:hanging="1417"/>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3.1</w:t>
      </w:r>
      <w:r>
        <w:rPr>
          <w:rFonts w:eastAsia="?? ??"/>
        </w:rPr>
        <w:tab/>
        <w:t>Scheduling availability of UE performing L1-RSRP measurement with a same subcarrier spacing as PDSCH/PDCCH on FR1</w:t>
      </w:r>
    </w:p>
    <w:p w14:paraId="2BCA8D75" w14:textId="77777777" w:rsidR="00693522" w:rsidRDefault="00693522" w:rsidP="00693522">
      <w:pPr>
        <w:rPr>
          <w:lang w:val="en-US" w:eastAsia="zh-CN"/>
        </w:rPr>
      </w:pPr>
      <w:r>
        <w:t xml:space="preserve">There are no scheduling restrictions due to </w:t>
      </w:r>
      <w:r>
        <w:rPr>
          <w:rFonts w:eastAsia="MS Mincho"/>
          <w:lang w:eastAsia="ja-JP"/>
        </w:rPr>
        <w:t>L1-RSRP measurement</w:t>
      </w:r>
      <w:r>
        <w:t xml:space="preserve"> performed on SSB as RS for L1-RSRP measurement with the same SCS as PDSCH/PDCCH in FR1.</w:t>
      </w:r>
    </w:p>
    <w:p w14:paraId="14A18D09"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.2</w:t>
      </w:r>
      <w:r>
        <w:rPr>
          <w:rFonts w:eastAsia="?? ??"/>
        </w:rPr>
        <w:tab/>
        <w:t>Scheduling availability of UE performing L1-RSRP measurement with a different subcarrier spacing than PDSCH/PDCCH on FR1</w:t>
      </w:r>
    </w:p>
    <w:p w14:paraId="14AC4958" w14:textId="77777777" w:rsidR="00693522" w:rsidRDefault="00693522" w:rsidP="00693522">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30867BDA" w14:textId="77777777" w:rsidR="00693522" w:rsidRDefault="00693522" w:rsidP="00693522">
      <w:pPr>
        <w:pStyle w:val="B10"/>
        <w:rPr>
          <w:lang w:eastAsia="zh-CN"/>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the concerned OFDM symbols, where the concern OFDM symbols are </w:t>
      </w:r>
    </w:p>
    <w:p w14:paraId="324A2D97" w14:textId="77777777" w:rsidR="00693522" w:rsidRDefault="00693522" w:rsidP="00693522">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rFonts w:eastAsia="?? ??"/>
        </w:rPr>
        <w:t>[</w:t>
      </w:r>
      <w:r>
        <w:rPr>
          <w:rFonts w:eastAsia="?? ??"/>
          <w:i/>
          <w:iCs/>
        </w:rPr>
        <w:t>capability of measurement with RTD&gt;CP</w:t>
      </w:r>
      <w:r>
        <w:rPr>
          <w:rFonts w:eastAsia="?? ??"/>
        </w:rPr>
        <w:t>]</w:t>
      </w:r>
      <w:r>
        <w:rPr>
          <w:lang w:eastAsia="zh-CN"/>
        </w:rPr>
        <w:t>,</w:t>
      </w:r>
    </w:p>
    <w:p w14:paraId="62C3DA10" w14:textId="77777777" w:rsidR="00693522" w:rsidRDefault="00693522" w:rsidP="00693522">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rFonts w:eastAsia="?? ??"/>
        </w:rPr>
        <w:t>[</w:t>
      </w:r>
      <w:r>
        <w:rPr>
          <w:rFonts w:eastAsia="?? ??"/>
          <w:i/>
          <w:iCs/>
        </w:rPr>
        <w:t>capability of measurement with RTD&gt;CP</w:t>
      </w:r>
      <w:r>
        <w:rPr>
          <w:rFonts w:eastAsia="?? ??"/>
        </w:rPr>
        <w:t>]</w:t>
      </w:r>
      <w:r>
        <w:rPr>
          <w:lang w:eastAsia="zh-CN"/>
        </w:rPr>
        <w:t>,</w:t>
      </w:r>
    </w:p>
    <w:p w14:paraId="0E917A59" w14:textId="77777777" w:rsidR="00693522" w:rsidRDefault="00693522" w:rsidP="00693522">
      <w:r>
        <w:t xml:space="preserve">When intra-band carrier aggregation in FR1 is configured, the scheduling restrictions apply to cell(s) in the same band </w:t>
      </w:r>
      <w:r>
        <w:rPr>
          <w:lang w:val="en-US"/>
        </w:rPr>
        <w:t>on the symbols</w:t>
      </w:r>
      <w:r>
        <w:t xml:space="preserve">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7E0F5656" w14:textId="77777777" w:rsidR="00693522" w:rsidRDefault="00693522" w:rsidP="00693522"/>
    <w:p w14:paraId="2D700F50"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.3</w:t>
      </w:r>
      <w:r>
        <w:rPr>
          <w:rFonts w:eastAsia="?? ??"/>
        </w:rPr>
        <w:tab/>
        <w:t>Scheduling availability of UE performing L1-RSRP measurement on FR2</w:t>
      </w:r>
    </w:p>
    <w:p w14:paraId="3F084375" w14:textId="77777777" w:rsidR="00693522" w:rsidRDefault="00693522" w:rsidP="00693522">
      <w:pPr>
        <w:rPr>
          <w:rFonts w:eastAsia="MS Mincho"/>
          <w:lang w:eastAsia="ja-JP"/>
        </w:rPr>
      </w:pPr>
      <w:r>
        <w:t xml:space="preserve">The following scheduling restriction applies due to </w:t>
      </w:r>
      <w:r>
        <w:rPr>
          <w:rFonts w:eastAsia="MS Mincho"/>
          <w:lang w:eastAsia="ja-JP"/>
        </w:rPr>
        <w:t>L1-RSRP measurement.</w:t>
      </w:r>
    </w:p>
    <w:p w14:paraId="3B10BFB6" w14:textId="77777777" w:rsidR="00693522" w:rsidRDefault="00693522" w:rsidP="00693522">
      <w:pPr>
        <w:pStyle w:val="B10"/>
        <w:rPr>
          <w:lang w:eastAsia="zh-CN"/>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r>
        <w:rPr>
          <w:lang w:eastAsia="zh-CN"/>
        </w:rPr>
        <w:t xml:space="preserve">the concerned OFDM symbols, where the concern OFDM symbols are </w:t>
      </w:r>
    </w:p>
    <w:p w14:paraId="0C978BA7" w14:textId="77777777" w:rsidR="00693522" w:rsidRDefault="00693522" w:rsidP="00693522">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rFonts w:eastAsia="?? ??"/>
        </w:rPr>
        <w:t>[</w:t>
      </w:r>
      <w:r>
        <w:rPr>
          <w:rFonts w:eastAsia="?? ??"/>
          <w:i/>
          <w:iCs/>
        </w:rPr>
        <w:t>capability of measurement with RTD&gt;CP</w:t>
      </w:r>
      <w:r>
        <w:rPr>
          <w:rFonts w:eastAsia="?? ??"/>
        </w:rPr>
        <w:t>]</w:t>
      </w:r>
      <w:r>
        <w:rPr>
          <w:lang w:eastAsia="zh-CN"/>
        </w:rPr>
        <w:t>,</w:t>
      </w:r>
    </w:p>
    <w:p w14:paraId="2CD533AD" w14:textId="77777777" w:rsidR="00693522" w:rsidRDefault="00693522" w:rsidP="00693522">
      <w:pPr>
        <w:pStyle w:val="B20"/>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rFonts w:eastAsia="?? ??"/>
        </w:rPr>
        <w:t>[</w:t>
      </w:r>
      <w:r>
        <w:rPr>
          <w:rFonts w:eastAsia="?? ??"/>
          <w:i/>
          <w:iCs/>
        </w:rPr>
        <w:t>capability of measurement with RTD&gt;CP</w:t>
      </w:r>
      <w:r>
        <w:rPr>
          <w:rFonts w:eastAsia="?? ??"/>
        </w:rPr>
        <w:t>]</w:t>
      </w:r>
      <w:r>
        <w:rPr>
          <w:lang w:eastAsia="zh-CN"/>
        </w:rPr>
        <w:t>,</w:t>
      </w:r>
    </w:p>
    <w:p w14:paraId="0A2C3B8F" w14:textId="77777777" w:rsidR="00693522" w:rsidRDefault="00693522" w:rsidP="00693522">
      <w:pPr>
        <w:rPr>
          <w:lang w:eastAsia="zh-CN"/>
        </w:rPr>
      </w:pPr>
      <w:r>
        <w:rPr>
          <w:lang w:eastAsia="zh-CN"/>
        </w:rPr>
        <w:t xml:space="preserve">When intra-band carrier aggregation in FR2 is performed, the scheduling restrictions </w:t>
      </w:r>
      <w:r>
        <w:t>is performed</w:t>
      </w:r>
      <w:r>
        <w:rPr>
          <w:lang w:eastAsia="zh-CN"/>
        </w:rPr>
        <w:t xml:space="preserve"> apply to cell(s) in the band </w:t>
      </w:r>
      <w:r>
        <w:rPr>
          <w:lang w:val="en-US"/>
        </w:rPr>
        <w:t>on the symbols</w:t>
      </w:r>
      <w:r>
        <w:t xml:space="preserve"> that fully or partially overlap with restricted symbols</w:t>
      </w:r>
      <w:r>
        <w:rPr>
          <w:lang w:eastAsia="zh-CN"/>
        </w:rPr>
        <w:t>.</w:t>
      </w:r>
    </w:p>
    <w:p w14:paraId="5DF589E8" w14:textId="77777777" w:rsidR="00693522" w:rsidRDefault="00693522" w:rsidP="00693522">
      <w:pPr>
        <w:rPr>
          <w:lang w:eastAsia="zh-CN"/>
        </w:rPr>
      </w:pPr>
      <w:r>
        <w:rPr>
          <w:lang w:eastAsia="zh-CN"/>
        </w:rPr>
        <w:t xml:space="preserve">When inter-band carrier aggregation in FR2 is performed, there are no scheduling restrictions on FR2 cells in the bands due to </w:t>
      </w:r>
      <w:r>
        <w:t>L1-RSRP measurement</w:t>
      </w:r>
      <w:r>
        <w:rPr>
          <w:lang w:eastAsia="zh-CN"/>
        </w:rPr>
        <w:t xml:space="preserve"> performed on FR2 cell(s) in different band(s), </w:t>
      </w:r>
      <w:r>
        <w:rPr>
          <w:lang w:val="en-US" w:eastAsia="zh-CN"/>
        </w:rPr>
        <w:t xml:space="preserve">provided that </w:t>
      </w:r>
      <w:r>
        <w:t>UE is capable of independent beam management on this FR2 band pair</w:t>
      </w:r>
      <w:r>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Default="00693522" w:rsidP="00693522">
      <w:pPr>
        <w:rPr>
          <w:rFonts w:eastAsia="MS Mincho"/>
          <w:lang w:eastAsia="ja-JP"/>
        </w:rPr>
      </w:pPr>
      <w:r>
        <w:rPr>
          <w:rFonts w:eastAsia="MS Mincho"/>
          <w:lang w:eastAsia="ja-JP"/>
        </w:rPr>
        <w:t>If following conditions are met,</w:t>
      </w:r>
    </w:p>
    <w:p w14:paraId="4FA86EF8" w14:textId="77777777" w:rsidR="00693522" w:rsidRDefault="00693522" w:rsidP="00693522">
      <w:pPr>
        <w:pStyle w:val="B10"/>
        <w:rPr>
          <w:rFonts w:eastAsia="Yu Mincho"/>
          <w:lang w:eastAsia="ja-JP"/>
        </w:rPr>
      </w:pPr>
      <w:r>
        <w:rPr>
          <w:rFonts w:eastAsia="Yu Mincho"/>
          <w:lang w:eastAsia="ja-JP"/>
        </w:rPr>
        <w:t>-</w:t>
      </w:r>
      <w:r>
        <w:rPr>
          <w:rFonts w:eastAsia="Yu Mincho"/>
          <w:lang w:eastAsia="ja-JP"/>
        </w:rPr>
        <w:tab/>
        <w:t>UE has been notified about system information update through paging,</w:t>
      </w:r>
    </w:p>
    <w:p w14:paraId="0BB5F418" w14:textId="77777777" w:rsidR="00693522" w:rsidRDefault="00693522" w:rsidP="00693522">
      <w:pPr>
        <w:pStyle w:val="B10"/>
        <w:rPr>
          <w:rFonts w:eastAsia="Yu Mincho"/>
          <w:lang w:eastAsia="ja-JP"/>
        </w:rPr>
      </w:pPr>
      <w:r>
        <w:rPr>
          <w:rFonts w:eastAsia="Yu Mincho"/>
          <w:lang w:eastAsia="ja-JP"/>
        </w:rPr>
        <w:t>-</w:t>
      </w:r>
      <w:r>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61E195" w14:textId="77777777" w:rsidR="00693522" w:rsidRDefault="00693522" w:rsidP="00693522">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6C17F90D" w14:textId="77777777" w:rsidR="00693522" w:rsidRDefault="00693522" w:rsidP="00693522">
      <w:pPr>
        <w:rPr>
          <w:i/>
          <w:lang w:val="en-US" w:eastAsia="zh-CN"/>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6EBA6573"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.4</w:t>
      </w:r>
      <w:r>
        <w:rPr>
          <w:rFonts w:eastAsia="?? ??"/>
        </w:rPr>
        <w:tab/>
        <w:t>Scheduling availability of UE performing L1-RSRP measurement on FR1 or FR2 in case of FR1-FR2 inter-band CA</w:t>
      </w:r>
    </w:p>
    <w:p w14:paraId="7FD2E52F" w14:textId="77777777" w:rsidR="00693522" w:rsidRDefault="00693522" w:rsidP="00693522">
      <w:pPr>
        <w:rPr>
          <w:rFonts w:eastAsia="MS Mincho"/>
          <w:lang w:eastAsia="ja-JP"/>
        </w:rPr>
      </w:pPr>
      <w:r>
        <w:t xml:space="preserve">There are no scheduling restrictions </w:t>
      </w:r>
      <w:r>
        <w:rPr>
          <w:rFonts w:eastAsia="MS Mincho"/>
          <w:lang w:eastAsia="ja-JP"/>
        </w:rPr>
        <w:t xml:space="preserve">on FR1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2 </w:t>
      </w:r>
      <w:r>
        <w:rPr>
          <w:lang w:eastAsia="zh-CN"/>
        </w:rPr>
        <w:t>cell(s)</w:t>
      </w:r>
      <w:r>
        <w:rPr>
          <w:rFonts w:eastAsia="MS Mincho"/>
          <w:lang w:eastAsia="ja-JP"/>
        </w:rPr>
        <w:t>.</w:t>
      </w:r>
    </w:p>
    <w:p w14:paraId="58AF3861" w14:textId="77777777" w:rsidR="00693522" w:rsidRDefault="00693522" w:rsidP="00693522">
      <w:pPr>
        <w:rPr>
          <w:lang w:val="en-US" w:eastAsia="zh-CN"/>
        </w:rPr>
      </w:pPr>
      <w:r>
        <w:t xml:space="preserve">There are no scheduling restrictions </w:t>
      </w:r>
      <w:r>
        <w:rPr>
          <w:rFonts w:eastAsia="MS Mincho"/>
          <w:lang w:eastAsia="ja-JP"/>
        </w:rPr>
        <w:t xml:space="preserve">on FR2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1 </w:t>
      </w:r>
      <w:r>
        <w:rPr>
          <w:lang w:eastAsia="zh-CN"/>
        </w:rPr>
        <w:t>cell</w:t>
      </w:r>
      <w:r>
        <w:rPr>
          <w:rFonts w:eastAsia="MS Mincho"/>
          <w:lang w:eastAsia="ja-JP"/>
        </w:rPr>
        <w:t>(s).</w:t>
      </w:r>
    </w:p>
    <w:p w14:paraId="5512C844" w14:textId="77777777" w:rsidR="00693522" w:rsidRDefault="00693522" w:rsidP="00693522">
      <w:pPr>
        <w:pStyle w:val="Heading5"/>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.5</w:t>
      </w:r>
      <w:r>
        <w:rPr>
          <w:rFonts w:eastAsia="?? ??"/>
        </w:rPr>
        <w:tab/>
        <w:t>Scheduling availability of UE performing L1-RSRP measurement in TDD bands on FR1</w:t>
      </w:r>
    </w:p>
    <w:p w14:paraId="4C99A92D" w14:textId="77777777" w:rsidR="00693522" w:rsidRDefault="00693522" w:rsidP="00693522">
      <w:r>
        <w:t>When UE performs L1-RSRP measurement on neighbor cell in a TDD band, the following restrictions apply due to L1-RSRP measurement</w:t>
      </w:r>
    </w:p>
    <w:p w14:paraId="3DFC0056" w14:textId="77777777" w:rsidR="00693522" w:rsidRDefault="00693522" w:rsidP="00693522">
      <w:pPr>
        <w:pStyle w:val="B10"/>
        <w:rPr>
          <w:lang w:eastAsia="zh-CN"/>
        </w:rPr>
      </w:pPr>
      <w:r>
        <w:t>-</w:t>
      </w:r>
      <w:r>
        <w:tab/>
      </w:r>
      <w:r>
        <w:rPr>
          <w:rFonts w:eastAsia="MS Mincho"/>
          <w:lang w:eastAsia="ja-JP"/>
        </w:rPr>
        <w:t>T</w:t>
      </w:r>
      <w:r>
        <w:rPr>
          <w:lang w:eastAsia="zh-CN"/>
        </w:rPr>
        <w:t xml:space="preserve">he UE is not expected to transmit PUCCH/PUSCH/SRS on the concerned OFDM symbols and restricted symbols may partially or fully overlap with UL symbols, where the concern OFDM symbols are </w:t>
      </w:r>
    </w:p>
    <w:p w14:paraId="07A5A6AE" w14:textId="77777777" w:rsidR="00693522" w:rsidRDefault="00693522" w:rsidP="00693522">
      <w:pPr>
        <w:pStyle w:val="B3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rFonts w:eastAsia="?? ??"/>
        </w:rPr>
        <w:t>[</w:t>
      </w:r>
      <w:r>
        <w:rPr>
          <w:rFonts w:eastAsia="?? ??"/>
          <w:i/>
          <w:iCs/>
        </w:rPr>
        <w:t>capability of measurement with RTD&gt;CP</w:t>
      </w:r>
      <w:r>
        <w:rPr>
          <w:rFonts w:eastAsia="?? ??"/>
        </w:rPr>
        <w:t>]</w:t>
      </w:r>
      <w:r>
        <w:rPr>
          <w:lang w:eastAsia="zh-CN"/>
        </w:rPr>
        <w:t>,</w:t>
      </w:r>
    </w:p>
    <w:p w14:paraId="67924A2E" w14:textId="78F826F7" w:rsidR="00693522" w:rsidRPr="00BE78B0" w:rsidRDefault="00693522" w:rsidP="00693522">
      <w:pPr>
        <w:rPr>
          <w:lang w:eastAsia="ja-JP"/>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rFonts w:eastAsia="?? ??"/>
        </w:rPr>
        <w:t>[</w:t>
      </w:r>
      <w:r>
        <w:rPr>
          <w:rFonts w:eastAsia="?? ??"/>
          <w:i/>
          <w:iCs/>
        </w:rPr>
        <w:t>capability of measurement with RTD&gt;CP</w:t>
      </w:r>
      <w:r>
        <w:rPr>
          <w:rFonts w:eastAsia="?? ??"/>
        </w:rPr>
        <w:t>]</w:t>
      </w:r>
    </w:p>
    <w:sectPr w:rsidR="00693522" w:rsidRPr="00BE78B0" w:rsidSect="00A20F0C">
      <w:headerReference w:type="default" r:id="rId67"/>
      <w:footerReference w:type="default" r:id="rId68"/>
      <w:footnotePr>
        <w:numRestart w:val="eachSect"/>
      </w:footnotePr>
      <w:pgSz w:w="11907" w:h="16840" w:code="9"/>
      <w:pgMar w:top="1418" w:right="1134" w:bottom="1134" w:left="1134" w:header="851" w:footer="340" w:gutter="0"/>
      <w:pgNumType w:start="73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96FC2B" w14:textId="77777777" w:rsidR="00383DB0" w:rsidRDefault="00383DB0">
      <w:r>
        <w:separator/>
      </w:r>
    </w:p>
  </w:endnote>
  <w:endnote w:type="continuationSeparator" w:id="0">
    <w:p w14:paraId="16E9A8EF" w14:textId="77777777" w:rsidR="00383DB0" w:rsidRDefault="00383DB0">
      <w:r>
        <w:continuationSeparator/>
      </w:r>
    </w:p>
  </w:endnote>
  <w:endnote w:type="continuationNotice" w:id="1">
    <w:p w14:paraId="09C9A9BD" w14:textId="77777777" w:rsidR="00383DB0" w:rsidRDefault="00383D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 ??">
    <w:altName w:val="MS Gothic"/>
    <w:panose1 w:val="00000000000000000000"/>
    <w:charset w:val="80"/>
    <w:family w:val="roman"/>
    <w:notTrueType/>
    <w:pitch w:val="fixed"/>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FEA662" w14:textId="77777777" w:rsidR="00383DB0" w:rsidRDefault="00383DB0">
      <w:r>
        <w:separator/>
      </w:r>
    </w:p>
  </w:footnote>
  <w:footnote w:type="continuationSeparator" w:id="0">
    <w:p w14:paraId="013A8CFC" w14:textId="77777777" w:rsidR="00383DB0" w:rsidRDefault="00383DB0">
      <w:r>
        <w:continuationSeparator/>
      </w:r>
    </w:p>
  </w:footnote>
  <w:footnote w:type="continuationNotice" w:id="1">
    <w:p w14:paraId="1CE56FED" w14:textId="77777777" w:rsidR="00383DB0" w:rsidRDefault="00383DB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8D1A" w14:textId="52C79733"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Pr="00512A44">
      <w:rPr>
        <w:rFonts w:ascii="Arial" w:hAnsi="Arial" w:cs="Arial"/>
        <w:b/>
        <w:sz w:val="18"/>
        <w:szCs w:val="18"/>
        <w:lang w:val="sv-FI"/>
      </w:rPr>
      <w:t>.</w:t>
    </w:r>
    <w:r w:rsidR="005D2D9A">
      <w:rPr>
        <w:rFonts w:ascii="Arial" w:hAnsi="Arial" w:cs="Arial"/>
        <w:b/>
        <w:sz w:val="18"/>
        <w:szCs w:val="18"/>
        <w:lang w:val="sv-FI"/>
      </w:rPr>
      <w:t>4</w:t>
    </w:r>
    <w:r w:rsidRPr="00512A44">
      <w:rPr>
        <w:rFonts w:ascii="Arial" w:hAnsi="Arial" w:cs="Arial"/>
        <w:b/>
        <w:sz w:val="18"/>
        <w:szCs w:val="18"/>
        <w:lang w:val="sv-FI"/>
      </w:rPr>
      <w:t>.0 (202</w:t>
    </w:r>
    <w:r w:rsidR="00797F43">
      <w:rPr>
        <w:rFonts w:ascii="Arial" w:hAnsi="Arial" w:cs="Arial"/>
        <w:b/>
        <w:sz w:val="18"/>
        <w:szCs w:val="18"/>
        <w:lang w:val="sv-FI"/>
      </w:rPr>
      <w:t>3</w:t>
    </w:r>
    <w:r w:rsidRPr="00512A44">
      <w:rPr>
        <w:rFonts w:ascii="Arial" w:hAnsi="Arial" w:cs="Arial"/>
        <w:b/>
        <w:sz w:val="18"/>
        <w:szCs w:val="18"/>
        <w:lang w:val="sv-FI"/>
      </w:rPr>
      <w:t>-</w:t>
    </w:r>
    <w:r w:rsidR="005D2D9A">
      <w:rPr>
        <w:rFonts w:ascii="Arial" w:hAnsi="Arial" w:cs="Arial"/>
        <w:b/>
        <w:sz w:val="18"/>
        <w:szCs w:val="18"/>
        <w:lang w:val="sv-FI"/>
      </w:rPr>
      <w:t>12</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8"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7870241"/>
    <w:multiLevelType w:val="hybridMultilevel"/>
    <w:tmpl w:val="FBA825E4"/>
    <w:lvl w:ilvl="0" w:tplc="C560988E">
      <w:start w:val="38"/>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2"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3"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8"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C355C9B"/>
    <w:multiLevelType w:val="hybridMultilevel"/>
    <w:tmpl w:val="0F823766"/>
    <w:lvl w:ilvl="0" w:tplc="7D3CF06C">
      <w:start w:val="9"/>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E4A45A9"/>
    <w:multiLevelType w:val="hybridMultilevel"/>
    <w:tmpl w:val="37307D06"/>
    <w:lvl w:ilvl="0" w:tplc="BE30AF92">
      <w:start w:val="1"/>
      <w:numFmt w:val="bullet"/>
      <w:lvlText w:val="-"/>
      <w:lvlJc w:val="left"/>
      <w:pPr>
        <w:ind w:left="1212" w:hanging="360"/>
      </w:pPr>
      <w:rPr>
        <w:rFonts w:ascii="Arial" w:eastAsia="Times New Roman" w:hAnsi="Arial" w:cs="Arial"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2"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23"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34"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35"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37"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2"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43"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6"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47"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49"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5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5"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5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7"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58"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61"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abstractNum w:abstractNumId="64"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54"/>
  </w:num>
  <w:num w:numId="2" w16cid:durableId="1917935510">
    <w:abstractNumId w:val="62"/>
  </w:num>
  <w:num w:numId="3" w16cid:durableId="1503396058">
    <w:abstractNumId w:val="26"/>
  </w:num>
  <w:num w:numId="4" w16cid:durableId="210846930">
    <w:abstractNumId w:val="28"/>
  </w:num>
  <w:num w:numId="5" w16cid:durableId="646712585">
    <w:abstractNumId w:val="5"/>
  </w:num>
  <w:num w:numId="6" w16cid:durableId="1241255594">
    <w:abstractNumId w:val="29"/>
  </w:num>
  <w:num w:numId="7" w16cid:durableId="154761270">
    <w:abstractNumId w:val="16"/>
  </w:num>
  <w:num w:numId="8" w16cid:durableId="75617609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59"/>
  </w:num>
  <w:num w:numId="10" w16cid:durableId="1515916472">
    <w:abstractNumId w:val="15"/>
  </w:num>
  <w:num w:numId="11" w16cid:durableId="54495020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56"/>
  </w:num>
  <w:num w:numId="13" w16cid:durableId="178352294">
    <w:abstractNumId w:val="60"/>
  </w:num>
  <w:num w:numId="14" w16cid:durableId="2090417916">
    <w:abstractNumId w:val="25"/>
  </w:num>
  <w:num w:numId="15" w16cid:durableId="74860155">
    <w:abstractNumId w:val="63"/>
  </w:num>
  <w:num w:numId="16" w16cid:durableId="1748920085">
    <w:abstractNumId w:val="55"/>
  </w:num>
  <w:num w:numId="17" w16cid:durableId="1591500207">
    <w:abstractNumId w:val="38"/>
  </w:num>
  <w:num w:numId="18" w16cid:durableId="1912738888">
    <w:abstractNumId w:val="7"/>
  </w:num>
  <w:num w:numId="19" w16cid:durableId="152994868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48777135">
    <w:abstractNumId w:val="8"/>
  </w:num>
  <w:num w:numId="21" w16cid:durableId="199175879">
    <w:abstractNumId w:val="22"/>
  </w:num>
  <w:num w:numId="22" w16cid:durableId="1166938246">
    <w:abstractNumId w:val="43"/>
  </w:num>
  <w:num w:numId="23" w16cid:durableId="51276230">
    <w:abstractNumId w:val="48"/>
  </w:num>
  <w:num w:numId="24" w16cid:durableId="1797600448">
    <w:abstractNumId w:val="45"/>
  </w:num>
  <w:num w:numId="25" w16cid:durableId="1021856051">
    <w:abstractNumId w:val="17"/>
  </w:num>
  <w:num w:numId="26" w16cid:durableId="2007243362">
    <w:abstractNumId w:val="64"/>
  </w:num>
  <w:num w:numId="27" w16cid:durableId="1043096271">
    <w:abstractNumId w:val="23"/>
  </w:num>
  <w:num w:numId="28" w16cid:durableId="1616450492">
    <w:abstractNumId w:val="1"/>
  </w:num>
  <w:num w:numId="29" w16cid:durableId="1257206305">
    <w:abstractNumId w:val="0"/>
  </w:num>
  <w:num w:numId="30" w16cid:durableId="910193670">
    <w:abstractNumId w:val="46"/>
  </w:num>
  <w:num w:numId="31" w16cid:durableId="1396661197">
    <w:abstractNumId w:val="42"/>
  </w:num>
  <w:num w:numId="32" w16cid:durableId="100421981">
    <w:abstractNumId w:val="2"/>
  </w:num>
  <w:num w:numId="33" w16cid:durableId="914046075">
    <w:abstractNumId w:val="3"/>
  </w:num>
  <w:num w:numId="34" w16cid:durableId="1932276894">
    <w:abstractNumId w:val="53"/>
  </w:num>
  <w:num w:numId="35" w16cid:durableId="1068454973">
    <w:abstractNumId w:val="11"/>
  </w:num>
  <w:num w:numId="36" w16cid:durableId="1859083234">
    <w:abstractNumId w:val="57"/>
  </w:num>
  <w:num w:numId="37" w16cid:durableId="547380677">
    <w:abstractNumId w:val="14"/>
  </w:num>
  <w:num w:numId="38" w16cid:durableId="397363067">
    <w:abstractNumId w:val="49"/>
  </w:num>
  <w:num w:numId="39" w16cid:durableId="1824928521">
    <w:abstractNumId w:val="24"/>
  </w:num>
  <w:num w:numId="40" w16cid:durableId="678041938">
    <w:abstractNumId w:val="47"/>
  </w:num>
  <w:num w:numId="41" w16cid:durableId="1147631910">
    <w:abstractNumId w:val="32"/>
  </w:num>
  <w:num w:numId="42" w16cid:durableId="1270359626">
    <w:abstractNumId w:val="50"/>
  </w:num>
  <w:num w:numId="43" w16cid:durableId="448282835">
    <w:abstractNumId w:val="12"/>
  </w:num>
  <w:num w:numId="44" w16cid:durableId="606352208">
    <w:abstractNumId w:val="27"/>
  </w:num>
  <w:num w:numId="45" w16cid:durableId="1082920700">
    <w:abstractNumId w:val="9"/>
  </w:num>
  <w:num w:numId="46" w16cid:durableId="372535481">
    <w:abstractNumId w:val="35"/>
  </w:num>
  <w:num w:numId="47" w16cid:durableId="1149396899">
    <w:abstractNumId w:val="44"/>
  </w:num>
  <w:num w:numId="48" w16cid:durableId="588542746">
    <w:abstractNumId w:val="36"/>
  </w:num>
  <w:num w:numId="49" w16cid:durableId="20637512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54"/>
    <w:lvlOverride w:ilvl="0">
      <w:startOverride w:val="1"/>
    </w:lvlOverride>
  </w:num>
  <w:num w:numId="52" w16cid:durableId="1281690133">
    <w:abstractNumId w:val="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30"/>
  </w:num>
  <w:num w:numId="54" w16cid:durableId="2014523793">
    <w:abstractNumId w:val="4"/>
  </w:num>
  <w:num w:numId="55" w16cid:durableId="212079108">
    <w:abstractNumId w:val="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599416807">
    <w:abstractNumId w:val="51"/>
  </w:num>
  <w:num w:numId="57" w16cid:durableId="2126464044">
    <w:abstractNumId w:val="61"/>
  </w:num>
  <w:num w:numId="58" w16cid:durableId="257177942">
    <w:abstractNumId w:val="37"/>
  </w:num>
  <w:num w:numId="59" w16cid:durableId="1527674424">
    <w:abstractNumId w:val="34"/>
  </w:num>
  <w:num w:numId="60" w16cid:durableId="164824163">
    <w:abstractNumId w:val="18"/>
  </w:num>
  <w:num w:numId="61" w16cid:durableId="1943568064">
    <w:abstractNumId w:val="13"/>
  </w:num>
  <w:num w:numId="62" w16cid:durableId="534268924">
    <w:abstractNumId w:val="52"/>
  </w:num>
  <w:num w:numId="63" w16cid:durableId="620847081">
    <w:abstractNumId w:val="33"/>
  </w:num>
  <w:num w:numId="64" w16cid:durableId="384378382">
    <w:abstractNumId w:val="19"/>
  </w:num>
  <w:num w:numId="65" w16cid:durableId="2100907735">
    <w:abstractNumId w:val="58"/>
  </w:num>
  <w:num w:numId="66" w16cid:durableId="579799018">
    <w:abstractNumId w:val="6"/>
  </w:num>
  <w:num w:numId="67" w16cid:durableId="1711419667">
    <w:abstractNumId w:val="39"/>
  </w:num>
  <w:num w:numId="68" w16cid:durableId="1696349983">
    <w:abstractNumId w:val="40"/>
  </w:num>
  <w:num w:numId="69" w16cid:durableId="1331254688">
    <w:abstractNumId w:val="20"/>
  </w:num>
  <w:num w:numId="70" w16cid:durableId="376390398">
    <w:abstractNumId w:val="10"/>
  </w:num>
  <w:num w:numId="71" w16cid:durableId="533076797">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13F0"/>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A91"/>
    <w:rsid w:val="00012C4B"/>
    <w:rsid w:val="0001380F"/>
    <w:rsid w:val="00013A72"/>
    <w:rsid w:val="00013C76"/>
    <w:rsid w:val="00013CD3"/>
    <w:rsid w:val="000145E9"/>
    <w:rsid w:val="00015067"/>
    <w:rsid w:val="0001522B"/>
    <w:rsid w:val="00015C42"/>
    <w:rsid w:val="00016799"/>
    <w:rsid w:val="00016AA5"/>
    <w:rsid w:val="00017A07"/>
    <w:rsid w:val="0002050C"/>
    <w:rsid w:val="000206BB"/>
    <w:rsid w:val="00020908"/>
    <w:rsid w:val="0002165C"/>
    <w:rsid w:val="00021AF6"/>
    <w:rsid w:val="00022564"/>
    <w:rsid w:val="00022711"/>
    <w:rsid w:val="00023FA6"/>
    <w:rsid w:val="00024194"/>
    <w:rsid w:val="00024765"/>
    <w:rsid w:val="00024842"/>
    <w:rsid w:val="00024FFE"/>
    <w:rsid w:val="00025530"/>
    <w:rsid w:val="00025991"/>
    <w:rsid w:val="000261CA"/>
    <w:rsid w:val="00026348"/>
    <w:rsid w:val="00026ABD"/>
    <w:rsid w:val="00027443"/>
    <w:rsid w:val="000278E8"/>
    <w:rsid w:val="0002795D"/>
    <w:rsid w:val="00027A4C"/>
    <w:rsid w:val="00030BE6"/>
    <w:rsid w:val="00031513"/>
    <w:rsid w:val="00031660"/>
    <w:rsid w:val="00031D18"/>
    <w:rsid w:val="00032B39"/>
    <w:rsid w:val="00032F55"/>
    <w:rsid w:val="00033397"/>
    <w:rsid w:val="00033BFB"/>
    <w:rsid w:val="0003560D"/>
    <w:rsid w:val="0003622A"/>
    <w:rsid w:val="000363F9"/>
    <w:rsid w:val="00036923"/>
    <w:rsid w:val="0003696B"/>
    <w:rsid w:val="000369C2"/>
    <w:rsid w:val="00036B91"/>
    <w:rsid w:val="00036BF3"/>
    <w:rsid w:val="000373EC"/>
    <w:rsid w:val="00040095"/>
    <w:rsid w:val="00041AF1"/>
    <w:rsid w:val="00041BF5"/>
    <w:rsid w:val="00042829"/>
    <w:rsid w:val="000433CC"/>
    <w:rsid w:val="000437EC"/>
    <w:rsid w:val="00043C7A"/>
    <w:rsid w:val="00044119"/>
    <w:rsid w:val="000466C9"/>
    <w:rsid w:val="000469DE"/>
    <w:rsid w:val="00046A8C"/>
    <w:rsid w:val="00046AB8"/>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696"/>
    <w:rsid w:val="00056D34"/>
    <w:rsid w:val="00060480"/>
    <w:rsid w:val="00060515"/>
    <w:rsid w:val="00060B2A"/>
    <w:rsid w:val="00060E85"/>
    <w:rsid w:val="000612C4"/>
    <w:rsid w:val="000614C3"/>
    <w:rsid w:val="000627F1"/>
    <w:rsid w:val="00062FEA"/>
    <w:rsid w:val="0006310A"/>
    <w:rsid w:val="000632D9"/>
    <w:rsid w:val="000633B3"/>
    <w:rsid w:val="0006385A"/>
    <w:rsid w:val="00063CF2"/>
    <w:rsid w:val="000649EF"/>
    <w:rsid w:val="00064C2A"/>
    <w:rsid w:val="000655A6"/>
    <w:rsid w:val="000655EA"/>
    <w:rsid w:val="0006582E"/>
    <w:rsid w:val="0006732B"/>
    <w:rsid w:val="00067AE9"/>
    <w:rsid w:val="00067CF9"/>
    <w:rsid w:val="00070190"/>
    <w:rsid w:val="00070399"/>
    <w:rsid w:val="00070C60"/>
    <w:rsid w:val="00071242"/>
    <w:rsid w:val="00072423"/>
    <w:rsid w:val="00073201"/>
    <w:rsid w:val="00073A4C"/>
    <w:rsid w:val="00073F9E"/>
    <w:rsid w:val="00074891"/>
    <w:rsid w:val="0007508B"/>
    <w:rsid w:val="00075639"/>
    <w:rsid w:val="00075D79"/>
    <w:rsid w:val="00075EB9"/>
    <w:rsid w:val="00075F34"/>
    <w:rsid w:val="00076295"/>
    <w:rsid w:val="00076547"/>
    <w:rsid w:val="000770CD"/>
    <w:rsid w:val="00077607"/>
    <w:rsid w:val="00080512"/>
    <w:rsid w:val="00081252"/>
    <w:rsid w:val="000816E5"/>
    <w:rsid w:val="00081801"/>
    <w:rsid w:val="0008233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F85"/>
    <w:rsid w:val="00092042"/>
    <w:rsid w:val="00092902"/>
    <w:rsid w:val="00092D8F"/>
    <w:rsid w:val="0009382D"/>
    <w:rsid w:val="00093993"/>
    <w:rsid w:val="00093AEB"/>
    <w:rsid w:val="00093F92"/>
    <w:rsid w:val="000947CD"/>
    <w:rsid w:val="00094C41"/>
    <w:rsid w:val="00094E6E"/>
    <w:rsid w:val="000953C5"/>
    <w:rsid w:val="00095606"/>
    <w:rsid w:val="00095CE7"/>
    <w:rsid w:val="00095F39"/>
    <w:rsid w:val="00096C4D"/>
    <w:rsid w:val="000971E9"/>
    <w:rsid w:val="00097AED"/>
    <w:rsid w:val="00097BE5"/>
    <w:rsid w:val="00097C56"/>
    <w:rsid w:val="000A07C7"/>
    <w:rsid w:val="000A0D7C"/>
    <w:rsid w:val="000A1547"/>
    <w:rsid w:val="000A19F2"/>
    <w:rsid w:val="000A1C4A"/>
    <w:rsid w:val="000A1EA2"/>
    <w:rsid w:val="000A247A"/>
    <w:rsid w:val="000A3F44"/>
    <w:rsid w:val="000A40C7"/>
    <w:rsid w:val="000A4872"/>
    <w:rsid w:val="000A49EC"/>
    <w:rsid w:val="000A50CE"/>
    <w:rsid w:val="000A53FB"/>
    <w:rsid w:val="000A5D0B"/>
    <w:rsid w:val="000A5F96"/>
    <w:rsid w:val="000A648F"/>
    <w:rsid w:val="000A7234"/>
    <w:rsid w:val="000A7A23"/>
    <w:rsid w:val="000B0725"/>
    <w:rsid w:val="000B0B7D"/>
    <w:rsid w:val="000B0D01"/>
    <w:rsid w:val="000B131E"/>
    <w:rsid w:val="000B20D8"/>
    <w:rsid w:val="000B2518"/>
    <w:rsid w:val="000B44AB"/>
    <w:rsid w:val="000B450B"/>
    <w:rsid w:val="000B478A"/>
    <w:rsid w:val="000B4CAE"/>
    <w:rsid w:val="000B4F9B"/>
    <w:rsid w:val="000B5673"/>
    <w:rsid w:val="000B5838"/>
    <w:rsid w:val="000B5C9F"/>
    <w:rsid w:val="000B5E6E"/>
    <w:rsid w:val="000B652D"/>
    <w:rsid w:val="000B660E"/>
    <w:rsid w:val="000B6C7F"/>
    <w:rsid w:val="000B70AA"/>
    <w:rsid w:val="000B73C1"/>
    <w:rsid w:val="000B7D6A"/>
    <w:rsid w:val="000C0B0C"/>
    <w:rsid w:val="000C1550"/>
    <w:rsid w:val="000C2EF8"/>
    <w:rsid w:val="000C2F6A"/>
    <w:rsid w:val="000C37B8"/>
    <w:rsid w:val="000C4472"/>
    <w:rsid w:val="000C5501"/>
    <w:rsid w:val="000C703D"/>
    <w:rsid w:val="000C7197"/>
    <w:rsid w:val="000C731E"/>
    <w:rsid w:val="000C76F1"/>
    <w:rsid w:val="000C77DD"/>
    <w:rsid w:val="000D0179"/>
    <w:rsid w:val="000D0D6E"/>
    <w:rsid w:val="000D116B"/>
    <w:rsid w:val="000D1E49"/>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6DB6"/>
    <w:rsid w:val="000D7ECF"/>
    <w:rsid w:val="000E0285"/>
    <w:rsid w:val="000E0C0E"/>
    <w:rsid w:val="000E322F"/>
    <w:rsid w:val="000E32EE"/>
    <w:rsid w:val="000E3815"/>
    <w:rsid w:val="000E41BC"/>
    <w:rsid w:val="000E47B0"/>
    <w:rsid w:val="000E4B9B"/>
    <w:rsid w:val="000E50E7"/>
    <w:rsid w:val="000E5444"/>
    <w:rsid w:val="000E586C"/>
    <w:rsid w:val="000E5BB5"/>
    <w:rsid w:val="000E61D6"/>
    <w:rsid w:val="000E633A"/>
    <w:rsid w:val="000E73A5"/>
    <w:rsid w:val="000E74AE"/>
    <w:rsid w:val="000F0056"/>
    <w:rsid w:val="000F11E5"/>
    <w:rsid w:val="000F1313"/>
    <w:rsid w:val="000F143A"/>
    <w:rsid w:val="000F1D4E"/>
    <w:rsid w:val="000F208F"/>
    <w:rsid w:val="000F2B69"/>
    <w:rsid w:val="000F2FF8"/>
    <w:rsid w:val="000F34F8"/>
    <w:rsid w:val="000F3EE1"/>
    <w:rsid w:val="000F3F9A"/>
    <w:rsid w:val="000F45E3"/>
    <w:rsid w:val="000F4608"/>
    <w:rsid w:val="000F4721"/>
    <w:rsid w:val="000F4829"/>
    <w:rsid w:val="000F5545"/>
    <w:rsid w:val="000F55EA"/>
    <w:rsid w:val="000F5637"/>
    <w:rsid w:val="000F5764"/>
    <w:rsid w:val="000F5D5F"/>
    <w:rsid w:val="000F5DB0"/>
    <w:rsid w:val="000F609D"/>
    <w:rsid w:val="000F686E"/>
    <w:rsid w:val="000F7136"/>
    <w:rsid w:val="000F73D4"/>
    <w:rsid w:val="000F7672"/>
    <w:rsid w:val="000F77C3"/>
    <w:rsid w:val="000F7DDA"/>
    <w:rsid w:val="0010030F"/>
    <w:rsid w:val="00100576"/>
    <w:rsid w:val="00100838"/>
    <w:rsid w:val="00100B51"/>
    <w:rsid w:val="00100ECC"/>
    <w:rsid w:val="00101C5C"/>
    <w:rsid w:val="00101E4C"/>
    <w:rsid w:val="00101F40"/>
    <w:rsid w:val="00102063"/>
    <w:rsid w:val="0010272D"/>
    <w:rsid w:val="001028DA"/>
    <w:rsid w:val="001029CA"/>
    <w:rsid w:val="00102BE6"/>
    <w:rsid w:val="00103221"/>
    <w:rsid w:val="001033E8"/>
    <w:rsid w:val="00103DC1"/>
    <w:rsid w:val="001042C4"/>
    <w:rsid w:val="00104786"/>
    <w:rsid w:val="00105138"/>
    <w:rsid w:val="0010548B"/>
    <w:rsid w:val="00105ACA"/>
    <w:rsid w:val="001061D2"/>
    <w:rsid w:val="001062BD"/>
    <w:rsid w:val="00106B37"/>
    <w:rsid w:val="00107DC8"/>
    <w:rsid w:val="00110527"/>
    <w:rsid w:val="00110AC8"/>
    <w:rsid w:val="00111330"/>
    <w:rsid w:val="0011188D"/>
    <w:rsid w:val="00111CE4"/>
    <w:rsid w:val="00112B5E"/>
    <w:rsid w:val="0011325D"/>
    <w:rsid w:val="00113918"/>
    <w:rsid w:val="00113C63"/>
    <w:rsid w:val="00113FA3"/>
    <w:rsid w:val="001150BC"/>
    <w:rsid w:val="001151B3"/>
    <w:rsid w:val="0011556D"/>
    <w:rsid w:val="00115895"/>
    <w:rsid w:val="00115F0F"/>
    <w:rsid w:val="00116835"/>
    <w:rsid w:val="00116F08"/>
    <w:rsid w:val="00117519"/>
    <w:rsid w:val="001178D1"/>
    <w:rsid w:val="00117AB0"/>
    <w:rsid w:val="0012025C"/>
    <w:rsid w:val="00120CD0"/>
    <w:rsid w:val="00121180"/>
    <w:rsid w:val="0012136E"/>
    <w:rsid w:val="00122023"/>
    <w:rsid w:val="001221FB"/>
    <w:rsid w:val="001235E2"/>
    <w:rsid w:val="001236BA"/>
    <w:rsid w:val="00123D64"/>
    <w:rsid w:val="0012414D"/>
    <w:rsid w:val="00124CE8"/>
    <w:rsid w:val="00124FD1"/>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065"/>
    <w:rsid w:val="001323F8"/>
    <w:rsid w:val="001329C9"/>
    <w:rsid w:val="00132B6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B3A"/>
    <w:rsid w:val="00141F5C"/>
    <w:rsid w:val="00142157"/>
    <w:rsid w:val="001422CC"/>
    <w:rsid w:val="0014291C"/>
    <w:rsid w:val="00142D2D"/>
    <w:rsid w:val="001432B1"/>
    <w:rsid w:val="00143341"/>
    <w:rsid w:val="001434A7"/>
    <w:rsid w:val="00143D95"/>
    <w:rsid w:val="0014467B"/>
    <w:rsid w:val="0014576B"/>
    <w:rsid w:val="00145954"/>
    <w:rsid w:val="00145BB5"/>
    <w:rsid w:val="00146477"/>
    <w:rsid w:val="001465D9"/>
    <w:rsid w:val="00146703"/>
    <w:rsid w:val="00146E5C"/>
    <w:rsid w:val="00147266"/>
    <w:rsid w:val="001478AC"/>
    <w:rsid w:val="00147C54"/>
    <w:rsid w:val="0015042D"/>
    <w:rsid w:val="0015055C"/>
    <w:rsid w:val="0015099D"/>
    <w:rsid w:val="00153409"/>
    <w:rsid w:val="00153572"/>
    <w:rsid w:val="00155170"/>
    <w:rsid w:val="001553B8"/>
    <w:rsid w:val="00155640"/>
    <w:rsid w:val="00156974"/>
    <w:rsid w:val="00156B57"/>
    <w:rsid w:val="00156EFA"/>
    <w:rsid w:val="00157499"/>
    <w:rsid w:val="00157761"/>
    <w:rsid w:val="00157BD7"/>
    <w:rsid w:val="00160310"/>
    <w:rsid w:val="00160B79"/>
    <w:rsid w:val="00160D04"/>
    <w:rsid w:val="001610CA"/>
    <w:rsid w:val="00162654"/>
    <w:rsid w:val="00162A1C"/>
    <w:rsid w:val="00163B37"/>
    <w:rsid w:val="00164CA3"/>
    <w:rsid w:val="001658B5"/>
    <w:rsid w:val="00166398"/>
    <w:rsid w:val="001663A3"/>
    <w:rsid w:val="00166F8C"/>
    <w:rsid w:val="00167109"/>
    <w:rsid w:val="00167430"/>
    <w:rsid w:val="001677BB"/>
    <w:rsid w:val="00170A3F"/>
    <w:rsid w:val="00171141"/>
    <w:rsid w:val="001712B3"/>
    <w:rsid w:val="0017134F"/>
    <w:rsid w:val="00171440"/>
    <w:rsid w:val="0017198B"/>
    <w:rsid w:val="00172568"/>
    <w:rsid w:val="00172B1C"/>
    <w:rsid w:val="0017399C"/>
    <w:rsid w:val="00173B3F"/>
    <w:rsid w:val="00174113"/>
    <w:rsid w:val="001741D7"/>
    <w:rsid w:val="0017420C"/>
    <w:rsid w:val="00174920"/>
    <w:rsid w:val="00174F9F"/>
    <w:rsid w:val="00175210"/>
    <w:rsid w:val="00175695"/>
    <w:rsid w:val="00175A1F"/>
    <w:rsid w:val="0017611D"/>
    <w:rsid w:val="0017638C"/>
    <w:rsid w:val="0017645D"/>
    <w:rsid w:val="00176535"/>
    <w:rsid w:val="001773D3"/>
    <w:rsid w:val="0017741C"/>
    <w:rsid w:val="0018012D"/>
    <w:rsid w:val="0018012F"/>
    <w:rsid w:val="001805EF"/>
    <w:rsid w:val="00181378"/>
    <w:rsid w:val="00181595"/>
    <w:rsid w:val="00181732"/>
    <w:rsid w:val="00183C79"/>
    <w:rsid w:val="00183E1B"/>
    <w:rsid w:val="00184830"/>
    <w:rsid w:val="00184847"/>
    <w:rsid w:val="00184ADB"/>
    <w:rsid w:val="00185CAA"/>
    <w:rsid w:val="00186C6D"/>
    <w:rsid w:val="00187729"/>
    <w:rsid w:val="00187A84"/>
    <w:rsid w:val="00187D1A"/>
    <w:rsid w:val="00187F41"/>
    <w:rsid w:val="00190339"/>
    <w:rsid w:val="001905B6"/>
    <w:rsid w:val="00190D57"/>
    <w:rsid w:val="00192213"/>
    <w:rsid w:val="00192BED"/>
    <w:rsid w:val="00192C4C"/>
    <w:rsid w:val="00193B9F"/>
    <w:rsid w:val="00193D3D"/>
    <w:rsid w:val="001940ED"/>
    <w:rsid w:val="00194359"/>
    <w:rsid w:val="00194A7F"/>
    <w:rsid w:val="00194A91"/>
    <w:rsid w:val="00194E2C"/>
    <w:rsid w:val="001958CD"/>
    <w:rsid w:val="00195A5F"/>
    <w:rsid w:val="00195AA3"/>
    <w:rsid w:val="00195B6A"/>
    <w:rsid w:val="00195F6B"/>
    <w:rsid w:val="001960BB"/>
    <w:rsid w:val="001962CB"/>
    <w:rsid w:val="0019642B"/>
    <w:rsid w:val="001967E5"/>
    <w:rsid w:val="00196913"/>
    <w:rsid w:val="001A00D1"/>
    <w:rsid w:val="001A0179"/>
    <w:rsid w:val="001A05FD"/>
    <w:rsid w:val="001A093D"/>
    <w:rsid w:val="001A0C59"/>
    <w:rsid w:val="001A17D5"/>
    <w:rsid w:val="001A185F"/>
    <w:rsid w:val="001A1AC5"/>
    <w:rsid w:val="001A1AEC"/>
    <w:rsid w:val="001A1F76"/>
    <w:rsid w:val="001A21B1"/>
    <w:rsid w:val="001A2CC8"/>
    <w:rsid w:val="001A3063"/>
    <w:rsid w:val="001A3C0B"/>
    <w:rsid w:val="001A3DE2"/>
    <w:rsid w:val="001A5097"/>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55A0"/>
    <w:rsid w:val="001B68A7"/>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6F00"/>
    <w:rsid w:val="001D71AB"/>
    <w:rsid w:val="001D7791"/>
    <w:rsid w:val="001D78E2"/>
    <w:rsid w:val="001E04D8"/>
    <w:rsid w:val="001E087A"/>
    <w:rsid w:val="001E1993"/>
    <w:rsid w:val="001E24DA"/>
    <w:rsid w:val="001E25F5"/>
    <w:rsid w:val="001E323B"/>
    <w:rsid w:val="001E36E8"/>
    <w:rsid w:val="001E4905"/>
    <w:rsid w:val="001E501E"/>
    <w:rsid w:val="001E5203"/>
    <w:rsid w:val="001E5AC7"/>
    <w:rsid w:val="001E5E3D"/>
    <w:rsid w:val="001E62DF"/>
    <w:rsid w:val="001E6AB9"/>
    <w:rsid w:val="001E6D3D"/>
    <w:rsid w:val="001E74EB"/>
    <w:rsid w:val="001F0749"/>
    <w:rsid w:val="001F0FA8"/>
    <w:rsid w:val="001F10E8"/>
    <w:rsid w:val="001F168B"/>
    <w:rsid w:val="001F20B9"/>
    <w:rsid w:val="001F21E0"/>
    <w:rsid w:val="001F3AF2"/>
    <w:rsid w:val="001F3D2C"/>
    <w:rsid w:val="001F4A0C"/>
    <w:rsid w:val="001F4A55"/>
    <w:rsid w:val="001F514E"/>
    <w:rsid w:val="001F52A2"/>
    <w:rsid w:val="001F5A79"/>
    <w:rsid w:val="001F6D25"/>
    <w:rsid w:val="001F7145"/>
    <w:rsid w:val="001F7915"/>
    <w:rsid w:val="001F7CC1"/>
    <w:rsid w:val="0020040F"/>
    <w:rsid w:val="00200B28"/>
    <w:rsid w:val="00200CBE"/>
    <w:rsid w:val="00201222"/>
    <w:rsid w:val="00203A38"/>
    <w:rsid w:val="00203D61"/>
    <w:rsid w:val="0020479F"/>
    <w:rsid w:val="00205002"/>
    <w:rsid w:val="002052FD"/>
    <w:rsid w:val="002053B4"/>
    <w:rsid w:val="002058D0"/>
    <w:rsid w:val="002060F0"/>
    <w:rsid w:val="00210226"/>
    <w:rsid w:val="00210D1F"/>
    <w:rsid w:val="002117CC"/>
    <w:rsid w:val="00211DB0"/>
    <w:rsid w:val="00211DCD"/>
    <w:rsid w:val="00212E19"/>
    <w:rsid w:val="00212F41"/>
    <w:rsid w:val="002131B3"/>
    <w:rsid w:val="002132B8"/>
    <w:rsid w:val="00213C33"/>
    <w:rsid w:val="002145AC"/>
    <w:rsid w:val="00214731"/>
    <w:rsid w:val="0021489D"/>
    <w:rsid w:val="00215C58"/>
    <w:rsid w:val="00216350"/>
    <w:rsid w:val="00216375"/>
    <w:rsid w:val="00217082"/>
    <w:rsid w:val="0021789E"/>
    <w:rsid w:val="0022128C"/>
    <w:rsid w:val="00221C8F"/>
    <w:rsid w:val="00221F0C"/>
    <w:rsid w:val="002220D7"/>
    <w:rsid w:val="002221DF"/>
    <w:rsid w:val="00222870"/>
    <w:rsid w:val="00223463"/>
    <w:rsid w:val="00223A75"/>
    <w:rsid w:val="00225153"/>
    <w:rsid w:val="00225602"/>
    <w:rsid w:val="00225AA6"/>
    <w:rsid w:val="002264FA"/>
    <w:rsid w:val="00226BBA"/>
    <w:rsid w:val="00226EB3"/>
    <w:rsid w:val="0022726A"/>
    <w:rsid w:val="0022739F"/>
    <w:rsid w:val="00227EDF"/>
    <w:rsid w:val="0023008C"/>
    <w:rsid w:val="00230678"/>
    <w:rsid w:val="00230E58"/>
    <w:rsid w:val="00231167"/>
    <w:rsid w:val="002315EF"/>
    <w:rsid w:val="00231798"/>
    <w:rsid w:val="00231BA1"/>
    <w:rsid w:val="00231DF1"/>
    <w:rsid w:val="00231E94"/>
    <w:rsid w:val="00231FAB"/>
    <w:rsid w:val="00232D1D"/>
    <w:rsid w:val="00233327"/>
    <w:rsid w:val="00233AE2"/>
    <w:rsid w:val="00234608"/>
    <w:rsid w:val="00234710"/>
    <w:rsid w:val="002347A2"/>
    <w:rsid w:val="00234814"/>
    <w:rsid w:val="00234923"/>
    <w:rsid w:val="0023559E"/>
    <w:rsid w:val="00235617"/>
    <w:rsid w:val="002367B2"/>
    <w:rsid w:val="00236C5A"/>
    <w:rsid w:val="00236F2B"/>
    <w:rsid w:val="00237613"/>
    <w:rsid w:val="00237AEB"/>
    <w:rsid w:val="00240207"/>
    <w:rsid w:val="002414D1"/>
    <w:rsid w:val="00241B7A"/>
    <w:rsid w:val="002427AE"/>
    <w:rsid w:val="00242B32"/>
    <w:rsid w:val="00242F41"/>
    <w:rsid w:val="00243734"/>
    <w:rsid w:val="002440D0"/>
    <w:rsid w:val="002441F5"/>
    <w:rsid w:val="00244B88"/>
    <w:rsid w:val="00245297"/>
    <w:rsid w:val="002459B4"/>
    <w:rsid w:val="00245DB1"/>
    <w:rsid w:val="00246499"/>
    <w:rsid w:val="00247CB1"/>
    <w:rsid w:val="002517D0"/>
    <w:rsid w:val="0025203F"/>
    <w:rsid w:val="00252069"/>
    <w:rsid w:val="00252A22"/>
    <w:rsid w:val="00253D0B"/>
    <w:rsid w:val="00254477"/>
    <w:rsid w:val="00254572"/>
    <w:rsid w:val="002549EB"/>
    <w:rsid w:val="002551FD"/>
    <w:rsid w:val="002552E7"/>
    <w:rsid w:val="00255BAF"/>
    <w:rsid w:val="00256993"/>
    <w:rsid w:val="00256C53"/>
    <w:rsid w:val="00256D6F"/>
    <w:rsid w:val="00257412"/>
    <w:rsid w:val="00257B60"/>
    <w:rsid w:val="00257E2A"/>
    <w:rsid w:val="002608F0"/>
    <w:rsid w:val="00260BF4"/>
    <w:rsid w:val="002610B1"/>
    <w:rsid w:val="00261410"/>
    <w:rsid w:val="002626B4"/>
    <w:rsid w:val="00262AF7"/>
    <w:rsid w:val="00263157"/>
    <w:rsid w:val="002631BD"/>
    <w:rsid w:val="002632FC"/>
    <w:rsid w:val="00264165"/>
    <w:rsid w:val="002641CE"/>
    <w:rsid w:val="0026497D"/>
    <w:rsid w:val="00264D91"/>
    <w:rsid w:val="00266057"/>
    <w:rsid w:val="00266154"/>
    <w:rsid w:val="00266E7C"/>
    <w:rsid w:val="002672E3"/>
    <w:rsid w:val="002678B4"/>
    <w:rsid w:val="00267AC9"/>
    <w:rsid w:val="00267E04"/>
    <w:rsid w:val="002704E0"/>
    <w:rsid w:val="00270BC0"/>
    <w:rsid w:val="00270DD3"/>
    <w:rsid w:val="0027104F"/>
    <w:rsid w:val="00271680"/>
    <w:rsid w:val="00271C8C"/>
    <w:rsid w:val="002727E6"/>
    <w:rsid w:val="002729DA"/>
    <w:rsid w:val="00272ECC"/>
    <w:rsid w:val="002738BE"/>
    <w:rsid w:val="002743B5"/>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083"/>
    <w:rsid w:val="00286203"/>
    <w:rsid w:val="00286CF4"/>
    <w:rsid w:val="002874FE"/>
    <w:rsid w:val="00287C25"/>
    <w:rsid w:val="0029007D"/>
    <w:rsid w:val="002903A0"/>
    <w:rsid w:val="00290843"/>
    <w:rsid w:val="002911B5"/>
    <w:rsid w:val="002917F8"/>
    <w:rsid w:val="00291DBE"/>
    <w:rsid w:val="00291E94"/>
    <w:rsid w:val="0029231B"/>
    <w:rsid w:val="00292C5B"/>
    <w:rsid w:val="00292C77"/>
    <w:rsid w:val="0029346F"/>
    <w:rsid w:val="00293E8D"/>
    <w:rsid w:val="00294698"/>
    <w:rsid w:val="00294744"/>
    <w:rsid w:val="00294D3E"/>
    <w:rsid w:val="00294D50"/>
    <w:rsid w:val="00294D99"/>
    <w:rsid w:val="00295057"/>
    <w:rsid w:val="0029577A"/>
    <w:rsid w:val="00295924"/>
    <w:rsid w:val="002964A5"/>
    <w:rsid w:val="00296C5D"/>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0D"/>
    <w:rsid w:val="002A25EE"/>
    <w:rsid w:val="002A2B53"/>
    <w:rsid w:val="002A38F4"/>
    <w:rsid w:val="002A4741"/>
    <w:rsid w:val="002A4AD9"/>
    <w:rsid w:val="002A5380"/>
    <w:rsid w:val="002A5AB8"/>
    <w:rsid w:val="002A6073"/>
    <w:rsid w:val="002A661C"/>
    <w:rsid w:val="002A6BA4"/>
    <w:rsid w:val="002A714D"/>
    <w:rsid w:val="002A798B"/>
    <w:rsid w:val="002B0296"/>
    <w:rsid w:val="002B0937"/>
    <w:rsid w:val="002B1005"/>
    <w:rsid w:val="002B1209"/>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2FA2"/>
    <w:rsid w:val="002C373B"/>
    <w:rsid w:val="002C380D"/>
    <w:rsid w:val="002C3C17"/>
    <w:rsid w:val="002C4464"/>
    <w:rsid w:val="002C4C58"/>
    <w:rsid w:val="002C4E5B"/>
    <w:rsid w:val="002C4FB7"/>
    <w:rsid w:val="002C62A7"/>
    <w:rsid w:val="002C7225"/>
    <w:rsid w:val="002C7752"/>
    <w:rsid w:val="002C7C3F"/>
    <w:rsid w:val="002D0D64"/>
    <w:rsid w:val="002D1174"/>
    <w:rsid w:val="002D1D5E"/>
    <w:rsid w:val="002D1E2B"/>
    <w:rsid w:val="002D211A"/>
    <w:rsid w:val="002D2629"/>
    <w:rsid w:val="002D4861"/>
    <w:rsid w:val="002D5CCF"/>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D01"/>
    <w:rsid w:val="002E54F0"/>
    <w:rsid w:val="002E5611"/>
    <w:rsid w:val="002E65B9"/>
    <w:rsid w:val="002E6EE8"/>
    <w:rsid w:val="002E7461"/>
    <w:rsid w:val="002E7E54"/>
    <w:rsid w:val="002F04AE"/>
    <w:rsid w:val="002F0BD6"/>
    <w:rsid w:val="002F10EE"/>
    <w:rsid w:val="002F1748"/>
    <w:rsid w:val="002F1C24"/>
    <w:rsid w:val="002F20F0"/>
    <w:rsid w:val="002F2640"/>
    <w:rsid w:val="002F27CB"/>
    <w:rsid w:val="002F2D16"/>
    <w:rsid w:val="002F3B74"/>
    <w:rsid w:val="002F484F"/>
    <w:rsid w:val="002F4E94"/>
    <w:rsid w:val="002F5188"/>
    <w:rsid w:val="002F5786"/>
    <w:rsid w:val="002F5803"/>
    <w:rsid w:val="002F6106"/>
    <w:rsid w:val="002F61FE"/>
    <w:rsid w:val="002F7B16"/>
    <w:rsid w:val="002F7B7F"/>
    <w:rsid w:val="00300E72"/>
    <w:rsid w:val="00301612"/>
    <w:rsid w:val="00301769"/>
    <w:rsid w:val="003017C0"/>
    <w:rsid w:val="00301B28"/>
    <w:rsid w:val="00301B77"/>
    <w:rsid w:val="00301C9F"/>
    <w:rsid w:val="00302C3C"/>
    <w:rsid w:val="00302DA0"/>
    <w:rsid w:val="00302E8F"/>
    <w:rsid w:val="003030C5"/>
    <w:rsid w:val="00303117"/>
    <w:rsid w:val="003034EC"/>
    <w:rsid w:val="0030454A"/>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5D5"/>
    <w:rsid w:val="003227B7"/>
    <w:rsid w:val="00322A6B"/>
    <w:rsid w:val="00322ED9"/>
    <w:rsid w:val="00322FEB"/>
    <w:rsid w:val="003239E4"/>
    <w:rsid w:val="00324FCE"/>
    <w:rsid w:val="003250ED"/>
    <w:rsid w:val="00325A33"/>
    <w:rsid w:val="003260E3"/>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B4E"/>
    <w:rsid w:val="003357B2"/>
    <w:rsid w:val="00336256"/>
    <w:rsid w:val="0033637B"/>
    <w:rsid w:val="003367AA"/>
    <w:rsid w:val="0033681F"/>
    <w:rsid w:val="00336AB9"/>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BFF"/>
    <w:rsid w:val="00345E02"/>
    <w:rsid w:val="0034610F"/>
    <w:rsid w:val="003462D3"/>
    <w:rsid w:val="00346376"/>
    <w:rsid w:val="00346A9F"/>
    <w:rsid w:val="00347572"/>
    <w:rsid w:val="0035020D"/>
    <w:rsid w:val="00350507"/>
    <w:rsid w:val="0035077F"/>
    <w:rsid w:val="00350FE0"/>
    <w:rsid w:val="00351085"/>
    <w:rsid w:val="003510DA"/>
    <w:rsid w:val="0035173A"/>
    <w:rsid w:val="00352573"/>
    <w:rsid w:val="003526CC"/>
    <w:rsid w:val="003527C6"/>
    <w:rsid w:val="00352A03"/>
    <w:rsid w:val="0035311C"/>
    <w:rsid w:val="00353674"/>
    <w:rsid w:val="00353986"/>
    <w:rsid w:val="0035462D"/>
    <w:rsid w:val="00354746"/>
    <w:rsid w:val="00354BB8"/>
    <w:rsid w:val="00354C0E"/>
    <w:rsid w:val="00355329"/>
    <w:rsid w:val="0035622D"/>
    <w:rsid w:val="0035705D"/>
    <w:rsid w:val="003571AF"/>
    <w:rsid w:val="00357256"/>
    <w:rsid w:val="003574AB"/>
    <w:rsid w:val="00357693"/>
    <w:rsid w:val="003602C1"/>
    <w:rsid w:val="00361221"/>
    <w:rsid w:val="0036122B"/>
    <w:rsid w:val="00361B46"/>
    <w:rsid w:val="00361D27"/>
    <w:rsid w:val="00362254"/>
    <w:rsid w:val="00362CFA"/>
    <w:rsid w:val="003637C3"/>
    <w:rsid w:val="00364326"/>
    <w:rsid w:val="003646D8"/>
    <w:rsid w:val="003653EA"/>
    <w:rsid w:val="0036645E"/>
    <w:rsid w:val="00367135"/>
    <w:rsid w:val="00367263"/>
    <w:rsid w:val="00367559"/>
    <w:rsid w:val="00367AA4"/>
    <w:rsid w:val="00367C4A"/>
    <w:rsid w:val="00367E6A"/>
    <w:rsid w:val="00370325"/>
    <w:rsid w:val="00370441"/>
    <w:rsid w:val="00371627"/>
    <w:rsid w:val="003717DB"/>
    <w:rsid w:val="003718C4"/>
    <w:rsid w:val="00372C7F"/>
    <w:rsid w:val="00373537"/>
    <w:rsid w:val="00373D25"/>
    <w:rsid w:val="00374754"/>
    <w:rsid w:val="00374D13"/>
    <w:rsid w:val="003751C0"/>
    <w:rsid w:val="003754A3"/>
    <w:rsid w:val="00375A56"/>
    <w:rsid w:val="00376263"/>
    <w:rsid w:val="00376707"/>
    <w:rsid w:val="003767EB"/>
    <w:rsid w:val="0037681A"/>
    <w:rsid w:val="00376A83"/>
    <w:rsid w:val="003772DE"/>
    <w:rsid w:val="003777C9"/>
    <w:rsid w:val="00377EDC"/>
    <w:rsid w:val="003808CB"/>
    <w:rsid w:val="00380C2E"/>
    <w:rsid w:val="003813E8"/>
    <w:rsid w:val="003817D2"/>
    <w:rsid w:val="00381894"/>
    <w:rsid w:val="00382263"/>
    <w:rsid w:val="00382600"/>
    <w:rsid w:val="00382781"/>
    <w:rsid w:val="00382AB2"/>
    <w:rsid w:val="00383DB0"/>
    <w:rsid w:val="00383F67"/>
    <w:rsid w:val="003840B4"/>
    <w:rsid w:val="003852A9"/>
    <w:rsid w:val="00385D39"/>
    <w:rsid w:val="0038627A"/>
    <w:rsid w:val="003863D6"/>
    <w:rsid w:val="00387B27"/>
    <w:rsid w:val="00387C82"/>
    <w:rsid w:val="00387DCB"/>
    <w:rsid w:val="00390048"/>
    <w:rsid w:val="00390A0B"/>
    <w:rsid w:val="00390E5E"/>
    <w:rsid w:val="00391181"/>
    <w:rsid w:val="0039227E"/>
    <w:rsid w:val="003922D6"/>
    <w:rsid w:val="0039306F"/>
    <w:rsid w:val="003933BE"/>
    <w:rsid w:val="0039392A"/>
    <w:rsid w:val="003939F6"/>
    <w:rsid w:val="00393DF4"/>
    <w:rsid w:val="00394691"/>
    <w:rsid w:val="003948D3"/>
    <w:rsid w:val="00395648"/>
    <w:rsid w:val="003957F6"/>
    <w:rsid w:val="00395888"/>
    <w:rsid w:val="00397BC4"/>
    <w:rsid w:val="003A005A"/>
    <w:rsid w:val="003A0543"/>
    <w:rsid w:val="003A0D3E"/>
    <w:rsid w:val="003A0FF8"/>
    <w:rsid w:val="003A12BF"/>
    <w:rsid w:val="003A1E0C"/>
    <w:rsid w:val="003A24E1"/>
    <w:rsid w:val="003A2A2A"/>
    <w:rsid w:val="003A33E3"/>
    <w:rsid w:val="003A3840"/>
    <w:rsid w:val="003A3C88"/>
    <w:rsid w:val="003A3CED"/>
    <w:rsid w:val="003A42E4"/>
    <w:rsid w:val="003A4444"/>
    <w:rsid w:val="003A45F0"/>
    <w:rsid w:val="003A4D0F"/>
    <w:rsid w:val="003A4F63"/>
    <w:rsid w:val="003A59FC"/>
    <w:rsid w:val="003A6383"/>
    <w:rsid w:val="003A65F4"/>
    <w:rsid w:val="003A6CAE"/>
    <w:rsid w:val="003B0552"/>
    <w:rsid w:val="003B0AF7"/>
    <w:rsid w:val="003B11D4"/>
    <w:rsid w:val="003B1498"/>
    <w:rsid w:val="003B17B3"/>
    <w:rsid w:val="003B287A"/>
    <w:rsid w:val="003B2ECF"/>
    <w:rsid w:val="003B3246"/>
    <w:rsid w:val="003B346B"/>
    <w:rsid w:val="003B3CF2"/>
    <w:rsid w:val="003B3F81"/>
    <w:rsid w:val="003B418B"/>
    <w:rsid w:val="003B479D"/>
    <w:rsid w:val="003B5025"/>
    <w:rsid w:val="003B5728"/>
    <w:rsid w:val="003B5FF7"/>
    <w:rsid w:val="003B626A"/>
    <w:rsid w:val="003B67AF"/>
    <w:rsid w:val="003B6940"/>
    <w:rsid w:val="003C004B"/>
    <w:rsid w:val="003C0EA8"/>
    <w:rsid w:val="003C15D8"/>
    <w:rsid w:val="003C1609"/>
    <w:rsid w:val="003C1F7A"/>
    <w:rsid w:val="003C2CEF"/>
    <w:rsid w:val="003C3314"/>
    <w:rsid w:val="003C3666"/>
    <w:rsid w:val="003C3971"/>
    <w:rsid w:val="003C4C63"/>
    <w:rsid w:val="003C5372"/>
    <w:rsid w:val="003C6982"/>
    <w:rsid w:val="003C6D6F"/>
    <w:rsid w:val="003C6F3C"/>
    <w:rsid w:val="003C6FF3"/>
    <w:rsid w:val="003C7B14"/>
    <w:rsid w:val="003C7B7C"/>
    <w:rsid w:val="003D00D9"/>
    <w:rsid w:val="003D025B"/>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8C5"/>
    <w:rsid w:val="003E0D5F"/>
    <w:rsid w:val="003E0E57"/>
    <w:rsid w:val="003E1474"/>
    <w:rsid w:val="003E2106"/>
    <w:rsid w:val="003E25AD"/>
    <w:rsid w:val="003E29E4"/>
    <w:rsid w:val="003E2EEF"/>
    <w:rsid w:val="003E3849"/>
    <w:rsid w:val="003E40E1"/>
    <w:rsid w:val="003E418E"/>
    <w:rsid w:val="003E41ED"/>
    <w:rsid w:val="003E42E6"/>
    <w:rsid w:val="003E470F"/>
    <w:rsid w:val="003E6374"/>
    <w:rsid w:val="003E6B60"/>
    <w:rsid w:val="003E6C21"/>
    <w:rsid w:val="003E7298"/>
    <w:rsid w:val="003E72AC"/>
    <w:rsid w:val="003E7637"/>
    <w:rsid w:val="003E7DB5"/>
    <w:rsid w:val="003F021F"/>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DA4"/>
    <w:rsid w:val="00401FCE"/>
    <w:rsid w:val="00402693"/>
    <w:rsid w:val="00402D91"/>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29C"/>
    <w:rsid w:val="00411AD6"/>
    <w:rsid w:val="00412C12"/>
    <w:rsid w:val="00412C48"/>
    <w:rsid w:val="00412E5C"/>
    <w:rsid w:val="0041322A"/>
    <w:rsid w:val="00413328"/>
    <w:rsid w:val="00413333"/>
    <w:rsid w:val="004141D8"/>
    <w:rsid w:val="00415440"/>
    <w:rsid w:val="00415956"/>
    <w:rsid w:val="00415EF5"/>
    <w:rsid w:val="004169B3"/>
    <w:rsid w:val="00417479"/>
    <w:rsid w:val="0041786B"/>
    <w:rsid w:val="0042042B"/>
    <w:rsid w:val="00421157"/>
    <w:rsid w:val="00421D95"/>
    <w:rsid w:val="00421E89"/>
    <w:rsid w:val="0042232B"/>
    <w:rsid w:val="0042282A"/>
    <w:rsid w:val="00422E54"/>
    <w:rsid w:val="00422FD2"/>
    <w:rsid w:val="00423640"/>
    <w:rsid w:val="004236B9"/>
    <w:rsid w:val="00423B5C"/>
    <w:rsid w:val="00423CFB"/>
    <w:rsid w:val="00424443"/>
    <w:rsid w:val="00424930"/>
    <w:rsid w:val="0042504D"/>
    <w:rsid w:val="004257DC"/>
    <w:rsid w:val="0042591D"/>
    <w:rsid w:val="00425B8B"/>
    <w:rsid w:val="004260FA"/>
    <w:rsid w:val="0042678F"/>
    <w:rsid w:val="00426BA6"/>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4FEA"/>
    <w:rsid w:val="00435685"/>
    <w:rsid w:val="00435D2E"/>
    <w:rsid w:val="004361B9"/>
    <w:rsid w:val="00436320"/>
    <w:rsid w:val="004368A9"/>
    <w:rsid w:val="00436B51"/>
    <w:rsid w:val="00437AFB"/>
    <w:rsid w:val="00441C59"/>
    <w:rsid w:val="00441D94"/>
    <w:rsid w:val="00441E1E"/>
    <w:rsid w:val="00442953"/>
    <w:rsid w:val="00442967"/>
    <w:rsid w:val="00443030"/>
    <w:rsid w:val="004437B3"/>
    <w:rsid w:val="004439D0"/>
    <w:rsid w:val="00444112"/>
    <w:rsid w:val="00444127"/>
    <w:rsid w:val="00444361"/>
    <w:rsid w:val="00444ED7"/>
    <w:rsid w:val="00445759"/>
    <w:rsid w:val="00446B8F"/>
    <w:rsid w:val="00446C08"/>
    <w:rsid w:val="00446C13"/>
    <w:rsid w:val="00447494"/>
    <w:rsid w:val="00447512"/>
    <w:rsid w:val="00447627"/>
    <w:rsid w:val="004477B6"/>
    <w:rsid w:val="00447C0B"/>
    <w:rsid w:val="00447DDB"/>
    <w:rsid w:val="00451EDC"/>
    <w:rsid w:val="00452DEF"/>
    <w:rsid w:val="00452E77"/>
    <w:rsid w:val="00452F8F"/>
    <w:rsid w:val="00453541"/>
    <w:rsid w:val="00453A68"/>
    <w:rsid w:val="00454372"/>
    <w:rsid w:val="0045476D"/>
    <w:rsid w:val="0045525D"/>
    <w:rsid w:val="004555D5"/>
    <w:rsid w:val="00455919"/>
    <w:rsid w:val="00455D2F"/>
    <w:rsid w:val="0045660C"/>
    <w:rsid w:val="00456E6F"/>
    <w:rsid w:val="00456F52"/>
    <w:rsid w:val="00461371"/>
    <w:rsid w:val="004622F9"/>
    <w:rsid w:val="004624D1"/>
    <w:rsid w:val="00462A05"/>
    <w:rsid w:val="00462C3C"/>
    <w:rsid w:val="00462D4C"/>
    <w:rsid w:val="00463D46"/>
    <w:rsid w:val="004642E2"/>
    <w:rsid w:val="00464932"/>
    <w:rsid w:val="00464CA6"/>
    <w:rsid w:val="00464D0E"/>
    <w:rsid w:val="00464DEF"/>
    <w:rsid w:val="004650E0"/>
    <w:rsid w:val="00465886"/>
    <w:rsid w:val="00465D65"/>
    <w:rsid w:val="00466B21"/>
    <w:rsid w:val="0046746C"/>
    <w:rsid w:val="004679F1"/>
    <w:rsid w:val="00467BB7"/>
    <w:rsid w:val="00467E22"/>
    <w:rsid w:val="00471CAE"/>
    <w:rsid w:val="00471E7C"/>
    <w:rsid w:val="00471F4F"/>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D28"/>
    <w:rsid w:val="00480FD4"/>
    <w:rsid w:val="004812CD"/>
    <w:rsid w:val="00481679"/>
    <w:rsid w:val="004818B2"/>
    <w:rsid w:val="004820EF"/>
    <w:rsid w:val="00482E27"/>
    <w:rsid w:val="004832B5"/>
    <w:rsid w:val="00483799"/>
    <w:rsid w:val="0048391D"/>
    <w:rsid w:val="00483934"/>
    <w:rsid w:val="00483A27"/>
    <w:rsid w:val="00483FA1"/>
    <w:rsid w:val="004841AA"/>
    <w:rsid w:val="00484592"/>
    <w:rsid w:val="004847AE"/>
    <w:rsid w:val="00484835"/>
    <w:rsid w:val="004849A1"/>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40FA"/>
    <w:rsid w:val="00494152"/>
    <w:rsid w:val="00494470"/>
    <w:rsid w:val="004950FB"/>
    <w:rsid w:val="00496B20"/>
    <w:rsid w:val="00496B7B"/>
    <w:rsid w:val="00497905"/>
    <w:rsid w:val="00497C94"/>
    <w:rsid w:val="00497F69"/>
    <w:rsid w:val="004A0600"/>
    <w:rsid w:val="004A0A90"/>
    <w:rsid w:val="004A15BC"/>
    <w:rsid w:val="004A1BD3"/>
    <w:rsid w:val="004A2695"/>
    <w:rsid w:val="004A2F69"/>
    <w:rsid w:val="004A303C"/>
    <w:rsid w:val="004A31B7"/>
    <w:rsid w:val="004A386D"/>
    <w:rsid w:val="004A3F1F"/>
    <w:rsid w:val="004A49EE"/>
    <w:rsid w:val="004A4B22"/>
    <w:rsid w:val="004A4D2E"/>
    <w:rsid w:val="004A6D1C"/>
    <w:rsid w:val="004A75CC"/>
    <w:rsid w:val="004B0424"/>
    <w:rsid w:val="004B0A51"/>
    <w:rsid w:val="004B0D5E"/>
    <w:rsid w:val="004B1356"/>
    <w:rsid w:val="004B137D"/>
    <w:rsid w:val="004B16E7"/>
    <w:rsid w:val="004B1FA8"/>
    <w:rsid w:val="004B2A83"/>
    <w:rsid w:val="004B2B1C"/>
    <w:rsid w:val="004B37FA"/>
    <w:rsid w:val="004B3AEF"/>
    <w:rsid w:val="004B417A"/>
    <w:rsid w:val="004B41F9"/>
    <w:rsid w:val="004B4467"/>
    <w:rsid w:val="004B522E"/>
    <w:rsid w:val="004B53E4"/>
    <w:rsid w:val="004B56F2"/>
    <w:rsid w:val="004B57ED"/>
    <w:rsid w:val="004B5BBD"/>
    <w:rsid w:val="004B6B2C"/>
    <w:rsid w:val="004B6DAA"/>
    <w:rsid w:val="004B6DAF"/>
    <w:rsid w:val="004C0E8D"/>
    <w:rsid w:val="004C10EC"/>
    <w:rsid w:val="004C1310"/>
    <w:rsid w:val="004C177E"/>
    <w:rsid w:val="004C1945"/>
    <w:rsid w:val="004C21A0"/>
    <w:rsid w:val="004C2BA8"/>
    <w:rsid w:val="004C2D07"/>
    <w:rsid w:val="004C31C1"/>
    <w:rsid w:val="004C37FE"/>
    <w:rsid w:val="004C50E5"/>
    <w:rsid w:val="004C5391"/>
    <w:rsid w:val="004C5E71"/>
    <w:rsid w:val="004C753E"/>
    <w:rsid w:val="004D007E"/>
    <w:rsid w:val="004D03EB"/>
    <w:rsid w:val="004D04EB"/>
    <w:rsid w:val="004D06B2"/>
    <w:rsid w:val="004D159B"/>
    <w:rsid w:val="004D16F7"/>
    <w:rsid w:val="004D1C5B"/>
    <w:rsid w:val="004D2401"/>
    <w:rsid w:val="004D2960"/>
    <w:rsid w:val="004D29CD"/>
    <w:rsid w:val="004D3578"/>
    <w:rsid w:val="004D35A9"/>
    <w:rsid w:val="004D37F6"/>
    <w:rsid w:val="004D3DC6"/>
    <w:rsid w:val="004D4207"/>
    <w:rsid w:val="004D43BC"/>
    <w:rsid w:val="004D4903"/>
    <w:rsid w:val="004D4F65"/>
    <w:rsid w:val="004D4FFF"/>
    <w:rsid w:val="004D5AA8"/>
    <w:rsid w:val="004D6CB1"/>
    <w:rsid w:val="004D7B2C"/>
    <w:rsid w:val="004D7CC6"/>
    <w:rsid w:val="004E119C"/>
    <w:rsid w:val="004E14D8"/>
    <w:rsid w:val="004E1897"/>
    <w:rsid w:val="004E1DBC"/>
    <w:rsid w:val="004E2099"/>
    <w:rsid w:val="004E213A"/>
    <w:rsid w:val="004E2653"/>
    <w:rsid w:val="004E2A7E"/>
    <w:rsid w:val="004E2D9F"/>
    <w:rsid w:val="004E3754"/>
    <w:rsid w:val="004E383E"/>
    <w:rsid w:val="004E40B8"/>
    <w:rsid w:val="004E5566"/>
    <w:rsid w:val="004E6291"/>
    <w:rsid w:val="004E6959"/>
    <w:rsid w:val="004E78C2"/>
    <w:rsid w:val="004F0261"/>
    <w:rsid w:val="004F10EE"/>
    <w:rsid w:val="004F1760"/>
    <w:rsid w:val="004F179E"/>
    <w:rsid w:val="004F1F3A"/>
    <w:rsid w:val="004F210D"/>
    <w:rsid w:val="004F2427"/>
    <w:rsid w:val="004F2BAC"/>
    <w:rsid w:val="004F2ECB"/>
    <w:rsid w:val="004F3417"/>
    <w:rsid w:val="004F38C7"/>
    <w:rsid w:val="004F3C5A"/>
    <w:rsid w:val="004F421C"/>
    <w:rsid w:val="004F45E4"/>
    <w:rsid w:val="004F538B"/>
    <w:rsid w:val="004F59D3"/>
    <w:rsid w:val="004F5F3C"/>
    <w:rsid w:val="004F69DD"/>
    <w:rsid w:val="004F722B"/>
    <w:rsid w:val="00500336"/>
    <w:rsid w:val="0050067E"/>
    <w:rsid w:val="00500793"/>
    <w:rsid w:val="00502111"/>
    <w:rsid w:val="00502815"/>
    <w:rsid w:val="0050328F"/>
    <w:rsid w:val="00503BF9"/>
    <w:rsid w:val="005049C8"/>
    <w:rsid w:val="00505276"/>
    <w:rsid w:val="0050578C"/>
    <w:rsid w:val="00505B8C"/>
    <w:rsid w:val="005066C3"/>
    <w:rsid w:val="00506822"/>
    <w:rsid w:val="005069C4"/>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209"/>
    <w:rsid w:val="00523627"/>
    <w:rsid w:val="00524B77"/>
    <w:rsid w:val="00525222"/>
    <w:rsid w:val="0052533D"/>
    <w:rsid w:val="00525365"/>
    <w:rsid w:val="00525952"/>
    <w:rsid w:val="00525AFE"/>
    <w:rsid w:val="00525EC0"/>
    <w:rsid w:val="0052644B"/>
    <w:rsid w:val="005266CA"/>
    <w:rsid w:val="005267B5"/>
    <w:rsid w:val="0052714E"/>
    <w:rsid w:val="00527258"/>
    <w:rsid w:val="0052731F"/>
    <w:rsid w:val="00527FED"/>
    <w:rsid w:val="00530BCC"/>
    <w:rsid w:val="005318D1"/>
    <w:rsid w:val="00532169"/>
    <w:rsid w:val="00533797"/>
    <w:rsid w:val="00533E29"/>
    <w:rsid w:val="0053422A"/>
    <w:rsid w:val="005348E6"/>
    <w:rsid w:val="005356AE"/>
    <w:rsid w:val="00535AF1"/>
    <w:rsid w:val="00536699"/>
    <w:rsid w:val="00536719"/>
    <w:rsid w:val="00537047"/>
    <w:rsid w:val="005405ED"/>
    <w:rsid w:val="00540A64"/>
    <w:rsid w:val="00540AD0"/>
    <w:rsid w:val="005417BE"/>
    <w:rsid w:val="00541B3C"/>
    <w:rsid w:val="00541BA5"/>
    <w:rsid w:val="00542654"/>
    <w:rsid w:val="0054277A"/>
    <w:rsid w:val="00542DFC"/>
    <w:rsid w:val="00542EC9"/>
    <w:rsid w:val="00543033"/>
    <w:rsid w:val="00543BD6"/>
    <w:rsid w:val="00543E6C"/>
    <w:rsid w:val="00544BF3"/>
    <w:rsid w:val="00544DC4"/>
    <w:rsid w:val="0054522E"/>
    <w:rsid w:val="005460F4"/>
    <w:rsid w:val="00546D29"/>
    <w:rsid w:val="00546DAA"/>
    <w:rsid w:val="005476DD"/>
    <w:rsid w:val="005477AA"/>
    <w:rsid w:val="00547F0B"/>
    <w:rsid w:val="005506D7"/>
    <w:rsid w:val="00550808"/>
    <w:rsid w:val="00550E13"/>
    <w:rsid w:val="00551D32"/>
    <w:rsid w:val="00551FFD"/>
    <w:rsid w:val="00552073"/>
    <w:rsid w:val="005522A3"/>
    <w:rsid w:val="0055240F"/>
    <w:rsid w:val="00552B71"/>
    <w:rsid w:val="0055325D"/>
    <w:rsid w:val="00553C55"/>
    <w:rsid w:val="0055433A"/>
    <w:rsid w:val="005558AD"/>
    <w:rsid w:val="00555C10"/>
    <w:rsid w:val="00555C26"/>
    <w:rsid w:val="0055615A"/>
    <w:rsid w:val="0055689B"/>
    <w:rsid w:val="00556B6B"/>
    <w:rsid w:val="00556C57"/>
    <w:rsid w:val="00557329"/>
    <w:rsid w:val="0055749C"/>
    <w:rsid w:val="0056066C"/>
    <w:rsid w:val="0056154D"/>
    <w:rsid w:val="00561567"/>
    <w:rsid w:val="00561D8B"/>
    <w:rsid w:val="005624F8"/>
    <w:rsid w:val="00563049"/>
    <w:rsid w:val="0056321F"/>
    <w:rsid w:val="00563564"/>
    <w:rsid w:val="00563F0C"/>
    <w:rsid w:val="00564116"/>
    <w:rsid w:val="00564166"/>
    <w:rsid w:val="0056431A"/>
    <w:rsid w:val="0056456A"/>
    <w:rsid w:val="00564988"/>
    <w:rsid w:val="00564C6C"/>
    <w:rsid w:val="00564EC5"/>
    <w:rsid w:val="00565087"/>
    <w:rsid w:val="005659B2"/>
    <w:rsid w:val="00565C8A"/>
    <w:rsid w:val="00566CFE"/>
    <w:rsid w:val="00566DA4"/>
    <w:rsid w:val="00567417"/>
    <w:rsid w:val="005674E2"/>
    <w:rsid w:val="00567BD5"/>
    <w:rsid w:val="00567E6C"/>
    <w:rsid w:val="00567F6E"/>
    <w:rsid w:val="0057092C"/>
    <w:rsid w:val="00570FD7"/>
    <w:rsid w:val="0057157D"/>
    <w:rsid w:val="00571685"/>
    <w:rsid w:val="00571F13"/>
    <w:rsid w:val="00572183"/>
    <w:rsid w:val="00572F72"/>
    <w:rsid w:val="00573695"/>
    <w:rsid w:val="00573ED4"/>
    <w:rsid w:val="00575479"/>
    <w:rsid w:val="00575781"/>
    <w:rsid w:val="00575F50"/>
    <w:rsid w:val="0057627A"/>
    <w:rsid w:val="005765E4"/>
    <w:rsid w:val="00577BA1"/>
    <w:rsid w:val="00580015"/>
    <w:rsid w:val="005808B8"/>
    <w:rsid w:val="00581A41"/>
    <w:rsid w:val="00582346"/>
    <w:rsid w:val="005827BD"/>
    <w:rsid w:val="00582D1F"/>
    <w:rsid w:val="00582FA6"/>
    <w:rsid w:val="0058457E"/>
    <w:rsid w:val="00584834"/>
    <w:rsid w:val="005854A2"/>
    <w:rsid w:val="0058566D"/>
    <w:rsid w:val="00585F03"/>
    <w:rsid w:val="00587A27"/>
    <w:rsid w:val="00587B03"/>
    <w:rsid w:val="00587B1B"/>
    <w:rsid w:val="00590418"/>
    <w:rsid w:val="00590989"/>
    <w:rsid w:val="00590E39"/>
    <w:rsid w:val="00591696"/>
    <w:rsid w:val="0059210A"/>
    <w:rsid w:val="005926C7"/>
    <w:rsid w:val="00592F63"/>
    <w:rsid w:val="0059384C"/>
    <w:rsid w:val="00594398"/>
    <w:rsid w:val="00594539"/>
    <w:rsid w:val="00594F19"/>
    <w:rsid w:val="005954F9"/>
    <w:rsid w:val="005958CF"/>
    <w:rsid w:val="00595F13"/>
    <w:rsid w:val="00595F84"/>
    <w:rsid w:val="005965D4"/>
    <w:rsid w:val="00596646"/>
    <w:rsid w:val="00596726"/>
    <w:rsid w:val="00596B65"/>
    <w:rsid w:val="00596F3A"/>
    <w:rsid w:val="0059755E"/>
    <w:rsid w:val="00597B00"/>
    <w:rsid w:val="00597B50"/>
    <w:rsid w:val="00597F7D"/>
    <w:rsid w:val="005A02E2"/>
    <w:rsid w:val="005A0F86"/>
    <w:rsid w:val="005A11DC"/>
    <w:rsid w:val="005A15BA"/>
    <w:rsid w:val="005A16BA"/>
    <w:rsid w:val="005A30F3"/>
    <w:rsid w:val="005A3815"/>
    <w:rsid w:val="005A3BCE"/>
    <w:rsid w:val="005A3CBA"/>
    <w:rsid w:val="005A3DF0"/>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BBA"/>
    <w:rsid w:val="005B2FD8"/>
    <w:rsid w:val="005B40AA"/>
    <w:rsid w:val="005B4193"/>
    <w:rsid w:val="005B438D"/>
    <w:rsid w:val="005B442A"/>
    <w:rsid w:val="005B48D9"/>
    <w:rsid w:val="005B4AA5"/>
    <w:rsid w:val="005B4E88"/>
    <w:rsid w:val="005B53B2"/>
    <w:rsid w:val="005B5422"/>
    <w:rsid w:val="005B5683"/>
    <w:rsid w:val="005B5918"/>
    <w:rsid w:val="005B5ACB"/>
    <w:rsid w:val="005B5C8B"/>
    <w:rsid w:val="005B69D4"/>
    <w:rsid w:val="005B6ACD"/>
    <w:rsid w:val="005B6ADF"/>
    <w:rsid w:val="005B6B14"/>
    <w:rsid w:val="005B6DB8"/>
    <w:rsid w:val="005B6EBB"/>
    <w:rsid w:val="005B6ECE"/>
    <w:rsid w:val="005B70FD"/>
    <w:rsid w:val="005C0051"/>
    <w:rsid w:val="005C046D"/>
    <w:rsid w:val="005C11F4"/>
    <w:rsid w:val="005C1DCD"/>
    <w:rsid w:val="005C2AD9"/>
    <w:rsid w:val="005C2DD7"/>
    <w:rsid w:val="005C39A3"/>
    <w:rsid w:val="005C3A40"/>
    <w:rsid w:val="005C3C3F"/>
    <w:rsid w:val="005C556E"/>
    <w:rsid w:val="005C5E91"/>
    <w:rsid w:val="005C7035"/>
    <w:rsid w:val="005C793A"/>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4047"/>
    <w:rsid w:val="005D4911"/>
    <w:rsid w:val="005D49C1"/>
    <w:rsid w:val="005D51F9"/>
    <w:rsid w:val="005D6346"/>
    <w:rsid w:val="005D69D3"/>
    <w:rsid w:val="005D6A5E"/>
    <w:rsid w:val="005D6BA2"/>
    <w:rsid w:val="005D726E"/>
    <w:rsid w:val="005D7F13"/>
    <w:rsid w:val="005D7FB1"/>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B63"/>
    <w:rsid w:val="00603FD3"/>
    <w:rsid w:val="0060400D"/>
    <w:rsid w:val="006041FC"/>
    <w:rsid w:val="00604335"/>
    <w:rsid w:val="00604864"/>
    <w:rsid w:val="006049D6"/>
    <w:rsid w:val="006055B0"/>
    <w:rsid w:val="00605744"/>
    <w:rsid w:val="00605783"/>
    <w:rsid w:val="00605CE1"/>
    <w:rsid w:val="00605DDF"/>
    <w:rsid w:val="00605F6C"/>
    <w:rsid w:val="00606C01"/>
    <w:rsid w:val="00607368"/>
    <w:rsid w:val="0060745E"/>
    <w:rsid w:val="00607F2D"/>
    <w:rsid w:val="00610D6E"/>
    <w:rsid w:val="00610E81"/>
    <w:rsid w:val="00612AC3"/>
    <w:rsid w:val="0061363E"/>
    <w:rsid w:val="00613B45"/>
    <w:rsid w:val="00614510"/>
    <w:rsid w:val="00614556"/>
    <w:rsid w:val="00614B83"/>
    <w:rsid w:val="00614FDF"/>
    <w:rsid w:val="00614FEC"/>
    <w:rsid w:val="006156F8"/>
    <w:rsid w:val="00615BF3"/>
    <w:rsid w:val="00615D13"/>
    <w:rsid w:val="00616F38"/>
    <w:rsid w:val="00617210"/>
    <w:rsid w:val="00617283"/>
    <w:rsid w:val="00617425"/>
    <w:rsid w:val="006174DF"/>
    <w:rsid w:val="00617AC2"/>
    <w:rsid w:val="00620421"/>
    <w:rsid w:val="0062076A"/>
    <w:rsid w:val="00620AEB"/>
    <w:rsid w:val="00620ED6"/>
    <w:rsid w:val="00620F6C"/>
    <w:rsid w:val="006210F9"/>
    <w:rsid w:val="006212AE"/>
    <w:rsid w:val="00621BDF"/>
    <w:rsid w:val="00621C34"/>
    <w:rsid w:val="00621F89"/>
    <w:rsid w:val="00622B25"/>
    <w:rsid w:val="006231A5"/>
    <w:rsid w:val="006239E4"/>
    <w:rsid w:val="00624C87"/>
    <w:rsid w:val="006256B7"/>
    <w:rsid w:val="006256D9"/>
    <w:rsid w:val="00625948"/>
    <w:rsid w:val="00625D1A"/>
    <w:rsid w:val="006260B4"/>
    <w:rsid w:val="00626940"/>
    <w:rsid w:val="0062703B"/>
    <w:rsid w:val="006272D5"/>
    <w:rsid w:val="006273FC"/>
    <w:rsid w:val="00627654"/>
    <w:rsid w:val="006301BD"/>
    <w:rsid w:val="006302D2"/>
    <w:rsid w:val="00630864"/>
    <w:rsid w:val="0063092D"/>
    <w:rsid w:val="00630F49"/>
    <w:rsid w:val="0063214C"/>
    <w:rsid w:val="00633580"/>
    <w:rsid w:val="0063372E"/>
    <w:rsid w:val="00633785"/>
    <w:rsid w:val="0063387E"/>
    <w:rsid w:val="00633BD4"/>
    <w:rsid w:val="006351CE"/>
    <w:rsid w:val="00635322"/>
    <w:rsid w:val="00635FE5"/>
    <w:rsid w:val="00635FFA"/>
    <w:rsid w:val="006368D5"/>
    <w:rsid w:val="00637334"/>
    <w:rsid w:val="00640037"/>
    <w:rsid w:val="006417F8"/>
    <w:rsid w:val="0064190F"/>
    <w:rsid w:val="00641D23"/>
    <w:rsid w:val="006426C7"/>
    <w:rsid w:val="00642712"/>
    <w:rsid w:val="006434B6"/>
    <w:rsid w:val="0064411C"/>
    <w:rsid w:val="006446FD"/>
    <w:rsid w:val="006455D7"/>
    <w:rsid w:val="00645898"/>
    <w:rsid w:val="00645CA8"/>
    <w:rsid w:val="00645D18"/>
    <w:rsid w:val="00646A9E"/>
    <w:rsid w:val="00646B75"/>
    <w:rsid w:val="006476CB"/>
    <w:rsid w:val="006476DB"/>
    <w:rsid w:val="00647995"/>
    <w:rsid w:val="00647A2F"/>
    <w:rsid w:val="00650075"/>
    <w:rsid w:val="00650456"/>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21D"/>
    <w:rsid w:val="0066415E"/>
    <w:rsid w:val="006641E2"/>
    <w:rsid w:val="0066425D"/>
    <w:rsid w:val="00664298"/>
    <w:rsid w:val="00664665"/>
    <w:rsid w:val="00664786"/>
    <w:rsid w:val="00664BCE"/>
    <w:rsid w:val="00664D34"/>
    <w:rsid w:val="00664E2C"/>
    <w:rsid w:val="006656FC"/>
    <w:rsid w:val="00665E6C"/>
    <w:rsid w:val="00665ED8"/>
    <w:rsid w:val="006665A6"/>
    <w:rsid w:val="006668EB"/>
    <w:rsid w:val="00667150"/>
    <w:rsid w:val="00667996"/>
    <w:rsid w:val="00667B9A"/>
    <w:rsid w:val="00667C3F"/>
    <w:rsid w:val="006709EF"/>
    <w:rsid w:val="00670A74"/>
    <w:rsid w:val="006719F0"/>
    <w:rsid w:val="006726B8"/>
    <w:rsid w:val="00672DA9"/>
    <w:rsid w:val="006732EB"/>
    <w:rsid w:val="00673676"/>
    <w:rsid w:val="0067441A"/>
    <w:rsid w:val="00674B64"/>
    <w:rsid w:val="006751A9"/>
    <w:rsid w:val="00675787"/>
    <w:rsid w:val="006759AE"/>
    <w:rsid w:val="006764CD"/>
    <w:rsid w:val="0067736B"/>
    <w:rsid w:val="00677433"/>
    <w:rsid w:val="006776AE"/>
    <w:rsid w:val="006776FC"/>
    <w:rsid w:val="006778F8"/>
    <w:rsid w:val="00677D5F"/>
    <w:rsid w:val="00680D10"/>
    <w:rsid w:val="00680FFB"/>
    <w:rsid w:val="00681893"/>
    <w:rsid w:val="00681D43"/>
    <w:rsid w:val="00682869"/>
    <w:rsid w:val="00682C0F"/>
    <w:rsid w:val="00684095"/>
    <w:rsid w:val="00684449"/>
    <w:rsid w:val="0068474C"/>
    <w:rsid w:val="006851AE"/>
    <w:rsid w:val="00686205"/>
    <w:rsid w:val="00686487"/>
    <w:rsid w:val="00686804"/>
    <w:rsid w:val="00686921"/>
    <w:rsid w:val="00687553"/>
    <w:rsid w:val="006878FF"/>
    <w:rsid w:val="006911AB"/>
    <w:rsid w:val="0069171F"/>
    <w:rsid w:val="00691898"/>
    <w:rsid w:val="00691B01"/>
    <w:rsid w:val="00691DD1"/>
    <w:rsid w:val="00691E57"/>
    <w:rsid w:val="006933FB"/>
    <w:rsid w:val="006934CA"/>
    <w:rsid w:val="00693522"/>
    <w:rsid w:val="00693771"/>
    <w:rsid w:val="00693863"/>
    <w:rsid w:val="00693A44"/>
    <w:rsid w:val="00693BAE"/>
    <w:rsid w:val="0069438F"/>
    <w:rsid w:val="00694447"/>
    <w:rsid w:val="00694772"/>
    <w:rsid w:val="00694F71"/>
    <w:rsid w:val="00695835"/>
    <w:rsid w:val="00696B69"/>
    <w:rsid w:val="00696CC0"/>
    <w:rsid w:val="00696FC5"/>
    <w:rsid w:val="006971F0"/>
    <w:rsid w:val="00697992"/>
    <w:rsid w:val="006A0234"/>
    <w:rsid w:val="006A0B7F"/>
    <w:rsid w:val="006A0E88"/>
    <w:rsid w:val="006A1380"/>
    <w:rsid w:val="006A1865"/>
    <w:rsid w:val="006A23F5"/>
    <w:rsid w:val="006A2405"/>
    <w:rsid w:val="006A24E0"/>
    <w:rsid w:val="006A2D8D"/>
    <w:rsid w:val="006A3653"/>
    <w:rsid w:val="006A3B84"/>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2111"/>
    <w:rsid w:val="006B296B"/>
    <w:rsid w:val="006B3C79"/>
    <w:rsid w:val="006B3FC8"/>
    <w:rsid w:val="006B455B"/>
    <w:rsid w:val="006B4666"/>
    <w:rsid w:val="006B51BD"/>
    <w:rsid w:val="006B5679"/>
    <w:rsid w:val="006B5E74"/>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5116"/>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7043"/>
    <w:rsid w:val="006D725C"/>
    <w:rsid w:val="006D7B81"/>
    <w:rsid w:val="006E0BC8"/>
    <w:rsid w:val="006E0F59"/>
    <w:rsid w:val="006E211E"/>
    <w:rsid w:val="006E235C"/>
    <w:rsid w:val="006E28D3"/>
    <w:rsid w:val="006E2BB8"/>
    <w:rsid w:val="006E39D4"/>
    <w:rsid w:val="006E4251"/>
    <w:rsid w:val="006E47E1"/>
    <w:rsid w:val="006E5277"/>
    <w:rsid w:val="006E57FE"/>
    <w:rsid w:val="006E5A64"/>
    <w:rsid w:val="006E5C86"/>
    <w:rsid w:val="006E5EED"/>
    <w:rsid w:val="006E6740"/>
    <w:rsid w:val="006E7128"/>
    <w:rsid w:val="006F0985"/>
    <w:rsid w:val="006F1262"/>
    <w:rsid w:val="006F14A2"/>
    <w:rsid w:val="006F1A0E"/>
    <w:rsid w:val="006F265C"/>
    <w:rsid w:val="006F28F4"/>
    <w:rsid w:val="006F2994"/>
    <w:rsid w:val="006F2A46"/>
    <w:rsid w:val="006F2B17"/>
    <w:rsid w:val="006F30CC"/>
    <w:rsid w:val="006F3449"/>
    <w:rsid w:val="006F39DB"/>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6F1"/>
    <w:rsid w:val="00700837"/>
    <w:rsid w:val="007008C2"/>
    <w:rsid w:val="00700BD5"/>
    <w:rsid w:val="00701C50"/>
    <w:rsid w:val="00702A42"/>
    <w:rsid w:val="00702C44"/>
    <w:rsid w:val="00703593"/>
    <w:rsid w:val="00703AA3"/>
    <w:rsid w:val="00703B09"/>
    <w:rsid w:val="00703C4F"/>
    <w:rsid w:val="00703D4A"/>
    <w:rsid w:val="007043E8"/>
    <w:rsid w:val="007051D4"/>
    <w:rsid w:val="007053B0"/>
    <w:rsid w:val="007053DC"/>
    <w:rsid w:val="00705984"/>
    <w:rsid w:val="00706299"/>
    <w:rsid w:val="00706E54"/>
    <w:rsid w:val="007077CA"/>
    <w:rsid w:val="00707EE5"/>
    <w:rsid w:val="007106E3"/>
    <w:rsid w:val="00711938"/>
    <w:rsid w:val="00711EB7"/>
    <w:rsid w:val="00712208"/>
    <w:rsid w:val="00712216"/>
    <w:rsid w:val="007124A2"/>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0469"/>
    <w:rsid w:val="007217EA"/>
    <w:rsid w:val="0072197B"/>
    <w:rsid w:val="00721D00"/>
    <w:rsid w:val="00721EA3"/>
    <w:rsid w:val="00721EBB"/>
    <w:rsid w:val="0072206B"/>
    <w:rsid w:val="00722815"/>
    <w:rsid w:val="007229D0"/>
    <w:rsid w:val="00723CAE"/>
    <w:rsid w:val="00723F04"/>
    <w:rsid w:val="00724115"/>
    <w:rsid w:val="007248C7"/>
    <w:rsid w:val="0072518D"/>
    <w:rsid w:val="007251D8"/>
    <w:rsid w:val="0072565C"/>
    <w:rsid w:val="00725848"/>
    <w:rsid w:val="0072623F"/>
    <w:rsid w:val="007263C4"/>
    <w:rsid w:val="00726CFC"/>
    <w:rsid w:val="00730187"/>
    <w:rsid w:val="007301EF"/>
    <w:rsid w:val="007303E4"/>
    <w:rsid w:val="00730B34"/>
    <w:rsid w:val="00731943"/>
    <w:rsid w:val="00731B5C"/>
    <w:rsid w:val="00731DF1"/>
    <w:rsid w:val="00731DFC"/>
    <w:rsid w:val="0073298E"/>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26A"/>
    <w:rsid w:val="00736640"/>
    <w:rsid w:val="00736A3B"/>
    <w:rsid w:val="00736F17"/>
    <w:rsid w:val="0073723B"/>
    <w:rsid w:val="00737A0B"/>
    <w:rsid w:val="00737CE7"/>
    <w:rsid w:val="007407FF"/>
    <w:rsid w:val="00740A4E"/>
    <w:rsid w:val="00740EB4"/>
    <w:rsid w:val="007417DA"/>
    <w:rsid w:val="0074246E"/>
    <w:rsid w:val="007424BC"/>
    <w:rsid w:val="007427CC"/>
    <w:rsid w:val="00742CAE"/>
    <w:rsid w:val="0074300F"/>
    <w:rsid w:val="00743059"/>
    <w:rsid w:val="00743732"/>
    <w:rsid w:val="00743B64"/>
    <w:rsid w:val="00744CF6"/>
    <w:rsid w:val="00744E76"/>
    <w:rsid w:val="0074557F"/>
    <w:rsid w:val="00745D0A"/>
    <w:rsid w:val="00746076"/>
    <w:rsid w:val="007462CE"/>
    <w:rsid w:val="007463F5"/>
    <w:rsid w:val="00746FDC"/>
    <w:rsid w:val="007470D3"/>
    <w:rsid w:val="007471A8"/>
    <w:rsid w:val="0074789E"/>
    <w:rsid w:val="00747E28"/>
    <w:rsid w:val="00747EA6"/>
    <w:rsid w:val="00747F46"/>
    <w:rsid w:val="00750CC5"/>
    <w:rsid w:val="007513EE"/>
    <w:rsid w:val="00751A72"/>
    <w:rsid w:val="007520DB"/>
    <w:rsid w:val="00752151"/>
    <w:rsid w:val="0075261C"/>
    <w:rsid w:val="00752DC6"/>
    <w:rsid w:val="0075304B"/>
    <w:rsid w:val="00753780"/>
    <w:rsid w:val="007538C4"/>
    <w:rsid w:val="00753E51"/>
    <w:rsid w:val="00753F73"/>
    <w:rsid w:val="00754C41"/>
    <w:rsid w:val="00754FC4"/>
    <w:rsid w:val="007554A0"/>
    <w:rsid w:val="007566E6"/>
    <w:rsid w:val="0075681D"/>
    <w:rsid w:val="00756D52"/>
    <w:rsid w:val="007573A5"/>
    <w:rsid w:val="00757E87"/>
    <w:rsid w:val="00760471"/>
    <w:rsid w:val="0076197D"/>
    <w:rsid w:val="00762254"/>
    <w:rsid w:val="007631A3"/>
    <w:rsid w:val="00763EC0"/>
    <w:rsid w:val="007641B4"/>
    <w:rsid w:val="00764A79"/>
    <w:rsid w:val="00764ECC"/>
    <w:rsid w:val="00765B24"/>
    <w:rsid w:val="007661C9"/>
    <w:rsid w:val="0076627C"/>
    <w:rsid w:val="007662B2"/>
    <w:rsid w:val="007664BF"/>
    <w:rsid w:val="00766E9B"/>
    <w:rsid w:val="007671C1"/>
    <w:rsid w:val="00767BAE"/>
    <w:rsid w:val="00767C05"/>
    <w:rsid w:val="00770402"/>
    <w:rsid w:val="00770807"/>
    <w:rsid w:val="00770F31"/>
    <w:rsid w:val="007710A7"/>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0A6"/>
    <w:rsid w:val="007775CE"/>
    <w:rsid w:val="00777893"/>
    <w:rsid w:val="00777DCF"/>
    <w:rsid w:val="00777EC6"/>
    <w:rsid w:val="0078093B"/>
    <w:rsid w:val="00781199"/>
    <w:rsid w:val="007811D7"/>
    <w:rsid w:val="00781F0F"/>
    <w:rsid w:val="007820C0"/>
    <w:rsid w:val="00782B27"/>
    <w:rsid w:val="00783250"/>
    <w:rsid w:val="00783266"/>
    <w:rsid w:val="007839BB"/>
    <w:rsid w:val="00783B12"/>
    <w:rsid w:val="007853FC"/>
    <w:rsid w:val="007863A9"/>
    <w:rsid w:val="007867D4"/>
    <w:rsid w:val="00786C9C"/>
    <w:rsid w:val="00787702"/>
    <w:rsid w:val="00787B09"/>
    <w:rsid w:val="00791B2A"/>
    <w:rsid w:val="00791FB3"/>
    <w:rsid w:val="00792005"/>
    <w:rsid w:val="00793667"/>
    <w:rsid w:val="00793793"/>
    <w:rsid w:val="00793AE3"/>
    <w:rsid w:val="00793CF9"/>
    <w:rsid w:val="00794199"/>
    <w:rsid w:val="00794BA3"/>
    <w:rsid w:val="00794F3B"/>
    <w:rsid w:val="00795BCB"/>
    <w:rsid w:val="00795F1F"/>
    <w:rsid w:val="00795F73"/>
    <w:rsid w:val="00796A8C"/>
    <w:rsid w:val="00796F80"/>
    <w:rsid w:val="007974E0"/>
    <w:rsid w:val="00797F1D"/>
    <w:rsid w:val="00797F43"/>
    <w:rsid w:val="007A0C14"/>
    <w:rsid w:val="007A0E0A"/>
    <w:rsid w:val="007A2640"/>
    <w:rsid w:val="007A28EE"/>
    <w:rsid w:val="007A2C3C"/>
    <w:rsid w:val="007A33B1"/>
    <w:rsid w:val="007A376F"/>
    <w:rsid w:val="007A3F06"/>
    <w:rsid w:val="007A4280"/>
    <w:rsid w:val="007A4482"/>
    <w:rsid w:val="007A457E"/>
    <w:rsid w:val="007A4580"/>
    <w:rsid w:val="007A4D55"/>
    <w:rsid w:val="007A50FE"/>
    <w:rsid w:val="007A52C5"/>
    <w:rsid w:val="007A57A2"/>
    <w:rsid w:val="007A5803"/>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1FAF"/>
    <w:rsid w:val="007B24E3"/>
    <w:rsid w:val="007B2AE1"/>
    <w:rsid w:val="007B3455"/>
    <w:rsid w:val="007B467B"/>
    <w:rsid w:val="007B4945"/>
    <w:rsid w:val="007B4EFE"/>
    <w:rsid w:val="007B543E"/>
    <w:rsid w:val="007B599F"/>
    <w:rsid w:val="007B5E36"/>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333"/>
    <w:rsid w:val="007D2B70"/>
    <w:rsid w:val="007D3137"/>
    <w:rsid w:val="007D345E"/>
    <w:rsid w:val="007D3FC6"/>
    <w:rsid w:val="007D509B"/>
    <w:rsid w:val="007D6721"/>
    <w:rsid w:val="007D67C7"/>
    <w:rsid w:val="007D6849"/>
    <w:rsid w:val="007D6A92"/>
    <w:rsid w:val="007D729A"/>
    <w:rsid w:val="007D7580"/>
    <w:rsid w:val="007D7DCC"/>
    <w:rsid w:val="007E055B"/>
    <w:rsid w:val="007E0850"/>
    <w:rsid w:val="007E0D2E"/>
    <w:rsid w:val="007E1148"/>
    <w:rsid w:val="007E11B1"/>
    <w:rsid w:val="007E2DFC"/>
    <w:rsid w:val="007E3281"/>
    <w:rsid w:val="007E328E"/>
    <w:rsid w:val="007E3348"/>
    <w:rsid w:val="007E3819"/>
    <w:rsid w:val="007E3BB0"/>
    <w:rsid w:val="007E47D5"/>
    <w:rsid w:val="007E50E0"/>
    <w:rsid w:val="007E515D"/>
    <w:rsid w:val="007E5194"/>
    <w:rsid w:val="007E5334"/>
    <w:rsid w:val="007E57CD"/>
    <w:rsid w:val="007E5D63"/>
    <w:rsid w:val="007E6322"/>
    <w:rsid w:val="007E655A"/>
    <w:rsid w:val="007E7A43"/>
    <w:rsid w:val="007F053A"/>
    <w:rsid w:val="007F0D50"/>
    <w:rsid w:val="007F131A"/>
    <w:rsid w:val="007F1C72"/>
    <w:rsid w:val="007F2B66"/>
    <w:rsid w:val="007F2E7C"/>
    <w:rsid w:val="007F3A4C"/>
    <w:rsid w:val="007F3F5F"/>
    <w:rsid w:val="007F3FC0"/>
    <w:rsid w:val="007F400D"/>
    <w:rsid w:val="007F4011"/>
    <w:rsid w:val="007F4417"/>
    <w:rsid w:val="007F4C9A"/>
    <w:rsid w:val="007F519D"/>
    <w:rsid w:val="007F6BD9"/>
    <w:rsid w:val="007F6D15"/>
    <w:rsid w:val="007F7239"/>
    <w:rsid w:val="00800040"/>
    <w:rsid w:val="0080174B"/>
    <w:rsid w:val="00801C93"/>
    <w:rsid w:val="00801E5D"/>
    <w:rsid w:val="0080226F"/>
    <w:rsid w:val="00802860"/>
    <w:rsid w:val="008028A4"/>
    <w:rsid w:val="00802A28"/>
    <w:rsid w:val="00803342"/>
    <w:rsid w:val="00803F9D"/>
    <w:rsid w:val="008043E9"/>
    <w:rsid w:val="00804B5D"/>
    <w:rsid w:val="00804F6D"/>
    <w:rsid w:val="00805965"/>
    <w:rsid w:val="00805ECE"/>
    <w:rsid w:val="00806568"/>
    <w:rsid w:val="008069B0"/>
    <w:rsid w:val="008079DE"/>
    <w:rsid w:val="00807EB7"/>
    <w:rsid w:val="008101D5"/>
    <w:rsid w:val="0081029F"/>
    <w:rsid w:val="008111FE"/>
    <w:rsid w:val="00811A50"/>
    <w:rsid w:val="00812304"/>
    <w:rsid w:val="008124BE"/>
    <w:rsid w:val="00812DCB"/>
    <w:rsid w:val="00813383"/>
    <w:rsid w:val="00813620"/>
    <w:rsid w:val="008146DE"/>
    <w:rsid w:val="00814CCF"/>
    <w:rsid w:val="00814F7C"/>
    <w:rsid w:val="00815008"/>
    <w:rsid w:val="00815486"/>
    <w:rsid w:val="008164C8"/>
    <w:rsid w:val="00816CB6"/>
    <w:rsid w:val="008177B2"/>
    <w:rsid w:val="00820218"/>
    <w:rsid w:val="008202BB"/>
    <w:rsid w:val="008202C7"/>
    <w:rsid w:val="008209B0"/>
    <w:rsid w:val="00820C40"/>
    <w:rsid w:val="008210F1"/>
    <w:rsid w:val="00821C27"/>
    <w:rsid w:val="00821F5A"/>
    <w:rsid w:val="00822211"/>
    <w:rsid w:val="00822353"/>
    <w:rsid w:val="00822375"/>
    <w:rsid w:val="00822C68"/>
    <w:rsid w:val="00822D0C"/>
    <w:rsid w:val="0082456A"/>
    <w:rsid w:val="00824925"/>
    <w:rsid w:val="00824E2F"/>
    <w:rsid w:val="00825AAB"/>
    <w:rsid w:val="00825DC4"/>
    <w:rsid w:val="008260D4"/>
    <w:rsid w:val="00826430"/>
    <w:rsid w:val="008265B4"/>
    <w:rsid w:val="00826FC8"/>
    <w:rsid w:val="00827173"/>
    <w:rsid w:val="00827E21"/>
    <w:rsid w:val="00830087"/>
    <w:rsid w:val="008301E0"/>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56AB"/>
    <w:rsid w:val="008362FA"/>
    <w:rsid w:val="00836543"/>
    <w:rsid w:val="00836549"/>
    <w:rsid w:val="008370BD"/>
    <w:rsid w:val="00837341"/>
    <w:rsid w:val="008376B9"/>
    <w:rsid w:val="008377B4"/>
    <w:rsid w:val="00840498"/>
    <w:rsid w:val="00840B2F"/>
    <w:rsid w:val="00840CCD"/>
    <w:rsid w:val="00841002"/>
    <w:rsid w:val="008410FB"/>
    <w:rsid w:val="00841124"/>
    <w:rsid w:val="00841242"/>
    <w:rsid w:val="00841B38"/>
    <w:rsid w:val="00842CE5"/>
    <w:rsid w:val="00843165"/>
    <w:rsid w:val="00843236"/>
    <w:rsid w:val="0084366E"/>
    <w:rsid w:val="008455C2"/>
    <w:rsid w:val="0084588B"/>
    <w:rsid w:val="008462AA"/>
    <w:rsid w:val="00846690"/>
    <w:rsid w:val="00846EFA"/>
    <w:rsid w:val="00847196"/>
    <w:rsid w:val="00850326"/>
    <w:rsid w:val="00850A10"/>
    <w:rsid w:val="00850E18"/>
    <w:rsid w:val="00851566"/>
    <w:rsid w:val="00851B0E"/>
    <w:rsid w:val="00851C9E"/>
    <w:rsid w:val="00852AE5"/>
    <w:rsid w:val="00853804"/>
    <w:rsid w:val="00853AE1"/>
    <w:rsid w:val="00853D7A"/>
    <w:rsid w:val="00854371"/>
    <w:rsid w:val="0085445A"/>
    <w:rsid w:val="00854D51"/>
    <w:rsid w:val="00854F19"/>
    <w:rsid w:val="0085520A"/>
    <w:rsid w:val="0085655C"/>
    <w:rsid w:val="0085690F"/>
    <w:rsid w:val="00857298"/>
    <w:rsid w:val="0085735B"/>
    <w:rsid w:val="0086045E"/>
    <w:rsid w:val="00860715"/>
    <w:rsid w:val="00860BD4"/>
    <w:rsid w:val="00861219"/>
    <w:rsid w:val="008619CA"/>
    <w:rsid w:val="00861BE3"/>
    <w:rsid w:val="00861D86"/>
    <w:rsid w:val="008628F4"/>
    <w:rsid w:val="00862A0C"/>
    <w:rsid w:val="00862D22"/>
    <w:rsid w:val="00863115"/>
    <w:rsid w:val="00863958"/>
    <w:rsid w:val="00864959"/>
    <w:rsid w:val="00864B79"/>
    <w:rsid w:val="00865387"/>
    <w:rsid w:val="008657BC"/>
    <w:rsid w:val="00865980"/>
    <w:rsid w:val="00865B8C"/>
    <w:rsid w:val="00865BA8"/>
    <w:rsid w:val="00865F4F"/>
    <w:rsid w:val="00866483"/>
    <w:rsid w:val="00867D3A"/>
    <w:rsid w:val="00867E51"/>
    <w:rsid w:val="008700B3"/>
    <w:rsid w:val="00870B0E"/>
    <w:rsid w:val="00870DB4"/>
    <w:rsid w:val="00871017"/>
    <w:rsid w:val="008716F8"/>
    <w:rsid w:val="00871DFC"/>
    <w:rsid w:val="0087239D"/>
    <w:rsid w:val="00872A10"/>
    <w:rsid w:val="00872C9B"/>
    <w:rsid w:val="00873C27"/>
    <w:rsid w:val="00873F02"/>
    <w:rsid w:val="00874119"/>
    <w:rsid w:val="00874AD1"/>
    <w:rsid w:val="0087554D"/>
    <w:rsid w:val="008758DD"/>
    <w:rsid w:val="00875EEC"/>
    <w:rsid w:val="00876510"/>
    <w:rsid w:val="00876517"/>
    <w:rsid w:val="008768CA"/>
    <w:rsid w:val="00876958"/>
    <w:rsid w:val="00876A4E"/>
    <w:rsid w:val="00877A71"/>
    <w:rsid w:val="00877F17"/>
    <w:rsid w:val="008808A9"/>
    <w:rsid w:val="00880D2B"/>
    <w:rsid w:val="00880D50"/>
    <w:rsid w:val="008810DE"/>
    <w:rsid w:val="00881D7B"/>
    <w:rsid w:val="00881E75"/>
    <w:rsid w:val="00882A44"/>
    <w:rsid w:val="00882B56"/>
    <w:rsid w:val="00883802"/>
    <w:rsid w:val="00883C92"/>
    <w:rsid w:val="00883EEB"/>
    <w:rsid w:val="00884079"/>
    <w:rsid w:val="008840A4"/>
    <w:rsid w:val="008840E7"/>
    <w:rsid w:val="00884F56"/>
    <w:rsid w:val="008852B5"/>
    <w:rsid w:val="00885DAD"/>
    <w:rsid w:val="00885F0C"/>
    <w:rsid w:val="00885F53"/>
    <w:rsid w:val="0088715F"/>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527E"/>
    <w:rsid w:val="008A5312"/>
    <w:rsid w:val="008A53DB"/>
    <w:rsid w:val="008A5719"/>
    <w:rsid w:val="008A64AE"/>
    <w:rsid w:val="008A6675"/>
    <w:rsid w:val="008A6EF7"/>
    <w:rsid w:val="008A7325"/>
    <w:rsid w:val="008A73FF"/>
    <w:rsid w:val="008A7537"/>
    <w:rsid w:val="008A7648"/>
    <w:rsid w:val="008A7C10"/>
    <w:rsid w:val="008B0625"/>
    <w:rsid w:val="008B328E"/>
    <w:rsid w:val="008B3A4A"/>
    <w:rsid w:val="008B3B16"/>
    <w:rsid w:val="008B3BDE"/>
    <w:rsid w:val="008B4A0E"/>
    <w:rsid w:val="008B4CC8"/>
    <w:rsid w:val="008B4CFF"/>
    <w:rsid w:val="008B5183"/>
    <w:rsid w:val="008B552F"/>
    <w:rsid w:val="008B5C3E"/>
    <w:rsid w:val="008B5D23"/>
    <w:rsid w:val="008B5E29"/>
    <w:rsid w:val="008B5E5F"/>
    <w:rsid w:val="008B692C"/>
    <w:rsid w:val="008B6AFC"/>
    <w:rsid w:val="008C090A"/>
    <w:rsid w:val="008C0DEE"/>
    <w:rsid w:val="008C12CF"/>
    <w:rsid w:val="008C198F"/>
    <w:rsid w:val="008C19BE"/>
    <w:rsid w:val="008C2012"/>
    <w:rsid w:val="008C2A8B"/>
    <w:rsid w:val="008C2E70"/>
    <w:rsid w:val="008C3ADD"/>
    <w:rsid w:val="008C4377"/>
    <w:rsid w:val="008C446F"/>
    <w:rsid w:val="008C48C8"/>
    <w:rsid w:val="008C577A"/>
    <w:rsid w:val="008C5C10"/>
    <w:rsid w:val="008C5E9E"/>
    <w:rsid w:val="008C5F78"/>
    <w:rsid w:val="008C6DE3"/>
    <w:rsid w:val="008C72F3"/>
    <w:rsid w:val="008C7E70"/>
    <w:rsid w:val="008C7F12"/>
    <w:rsid w:val="008D123B"/>
    <w:rsid w:val="008D1301"/>
    <w:rsid w:val="008D190A"/>
    <w:rsid w:val="008D1C21"/>
    <w:rsid w:val="008D2630"/>
    <w:rsid w:val="008D28A6"/>
    <w:rsid w:val="008D2A13"/>
    <w:rsid w:val="008D2E37"/>
    <w:rsid w:val="008D3302"/>
    <w:rsid w:val="008D35BD"/>
    <w:rsid w:val="008D361E"/>
    <w:rsid w:val="008D3772"/>
    <w:rsid w:val="008D3907"/>
    <w:rsid w:val="008D4FD8"/>
    <w:rsid w:val="008D4FE8"/>
    <w:rsid w:val="008D5468"/>
    <w:rsid w:val="008D69A0"/>
    <w:rsid w:val="008D7002"/>
    <w:rsid w:val="008D754E"/>
    <w:rsid w:val="008E0152"/>
    <w:rsid w:val="008E08E5"/>
    <w:rsid w:val="008E0B2F"/>
    <w:rsid w:val="008E0D3D"/>
    <w:rsid w:val="008E1BDD"/>
    <w:rsid w:val="008E1DF5"/>
    <w:rsid w:val="008E1F3F"/>
    <w:rsid w:val="008E25FA"/>
    <w:rsid w:val="008E26A7"/>
    <w:rsid w:val="008E2873"/>
    <w:rsid w:val="008E37EA"/>
    <w:rsid w:val="008E4377"/>
    <w:rsid w:val="008E4489"/>
    <w:rsid w:val="008E464E"/>
    <w:rsid w:val="008E491D"/>
    <w:rsid w:val="008E4EA6"/>
    <w:rsid w:val="008E58C9"/>
    <w:rsid w:val="008E6F1A"/>
    <w:rsid w:val="008E74D6"/>
    <w:rsid w:val="008E781E"/>
    <w:rsid w:val="008E789C"/>
    <w:rsid w:val="008E78F2"/>
    <w:rsid w:val="008E7C7A"/>
    <w:rsid w:val="008E7ED3"/>
    <w:rsid w:val="008E7EEC"/>
    <w:rsid w:val="008F034C"/>
    <w:rsid w:val="008F0A21"/>
    <w:rsid w:val="008F0F72"/>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900392"/>
    <w:rsid w:val="00900BC6"/>
    <w:rsid w:val="0090176B"/>
    <w:rsid w:val="0090182A"/>
    <w:rsid w:val="0090188A"/>
    <w:rsid w:val="0090197E"/>
    <w:rsid w:val="0090246C"/>
    <w:rsid w:val="0090271F"/>
    <w:rsid w:val="00902E23"/>
    <w:rsid w:val="00903273"/>
    <w:rsid w:val="00903645"/>
    <w:rsid w:val="00903A7C"/>
    <w:rsid w:val="00904157"/>
    <w:rsid w:val="009041DD"/>
    <w:rsid w:val="0090440E"/>
    <w:rsid w:val="00905233"/>
    <w:rsid w:val="00905ECD"/>
    <w:rsid w:val="00905F46"/>
    <w:rsid w:val="0090646B"/>
    <w:rsid w:val="00906EF1"/>
    <w:rsid w:val="009070BD"/>
    <w:rsid w:val="009079C4"/>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77F3"/>
    <w:rsid w:val="00917BA8"/>
    <w:rsid w:val="00917CCB"/>
    <w:rsid w:val="0092064D"/>
    <w:rsid w:val="0092072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300D6"/>
    <w:rsid w:val="0093097E"/>
    <w:rsid w:val="00930E00"/>
    <w:rsid w:val="0093101A"/>
    <w:rsid w:val="0093235B"/>
    <w:rsid w:val="0093237A"/>
    <w:rsid w:val="009323E2"/>
    <w:rsid w:val="00932D39"/>
    <w:rsid w:val="009335EA"/>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481"/>
    <w:rsid w:val="00941FB1"/>
    <w:rsid w:val="00942529"/>
    <w:rsid w:val="00942EC2"/>
    <w:rsid w:val="00942F1E"/>
    <w:rsid w:val="00942F8E"/>
    <w:rsid w:val="0094317A"/>
    <w:rsid w:val="00943911"/>
    <w:rsid w:val="00943C3C"/>
    <w:rsid w:val="00943F89"/>
    <w:rsid w:val="0094409B"/>
    <w:rsid w:val="00944AE5"/>
    <w:rsid w:val="00945400"/>
    <w:rsid w:val="00945834"/>
    <w:rsid w:val="00945BBE"/>
    <w:rsid w:val="00945CAD"/>
    <w:rsid w:val="00946ED7"/>
    <w:rsid w:val="00947181"/>
    <w:rsid w:val="00947189"/>
    <w:rsid w:val="009471EA"/>
    <w:rsid w:val="00947562"/>
    <w:rsid w:val="00947685"/>
    <w:rsid w:val="009476A2"/>
    <w:rsid w:val="00947716"/>
    <w:rsid w:val="00950E25"/>
    <w:rsid w:val="00950E66"/>
    <w:rsid w:val="00951A8A"/>
    <w:rsid w:val="00953E15"/>
    <w:rsid w:val="00953EAD"/>
    <w:rsid w:val="00955462"/>
    <w:rsid w:val="0095585D"/>
    <w:rsid w:val="009558FF"/>
    <w:rsid w:val="00956B29"/>
    <w:rsid w:val="00956FBB"/>
    <w:rsid w:val="00957E2B"/>
    <w:rsid w:val="00960AA3"/>
    <w:rsid w:val="00960B04"/>
    <w:rsid w:val="00960CB1"/>
    <w:rsid w:val="00960DBF"/>
    <w:rsid w:val="00960E4A"/>
    <w:rsid w:val="00961318"/>
    <w:rsid w:val="00961C05"/>
    <w:rsid w:val="00961D45"/>
    <w:rsid w:val="00961EA3"/>
    <w:rsid w:val="009622F4"/>
    <w:rsid w:val="00962FA3"/>
    <w:rsid w:val="0096346C"/>
    <w:rsid w:val="009634F7"/>
    <w:rsid w:val="00964075"/>
    <w:rsid w:val="009640C7"/>
    <w:rsid w:val="00964CCC"/>
    <w:rsid w:val="00964DFA"/>
    <w:rsid w:val="009653E9"/>
    <w:rsid w:val="00965533"/>
    <w:rsid w:val="00965CFB"/>
    <w:rsid w:val="00965E33"/>
    <w:rsid w:val="00966707"/>
    <w:rsid w:val="0096690D"/>
    <w:rsid w:val="009671FC"/>
    <w:rsid w:val="0096773B"/>
    <w:rsid w:val="00967CF8"/>
    <w:rsid w:val="00967FAF"/>
    <w:rsid w:val="009700EE"/>
    <w:rsid w:val="009718F0"/>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372"/>
    <w:rsid w:val="00975684"/>
    <w:rsid w:val="00976848"/>
    <w:rsid w:val="00976B71"/>
    <w:rsid w:val="00977387"/>
    <w:rsid w:val="00977C67"/>
    <w:rsid w:val="00977C68"/>
    <w:rsid w:val="00980511"/>
    <w:rsid w:val="00980573"/>
    <w:rsid w:val="00980BA6"/>
    <w:rsid w:val="00980E3D"/>
    <w:rsid w:val="00981CCE"/>
    <w:rsid w:val="00981D41"/>
    <w:rsid w:val="00981E69"/>
    <w:rsid w:val="00981EE3"/>
    <w:rsid w:val="00982DDA"/>
    <w:rsid w:val="009838AA"/>
    <w:rsid w:val="00983F65"/>
    <w:rsid w:val="00984790"/>
    <w:rsid w:val="00984EB9"/>
    <w:rsid w:val="00985D9C"/>
    <w:rsid w:val="00985F49"/>
    <w:rsid w:val="009863C5"/>
    <w:rsid w:val="00986A82"/>
    <w:rsid w:val="00986E2A"/>
    <w:rsid w:val="009901D9"/>
    <w:rsid w:val="009905E6"/>
    <w:rsid w:val="009915F6"/>
    <w:rsid w:val="0099187A"/>
    <w:rsid w:val="00991B96"/>
    <w:rsid w:val="00991E2E"/>
    <w:rsid w:val="00991E68"/>
    <w:rsid w:val="009924D2"/>
    <w:rsid w:val="00992743"/>
    <w:rsid w:val="009928D7"/>
    <w:rsid w:val="00992E01"/>
    <w:rsid w:val="00993B28"/>
    <w:rsid w:val="00994877"/>
    <w:rsid w:val="00995480"/>
    <w:rsid w:val="00995866"/>
    <w:rsid w:val="00995B7A"/>
    <w:rsid w:val="00995BF2"/>
    <w:rsid w:val="00995F5F"/>
    <w:rsid w:val="00996522"/>
    <w:rsid w:val="00996B47"/>
    <w:rsid w:val="00996C65"/>
    <w:rsid w:val="00997A9A"/>
    <w:rsid w:val="00997B09"/>
    <w:rsid w:val="009A10B1"/>
    <w:rsid w:val="009A113D"/>
    <w:rsid w:val="009A1342"/>
    <w:rsid w:val="009A156A"/>
    <w:rsid w:val="009A1D04"/>
    <w:rsid w:val="009A1E1A"/>
    <w:rsid w:val="009A1E7B"/>
    <w:rsid w:val="009A3C47"/>
    <w:rsid w:val="009A3F13"/>
    <w:rsid w:val="009A42AF"/>
    <w:rsid w:val="009A42EC"/>
    <w:rsid w:val="009A4662"/>
    <w:rsid w:val="009A6496"/>
    <w:rsid w:val="009A6F2C"/>
    <w:rsid w:val="009A71C9"/>
    <w:rsid w:val="009A722D"/>
    <w:rsid w:val="009A7506"/>
    <w:rsid w:val="009B0041"/>
    <w:rsid w:val="009B022D"/>
    <w:rsid w:val="009B0B7B"/>
    <w:rsid w:val="009B0EFC"/>
    <w:rsid w:val="009B1182"/>
    <w:rsid w:val="009B207A"/>
    <w:rsid w:val="009B2939"/>
    <w:rsid w:val="009B2F4C"/>
    <w:rsid w:val="009B3D09"/>
    <w:rsid w:val="009B3F85"/>
    <w:rsid w:val="009B3FEF"/>
    <w:rsid w:val="009B4369"/>
    <w:rsid w:val="009B4CDB"/>
    <w:rsid w:val="009B56B4"/>
    <w:rsid w:val="009B5B2A"/>
    <w:rsid w:val="009B6204"/>
    <w:rsid w:val="009B6501"/>
    <w:rsid w:val="009B6DE3"/>
    <w:rsid w:val="009B6E74"/>
    <w:rsid w:val="009B77F8"/>
    <w:rsid w:val="009B7800"/>
    <w:rsid w:val="009B7875"/>
    <w:rsid w:val="009B7FD9"/>
    <w:rsid w:val="009C02D7"/>
    <w:rsid w:val="009C05CF"/>
    <w:rsid w:val="009C18A0"/>
    <w:rsid w:val="009C2AF8"/>
    <w:rsid w:val="009C31D4"/>
    <w:rsid w:val="009C3FEE"/>
    <w:rsid w:val="009C428E"/>
    <w:rsid w:val="009C5422"/>
    <w:rsid w:val="009C5807"/>
    <w:rsid w:val="009C5BCA"/>
    <w:rsid w:val="009C6ADC"/>
    <w:rsid w:val="009C6D70"/>
    <w:rsid w:val="009C6F72"/>
    <w:rsid w:val="009C7123"/>
    <w:rsid w:val="009C77D6"/>
    <w:rsid w:val="009D0202"/>
    <w:rsid w:val="009D0B3D"/>
    <w:rsid w:val="009D0F9C"/>
    <w:rsid w:val="009D202B"/>
    <w:rsid w:val="009D2A0F"/>
    <w:rsid w:val="009D2EFE"/>
    <w:rsid w:val="009D343D"/>
    <w:rsid w:val="009D360C"/>
    <w:rsid w:val="009D3877"/>
    <w:rsid w:val="009D3C60"/>
    <w:rsid w:val="009D3D06"/>
    <w:rsid w:val="009D430D"/>
    <w:rsid w:val="009D49C0"/>
    <w:rsid w:val="009D55E0"/>
    <w:rsid w:val="009D6507"/>
    <w:rsid w:val="009D6AF1"/>
    <w:rsid w:val="009D7277"/>
    <w:rsid w:val="009D745F"/>
    <w:rsid w:val="009D7885"/>
    <w:rsid w:val="009D7AC6"/>
    <w:rsid w:val="009D7AE7"/>
    <w:rsid w:val="009D7D7C"/>
    <w:rsid w:val="009E01B0"/>
    <w:rsid w:val="009E0488"/>
    <w:rsid w:val="009E0F95"/>
    <w:rsid w:val="009E1001"/>
    <w:rsid w:val="009E135F"/>
    <w:rsid w:val="009E140D"/>
    <w:rsid w:val="009E1D88"/>
    <w:rsid w:val="009E1F4A"/>
    <w:rsid w:val="009E265C"/>
    <w:rsid w:val="009E3292"/>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81A"/>
    <w:rsid w:val="009F0ED9"/>
    <w:rsid w:val="009F1F0E"/>
    <w:rsid w:val="009F25EB"/>
    <w:rsid w:val="009F272B"/>
    <w:rsid w:val="009F297A"/>
    <w:rsid w:val="009F29B9"/>
    <w:rsid w:val="009F2B94"/>
    <w:rsid w:val="009F37B7"/>
    <w:rsid w:val="009F3F25"/>
    <w:rsid w:val="009F3F93"/>
    <w:rsid w:val="009F6F6D"/>
    <w:rsid w:val="009F701B"/>
    <w:rsid w:val="009F70D1"/>
    <w:rsid w:val="00A0078F"/>
    <w:rsid w:val="00A00C7D"/>
    <w:rsid w:val="00A01256"/>
    <w:rsid w:val="00A018AB"/>
    <w:rsid w:val="00A019F3"/>
    <w:rsid w:val="00A03418"/>
    <w:rsid w:val="00A042FA"/>
    <w:rsid w:val="00A05449"/>
    <w:rsid w:val="00A056A1"/>
    <w:rsid w:val="00A059EB"/>
    <w:rsid w:val="00A05FC1"/>
    <w:rsid w:val="00A06868"/>
    <w:rsid w:val="00A07AC8"/>
    <w:rsid w:val="00A07BCA"/>
    <w:rsid w:val="00A07C10"/>
    <w:rsid w:val="00A07D6C"/>
    <w:rsid w:val="00A07DF6"/>
    <w:rsid w:val="00A10DDF"/>
    <w:rsid w:val="00A10E4C"/>
    <w:rsid w:val="00A10F02"/>
    <w:rsid w:val="00A10F97"/>
    <w:rsid w:val="00A110CF"/>
    <w:rsid w:val="00A11203"/>
    <w:rsid w:val="00A1174D"/>
    <w:rsid w:val="00A11D00"/>
    <w:rsid w:val="00A121AF"/>
    <w:rsid w:val="00A12937"/>
    <w:rsid w:val="00A13890"/>
    <w:rsid w:val="00A13EF6"/>
    <w:rsid w:val="00A13F4A"/>
    <w:rsid w:val="00A14381"/>
    <w:rsid w:val="00A14A06"/>
    <w:rsid w:val="00A1510C"/>
    <w:rsid w:val="00A151F8"/>
    <w:rsid w:val="00A15472"/>
    <w:rsid w:val="00A156E6"/>
    <w:rsid w:val="00A15EE9"/>
    <w:rsid w:val="00A164B4"/>
    <w:rsid w:val="00A166E8"/>
    <w:rsid w:val="00A168D7"/>
    <w:rsid w:val="00A168EF"/>
    <w:rsid w:val="00A1697D"/>
    <w:rsid w:val="00A16ED2"/>
    <w:rsid w:val="00A17879"/>
    <w:rsid w:val="00A17CF8"/>
    <w:rsid w:val="00A2047B"/>
    <w:rsid w:val="00A20BE0"/>
    <w:rsid w:val="00A20CB0"/>
    <w:rsid w:val="00A20F0C"/>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71FD"/>
    <w:rsid w:val="00A2763F"/>
    <w:rsid w:val="00A27896"/>
    <w:rsid w:val="00A27921"/>
    <w:rsid w:val="00A27A29"/>
    <w:rsid w:val="00A27D81"/>
    <w:rsid w:val="00A31545"/>
    <w:rsid w:val="00A315DD"/>
    <w:rsid w:val="00A31E31"/>
    <w:rsid w:val="00A320CF"/>
    <w:rsid w:val="00A3266F"/>
    <w:rsid w:val="00A346E4"/>
    <w:rsid w:val="00A35180"/>
    <w:rsid w:val="00A35229"/>
    <w:rsid w:val="00A35642"/>
    <w:rsid w:val="00A356F8"/>
    <w:rsid w:val="00A359AA"/>
    <w:rsid w:val="00A35A3B"/>
    <w:rsid w:val="00A36756"/>
    <w:rsid w:val="00A37099"/>
    <w:rsid w:val="00A375D8"/>
    <w:rsid w:val="00A37E27"/>
    <w:rsid w:val="00A406BF"/>
    <w:rsid w:val="00A40740"/>
    <w:rsid w:val="00A40D7A"/>
    <w:rsid w:val="00A40F4F"/>
    <w:rsid w:val="00A41090"/>
    <w:rsid w:val="00A4128F"/>
    <w:rsid w:val="00A424EE"/>
    <w:rsid w:val="00A42E5D"/>
    <w:rsid w:val="00A42F21"/>
    <w:rsid w:val="00A43254"/>
    <w:rsid w:val="00A432A3"/>
    <w:rsid w:val="00A43335"/>
    <w:rsid w:val="00A43B00"/>
    <w:rsid w:val="00A44433"/>
    <w:rsid w:val="00A447D8"/>
    <w:rsid w:val="00A44EFE"/>
    <w:rsid w:val="00A4529B"/>
    <w:rsid w:val="00A45B3C"/>
    <w:rsid w:val="00A45E1B"/>
    <w:rsid w:val="00A46029"/>
    <w:rsid w:val="00A46579"/>
    <w:rsid w:val="00A468A4"/>
    <w:rsid w:val="00A470A1"/>
    <w:rsid w:val="00A474BF"/>
    <w:rsid w:val="00A4771B"/>
    <w:rsid w:val="00A514B0"/>
    <w:rsid w:val="00A521AE"/>
    <w:rsid w:val="00A52878"/>
    <w:rsid w:val="00A532C8"/>
    <w:rsid w:val="00A53724"/>
    <w:rsid w:val="00A53DB8"/>
    <w:rsid w:val="00A5475A"/>
    <w:rsid w:val="00A549F6"/>
    <w:rsid w:val="00A549F8"/>
    <w:rsid w:val="00A5668B"/>
    <w:rsid w:val="00A570DB"/>
    <w:rsid w:val="00A574DB"/>
    <w:rsid w:val="00A5757B"/>
    <w:rsid w:val="00A57E1D"/>
    <w:rsid w:val="00A60DFE"/>
    <w:rsid w:val="00A61306"/>
    <w:rsid w:val="00A6134B"/>
    <w:rsid w:val="00A61B59"/>
    <w:rsid w:val="00A62B70"/>
    <w:rsid w:val="00A63222"/>
    <w:rsid w:val="00A63359"/>
    <w:rsid w:val="00A63537"/>
    <w:rsid w:val="00A6378D"/>
    <w:rsid w:val="00A638CC"/>
    <w:rsid w:val="00A65DD4"/>
    <w:rsid w:val="00A6654A"/>
    <w:rsid w:val="00A6677A"/>
    <w:rsid w:val="00A66951"/>
    <w:rsid w:val="00A6714F"/>
    <w:rsid w:val="00A67446"/>
    <w:rsid w:val="00A674BE"/>
    <w:rsid w:val="00A67DC7"/>
    <w:rsid w:val="00A7003E"/>
    <w:rsid w:val="00A7079C"/>
    <w:rsid w:val="00A711D7"/>
    <w:rsid w:val="00A713FF"/>
    <w:rsid w:val="00A716B8"/>
    <w:rsid w:val="00A71ADF"/>
    <w:rsid w:val="00A71BCB"/>
    <w:rsid w:val="00A71EC6"/>
    <w:rsid w:val="00A71F8C"/>
    <w:rsid w:val="00A7285B"/>
    <w:rsid w:val="00A72E15"/>
    <w:rsid w:val="00A731DF"/>
    <w:rsid w:val="00A7320B"/>
    <w:rsid w:val="00A73957"/>
    <w:rsid w:val="00A747D5"/>
    <w:rsid w:val="00A74CEB"/>
    <w:rsid w:val="00A750BE"/>
    <w:rsid w:val="00A751A9"/>
    <w:rsid w:val="00A755E1"/>
    <w:rsid w:val="00A75BD5"/>
    <w:rsid w:val="00A75C70"/>
    <w:rsid w:val="00A75C98"/>
    <w:rsid w:val="00A7637D"/>
    <w:rsid w:val="00A763AE"/>
    <w:rsid w:val="00A769F2"/>
    <w:rsid w:val="00A76CDE"/>
    <w:rsid w:val="00A76FFD"/>
    <w:rsid w:val="00A77C7B"/>
    <w:rsid w:val="00A77EC2"/>
    <w:rsid w:val="00A810C1"/>
    <w:rsid w:val="00A81137"/>
    <w:rsid w:val="00A82068"/>
    <w:rsid w:val="00A822DA"/>
    <w:rsid w:val="00A82346"/>
    <w:rsid w:val="00A8275D"/>
    <w:rsid w:val="00A82C8B"/>
    <w:rsid w:val="00A83EB9"/>
    <w:rsid w:val="00A8453C"/>
    <w:rsid w:val="00A847D0"/>
    <w:rsid w:val="00A84BAD"/>
    <w:rsid w:val="00A86784"/>
    <w:rsid w:val="00A86B88"/>
    <w:rsid w:val="00A86C54"/>
    <w:rsid w:val="00A86D96"/>
    <w:rsid w:val="00A877B5"/>
    <w:rsid w:val="00A87883"/>
    <w:rsid w:val="00A87921"/>
    <w:rsid w:val="00A90962"/>
    <w:rsid w:val="00A90D06"/>
    <w:rsid w:val="00A90EA8"/>
    <w:rsid w:val="00A912D4"/>
    <w:rsid w:val="00A914F5"/>
    <w:rsid w:val="00A919C2"/>
    <w:rsid w:val="00A935E0"/>
    <w:rsid w:val="00A938FA"/>
    <w:rsid w:val="00A93CA5"/>
    <w:rsid w:val="00A93D21"/>
    <w:rsid w:val="00A93D87"/>
    <w:rsid w:val="00A940F4"/>
    <w:rsid w:val="00A943BA"/>
    <w:rsid w:val="00A95454"/>
    <w:rsid w:val="00A95E02"/>
    <w:rsid w:val="00A96A6C"/>
    <w:rsid w:val="00A97042"/>
    <w:rsid w:val="00AA06C4"/>
    <w:rsid w:val="00AA0E78"/>
    <w:rsid w:val="00AA14D4"/>
    <w:rsid w:val="00AA1634"/>
    <w:rsid w:val="00AA1F4C"/>
    <w:rsid w:val="00AA2187"/>
    <w:rsid w:val="00AA2704"/>
    <w:rsid w:val="00AA2A35"/>
    <w:rsid w:val="00AA2A84"/>
    <w:rsid w:val="00AA3286"/>
    <w:rsid w:val="00AA3332"/>
    <w:rsid w:val="00AA3650"/>
    <w:rsid w:val="00AA3D81"/>
    <w:rsid w:val="00AA42FB"/>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67AE"/>
    <w:rsid w:val="00AB6D44"/>
    <w:rsid w:val="00AB7D72"/>
    <w:rsid w:val="00AC0F21"/>
    <w:rsid w:val="00AC166A"/>
    <w:rsid w:val="00AC21BB"/>
    <w:rsid w:val="00AC2EB0"/>
    <w:rsid w:val="00AC2EF7"/>
    <w:rsid w:val="00AC3361"/>
    <w:rsid w:val="00AC363A"/>
    <w:rsid w:val="00AC3D4E"/>
    <w:rsid w:val="00AC3F0F"/>
    <w:rsid w:val="00AC4263"/>
    <w:rsid w:val="00AC4A29"/>
    <w:rsid w:val="00AC4DB6"/>
    <w:rsid w:val="00AC4F8A"/>
    <w:rsid w:val="00AC5225"/>
    <w:rsid w:val="00AC5909"/>
    <w:rsid w:val="00AC6C4A"/>
    <w:rsid w:val="00AC6C81"/>
    <w:rsid w:val="00AC7750"/>
    <w:rsid w:val="00AC7851"/>
    <w:rsid w:val="00AC7B22"/>
    <w:rsid w:val="00AD096E"/>
    <w:rsid w:val="00AD1C20"/>
    <w:rsid w:val="00AD2296"/>
    <w:rsid w:val="00AD23C6"/>
    <w:rsid w:val="00AD2593"/>
    <w:rsid w:val="00AD2993"/>
    <w:rsid w:val="00AD2F6B"/>
    <w:rsid w:val="00AD4E0C"/>
    <w:rsid w:val="00AD5476"/>
    <w:rsid w:val="00AD57C0"/>
    <w:rsid w:val="00AD5979"/>
    <w:rsid w:val="00AD5AE1"/>
    <w:rsid w:val="00AD5F73"/>
    <w:rsid w:val="00AD6063"/>
    <w:rsid w:val="00AD6777"/>
    <w:rsid w:val="00AD6DE0"/>
    <w:rsid w:val="00AD6E7F"/>
    <w:rsid w:val="00AD748B"/>
    <w:rsid w:val="00AD79D5"/>
    <w:rsid w:val="00AD7B74"/>
    <w:rsid w:val="00AD7EB2"/>
    <w:rsid w:val="00AE0313"/>
    <w:rsid w:val="00AE0D94"/>
    <w:rsid w:val="00AE1EC5"/>
    <w:rsid w:val="00AE1EF9"/>
    <w:rsid w:val="00AE1F84"/>
    <w:rsid w:val="00AE27F1"/>
    <w:rsid w:val="00AE32FE"/>
    <w:rsid w:val="00AE3509"/>
    <w:rsid w:val="00AE3C0D"/>
    <w:rsid w:val="00AE3D2B"/>
    <w:rsid w:val="00AE3D92"/>
    <w:rsid w:val="00AE43C7"/>
    <w:rsid w:val="00AE536E"/>
    <w:rsid w:val="00AE5389"/>
    <w:rsid w:val="00AE56CB"/>
    <w:rsid w:val="00AE56DB"/>
    <w:rsid w:val="00AE581F"/>
    <w:rsid w:val="00AE5A0D"/>
    <w:rsid w:val="00AE5ACB"/>
    <w:rsid w:val="00AE5D79"/>
    <w:rsid w:val="00AE6D3A"/>
    <w:rsid w:val="00AE6E7D"/>
    <w:rsid w:val="00AE72FA"/>
    <w:rsid w:val="00AF0C8D"/>
    <w:rsid w:val="00AF12AF"/>
    <w:rsid w:val="00AF12FC"/>
    <w:rsid w:val="00AF1327"/>
    <w:rsid w:val="00AF1C65"/>
    <w:rsid w:val="00AF2928"/>
    <w:rsid w:val="00AF2C21"/>
    <w:rsid w:val="00AF307E"/>
    <w:rsid w:val="00AF363C"/>
    <w:rsid w:val="00AF37ED"/>
    <w:rsid w:val="00AF37F2"/>
    <w:rsid w:val="00AF3C72"/>
    <w:rsid w:val="00AF5628"/>
    <w:rsid w:val="00AF5B5F"/>
    <w:rsid w:val="00AF5E3B"/>
    <w:rsid w:val="00AF5F87"/>
    <w:rsid w:val="00AF6932"/>
    <w:rsid w:val="00AF711D"/>
    <w:rsid w:val="00AF792C"/>
    <w:rsid w:val="00AF7C66"/>
    <w:rsid w:val="00AF7F29"/>
    <w:rsid w:val="00B00611"/>
    <w:rsid w:val="00B009E8"/>
    <w:rsid w:val="00B018D8"/>
    <w:rsid w:val="00B026B8"/>
    <w:rsid w:val="00B02D83"/>
    <w:rsid w:val="00B02EC7"/>
    <w:rsid w:val="00B0323A"/>
    <w:rsid w:val="00B033F0"/>
    <w:rsid w:val="00B034E4"/>
    <w:rsid w:val="00B03A04"/>
    <w:rsid w:val="00B03FFC"/>
    <w:rsid w:val="00B0469F"/>
    <w:rsid w:val="00B04A6A"/>
    <w:rsid w:val="00B05B1A"/>
    <w:rsid w:val="00B06022"/>
    <w:rsid w:val="00B06069"/>
    <w:rsid w:val="00B0628A"/>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767"/>
    <w:rsid w:val="00B11C0A"/>
    <w:rsid w:val="00B1262D"/>
    <w:rsid w:val="00B12A7F"/>
    <w:rsid w:val="00B13DDE"/>
    <w:rsid w:val="00B13F1A"/>
    <w:rsid w:val="00B14BB6"/>
    <w:rsid w:val="00B14E26"/>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60"/>
    <w:rsid w:val="00B24C97"/>
    <w:rsid w:val="00B25930"/>
    <w:rsid w:val="00B26FAD"/>
    <w:rsid w:val="00B27445"/>
    <w:rsid w:val="00B277B7"/>
    <w:rsid w:val="00B27A9B"/>
    <w:rsid w:val="00B27CE3"/>
    <w:rsid w:val="00B30003"/>
    <w:rsid w:val="00B30A1E"/>
    <w:rsid w:val="00B31898"/>
    <w:rsid w:val="00B31C85"/>
    <w:rsid w:val="00B320BF"/>
    <w:rsid w:val="00B32664"/>
    <w:rsid w:val="00B32F4B"/>
    <w:rsid w:val="00B3366A"/>
    <w:rsid w:val="00B34378"/>
    <w:rsid w:val="00B344C1"/>
    <w:rsid w:val="00B34A16"/>
    <w:rsid w:val="00B356FB"/>
    <w:rsid w:val="00B359FE"/>
    <w:rsid w:val="00B36247"/>
    <w:rsid w:val="00B368A7"/>
    <w:rsid w:val="00B378FC"/>
    <w:rsid w:val="00B37DF1"/>
    <w:rsid w:val="00B406AC"/>
    <w:rsid w:val="00B406BB"/>
    <w:rsid w:val="00B40A20"/>
    <w:rsid w:val="00B40CA6"/>
    <w:rsid w:val="00B40E6D"/>
    <w:rsid w:val="00B432AA"/>
    <w:rsid w:val="00B44075"/>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C0D"/>
    <w:rsid w:val="00B47FDA"/>
    <w:rsid w:val="00B501B3"/>
    <w:rsid w:val="00B50319"/>
    <w:rsid w:val="00B50434"/>
    <w:rsid w:val="00B505F4"/>
    <w:rsid w:val="00B509C7"/>
    <w:rsid w:val="00B512AF"/>
    <w:rsid w:val="00B51CAA"/>
    <w:rsid w:val="00B51F6C"/>
    <w:rsid w:val="00B530B1"/>
    <w:rsid w:val="00B5336E"/>
    <w:rsid w:val="00B53C42"/>
    <w:rsid w:val="00B53DE4"/>
    <w:rsid w:val="00B53E37"/>
    <w:rsid w:val="00B53E51"/>
    <w:rsid w:val="00B54D27"/>
    <w:rsid w:val="00B55E0E"/>
    <w:rsid w:val="00B56936"/>
    <w:rsid w:val="00B60523"/>
    <w:rsid w:val="00B605EF"/>
    <w:rsid w:val="00B60AA0"/>
    <w:rsid w:val="00B60B8D"/>
    <w:rsid w:val="00B610A6"/>
    <w:rsid w:val="00B61B24"/>
    <w:rsid w:val="00B6214D"/>
    <w:rsid w:val="00B64565"/>
    <w:rsid w:val="00B64C1E"/>
    <w:rsid w:val="00B64D38"/>
    <w:rsid w:val="00B65B5A"/>
    <w:rsid w:val="00B66703"/>
    <w:rsid w:val="00B66B27"/>
    <w:rsid w:val="00B670BC"/>
    <w:rsid w:val="00B679CE"/>
    <w:rsid w:val="00B70644"/>
    <w:rsid w:val="00B71074"/>
    <w:rsid w:val="00B71638"/>
    <w:rsid w:val="00B71AE2"/>
    <w:rsid w:val="00B71F8D"/>
    <w:rsid w:val="00B72083"/>
    <w:rsid w:val="00B72DB6"/>
    <w:rsid w:val="00B730A0"/>
    <w:rsid w:val="00B73686"/>
    <w:rsid w:val="00B73DD0"/>
    <w:rsid w:val="00B74135"/>
    <w:rsid w:val="00B7449A"/>
    <w:rsid w:val="00B744B7"/>
    <w:rsid w:val="00B7494B"/>
    <w:rsid w:val="00B74D39"/>
    <w:rsid w:val="00B74E6D"/>
    <w:rsid w:val="00B76DA4"/>
    <w:rsid w:val="00B77733"/>
    <w:rsid w:val="00B8068E"/>
    <w:rsid w:val="00B8074B"/>
    <w:rsid w:val="00B80C65"/>
    <w:rsid w:val="00B81032"/>
    <w:rsid w:val="00B81883"/>
    <w:rsid w:val="00B82A89"/>
    <w:rsid w:val="00B83137"/>
    <w:rsid w:val="00B846E3"/>
    <w:rsid w:val="00B84794"/>
    <w:rsid w:val="00B84A92"/>
    <w:rsid w:val="00B84F48"/>
    <w:rsid w:val="00B852FF"/>
    <w:rsid w:val="00B8542D"/>
    <w:rsid w:val="00B85848"/>
    <w:rsid w:val="00B86983"/>
    <w:rsid w:val="00B86EEA"/>
    <w:rsid w:val="00B87266"/>
    <w:rsid w:val="00B8735A"/>
    <w:rsid w:val="00B873FB"/>
    <w:rsid w:val="00B87AD9"/>
    <w:rsid w:val="00B905D7"/>
    <w:rsid w:val="00B90690"/>
    <w:rsid w:val="00B90874"/>
    <w:rsid w:val="00B90CD3"/>
    <w:rsid w:val="00B91AD7"/>
    <w:rsid w:val="00B92781"/>
    <w:rsid w:val="00B9279B"/>
    <w:rsid w:val="00B92CA4"/>
    <w:rsid w:val="00B93149"/>
    <w:rsid w:val="00B9332B"/>
    <w:rsid w:val="00B939CF"/>
    <w:rsid w:val="00B93D6F"/>
    <w:rsid w:val="00B93F0C"/>
    <w:rsid w:val="00B9421F"/>
    <w:rsid w:val="00B94D3A"/>
    <w:rsid w:val="00B95106"/>
    <w:rsid w:val="00B95A1F"/>
    <w:rsid w:val="00B95AED"/>
    <w:rsid w:val="00B9628B"/>
    <w:rsid w:val="00B966C5"/>
    <w:rsid w:val="00B975DE"/>
    <w:rsid w:val="00B97CA9"/>
    <w:rsid w:val="00B97DB3"/>
    <w:rsid w:val="00BA05FB"/>
    <w:rsid w:val="00BA09FE"/>
    <w:rsid w:val="00BA0D9B"/>
    <w:rsid w:val="00BA1FA4"/>
    <w:rsid w:val="00BA262E"/>
    <w:rsid w:val="00BA4798"/>
    <w:rsid w:val="00BA47C7"/>
    <w:rsid w:val="00BA4C28"/>
    <w:rsid w:val="00BA5076"/>
    <w:rsid w:val="00BA52F3"/>
    <w:rsid w:val="00BA548B"/>
    <w:rsid w:val="00BA65FF"/>
    <w:rsid w:val="00BA6900"/>
    <w:rsid w:val="00BA6F7B"/>
    <w:rsid w:val="00BA7470"/>
    <w:rsid w:val="00BA74CA"/>
    <w:rsid w:val="00BA7938"/>
    <w:rsid w:val="00BA7A79"/>
    <w:rsid w:val="00BA7E8B"/>
    <w:rsid w:val="00BB15AF"/>
    <w:rsid w:val="00BB1B54"/>
    <w:rsid w:val="00BB277B"/>
    <w:rsid w:val="00BB30DA"/>
    <w:rsid w:val="00BB396E"/>
    <w:rsid w:val="00BB3E1D"/>
    <w:rsid w:val="00BB4334"/>
    <w:rsid w:val="00BB469D"/>
    <w:rsid w:val="00BB4D98"/>
    <w:rsid w:val="00BB539A"/>
    <w:rsid w:val="00BB5A98"/>
    <w:rsid w:val="00BB5C36"/>
    <w:rsid w:val="00BB65F8"/>
    <w:rsid w:val="00BB68C7"/>
    <w:rsid w:val="00BB6DA6"/>
    <w:rsid w:val="00BB7729"/>
    <w:rsid w:val="00BB79EA"/>
    <w:rsid w:val="00BC02C9"/>
    <w:rsid w:val="00BC0F7D"/>
    <w:rsid w:val="00BC1204"/>
    <w:rsid w:val="00BC177C"/>
    <w:rsid w:val="00BC17E0"/>
    <w:rsid w:val="00BC1A97"/>
    <w:rsid w:val="00BC1EF2"/>
    <w:rsid w:val="00BC2922"/>
    <w:rsid w:val="00BC2C26"/>
    <w:rsid w:val="00BC2F61"/>
    <w:rsid w:val="00BC303F"/>
    <w:rsid w:val="00BC309C"/>
    <w:rsid w:val="00BC3675"/>
    <w:rsid w:val="00BC3BC7"/>
    <w:rsid w:val="00BC4319"/>
    <w:rsid w:val="00BC45BC"/>
    <w:rsid w:val="00BC4BA9"/>
    <w:rsid w:val="00BC52D5"/>
    <w:rsid w:val="00BC5D53"/>
    <w:rsid w:val="00BC5E41"/>
    <w:rsid w:val="00BC606E"/>
    <w:rsid w:val="00BC6A5D"/>
    <w:rsid w:val="00BC6DEF"/>
    <w:rsid w:val="00BC786E"/>
    <w:rsid w:val="00BC78E2"/>
    <w:rsid w:val="00BC7CF1"/>
    <w:rsid w:val="00BC7ECF"/>
    <w:rsid w:val="00BD010A"/>
    <w:rsid w:val="00BD0FBF"/>
    <w:rsid w:val="00BD199C"/>
    <w:rsid w:val="00BD19F1"/>
    <w:rsid w:val="00BD1A2D"/>
    <w:rsid w:val="00BD2D8B"/>
    <w:rsid w:val="00BD3EBE"/>
    <w:rsid w:val="00BD4100"/>
    <w:rsid w:val="00BD4F31"/>
    <w:rsid w:val="00BD518F"/>
    <w:rsid w:val="00BD519E"/>
    <w:rsid w:val="00BD5A57"/>
    <w:rsid w:val="00BD5BF8"/>
    <w:rsid w:val="00BD7A20"/>
    <w:rsid w:val="00BD7D00"/>
    <w:rsid w:val="00BD7D84"/>
    <w:rsid w:val="00BE0199"/>
    <w:rsid w:val="00BE1476"/>
    <w:rsid w:val="00BE1901"/>
    <w:rsid w:val="00BE3157"/>
    <w:rsid w:val="00BE3299"/>
    <w:rsid w:val="00BE33E4"/>
    <w:rsid w:val="00BE3977"/>
    <w:rsid w:val="00BE4035"/>
    <w:rsid w:val="00BE404B"/>
    <w:rsid w:val="00BE4571"/>
    <w:rsid w:val="00BE4CBD"/>
    <w:rsid w:val="00BE50C4"/>
    <w:rsid w:val="00BE5EC2"/>
    <w:rsid w:val="00BE6026"/>
    <w:rsid w:val="00BE6C06"/>
    <w:rsid w:val="00BE70D2"/>
    <w:rsid w:val="00BE7282"/>
    <w:rsid w:val="00BE7585"/>
    <w:rsid w:val="00BE78B0"/>
    <w:rsid w:val="00BF07D3"/>
    <w:rsid w:val="00BF0CDC"/>
    <w:rsid w:val="00BF0F73"/>
    <w:rsid w:val="00BF1523"/>
    <w:rsid w:val="00BF156B"/>
    <w:rsid w:val="00BF15D6"/>
    <w:rsid w:val="00BF1BEA"/>
    <w:rsid w:val="00BF24DC"/>
    <w:rsid w:val="00BF2522"/>
    <w:rsid w:val="00BF2EB5"/>
    <w:rsid w:val="00BF3A32"/>
    <w:rsid w:val="00BF42D6"/>
    <w:rsid w:val="00BF46B4"/>
    <w:rsid w:val="00BF4C22"/>
    <w:rsid w:val="00BF5FEC"/>
    <w:rsid w:val="00BF72A0"/>
    <w:rsid w:val="00C00D0E"/>
    <w:rsid w:val="00C01053"/>
    <w:rsid w:val="00C0121C"/>
    <w:rsid w:val="00C01515"/>
    <w:rsid w:val="00C02387"/>
    <w:rsid w:val="00C025B4"/>
    <w:rsid w:val="00C02D8B"/>
    <w:rsid w:val="00C035A9"/>
    <w:rsid w:val="00C03644"/>
    <w:rsid w:val="00C03680"/>
    <w:rsid w:val="00C03726"/>
    <w:rsid w:val="00C040A1"/>
    <w:rsid w:val="00C040DE"/>
    <w:rsid w:val="00C04424"/>
    <w:rsid w:val="00C044F5"/>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203DF"/>
    <w:rsid w:val="00C20B83"/>
    <w:rsid w:val="00C21212"/>
    <w:rsid w:val="00C22107"/>
    <w:rsid w:val="00C2231D"/>
    <w:rsid w:val="00C22CFD"/>
    <w:rsid w:val="00C22E6F"/>
    <w:rsid w:val="00C22E96"/>
    <w:rsid w:val="00C23385"/>
    <w:rsid w:val="00C238D6"/>
    <w:rsid w:val="00C23F82"/>
    <w:rsid w:val="00C24A9C"/>
    <w:rsid w:val="00C24B8D"/>
    <w:rsid w:val="00C24F9E"/>
    <w:rsid w:val="00C25F51"/>
    <w:rsid w:val="00C265CD"/>
    <w:rsid w:val="00C26E8B"/>
    <w:rsid w:val="00C2710D"/>
    <w:rsid w:val="00C2730D"/>
    <w:rsid w:val="00C2746E"/>
    <w:rsid w:val="00C27D72"/>
    <w:rsid w:val="00C27DD8"/>
    <w:rsid w:val="00C3014D"/>
    <w:rsid w:val="00C31077"/>
    <w:rsid w:val="00C3129C"/>
    <w:rsid w:val="00C31BC8"/>
    <w:rsid w:val="00C32165"/>
    <w:rsid w:val="00C32A3A"/>
    <w:rsid w:val="00C32A51"/>
    <w:rsid w:val="00C32CDC"/>
    <w:rsid w:val="00C33079"/>
    <w:rsid w:val="00C332F6"/>
    <w:rsid w:val="00C333B9"/>
    <w:rsid w:val="00C33524"/>
    <w:rsid w:val="00C33A6D"/>
    <w:rsid w:val="00C33FC1"/>
    <w:rsid w:val="00C34E9E"/>
    <w:rsid w:val="00C34F78"/>
    <w:rsid w:val="00C350A1"/>
    <w:rsid w:val="00C351D1"/>
    <w:rsid w:val="00C35C18"/>
    <w:rsid w:val="00C35C9A"/>
    <w:rsid w:val="00C360DC"/>
    <w:rsid w:val="00C3693C"/>
    <w:rsid w:val="00C371D4"/>
    <w:rsid w:val="00C402B3"/>
    <w:rsid w:val="00C4068E"/>
    <w:rsid w:val="00C40776"/>
    <w:rsid w:val="00C408EB"/>
    <w:rsid w:val="00C409F8"/>
    <w:rsid w:val="00C40CF8"/>
    <w:rsid w:val="00C410AD"/>
    <w:rsid w:val="00C412D5"/>
    <w:rsid w:val="00C41ACE"/>
    <w:rsid w:val="00C424E4"/>
    <w:rsid w:val="00C429E8"/>
    <w:rsid w:val="00C4370D"/>
    <w:rsid w:val="00C4424D"/>
    <w:rsid w:val="00C44374"/>
    <w:rsid w:val="00C445A8"/>
    <w:rsid w:val="00C450F3"/>
    <w:rsid w:val="00C451A8"/>
    <w:rsid w:val="00C45231"/>
    <w:rsid w:val="00C45EDF"/>
    <w:rsid w:val="00C47EB2"/>
    <w:rsid w:val="00C5013E"/>
    <w:rsid w:val="00C50511"/>
    <w:rsid w:val="00C50A9F"/>
    <w:rsid w:val="00C51082"/>
    <w:rsid w:val="00C51687"/>
    <w:rsid w:val="00C528FD"/>
    <w:rsid w:val="00C52D23"/>
    <w:rsid w:val="00C53138"/>
    <w:rsid w:val="00C53164"/>
    <w:rsid w:val="00C53B3A"/>
    <w:rsid w:val="00C54446"/>
    <w:rsid w:val="00C54B0C"/>
    <w:rsid w:val="00C55160"/>
    <w:rsid w:val="00C55A8B"/>
    <w:rsid w:val="00C56D2C"/>
    <w:rsid w:val="00C575EA"/>
    <w:rsid w:val="00C57D80"/>
    <w:rsid w:val="00C60931"/>
    <w:rsid w:val="00C60A4B"/>
    <w:rsid w:val="00C614DD"/>
    <w:rsid w:val="00C61573"/>
    <w:rsid w:val="00C61D72"/>
    <w:rsid w:val="00C63332"/>
    <w:rsid w:val="00C63E68"/>
    <w:rsid w:val="00C64B66"/>
    <w:rsid w:val="00C64C31"/>
    <w:rsid w:val="00C65026"/>
    <w:rsid w:val="00C65260"/>
    <w:rsid w:val="00C656B5"/>
    <w:rsid w:val="00C6570B"/>
    <w:rsid w:val="00C65739"/>
    <w:rsid w:val="00C65DCA"/>
    <w:rsid w:val="00C664B5"/>
    <w:rsid w:val="00C67522"/>
    <w:rsid w:val="00C67A19"/>
    <w:rsid w:val="00C67BE8"/>
    <w:rsid w:val="00C70E4E"/>
    <w:rsid w:val="00C722B4"/>
    <w:rsid w:val="00C72448"/>
    <w:rsid w:val="00C7248B"/>
    <w:rsid w:val="00C72630"/>
    <w:rsid w:val="00C72806"/>
    <w:rsid w:val="00C72833"/>
    <w:rsid w:val="00C72D87"/>
    <w:rsid w:val="00C7398E"/>
    <w:rsid w:val="00C74266"/>
    <w:rsid w:val="00C74733"/>
    <w:rsid w:val="00C74A92"/>
    <w:rsid w:val="00C7503D"/>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A61"/>
    <w:rsid w:val="00C8285F"/>
    <w:rsid w:val="00C82F14"/>
    <w:rsid w:val="00C83058"/>
    <w:rsid w:val="00C8361D"/>
    <w:rsid w:val="00C83C45"/>
    <w:rsid w:val="00C83E95"/>
    <w:rsid w:val="00C8413E"/>
    <w:rsid w:val="00C84782"/>
    <w:rsid w:val="00C84955"/>
    <w:rsid w:val="00C84F93"/>
    <w:rsid w:val="00C851D9"/>
    <w:rsid w:val="00C860A9"/>
    <w:rsid w:val="00C861D9"/>
    <w:rsid w:val="00C8622E"/>
    <w:rsid w:val="00C86A00"/>
    <w:rsid w:val="00C87323"/>
    <w:rsid w:val="00C87F52"/>
    <w:rsid w:val="00C91216"/>
    <w:rsid w:val="00C919C6"/>
    <w:rsid w:val="00C91C07"/>
    <w:rsid w:val="00C92097"/>
    <w:rsid w:val="00C93634"/>
    <w:rsid w:val="00C93738"/>
    <w:rsid w:val="00C93BDA"/>
    <w:rsid w:val="00C93EBE"/>
    <w:rsid w:val="00C93F40"/>
    <w:rsid w:val="00C94995"/>
    <w:rsid w:val="00C94B32"/>
    <w:rsid w:val="00C95122"/>
    <w:rsid w:val="00C954EF"/>
    <w:rsid w:val="00C95BB1"/>
    <w:rsid w:val="00C95F64"/>
    <w:rsid w:val="00C9641A"/>
    <w:rsid w:val="00C9741A"/>
    <w:rsid w:val="00C97B4D"/>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FF5"/>
    <w:rsid w:val="00CA41EC"/>
    <w:rsid w:val="00CA4701"/>
    <w:rsid w:val="00CA491F"/>
    <w:rsid w:val="00CA499D"/>
    <w:rsid w:val="00CA54E8"/>
    <w:rsid w:val="00CA5EBA"/>
    <w:rsid w:val="00CA6320"/>
    <w:rsid w:val="00CA65CA"/>
    <w:rsid w:val="00CA6D0E"/>
    <w:rsid w:val="00CA741A"/>
    <w:rsid w:val="00CA7801"/>
    <w:rsid w:val="00CA7BAC"/>
    <w:rsid w:val="00CB0F3B"/>
    <w:rsid w:val="00CB127A"/>
    <w:rsid w:val="00CB14B8"/>
    <w:rsid w:val="00CB1AA7"/>
    <w:rsid w:val="00CB27F3"/>
    <w:rsid w:val="00CB340B"/>
    <w:rsid w:val="00CB36A6"/>
    <w:rsid w:val="00CB3947"/>
    <w:rsid w:val="00CB4B4B"/>
    <w:rsid w:val="00CB5B7A"/>
    <w:rsid w:val="00CB5D12"/>
    <w:rsid w:val="00CB608D"/>
    <w:rsid w:val="00CB60CB"/>
    <w:rsid w:val="00CB7170"/>
    <w:rsid w:val="00CB720F"/>
    <w:rsid w:val="00CB7408"/>
    <w:rsid w:val="00CB7443"/>
    <w:rsid w:val="00CB7E59"/>
    <w:rsid w:val="00CC010C"/>
    <w:rsid w:val="00CC01D3"/>
    <w:rsid w:val="00CC0E74"/>
    <w:rsid w:val="00CC1030"/>
    <w:rsid w:val="00CC1347"/>
    <w:rsid w:val="00CC1E13"/>
    <w:rsid w:val="00CC23A5"/>
    <w:rsid w:val="00CC28CB"/>
    <w:rsid w:val="00CC3E02"/>
    <w:rsid w:val="00CC4575"/>
    <w:rsid w:val="00CC495F"/>
    <w:rsid w:val="00CC5419"/>
    <w:rsid w:val="00CC5C23"/>
    <w:rsid w:val="00CC61E0"/>
    <w:rsid w:val="00CC6574"/>
    <w:rsid w:val="00CC660B"/>
    <w:rsid w:val="00CC6FD9"/>
    <w:rsid w:val="00CC70C3"/>
    <w:rsid w:val="00CC7492"/>
    <w:rsid w:val="00CC7A32"/>
    <w:rsid w:val="00CD0493"/>
    <w:rsid w:val="00CD075F"/>
    <w:rsid w:val="00CD08B9"/>
    <w:rsid w:val="00CD157B"/>
    <w:rsid w:val="00CD1C07"/>
    <w:rsid w:val="00CD214E"/>
    <w:rsid w:val="00CD22EB"/>
    <w:rsid w:val="00CD2EF9"/>
    <w:rsid w:val="00CD34D7"/>
    <w:rsid w:val="00CD3717"/>
    <w:rsid w:val="00CD3B3E"/>
    <w:rsid w:val="00CD3F72"/>
    <w:rsid w:val="00CD53C1"/>
    <w:rsid w:val="00CD597A"/>
    <w:rsid w:val="00CD5EB1"/>
    <w:rsid w:val="00CD6300"/>
    <w:rsid w:val="00CD68F2"/>
    <w:rsid w:val="00CD7272"/>
    <w:rsid w:val="00CD75FF"/>
    <w:rsid w:val="00CD7933"/>
    <w:rsid w:val="00CD7F78"/>
    <w:rsid w:val="00CE0FF4"/>
    <w:rsid w:val="00CE1D7C"/>
    <w:rsid w:val="00CE267F"/>
    <w:rsid w:val="00CE3077"/>
    <w:rsid w:val="00CE319D"/>
    <w:rsid w:val="00CE31D8"/>
    <w:rsid w:val="00CE35EA"/>
    <w:rsid w:val="00CE3861"/>
    <w:rsid w:val="00CE3906"/>
    <w:rsid w:val="00CE3B6C"/>
    <w:rsid w:val="00CE427E"/>
    <w:rsid w:val="00CE45C5"/>
    <w:rsid w:val="00CE45F8"/>
    <w:rsid w:val="00CE4701"/>
    <w:rsid w:val="00CE4E6C"/>
    <w:rsid w:val="00CE5837"/>
    <w:rsid w:val="00CE5F01"/>
    <w:rsid w:val="00CE633C"/>
    <w:rsid w:val="00CE65BC"/>
    <w:rsid w:val="00CE6797"/>
    <w:rsid w:val="00CE7C08"/>
    <w:rsid w:val="00CE7D56"/>
    <w:rsid w:val="00CE7E96"/>
    <w:rsid w:val="00CF0288"/>
    <w:rsid w:val="00CF0870"/>
    <w:rsid w:val="00CF2333"/>
    <w:rsid w:val="00CF2743"/>
    <w:rsid w:val="00CF2E28"/>
    <w:rsid w:val="00CF36B4"/>
    <w:rsid w:val="00CF403A"/>
    <w:rsid w:val="00CF54F2"/>
    <w:rsid w:val="00CF553E"/>
    <w:rsid w:val="00CF56CF"/>
    <w:rsid w:val="00CF5D48"/>
    <w:rsid w:val="00CF5D8F"/>
    <w:rsid w:val="00CF70FB"/>
    <w:rsid w:val="00CF7820"/>
    <w:rsid w:val="00CF7BF3"/>
    <w:rsid w:val="00CF7C87"/>
    <w:rsid w:val="00D001B2"/>
    <w:rsid w:val="00D007FC"/>
    <w:rsid w:val="00D00B1D"/>
    <w:rsid w:val="00D00C4B"/>
    <w:rsid w:val="00D014D0"/>
    <w:rsid w:val="00D01BA7"/>
    <w:rsid w:val="00D0232B"/>
    <w:rsid w:val="00D02901"/>
    <w:rsid w:val="00D03161"/>
    <w:rsid w:val="00D036CF"/>
    <w:rsid w:val="00D039CF"/>
    <w:rsid w:val="00D04263"/>
    <w:rsid w:val="00D043C0"/>
    <w:rsid w:val="00D04840"/>
    <w:rsid w:val="00D04B3F"/>
    <w:rsid w:val="00D04B89"/>
    <w:rsid w:val="00D04EB9"/>
    <w:rsid w:val="00D05B3D"/>
    <w:rsid w:val="00D06393"/>
    <w:rsid w:val="00D06DA8"/>
    <w:rsid w:val="00D10036"/>
    <w:rsid w:val="00D1070D"/>
    <w:rsid w:val="00D11964"/>
    <w:rsid w:val="00D11B33"/>
    <w:rsid w:val="00D12C31"/>
    <w:rsid w:val="00D139B0"/>
    <w:rsid w:val="00D13F23"/>
    <w:rsid w:val="00D1408D"/>
    <w:rsid w:val="00D142AF"/>
    <w:rsid w:val="00D146E7"/>
    <w:rsid w:val="00D149D9"/>
    <w:rsid w:val="00D14CC4"/>
    <w:rsid w:val="00D14E5E"/>
    <w:rsid w:val="00D154BB"/>
    <w:rsid w:val="00D158A5"/>
    <w:rsid w:val="00D15F90"/>
    <w:rsid w:val="00D16992"/>
    <w:rsid w:val="00D16B02"/>
    <w:rsid w:val="00D16DCD"/>
    <w:rsid w:val="00D17AF6"/>
    <w:rsid w:val="00D17DFE"/>
    <w:rsid w:val="00D17EF8"/>
    <w:rsid w:val="00D20B81"/>
    <w:rsid w:val="00D2123B"/>
    <w:rsid w:val="00D2193C"/>
    <w:rsid w:val="00D21F3B"/>
    <w:rsid w:val="00D220A5"/>
    <w:rsid w:val="00D22515"/>
    <w:rsid w:val="00D22684"/>
    <w:rsid w:val="00D2285C"/>
    <w:rsid w:val="00D22A07"/>
    <w:rsid w:val="00D22B46"/>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39BA"/>
    <w:rsid w:val="00D340C9"/>
    <w:rsid w:val="00D34115"/>
    <w:rsid w:val="00D34163"/>
    <w:rsid w:val="00D34543"/>
    <w:rsid w:val="00D3522B"/>
    <w:rsid w:val="00D36F7D"/>
    <w:rsid w:val="00D371B5"/>
    <w:rsid w:val="00D373D8"/>
    <w:rsid w:val="00D37579"/>
    <w:rsid w:val="00D40400"/>
    <w:rsid w:val="00D40C0B"/>
    <w:rsid w:val="00D40C66"/>
    <w:rsid w:val="00D413B4"/>
    <w:rsid w:val="00D41661"/>
    <w:rsid w:val="00D41C15"/>
    <w:rsid w:val="00D4281A"/>
    <w:rsid w:val="00D4298E"/>
    <w:rsid w:val="00D42E57"/>
    <w:rsid w:val="00D42EA3"/>
    <w:rsid w:val="00D43354"/>
    <w:rsid w:val="00D43768"/>
    <w:rsid w:val="00D43B5B"/>
    <w:rsid w:val="00D43C8C"/>
    <w:rsid w:val="00D43CBE"/>
    <w:rsid w:val="00D43D4F"/>
    <w:rsid w:val="00D44157"/>
    <w:rsid w:val="00D452D9"/>
    <w:rsid w:val="00D455E4"/>
    <w:rsid w:val="00D466A4"/>
    <w:rsid w:val="00D472E9"/>
    <w:rsid w:val="00D47435"/>
    <w:rsid w:val="00D47A57"/>
    <w:rsid w:val="00D5072C"/>
    <w:rsid w:val="00D50777"/>
    <w:rsid w:val="00D50A66"/>
    <w:rsid w:val="00D513E9"/>
    <w:rsid w:val="00D51D2B"/>
    <w:rsid w:val="00D5209F"/>
    <w:rsid w:val="00D52569"/>
    <w:rsid w:val="00D528D8"/>
    <w:rsid w:val="00D54058"/>
    <w:rsid w:val="00D54A28"/>
    <w:rsid w:val="00D554C7"/>
    <w:rsid w:val="00D556C6"/>
    <w:rsid w:val="00D55970"/>
    <w:rsid w:val="00D5707D"/>
    <w:rsid w:val="00D57099"/>
    <w:rsid w:val="00D57BB2"/>
    <w:rsid w:val="00D6041D"/>
    <w:rsid w:val="00D6042B"/>
    <w:rsid w:val="00D60883"/>
    <w:rsid w:val="00D610C7"/>
    <w:rsid w:val="00D616F5"/>
    <w:rsid w:val="00D619BD"/>
    <w:rsid w:val="00D61B9E"/>
    <w:rsid w:val="00D61E69"/>
    <w:rsid w:val="00D62BCA"/>
    <w:rsid w:val="00D638F6"/>
    <w:rsid w:val="00D63DD2"/>
    <w:rsid w:val="00D640B7"/>
    <w:rsid w:val="00D642F5"/>
    <w:rsid w:val="00D64479"/>
    <w:rsid w:val="00D66024"/>
    <w:rsid w:val="00D66084"/>
    <w:rsid w:val="00D66598"/>
    <w:rsid w:val="00D66676"/>
    <w:rsid w:val="00D66FFB"/>
    <w:rsid w:val="00D6745F"/>
    <w:rsid w:val="00D67981"/>
    <w:rsid w:val="00D67E82"/>
    <w:rsid w:val="00D7075D"/>
    <w:rsid w:val="00D70A86"/>
    <w:rsid w:val="00D70D15"/>
    <w:rsid w:val="00D71C01"/>
    <w:rsid w:val="00D71C20"/>
    <w:rsid w:val="00D73038"/>
    <w:rsid w:val="00D730A9"/>
    <w:rsid w:val="00D7346A"/>
    <w:rsid w:val="00D738D6"/>
    <w:rsid w:val="00D7398B"/>
    <w:rsid w:val="00D73E0C"/>
    <w:rsid w:val="00D73E47"/>
    <w:rsid w:val="00D740C3"/>
    <w:rsid w:val="00D742E6"/>
    <w:rsid w:val="00D7466B"/>
    <w:rsid w:val="00D74B96"/>
    <w:rsid w:val="00D74C0D"/>
    <w:rsid w:val="00D755EB"/>
    <w:rsid w:val="00D76831"/>
    <w:rsid w:val="00D76B47"/>
    <w:rsid w:val="00D76BDB"/>
    <w:rsid w:val="00D76CD6"/>
    <w:rsid w:val="00D76EDB"/>
    <w:rsid w:val="00D76FC8"/>
    <w:rsid w:val="00D77870"/>
    <w:rsid w:val="00D77B49"/>
    <w:rsid w:val="00D77C68"/>
    <w:rsid w:val="00D802A6"/>
    <w:rsid w:val="00D808CB"/>
    <w:rsid w:val="00D80A03"/>
    <w:rsid w:val="00D81045"/>
    <w:rsid w:val="00D8104F"/>
    <w:rsid w:val="00D8105F"/>
    <w:rsid w:val="00D81081"/>
    <w:rsid w:val="00D81435"/>
    <w:rsid w:val="00D81F07"/>
    <w:rsid w:val="00D82003"/>
    <w:rsid w:val="00D82698"/>
    <w:rsid w:val="00D8318E"/>
    <w:rsid w:val="00D8338E"/>
    <w:rsid w:val="00D834EE"/>
    <w:rsid w:val="00D83A2F"/>
    <w:rsid w:val="00D8467E"/>
    <w:rsid w:val="00D84F0C"/>
    <w:rsid w:val="00D85C16"/>
    <w:rsid w:val="00D85FF0"/>
    <w:rsid w:val="00D869A5"/>
    <w:rsid w:val="00D86B4A"/>
    <w:rsid w:val="00D87103"/>
    <w:rsid w:val="00D87114"/>
    <w:rsid w:val="00D872CD"/>
    <w:rsid w:val="00D87C7C"/>
    <w:rsid w:val="00D87E00"/>
    <w:rsid w:val="00D90141"/>
    <w:rsid w:val="00D90CAF"/>
    <w:rsid w:val="00D9134D"/>
    <w:rsid w:val="00D91AAE"/>
    <w:rsid w:val="00D91B9A"/>
    <w:rsid w:val="00D91DDD"/>
    <w:rsid w:val="00D9208C"/>
    <w:rsid w:val="00D9235F"/>
    <w:rsid w:val="00D9411A"/>
    <w:rsid w:val="00D9416D"/>
    <w:rsid w:val="00D943AA"/>
    <w:rsid w:val="00D9488A"/>
    <w:rsid w:val="00D94CA6"/>
    <w:rsid w:val="00D94D76"/>
    <w:rsid w:val="00D94ED5"/>
    <w:rsid w:val="00D95CE9"/>
    <w:rsid w:val="00D95E1D"/>
    <w:rsid w:val="00D969EC"/>
    <w:rsid w:val="00D97120"/>
    <w:rsid w:val="00D97214"/>
    <w:rsid w:val="00D979B9"/>
    <w:rsid w:val="00D97C16"/>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78EA"/>
    <w:rsid w:val="00DA7A03"/>
    <w:rsid w:val="00DA7DFA"/>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6C"/>
    <w:rsid w:val="00DB4C9E"/>
    <w:rsid w:val="00DB5373"/>
    <w:rsid w:val="00DB54F5"/>
    <w:rsid w:val="00DB5AE1"/>
    <w:rsid w:val="00DB6456"/>
    <w:rsid w:val="00DB6585"/>
    <w:rsid w:val="00DB7125"/>
    <w:rsid w:val="00DB7325"/>
    <w:rsid w:val="00DB7A31"/>
    <w:rsid w:val="00DB7C72"/>
    <w:rsid w:val="00DC05F8"/>
    <w:rsid w:val="00DC0836"/>
    <w:rsid w:val="00DC0950"/>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1FC"/>
    <w:rsid w:val="00DC4476"/>
    <w:rsid w:val="00DC4556"/>
    <w:rsid w:val="00DC4589"/>
    <w:rsid w:val="00DC4599"/>
    <w:rsid w:val="00DC4A7E"/>
    <w:rsid w:val="00DC4CFF"/>
    <w:rsid w:val="00DC4DA2"/>
    <w:rsid w:val="00DC5D21"/>
    <w:rsid w:val="00DC61B2"/>
    <w:rsid w:val="00DC744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6C83"/>
    <w:rsid w:val="00DD7D36"/>
    <w:rsid w:val="00DE0569"/>
    <w:rsid w:val="00DE13CA"/>
    <w:rsid w:val="00DE2050"/>
    <w:rsid w:val="00DE2472"/>
    <w:rsid w:val="00DE2916"/>
    <w:rsid w:val="00DE30CA"/>
    <w:rsid w:val="00DE36A5"/>
    <w:rsid w:val="00DE3869"/>
    <w:rsid w:val="00DE38B4"/>
    <w:rsid w:val="00DE38C9"/>
    <w:rsid w:val="00DE42FC"/>
    <w:rsid w:val="00DE45E4"/>
    <w:rsid w:val="00DE4758"/>
    <w:rsid w:val="00DE4DDF"/>
    <w:rsid w:val="00DE4FF3"/>
    <w:rsid w:val="00DE605A"/>
    <w:rsid w:val="00DE67D3"/>
    <w:rsid w:val="00DE69EA"/>
    <w:rsid w:val="00DE6D85"/>
    <w:rsid w:val="00DE706D"/>
    <w:rsid w:val="00DE75F8"/>
    <w:rsid w:val="00DE772E"/>
    <w:rsid w:val="00DF0332"/>
    <w:rsid w:val="00DF03A9"/>
    <w:rsid w:val="00DF193B"/>
    <w:rsid w:val="00DF1B88"/>
    <w:rsid w:val="00DF1CB6"/>
    <w:rsid w:val="00DF233D"/>
    <w:rsid w:val="00DF2B1F"/>
    <w:rsid w:val="00DF2F13"/>
    <w:rsid w:val="00DF3064"/>
    <w:rsid w:val="00DF3665"/>
    <w:rsid w:val="00DF4D83"/>
    <w:rsid w:val="00DF596B"/>
    <w:rsid w:val="00DF62CD"/>
    <w:rsid w:val="00DF6D54"/>
    <w:rsid w:val="00DF71AA"/>
    <w:rsid w:val="00DF769C"/>
    <w:rsid w:val="00E001AC"/>
    <w:rsid w:val="00E003EC"/>
    <w:rsid w:val="00E019D3"/>
    <w:rsid w:val="00E01C32"/>
    <w:rsid w:val="00E020E7"/>
    <w:rsid w:val="00E030EF"/>
    <w:rsid w:val="00E03F0A"/>
    <w:rsid w:val="00E044A4"/>
    <w:rsid w:val="00E04873"/>
    <w:rsid w:val="00E04BE6"/>
    <w:rsid w:val="00E04C54"/>
    <w:rsid w:val="00E04C6E"/>
    <w:rsid w:val="00E064EC"/>
    <w:rsid w:val="00E06752"/>
    <w:rsid w:val="00E0742C"/>
    <w:rsid w:val="00E10299"/>
    <w:rsid w:val="00E11135"/>
    <w:rsid w:val="00E12151"/>
    <w:rsid w:val="00E1308A"/>
    <w:rsid w:val="00E13444"/>
    <w:rsid w:val="00E136FB"/>
    <w:rsid w:val="00E13CFB"/>
    <w:rsid w:val="00E15AFA"/>
    <w:rsid w:val="00E16C35"/>
    <w:rsid w:val="00E17676"/>
    <w:rsid w:val="00E20AC7"/>
    <w:rsid w:val="00E20B6D"/>
    <w:rsid w:val="00E20EDD"/>
    <w:rsid w:val="00E224DA"/>
    <w:rsid w:val="00E22655"/>
    <w:rsid w:val="00E231E5"/>
    <w:rsid w:val="00E23786"/>
    <w:rsid w:val="00E24132"/>
    <w:rsid w:val="00E24ACD"/>
    <w:rsid w:val="00E24CBE"/>
    <w:rsid w:val="00E25155"/>
    <w:rsid w:val="00E25637"/>
    <w:rsid w:val="00E25D31"/>
    <w:rsid w:val="00E25EC7"/>
    <w:rsid w:val="00E261F7"/>
    <w:rsid w:val="00E26379"/>
    <w:rsid w:val="00E26A42"/>
    <w:rsid w:val="00E27032"/>
    <w:rsid w:val="00E278B4"/>
    <w:rsid w:val="00E30596"/>
    <w:rsid w:val="00E308F0"/>
    <w:rsid w:val="00E30ACD"/>
    <w:rsid w:val="00E30C80"/>
    <w:rsid w:val="00E30D12"/>
    <w:rsid w:val="00E3163E"/>
    <w:rsid w:val="00E321FA"/>
    <w:rsid w:val="00E32325"/>
    <w:rsid w:val="00E32EE4"/>
    <w:rsid w:val="00E32F31"/>
    <w:rsid w:val="00E331CF"/>
    <w:rsid w:val="00E33328"/>
    <w:rsid w:val="00E33364"/>
    <w:rsid w:val="00E33CD3"/>
    <w:rsid w:val="00E34069"/>
    <w:rsid w:val="00E34300"/>
    <w:rsid w:val="00E346A6"/>
    <w:rsid w:val="00E34B85"/>
    <w:rsid w:val="00E3533C"/>
    <w:rsid w:val="00E35B07"/>
    <w:rsid w:val="00E366B1"/>
    <w:rsid w:val="00E37721"/>
    <w:rsid w:val="00E3772C"/>
    <w:rsid w:val="00E37785"/>
    <w:rsid w:val="00E37794"/>
    <w:rsid w:val="00E37BBB"/>
    <w:rsid w:val="00E40214"/>
    <w:rsid w:val="00E4085A"/>
    <w:rsid w:val="00E4140C"/>
    <w:rsid w:val="00E41A62"/>
    <w:rsid w:val="00E42202"/>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37"/>
    <w:rsid w:val="00E51E47"/>
    <w:rsid w:val="00E51F6C"/>
    <w:rsid w:val="00E5200C"/>
    <w:rsid w:val="00E52FCE"/>
    <w:rsid w:val="00E5386B"/>
    <w:rsid w:val="00E54651"/>
    <w:rsid w:val="00E54894"/>
    <w:rsid w:val="00E54AF9"/>
    <w:rsid w:val="00E5509A"/>
    <w:rsid w:val="00E55BBD"/>
    <w:rsid w:val="00E55FCB"/>
    <w:rsid w:val="00E56861"/>
    <w:rsid w:val="00E56D96"/>
    <w:rsid w:val="00E570B3"/>
    <w:rsid w:val="00E5739B"/>
    <w:rsid w:val="00E573F0"/>
    <w:rsid w:val="00E5757F"/>
    <w:rsid w:val="00E57A80"/>
    <w:rsid w:val="00E60907"/>
    <w:rsid w:val="00E613B1"/>
    <w:rsid w:val="00E61F98"/>
    <w:rsid w:val="00E62526"/>
    <w:rsid w:val="00E62DA2"/>
    <w:rsid w:val="00E63827"/>
    <w:rsid w:val="00E65D33"/>
    <w:rsid w:val="00E65D4F"/>
    <w:rsid w:val="00E66082"/>
    <w:rsid w:val="00E668F6"/>
    <w:rsid w:val="00E6796A"/>
    <w:rsid w:val="00E67E28"/>
    <w:rsid w:val="00E67E5C"/>
    <w:rsid w:val="00E703D5"/>
    <w:rsid w:val="00E70812"/>
    <w:rsid w:val="00E70A36"/>
    <w:rsid w:val="00E70DF5"/>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7645"/>
    <w:rsid w:val="00E7792F"/>
    <w:rsid w:val="00E80075"/>
    <w:rsid w:val="00E80676"/>
    <w:rsid w:val="00E80B30"/>
    <w:rsid w:val="00E817DD"/>
    <w:rsid w:val="00E83848"/>
    <w:rsid w:val="00E8398E"/>
    <w:rsid w:val="00E84570"/>
    <w:rsid w:val="00E84961"/>
    <w:rsid w:val="00E84AAA"/>
    <w:rsid w:val="00E86B8E"/>
    <w:rsid w:val="00E873F0"/>
    <w:rsid w:val="00E87ADE"/>
    <w:rsid w:val="00E87E73"/>
    <w:rsid w:val="00E90372"/>
    <w:rsid w:val="00E905B3"/>
    <w:rsid w:val="00E90707"/>
    <w:rsid w:val="00E907A3"/>
    <w:rsid w:val="00E91BF4"/>
    <w:rsid w:val="00E92510"/>
    <w:rsid w:val="00E927CC"/>
    <w:rsid w:val="00E92CA9"/>
    <w:rsid w:val="00E93B07"/>
    <w:rsid w:val="00E93D6B"/>
    <w:rsid w:val="00E93F5D"/>
    <w:rsid w:val="00E94B55"/>
    <w:rsid w:val="00E94E59"/>
    <w:rsid w:val="00E9549A"/>
    <w:rsid w:val="00E958D7"/>
    <w:rsid w:val="00E9662D"/>
    <w:rsid w:val="00E968F2"/>
    <w:rsid w:val="00E9723D"/>
    <w:rsid w:val="00E974FF"/>
    <w:rsid w:val="00E977B7"/>
    <w:rsid w:val="00E97E07"/>
    <w:rsid w:val="00EA02A8"/>
    <w:rsid w:val="00EA0849"/>
    <w:rsid w:val="00EA086C"/>
    <w:rsid w:val="00EA12A1"/>
    <w:rsid w:val="00EA2340"/>
    <w:rsid w:val="00EA313D"/>
    <w:rsid w:val="00EA324D"/>
    <w:rsid w:val="00EA3350"/>
    <w:rsid w:val="00EA34ED"/>
    <w:rsid w:val="00EA3561"/>
    <w:rsid w:val="00EA38E9"/>
    <w:rsid w:val="00EA4783"/>
    <w:rsid w:val="00EA4B4A"/>
    <w:rsid w:val="00EA5AFC"/>
    <w:rsid w:val="00EA7096"/>
    <w:rsid w:val="00EA72D6"/>
    <w:rsid w:val="00EA7D75"/>
    <w:rsid w:val="00EA7E34"/>
    <w:rsid w:val="00EB00FC"/>
    <w:rsid w:val="00EB048C"/>
    <w:rsid w:val="00EB0CA1"/>
    <w:rsid w:val="00EB0EEE"/>
    <w:rsid w:val="00EB10F6"/>
    <w:rsid w:val="00EB113C"/>
    <w:rsid w:val="00EB1C68"/>
    <w:rsid w:val="00EB1D8F"/>
    <w:rsid w:val="00EB2781"/>
    <w:rsid w:val="00EB29D9"/>
    <w:rsid w:val="00EB2BD6"/>
    <w:rsid w:val="00EB3ABD"/>
    <w:rsid w:val="00EB3F37"/>
    <w:rsid w:val="00EB40BD"/>
    <w:rsid w:val="00EB4835"/>
    <w:rsid w:val="00EB4AC6"/>
    <w:rsid w:val="00EB4DE3"/>
    <w:rsid w:val="00EB5542"/>
    <w:rsid w:val="00EB57F5"/>
    <w:rsid w:val="00EB5D9B"/>
    <w:rsid w:val="00EB6192"/>
    <w:rsid w:val="00EB6250"/>
    <w:rsid w:val="00EB6BBC"/>
    <w:rsid w:val="00EB71C8"/>
    <w:rsid w:val="00EB7410"/>
    <w:rsid w:val="00EB775A"/>
    <w:rsid w:val="00EB7CA9"/>
    <w:rsid w:val="00EB7D51"/>
    <w:rsid w:val="00EC05BD"/>
    <w:rsid w:val="00EC0645"/>
    <w:rsid w:val="00EC06BE"/>
    <w:rsid w:val="00EC0ACD"/>
    <w:rsid w:val="00EC0E09"/>
    <w:rsid w:val="00EC0F58"/>
    <w:rsid w:val="00EC13FA"/>
    <w:rsid w:val="00EC22EE"/>
    <w:rsid w:val="00EC2331"/>
    <w:rsid w:val="00EC29E6"/>
    <w:rsid w:val="00EC2FE9"/>
    <w:rsid w:val="00EC3B1F"/>
    <w:rsid w:val="00EC4A25"/>
    <w:rsid w:val="00EC505B"/>
    <w:rsid w:val="00EC53EC"/>
    <w:rsid w:val="00EC5DA9"/>
    <w:rsid w:val="00EC5E63"/>
    <w:rsid w:val="00EC6374"/>
    <w:rsid w:val="00EC6393"/>
    <w:rsid w:val="00EC6B23"/>
    <w:rsid w:val="00EC6BC0"/>
    <w:rsid w:val="00EC6F05"/>
    <w:rsid w:val="00ED04FE"/>
    <w:rsid w:val="00ED0986"/>
    <w:rsid w:val="00ED2012"/>
    <w:rsid w:val="00ED2404"/>
    <w:rsid w:val="00ED25BB"/>
    <w:rsid w:val="00ED2AC5"/>
    <w:rsid w:val="00ED3522"/>
    <w:rsid w:val="00ED3BBA"/>
    <w:rsid w:val="00ED42B2"/>
    <w:rsid w:val="00ED4363"/>
    <w:rsid w:val="00ED52B3"/>
    <w:rsid w:val="00ED6251"/>
    <w:rsid w:val="00ED6405"/>
    <w:rsid w:val="00ED6950"/>
    <w:rsid w:val="00ED6D55"/>
    <w:rsid w:val="00ED6DAB"/>
    <w:rsid w:val="00ED7107"/>
    <w:rsid w:val="00ED72F1"/>
    <w:rsid w:val="00ED737D"/>
    <w:rsid w:val="00EE0490"/>
    <w:rsid w:val="00EE0D71"/>
    <w:rsid w:val="00EE0FC1"/>
    <w:rsid w:val="00EE1CE1"/>
    <w:rsid w:val="00EE1E8B"/>
    <w:rsid w:val="00EE22F8"/>
    <w:rsid w:val="00EE23B0"/>
    <w:rsid w:val="00EE2CCB"/>
    <w:rsid w:val="00EE30D8"/>
    <w:rsid w:val="00EE3123"/>
    <w:rsid w:val="00EE31FF"/>
    <w:rsid w:val="00EE3386"/>
    <w:rsid w:val="00EE45E2"/>
    <w:rsid w:val="00EE476B"/>
    <w:rsid w:val="00EE477E"/>
    <w:rsid w:val="00EE4F6E"/>
    <w:rsid w:val="00EE596A"/>
    <w:rsid w:val="00EE5E23"/>
    <w:rsid w:val="00EE5EDC"/>
    <w:rsid w:val="00EE6679"/>
    <w:rsid w:val="00EE69F4"/>
    <w:rsid w:val="00EE6AD1"/>
    <w:rsid w:val="00EE6ECB"/>
    <w:rsid w:val="00EF01D8"/>
    <w:rsid w:val="00EF0394"/>
    <w:rsid w:val="00EF0613"/>
    <w:rsid w:val="00EF0D14"/>
    <w:rsid w:val="00EF12E0"/>
    <w:rsid w:val="00EF1B0D"/>
    <w:rsid w:val="00EF1B4E"/>
    <w:rsid w:val="00EF1BE1"/>
    <w:rsid w:val="00EF281B"/>
    <w:rsid w:val="00EF2B82"/>
    <w:rsid w:val="00EF2EE2"/>
    <w:rsid w:val="00EF3880"/>
    <w:rsid w:val="00EF3DED"/>
    <w:rsid w:val="00EF3F1F"/>
    <w:rsid w:val="00EF41A4"/>
    <w:rsid w:val="00EF4B4A"/>
    <w:rsid w:val="00EF4CD1"/>
    <w:rsid w:val="00EF54DA"/>
    <w:rsid w:val="00EF54F9"/>
    <w:rsid w:val="00EF5AC7"/>
    <w:rsid w:val="00EF687F"/>
    <w:rsid w:val="00EF706A"/>
    <w:rsid w:val="00EF71C1"/>
    <w:rsid w:val="00EF7D13"/>
    <w:rsid w:val="00F006BF"/>
    <w:rsid w:val="00F010BD"/>
    <w:rsid w:val="00F0113B"/>
    <w:rsid w:val="00F013FF"/>
    <w:rsid w:val="00F01E03"/>
    <w:rsid w:val="00F01E52"/>
    <w:rsid w:val="00F020D7"/>
    <w:rsid w:val="00F025A2"/>
    <w:rsid w:val="00F02C56"/>
    <w:rsid w:val="00F04712"/>
    <w:rsid w:val="00F0522D"/>
    <w:rsid w:val="00F052E7"/>
    <w:rsid w:val="00F059B0"/>
    <w:rsid w:val="00F0602B"/>
    <w:rsid w:val="00F06794"/>
    <w:rsid w:val="00F077FE"/>
    <w:rsid w:val="00F104FA"/>
    <w:rsid w:val="00F116B6"/>
    <w:rsid w:val="00F118A5"/>
    <w:rsid w:val="00F11C0B"/>
    <w:rsid w:val="00F11C9E"/>
    <w:rsid w:val="00F124E7"/>
    <w:rsid w:val="00F133E7"/>
    <w:rsid w:val="00F13CB2"/>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60C4"/>
    <w:rsid w:val="00F26562"/>
    <w:rsid w:val="00F26B50"/>
    <w:rsid w:val="00F2752E"/>
    <w:rsid w:val="00F27FD6"/>
    <w:rsid w:val="00F3038E"/>
    <w:rsid w:val="00F30519"/>
    <w:rsid w:val="00F312C8"/>
    <w:rsid w:val="00F31711"/>
    <w:rsid w:val="00F32113"/>
    <w:rsid w:val="00F325EE"/>
    <w:rsid w:val="00F335DF"/>
    <w:rsid w:val="00F338AE"/>
    <w:rsid w:val="00F33DC0"/>
    <w:rsid w:val="00F35410"/>
    <w:rsid w:val="00F36ADA"/>
    <w:rsid w:val="00F37389"/>
    <w:rsid w:val="00F37CEC"/>
    <w:rsid w:val="00F40C51"/>
    <w:rsid w:val="00F413BB"/>
    <w:rsid w:val="00F414BB"/>
    <w:rsid w:val="00F41668"/>
    <w:rsid w:val="00F4171F"/>
    <w:rsid w:val="00F41977"/>
    <w:rsid w:val="00F421F0"/>
    <w:rsid w:val="00F425F0"/>
    <w:rsid w:val="00F4280A"/>
    <w:rsid w:val="00F4282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3201"/>
    <w:rsid w:val="00F534B9"/>
    <w:rsid w:val="00F53DC3"/>
    <w:rsid w:val="00F53E83"/>
    <w:rsid w:val="00F55242"/>
    <w:rsid w:val="00F553B9"/>
    <w:rsid w:val="00F55AFE"/>
    <w:rsid w:val="00F55B59"/>
    <w:rsid w:val="00F55BCD"/>
    <w:rsid w:val="00F56126"/>
    <w:rsid w:val="00F566A5"/>
    <w:rsid w:val="00F5683C"/>
    <w:rsid w:val="00F56D0F"/>
    <w:rsid w:val="00F57418"/>
    <w:rsid w:val="00F57CEA"/>
    <w:rsid w:val="00F60141"/>
    <w:rsid w:val="00F60300"/>
    <w:rsid w:val="00F6044C"/>
    <w:rsid w:val="00F605E7"/>
    <w:rsid w:val="00F60E49"/>
    <w:rsid w:val="00F60E91"/>
    <w:rsid w:val="00F61293"/>
    <w:rsid w:val="00F614F7"/>
    <w:rsid w:val="00F61BC5"/>
    <w:rsid w:val="00F61CB7"/>
    <w:rsid w:val="00F63121"/>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F85"/>
    <w:rsid w:val="00F70A70"/>
    <w:rsid w:val="00F70E65"/>
    <w:rsid w:val="00F70E8D"/>
    <w:rsid w:val="00F71341"/>
    <w:rsid w:val="00F71AC6"/>
    <w:rsid w:val="00F71C78"/>
    <w:rsid w:val="00F71CD8"/>
    <w:rsid w:val="00F71EDA"/>
    <w:rsid w:val="00F71F39"/>
    <w:rsid w:val="00F72620"/>
    <w:rsid w:val="00F7265A"/>
    <w:rsid w:val="00F72C13"/>
    <w:rsid w:val="00F72C7A"/>
    <w:rsid w:val="00F735FA"/>
    <w:rsid w:val="00F73823"/>
    <w:rsid w:val="00F73BF2"/>
    <w:rsid w:val="00F73DC5"/>
    <w:rsid w:val="00F74014"/>
    <w:rsid w:val="00F743FB"/>
    <w:rsid w:val="00F745A0"/>
    <w:rsid w:val="00F74B7A"/>
    <w:rsid w:val="00F75F59"/>
    <w:rsid w:val="00F763DB"/>
    <w:rsid w:val="00F76BA2"/>
    <w:rsid w:val="00F7742D"/>
    <w:rsid w:val="00F77B5E"/>
    <w:rsid w:val="00F77FD7"/>
    <w:rsid w:val="00F800D0"/>
    <w:rsid w:val="00F80455"/>
    <w:rsid w:val="00F8140E"/>
    <w:rsid w:val="00F81821"/>
    <w:rsid w:val="00F82E4F"/>
    <w:rsid w:val="00F831CC"/>
    <w:rsid w:val="00F8369C"/>
    <w:rsid w:val="00F83D99"/>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2B34"/>
    <w:rsid w:val="00F9365B"/>
    <w:rsid w:val="00F93760"/>
    <w:rsid w:val="00F9451E"/>
    <w:rsid w:val="00F96716"/>
    <w:rsid w:val="00F969D0"/>
    <w:rsid w:val="00F96E11"/>
    <w:rsid w:val="00F97F32"/>
    <w:rsid w:val="00FA1266"/>
    <w:rsid w:val="00FA12C0"/>
    <w:rsid w:val="00FA1301"/>
    <w:rsid w:val="00FA1399"/>
    <w:rsid w:val="00FA1639"/>
    <w:rsid w:val="00FA1949"/>
    <w:rsid w:val="00FA1DA0"/>
    <w:rsid w:val="00FA2698"/>
    <w:rsid w:val="00FA29C7"/>
    <w:rsid w:val="00FA2DC7"/>
    <w:rsid w:val="00FA2F92"/>
    <w:rsid w:val="00FA3304"/>
    <w:rsid w:val="00FA3355"/>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1FC6"/>
    <w:rsid w:val="00FB3A3E"/>
    <w:rsid w:val="00FB43C6"/>
    <w:rsid w:val="00FB4543"/>
    <w:rsid w:val="00FB51F0"/>
    <w:rsid w:val="00FB5AFE"/>
    <w:rsid w:val="00FB620F"/>
    <w:rsid w:val="00FB725D"/>
    <w:rsid w:val="00FB7EA7"/>
    <w:rsid w:val="00FC046E"/>
    <w:rsid w:val="00FC0551"/>
    <w:rsid w:val="00FC1192"/>
    <w:rsid w:val="00FC1819"/>
    <w:rsid w:val="00FC1A21"/>
    <w:rsid w:val="00FC269C"/>
    <w:rsid w:val="00FC2779"/>
    <w:rsid w:val="00FC2D84"/>
    <w:rsid w:val="00FC426D"/>
    <w:rsid w:val="00FC4448"/>
    <w:rsid w:val="00FC4636"/>
    <w:rsid w:val="00FC4688"/>
    <w:rsid w:val="00FC48D6"/>
    <w:rsid w:val="00FC49DE"/>
    <w:rsid w:val="00FC4C2C"/>
    <w:rsid w:val="00FC51E7"/>
    <w:rsid w:val="00FC5FB2"/>
    <w:rsid w:val="00FC6CA6"/>
    <w:rsid w:val="00FC6CA8"/>
    <w:rsid w:val="00FC71C6"/>
    <w:rsid w:val="00FC7333"/>
    <w:rsid w:val="00FC747B"/>
    <w:rsid w:val="00FC7FA4"/>
    <w:rsid w:val="00FD0689"/>
    <w:rsid w:val="00FD13B8"/>
    <w:rsid w:val="00FD25CD"/>
    <w:rsid w:val="00FD2CDF"/>
    <w:rsid w:val="00FD3387"/>
    <w:rsid w:val="00FD3454"/>
    <w:rsid w:val="00FD3A54"/>
    <w:rsid w:val="00FD45B9"/>
    <w:rsid w:val="00FD475A"/>
    <w:rsid w:val="00FD4B1F"/>
    <w:rsid w:val="00FD5328"/>
    <w:rsid w:val="00FD53EB"/>
    <w:rsid w:val="00FD571C"/>
    <w:rsid w:val="00FD5F51"/>
    <w:rsid w:val="00FD66B1"/>
    <w:rsid w:val="00FD6AAF"/>
    <w:rsid w:val="00FD6F8D"/>
    <w:rsid w:val="00FD6FE6"/>
    <w:rsid w:val="00FD7055"/>
    <w:rsid w:val="00FD7E5D"/>
    <w:rsid w:val="00FE0061"/>
    <w:rsid w:val="00FE097D"/>
    <w:rsid w:val="00FE0B68"/>
    <w:rsid w:val="00FE0C3D"/>
    <w:rsid w:val="00FE0CEE"/>
    <w:rsid w:val="00FE19B0"/>
    <w:rsid w:val="00FE22DE"/>
    <w:rsid w:val="00FE2B8D"/>
    <w:rsid w:val="00FE3544"/>
    <w:rsid w:val="00FE44E9"/>
    <w:rsid w:val="00FE4CE9"/>
    <w:rsid w:val="00FE4FA5"/>
    <w:rsid w:val="00FE5718"/>
    <w:rsid w:val="00FE5E53"/>
    <w:rsid w:val="00FE5E95"/>
    <w:rsid w:val="00FE72CE"/>
    <w:rsid w:val="00FE73D6"/>
    <w:rsid w:val="00FE744D"/>
    <w:rsid w:val="00FF0643"/>
    <w:rsid w:val="00FF08AE"/>
    <w:rsid w:val="00FF0C3D"/>
    <w:rsid w:val="00FF0D54"/>
    <w:rsid w:val="00FF1283"/>
    <w:rsid w:val="00FF1EA9"/>
    <w:rsid w:val="00FF1F6C"/>
    <w:rsid w:val="00FF201C"/>
    <w:rsid w:val="00FF21EE"/>
    <w:rsid w:val="00FF2EDE"/>
    <w:rsid w:val="00FF3BB9"/>
    <w:rsid w:val="00FF3E7B"/>
    <w:rsid w:val="00FF5110"/>
    <w:rsid w:val="00FF5955"/>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2FD8"/>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5B2FD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B2FD8"/>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5B2FD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B2FD8"/>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5B2FD8"/>
    <w:pPr>
      <w:ind w:left="1701" w:hanging="1701"/>
      <w:outlineLvl w:val="4"/>
    </w:pPr>
    <w:rPr>
      <w:sz w:val="22"/>
    </w:rPr>
  </w:style>
  <w:style w:type="paragraph" w:styleId="Heading6">
    <w:name w:val="heading 6"/>
    <w:aliases w:val="T1,Header 6"/>
    <w:basedOn w:val="H6"/>
    <w:next w:val="Normal"/>
    <w:link w:val="Heading6Char"/>
    <w:qFormat/>
    <w:rsid w:val="005B2FD8"/>
    <w:pPr>
      <w:outlineLvl w:val="5"/>
    </w:pPr>
  </w:style>
  <w:style w:type="paragraph" w:styleId="Heading7">
    <w:name w:val="heading 7"/>
    <w:aliases w:val="L7,Header 7"/>
    <w:basedOn w:val="H6"/>
    <w:next w:val="Normal"/>
    <w:link w:val="Heading7Char"/>
    <w:qFormat/>
    <w:rsid w:val="005B2FD8"/>
    <w:pPr>
      <w:outlineLvl w:val="6"/>
    </w:pPr>
  </w:style>
  <w:style w:type="paragraph" w:styleId="Heading8">
    <w:name w:val="heading 8"/>
    <w:basedOn w:val="Heading1"/>
    <w:next w:val="Normal"/>
    <w:link w:val="Heading8Char"/>
    <w:qFormat/>
    <w:rsid w:val="005B2FD8"/>
    <w:pPr>
      <w:ind w:left="0" w:firstLine="0"/>
      <w:outlineLvl w:val="7"/>
    </w:pPr>
  </w:style>
  <w:style w:type="paragraph" w:styleId="Heading9">
    <w:name w:val="heading 9"/>
    <w:aliases w:val="Figure Heading,FH"/>
    <w:basedOn w:val="Heading8"/>
    <w:next w:val="Normal"/>
    <w:link w:val="Heading9Char"/>
    <w:qFormat/>
    <w:rsid w:val="005B2FD8"/>
    <w:pPr>
      <w:outlineLvl w:val="8"/>
    </w:pPr>
  </w:style>
  <w:style w:type="character" w:default="1" w:styleId="DefaultParagraphFont">
    <w:name w:val="Default Paragraph Font"/>
    <w:semiHidden/>
    <w:rsid w:val="005B2FD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B2FD8"/>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5B2FD8"/>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5B2FD8"/>
    <w:pPr>
      <w:ind w:left="1418" w:hanging="1418"/>
    </w:pPr>
  </w:style>
  <w:style w:type="paragraph" w:styleId="TOC8">
    <w:name w:val="toc 8"/>
    <w:basedOn w:val="TOC1"/>
    <w:rsid w:val="005B2FD8"/>
    <w:pPr>
      <w:spacing w:before="180"/>
      <w:ind w:left="2693" w:hanging="2693"/>
    </w:pPr>
    <w:rPr>
      <w:b/>
    </w:rPr>
  </w:style>
  <w:style w:type="paragraph" w:styleId="TOC1">
    <w:name w:val="toc 1"/>
    <w:rsid w:val="005B2F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5B2FD8"/>
    <w:pPr>
      <w:keepLines/>
      <w:tabs>
        <w:tab w:val="center" w:pos="4536"/>
        <w:tab w:val="right" w:pos="9072"/>
      </w:tabs>
    </w:pPr>
    <w:rPr>
      <w:noProof/>
    </w:rPr>
  </w:style>
  <w:style w:type="character" w:customStyle="1" w:styleId="ZGSM">
    <w:name w:val="ZGSM"/>
    <w:rsid w:val="005B2FD8"/>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B2FD8"/>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5B2FD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5B2FD8"/>
    <w:pPr>
      <w:ind w:left="1701" w:hanging="1701"/>
    </w:pPr>
  </w:style>
  <w:style w:type="paragraph" w:styleId="TOC4">
    <w:name w:val="toc 4"/>
    <w:basedOn w:val="TOC3"/>
    <w:rsid w:val="005B2FD8"/>
    <w:pPr>
      <w:ind w:left="1418" w:hanging="1418"/>
    </w:pPr>
  </w:style>
  <w:style w:type="paragraph" w:styleId="TOC3">
    <w:name w:val="toc 3"/>
    <w:basedOn w:val="TOC2"/>
    <w:rsid w:val="005B2FD8"/>
    <w:pPr>
      <w:ind w:left="1134" w:hanging="1134"/>
    </w:pPr>
  </w:style>
  <w:style w:type="paragraph" w:styleId="TOC2">
    <w:name w:val="toc 2"/>
    <w:basedOn w:val="TOC1"/>
    <w:rsid w:val="005B2FD8"/>
    <w:pPr>
      <w:keepNext w:val="0"/>
      <w:spacing w:before="0"/>
      <w:ind w:left="851" w:hanging="851"/>
    </w:pPr>
    <w:rPr>
      <w:sz w:val="20"/>
    </w:rPr>
  </w:style>
  <w:style w:type="paragraph" w:styleId="Footer">
    <w:name w:val="footer"/>
    <w:aliases w:val="footer odd,footer,fo,pie de página"/>
    <w:basedOn w:val="Header"/>
    <w:link w:val="FooterChar"/>
    <w:rsid w:val="005B2FD8"/>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GB"/>
    </w:rPr>
  </w:style>
  <w:style w:type="paragraph" w:customStyle="1" w:styleId="TT">
    <w:name w:val="TT"/>
    <w:basedOn w:val="Heading1"/>
    <w:next w:val="Normal"/>
    <w:rsid w:val="005B2FD8"/>
    <w:pPr>
      <w:outlineLvl w:val="9"/>
    </w:pPr>
  </w:style>
  <w:style w:type="paragraph" w:customStyle="1" w:styleId="NF">
    <w:name w:val="NF"/>
    <w:basedOn w:val="NO"/>
    <w:rsid w:val="005B2FD8"/>
    <w:pPr>
      <w:keepNext/>
      <w:spacing w:after="0"/>
    </w:pPr>
    <w:rPr>
      <w:rFonts w:ascii="Arial" w:hAnsi="Arial"/>
      <w:sz w:val="18"/>
    </w:rPr>
  </w:style>
  <w:style w:type="paragraph" w:customStyle="1" w:styleId="NO">
    <w:name w:val="NO"/>
    <w:basedOn w:val="Normal"/>
    <w:link w:val="NOChar"/>
    <w:rsid w:val="005B2FD8"/>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5B2F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5B2FD8"/>
    <w:pPr>
      <w:jc w:val="right"/>
    </w:pPr>
  </w:style>
  <w:style w:type="paragraph" w:customStyle="1" w:styleId="TAL">
    <w:name w:val="TAL"/>
    <w:basedOn w:val="Normal"/>
    <w:link w:val="TALCar"/>
    <w:rsid w:val="005B2FD8"/>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5B2FD8"/>
    <w:rPr>
      <w:b/>
    </w:rPr>
  </w:style>
  <w:style w:type="paragraph" w:customStyle="1" w:styleId="TAC">
    <w:name w:val="TAC"/>
    <w:basedOn w:val="TAL"/>
    <w:link w:val="TACChar"/>
    <w:rsid w:val="005B2FD8"/>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5B2FD8"/>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5B2FD8"/>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5B2FD8"/>
    <w:pPr>
      <w:spacing w:after="0"/>
    </w:pPr>
  </w:style>
  <w:style w:type="paragraph" w:customStyle="1" w:styleId="NW">
    <w:name w:val="NW"/>
    <w:basedOn w:val="NO"/>
    <w:rsid w:val="005B2FD8"/>
    <w:pPr>
      <w:spacing w:after="0"/>
    </w:pPr>
  </w:style>
  <w:style w:type="paragraph" w:customStyle="1" w:styleId="EW">
    <w:name w:val="EW"/>
    <w:basedOn w:val="EX"/>
    <w:rsid w:val="005B2FD8"/>
    <w:pPr>
      <w:spacing w:after="0"/>
    </w:pPr>
  </w:style>
  <w:style w:type="paragraph" w:customStyle="1" w:styleId="B10">
    <w:name w:val="B1"/>
    <w:basedOn w:val="List"/>
    <w:link w:val="B1Char"/>
    <w:rsid w:val="005B2FD8"/>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5B2FD8"/>
    <w:pPr>
      <w:ind w:left="1985" w:hanging="1985"/>
    </w:pPr>
  </w:style>
  <w:style w:type="paragraph" w:styleId="TOC7">
    <w:name w:val="toc 7"/>
    <w:basedOn w:val="TOC6"/>
    <w:next w:val="Normal"/>
    <w:rsid w:val="005B2FD8"/>
    <w:pPr>
      <w:ind w:left="2268" w:hanging="2268"/>
    </w:pPr>
  </w:style>
  <w:style w:type="paragraph" w:customStyle="1" w:styleId="EditorsNote">
    <w:name w:val="Editor's Note"/>
    <w:aliases w:val="EN,Editor's Noteormal"/>
    <w:basedOn w:val="NO"/>
    <w:link w:val="EditorsNoteChar"/>
    <w:rsid w:val="005B2FD8"/>
    <w:rPr>
      <w:color w:val="FF0000"/>
    </w:rPr>
  </w:style>
  <w:style w:type="paragraph" w:customStyle="1" w:styleId="TH">
    <w:name w:val="TH"/>
    <w:basedOn w:val="Normal"/>
    <w:link w:val="THChar"/>
    <w:rsid w:val="005B2FD8"/>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5B2F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5B2F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5B2FD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5B2F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5B2FD8"/>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5B2FD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5B2FD8"/>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5B2FD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5B2FD8"/>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5B2FD8"/>
  </w:style>
  <w:style w:type="paragraph" w:customStyle="1" w:styleId="B4">
    <w:name w:val="B4"/>
    <w:basedOn w:val="List4"/>
    <w:link w:val="B4Char"/>
    <w:rsid w:val="005B2FD8"/>
  </w:style>
  <w:style w:type="character" w:customStyle="1" w:styleId="B4Char">
    <w:name w:val="B4 Char"/>
    <w:link w:val="B4"/>
    <w:qFormat/>
    <w:rsid w:val="00936A12"/>
    <w:rPr>
      <w:rFonts w:eastAsia="Times New Roman"/>
      <w:lang w:eastAsia="en-GB"/>
    </w:rPr>
  </w:style>
  <w:style w:type="paragraph" w:customStyle="1" w:styleId="B5">
    <w:name w:val="B5"/>
    <w:basedOn w:val="List5"/>
    <w:rsid w:val="005B2FD8"/>
  </w:style>
  <w:style w:type="paragraph" w:customStyle="1" w:styleId="ZTD">
    <w:name w:val="ZTD"/>
    <w:basedOn w:val="ZB"/>
    <w:rsid w:val="005B2FD8"/>
    <w:pPr>
      <w:framePr w:hRule="auto" w:wrap="notBeside" w:y="852"/>
    </w:pPr>
    <w:rPr>
      <w:i w:val="0"/>
      <w:sz w:val="40"/>
    </w:rPr>
  </w:style>
  <w:style w:type="paragraph" w:customStyle="1" w:styleId="ZV">
    <w:name w:val="ZV"/>
    <w:basedOn w:val="ZU"/>
    <w:rsid w:val="005B2FD8"/>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5B2FD8"/>
    <w:pPr>
      <w:keepLines/>
      <w:spacing w:after="0"/>
    </w:pPr>
  </w:style>
  <w:style w:type="paragraph" w:styleId="Index2">
    <w:name w:val="index 2"/>
    <w:basedOn w:val="Index1"/>
    <w:rsid w:val="005B2FD8"/>
    <w:pPr>
      <w:ind w:left="284"/>
    </w:pPr>
  </w:style>
  <w:style w:type="character" w:styleId="FootnoteReference">
    <w:name w:val="footnote reference"/>
    <w:aliases w:val="Appel note de bas de p,Nota,Footnote symbol,Footnote"/>
    <w:basedOn w:val="DefaultParagraphFont"/>
    <w:rsid w:val="005B2FD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B2FD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5B2FD8"/>
    <w:pPr>
      <w:ind w:left="851"/>
    </w:pPr>
  </w:style>
  <w:style w:type="paragraph" w:styleId="ListNumber">
    <w:name w:val="List Number"/>
    <w:basedOn w:val="List"/>
    <w:rsid w:val="005B2FD8"/>
  </w:style>
  <w:style w:type="paragraph" w:styleId="List">
    <w:name w:val="List"/>
    <w:basedOn w:val="Normal"/>
    <w:link w:val="ListChar"/>
    <w:rsid w:val="005B2FD8"/>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5B2FD8"/>
    <w:pPr>
      <w:ind w:left="851"/>
    </w:pPr>
  </w:style>
  <w:style w:type="paragraph" w:styleId="ListBullet">
    <w:name w:val="List Bullet"/>
    <w:aliases w:val="UL"/>
    <w:basedOn w:val="List"/>
    <w:link w:val="ListBulletChar"/>
    <w:rsid w:val="005B2FD8"/>
  </w:style>
  <w:style w:type="character" w:customStyle="1" w:styleId="ListBulletChar">
    <w:name w:val="List Bullet Char"/>
    <w:aliases w:val="UL Char"/>
    <w:link w:val="ListBullet"/>
    <w:qForma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5B2FD8"/>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5B2FD8"/>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5B2FD8"/>
    <w:pPr>
      <w:ind w:left="1135"/>
    </w:pPr>
  </w:style>
  <w:style w:type="paragraph" w:styleId="List4">
    <w:name w:val="List 4"/>
    <w:basedOn w:val="List3"/>
    <w:rsid w:val="005B2FD8"/>
    <w:pPr>
      <w:ind w:left="1418"/>
    </w:pPr>
  </w:style>
  <w:style w:type="paragraph" w:styleId="List5">
    <w:name w:val="List 5"/>
    <w:basedOn w:val="List4"/>
    <w:rsid w:val="005B2FD8"/>
    <w:pPr>
      <w:ind w:left="1702"/>
    </w:pPr>
  </w:style>
  <w:style w:type="paragraph" w:styleId="ListBullet4">
    <w:name w:val="List Bullet 4"/>
    <w:basedOn w:val="ListBullet3"/>
    <w:rsid w:val="005B2FD8"/>
    <w:pPr>
      <w:ind w:left="1418"/>
    </w:pPr>
  </w:style>
  <w:style w:type="paragraph" w:styleId="ListBullet5">
    <w:name w:val="List Bullet 5"/>
    <w:basedOn w:val="ListBullet4"/>
    <w:rsid w:val="005B2FD8"/>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qFormat/>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oleObject" Target="embeddings/oleObject10.bin"/><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6.wmf"/><Relationship Id="rId47"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image" Target="media/image29.wmf"/><Relationship Id="rId63" Type="http://schemas.openxmlformats.org/officeDocument/2006/relationships/oleObject" Target="embeddings/oleObject12.bin"/><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emf"/><Relationship Id="rId40" Type="http://schemas.openxmlformats.org/officeDocument/2006/relationships/oleObject" Target="embeddings/oleObject11.bin"/><Relationship Id="rId45" Type="http://schemas.openxmlformats.org/officeDocument/2006/relationships/image" Target="media/image19.wmf"/><Relationship Id="rId53" Type="http://schemas.openxmlformats.org/officeDocument/2006/relationships/image" Target="media/image27.wmf"/><Relationship Id="rId58" Type="http://schemas.openxmlformats.org/officeDocument/2006/relationships/image" Target="media/image32.wmf"/><Relationship Id="rId66" Type="http://schemas.openxmlformats.org/officeDocument/2006/relationships/image" Target="media/image38.wmf"/><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emf"/><Relationship Id="rId49" Type="http://schemas.openxmlformats.org/officeDocument/2006/relationships/image" Target="media/image23.wmf"/><Relationship Id="rId57" Type="http://schemas.openxmlformats.org/officeDocument/2006/relationships/image" Target="media/image31.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18.wmf"/><Relationship Id="rId52" Type="http://schemas.openxmlformats.org/officeDocument/2006/relationships/image" Target="media/image26.wmf"/><Relationship Id="rId60" Type="http://schemas.openxmlformats.org/officeDocument/2006/relationships/image" Target="media/image34.wmf"/><Relationship Id="rId65" Type="http://schemas.openxmlformats.org/officeDocument/2006/relationships/oleObject" Target="embeddings/oleObject13.bin"/><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7.wmf"/><Relationship Id="rId48" Type="http://schemas.openxmlformats.org/officeDocument/2006/relationships/image" Target="media/image22.wmf"/><Relationship Id="rId56" Type="http://schemas.openxmlformats.org/officeDocument/2006/relationships/image" Target="media/image30.wmf"/><Relationship Id="rId64" Type="http://schemas.openxmlformats.org/officeDocument/2006/relationships/image" Target="media/image37.wmf"/><Relationship Id="rId69"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5.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0.wmf"/><Relationship Id="rId59" Type="http://schemas.openxmlformats.org/officeDocument/2006/relationships/image" Target="media/image33.wmf"/><Relationship Id="rId67" Type="http://schemas.openxmlformats.org/officeDocument/2006/relationships/header" Target="header1.xml"/><Relationship Id="rId20" Type="http://schemas.openxmlformats.org/officeDocument/2006/relationships/image" Target="media/image7.wmf"/><Relationship Id="rId41" Type="http://schemas.openxmlformats.org/officeDocument/2006/relationships/image" Target="media/image15.wmf"/><Relationship Id="rId54" Type="http://schemas.openxmlformats.org/officeDocument/2006/relationships/image" Target="media/image28.wmf"/><Relationship Id="rId62" Type="http://schemas.openxmlformats.org/officeDocument/2006/relationships/image" Target="media/image36.wmf"/><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1359</TotalTime>
  <Pages>3</Pages>
  <Words>209338</Words>
  <Characters>1193228</Characters>
  <Application>Microsoft Office Word</Application>
  <DocSecurity>0</DocSecurity>
  <Lines>9943</Lines>
  <Paragraphs>2799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1399767</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921</cp:revision>
  <dcterms:created xsi:type="dcterms:W3CDTF">2022-06-29T14:17:00Z</dcterms:created>
  <dcterms:modified xsi:type="dcterms:W3CDTF">2024-01-19T03:44:00Z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