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lang w:eastAsia="zh-CN"/>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800096" w:rsidRPr="009C5807" w14:paraId="6B73A454" w14:textId="77777777" w:rsidTr="00B03A04">
        <w:trPr>
          <w:jc w:val="center"/>
        </w:trPr>
        <w:tc>
          <w:tcPr>
            <w:tcW w:w="1036" w:type="dxa"/>
            <w:tcBorders>
              <w:left w:val="single" w:sz="4" w:space="0" w:color="auto"/>
              <w:right w:val="single" w:sz="6" w:space="0" w:color="auto"/>
            </w:tcBorders>
            <w:shd w:val="clear" w:color="auto" w:fill="auto"/>
          </w:tcPr>
          <w:p w14:paraId="70BA602D" w14:textId="77777777" w:rsidR="00800096" w:rsidRPr="009C5807" w:rsidRDefault="00800096" w:rsidP="00800096">
            <w:pPr>
              <w:pStyle w:val="TAC"/>
            </w:pPr>
          </w:p>
        </w:tc>
        <w:tc>
          <w:tcPr>
            <w:tcW w:w="1055" w:type="dxa"/>
            <w:tcBorders>
              <w:left w:val="single" w:sz="6" w:space="0" w:color="auto"/>
              <w:right w:val="single" w:sz="6" w:space="0" w:color="auto"/>
            </w:tcBorders>
            <w:shd w:val="clear" w:color="auto" w:fill="auto"/>
          </w:tcPr>
          <w:p w14:paraId="39089FAD" w14:textId="77777777" w:rsidR="00800096" w:rsidRPr="009C5807" w:rsidRDefault="00800096" w:rsidP="00800096">
            <w:pPr>
              <w:pStyle w:val="TAC"/>
            </w:pPr>
          </w:p>
        </w:tc>
        <w:tc>
          <w:tcPr>
            <w:tcW w:w="833" w:type="dxa"/>
            <w:tcBorders>
              <w:left w:val="single" w:sz="6" w:space="0" w:color="auto"/>
              <w:right w:val="single" w:sz="6" w:space="0" w:color="auto"/>
            </w:tcBorders>
            <w:shd w:val="clear" w:color="auto" w:fill="auto"/>
          </w:tcPr>
          <w:p w14:paraId="1AE2771B" w14:textId="77777777" w:rsidR="00800096" w:rsidRPr="009C5807" w:rsidRDefault="00800096" w:rsidP="00800096">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0016AE" w14:textId="7BFBE987" w:rsidR="00800096" w:rsidRPr="009C5807" w:rsidRDefault="00800096" w:rsidP="00800096">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773032E" w14:textId="0A3AD9F4" w:rsidR="00800096" w:rsidRPr="009C5807" w:rsidRDefault="00800096" w:rsidP="00800096">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24DB9D3" w14:textId="0EC82D80" w:rsidR="00800096" w:rsidRPr="009C5807" w:rsidRDefault="00800096" w:rsidP="00800096">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DEC3BE" w14:textId="30864265" w:rsidR="00800096" w:rsidRPr="009C5807" w:rsidRDefault="00800096" w:rsidP="0080009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084609" w14:textId="29ADEDB1" w:rsidR="00800096" w:rsidRPr="009C5807" w:rsidRDefault="00800096" w:rsidP="00800096">
            <w:pPr>
              <w:pStyle w:val="TAC"/>
            </w:pPr>
            <w:r>
              <w:rPr>
                <w:rFonts w:eastAsia="SimSun" w:hint="eastAsia"/>
                <w:lang w:val="en-US" w:eastAsia="zh-CN"/>
              </w:rPr>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0AA67F7F" w:rsidR="0058457E" w:rsidRPr="009C5807" w:rsidRDefault="0058457E" w:rsidP="00B03A04">
            <w:pPr>
              <w:pStyle w:val="TAC"/>
              <w:rPr>
                <w:lang w:val="sv-FI"/>
              </w:rPr>
            </w:pPr>
            <w:r w:rsidRPr="009C5807">
              <w:rPr>
                <w:lang w:val="sv-FI"/>
              </w:rPr>
              <w:t>NR_FDD_FR1_G, NR_FDD_FR1_H</w:t>
            </w:r>
            <w:r w:rsidR="007F5EF0">
              <w:rPr>
                <w:lang w:val="sv-FI"/>
              </w:rPr>
              <w:t xml:space="preserve">, </w:t>
            </w:r>
            <w:r w:rsidR="007F5EF0">
              <w:rPr>
                <w:lang w:eastAsia="zh-CN"/>
              </w:rPr>
              <w:t>NR</w:t>
            </w:r>
            <w:r w:rsidR="007F5EF0">
              <w:t>_</w:t>
            </w:r>
            <w:r w:rsidR="007F5EF0">
              <w:rPr>
                <w:lang w:eastAsia="zh-CN"/>
              </w:rPr>
              <w:t>FDD_FR1_</w:t>
            </w:r>
            <w:r w:rsidR="007F5EF0">
              <w:rPr>
                <w:rFonts w:hint="eastAsia"/>
                <w:lang w:val="en-US" w:eastAsia="zh-CN"/>
              </w:rPr>
              <w:t>N</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Pr>
        <w:rPr>
          <w:lang w:eastAsia="zh-CN"/>
        </w:rPr>
      </w:pPr>
    </w:p>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033C71BD" w14:textId="77777777" w:rsidR="001F5A79" w:rsidRPr="009C5807" w:rsidRDefault="001F5A79" w:rsidP="00B03A04">
      <w:pPr>
        <w:pStyle w:val="B10"/>
        <w:rPr>
          <w:lang w:eastAsia="zh-CN"/>
        </w:rPr>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rPr>
          <w:lang w:eastAsia="zh-CN"/>
        </w:rPr>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800096" w:rsidRPr="009C5807" w14:paraId="2EC138F7" w14:textId="77777777" w:rsidTr="00B03A04">
        <w:trPr>
          <w:jc w:val="center"/>
        </w:trPr>
        <w:tc>
          <w:tcPr>
            <w:tcW w:w="1033" w:type="dxa"/>
            <w:tcBorders>
              <w:left w:val="single" w:sz="4" w:space="0" w:color="auto"/>
              <w:right w:val="single" w:sz="6" w:space="0" w:color="auto"/>
            </w:tcBorders>
            <w:shd w:val="clear" w:color="auto" w:fill="auto"/>
          </w:tcPr>
          <w:p w14:paraId="2061CA19" w14:textId="77777777" w:rsidR="00800096" w:rsidRPr="009C5807" w:rsidRDefault="00800096" w:rsidP="00800096">
            <w:pPr>
              <w:pStyle w:val="TAC"/>
            </w:pPr>
          </w:p>
        </w:tc>
        <w:tc>
          <w:tcPr>
            <w:tcW w:w="1049" w:type="dxa"/>
            <w:tcBorders>
              <w:left w:val="single" w:sz="6" w:space="0" w:color="auto"/>
              <w:right w:val="single" w:sz="6" w:space="0" w:color="auto"/>
            </w:tcBorders>
            <w:shd w:val="clear" w:color="auto" w:fill="auto"/>
          </w:tcPr>
          <w:p w14:paraId="6292E8F0" w14:textId="77777777" w:rsidR="00800096" w:rsidRPr="009C5807" w:rsidRDefault="00800096" w:rsidP="00800096">
            <w:pPr>
              <w:pStyle w:val="TAC"/>
            </w:pPr>
          </w:p>
        </w:tc>
        <w:tc>
          <w:tcPr>
            <w:tcW w:w="807" w:type="dxa"/>
            <w:tcBorders>
              <w:left w:val="single" w:sz="6" w:space="0" w:color="auto"/>
              <w:right w:val="single" w:sz="6" w:space="0" w:color="auto"/>
            </w:tcBorders>
            <w:shd w:val="clear" w:color="auto" w:fill="auto"/>
          </w:tcPr>
          <w:p w14:paraId="38FF2072" w14:textId="77777777" w:rsidR="00800096" w:rsidRPr="009C5807" w:rsidRDefault="00800096" w:rsidP="00800096">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8C866A" w14:textId="43261DE1" w:rsidR="00800096" w:rsidRPr="009C5807" w:rsidRDefault="00800096" w:rsidP="00800096">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0D518B" w14:textId="28551F00" w:rsidR="00800096" w:rsidRPr="009C5807" w:rsidRDefault="00800096" w:rsidP="00800096">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FE34CF" w14:textId="649309CE" w:rsidR="00800096" w:rsidRPr="009C5807" w:rsidRDefault="00800096" w:rsidP="00800096">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3CD7F2" w14:textId="77EC169F" w:rsidR="00800096" w:rsidRPr="009C5807" w:rsidRDefault="00800096" w:rsidP="00800096">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5245F" w14:textId="372CDC74" w:rsidR="00800096" w:rsidRPr="009C5807" w:rsidRDefault="00800096" w:rsidP="00800096">
            <w:pPr>
              <w:pStyle w:val="TAC"/>
            </w:pPr>
            <w:r>
              <w:rPr>
                <w:rFonts w:eastAsia="SimSun" w:hint="eastAsia"/>
                <w:lang w:val="en-US" w:eastAsia="zh-CN"/>
              </w:rPr>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rPr>
          <w:lang w:eastAsia="zh-CN"/>
        </w:rPr>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.1-1.</w:t>
      </w:r>
      <w:bookmarkEnd w:id="4"/>
      <w:bookmarkEnd w:id="5"/>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51368B65" w14:textId="71550612" w:rsidR="0058566D" w:rsidRDefault="0058566D" w:rsidP="00F37389">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7"/>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6"/>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0009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00096">
        <w:trPr>
          <w:jc w:val="center"/>
        </w:trPr>
        <w:tc>
          <w:tcPr>
            <w:tcW w:w="0" w:type="auto"/>
            <w:vMerge/>
            <w:tcBorders>
              <w:top w:val="single" w:sz="6" w:space="0" w:color="auto"/>
              <w:left w:val="single" w:sz="4" w:space="0" w:color="auto"/>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800096" w14:paraId="30511FBA" w14:textId="77777777" w:rsidTr="00800096">
        <w:trPr>
          <w:jc w:val="center"/>
        </w:trPr>
        <w:tc>
          <w:tcPr>
            <w:tcW w:w="0" w:type="auto"/>
            <w:tcBorders>
              <w:left w:val="single" w:sz="4" w:space="0" w:color="auto"/>
              <w:bottom w:val="single" w:sz="6" w:space="0" w:color="auto"/>
              <w:right w:val="single" w:sz="6" w:space="0" w:color="auto"/>
            </w:tcBorders>
            <w:vAlign w:val="center"/>
          </w:tcPr>
          <w:p w14:paraId="5AD432C0" w14:textId="77777777" w:rsidR="00800096" w:rsidRDefault="00800096" w:rsidP="00800096">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19ABD668" w14:textId="77777777" w:rsidR="00800096" w:rsidRDefault="00800096" w:rsidP="00800096">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704D0169" w14:textId="77777777" w:rsidR="00800096" w:rsidRDefault="00800096" w:rsidP="00800096">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553C0ABC" w14:textId="7A9A67C1" w:rsidR="00800096" w:rsidRDefault="00800096" w:rsidP="00800096">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vAlign w:val="center"/>
          </w:tcPr>
          <w:p w14:paraId="7B74B638" w14:textId="108B5BF7" w:rsidR="00800096" w:rsidRDefault="00800096" w:rsidP="00800096">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vAlign w:val="center"/>
          </w:tcPr>
          <w:p w14:paraId="477F8013" w14:textId="4D53C827" w:rsidR="00800096" w:rsidRDefault="00800096" w:rsidP="00800096">
            <w:pPr>
              <w:pStyle w:val="TAC"/>
              <w:rPr>
                <w:rFonts w:cs="Arial"/>
              </w:rPr>
            </w:pPr>
            <w:r>
              <w:rPr>
                <w:rFonts w:eastAsia="SimSun" w:cs="Arial" w:hint="eastAsia"/>
                <w:lang w:val="en-US" w:eastAsia="zh-CN"/>
              </w:rPr>
              <w:t>-111.5</w:t>
            </w:r>
          </w:p>
        </w:tc>
        <w:tc>
          <w:tcPr>
            <w:tcW w:w="1034" w:type="dxa"/>
            <w:tcBorders>
              <w:top w:val="single" w:sz="6" w:space="0" w:color="auto"/>
              <w:left w:val="single" w:sz="4" w:space="0" w:color="auto"/>
              <w:bottom w:val="single" w:sz="6" w:space="0" w:color="auto"/>
              <w:right w:val="single" w:sz="6" w:space="0" w:color="auto"/>
            </w:tcBorders>
            <w:vAlign w:val="center"/>
          </w:tcPr>
          <w:p w14:paraId="01612AF4" w14:textId="22326D91" w:rsidR="00800096" w:rsidRDefault="00800096" w:rsidP="00800096">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vAlign w:val="center"/>
          </w:tcPr>
          <w:p w14:paraId="07B98226" w14:textId="03A20EA6" w:rsidR="00800096" w:rsidRDefault="00800096" w:rsidP="00800096">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2C2A56C" w14:textId="7B18A7E7" w:rsidR="00800096" w:rsidRDefault="00800096" w:rsidP="00800096">
            <w:pPr>
              <w:pStyle w:val="TAC"/>
            </w:pPr>
            <w:r>
              <w:rPr>
                <w:rFonts w:eastAsia="SimSun" w:hint="eastAsia"/>
                <w:lang w:val="en-US" w:eastAsia="zh-CN"/>
              </w:rPr>
              <w:t>-70</w:t>
            </w:r>
          </w:p>
        </w:tc>
      </w:tr>
      <w:tr w:rsidR="0058566D" w14:paraId="0255B104" w14:textId="77777777" w:rsidTr="0080009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FD26533" w14:textId="4079CD46" w:rsidR="0058566D" w:rsidRDefault="0058566D" w:rsidP="008935F7">
            <w:pPr>
              <w:pStyle w:val="TAC"/>
              <w:rPr>
                <w:lang w:val="sv-FI"/>
              </w:rPr>
            </w:pPr>
            <w:r>
              <w:rPr>
                <w:lang w:val="sv-FI"/>
              </w:rPr>
              <w:t>NR_FDD_FR1_G, NR_FDD_FR1_H</w:t>
            </w:r>
            <w:r w:rsidR="007F5EF0">
              <w:rPr>
                <w:lang w:val="sv-FI"/>
              </w:rPr>
              <w:t>,</w:t>
            </w:r>
          </w:p>
          <w:p w14:paraId="3EB4A73E" w14:textId="05813750" w:rsidR="007F5EF0" w:rsidRDefault="007F5EF0" w:rsidP="008935F7">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9"/>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Pr>
        <w:rPr>
          <w:lang w:eastAsia="zh-CN"/>
        </w:rPr>
      </w:pPr>
    </w:p>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rPr>
          <w:lang w:eastAsia="zh-CN"/>
        </w:rPr>
        <w:t>10.1.2.3.2</w:t>
      </w:r>
      <w:r>
        <w:rPr>
          <w:rFonts w:cs="v4.2.0"/>
        </w:rPr>
        <w:t>-1 are valid under the following conditions:</w:t>
      </w:r>
    </w:p>
    <w:p w14:paraId="5154CFE5" w14:textId="77777777" w:rsidR="0058566D" w:rsidRDefault="0058566D" w:rsidP="00F37389">
      <w:pPr>
        <w:pStyle w:val="B10"/>
        <w:rPr>
          <w:lang w:eastAsia="zh-CN"/>
        </w:rPr>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w:t>
      </w:r>
      <w:r>
        <w:rPr>
          <w:rFonts w:hint="eastAsia"/>
          <w:lang w:eastAsia="zh-CN"/>
        </w:rPr>
        <w:t>2</w:t>
      </w:r>
      <w:r w:rsidRPr="006820F3">
        <w:t>-1.</w:t>
      </w:r>
      <w:r>
        <w:t xml:space="preserve"> -</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58566D" w14:paraId="1D78517D" w14:textId="77777777" w:rsidTr="007F5EF0">
        <w:trPr>
          <w:jc w:val="center"/>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8" w:type="dxa"/>
            <w:gridSpan w:val="7"/>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7F5EF0">
        <w:trPr>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22" w:type="dxa"/>
            <w:gridSpan w:val="6"/>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7F5E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03" w:type="dxa"/>
            <w:gridSpan w:val="4"/>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64" w:type="dxa"/>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7F5EF0">
        <w:trPr>
          <w:trHeight w:val="308"/>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6"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66"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7F5EF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3"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7F5EF0">
        <w:trPr>
          <w:jc w:val="center"/>
        </w:trPr>
        <w:tc>
          <w:tcPr>
            <w:tcW w:w="1078"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6"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55"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998"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6"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3"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998"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3"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66"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998"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3"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998"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3"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998"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3"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66"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rPr>
                <w:lang w:eastAsia="zh-CN"/>
              </w:rPr>
              <w:t>NR_FDD_FR1_F</w:t>
            </w:r>
          </w:p>
        </w:tc>
        <w:tc>
          <w:tcPr>
            <w:tcW w:w="998"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3"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rPr>
                <w:lang w:eastAsia="zh-CN"/>
              </w:rPr>
            </w:pPr>
            <w:r>
              <w:rPr>
                <w:lang w:eastAsia="zh-CN"/>
              </w:rPr>
              <w:t>NR</w:t>
            </w:r>
            <w:r>
              <w:t>_</w:t>
            </w:r>
            <w:r>
              <w:rPr>
                <w:lang w:eastAsia="zh-CN"/>
              </w:rPr>
              <w:t>FDD_FR1_G</w:t>
            </w:r>
          </w:p>
        </w:tc>
        <w:tc>
          <w:tcPr>
            <w:tcW w:w="998"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6"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3"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66"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7F5EF0">
        <w:trPr>
          <w:jc w:val="center"/>
        </w:trPr>
        <w:tc>
          <w:tcPr>
            <w:tcW w:w="0" w:type="auto"/>
            <w:vMerge/>
            <w:tcBorders>
              <w:top w:val="single" w:sz="6" w:space="0" w:color="auto"/>
              <w:left w:val="single" w:sz="4" w:space="0" w:color="auto"/>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rPr>
                <w:lang w:eastAsia="zh-CN"/>
              </w:rPr>
            </w:pPr>
            <w:r>
              <w:rPr>
                <w:lang w:eastAsia="zh-CN"/>
              </w:rPr>
              <w:t>NR</w:t>
            </w:r>
            <w:r>
              <w:t>_</w:t>
            </w:r>
            <w:r>
              <w:rPr>
                <w:lang w:eastAsia="zh-CN"/>
              </w:rPr>
              <w:t>FDD_FR1_H</w:t>
            </w:r>
          </w:p>
        </w:tc>
        <w:tc>
          <w:tcPr>
            <w:tcW w:w="998"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3"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7F5EF0" w14:paraId="4771EC88" w14:textId="77777777" w:rsidTr="007F5EF0">
        <w:trPr>
          <w:jc w:val="center"/>
        </w:trPr>
        <w:tc>
          <w:tcPr>
            <w:tcW w:w="0" w:type="auto"/>
            <w:tcBorders>
              <w:left w:val="single" w:sz="4" w:space="0" w:color="auto"/>
              <w:bottom w:val="single" w:sz="6" w:space="0" w:color="auto"/>
              <w:right w:val="single" w:sz="6" w:space="0" w:color="auto"/>
            </w:tcBorders>
            <w:vAlign w:val="center"/>
          </w:tcPr>
          <w:p w14:paraId="264AC4D6" w14:textId="77777777" w:rsidR="007F5EF0" w:rsidRDefault="007F5EF0" w:rsidP="007F5EF0">
            <w:pPr>
              <w:spacing w:after="0"/>
              <w:rPr>
                <w:rFonts w:ascii="Arial" w:hAnsi="Arial"/>
                <w:sz w:val="18"/>
              </w:rPr>
            </w:pPr>
          </w:p>
        </w:tc>
        <w:tc>
          <w:tcPr>
            <w:tcW w:w="1026" w:type="dxa"/>
            <w:tcBorders>
              <w:left w:val="single" w:sz="6" w:space="0" w:color="auto"/>
              <w:bottom w:val="single" w:sz="6" w:space="0" w:color="auto"/>
              <w:right w:val="single" w:sz="6" w:space="0" w:color="auto"/>
            </w:tcBorders>
            <w:vAlign w:val="center"/>
          </w:tcPr>
          <w:p w14:paraId="1D6E04C2" w14:textId="77777777" w:rsidR="007F5EF0" w:rsidRDefault="007F5EF0" w:rsidP="007F5EF0">
            <w:pPr>
              <w:spacing w:after="0"/>
              <w:rPr>
                <w:rFonts w:ascii="Arial" w:hAnsi="Arial"/>
                <w:sz w:val="18"/>
              </w:rPr>
            </w:pPr>
          </w:p>
        </w:tc>
        <w:tc>
          <w:tcPr>
            <w:tcW w:w="876" w:type="dxa"/>
            <w:tcBorders>
              <w:left w:val="single" w:sz="6" w:space="0" w:color="auto"/>
              <w:bottom w:val="single" w:sz="6" w:space="0" w:color="auto"/>
              <w:right w:val="single" w:sz="6" w:space="0" w:color="auto"/>
            </w:tcBorders>
            <w:vAlign w:val="center"/>
          </w:tcPr>
          <w:p w14:paraId="20B9571A" w14:textId="77777777" w:rsidR="007F5EF0" w:rsidRDefault="007F5EF0" w:rsidP="007F5EF0">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014F4502" w14:textId="238F382C" w:rsidR="007F5EF0"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998" w:type="dxa"/>
            <w:tcBorders>
              <w:top w:val="single" w:sz="6" w:space="0" w:color="auto"/>
              <w:left w:val="single" w:sz="4" w:space="0" w:color="auto"/>
              <w:bottom w:val="single" w:sz="6" w:space="0" w:color="auto"/>
              <w:right w:val="single" w:sz="6" w:space="0" w:color="auto"/>
            </w:tcBorders>
            <w:vAlign w:val="center"/>
          </w:tcPr>
          <w:p w14:paraId="591718EB" w14:textId="486AB55E" w:rsidR="007F5EF0" w:rsidRDefault="007F5EF0" w:rsidP="007F5EF0">
            <w:pPr>
              <w:pStyle w:val="TAC"/>
            </w:pPr>
            <w:r>
              <w:rPr>
                <w:rFonts w:eastAsia="SimSun" w:hint="eastAsia"/>
                <w:lang w:val="en-US" w:eastAsia="zh-CN"/>
              </w:rPr>
              <w:t>-114.5</w:t>
            </w:r>
          </w:p>
        </w:tc>
        <w:tc>
          <w:tcPr>
            <w:tcW w:w="1006" w:type="dxa"/>
            <w:tcBorders>
              <w:top w:val="single" w:sz="6" w:space="0" w:color="auto"/>
              <w:left w:val="single" w:sz="4" w:space="0" w:color="auto"/>
              <w:bottom w:val="single" w:sz="6" w:space="0" w:color="auto"/>
              <w:right w:val="single" w:sz="6" w:space="0" w:color="auto"/>
            </w:tcBorders>
            <w:vAlign w:val="center"/>
          </w:tcPr>
          <w:p w14:paraId="6623DC3E" w14:textId="40BCB8A1" w:rsidR="007F5EF0" w:rsidRDefault="007F5EF0" w:rsidP="007F5EF0">
            <w:pPr>
              <w:pStyle w:val="TAC"/>
              <w:rPr>
                <w:rFonts w:cs="Arial"/>
              </w:rPr>
            </w:pPr>
            <w:r>
              <w:rPr>
                <w:rFonts w:eastAsia="SimSun" w:cs="Arial" w:hint="eastAsia"/>
                <w:lang w:val="en-US" w:eastAsia="zh-CN"/>
              </w:rPr>
              <w:t>-111.5</w:t>
            </w:r>
          </w:p>
        </w:tc>
        <w:tc>
          <w:tcPr>
            <w:tcW w:w="1133" w:type="dxa"/>
            <w:tcBorders>
              <w:top w:val="single" w:sz="6" w:space="0" w:color="auto"/>
              <w:left w:val="single" w:sz="4" w:space="0" w:color="auto"/>
              <w:bottom w:val="single" w:sz="6" w:space="0" w:color="auto"/>
              <w:right w:val="single" w:sz="6" w:space="0" w:color="auto"/>
            </w:tcBorders>
            <w:vAlign w:val="center"/>
          </w:tcPr>
          <w:p w14:paraId="08C518E8" w14:textId="2303DE65" w:rsidR="007F5EF0" w:rsidRDefault="007F5EF0" w:rsidP="007F5EF0">
            <w:pPr>
              <w:pStyle w:val="TAC"/>
              <w:rPr>
                <w:rFonts w:cs="Arial"/>
              </w:rPr>
            </w:pPr>
            <w:r>
              <w:rPr>
                <w:rFonts w:eastAsia="SimSun" w:cs="Arial" w:hint="eastAsia"/>
                <w:lang w:val="en-US" w:eastAsia="zh-CN"/>
              </w:rPr>
              <w:t>-108.5</w:t>
            </w:r>
          </w:p>
        </w:tc>
        <w:tc>
          <w:tcPr>
            <w:tcW w:w="1466" w:type="dxa"/>
            <w:tcBorders>
              <w:top w:val="single" w:sz="6" w:space="0" w:color="auto"/>
              <w:left w:val="single" w:sz="6" w:space="0" w:color="auto"/>
              <w:bottom w:val="single" w:sz="6" w:space="0" w:color="auto"/>
              <w:right w:val="single" w:sz="6" w:space="0" w:color="auto"/>
            </w:tcBorders>
            <w:vAlign w:val="center"/>
          </w:tcPr>
          <w:p w14:paraId="0C5942B8" w14:textId="66777D5D" w:rsidR="007F5EF0" w:rsidRDefault="007F5EF0" w:rsidP="007F5EF0">
            <w:pPr>
              <w:pStyle w:val="TAC"/>
            </w:pPr>
            <w:r>
              <w:rPr>
                <w:rFonts w:eastAsia="SimSun" w:hint="eastAsia"/>
                <w:lang w:val="en-US" w:eastAsia="zh-CN"/>
              </w:rPr>
              <w:t>N/A</w:t>
            </w:r>
          </w:p>
        </w:tc>
        <w:tc>
          <w:tcPr>
            <w:tcW w:w="1464" w:type="dxa"/>
            <w:tcBorders>
              <w:top w:val="single" w:sz="6" w:space="0" w:color="auto"/>
              <w:left w:val="single" w:sz="6" w:space="0" w:color="auto"/>
              <w:bottom w:val="single" w:sz="6" w:space="0" w:color="auto"/>
              <w:right w:val="single" w:sz="4" w:space="0" w:color="auto"/>
            </w:tcBorders>
            <w:vAlign w:val="center"/>
          </w:tcPr>
          <w:p w14:paraId="5761366E" w14:textId="11114D3A" w:rsidR="007F5EF0" w:rsidRDefault="007F5EF0" w:rsidP="007F5EF0">
            <w:pPr>
              <w:pStyle w:val="TAC"/>
            </w:pPr>
            <w:r>
              <w:rPr>
                <w:rFonts w:eastAsia="SimSun" w:hint="eastAsia"/>
                <w:lang w:val="en-US" w:eastAsia="zh-CN"/>
              </w:rPr>
              <w:t>-50</w:t>
            </w:r>
          </w:p>
        </w:tc>
      </w:tr>
      <w:tr w:rsidR="0058566D" w14:paraId="4FFB593A" w14:textId="77777777" w:rsidTr="007F5EF0">
        <w:trPr>
          <w:jc w:val="center"/>
        </w:trPr>
        <w:tc>
          <w:tcPr>
            <w:tcW w:w="1078"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6"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55"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998"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6"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3"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66"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9"/>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lang w:eastAsia="zh-CN"/>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FR1.</w:t>
      </w:r>
    </w:p>
    <w:p w14:paraId="7882DAF0"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10.1.2</w:t>
      </w:r>
      <w:r>
        <w:rPr>
          <w:rFonts w:cs="v4.2.0"/>
          <w:lang w:eastAsia="zh-CN"/>
        </w:rPr>
        <w:t>B</w:t>
      </w:r>
      <w:r w:rsidRPr="004608C1">
        <w:rPr>
          <w:rFonts w:cs="v4.2.0"/>
          <w:lang w:eastAsia="zh-CN"/>
        </w:rPr>
        <w:t>.1.1</w:t>
      </w:r>
      <w:r w:rsidRPr="004608C1">
        <w:rPr>
          <w:rFonts w:cs="v4.2.0"/>
        </w:rPr>
        <w:t>-1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rPr>
          <w:lang w:eastAsia="zh-CN"/>
        </w:rPr>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rPr>
                <w:lang w:eastAsia="zh-CN"/>
              </w:rPr>
            </w:pPr>
            <w:r w:rsidRPr="004608C1">
              <w:rPr>
                <w:lang w:eastAsia="zh-CN"/>
              </w:rPr>
              <w:t>NR</w:t>
            </w:r>
            <w:r w:rsidRPr="004608C1">
              <w:t>_</w:t>
            </w:r>
            <w:r w:rsidRPr="004608C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rPr>
                <w:lang w:eastAsia="zh-CN"/>
              </w:rPr>
            </w:pPr>
            <w:r w:rsidRPr="004608C1">
              <w:rPr>
                <w:lang w:eastAsia="zh-CN"/>
              </w:rPr>
              <w:t>NR</w:t>
            </w:r>
            <w:r w:rsidRPr="004608C1">
              <w:t>_</w:t>
            </w:r>
            <w:r w:rsidRPr="004608C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7F5EF0" w:rsidRPr="004608C1" w14:paraId="1D772549" w14:textId="77777777" w:rsidTr="00BE0199">
        <w:trPr>
          <w:jc w:val="center"/>
        </w:trPr>
        <w:tc>
          <w:tcPr>
            <w:tcW w:w="1036" w:type="dxa"/>
            <w:tcBorders>
              <w:left w:val="single" w:sz="4" w:space="0" w:color="auto"/>
              <w:right w:val="single" w:sz="6" w:space="0" w:color="auto"/>
            </w:tcBorders>
            <w:shd w:val="clear" w:color="auto" w:fill="auto"/>
            <w:vAlign w:val="center"/>
          </w:tcPr>
          <w:p w14:paraId="7AF35BB7" w14:textId="77777777" w:rsidR="007F5EF0" w:rsidRPr="004608C1" w:rsidRDefault="007F5EF0" w:rsidP="007F5EF0">
            <w:pPr>
              <w:pStyle w:val="TAC"/>
            </w:pPr>
          </w:p>
        </w:tc>
        <w:tc>
          <w:tcPr>
            <w:tcW w:w="1055" w:type="dxa"/>
            <w:tcBorders>
              <w:left w:val="single" w:sz="6" w:space="0" w:color="auto"/>
              <w:right w:val="single" w:sz="6" w:space="0" w:color="auto"/>
            </w:tcBorders>
            <w:shd w:val="clear" w:color="auto" w:fill="auto"/>
            <w:vAlign w:val="center"/>
          </w:tcPr>
          <w:p w14:paraId="651267FA" w14:textId="77777777" w:rsidR="007F5EF0" w:rsidRPr="004608C1" w:rsidRDefault="007F5EF0" w:rsidP="007F5EF0">
            <w:pPr>
              <w:pStyle w:val="TAC"/>
            </w:pPr>
          </w:p>
        </w:tc>
        <w:tc>
          <w:tcPr>
            <w:tcW w:w="833" w:type="dxa"/>
            <w:tcBorders>
              <w:left w:val="single" w:sz="6" w:space="0" w:color="auto"/>
              <w:right w:val="single" w:sz="6" w:space="0" w:color="auto"/>
            </w:tcBorders>
            <w:shd w:val="clear" w:color="auto" w:fill="auto"/>
            <w:vAlign w:val="center"/>
          </w:tcPr>
          <w:p w14:paraId="0E2BBC43" w14:textId="77777777" w:rsidR="007F5EF0" w:rsidRPr="004608C1" w:rsidRDefault="007F5EF0" w:rsidP="007F5EF0">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E21308" w14:textId="0F5E33F4" w:rsidR="007F5EF0" w:rsidRPr="004608C1"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00F8B2" w14:textId="2BFBCD11" w:rsidR="007F5EF0" w:rsidRPr="004608C1" w:rsidRDefault="007F5EF0" w:rsidP="007F5EF0">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516F85" w14:textId="75F6CC34" w:rsidR="007F5EF0" w:rsidRPr="004608C1" w:rsidRDefault="007F5EF0" w:rsidP="007F5EF0">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303DA1" w14:textId="1804EE97" w:rsidR="007F5EF0" w:rsidRPr="004608C1"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B8FAB7" w14:textId="1041C889" w:rsidR="007F5EF0" w:rsidRPr="004608C1" w:rsidRDefault="007F5EF0" w:rsidP="007F5EF0">
            <w:pPr>
              <w:pStyle w:val="TAC"/>
            </w:pPr>
            <w:r>
              <w:rPr>
                <w:rFonts w:eastAsia="SimSun" w:hint="eastAsia"/>
                <w:lang w:val="en-US" w:eastAsia="zh-CN"/>
              </w:rPr>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E701264" w14:textId="77777777" w:rsidR="007F5EF0" w:rsidRDefault="00BE0199" w:rsidP="007F5EF0">
            <w:pPr>
              <w:pStyle w:val="TAC"/>
              <w:rPr>
                <w:rFonts w:eastAsia="SimSun"/>
                <w:lang w:val="en-US" w:eastAsia="zh-CN"/>
              </w:rPr>
            </w:pPr>
            <w:r w:rsidRPr="004608C1">
              <w:rPr>
                <w:lang w:val="sv-FI"/>
              </w:rPr>
              <w:t>NR_FDD_FR1_G, NR_FDD_FR1_H</w:t>
            </w:r>
            <w:r w:rsidR="007F5EF0">
              <w:rPr>
                <w:rFonts w:eastAsia="SimSun" w:hint="eastAsia"/>
                <w:lang w:val="en-US" w:eastAsia="zh-CN"/>
              </w:rPr>
              <w:t>,</w:t>
            </w:r>
          </w:p>
          <w:p w14:paraId="74DBCC74" w14:textId="2C7E803D" w:rsidR="00BE0199" w:rsidRPr="004608C1" w:rsidRDefault="007F5EF0" w:rsidP="007F5EF0">
            <w:pPr>
              <w:pStyle w:val="TAC"/>
              <w:rPr>
                <w:lang w:val="sv-FI"/>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rPr>
                <w:lang w:eastAsia="zh-CN"/>
              </w:rPr>
            </w:pPr>
            <w:r w:rsidRPr="004608C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Pr>
        <w:rPr>
          <w:lang w:eastAsia="zh-CN"/>
        </w:rPr>
      </w:pPr>
    </w:p>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Pr>
        <w:rPr>
          <w:lang w:eastAsia="zh-CN"/>
        </w:rPr>
      </w:pPr>
    </w:p>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67730560"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42A21056"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5E5992A0"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2D5AE6BB"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Pr>
        <w:rPr>
          <w:lang w:eastAsia="zh-CN"/>
        </w:rPr>
      </w:pPr>
    </w:p>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3545D21B" w14:textId="77777777" w:rsidR="00482E27" w:rsidRPr="009C5807" w:rsidRDefault="00482E27" w:rsidP="00482E27">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529A20F6" w14:textId="77777777" w:rsidR="00482E27" w:rsidRPr="009C5807" w:rsidRDefault="00482E27" w:rsidP="00482E27">
      <w:pPr>
        <w:pStyle w:val="B10"/>
        <w:rPr>
          <w:lang w:eastAsia="zh-CN"/>
        </w:rPr>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13526F46"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5C839403"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3ED23126"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20B45486"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Pr>
        <w:rPr>
          <w:lang w:eastAsia="zh-CN"/>
        </w:rPr>
      </w:pPr>
    </w:p>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14:paraId="79A1D68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Pr>
        <w:rPr>
          <w:lang w:eastAsia="zh-CN"/>
        </w:rPr>
      </w:pPr>
    </w:p>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14:paraId="2C178D9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eastAsia="zh-CN"/>
        </w:rPr>
        <w:t>1</w:t>
      </w:r>
      <w:r w:rsidR="00967CF8" w:rsidRPr="009C5807">
        <w:rPr>
          <w:lang w:val="en-US" w:eastAsia="zh-CN"/>
        </w:rPr>
        <w:t>0.1.3.2</w:t>
      </w:r>
      <w:r w:rsidRPr="009C5807">
        <w:rPr>
          <w:lang w:val="en-US" w:eastAsia="zh-CN"/>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 xml:space="preserve">The accuracy requirements in Table </w:t>
      </w:r>
      <w:r>
        <w:rPr>
          <w:rFonts w:cs="v4.2.0"/>
          <w:lang w:eastAsia="zh-CN"/>
        </w:rPr>
        <w:t>10.1.3.3.1</w:t>
      </w:r>
      <w:r>
        <w:rPr>
          <w:rFonts w:cs="v4.2.0"/>
        </w:rPr>
        <w:t>-1 are valid under the following conditions:</w:t>
      </w:r>
    </w:p>
    <w:p w14:paraId="0E18CF40" w14:textId="77777777" w:rsidR="0058566D" w:rsidRDefault="0058566D" w:rsidP="0058566D">
      <w:pPr>
        <w:pStyle w:val="B10"/>
        <w:rPr>
          <w:lang w:eastAsia="zh-CN"/>
        </w:rPr>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.1-1.</w:t>
      </w:r>
      <w:r>
        <w:t xml:space="preserve"> </w:t>
      </w:r>
    </w:p>
    <w:p w14:paraId="0BEC31A8" w14:textId="729CBB6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rPr>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lang w:eastAsia="zh-CN"/>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p>
    <w:p w14:paraId="1865F558" w14:textId="77777777" w:rsidR="0058566D" w:rsidRDefault="0058566D" w:rsidP="0058566D">
      <w:pPr>
        <w:pStyle w:val="B10"/>
        <w:rPr>
          <w:lang w:eastAsia="zh-CN"/>
        </w:rPr>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w:t>
      </w:r>
      <w:r>
        <w:rPr>
          <w:rFonts w:hint="eastAsia"/>
          <w:lang w:eastAsia="zh-CN"/>
        </w:rPr>
        <w:t>2</w:t>
      </w:r>
      <w:r w:rsidRPr="006820F3">
        <w:t>-1.</w:t>
      </w:r>
      <w:r>
        <w:t xml:space="preserve"> </w:t>
      </w:r>
    </w:p>
    <w:p w14:paraId="23E67C30" w14:textId="079C1E46"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 xml:space="preserve">Table </w:t>
      </w:r>
      <w:r>
        <w:rPr>
          <w:lang w:eastAsia="zh-CN"/>
        </w:rPr>
        <w:t>10.1.3.3.2</w:t>
      </w:r>
      <w:r>
        <w:t xml:space="preserve">-1: </w:t>
      </w:r>
      <w:r>
        <w:rPr>
          <w:lang w:eastAsia="zh-CN"/>
        </w:rPr>
        <w:t>CSI-RSRP</w:t>
      </w:r>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FR2.</w:t>
      </w:r>
    </w:p>
    <w:p w14:paraId="230C77F1"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10.1.3</w:t>
      </w:r>
      <w:r>
        <w:rPr>
          <w:rFonts w:cs="v4.2.0"/>
          <w:lang w:eastAsia="zh-CN"/>
        </w:rPr>
        <w:t>B</w:t>
      </w:r>
      <w:r w:rsidRPr="004608C1">
        <w:rPr>
          <w:rFonts w:cs="v4.2.0"/>
          <w:lang w:eastAsia="zh-CN"/>
        </w:rPr>
        <w:t>.1.1</w:t>
      </w:r>
      <w:r w:rsidRPr="004608C1">
        <w:rPr>
          <w:rFonts w:cs="v4.2.0"/>
        </w:rPr>
        <w:t>-1 are valid under the following conditions:</w:t>
      </w:r>
    </w:p>
    <w:p w14:paraId="306226ED" w14:textId="77777777" w:rsidR="00BE0199" w:rsidRPr="004608C1" w:rsidRDefault="00BE0199" w:rsidP="00F37389">
      <w:pPr>
        <w:pStyle w:val="B10"/>
        <w:rPr>
          <w:lang w:eastAsia="zh-CN"/>
        </w:rPr>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w:t>
      </w:r>
      <w:r w:rsidRPr="004608C1">
        <w:rPr>
          <w:lang w:eastAsia="zh-CN"/>
        </w:rPr>
        <w:t>3</w:t>
      </w:r>
      <w:r>
        <w:rPr>
          <w:lang w:eastAsia="zh-CN"/>
        </w:rP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Pr>
        <w:rPr>
          <w:lang w:eastAsia="zh-CN"/>
        </w:rPr>
      </w:pPr>
    </w:p>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D9BC6F2" w14:textId="573B6B0F"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0.1.4.1</w:t>
      </w:r>
      <w:r w:rsidRPr="009C5807">
        <w:rPr>
          <w:lang w:val="en-US" w:eastAsia="zh-CN"/>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C6D8F18" w14:textId="2CC35A5E" w:rsidR="001F5A79" w:rsidRPr="009C5807" w:rsidRDefault="0048746C" w:rsidP="001F5A7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2175CF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55555F7E" w14:textId="77777777" w:rsidR="001F5A79" w:rsidRPr="009C5807" w:rsidRDefault="001F5A79" w:rsidP="009C5807">
      <w:pPr>
        <w:pStyle w:val="B10"/>
        <w:rPr>
          <w:lang w:eastAsia="zh-CN"/>
        </w:rPr>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7F5EF0">
        <w:trPr>
          <w:jc w:val="center"/>
        </w:trPr>
        <w:tc>
          <w:tcPr>
            <w:tcW w:w="1033" w:type="dxa"/>
            <w:tcBorders>
              <w:left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7F5EF0" w:rsidRPr="009C5807" w14:paraId="3D5771E7" w14:textId="77777777" w:rsidTr="00A73C56">
        <w:trPr>
          <w:jc w:val="center"/>
        </w:trPr>
        <w:tc>
          <w:tcPr>
            <w:tcW w:w="1033" w:type="dxa"/>
            <w:tcBorders>
              <w:top w:val="nil"/>
              <w:left w:val="single" w:sz="4" w:space="0" w:color="auto"/>
              <w:bottom w:val="single" w:sz="4" w:space="0" w:color="auto"/>
              <w:right w:val="single" w:sz="6" w:space="0" w:color="auto"/>
            </w:tcBorders>
            <w:shd w:val="clear" w:color="auto" w:fill="auto"/>
            <w:vAlign w:val="center"/>
          </w:tcPr>
          <w:p w14:paraId="3C9885AC" w14:textId="77777777" w:rsidR="007F5EF0" w:rsidRPr="009C5807" w:rsidRDefault="007F5EF0" w:rsidP="007F5EF0">
            <w:pPr>
              <w:pStyle w:val="TAC"/>
            </w:pPr>
          </w:p>
        </w:tc>
        <w:tc>
          <w:tcPr>
            <w:tcW w:w="1049" w:type="dxa"/>
            <w:tcBorders>
              <w:top w:val="nil"/>
              <w:left w:val="single" w:sz="6" w:space="0" w:color="auto"/>
              <w:bottom w:val="single" w:sz="4" w:space="0" w:color="auto"/>
              <w:right w:val="single" w:sz="6" w:space="0" w:color="auto"/>
            </w:tcBorders>
            <w:shd w:val="clear" w:color="auto" w:fill="auto"/>
            <w:vAlign w:val="center"/>
          </w:tcPr>
          <w:p w14:paraId="424CDF1E" w14:textId="77777777" w:rsidR="007F5EF0" w:rsidRPr="009C5807" w:rsidRDefault="007F5EF0" w:rsidP="007F5EF0">
            <w:pPr>
              <w:pStyle w:val="TAC"/>
            </w:pPr>
          </w:p>
        </w:tc>
        <w:tc>
          <w:tcPr>
            <w:tcW w:w="807" w:type="dxa"/>
            <w:tcBorders>
              <w:top w:val="nil"/>
              <w:left w:val="single" w:sz="6" w:space="0" w:color="auto"/>
              <w:bottom w:val="single" w:sz="4" w:space="0" w:color="auto"/>
              <w:right w:val="single" w:sz="6" w:space="0" w:color="auto"/>
            </w:tcBorders>
            <w:shd w:val="clear" w:color="auto" w:fill="auto"/>
            <w:vAlign w:val="center"/>
          </w:tcPr>
          <w:p w14:paraId="1A184E41" w14:textId="77777777" w:rsidR="007F5EF0" w:rsidRPr="009C5807" w:rsidRDefault="007F5EF0" w:rsidP="007F5EF0">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17ECA9D" w14:textId="65A4FC08" w:rsidR="007F5EF0" w:rsidRPr="009C5807"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2FA8F2" w14:textId="0565B872" w:rsidR="007F5EF0" w:rsidRPr="009C5807" w:rsidRDefault="007F5EF0" w:rsidP="007F5EF0">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149CC" w14:textId="2A61925B" w:rsidR="007F5EF0" w:rsidRPr="009C5807" w:rsidRDefault="007F5EF0" w:rsidP="007F5EF0">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28D095" w14:textId="7C387596" w:rsidR="007F5EF0" w:rsidRPr="009C5807"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D6A3D1" w14:textId="1D03F51A" w:rsidR="007F5EF0" w:rsidRPr="009C5807" w:rsidRDefault="007F5EF0" w:rsidP="007F5EF0">
            <w:pPr>
              <w:pStyle w:val="TAC"/>
            </w:pPr>
            <w:r>
              <w:rPr>
                <w:rFonts w:eastAsia="SimSun" w:hint="eastAsia"/>
                <w:lang w:val="en-US" w:eastAsia="zh-CN"/>
              </w:rPr>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1BA50E20" w14:textId="77777777" w:rsidR="007F5EF0" w:rsidRDefault="0058457E" w:rsidP="007F5EF0">
            <w:pPr>
              <w:pStyle w:val="TAC"/>
              <w:rPr>
                <w:rFonts w:eastAsia="SimSun"/>
                <w:lang w:val="en-US" w:eastAsia="zh-CN"/>
              </w:rPr>
            </w:pPr>
            <w:r w:rsidRPr="009C5807">
              <w:rPr>
                <w:lang w:val="sv-FI"/>
              </w:rPr>
              <w:t>NR_FDD_FR1_G, NR_FDD_FR1_H</w:t>
            </w:r>
            <w:r w:rsidR="007F5EF0">
              <w:rPr>
                <w:rFonts w:eastAsia="SimSun" w:hint="eastAsia"/>
                <w:lang w:val="en-US" w:eastAsia="zh-CN"/>
              </w:rPr>
              <w:t>,</w:t>
            </w:r>
          </w:p>
          <w:p w14:paraId="7167E6CB" w14:textId="261BB0C0" w:rsidR="0058457E" w:rsidRPr="009C5807" w:rsidRDefault="007F5EF0" w:rsidP="007F5EF0">
            <w:pPr>
              <w:pStyle w:val="TAC"/>
              <w:rPr>
                <w:lang w:val="sv-FI"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Pr>
        <w:rPr>
          <w:lang w:eastAsia="zh-CN"/>
        </w:rPr>
      </w:pPr>
    </w:p>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16DD12F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3A2E34B9" w14:textId="77777777" w:rsidR="001F5A79" w:rsidRPr="009C5807" w:rsidRDefault="001F5A79" w:rsidP="009C5807">
      <w:pPr>
        <w:pStyle w:val="B10"/>
        <w:rPr>
          <w:lang w:eastAsia="zh-CN"/>
        </w:rPr>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6D821CA0" w14:textId="2E398A2E" w:rsidR="001F5A79" w:rsidRPr="009C5807" w:rsidRDefault="001F5A79" w:rsidP="009C5807">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7F5EF0" w:rsidRPr="009C5807" w14:paraId="285F083C" w14:textId="77777777" w:rsidTr="00DF3064">
        <w:trPr>
          <w:jc w:val="center"/>
        </w:trPr>
        <w:tc>
          <w:tcPr>
            <w:tcW w:w="1036" w:type="dxa"/>
            <w:tcBorders>
              <w:left w:val="single" w:sz="4" w:space="0" w:color="auto"/>
              <w:right w:val="single" w:sz="6" w:space="0" w:color="auto"/>
            </w:tcBorders>
            <w:shd w:val="clear" w:color="auto" w:fill="auto"/>
            <w:vAlign w:val="center"/>
          </w:tcPr>
          <w:p w14:paraId="041332C1" w14:textId="77777777" w:rsidR="007F5EF0" w:rsidRPr="009C5807" w:rsidRDefault="007F5EF0" w:rsidP="007F5EF0">
            <w:pPr>
              <w:pStyle w:val="TAC"/>
            </w:pPr>
          </w:p>
        </w:tc>
        <w:tc>
          <w:tcPr>
            <w:tcW w:w="1055" w:type="dxa"/>
            <w:tcBorders>
              <w:left w:val="single" w:sz="6" w:space="0" w:color="auto"/>
              <w:right w:val="single" w:sz="6" w:space="0" w:color="auto"/>
            </w:tcBorders>
            <w:shd w:val="clear" w:color="auto" w:fill="auto"/>
            <w:vAlign w:val="center"/>
          </w:tcPr>
          <w:p w14:paraId="6F8EBF52" w14:textId="77777777" w:rsidR="007F5EF0" w:rsidRPr="009C5807" w:rsidRDefault="007F5EF0" w:rsidP="007F5EF0">
            <w:pPr>
              <w:pStyle w:val="TAC"/>
            </w:pPr>
          </w:p>
        </w:tc>
        <w:tc>
          <w:tcPr>
            <w:tcW w:w="833" w:type="dxa"/>
            <w:tcBorders>
              <w:left w:val="single" w:sz="6" w:space="0" w:color="auto"/>
              <w:right w:val="single" w:sz="6" w:space="0" w:color="auto"/>
            </w:tcBorders>
            <w:shd w:val="clear" w:color="auto" w:fill="auto"/>
            <w:vAlign w:val="center"/>
          </w:tcPr>
          <w:p w14:paraId="524EA93F" w14:textId="77777777" w:rsidR="007F5EF0" w:rsidRPr="009C5807" w:rsidRDefault="007F5EF0" w:rsidP="007F5EF0">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EBFA47D" w14:textId="72827DB8" w:rsidR="007F5EF0" w:rsidRPr="009C5807"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1617A5" w14:textId="131DF3F5" w:rsidR="007F5EF0" w:rsidRPr="009C5807" w:rsidRDefault="007F5EF0" w:rsidP="007F5EF0">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95CC51" w14:textId="7F24B812" w:rsidR="007F5EF0" w:rsidRPr="009C5807" w:rsidRDefault="007F5EF0" w:rsidP="007F5EF0">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CBFBD2" w14:textId="3EB681FA" w:rsidR="007F5EF0" w:rsidRPr="009C5807"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886A33" w14:textId="7AA51BF9" w:rsidR="007F5EF0" w:rsidRPr="009C5807" w:rsidRDefault="007F5EF0" w:rsidP="007F5EF0">
            <w:pPr>
              <w:pStyle w:val="TAC"/>
            </w:pPr>
            <w:r>
              <w:rPr>
                <w:rFonts w:eastAsia="SimSun" w:hint="eastAsia"/>
                <w:lang w:val="en-US" w:eastAsia="zh-CN"/>
              </w:rPr>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Pr>
        <w:rPr>
          <w:lang w:eastAsia="zh-CN"/>
        </w:rPr>
      </w:pPr>
    </w:p>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eastAsia="zh-CN"/>
        </w:rPr>
      </w:pPr>
      <w:r>
        <w:rPr>
          <w:lang w:val="en-US" w:eastAsia="zh-CN"/>
        </w:rPr>
        <w:t>10.1.4.3</w:t>
      </w:r>
      <w:r>
        <w:rPr>
          <w:lang w:val="en-US" w:eastAsia="zh-CN"/>
        </w:rPr>
        <w:tab/>
      </w:r>
      <w:r>
        <w:rPr>
          <w:lang w:val="en-US" w:eastAsia="ko-KR"/>
        </w:rPr>
        <w:t>Inter-frequency CSI-RSRP accuracy requirements</w:t>
      </w:r>
    </w:p>
    <w:p w14:paraId="7CCBD763" w14:textId="77777777" w:rsidR="0058566D" w:rsidRDefault="0058566D" w:rsidP="0058566D">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3312DCF0" w14:textId="77777777" w:rsidR="0058566D" w:rsidRDefault="0058566D" w:rsidP="0058566D">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394D806" w14:textId="77777777" w:rsidR="0058566D" w:rsidRDefault="0058566D" w:rsidP="0058566D">
      <w:pPr>
        <w:pStyle w:val="B10"/>
        <w:rPr>
          <w:lang w:eastAsia="zh-CN"/>
        </w:rPr>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147A1EA7" w14:textId="6DD6AA60"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433DC1B" w14:textId="77777777" w:rsidR="0058566D" w:rsidRDefault="0058566D" w:rsidP="0058566D">
      <w:pPr>
        <w:pStyle w:val="TH"/>
      </w:pPr>
      <w:r>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7F5EF0" w14:paraId="4ADC97AE" w14:textId="77777777" w:rsidTr="008935F7">
        <w:trPr>
          <w:jc w:val="center"/>
        </w:trPr>
        <w:tc>
          <w:tcPr>
            <w:tcW w:w="1031" w:type="dxa"/>
            <w:tcBorders>
              <w:top w:val="nil"/>
              <w:left w:val="single" w:sz="4" w:space="0" w:color="auto"/>
              <w:bottom w:val="nil"/>
              <w:right w:val="single" w:sz="6" w:space="0" w:color="auto"/>
            </w:tcBorders>
            <w:vAlign w:val="center"/>
          </w:tcPr>
          <w:p w14:paraId="707BE138" w14:textId="77777777" w:rsidR="007F5EF0" w:rsidRDefault="007F5EF0" w:rsidP="007F5EF0">
            <w:pPr>
              <w:pStyle w:val="TAC"/>
            </w:pPr>
          </w:p>
        </w:tc>
        <w:tc>
          <w:tcPr>
            <w:tcW w:w="1043" w:type="dxa"/>
            <w:tcBorders>
              <w:top w:val="nil"/>
              <w:left w:val="single" w:sz="6" w:space="0" w:color="auto"/>
              <w:bottom w:val="nil"/>
              <w:right w:val="single" w:sz="6" w:space="0" w:color="auto"/>
            </w:tcBorders>
            <w:vAlign w:val="center"/>
          </w:tcPr>
          <w:p w14:paraId="5B7C10C3" w14:textId="77777777" w:rsidR="007F5EF0" w:rsidRDefault="007F5EF0" w:rsidP="007F5EF0">
            <w:pPr>
              <w:pStyle w:val="TAC"/>
            </w:pPr>
          </w:p>
        </w:tc>
        <w:tc>
          <w:tcPr>
            <w:tcW w:w="780" w:type="dxa"/>
            <w:tcBorders>
              <w:top w:val="nil"/>
              <w:left w:val="single" w:sz="6" w:space="0" w:color="auto"/>
              <w:bottom w:val="nil"/>
              <w:right w:val="single" w:sz="6" w:space="0" w:color="auto"/>
            </w:tcBorders>
          </w:tcPr>
          <w:p w14:paraId="419BE693" w14:textId="77777777" w:rsidR="007F5EF0" w:rsidRDefault="007F5EF0" w:rsidP="007F5EF0">
            <w:pPr>
              <w:pStyle w:val="TAC"/>
            </w:pPr>
          </w:p>
        </w:tc>
        <w:tc>
          <w:tcPr>
            <w:tcW w:w="1957" w:type="dxa"/>
            <w:tcBorders>
              <w:top w:val="single" w:sz="6" w:space="0" w:color="auto"/>
              <w:left w:val="single" w:sz="6" w:space="0" w:color="auto"/>
              <w:bottom w:val="single" w:sz="6" w:space="0" w:color="auto"/>
              <w:right w:val="single" w:sz="4" w:space="0" w:color="auto"/>
            </w:tcBorders>
          </w:tcPr>
          <w:p w14:paraId="14E97829" w14:textId="39E29C04" w:rsidR="007F5EF0"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5BB37FCE" w14:textId="4588286F" w:rsidR="007F5EF0" w:rsidRDefault="007F5EF0" w:rsidP="007F5EF0">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103AE38C" w14:textId="13840225" w:rsidR="007F5EF0" w:rsidRDefault="007F5EF0" w:rsidP="007F5EF0">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3E381FF1" w14:textId="4A52F46C" w:rsidR="007F5EF0" w:rsidRDefault="007F5EF0" w:rsidP="007F5EF0">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0A2E2F3B" w14:textId="6B77A8CD" w:rsidR="007F5EF0"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28D69345" w14:textId="6893AAF2" w:rsidR="007F5EF0" w:rsidRDefault="007F5EF0" w:rsidP="007F5EF0">
            <w:pPr>
              <w:pStyle w:val="TAC"/>
            </w:pPr>
            <w:r>
              <w:rPr>
                <w:rFonts w:eastAsia="SimSun" w:hint="eastAsia"/>
                <w:lang w:val="en-US" w:eastAsia="zh-CN"/>
              </w:rP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6C01B611" w14:textId="77777777" w:rsidR="007F5EF0" w:rsidRDefault="0058566D" w:rsidP="007F5EF0">
            <w:pPr>
              <w:pStyle w:val="TAC"/>
              <w:rPr>
                <w:rFonts w:eastAsia="SimSun"/>
                <w:lang w:val="en-US" w:eastAsia="zh-CN"/>
              </w:rPr>
            </w:pPr>
            <w:r>
              <w:rPr>
                <w:lang w:val="sv-FI"/>
              </w:rPr>
              <w:t>NR_FDD_FR1_G, NR_FDD_FR1_H</w:t>
            </w:r>
            <w:r w:rsidR="007F5EF0">
              <w:rPr>
                <w:rFonts w:eastAsia="SimSun" w:hint="eastAsia"/>
                <w:lang w:val="en-US" w:eastAsia="zh-CN"/>
              </w:rPr>
              <w:t>,</w:t>
            </w:r>
          </w:p>
          <w:p w14:paraId="7BC8DE3B" w14:textId="18B28E22" w:rsidR="0058566D" w:rsidRDefault="007F5EF0" w:rsidP="007F5EF0">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eastAsia="zh-CN"/>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4B25CCAC" w14:textId="77777777" w:rsidR="0058566D" w:rsidRDefault="0058566D" w:rsidP="0058566D">
      <w:pPr>
        <w:pStyle w:val="B10"/>
        <w:rPr>
          <w:lang w:eastAsia="zh-CN"/>
        </w:rPr>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w:t>
      </w:r>
      <w:r>
        <w:rPr>
          <w:rFonts w:hint="eastAsia"/>
          <w:lang w:eastAsia="zh-CN"/>
        </w:rPr>
        <w:t>2</w:t>
      </w:r>
      <w:r w:rsidRPr="006820F3">
        <w:t>-1.</w:t>
      </w:r>
      <w:r>
        <w:t xml:space="preserve"> </w:t>
      </w:r>
    </w:p>
    <w:p w14:paraId="568153E5" w14:textId="0AF2C64D"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rPr>
          <w:lang w:eastAsia="zh-CN"/>
        </w:rPr>
      </w:pPr>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7F5EF0" w14:paraId="4434D3F0" w14:textId="77777777" w:rsidTr="008935F7">
        <w:trPr>
          <w:jc w:val="center"/>
        </w:trPr>
        <w:tc>
          <w:tcPr>
            <w:tcW w:w="1029" w:type="dxa"/>
            <w:tcBorders>
              <w:top w:val="nil"/>
              <w:left w:val="single" w:sz="4" w:space="0" w:color="auto"/>
              <w:bottom w:val="nil"/>
              <w:right w:val="single" w:sz="6" w:space="0" w:color="auto"/>
            </w:tcBorders>
          </w:tcPr>
          <w:p w14:paraId="2425E792" w14:textId="77777777" w:rsidR="007F5EF0" w:rsidRDefault="007F5EF0" w:rsidP="007F5EF0">
            <w:pPr>
              <w:pStyle w:val="TAC"/>
            </w:pPr>
          </w:p>
        </w:tc>
        <w:tc>
          <w:tcPr>
            <w:tcW w:w="1026" w:type="dxa"/>
            <w:tcBorders>
              <w:top w:val="nil"/>
              <w:left w:val="single" w:sz="6" w:space="0" w:color="auto"/>
              <w:bottom w:val="nil"/>
              <w:right w:val="single" w:sz="6" w:space="0" w:color="auto"/>
            </w:tcBorders>
          </w:tcPr>
          <w:p w14:paraId="5D31A49A" w14:textId="77777777" w:rsidR="007F5EF0" w:rsidRDefault="007F5EF0" w:rsidP="007F5EF0">
            <w:pPr>
              <w:pStyle w:val="TAC"/>
            </w:pPr>
          </w:p>
        </w:tc>
        <w:tc>
          <w:tcPr>
            <w:tcW w:w="798" w:type="dxa"/>
            <w:tcBorders>
              <w:top w:val="nil"/>
              <w:left w:val="single" w:sz="6" w:space="0" w:color="auto"/>
              <w:bottom w:val="nil"/>
              <w:right w:val="single" w:sz="6" w:space="0" w:color="auto"/>
            </w:tcBorders>
          </w:tcPr>
          <w:p w14:paraId="54849C9C" w14:textId="77777777" w:rsidR="007F5EF0" w:rsidRDefault="007F5EF0" w:rsidP="007F5EF0">
            <w:pPr>
              <w:pStyle w:val="TAC"/>
            </w:pPr>
          </w:p>
        </w:tc>
        <w:tc>
          <w:tcPr>
            <w:tcW w:w="1958" w:type="dxa"/>
            <w:tcBorders>
              <w:top w:val="single" w:sz="6" w:space="0" w:color="auto"/>
              <w:left w:val="single" w:sz="6" w:space="0" w:color="auto"/>
              <w:bottom w:val="single" w:sz="6" w:space="0" w:color="auto"/>
              <w:right w:val="single" w:sz="4" w:space="0" w:color="auto"/>
            </w:tcBorders>
          </w:tcPr>
          <w:p w14:paraId="7E78DF64" w14:textId="67EA1E07" w:rsidR="007F5EF0"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E1EED8B" w14:textId="1B8ED8F9" w:rsidR="007F5EF0" w:rsidRDefault="007F5EF0" w:rsidP="007F5EF0">
            <w:pPr>
              <w:pStyle w:val="TAC"/>
            </w:pPr>
            <w:r>
              <w:rPr>
                <w:rFonts w:eastAsia="SimSun" w:hint="eastAsia"/>
                <w:lang w:val="en-US" w:eastAsia="zh-CN"/>
              </w:rPr>
              <w:t>-113.5</w:t>
            </w:r>
          </w:p>
        </w:tc>
        <w:tc>
          <w:tcPr>
            <w:tcW w:w="827" w:type="dxa"/>
            <w:tcBorders>
              <w:top w:val="single" w:sz="6" w:space="0" w:color="auto"/>
              <w:left w:val="single" w:sz="4" w:space="0" w:color="auto"/>
              <w:bottom w:val="single" w:sz="6" w:space="0" w:color="auto"/>
              <w:right w:val="single" w:sz="6" w:space="0" w:color="auto"/>
            </w:tcBorders>
          </w:tcPr>
          <w:p w14:paraId="038BF532" w14:textId="5226878C" w:rsidR="007F5EF0" w:rsidRDefault="007F5EF0" w:rsidP="007F5EF0">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2B4A30D8" w14:textId="2B2ADD74" w:rsidR="007F5EF0" w:rsidRDefault="007F5EF0" w:rsidP="007F5EF0">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5840925A" w14:textId="267E6B95" w:rsidR="007F5EF0"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03B7644" w14:textId="5AF1EEB2" w:rsidR="007F5EF0" w:rsidRDefault="007F5EF0" w:rsidP="007F5EF0">
            <w:pPr>
              <w:pStyle w:val="TAC"/>
            </w:pPr>
            <w:r>
              <w:rPr>
                <w:rFonts w:eastAsia="SimSun" w:hint="eastAsia"/>
                <w:lang w:val="en-US" w:eastAsia="zh-CN"/>
              </w:rP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eastAsia="zh-CN"/>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eastAsia="zh-CN"/>
        </w:rPr>
        <w:t>10.1.4</w:t>
      </w:r>
      <w:r>
        <w:rPr>
          <w:lang w:val="en-US" w:eastAsia="zh-CN"/>
        </w:rPr>
        <w:t>B</w:t>
      </w:r>
      <w:r w:rsidRPr="00B63FA2">
        <w:rPr>
          <w:lang w:val="en-US" w:eastAsia="zh-CN"/>
        </w:rPr>
        <w:t>.1</w:t>
      </w:r>
      <w:r w:rsidRPr="00B63FA2">
        <w:rPr>
          <w:lang w:val="en-US" w:eastAsia="zh-CN"/>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eastAsia="zh-CN"/>
        </w:rPr>
      </w:pPr>
      <w:r w:rsidRPr="00B63FA2">
        <w:rPr>
          <w:lang w:val="en-US" w:eastAsia="zh-CN"/>
        </w:rPr>
        <w:t>10.1.4</w:t>
      </w:r>
      <w:r>
        <w:rPr>
          <w:lang w:val="en-US" w:eastAsia="zh-CN"/>
        </w:rPr>
        <w:t>B</w:t>
      </w:r>
      <w:r w:rsidRPr="00B63FA2">
        <w:rPr>
          <w:lang w:val="en-US" w:eastAsia="zh-CN"/>
        </w:rPr>
        <w:t>.1.1</w:t>
      </w:r>
      <w:r w:rsidRPr="00B63FA2">
        <w:rPr>
          <w:lang w:val="en-US" w:eastAsia="zh-CN"/>
        </w:rPr>
        <w:tab/>
      </w:r>
      <w:r w:rsidRPr="00B63FA2">
        <w:rPr>
          <w:lang w:eastAsia="zh-CN"/>
        </w:rPr>
        <w:t>Absolute</w:t>
      </w:r>
      <w:r w:rsidRPr="00B63FA2">
        <w:t xml:space="preserve"> Accuracy of </w:t>
      </w:r>
      <w:r w:rsidRPr="00B63FA2">
        <w:rPr>
          <w:lang w:eastAsia="zh-CN"/>
        </w:rPr>
        <w:t>SS-RSRP</w:t>
      </w:r>
      <w:r w:rsidRPr="00B63FA2">
        <w:rPr>
          <w:lang w:val="en-US" w:eastAsia="zh-CN"/>
        </w:rPr>
        <w:t xml:space="preserve"> in FR1</w:t>
      </w:r>
    </w:p>
    <w:p w14:paraId="414FDB4B" w14:textId="77777777" w:rsidR="00BE0199" w:rsidRPr="00B63FA2" w:rsidRDefault="00BE0199" w:rsidP="00BE0199">
      <w:pPr>
        <w:rPr>
          <w:rFonts w:cs="v4.2.0"/>
          <w:i/>
        </w:rPr>
      </w:pPr>
      <w:r w:rsidRPr="00B63FA2">
        <w:rPr>
          <w:rFonts w:cs="v4.2.0"/>
        </w:rPr>
        <w:t>The requirements for absolute accuracy of</w:t>
      </w:r>
      <w:r w:rsidRPr="00B63FA2">
        <w:rPr>
          <w:rFonts w:cs="v4.2.0"/>
          <w:lang w:eastAsia="zh-CN"/>
        </w:rPr>
        <w:t xml:space="preserve"> SS-RSRP</w:t>
      </w:r>
      <w:r w:rsidRPr="00B63FA2">
        <w:rPr>
          <w:rFonts w:cs="v4.2.0"/>
        </w:rPr>
        <w:t xml:space="preserve">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10.1.4</w:t>
      </w:r>
      <w:r>
        <w:rPr>
          <w:rFonts w:cs="v4.2.0"/>
          <w:lang w:eastAsia="zh-CN"/>
        </w:rPr>
        <w:t>B</w:t>
      </w:r>
      <w:r w:rsidRPr="00B63FA2">
        <w:rPr>
          <w:rFonts w:cs="v4.2.0"/>
          <w:lang w:eastAsia="zh-CN"/>
        </w:rPr>
        <w:t>.1.1</w:t>
      </w:r>
      <w:r w:rsidRPr="00B63FA2">
        <w:rPr>
          <w:rFonts w:cs="v4.2.0"/>
        </w:rPr>
        <w:t>-1 are valid under the following conditions:</w:t>
      </w:r>
    </w:p>
    <w:p w14:paraId="2720D13A" w14:textId="77777777" w:rsidR="00BE0199" w:rsidRPr="00B63FA2" w:rsidRDefault="00BE0199" w:rsidP="00F37389">
      <w:pPr>
        <w:pStyle w:val="B10"/>
        <w:rPr>
          <w:lang w:eastAsia="zh-CN"/>
        </w:rPr>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 xml:space="preserve">Table </w:t>
      </w:r>
      <w:r w:rsidRPr="00B63FA2">
        <w:rPr>
          <w:lang w:eastAsia="zh-CN"/>
        </w:rPr>
        <w:t>10.1.4</w:t>
      </w:r>
      <w:r>
        <w:rPr>
          <w:lang w:eastAsia="zh-CN"/>
        </w:rPr>
        <w:t>B</w:t>
      </w:r>
      <w:r w:rsidRPr="00B63FA2">
        <w:rPr>
          <w:lang w:eastAsia="zh-CN"/>
        </w:rPr>
        <w:t>.1.1-1</w:t>
      </w:r>
      <w:r w:rsidRPr="00B63FA2">
        <w:t xml:space="preserve">: </w:t>
      </w:r>
      <w:r w:rsidRPr="00B63FA2">
        <w:rPr>
          <w:lang w:eastAsia="zh-CN"/>
        </w:rPr>
        <w:t>SS-</w:t>
      </w:r>
      <w:r w:rsidRPr="00B63FA2">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rPr>
                <w:lang w:eastAsia="zh-CN"/>
              </w:rPr>
            </w:pPr>
            <w:r w:rsidRPr="00B63FA2">
              <w:rPr>
                <w:lang w:eastAsia="zh-CN"/>
              </w:rPr>
              <w:t>NR</w:t>
            </w:r>
            <w:r w:rsidRPr="00B63FA2">
              <w:t>_</w:t>
            </w:r>
            <w:r w:rsidRPr="00B63FA2">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0B2EA4">
        <w:trPr>
          <w:jc w:val="center"/>
        </w:trPr>
        <w:tc>
          <w:tcPr>
            <w:tcW w:w="1033" w:type="dxa"/>
            <w:tcBorders>
              <w:left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rPr>
                <w:lang w:eastAsia="zh-CN"/>
              </w:rPr>
            </w:pPr>
            <w:r w:rsidRPr="00B63FA2">
              <w:rPr>
                <w:lang w:eastAsia="zh-CN"/>
              </w:rPr>
              <w:t>NR</w:t>
            </w:r>
            <w:r w:rsidRPr="00B63FA2">
              <w:t>_</w:t>
            </w:r>
            <w:r w:rsidRPr="00B63FA2">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0B2EA4" w:rsidRPr="00B63FA2" w14:paraId="23A9F888"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1AFF23AB" w14:textId="77777777" w:rsidR="000B2EA4" w:rsidRPr="00B63FA2" w:rsidRDefault="000B2EA4" w:rsidP="000B2EA4">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90807D3" w14:textId="77777777" w:rsidR="000B2EA4" w:rsidRPr="00B63FA2" w:rsidRDefault="000B2EA4" w:rsidP="000B2EA4">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5421060A" w14:textId="77777777" w:rsidR="000B2EA4" w:rsidRPr="00B63FA2" w:rsidRDefault="000B2EA4" w:rsidP="000B2EA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F1860D" w14:textId="371A4E63" w:rsidR="000B2EA4" w:rsidRPr="00B63FA2"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B06115" w14:textId="073E0B21" w:rsidR="000B2EA4" w:rsidRPr="00B63FA2" w:rsidRDefault="000B2EA4" w:rsidP="000B2EA4">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8963F4" w14:textId="723DAF53" w:rsidR="000B2EA4" w:rsidRPr="00B63FA2"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CC7542" w14:textId="437C0826" w:rsidR="000B2EA4" w:rsidRPr="00B63FA2"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BB5B49" w14:textId="08518388" w:rsidR="000B2EA4" w:rsidRPr="00B63FA2" w:rsidRDefault="000B2EA4" w:rsidP="000B2EA4">
            <w:pPr>
              <w:pStyle w:val="TAC"/>
            </w:pPr>
            <w:r>
              <w:rPr>
                <w:rFonts w:eastAsia="SimSun" w:hint="eastAsia"/>
                <w:lang w:val="en-US" w:eastAsia="zh-CN"/>
              </w:rPr>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A4ED0CF" w14:textId="77777777" w:rsidR="000B2EA4" w:rsidRDefault="00BE0199" w:rsidP="000B2EA4">
            <w:pPr>
              <w:pStyle w:val="TAC"/>
              <w:rPr>
                <w:rFonts w:eastAsia="SimSun"/>
                <w:lang w:val="en-US" w:eastAsia="zh-CN"/>
              </w:rPr>
            </w:pPr>
            <w:r w:rsidRPr="00B63FA2">
              <w:rPr>
                <w:lang w:val="sv-FI"/>
              </w:rPr>
              <w:t>NR_FDD_FR1_G, NR_FDD_FR1_H</w:t>
            </w:r>
            <w:r w:rsidR="000B2EA4">
              <w:rPr>
                <w:rFonts w:eastAsia="SimSun" w:hint="eastAsia"/>
                <w:lang w:val="en-US" w:eastAsia="zh-CN"/>
              </w:rPr>
              <w:t>,</w:t>
            </w:r>
          </w:p>
          <w:p w14:paraId="68142CB2" w14:textId="6CAD75A1" w:rsidR="00BE0199" w:rsidRPr="00B63FA2" w:rsidRDefault="000B2EA4" w:rsidP="000B2EA4">
            <w:pPr>
              <w:pStyle w:val="TAC"/>
              <w:rPr>
                <w:lang w:val="sv-FI"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Pr>
        <w:rPr>
          <w:lang w:eastAsia="zh-CN"/>
        </w:rPr>
      </w:pPr>
    </w:p>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37943ED" w14:textId="77777777" w:rsidR="0083456E" w:rsidRPr="009C5807" w:rsidRDefault="0083456E" w:rsidP="0083456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02242794" w14:textId="77777777" w:rsidR="0083456E" w:rsidRPr="009C5807" w:rsidRDefault="0083456E" w:rsidP="0083456E">
      <w:pPr>
        <w:pStyle w:val="B10"/>
        <w:rPr>
          <w:lang w:eastAsia="zh-CN"/>
        </w:rPr>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411B6ABA"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53DA3770"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758DA3AB"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55CCCB1C"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eastAsia="zh-CN"/>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Pr>
        <w:rPr>
          <w:lang w:eastAsia="zh-CN"/>
        </w:rPr>
      </w:pPr>
    </w:p>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203C6F18" w14:textId="77777777" w:rsidR="0083456E" w:rsidRPr="009C5807" w:rsidRDefault="0083456E" w:rsidP="0083456E">
      <w:pPr>
        <w:pStyle w:val="B10"/>
        <w:rPr>
          <w:lang w:eastAsia="zh-CN"/>
        </w:rPr>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2C98D1E8"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7DB977DC"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Pr>
        <w:rPr>
          <w:lang w:eastAsia="zh-CN"/>
        </w:rPr>
      </w:pPr>
    </w:p>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0.1.5.1.1</w:t>
      </w:r>
      <w:r w:rsidRPr="009C5807">
        <w:rPr>
          <w:lang w:val="en-US" w:eastAsia="zh-CN"/>
        </w:rPr>
        <w:tab/>
        <w:t>Absolute SS-RSRP Accuracy</w:t>
      </w:r>
    </w:p>
    <w:p w14:paraId="0FF0957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10.1.5.1.1</w:t>
      </w:r>
      <w:r w:rsidRPr="009C5807">
        <w:rPr>
          <w:rFonts w:cs="v4.2.0"/>
        </w:rPr>
        <w:t>-1 are valid under the following conditions:</w:t>
      </w:r>
    </w:p>
    <w:p w14:paraId="6A1F084D" w14:textId="77777777" w:rsidR="001F5A79" w:rsidRPr="009C5807" w:rsidRDefault="001F5A79" w:rsidP="00EF1BE1">
      <w:pPr>
        <w:pStyle w:val="B10"/>
        <w:rPr>
          <w:lang w:eastAsia="zh-CN"/>
        </w:rPr>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rPr>
          <w:lang w:eastAsia="zh-CN"/>
        </w:rPr>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Pr>
        <w:rPr>
          <w:lang w:eastAsia="zh-CN"/>
        </w:rPr>
      </w:pPr>
    </w:p>
    <w:p w14:paraId="457F7FFC" w14:textId="088A9ECB"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0.1.5.1.2</w:t>
      </w:r>
      <w:r w:rsidRPr="009C5807">
        <w:rPr>
          <w:lang w:val="en-US" w:eastAsia="zh-CN"/>
        </w:rPr>
        <w:tab/>
        <w:t>Relative SS-RSRP Accuracy</w:t>
      </w:r>
    </w:p>
    <w:p w14:paraId="475DC3AF"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14:paraId="0270E4CC" w14:textId="77777777" w:rsidR="001F5A79" w:rsidRPr="009C5807" w:rsidRDefault="001F5A79" w:rsidP="00EF1BE1">
      <w:pPr>
        <w:pStyle w:val="B10"/>
        <w:rPr>
          <w:lang w:eastAsia="zh-CN"/>
        </w:rPr>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eastAsia="zh-CN"/>
        </w:rPr>
      </w:pPr>
      <w:r>
        <w:rPr>
          <w:lang w:val="en-US" w:eastAsia="zh-CN"/>
        </w:rPr>
        <w:t>10.1.5.3.1</w:t>
      </w:r>
      <w:r>
        <w:rPr>
          <w:lang w:val="en-US" w:eastAsia="zh-CN"/>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 xml:space="preserve">The accuracy requirements in Table </w:t>
      </w:r>
      <w:r>
        <w:rPr>
          <w:rFonts w:cs="v4.2.0"/>
          <w:lang w:eastAsia="zh-CN"/>
        </w:rPr>
        <w:t>10.1.5.3.1</w:t>
      </w:r>
      <w:r>
        <w:rPr>
          <w:rFonts w:cs="v4.2.0"/>
        </w:rPr>
        <w:t>-1 are valid under the following conditions:</w:t>
      </w:r>
    </w:p>
    <w:p w14:paraId="3415710F" w14:textId="77777777" w:rsidR="0058566D" w:rsidRDefault="0058566D" w:rsidP="0058566D">
      <w:pPr>
        <w:pStyle w:val="B10"/>
        <w:rPr>
          <w:lang w:eastAsia="zh-CN"/>
        </w:rPr>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.1-1.</w:t>
      </w:r>
    </w:p>
    <w:p w14:paraId="7E313039" w14:textId="05BBE9F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 xml:space="preserve">Table </w:t>
      </w:r>
      <w:r>
        <w:rPr>
          <w:lang w:eastAsia="zh-CN"/>
        </w:rPr>
        <w:t>10.1.5.3.1-1</w:t>
      </w:r>
      <w:r>
        <w:t xml:space="preserve">: </w:t>
      </w:r>
      <w:r>
        <w:rPr>
          <w:lang w:eastAsia="zh-CN"/>
        </w:rPr>
        <w:t>CSI-RSRP</w:t>
      </w:r>
      <w:r>
        <w:t xml:space="preserve"> Inter frequency absolute accuracy</w:t>
      </w:r>
      <w:r>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Pr>
        <w:rPr>
          <w:lang w:eastAsia="zh-CN"/>
        </w:rPr>
      </w:pPr>
    </w:p>
    <w:p w14:paraId="1A378DAF" w14:textId="77777777" w:rsidR="0058566D" w:rsidRDefault="0058566D" w:rsidP="0058566D">
      <w:pPr>
        <w:pStyle w:val="Heading5"/>
        <w:rPr>
          <w:lang w:val="en-US" w:eastAsia="zh-CN"/>
        </w:rPr>
      </w:pPr>
      <w:r>
        <w:rPr>
          <w:lang w:val="en-US" w:eastAsia="zh-CN"/>
        </w:rPr>
        <w:t>10.1.5.3.2</w:t>
      </w:r>
      <w:r>
        <w:rPr>
          <w:lang w:val="en-US" w:eastAsia="zh-CN"/>
        </w:rPr>
        <w:tab/>
        <w:t>Relative CSI-RSRP Accuracy</w:t>
      </w:r>
    </w:p>
    <w:p w14:paraId="60432CF1"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rPr>
          <w:lang w:eastAsia="zh-CN"/>
        </w:rPr>
        <w:t>10.1.5.3.2</w:t>
      </w:r>
      <w:r>
        <w:rPr>
          <w:rFonts w:cs="v4.2.0"/>
        </w:rPr>
        <w:t>-1 are valid under the following conditions:</w:t>
      </w:r>
    </w:p>
    <w:p w14:paraId="43A61406" w14:textId="77777777" w:rsidR="0058566D" w:rsidRDefault="0058566D" w:rsidP="0058566D">
      <w:pPr>
        <w:pStyle w:val="B10"/>
        <w:rPr>
          <w:lang w:eastAsia="zh-CN"/>
        </w:rPr>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w:t>
      </w:r>
      <w:r>
        <w:rPr>
          <w:rFonts w:hint="eastAsia"/>
          <w:lang w:eastAsia="zh-CN"/>
        </w:rPr>
        <w:t>2</w:t>
      </w:r>
      <w:r w:rsidRPr="006820F3">
        <w:t>-1.</w:t>
      </w:r>
      <w:r>
        <w:t xml:space="preserve"> </w:t>
      </w:r>
    </w:p>
    <w:p w14:paraId="7D825DB9" w14:textId="77777777" w:rsidR="0058566D" w:rsidRDefault="0058566D" w:rsidP="0058566D">
      <w:pPr>
        <w:pStyle w:val="B10"/>
        <w:rPr>
          <w:lang w:eastAsia="zh-CN"/>
        </w:rPr>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rPr>
          <w:lang w:eastAsia="zh-CN"/>
        </w:rPr>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 xml:space="preserve">Table </w:t>
      </w:r>
      <w:r>
        <w:rPr>
          <w:lang w:eastAsia="zh-CN"/>
        </w:rPr>
        <w:t>10.1.5.3.2</w:t>
      </w:r>
      <w:r>
        <w:t xml:space="preserve">-1: </w:t>
      </w:r>
      <w:r>
        <w:rPr>
          <w:lang w:eastAsia="zh-CN"/>
        </w:rPr>
        <w:t>CSI-RSRP</w:t>
      </w:r>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eastAsia="zh-CN"/>
        </w:rPr>
      </w:pPr>
      <w:r w:rsidRPr="00B63FA2">
        <w:rPr>
          <w:lang w:val="en-US" w:eastAsia="zh-CN"/>
        </w:rPr>
        <w:t>10.1.5</w:t>
      </w:r>
      <w:r>
        <w:rPr>
          <w:lang w:val="en-US" w:eastAsia="zh-CN"/>
        </w:rPr>
        <w:t>B</w:t>
      </w:r>
      <w:r w:rsidRPr="00B63FA2">
        <w:rPr>
          <w:lang w:val="en-US" w:eastAsia="zh-CN"/>
        </w:rPr>
        <w:t>.1.1</w:t>
      </w:r>
      <w:r w:rsidRPr="00B63FA2">
        <w:rPr>
          <w:lang w:val="en-US" w:eastAsia="zh-CN"/>
        </w:rPr>
        <w:tab/>
        <w:t>Absolute SS-RSRP Accuracy</w:t>
      </w:r>
    </w:p>
    <w:p w14:paraId="48C1CD56" w14:textId="77777777" w:rsidR="00BE0199" w:rsidRPr="00B63FA2" w:rsidRDefault="00BE0199" w:rsidP="00BE0199">
      <w:pPr>
        <w:rPr>
          <w:rFonts w:cs="v4.2.0"/>
          <w:i/>
        </w:rPr>
      </w:pPr>
      <w:r w:rsidRPr="00B63FA2">
        <w:rPr>
          <w:rFonts w:cs="v4.2.0"/>
        </w:rPr>
        <w:t xml:space="preserve">Unless otherwise specified, the requirements for absolute accuracy of </w:t>
      </w:r>
      <w:r w:rsidRPr="00B63FA2">
        <w:rPr>
          <w:rFonts w:cs="v4.2.0"/>
          <w:lang w:eastAsia="zh-CN"/>
        </w:rPr>
        <w:t>SS-RSRP</w:t>
      </w:r>
      <w:r w:rsidRPr="00B63FA2">
        <w:rPr>
          <w:rFonts w:cs="v4.2.0"/>
        </w:rPr>
        <w:t xml:space="preserve">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10.1.5</w:t>
      </w:r>
      <w:r>
        <w:rPr>
          <w:rFonts w:cs="v4.2.0"/>
          <w:lang w:eastAsia="zh-CN"/>
        </w:rPr>
        <w:t>B</w:t>
      </w:r>
      <w:r w:rsidRPr="00B63FA2">
        <w:rPr>
          <w:rFonts w:cs="v4.2.0"/>
          <w:lang w:eastAsia="zh-CN"/>
        </w:rPr>
        <w:t>.1.1</w:t>
      </w:r>
      <w:r w:rsidRPr="00B63FA2">
        <w:rPr>
          <w:rFonts w:cs="v4.2.0"/>
        </w:rPr>
        <w:t>-1 are valid under the following conditions:</w:t>
      </w:r>
    </w:p>
    <w:p w14:paraId="6C4B3D30" w14:textId="77777777" w:rsidR="00BE0199" w:rsidRPr="00B63FA2" w:rsidRDefault="00BE0199" w:rsidP="00F37389">
      <w:pPr>
        <w:pStyle w:val="B10"/>
        <w:rPr>
          <w:lang w:eastAsia="zh-CN"/>
        </w:rPr>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 xml:space="preserve">Table </w:t>
      </w:r>
      <w:r w:rsidRPr="00B63FA2">
        <w:rPr>
          <w:lang w:eastAsia="zh-CN"/>
        </w:rPr>
        <w:t>10.1.5</w:t>
      </w:r>
      <w:r>
        <w:rPr>
          <w:lang w:eastAsia="zh-CN"/>
        </w:rPr>
        <w:t>B</w:t>
      </w:r>
      <w:r w:rsidRPr="00B63FA2">
        <w:rPr>
          <w:lang w:eastAsia="zh-CN"/>
        </w:rPr>
        <w:t>.1.1-1</w:t>
      </w:r>
      <w:r w:rsidRPr="00B63FA2">
        <w:t xml:space="preserve">: </w:t>
      </w:r>
      <w:r w:rsidRPr="00B63FA2">
        <w:rPr>
          <w:lang w:eastAsia="zh-CN"/>
        </w:rPr>
        <w:t>SS-RSRP</w:t>
      </w:r>
      <w:r w:rsidRPr="00B63FA2">
        <w:t xml:space="preserve"> Inter frequency absolute accuracy</w:t>
      </w:r>
      <w:r w:rsidRPr="00B63FA2">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Pr>
        <w:rPr>
          <w:lang w:eastAsia="zh-CN"/>
        </w:rPr>
      </w:pPr>
    </w:p>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lang w:eastAsia="zh-CN"/>
        </w:rPr>
        <w:t xml:space="preserve">and L3 reporting </w:t>
      </w:r>
      <w:r w:rsidRPr="009C5807">
        <w:rPr>
          <w:rFonts w:cs="v4.2.0"/>
        </w:rPr>
        <w:t xml:space="preserve">is defined from 0 </w:t>
      </w:r>
      <w:r w:rsidR="00550E13">
        <w:rPr>
          <w:rFonts w:cs="v4.2.0" w:hint="eastAsia"/>
          <w:lang w:eastAsia="zh-CN"/>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lang w:eastAsia="zh-CN"/>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rPr>
                <w:lang w:eastAsia="zh-CN"/>
              </w:rPr>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t>Table 10.1.6.1-2: Differential SS-RSRP and CSI-RSRP measurement (for L1 reporting</w:t>
      </w:r>
      <w:r w:rsidR="00550E13" w:rsidRPr="00550E13">
        <w:rPr>
          <w:rFonts w:hint="eastAsia"/>
          <w:lang w:eastAsia="zh-CN"/>
        </w:rPr>
        <w:t xml:space="preserve"> </w:t>
      </w:r>
      <w:r w:rsidR="00550E13">
        <w:rPr>
          <w:rFonts w:hint="eastAsia"/>
          <w:lang w:eastAsia="zh-CN"/>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rPr>
                <w:lang w:eastAsia="zh-CN"/>
              </w:rPr>
            </w:pPr>
            <w:r w:rsidRPr="009C5807">
              <w:rPr>
                <w:lang w:eastAsia="zh-CN"/>
              </w:rPr>
              <w:t>Reported value</w:t>
            </w:r>
          </w:p>
        </w:tc>
        <w:tc>
          <w:tcPr>
            <w:tcW w:w="3034" w:type="dxa"/>
          </w:tcPr>
          <w:p w14:paraId="17DDBF37" w14:textId="77777777" w:rsidR="001F5A79" w:rsidRPr="009C5807" w:rsidRDefault="001F5A79" w:rsidP="00DB6585">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rPr>
                <w:lang w:eastAsia="zh-CN"/>
              </w:rPr>
            </w:pPr>
            <w:r w:rsidRPr="009C5807">
              <w:rPr>
                <w:lang w:eastAsia="zh-CN"/>
              </w:rPr>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rPr>
                <w:lang w:eastAsia="zh-CN"/>
              </w:rPr>
            </w:pPr>
            <w:r w:rsidRPr="009C5807">
              <w:rPr>
                <w:lang w:eastAsia="zh-CN"/>
              </w:rPr>
              <w:t>DIFFRSRP_0</w:t>
            </w:r>
          </w:p>
        </w:tc>
        <w:tc>
          <w:tcPr>
            <w:tcW w:w="3034" w:type="dxa"/>
          </w:tcPr>
          <w:p w14:paraId="6F25A3D2" w14:textId="77777777" w:rsidR="001F5A79" w:rsidRPr="009C5807" w:rsidRDefault="001F5A79" w:rsidP="00DB6585">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120AA54E" w14:textId="77777777" w:rsidR="001F5A79" w:rsidRPr="009C5807" w:rsidRDefault="001F5A79" w:rsidP="00DB6585">
            <w:pPr>
              <w:pStyle w:val="TAL"/>
              <w:rPr>
                <w:lang w:eastAsia="zh-CN"/>
              </w:rPr>
            </w:pPr>
            <w:r w:rsidRPr="009C5807">
              <w:rPr>
                <w:lang w:eastAsia="zh-CN"/>
              </w:rPr>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rPr>
                <w:lang w:eastAsia="zh-CN"/>
              </w:rPr>
            </w:pPr>
            <w:r w:rsidRPr="009C5807">
              <w:rPr>
                <w:lang w:eastAsia="zh-CN"/>
              </w:rPr>
              <w:t>DIFFRSRP_1</w:t>
            </w:r>
          </w:p>
        </w:tc>
        <w:tc>
          <w:tcPr>
            <w:tcW w:w="3034" w:type="dxa"/>
          </w:tcPr>
          <w:p w14:paraId="4412E760" w14:textId="77777777" w:rsidR="001F5A79" w:rsidRPr="009C5807" w:rsidRDefault="001F5A79" w:rsidP="00DB6585">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432C96" w14:textId="77777777" w:rsidR="001F5A79" w:rsidRPr="009C5807" w:rsidRDefault="001F5A79" w:rsidP="00DB6585">
            <w:pPr>
              <w:pStyle w:val="TAL"/>
              <w:rPr>
                <w:lang w:eastAsia="zh-CN"/>
              </w:rPr>
            </w:pPr>
            <w:r w:rsidRPr="009C5807">
              <w:rPr>
                <w:lang w:eastAsia="zh-CN"/>
              </w:rPr>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rPr>
                <w:lang w:eastAsia="zh-CN"/>
              </w:rPr>
            </w:pPr>
            <w:r w:rsidRPr="009C5807">
              <w:rPr>
                <w:lang w:eastAsia="zh-CN"/>
              </w:rPr>
              <w:t>DIFFRSRP_2</w:t>
            </w:r>
          </w:p>
        </w:tc>
        <w:tc>
          <w:tcPr>
            <w:tcW w:w="3034" w:type="dxa"/>
          </w:tcPr>
          <w:p w14:paraId="28B9575B" w14:textId="77777777" w:rsidR="001F5A79" w:rsidRPr="009C5807" w:rsidRDefault="001F5A79" w:rsidP="00DB6585">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69590B15" w14:textId="77777777" w:rsidR="001F5A79" w:rsidRPr="009C5807" w:rsidRDefault="001F5A79" w:rsidP="00DB6585">
            <w:pPr>
              <w:pStyle w:val="TAL"/>
              <w:rPr>
                <w:lang w:eastAsia="zh-CN"/>
              </w:rPr>
            </w:pPr>
            <w:r w:rsidRPr="009C5807">
              <w:rPr>
                <w:lang w:eastAsia="zh-CN"/>
              </w:rPr>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rPr>
                <w:lang w:eastAsia="zh-CN"/>
              </w:rPr>
            </w:pPr>
            <w:r w:rsidRPr="009C5807">
              <w:rPr>
                <w:lang w:eastAsia="zh-CN"/>
              </w:rPr>
              <w:t>DIFFRSRP_3</w:t>
            </w:r>
          </w:p>
        </w:tc>
        <w:tc>
          <w:tcPr>
            <w:tcW w:w="3034" w:type="dxa"/>
          </w:tcPr>
          <w:p w14:paraId="462ED06B" w14:textId="77777777" w:rsidR="001F5A79" w:rsidRPr="009C5807" w:rsidRDefault="001F5A79" w:rsidP="00DB6585">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CFE7F74" w14:textId="77777777" w:rsidR="001F5A79" w:rsidRPr="009C5807" w:rsidRDefault="001F5A79" w:rsidP="00DB6585">
            <w:pPr>
              <w:pStyle w:val="TAL"/>
              <w:rPr>
                <w:lang w:eastAsia="zh-CN"/>
              </w:rPr>
            </w:pPr>
            <w:r w:rsidRPr="009C5807">
              <w:rPr>
                <w:lang w:eastAsia="zh-CN"/>
              </w:rPr>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rPr>
                <w:lang w:eastAsia="zh-CN"/>
              </w:rPr>
            </w:pPr>
            <w:r w:rsidRPr="009C5807">
              <w:rPr>
                <w:lang w:eastAsia="zh-CN"/>
              </w:rPr>
              <w:t>DIFFRSRP_4</w:t>
            </w:r>
          </w:p>
        </w:tc>
        <w:tc>
          <w:tcPr>
            <w:tcW w:w="3034" w:type="dxa"/>
          </w:tcPr>
          <w:p w14:paraId="2572EBA1" w14:textId="77777777" w:rsidR="001F5A79" w:rsidRPr="009C5807" w:rsidRDefault="001F5A79" w:rsidP="00DB6585">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44C63403" w14:textId="77777777" w:rsidR="001F5A79" w:rsidRPr="009C5807" w:rsidRDefault="001F5A79" w:rsidP="00DB6585">
            <w:pPr>
              <w:pStyle w:val="TAL"/>
              <w:rPr>
                <w:lang w:eastAsia="zh-CN"/>
              </w:rPr>
            </w:pPr>
            <w:r w:rsidRPr="009C5807">
              <w:rPr>
                <w:lang w:eastAsia="zh-CN"/>
              </w:rPr>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rPr>
                <w:lang w:eastAsia="zh-CN"/>
              </w:rPr>
            </w:pPr>
            <w:r w:rsidRPr="009C5807">
              <w:rPr>
                <w:lang w:eastAsia="zh-CN"/>
              </w:rPr>
              <w:t>DIFFRSRP_5</w:t>
            </w:r>
          </w:p>
        </w:tc>
        <w:tc>
          <w:tcPr>
            <w:tcW w:w="3034" w:type="dxa"/>
          </w:tcPr>
          <w:p w14:paraId="499E9544" w14:textId="77777777" w:rsidR="001F5A79" w:rsidRPr="009C5807" w:rsidRDefault="001F5A79" w:rsidP="00DB6585">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3D12982" w14:textId="77777777" w:rsidR="001F5A79" w:rsidRPr="009C5807" w:rsidRDefault="001F5A79" w:rsidP="00DB6585">
            <w:pPr>
              <w:pStyle w:val="TAL"/>
              <w:rPr>
                <w:lang w:eastAsia="zh-CN"/>
              </w:rPr>
            </w:pPr>
            <w:r w:rsidRPr="009C5807">
              <w:rPr>
                <w:lang w:eastAsia="zh-CN"/>
              </w:rPr>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rPr>
                <w:lang w:eastAsia="zh-CN"/>
              </w:rPr>
            </w:pPr>
            <w:r w:rsidRPr="009C5807">
              <w:rPr>
                <w:lang w:eastAsia="zh-CN"/>
              </w:rPr>
              <w:t>DIFFRSRP_6</w:t>
            </w:r>
          </w:p>
        </w:tc>
        <w:tc>
          <w:tcPr>
            <w:tcW w:w="3034" w:type="dxa"/>
          </w:tcPr>
          <w:p w14:paraId="4808461B" w14:textId="77777777" w:rsidR="001F5A79" w:rsidRPr="009C5807" w:rsidRDefault="001F5A79" w:rsidP="00DB6585">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0765839" w14:textId="77777777" w:rsidR="001F5A79" w:rsidRPr="009C5807" w:rsidRDefault="001F5A79" w:rsidP="00DB6585">
            <w:pPr>
              <w:pStyle w:val="TAL"/>
              <w:rPr>
                <w:lang w:eastAsia="zh-CN"/>
              </w:rPr>
            </w:pPr>
            <w:r w:rsidRPr="009C5807">
              <w:rPr>
                <w:lang w:eastAsia="zh-CN"/>
              </w:rPr>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rPr>
                <w:lang w:eastAsia="zh-CN"/>
              </w:rPr>
            </w:pPr>
            <w:r w:rsidRPr="009C5807">
              <w:rPr>
                <w:lang w:eastAsia="zh-CN"/>
              </w:rPr>
              <w:t>DIFFRSRP_7</w:t>
            </w:r>
          </w:p>
        </w:tc>
        <w:tc>
          <w:tcPr>
            <w:tcW w:w="3034" w:type="dxa"/>
          </w:tcPr>
          <w:p w14:paraId="4CD7B5AD" w14:textId="77777777" w:rsidR="001F5A79" w:rsidRPr="009C5807" w:rsidRDefault="001F5A79" w:rsidP="00DB6585">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A618119" w14:textId="77777777" w:rsidR="001F5A79" w:rsidRPr="009C5807" w:rsidRDefault="001F5A79" w:rsidP="00DB6585">
            <w:pPr>
              <w:pStyle w:val="TAL"/>
              <w:rPr>
                <w:lang w:eastAsia="zh-CN"/>
              </w:rPr>
            </w:pPr>
            <w:r w:rsidRPr="009C5807">
              <w:rPr>
                <w:lang w:eastAsia="zh-CN"/>
              </w:rPr>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rPr>
                <w:lang w:eastAsia="zh-CN"/>
              </w:rPr>
            </w:pPr>
            <w:r w:rsidRPr="009C5807">
              <w:rPr>
                <w:lang w:eastAsia="zh-CN"/>
              </w:rPr>
              <w:t>DIFFRSRP_8</w:t>
            </w:r>
          </w:p>
        </w:tc>
        <w:tc>
          <w:tcPr>
            <w:tcW w:w="3034" w:type="dxa"/>
          </w:tcPr>
          <w:p w14:paraId="2FEAD032" w14:textId="77777777" w:rsidR="001F5A79" w:rsidRPr="009C5807" w:rsidRDefault="001F5A79" w:rsidP="00DB6585">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5E41DCEA" w14:textId="77777777" w:rsidR="001F5A79" w:rsidRPr="009C5807" w:rsidRDefault="001F5A79" w:rsidP="00DB6585">
            <w:pPr>
              <w:pStyle w:val="TAL"/>
              <w:rPr>
                <w:lang w:eastAsia="zh-CN"/>
              </w:rPr>
            </w:pPr>
            <w:r w:rsidRPr="009C5807">
              <w:rPr>
                <w:lang w:eastAsia="zh-CN"/>
              </w:rPr>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rPr>
                <w:lang w:eastAsia="zh-CN"/>
              </w:rPr>
            </w:pPr>
            <w:r w:rsidRPr="009C5807">
              <w:rPr>
                <w:lang w:eastAsia="zh-CN"/>
              </w:rPr>
              <w:t>DIFFRSRP_9</w:t>
            </w:r>
          </w:p>
        </w:tc>
        <w:tc>
          <w:tcPr>
            <w:tcW w:w="3034" w:type="dxa"/>
          </w:tcPr>
          <w:p w14:paraId="076C2D9D" w14:textId="77777777" w:rsidR="001F5A79" w:rsidRPr="009C5807" w:rsidRDefault="001F5A79" w:rsidP="00DB6585">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C1E9BE7" w14:textId="77777777" w:rsidR="001F5A79" w:rsidRPr="009C5807" w:rsidRDefault="001F5A79" w:rsidP="00DB6585">
            <w:pPr>
              <w:pStyle w:val="TAL"/>
              <w:rPr>
                <w:lang w:eastAsia="zh-CN"/>
              </w:rPr>
            </w:pPr>
            <w:r w:rsidRPr="009C5807">
              <w:rPr>
                <w:lang w:eastAsia="zh-CN"/>
              </w:rPr>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rPr>
                <w:lang w:eastAsia="zh-CN"/>
              </w:rPr>
            </w:pPr>
            <w:r w:rsidRPr="009C5807">
              <w:rPr>
                <w:lang w:eastAsia="zh-CN"/>
              </w:rPr>
              <w:t>DIFFRSRP_10</w:t>
            </w:r>
          </w:p>
        </w:tc>
        <w:tc>
          <w:tcPr>
            <w:tcW w:w="3034" w:type="dxa"/>
          </w:tcPr>
          <w:p w14:paraId="30608BDF" w14:textId="77777777" w:rsidR="001F5A79" w:rsidRPr="009C5807" w:rsidRDefault="001F5A79" w:rsidP="00DB6585">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02E2AAFB" w14:textId="77777777" w:rsidR="001F5A79" w:rsidRPr="009C5807" w:rsidRDefault="001F5A79" w:rsidP="00DB6585">
            <w:pPr>
              <w:pStyle w:val="TAL"/>
              <w:rPr>
                <w:lang w:eastAsia="zh-CN"/>
              </w:rPr>
            </w:pPr>
            <w:r w:rsidRPr="009C5807">
              <w:rPr>
                <w:lang w:eastAsia="zh-CN"/>
              </w:rPr>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rPr>
                <w:lang w:eastAsia="zh-CN"/>
              </w:rPr>
            </w:pPr>
            <w:r w:rsidRPr="009C5807">
              <w:rPr>
                <w:lang w:eastAsia="zh-CN"/>
              </w:rPr>
              <w:t>DIFFRSRP_11</w:t>
            </w:r>
          </w:p>
        </w:tc>
        <w:tc>
          <w:tcPr>
            <w:tcW w:w="3034" w:type="dxa"/>
          </w:tcPr>
          <w:p w14:paraId="6B53728A" w14:textId="77777777" w:rsidR="001F5A79" w:rsidRPr="009C5807" w:rsidRDefault="001F5A79" w:rsidP="00DB6585">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7B5E1376" w14:textId="77777777" w:rsidR="001F5A79" w:rsidRPr="009C5807" w:rsidRDefault="001F5A79" w:rsidP="00DB6585">
            <w:pPr>
              <w:pStyle w:val="TAL"/>
              <w:rPr>
                <w:lang w:eastAsia="zh-CN"/>
              </w:rPr>
            </w:pPr>
            <w:r w:rsidRPr="009C5807">
              <w:rPr>
                <w:lang w:eastAsia="zh-CN"/>
              </w:rPr>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rPr>
                <w:lang w:eastAsia="zh-CN"/>
              </w:rPr>
            </w:pPr>
            <w:r w:rsidRPr="009C5807">
              <w:rPr>
                <w:lang w:eastAsia="zh-CN"/>
              </w:rPr>
              <w:t>DIFFRSRP_12</w:t>
            </w:r>
          </w:p>
        </w:tc>
        <w:tc>
          <w:tcPr>
            <w:tcW w:w="3034" w:type="dxa"/>
          </w:tcPr>
          <w:p w14:paraId="5F183BC0" w14:textId="77777777" w:rsidR="001F5A79" w:rsidRPr="009C5807" w:rsidRDefault="001F5A79" w:rsidP="00DB6585">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FB92239" w14:textId="77777777" w:rsidR="001F5A79" w:rsidRPr="009C5807" w:rsidRDefault="001F5A79" w:rsidP="00DB6585">
            <w:pPr>
              <w:pStyle w:val="TAL"/>
              <w:rPr>
                <w:lang w:eastAsia="zh-CN"/>
              </w:rPr>
            </w:pPr>
            <w:r w:rsidRPr="009C5807">
              <w:rPr>
                <w:lang w:eastAsia="zh-CN"/>
              </w:rPr>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rPr>
                <w:lang w:eastAsia="zh-CN"/>
              </w:rPr>
            </w:pPr>
            <w:r w:rsidRPr="009C5807">
              <w:rPr>
                <w:lang w:eastAsia="zh-CN"/>
              </w:rPr>
              <w:t>DIFFRSRP_13</w:t>
            </w:r>
          </w:p>
        </w:tc>
        <w:tc>
          <w:tcPr>
            <w:tcW w:w="3034" w:type="dxa"/>
          </w:tcPr>
          <w:p w14:paraId="0AD4DAF3" w14:textId="77777777" w:rsidR="001F5A79" w:rsidRPr="009C5807" w:rsidRDefault="001F5A79" w:rsidP="00DB6585">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22E052AD" w14:textId="77777777" w:rsidR="001F5A79" w:rsidRPr="009C5807" w:rsidRDefault="001F5A79" w:rsidP="00DB6585">
            <w:pPr>
              <w:pStyle w:val="TAL"/>
              <w:rPr>
                <w:lang w:eastAsia="zh-CN"/>
              </w:rPr>
            </w:pPr>
            <w:r w:rsidRPr="009C5807">
              <w:rPr>
                <w:lang w:eastAsia="zh-CN"/>
              </w:rPr>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rPr>
                <w:lang w:eastAsia="zh-CN"/>
              </w:rPr>
            </w:pPr>
            <w:r w:rsidRPr="009C5807">
              <w:rPr>
                <w:lang w:eastAsia="zh-CN"/>
              </w:rPr>
              <w:t>DIFFRSRP_14</w:t>
            </w:r>
          </w:p>
        </w:tc>
        <w:tc>
          <w:tcPr>
            <w:tcW w:w="3034" w:type="dxa"/>
          </w:tcPr>
          <w:p w14:paraId="0B90CA48" w14:textId="77777777" w:rsidR="001F5A79" w:rsidRPr="009C5807" w:rsidRDefault="001F5A79" w:rsidP="00DB6585">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CACE1A8" w14:textId="77777777" w:rsidR="001F5A79" w:rsidRPr="009C5807" w:rsidRDefault="001F5A79" w:rsidP="00DB6585">
            <w:pPr>
              <w:pStyle w:val="TAL"/>
              <w:rPr>
                <w:lang w:eastAsia="zh-CN"/>
              </w:rPr>
            </w:pPr>
            <w:r w:rsidRPr="009C5807">
              <w:rPr>
                <w:lang w:eastAsia="zh-CN"/>
              </w:rPr>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rPr>
                <w:lang w:eastAsia="zh-CN"/>
              </w:rPr>
            </w:pPr>
            <w:r w:rsidRPr="009C5807">
              <w:rPr>
                <w:lang w:eastAsia="zh-CN"/>
              </w:rPr>
              <w:t>DIFFRSRP_15</w:t>
            </w:r>
          </w:p>
        </w:tc>
        <w:tc>
          <w:tcPr>
            <w:tcW w:w="3034" w:type="dxa"/>
          </w:tcPr>
          <w:p w14:paraId="27D69F3E" w14:textId="77777777" w:rsidR="001F5A79" w:rsidRPr="009C5807" w:rsidRDefault="001F5A79" w:rsidP="00DB6585">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6FA7C6EA" w14:textId="77777777" w:rsidR="001F5A79" w:rsidRPr="009C5807" w:rsidRDefault="001F5A79" w:rsidP="00DB6585">
            <w:pPr>
              <w:pStyle w:val="TAL"/>
              <w:rPr>
                <w:lang w:eastAsia="zh-CN"/>
              </w:rPr>
            </w:pPr>
            <w:r w:rsidRPr="009C5807">
              <w:rPr>
                <w:lang w:eastAsia="zh-CN"/>
              </w:rPr>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64097D0" w14:textId="65C8216A"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7</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4A25AF7A" w14:textId="77777777" w:rsidR="001F5A79" w:rsidRPr="009C5807" w:rsidRDefault="001F5A79" w:rsidP="001D4E56">
      <w:pPr>
        <w:pStyle w:val="B10"/>
        <w:rPr>
          <w:lang w:eastAsia="zh-CN"/>
        </w:rPr>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rPr>
          <w:lang w:eastAsia="zh-CN"/>
        </w:rPr>
      </w:pPr>
      <w:r w:rsidRPr="009C5807">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lang w:eastAsia="zh-CN"/>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0B2EA4" w:rsidRPr="009C5807" w14:paraId="7A0FC1F4" w14:textId="77777777" w:rsidTr="00B03A04">
        <w:trPr>
          <w:jc w:val="center"/>
        </w:trPr>
        <w:tc>
          <w:tcPr>
            <w:tcW w:w="1034" w:type="dxa"/>
            <w:tcBorders>
              <w:left w:val="single" w:sz="4" w:space="0" w:color="auto"/>
              <w:right w:val="single" w:sz="6" w:space="0" w:color="auto"/>
            </w:tcBorders>
            <w:shd w:val="clear" w:color="auto" w:fill="auto"/>
          </w:tcPr>
          <w:p w14:paraId="02867BCB" w14:textId="77777777" w:rsidR="000B2EA4" w:rsidRPr="009C5807" w:rsidRDefault="000B2EA4" w:rsidP="000B2EA4">
            <w:pPr>
              <w:pStyle w:val="TAC"/>
            </w:pPr>
          </w:p>
        </w:tc>
        <w:tc>
          <w:tcPr>
            <w:tcW w:w="1048" w:type="dxa"/>
            <w:tcBorders>
              <w:left w:val="single" w:sz="6" w:space="0" w:color="auto"/>
              <w:right w:val="single" w:sz="6" w:space="0" w:color="auto"/>
            </w:tcBorders>
            <w:shd w:val="clear" w:color="auto" w:fill="auto"/>
          </w:tcPr>
          <w:p w14:paraId="7C47CA9F" w14:textId="77777777" w:rsidR="000B2EA4" w:rsidRPr="009C5807" w:rsidRDefault="000B2EA4" w:rsidP="000B2EA4">
            <w:pPr>
              <w:pStyle w:val="TAC"/>
            </w:pPr>
          </w:p>
        </w:tc>
        <w:tc>
          <w:tcPr>
            <w:tcW w:w="805" w:type="dxa"/>
            <w:tcBorders>
              <w:left w:val="single" w:sz="6" w:space="0" w:color="auto"/>
              <w:right w:val="single" w:sz="6" w:space="0" w:color="auto"/>
            </w:tcBorders>
            <w:shd w:val="clear" w:color="auto" w:fill="auto"/>
          </w:tcPr>
          <w:p w14:paraId="69353896" w14:textId="77777777" w:rsidR="000B2EA4" w:rsidRPr="009C5807" w:rsidRDefault="000B2EA4" w:rsidP="000B2EA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9C8C8F4" w14:textId="5D272A5A"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D21925" w14:textId="42909A68" w:rsidR="000B2EA4" w:rsidRPr="009C5807" w:rsidRDefault="000B2EA4" w:rsidP="000B2EA4">
            <w:pPr>
              <w:pStyle w:val="TAC"/>
            </w:pPr>
            <w:r>
              <w:rPr>
                <w:rFonts w:eastAsia="SimSun" w:hint="eastAsia"/>
                <w:lang w:val="en-US" w:eastAsia="zh-CN"/>
              </w:rPr>
              <w:t>-114.5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51B9ED9" w14:textId="40806E35"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A9AEB8" w14:textId="1A10CCB6"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A0920D" w14:textId="118A1359" w:rsidR="000B2EA4" w:rsidRPr="009C5807" w:rsidRDefault="000B2EA4" w:rsidP="000B2EA4">
            <w:pPr>
              <w:pStyle w:val="TAC"/>
            </w:pPr>
            <w:r>
              <w:rPr>
                <w:rFonts w:eastAsia="SimSun" w:hint="eastAsia"/>
                <w:lang w:val="en-US" w:eastAsia="zh-CN"/>
              </w:rPr>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p>
    <w:p w14:paraId="38D33B22" w14:textId="77777777" w:rsidR="00550E13" w:rsidRDefault="00550E13" w:rsidP="00550E1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rPr>
          <w:lang w:eastAsia="zh-CN"/>
        </w:rPr>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A1E93A9" w14:textId="77777777" w:rsidR="00550E13" w:rsidRDefault="00550E13" w:rsidP="00F37389">
      <w:pPr>
        <w:pStyle w:val="B10"/>
        <w:ind w:leftChars="142"/>
        <w:rPr>
          <w:lang w:eastAsia="zh-CN"/>
        </w:rPr>
      </w:pPr>
      <w:r w:rsidRPr="00B25D3D">
        <w:t>-</w:t>
      </w:r>
      <w:r w:rsidRPr="00B25D3D">
        <w:tab/>
      </w:r>
      <w:r w:rsidRPr="00155D8C">
        <w:rPr>
          <w:lang w:eastAsia="zh-CN"/>
        </w:rPr>
        <w:t xml:space="preserve">The bandwidth of CSI-RS is 48 PRBs and the density is 3. </w:t>
      </w:r>
    </w:p>
    <w:p w14:paraId="721382D9" w14:textId="77777777" w:rsidR="00550E13" w:rsidRPr="0036349C" w:rsidRDefault="00550E13" w:rsidP="00F37389">
      <w:pPr>
        <w:pStyle w:val="B20"/>
        <w:rPr>
          <w:lang w:eastAsia="zh-CN"/>
        </w:rPr>
      </w:pPr>
      <w:r w:rsidRPr="000A7AFA">
        <w:rPr>
          <w:rFonts w:hint="eastAsia"/>
          <w:lang w:eastAsia="zh-CN"/>
        </w:rPr>
        <w:t>•</w:t>
      </w:r>
      <w:r w:rsidRPr="000A7AFA">
        <w:rPr>
          <w:lang w:eastAsia="zh-CN"/>
        </w:rPr>
        <w:tab/>
        <w:t xml:space="preserve">The performance with larger bandwidth of CSI-RS is equal to or better than the accuracy requirements in Table </w:t>
      </w:r>
      <w:r>
        <w:rPr>
          <w:rFonts w:cs="v4.2.0"/>
          <w:lang w:eastAsia="zh-CN"/>
        </w:rPr>
        <w:t>10.1.7.2.1</w:t>
      </w:r>
      <w:r>
        <w:rPr>
          <w:rFonts w:cs="v4.2.0"/>
        </w:rPr>
        <w:t>-1</w:t>
      </w:r>
      <w:r w:rsidRPr="000A7AFA">
        <w:rPr>
          <w:lang w:eastAsia="zh-CN"/>
        </w:rPr>
        <w:t>.</w:t>
      </w:r>
    </w:p>
    <w:p w14:paraId="718FB178" w14:textId="6BB1938B" w:rsidR="00550E13" w:rsidRDefault="00550E13" w:rsidP="00550E13">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 xml:space="preserve">CP. </w:t>
      </w:r>
    </w:p>
    <w:p w14:paraId="16762AD8" w14:textId="735FB7A0" w:rsidR="00550E13" w:rsidRDefault="00550E13"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340FDBA" w14:textId="77777777" w:rsidR="00550E13" w:rsidRPr="00CD2669" w:rsidRDefault="00550E13" w:rsidP="00F37389">
      <w:pPr>
        <w:pStyle w:val="TH"/>
        <w:rPr>
          <w:lang w:eastAsia="zh-CN"/>
        </w:rPr>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lang w:eastAsia="zh-CN"/>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lang w:eastAsia="zh-CN"/>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rPr>
                <w:lang w:eastAsia="zh-CN"/>
              </w:rPr>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rPr>
                <w:lang w:eastAsia="zh-CN"/>
              </w:rPr>
            </w:pPr>
            <w:r w:rsidRPr="009C5807">
              <w:rPr>
                <w:lang w:eastAsia="zh-CN"/>
              </w:rPr>
              <w:t>NR</w:t>
            </w:r>
            <w:r w:rsidRPr="009C5807">
              <w:t>_</w:t>
            </w:r>
            <w:r w:rsidRPr="009C5807">
              <w:rPr>
                <w:lang w:eastAsia="zh-CN"/>
              </w:rPr>
              <w:t>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eastAsia="zh-CN"/>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rPr>
                <w:lang w:eastAsia="zh-CN"/>
              </w:rPr>
            </w:pPr>
            <w:r w:rsidRPr="009C5807">
              <w:rPr>
                <w:lang w:eastAsia="zh-CN"/>
              </w:rPr>
              <w:t>NR</w:t>
            </w:r>
            <w:r w:rsidRPr="009C5807">
              <w:t>_</w:t>
            </w:r>
            <w:r w:rsidRPr="009C5807">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eastAsia="zh-CN"/>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0B2EA4" w:rsidRPr="009C5807" w14:paraId="1566F9E1" w14:textId="77777777" w:rsidTr="008935F7">
        <w:trPr>
          <w:jc w:val="center"/>
        </w:trPr>
        <w:tc>
          <w:tcPr>
            <w:tcW w:w="1029" w:type="dxa"/>
            <w:tcBorders>
              <w:left w:val="single" w:sz="4" w:space="0" w:color="auto"/>
              <w:right w:val="single" w:sz="6" w:space="0" w:color="auto"/>
            </w:tcBorders>
            <w:shd w:val="clear" w:color="auto" w:fill="auto"/>
          </w:tcPr>
          <w:p w14:paraId="779DD7F0" w14:textId="77777777" w:rsidR="000B2EA4" w:rsidRPr="009C5807" w:rsidRDefault="000B2EA4" w:rsidP="000B2EA4">
            <w:pPr>
              <w:pStyle w:val="TAC"/>
            </w:pPr>
          </w:p>
        </w:tc>
        <w:tc>
          <w:tcPr>
            <w:tcW w:w="1035" w:type="dxa"/>
            <w:tcBorders>
              <w:left w:val="single" w:sz="6" w:space="0" w:color="auto"/>
              <w:right w:val="single" w:sz="6" w:space="0" w:color="auto"/>
            </w:tcBorders>
            <w:shd w:val="clear" w:color="auto" w:fill="auto"/>
          </w:tcPr>
          <w:p w14:paraId="7D71FD08" w14:textId="77777777" w:rsidR="000B2EA4" w:rsidRPr="009C5807" w:rsidRDefault="000B2EA4" w:rsidP="000B2EA4">
            <w:pPr>
              <w:pStyle w:val="TAC"/>
            </w:pPr>
          </w:p>
        </w:tc>
        <w:tc>
          <w:tcPr>
            <w:tcW w:w="746" w:type="dxa"/>
            <w:tcBorders>
              <w:left w:val="single" w:sz="6" w:space="0" w:color="auto"/>
              <w:right w:val="single" w:sz="6" w:space="0" w:color="auto"/>
            </w:tcBorders>
            <w:shd w:val="clear" w:color="auto" w:fill="auto"/>
          </w:tcPr>
          <w:p w14:paraId="19051D03" w14:textId="77777777" w:rsidR="000B2EA4" w:rsidRPr="009C5807" w:rsidRDefault="000B2EA4" w:rsidP="000B2EA4">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7436AE5D" w14:textId="33B67174"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0CC216A" w14:textId="792B484D" w:rsidR="000B2EA4" w:rsidRPr="009C5807" w:rsidRDefault="000B2EA4" w:rsidP="000B2EA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22AD49E" w14:textId="0C81B806" w:rsidR="000B2EA4" w:rsidRPr="009C5807" w:rsidRDefault="000B2EA4" w:rsidP="000B2EA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2BAE02" w14:textId="677D7001" w:rsidR="000B2EA4" w:rsidRPr="003719CA" w:rsidRDefault="000B2EA4" w:rsidP="000B2EA4">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BF38D3" w14:textId="523ECE8C"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F3D60A" w14:textId="4E86B82F" w:rsidR="000B2EA4" w:rsidRPr="009C5807" w:rsidRDefault="000B2EA4" w:rsidP="000B2EA4">
            <w:pPr>
              <w:pStyle w:val="TAC"/>
            </w:pPr>
            <w:r>
              <w:rPr>
                <w:rFonts w:eastAsia="SimSun" w:hint="eastAsia"/>
                <w:lang w:val="en-US" w:eastAsia="zh-CN"/>
              </w:rPr>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Pr>
        <w:rPr>
          <w:lang w:eastAsia="zh-CN"/>
        </w:rPr>
      </w:pPr>
    </w:p>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eastAsia="zh-CN"/>
        </w:rPr>
      </w:pPr>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the serving cell in FR1.</w:t>
      </w:r>
    </w:p>
    <w:p w14:paraId="24CF716A"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p>
    <w:p w14:paraId="453EB3FE" w14:textId="77777777" w:rsidR="00BE0199" w:rsidRPr="009C5807" w:rsidRDefault="00BE0199" w:rsidP="00BE0199">
      <w:pPr>
        <w:pStyle w:val="B10"/>
        <w:rPr>
          <w:lang w:eastAsia="zh-CN"/>
        </w:rPr>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rPr>
          <w:lang w:eastAsia="zh-CN"/>
        </w:rPr>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rPr>
          <w:lang w:eastAsia="zh-CN"/>
        </w:rPr>
      </w:pPr>
      <w:r w:rsidRPr="009C5807">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0B2EA4" w:rsidRPr="009C5807" w14:paraId="41935281" w14:textId="77777777" w:rsidTr="00BE0199">
        <w:trPr>
          <w:jc w:val="center"/>
        </w:trPr>
        <w:tc>
          <w:tcPr>
            <w:tcW w:w="1034" w:type="dxa"/>
            <w:tcBorders>
              <w:left w:val="single" w:sz="4" w:space="0" w:color="auto"/>
              <w:right w:val="single" w:sz="6" w:space="0" w:color="auto"/>
            </w:tcBorders>
            <w:shd w:val="clear" w:color="auto" w:fill="auto"/>
          </w:tcPr>
          <w:p w14:paraId="0DB00F45" w14:textId="77777777" w:rsidR="000B2EA4" w:rsidRPr="009C5807" w:rsidRDefault="000B2EA4" w:rsidP="000B2EA4">
            <w:pPr>
              <w:pStyle w:val="TAC"/>
            </w:pPr>
          </w:p>
        </w:tc>
        <w:tc>
          <w:tcPr>
            <w:tcW w:w="1048" w:type="dxa"/>
            <w:tcBorders>
              <w:left w:val="single" w:sz="6" w:space="0" w:color="auto"/>
              <w:right w:val="single" w:sz="6" w:space="0" w:color="auto"/>
            </w:tcBorders>
            <w:shd w:val="clear" w:color="auto" w:fill="auto"/>
          </w:tcPr>
          <w:p w14:paraId="364685A3" w14:textId="77777777" w:rsidR="000B2EA4" w:rsidRPr="009C5807" w:rsidRDefault="000B2EA4" w:rsidP="000B2EA4">
            <w:pPr>
              <w:pStyle w:val="TAC"/>
            </w:pPr>
          </w:p>
        </w:tc>
        <w:tc>
          <w:tcPr>
            <w:tcW w:w="805" w:type="dxa"/>
            <w:tcBorders>
              <w:left w:val="single" w:sz="6" w:space="0" w:color="auto"/>
              <w:right w:val="single" w:sz="6" w:space="0" w:color="auto"/>
            </w:tcBorders>
            <w:shd w:val="clear" w:color="auto" w:fill="auto"/>
          </w:tcPr>
          <w:p w14:paraId="4A818133" w14:textId="77777777" w:rsidR="000B2EA4" w:rsidRPr="009C5807" w:rsidRDefault="000B2EA4" w:rsidP="000B2EA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5466A33" w14:textId="5CE86A62"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9651D36" w14:textId="5B462404" w:rsidR="000B2EA4" w:rsidRPr="009C5807" w:rsidRDefault="000B2EA4" w:rsidP="000B2EA4">
            <w:pPr>
              <w:pStyle w:val="TAC"/>
            </w:pPr>
            <w:r>
              <w:rPr>
                <w:rFonts w:eastAsia="SimSun" w:hint="eastAsia"/>
                <w:lang w:val="en-US" w:eastAsia="zh-CN"/>
              </w:rPr>
              <w:t>-114.5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71E9608" w14:textId="2CE0954E"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6E7C96" w14:textId="3ECCA1BC"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AE4B81" w14:textId="4B657F50" w:rsidR="000B2EA4" w:rsidRPr="009C5807" w:rsidRDefault="000B2EA4" w:rsidP="000B2EA4">
            <w:pPr>
              <w:pStyle w:val="TAC"/>
            </w:pPr>
            <w:r>
              <w:rPr>
                <w:rFonts w:eastAsia="SimSun" w:hint="eastAsia"/>
                <w:lang w:val="en-US" w:eastAsia="zh-CN"/>
              </w:rPr>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0F68144A" w14:textId="77777777" w:rsidR="00C51082" w:rsidRPr="009C5807" w:rsidRDefault="00C51082" w:rsidP="00C51082">
      <w:pPr>
        <w:pStyle w:val="Heading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799A461A" w14:textId="77777777" w:rsidR="00C51082" w:rsidRPr="009C5807" w:rsidRDefault="00C51082" w:rsidP="00C51082">
      <w:pPr>
        <w:pStyle w:val="B10"/>
        <w:rPr>
          <w:lang w:eastAsia="zh-CN"/>
        </w:rPr>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rPr>
          <w:lang w:eastAsia="zh-CN"/>
        </w:rPr>
      </w:pPr>
      <w:r w:rsidRPr="009C5807">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lang w:eastAsia="zh-CN"/>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F38372B"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3AA95D64"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0E7086F8"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0DF69012"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eastAsia="zh-CN"/>
        </w:rPr>
      </w:pPr>
      <w:r w:rsidRPr="009C5807">
        <w:rPr>
          <w:lang w:val="en-US"/>
        </w:rPr>
        <w:t>1</w:t>
      </w:r>
      <w:r w:rsidR="00967CF8" w:rsidRPr="009C5807">
        <w:rPr>
          <w:lang w:val="en-US"/>
        </w:rPr>
        <w:t>0.1.8.</w:t>
      </w:r>
      <w:r w:rsidR="00967CF8"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549C997" w14:textId="1E5F7AB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8</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52C58B35"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rPr>
          <w:lang w:eastAsia="zh-CN"/>
        </w:rPr>
      </w:pPr>
      <w:r w:rsidRPr="009C5807">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p>
    <w:p w14:paraId="41804B54" w14:textId="77777777" w:rsidR="008935F7" w:rsidRDefault="008935F7" w:rsidP="008935F7">
      <w:pPr>
        <w:rPr>
          <w:rFonts w:cs="v4.2.0"/>
        </w:rPr>
      </w:pPr>
      <w:r>
        <w:rPr>
          <w:rFonts w:cs="v4.2.0"/>
        </w:rPr>
        <w:t xml:space="preserve">The accuracy requirements in Table </w:t>
      </w:r>
      <w:r>
        <w:rPr>
          <w:rFonts w:cs="v4.2.0"/>
          <w:lang w:eastAsia="zh-CN"/>
        </w:rPr>
        <w:t>10.1.8.2.1</w:t>
      </w:r>
      <w:r>
        <w:rPr>
          <w:rFonts w:cs="v4.2.0"/>
        </w:rPr>
        <w:t>-1 are valid under the following conditions:</w:t>
      </w:r>
    </w:p>
    <w:p w14:paraId="71D6AAEE" w14:textId="77777777" w:rsidR="008935F7" w:rsidRDefault="008935F7" w:rsidP="008935F7">
      <w:pPr>
        <w:pStyle w:val="B10"/>
        <w:rPr>
          <w:lang w:eastAsia="zh-CN"/>
        </w:rPr>
      </w:pPr>
      <w:r>
        <w:t>-</w:t>
      </w:r>
      <w:r>
        <w:tab/>
        <w:t>Conditions defined in clause 7.3 of TS 38.101-2 [19] for reference sensitivity are fulfilled.</w:t>
      </w:r>
    </w:p>
    <w:p w14:paraId="53686F5C" w14:textId="77777777" w:rsidR="008935F7" w:rsidRDefault="008935F7" w:rsidP="008935F7">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51CB2449" w14:textId="77777777" w:rsidR="008935F7" w:rsidRDefault="008935F7" w:rsidP="008935F7">
      <w:pPr>
        <w:pStyle w:val="B10"/>
        <w:rPr>
          <w:lang w:eastAsia="zh-CN"/>
        </w:rPr>
      </w:pPr>
      <w:r>
        <w:rPr>
          <w:rFonts w:hint="eastAsia"/>
          <w:lang w:eastAsia="zh-CN"/>
        </w:rPr>
        <w:t>-</w:t>
      </w:r>
      <w:r>
        <w:rPr>
          <w:rFonts w:hint="eastAsia"/>
          <w:lang w:eastAsia="zh-CN"/>
        </w:rPr>
        <w:tab/>
        <w:t xml:space="preserve">The bandwidth of CSI-RS is 48 PRBs and the density is 3. </w:t>
      </w:r>
    </w:p>
    <w:p w14:paraId="793BDC1C" w14:textId="77777777" w:rsidR="008935F7" w:rsidRPr="00F65AE5" w:rsidRDefault="008935F7" w:rsidP="00F37389">
      <w:pPr>
        <w:pStyle w:val="B20"/>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p>
    <w:p w14:paraId="087804FA" w14:textId="6BA805BD"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CP.</w:t>
      </w:r>
    </w:p>
    <w:p w14:paraId="27F10884" w14:textId="079255FF"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2CF30D51" w14:textId="77777777" w:rsidR="008935F7" w:rsidRPr="005560E1" w:rsidRDefault="008935F7" w:rsidP="008935F7">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rPr>
          <w:lang w:eastAsia="zh-CN"/>
        </w:rPr>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eastAsia="zh-CN"/>
        </w:rPr>
      </w:pPr>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the serving cell in FR2.</w:t>
      </w:r>
    </w:p>
    <w:p w14:paraId="22643212"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p>
    <w:p w14:paraId="78E1A5D1"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rPr>
          <w:lang w:eastAsia="zh-CN"/>
        </w:rPr>
      </w:pPr>
      <w:r w:rsidRPr="009C5807">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12B8A0B" w14:textId="189BAB06"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0.1.9.1.1</w:t>
      </w:r>
      <w:r w:rsidRPr="009C5807">
        <w:rPr>
          <w:lang w:val="en-US" w:eastAsia="zh-CN"/>
        </w:rPr>
        <w:tab/>
      </w:r>
      <w:r w:rsidR="00BE0199">
        <w:rPr>
          <w:noProof/>
        </w:rPr>
        <w:t>Absolute</w:t>
      </w:r>
      <w:r w:rsidRPr="009C5807">
        <w:t xml:space="preserve"> Accuracy of </w:t>
      </w:r>
      <w:r w:rsidRPr="009C5807">
        <w:rPr>
          <w:lang w:eastAsia="zh-CN"/>
        </w:rPr>
        <w:t>SS-RSRQ</w:t>
      </w:r>
      <w:r w:rsidRPr="009C5807">
        <w:rPr>
          <w:lang w:val="en-US" w:eastAsia="zh-CN"/>
        </w:rPr>
        <w:t xml:space="preserve"> in FR1</w:t>
      </w:r>
    </w:p>
    <w:p w14:paraId="2E5BABE0" w14:textId="5DCF20F6" w:rsidR="001F5A79" w:rsidRPr="009C5807" w:rsidRDefault="00CA0012"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DDD8F2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07C9E91F"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rPr>
          <w:lang w:eastAsia="zh-CN"/>
        </w:rPr>
      </w:pPr>
      <w:r w:rsidRPr="009C5807">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lang w:eastAsia="zh-CN"/>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0B2EA4" w:rsidRPr="009C5807" w14:paraId="49A0DE8F" w14:textId="77777777" w:rsidTr="00485F6E">
        <w:trPr>
          <w:jc w:val="center"/>
        </w:trPr>
        <w:tc>
          <w:tcPr>
            <w:tcW w:w="1035" w:type="dxa"/>
            <w:tcBorders>
              <w:left w:val="single" w:sz="4" w:space="0" w:color="auto"/>
              <w:right w:val="single" w:sz="6" w:space="0" w:color="auto"/>
            </w:tcBorders>
            <w:shd w:val="clear" w:color="auto" w:fill="auto"/>
          </w:tcPr>
          <w:p w14:paraId="3DEE6940" w14:textId="77777777" w:rsidR="000B2EA4" w:rsidRPr="009C5807" w:rsidRDefault="000B2EA4" w:rsidP="000B2EA4">
            <w:pPr>
              <w:pStyle w:val="TAC"/>
            </w:pPr>
          </w:p>
        </w:tc>
        <w:tc>
          <w:tcPr>
            <w:tcW w:w="1047" w:type="dxa"/>
            <w:tcBorders>
              <w:left w:val="single" w:sz="6" w:space="0" w:color="auto"/>
              <w:right w:val="single" w:sz="6" w:space="0" w:color="auto"/>
            </w:tcBorders>
            <w:shd w:val="clear" w:color="auto" w:fill="auto"/>
          </w:tcPr>
          <w:p w14:paraId="7E488035" w14:textId="77777777" w:rsidR="000B2EA4" w:rsidRPr="009C5807" w:rsidRDefault="000B2EA4" w:rsidP="000B2EA4">
            <w:pPr>
              <w:pStyle w:val="TAC"/>
            </w:pPr>
          </w:p>
        </w:tc>
        <w:tc>
          <w:tcPr>
            <w:tcW w:w="802" w:type="dxa"/>
            <w:tcBorders>
              <w:left w:val="single" w:sz="6" w:space="0" w:color="auto"/>
              <w:right w:val="single" w:sz="6" w:space="0" w:color="auto"/>
            </w:tcBorders>
            <w:shd w:val="clear" w:color="auto" w:fill="auto"/>
          </w:tcPr>
          <w:p w14:paraId="3E6B67CA" w14:textId="77777777" w:rsidR="000B2EA4" w:rsidRPr="009C5807" w:rsidRDefault="000B2EA4" w:rsidP="000B2EA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799802" w14:textId="4669A6F4"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8C96696" w14:textId="5E36BA20" w:rsidR="000B2EA4" w:rsidRPr="009C5807" w:rsidRDefault="000B2EA4" w:rsidP="000B2EA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714483" w14:textId="748F5582"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5E1C05" w14:textId="39D04E0B"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65E220" w14:textId="074ED28B" w:rsidR="000B2EA4" w:rsidRPr="009C5807" w:rsidRDefault="000B2EA4" w:rsidP="000B2EA4">
            <w:pPr>
              <w:pStyle w:val="TAC"/>
            </w:pPr>
            <w:r>
              <w:rPr>
                <w:rFonts w:eastAsia="SimSun" w:hint="eastAsia"/>
                <w:lang w:val="en-US" w:eastAsia="zh-CN"/>
              </w:rPr>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Pr>
        <w:rPr>
          <w:lang w:eastAsia="zh-CN"/>
        </w:rPr>
      </w:pPr>
    </w:p>
    <w:p w14:paraId="5817AC97" w14:textId="0926287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.9.1.2</w:t>
      </w:r>
      <w:r w:rsidRPr="009C5807">
        <w:tab/>
        <w:t xml:space="preserve">Relative Accuracy of </w:t>
      </w:r>
      <w:r w:rsidRPr="009C5807">
        <w:rPr>
          <w:lang w:eastAsia="zh-CN"/>
        </w:rPr>
        <w:t>SS-RSRQ</w:t>
      </w:r>
      <w:r w:rsidRPr="009C5807">
        <w:t xml:space="preserve"> in FR1</w:t>
      </w:r>
    </w:p>
    <w:p w14:paraId="1F450E60" w14:textId="280C0228" w:rsidR="001F5A79" w:rsidRPr="009C5807" w:rsidRDefault="00CA0012"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37453378"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lang w:eastAsia="zh-CN"/>
        </w:rPr>
      </w:pPr>
      <w:r w:rsidRPr="009C5807">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lang w:eastAsia="zh-CN"/>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0B2EA4" w:rsidRPr="009C5807" w14:paraId="483F72FB" w14:textId="77777777" w:rsidTr="00485F6E">
        <w:trPr>
          <w:trHeight w:val="65"/>
          <w:jc w:val="center"/>
        </w:trPr>
        <w:tc>
          <w:tcPr>
            <w:tcW w:w="1035" w:type="dxa"/>
            <w:tcBorders>
              <w:left w:val="single" w:sz="4" w:space="0" w:color="auto"/>
              <w:right w:val="single" w:sz="6" w:space="0" w:color="auto"/>
            </w:tcBorders>
            <w:shd w:val="clear" w:color="auto" w:fill="auto"/>
          </w:tcPr>
          <w:p w14:paraId="078F4043" w14:textId="77777777" w:rsidR="000B2EA4" w:rsidRPr="009C5807" w:rsidRDefault="000B2EA4" w:rsidP="000B2EA4">
            <w:pPr>
              <w:pStyle w:val="TAC"/>
            </w:pPr>
          </w:p>
        </w:tc>
        <w:tc>
          <w:tcPr>
            <w:tcW w:w="1047" w:type="dxa"/>
            <w:tcBorders>
              <w:left w:val="single" w:sz="6" w:space="0" w:color="auto"/>
              <w:right w:val="single" w:sz="6" w:space="0" w:color="auto"/>
            </w:tcBorders>
            <w:shd w:val="clear" w:color="auto" w:fill="auto"/>
          </w:tcPr>
          <w:p w14:paraId="1DA0F50D" w14:textId="77777777" w:rsidR="000B2EA4" w:rsidRPr="009C5807" w:rsidRDefault="000B2EA4" w:rsidP="000B2EA4">
            <w:pPr>
              <w:pStyle w:val="TAC"/>
            </w:pPr>
          </w:p>
        </w:tc>
        <w:tc>
          <w:tcPr>
            <w:tcW w:w="802" w:type="dxa"/>
            <w:tcBorders>
              <w:left w:val="single" w:sz="6" w:space="0" w:color="auto"/>
              <w:right w:val="single" w:sz="6" w:space="0" w:color="auto"/>
            </w:tcBorders>
            <w:shd w:val="clear" w:color="auto" w:fill="auto"/>
          </w:tcPr>
          <w:p w14:paraId="42E5BBBB" w14:textId="77777777" w:rsidR="000B2EA4" w:rsidRPr="009C5807" w:rsidRDefault="000B2EA4" w:rsidP="000B2EA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5FBDC5" w14:textId="2AB730C8"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FFD0F6" w14:textId="50D724BF" w:rsidR="000B2EA4" w:rsidRPr="009C5807" w:rsidRDefault="000B2EA4" w:rsidP="000B2EA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002F28" w14:textId="68A9A726"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1DEE72" w14:textId="4F7E4EFF"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5147E2" w14:textId="3BA95F95" w:rsidR="000B2EA4" w:rsidRPr="009C5807" w:rsidRDefault="000B2EA4" w:rsidP="000B2EA4">
            <w:pPr>
              <w:pStyle w:val="TAC"/>
            </w:pPr>
            <w:r>
              <w:rPr>
                <w:rFonts w:eastAsia="SimSun" w:hint="eastAsia"/>
                <w:lang w:val="en-US" w:eastAsia="zh-CN"/>
              </w:rPr>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w:t>
            </w:r>
            <w:r w:rsidRPr="009C5807">
              <w:rPr>
                <w:lang w:eastAsia="zh-CN"/>
              </w:rPr>
              <w:t>OTE</w:t>
            </w:r>
            <w:r w:rsidRPr="009C5807">
              <w:t xml:space="preserve"> 1:</w:t>
            </w:r>
            <w:r w:rsidRPr="009C5807">
              <w:tab/>
              <w:t>Io is assumed to have constant EPRE across the bandwidth.</w:t>
            </w:r>
          </w:p>
          <w:p w14:paraId="3FCC0B68" w14:textId="77777777" w:rsidR="001F5A79" w:rsidRPr="009C5807" w:rsidRDefault="001F5A79" w:rsidP="00867E5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1DE591E" w14:textId="77777777" w:rsidR="001F5A79" w:rsidRPr="009C5807" w:rsidRDefault="001F5A79" w:rsidP="00867E5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eastAsia="zh-CN"/>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p>
    <w:p w14:paraId="0F7053DF" w14:textId="77777777" w:rsidR="008935F7" w:rsidRDefault="008935F7" w:rsidP="008935F7">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1</w:t>
      </w:r>
      <w:r w:rsidRPr="00B25D3D">
        <w:t xml:space="preserve"> [1</w:t>
      </w:r>
      <w:r>
        <w:rPr>
          <w:rFonts w:hint="eastAsia"/>
          <w:lang w:eastAsia="zh-CN"/>
        </w:rPr>
        <w:t>8</w:t>
      </w:r>
      <w:r w:rsidRPr="00B25D3D">
        <w:t>] for reference sensitivity are fulfilled.</w:t>
      </w:r>
    </w:p>
    <w:p w14:paraId="4BCCC997" w14:textId="77777777" w:rsidR="008935F7" w:rsidRPr="00C25316"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97D5CFE"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096574E9" w14:textId="77777777" w:rsidR="008935F7" w:rsidRPr="003D160B"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1442D30F" w14:textId="31842547"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3596E80A" w14:textId="31EE3794" w:rsidR="008935F7" w:rsidRPr="0084651C"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00F0C08" w14:textId="77777777" w:rsidR="008935F7" w:rsidRDefault="008935F7" w:rsidP="008935F7">
      <w:pPr>
        <w:pStyle w:val="TH"/>
      </w:pPr>
      <w:r>
        <w:t>Table 10.1.9.2.1-1: CSI-RSRQ Int</w:t>
      </w:r>
      <w:r>
        <w:rPr>
          <w:rFonts w:hint="eastAsia"/>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lang w:eastAsia="zh-CN"/>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rPr>
                <w:lang w:eastAsia="zh-CN"/>
              </w:rPr>
            </w:pPr>
            <w:r w:rsidRPr="009C5807">
              <w:rPr>
                <w:lang w:eastAsia="zh-CN"/>
              </w:rPr>
              <w:t>NR</w:t>
            </w:r>
            <w:r w:rsidRPr="009C5807">
              <w:t>_</w:t>
            </w:r>
            <w:r w:rsidRPr="009C5807">
              <w:rPr>
                <w:lang w:eastAsia="zh-CN"/>
              </w:rPr>
              <w:t>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rPr>
                <w:lang w:eastAsia="zh-CN"/>
              </w:rPr>
            </w:pPr>
            <w:r w:rsidRPr="009C5807">
              <w:rPr>
                <w:lang w:eastAsia="zh-CN"/>
              </w:rPr>
              <w:t>NR</w:t>
            </w:r>
            <w:r w:rsidRPr="009C5807">
              <w:t>_</w:t>
            </w:r>
            <w:r w:rsidRPr="009C5807">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0B2EA4" w:rsidRPr="009C5807" w14:paraId="2990CD30" w14:textId="77777777" w:rsidTr="008935F7">
        <w:trPr>
          <w:jc w:val="center"/>
        </w:trPr>
        <w:tc>
          <w:tcPr>
            <w:tcW w:w="1030" w:type="dxa"/>
            <w:tcBorders>
              <w:left w:val="single" w:sz="4" w:space="0" w:color="auto"/>
              <w:right w:val="single" w:sz="6" w:space="0" w:color="auto"/>
            </w:tcBorders>
            <w:shd w:val="clear" w:color="auto" w:fill="auto"/>
          </w:tcPr>
          <w:p w14:paraId="7BCA6A83" w14:textId="77777777" w:rsidR="000B2EA4" w:rsidRPr="009C5807" w:rsidRDefault="000B2EA4" w:rsidP="000B2EA4">
            <w:pPr>
              <w:pStyle w:val="TAC"/>
            </w:pPr>
          </w:p>
        </w:tc>
        <w:tc>
          <w:tcPr>
            <w:tcW w:w="1033" w:type="dxa"/>
            <w:tcBorders>
              <w:left w:val="single" w:sz="6" w:space="0" w:color="auto"/>
              <w:right w:val="single" w:sz="6" w:space="0" w:color="auto"/>
            </w:tcBorders>
            <w:shd w:val="clear" w:color="auto" w:fill="auto"/>
          </w:tcPr>
          <w:p w14:paraId="1F6524D8" w14:textId="77777777" w:rsidR="000B2EA4" w:rsidRPr="009C5807" w:rsidRDefault="000B2EA4" w:rsidP="000B2EA4">
            <w:pPr>
              <w:pStyle w:val="TAC"/>
            </w:pPr>
          </w:p>
        </w:tc>
        <w:tc>
          <w:tcPr>
            <w:tcW w:w="739" w:type="dxa"/>
            <w:tcBorders>
              <w:left w:val="single" w:sz="6" w:space="0" w:color="auto"/>
              <w:right w:val="single" w:sz="6" w:space="0" w:color="auto"/>
            </w:tcBorders>
            <w:shd w:val="clear" w:color="auto" w:fill="auto"/>
          </w:tcPr>
          <w:p w14:paraId="064332B0" w14:textId="77777777" w:rsidR="000B2EA4" w:rsidRPr="009C5807" w:rsidRDefault="000B2EA4" w:rsidP="000B2EA4">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AFC3099" w14:textId="1475E9FB"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7E1534C" w14:textId="0A9DEBEC" w:rsidR="000B2EA4" w:rsidRPr="009C5807" w:rsidRDefault="000B2EA4" w:rsidP="000B2EA4">
            <w:pPr>
              <w:pStyle w:val="TAC"/>
            </w:pPr>
            <w:r>
              <w:rPr>
                <w:rFonts w:eastAsia="SimSun" w:hint="eastAsia"/>
                <w:lang w:val="en-US" w:eastAsia="zh-CN"/>
              </w:rPr>
              <w:t>-114.5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A454BCC" w14:textId="677076E0" w:rsidR="000B2EA4" w:rsidRPr="009C5807" w:rsidRDefault="000B2EA4" w:rsidP="000B2EA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79AC00" w14:textId="608D6DC7" w:rsidR="000B2EA4" w:rsidRPr="00C3342A" w:rsidRDefault="000B2EA4" w:rsidP="000B2EA4">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C83C23" w14:textId="2CB9558B"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B7F723" w14:textId="5D137EB3" w:rsidR="000B2EA4" w:rsidRPr="009C5807" w:rsidRDefault="000B2EA4" w:rsidP="000B2EA4">
            <w:pPr>
              <w:pStyle w:val="TAC"/>
            </w:pPr>
            <w:r>
              <w:rPr>
                <w:rFonts w:eastAsia="SimSun" w:hint="eastAsia"/>
                <w:lang w:val="en-US" w:eastAsia="zh-CN"/>
              </w:rPr>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w:t>
            </w:r>
            <w:r w:rsidRPr="009C5807">
              <w:rPr>
                <w:lang w:eastAsia="zh-CN"/>
              </w:rPr>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Pr>
        <w:rPr>
          <w:lang w:eastAsia="zh-CN"/>
        </w:rPr>
      </w:pPr>
    </w:p>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50018FD" w14:textId="77777777" w:rsidR="008935F7" w:rsidRDefault="008935F7" w:rsidP="00F37389">
      <w:pPr>
        <w:pStyle w:val="B10"/>
        <w:rPr>
          <w:lang w:eastAsia="zh-CN"/>
        </w:rPr>
      </w:pPr>
      <w:r>
        <w:t>-</w:t>
      </w:r>
      <w:r>
        <w:tab/>
        <w:t>Conditions defined in clause 7.3 of TS 38.101-</w:t>
      </w:r>
      <w:r>
        <w:rPr>
          <w:rFonts w:hint="eastAsia"/>
          <w:lang w:eastAsia="zh-CN"/>
        </w:rPr>
        <w:t>1</w:t>
      </w:r>
      <w:r>
        <w:t xml:space="preserve"> [1</w:t>
      </w:r>
      <w:r>
        <w:rPr>
          <w:rFonts w:hint="eastAsia"/>
          <w:lang w:eastAsia="zh-CN"/>
        </w:rPr>
        <w:t>8</w:t>
      </w:r>
      <w:r>
        <w:t>] for reference sensitivity are fulfilled.</w:t>
      </w:r>
    </w:p>
    <w:p w14:paraId="0FCB6A4B"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09B9848F" w14:textId="77777777" w:rsidR="008935F7" w:rsidRPr="0082648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D1F161A"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1C9FA71C" w14:textId="77777777" w:rsidR="008935F7" w:rsidRPr="002D1E2A"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3DA9179" w14:textId="0CBBE961"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1FF4DBF2" w14:textId="638B5B61"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3F8D3113" w14:textId="77777777" w:rsidR="008935F7" w:rsidRDefault="008935F7" w:rsidP="008935F7">
      <w:pPr>
        <w:pStyle w:val="TH"/>
      </w:pPr>
      <w:r>
        <w:t>Table 10.1.9.2.2-1: CSI-RSRQ Int</w:t>
      </w:r>
      <w:r>
        <w:rPr>
          <w:rFonts w:hint="eastAsia"/>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lang w:eastAsia="zh-CN"/>
              </w:rPr>
              <w:t>CSI-RS</w:t>
            </w:r>
            <w:r w:rsidRPr="009C5807">
              <w:t xml:space="preserve"> Ês/Iot</w:t>
            </w:r>
            <w:r w:rsidRPr="009C5807">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lang w:eastAsia="zh-CN"/>
              </w:rPr>
            </w:pPr>
            <w:r w:rsidRPr="00AF6339">
              <w:rPr>
                <w:rFonts w:cs="Arial"/>
                <w:b/>
              </w:rPr>
              <w:t xml:space="preserve">dBm / </w:t>
            </w:r>
            <w:r w:rsidRPr="00AF6339">
              <w:rPr>
                <w:b/>
              </w:rPr>
              <w:t>SCS</w:t>
            </w:r>
            <w:r w:rsidRPr="00AF6339">
              <w:rPr>
                <w:rFonts w:hint="eastAsia"/>
                <w:b/>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lang w:eastAsia="zh-CN"/>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rPr>
                <w:lang w:eastAsia="zh-CN"/>
              </w:rPr>
            </w:pPr>
            <w:r w:rsidRPr="009C5807">
              <w:rPr>
                <w:lang w:eastAsia="zh-CN"/>
              </w:rPr>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rPr>
                <w:lang w:eastAsia="zh-CN"/>
              </w:rPr>
            </w:pPr>
            <w:r w:rsidRPr="009C5807">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0B2EA4" w:rsidRPr="009C5807" w14:paraId="3E6E2B4C" w14:textId="77777777" w:rsidTr="008935F7">
        <w:trPr>
          <w:trHeight w:val="65"/>
          <w:jc w:val="center"/>
        </w:trPr>
        <w:tc>
          <w:tcPr>
            <w:tcW w:w="1031" w:type="dxa"/>
            <w:tcBorders>
              <w:left w:val="single" w:sz="4" w:space="0" w:color="auto"/>
              <w:right w:val="single" w:sz="6" w:space="0" w:color="auto"/>
            </w:tcBorders>
            <w:shd w:val="clear" w:color="auto" w:fill="auto"/>
          </w:tcPr>
          <w:p w14:paraId="1A3D28D4" w14:textId="77777777" w:rsidR="000B2EA4" w:rsidRPr="009C5807" w:rsidRDefault="000B2EA4" w:rsidP="000B2EA4">
            <w:pPr>
              <w:pStyle w:val="TAC"/>
            </w:pPr>
          </w:p>
        </w:tc>
        <w:tc>
          <w:tcPr>
            <w:tcW w:w="1034" w:type="dxa"/>
            <w:tcBorders>
              <w:left w:val="single" w:sz="6" w:space="0" w:color="auto"/>
              <w:right w:val="single" w:sz="6" w:space="0" w:color="auto"/>
            </w:tcBorders>
            <w:shd w:val="clear" w:color="auto" w:fill="auto"/>
          </w:tcPr>
          <w:p w14:paraId="37541E3D" w14:textId="77777777" w:rsidR="000B2EA4" w:rsidRPr="009C5807" w:rsidRDefault="000B2EA4" w:rsidP="000B2EA4">
            <w:pPr>
              <w:pStyle w:val="TAC"/>
            </w:pPr>
          </w:p>
        </w:tc>
        <w:tc>
          <w:tcPr>
            <w:tcW w:w="745" w:type="dxa"/>
            <w:tcBorders>
              <w:left w:val="single" w:sz="6" w:space="0" w:color="auto"/>
              <w:right w:val="single" w:sz="6" w:space="0" w:color="auto"/>
            </w:tcBorders>
            <w:shd w:val="clear" w:color="auto" w:fill="auto"/>
          </w:tcPr>
          <w:p w14:paraId="3118E01B" w14:textId="77777777" w:rsidR="000B2EA4" w:rsidRPr="009C5807" w:rsidRDefault="000B2EA4" w:rsidP="000B2EA4">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25A2C66" w14:textId="0E572F9B"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8660E8E" w14:textId="41CA0727" w:rsidR="000B2EA4" w:rsidRPr="009C5807" w:rsidRDefault="000B2EA4" w:rsidP="000B2EA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49650E" w14:textId="7E8145B2" w:rsidR="000B2EA4" w:rsidRPr="009C5807" w:rsidRDefault="000B2EA4" w:rsidP="000B2EA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B6B382" w14:textId="405BB866" w:rsidR="000B2EA4" w:rsidRPr="00BB519F" w:rsidRDefault="000B2EA4" w:rsidP="000B2EA4">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1171F1" w14:textId="19BDE8EA"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4D2416" w14:textId="259D13E7" w:rsidR="000B2EA4" w:rsidRPr="009C5807" w:rsidRDefault="000B2EA4" w:rsidP="000B2EA4">
            <w:pPr>
              <w:pStyle w:val="TAC"/>
            </w:pPr>
            <w:r>
              <w:rPr>
                <w:rFonts w:eastAsia="SimSun" w:hint="eastAsia"/>
                <w:lang w:val="en-US" w:eastAsia="zh-CN"/>
              </w:rPr>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w:t>
            </w:r>
            <w:r w:rsidRPr="009C5807">
              <w:rPr>
                <w:lang w:eastAsia="zh-CN"/>
              </w:rPr>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rPr>
                <w:lang w:eastAsia="zh-CN"/>
              </w:rPr>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w:t>
            </w:r>
            <w:r w:rsidRPr="009C5807">
              <w:rPr>
                <w:lang w:eastAsia="zh-CN"/>
              </w:rPr>
              <w:t>OTE</w:t>
            </w:r>
            <w:r w:rsidRPr="009C5807">
              <w:t xml:space="preserve"> 1:</w:t>
            </w:r>
            <w:r w:rsidRPr="009C5807">
              <w:tab/>
              <w:t>Io is assumed to have constant EPRE across the bandwidth.</w:t>
            </w:r>
          </w:p>
          <w:p w14:paraId="4075D619" w14:textId="77777777" w:rsidR="008935F7" w:rsidRPr="009C5807" w:rsidRDefault="008935F7" w:rsidP="008935F7">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p>
          <w:p w14:paraId="03A34697" w14:textId="77777777" w:rsidR="008935F7" w:rsidRPr="009C5807" w:rsidRDefault="008935F7" w:rsidP="008935F7">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eastAsia="zh-CN"/>
        </w:rPr>
      </w:pPr>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eastAsia="zh-CN"/>
        </w:rPr>
      </w:pPr>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77B41DF" w14:textId="77777777" w:rsidR="00BE0199" w:rsidRPr="009C5807" w:rsidRDefault="00BE0199" w:rsidP="00BE019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p>
    <w:p w14:paraId="6475D54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rPr>
          <w:lang w:eastAsia="zh-CN"/>
        </w:rPr>
      </w:pPr>
      <w:r w:rsidRPr="009C5807">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0B2EA4" w:rsidRPr="009C5807" w14:paraId="4F1AD881" w14:textId="77777777" w:rsidTr="00BE0199">
        <w:trPr>
          <w:jc w:val="center"/>
        </w:trPr>
        <w:tc>
          <w:tcPr>
            <w:tcW w:w="1035" w:type="dxa"/>
            <w:tcBorders>
              <w:left w:val="single" w:sz="4" w:space="0" w:color="auto"/>
              <w:right w:val="single" w:sz="6" w:space="0" w:color="auto"/>
            </w:tcBorders>
            <w:shd w:val="clear" w:color="auto" w:fill="auto"/>
          </w:tcPr>
          <w:p w14:paraId="0B3307C2" w14:textId="77777777" w:rsidR="000B2EA4" w:rsidRPr="009C5807" w:rsidRDefault="000B2EA4" w:rsidP="000B2EA4">
            <w:pPr>
              <w:pStyle w:val="TAC"/>
            </w:pPr>
          </w:p>
        </w:tc>
        <w:tc>
          <w:tcPr>
            <w:tcW w:w="1047" w:type="dxa"/>
            <w:tcBorders>
              <w:left w:val="single" w:sz="6" w:space="0" w:color="auto"/>
              <w:right w:val="single" w:sz="6" w:space="0" w:color="auto"/>
            </w:tcBorders>
            <w:shd w:val="clear" w:color="auto" w:fill="auto"/>
          </w:tcPr>
          <w:p w14:paraId="3FBD6555" w14:textId="77777777" w:rsidR="000B2EA4" w:rsidRPr="009C5807" w:rsidRDefault="000B2EA4" w:rsidP="000B2EA4">
            <w:pPr>
              <w:pStyle w:val="TAC"/>
            </w:pPr>
          </w:p>
        </w:tc>
        <w:tc>
          <w:tcPr>
            <w:tcW w:w="802" w:type="dxa"/>
            <w:tcBorders>
              <w:left w:val="single" w:sz="6" w:space="0" w:color="auto"/>
              <w:right w:val="single" w:sz="6" w:space="0" w:color="auto"/>
            </w:tcBorders>
            <w:shd w:val="clear" w:color="auto" w:fill="auto"/>
          </w:tcPr>
          <w:p w14:paraId="5FE54F22" w14:textId="77777777" w:rsidR="000B2EA4" w:rsidRPr="009C5807" w:rsidRDefault="000B2EA4" w:rsidP="000B2EA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B19C2B6" w14:textId="27FAAF91"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4FA785" w14:textId="572E0473" w:rsidR="000B2EA4" w:rsidRPr="009C5807" w:rsidRDefault="000B2EA4" w:rsidP="000B2EA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DA6644" w14:textId="1B6D8127"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922D72" w14:textId="530072AF"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E65A15" w14:textId="533C8248" w:rsidR="000B2EA4" w:rsidRPr="009C5807" w:rsidRDefault="000B2EA4" w:rsidP="000B2EA4">
            <w:pPr>
              <w:pStyle w:val="TAC"/>
            </w:pPr>
            <w:r>
              <w:rPr>
                <w:rFonts w:eastAsia="SimSun" w:hint="eastAsia"/>
                <w:lang w:val="en-US" w:eastAsia="zh-CN"/>
              </w:rPr>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rPr>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Pr>
        <w:rPr>
          <w:lang w:eastAsia="zh-CN"/>
        </w:rPr>
      </w:pPr>
    </w:p>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51EE4AD" w14:textId="77777777" w:rsidR="00A57E1D" w:rsidRPr="009C5807" w:rsidRDefault="00A57E1D" w:rsidP="00A57E1D">
      <w:pPr>
        <w:pStyle w:val="Heading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D37A33A" w14:textId="77777777" w:rsidR="00A57E1D" w:rsidRPr="009C5807" w:rsidRDefault="00A57E1D" w:rsidP="00A57E1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285C1899"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rPr>
          <w:lang w:eastAsia="zh-CN"/>
        </w:rPr>
      </w:pPr>
      <w:r w:rsidRPr="009C5807">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4701A9F4"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5E1BD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6040D19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1B6790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Pr>
        <w:rPr>
          <w:lang w:eastAsia="zh-CN"/>
        </w:rPr>
      </w:pPr>
    </w:p>
    <w:p w14:paraId="57F49FAA" w14:textId="77777777" w:rsidR="00A57E1D" w:rsidRPr="009C5807" w:rsidRDefault="00A57E1D" w:rsidP="00A57E1D">
      <w:pPr>
        <w:pStyle w:val="Heading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5E9E33F8" w14:textId="77777777" w:rsidR="00A57E1D" w:rsidRPr="009C5807" w:rsidRDefault="00A57E1D" w:rsidP="00A57E1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4E118E"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0E0452C6"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56E835C4"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2563971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072CBEF2" w14:textId="77777777" w:rsidR="00A57E1D" w:rsidRPr="009C5807" w:rsidRDefault="00A57E1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AA5EE07" w14:textId="77777777" w:rsidR="00A57E1D" w:rsidRPr="009C5807" w:rsidRDefault="00A57E1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Pr>
        <w:rPr>
          <w:lang w:eastAsia="zh-CN"/>
        </w:rPr>
      </w:pPr>
    </w:p>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25F2200F" w14:textId="77777777" w:rsidR="001F5A79" w:rsidRPr="009C5807" w:rsidRDefault="001F5A79" w:rsidP="00C575EA">
      <w:pPr>
        <w:pStyle w:val="Heading4"/>
        <w:rPr>
          <w:lang w:val="en-US" w:eastAsia="zh-CN"/>
        </w:rPr>
      </w:pPr>
      <w:r w:rsidRPr="009C5807">
        <w:rPr>
          <w:lang w:val="en-US" w:eastAsia="zh-CN"/>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eastAsia="zh-CN"/>
        </w:rPr>
      </w:pPr>
      <w:r w:rsidRPr="009C5807">
        <w:rPr>
          <w:lang w:val="en-US" w:eastAsia="zh-CN"/>
        </w:rPr>
        <w:t>10.1.10.1.1</w:t>
      </w:r>
      <w:r w:rsidRPr="009C5807">
        <w:rPr>
          <w:lang w:val="en-US" w:eastAsia="zh-CN"/>
        </w:rPr>
        <w:tab/>
      </w:r>
      <w:r w:rsidR="00C87F52"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153F7485"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rPr>
          <w:lang w:eastAsia="zh-CN"/>
        </w:rPr>
      </w:pPr>
      <w:r w:rsidRPr="009C5807">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Pr>
        <w:rPr>
          <w:lang w:eastAsia="zh-CN"/>
        </w:rPr>
      </w:pPr>
    </w:p>
    <w:p w14:paraId="3D85265A" w14:textId="77777777" w:rsidR="001F5A79" w:rsidRPr="009C5807" w:rsidRDefault="001F5A79" w:rsidP="00B36247">
      <w:pPr>
        <w:pStyle w:val="Heading5"/>
      </w:pPr>
      <w:r w:rsidRPr="009C5807">
        <w:rPr>
          <w:lang w:eastAsia="zh-CN"/>
        </w:rPr>
        <w:t>10</w:t>
      </w:r>
      <w:r w:rsidRPr="009C5807">
        <w:t>.1.</w:t>
      </w:r>
      <w:r w:rsidRPr="009C5807">
        <w:rPr>
          <w:lang w:eastAsia="zh-CN"/>
        </w:rPr>
        <w:t>10</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p>
    <w:p w14:paraId="381D3120"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eastAsia="zh-CN"/>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p>
    <w:p w14:paraId="19879D2F" w14:textId="77777777" w:rsidR="008935F7" w:rsidRDefault="008935F7" w:rsidP="008935F7">
      <w:pPr>
        <w:rPr>
          <w:rFonts w:cs="v4.2.0"/>
        </w:rPr>
      </w:pPr>
      <w:r>
        <w:rPr>
          <w:rFonts w:cs="v4.2.0"/>
        </w:rPr>
        <w:t xml:space="preserve">The accuracy requirements in Table </w:t>
      </w:r>
      <w:r>
        <w:rPr>
          <w:rFonts w:cs="v4.2.0"/>
          <w:lang w:eastAsia="zh-CN"/>
        </w:rPr>
        <w:t>10.1.10.2.1</w:t>
      </w:r>
      <w:r>
        <w:rPr>
          <w:rFonts w:cs="v4.2.0"/>
        </w:rPr>
        <w:t>-1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p>
    <w:p w14:paraId="2C724312" w14:textId="77777777" w:rsidR="008935F7" w:rsidRDefault="008935F7" w:rsidP="008935F7">
      <w:pPr>
        <w:pStyle w:val="B10"/>
        <w:rPr>
          <w:lang w:eastAsia="zh-CN"/>
        </w:rPr>
      </w:pPr>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789AD83E" w14:textId="1EC22187" w:rsidR="008935F7" w:rsidRDefault="008935F7" w:rsidP="008935F7">
      <w:pPr>
        <w:pStyle w:val="B10"/>
        <w:rPr>
          <w:lang w:eastAsia="zh-CN"/>
        </w:rPr>
      </w:pPr>
      <w:r>
        <w:rPr>
          <w:lang w:eastAsia="zh-CN"/>
        </w:rPr>
        <w:t>-</w:t>
      </w:r>
      <w:r>
        <w:rPr>
          <w:lang w:eastAsia="zh-CN"/>
        </w:rPr>
        <w:tab/>
        <w:t>The bandwidth of CSI-RS is 48 PRBs and the density is 3.</w:t>
      </w:r>
    </w:p>
    <w:p w14:paraId="6766C559" w14:textId="77777777" w:rsidR="008935F7" w:rsidRPr="00960D22"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p>
    <w:p w14:paraId="6CADC6DD" w14:textId="733A99A6"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Pr>
          <w:rFonts w:hint="eastAsia"/>
          <w:lang w:eastAsia="zh-CN"/>
        </w:rPr>
        <w:t xml:space="preserve"> </w:t>
      </w:r>
      <w:r>
        <w:rPr>
          <w:lang w:eastAsia="zh-CN"/>
        </w:rPr>
        <w:t>CP</w:t>
      </w:r>
      <w:r>
        <w:rPr>
          <w:rFonts w:hint="eastAsia"/>
          <w:lang w:eastAsia="zh-CN"/>
        </w:rPr>
        <w:t xml:space="preserve">. </w:t>
      </w:r>
    </w:p>
    <w:p w14:paraId="2A257895" w14:textId="5A7F6A5C"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66DF09C" w14:textId="77777777" w:rsidR="008935F7" w:rsidRDefault="008935F7" w:rsidP="008935F7">
      <w:pPr>
        <w:pStyle w:val="TH"/>
        <w:rPr>
          <w:lang w:eastAsia="zh-CN"/>
        </w:rPr>
      </w:pPr>
      <w:r>
        <w:t>Table 10.1.10.2.1-1: CSI-RSRQ Int</w:t>
      </w:r>
      <w:r>
        <w:rPr>
          <w:rFonts w:hint="eastAsia"/>
          <w:lang w:eastAsia="zh-CN"/>
        </w:rPr>
        <w:t>er</w:t>
      </w:r>
      <w:r>
        <w:t xml:space="preserve"> frequency absolute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Pr>
        <w:rPr>
          <w:lang w:eastAsia="zh-CN"/>
        </w:rPr>
      </w:pPr>
    </w:p>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w:t>
      </w:r>
      <w:r>
        <w:rPr>
          <w:rFonts w:cs="v4.2.0" w:hint="eastAsia"/>
          <w:lang w:eastAsia="zh-CN"/>
        </w:rPr>
        <w:t>2</w:t>
      </w:r>
      <w:r>
        <w:rPr>
          <w:rFonts w:cs="v4.2.0"/>
        </w:rPr>
        <w:t>.</w:t>
      </w:r>
    </w:p>
    <w:p w14:paraId="0FCF60D7" w14:textId="77777777" w:rsidR="008935F7" w:rsidRDefault="008935F7" w:rsidP="008935F7">
      <w:pPr>
        <w:rPr>
          <w:rFonts w:cs="v4.2.0"/>
        </w:rPr>
      </w:pPr>
      <w:r>
        <w:rPr>
          <w:rFonts w:cs="v4.2.0"/>
        </w:rPr>
        <w:t xml:space="preserve">The accuracy requirements in Table </w:t>
      </w:r>
      <w:r>
        <w:rPr>
          <w:lang w:eastAsia="zh-CN"/>
        </w:rPr>
        <w:t>10.1.10</w:t>
      </w:r>
      <w:r>
        <w:t>.2</w:t>
      </w:r>
      <w:r>
        <w:rPr>
          <w:lang w:eastAsia="zh-CN"/>
        </w:rPr>
        <w:t>.2</w:t>
      </w:r>
      <w:r>
        <w:rPr>
          <w:rFonts w:cs="v4.2.0"/>
        </w:rPr>
        <w:t>-1 are valid under the following conditions:</w:t>
      </w:r>
    </w:p>
    <w:p w14:paraId="21C2C298" w14:textId="77777777" w:rsidR="008935F7" w:rsidRDefault="008935F7" w:rsidP="00F37389">
      <w:pPr>
        <w:pStyle w:val="B10"/>
        <w:rPr>
          <w:lang w:eastAsia="zh-CN"/>
        </w:rPr>
      </w:pPr>
      <w:r>
        <w:t>-</w:t>
      </w:r>
      <w:r>
        <w:tab/>
        <w:t>Conditions defined in clause 7.3 of TS </w:t>
      </w:r>
      <w:bookmarkStart w:id="7" w:name="OLE_LINK8"/>
      <w:r>
        <w:t>38.101-</w:t>
      </w:r>
      <w:r>
        <w:rPr>
          <w:rFonts w:hint="eastAsia"/>
          <w:lang w:eastAsia="zh-CN"/>
        </w:rPr>
        <w:t>2</w:t>
      </w:r>
      <w:r>
        <w:t xml:space="preserve"> </w:t>
      </w:r>
      <w:bookmarkEnd w:id="7"/>
      <w:r>
        <w:t>[1</w:t>
      </w:r>
      <w:r>
        <w:rPr>
          <w:rFonts w:hint="eastAsia"/>
          <w:lang w:eastAsia="zh-CN"/>
        </w:rPr>
        <w:t>9</w:t>
      </w:r>
      <w:r>
        <w:t>] for reference sensitivity are fulfilled.</w:t>
      </w:r>
    </w:p>
    <w:p w14:paraId="47AFF452"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443CC2FC"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A11052D"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2A008211" w14:textId="77777777" w:rsidR="008935F7" w:rsidRPr="00960D22"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p>
    <w:p w14:paraId="708A7D2C" w14:textId="4FABB804"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09BF637F" w14:textId="65203E6F"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6B96AD43" w14:textId="77777777" w:rsidR="008935F7" w:rsidRDefault="008935F7" w:rsidP="008935F7">
      <w:pPr>
        <w:pStyle w:val="TH"/>
        <w:rPr>
          <w:lang w:eastAsia="zh-CN"/>
        </w:rPr>
      </w:pPr>
      <w:r>
        <w:t>Table 10.1.10.2.2-1: CSI-RSRQ Int</w:t>
      </w:r>
      <w:r>
        <w:rPr>
          <w:rFonts w:hint="eastAsia"/>
          <w:lang w:eastAsia="zh-CN"/>
        </w:rPr>
        <w:t>er</w:t>
      </w:r>
      <w:r>
        <w:t xml:space="preserve"> frequency relative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lang w:eastAsia="zh-CN"/>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eastAsia="zh-CN"/>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eastAsia="zh-CN"/>
        </w:rPr>
      </w:pPr>
      <w:r w:rsidRPr="009C5807">
        <w:rPr>
          <w:lang w:val="en-US" w:eastAsia="zh-CN"/>
        </w:rPr>
        <w:t>10.1.10</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eastAsia="zh-CN"/>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eastAsia="zh-CN"/>
        </w:rPr>
      </w:pPr>
      <w:r w:rsidRPr="009C5807">
        <w:rPr>
          <w:lang w:val="en-US" w:eastAsia="zh-CN"/>
        </w:rPr>
        <w:t>10.1.10</w:t>
      </w:r>
      <w:r>
        <w:rPr>
          <w:lang w:val="en-US" w:eastAsia="zh-CN"/>
        </w:rPr>
        <w:t>B</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2C4EF44E" w14:textId="77777777" w:rsidR="00C87F52" w:rsidRPr="009C5807" w:rsidRDefault="00C87F52" w:rsidP="00C87F52">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rPr>
          <w:lang w:eastAsia="zh-CN"/>
        </w:rPr>
      </w:pPr>
      <w:r w:rsidRPr="009C5807">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Pr>
        <w:rPr>
          <w:lang w:eastAsia="zh-CN"/>
        </w:rPr>
      </w:pPr>
    </w:p>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r w:rsidR="008935F7">
        <w:rPr>
          <w:rFonts w:ascii="Arial" w:hAnsi="Arial" w:hint="eastAsia"/>
          <w:sz w:val="24"/>
          <w:lang w:val="en-US" w:eastAsia="zh-CN"/>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lang w:eastAsia="zh-CN"/>
        </w:rPr>
        <w:t xml:space="preserve">and CSI-RSRQ 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lang w:eastAsia="zh-CN"/>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092FED88" w14:textId="77777777" w:rsidR="001F5A79" w:rsidRPr="009C5807" w:rsidRDefault="001F5A79" w:rsidP="009D3C60">
      <w:pPr>
        <w:pStyle w:val="Heading4"/>
        <w:rPr>
          <w:lang w:val="en-US" w:eastAsia="zh-CN"/>
        </w:rPr>
      </w:pPr>
      <w:r w:rsidRPr="009C5807">
        <w:rPr>
          <w:lang w:val="en-US" w:eastAsia="zh-CN"/>
        </w:rPr>
        <w:t>10.1.12.1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0EB8384D" w14:textId="77777777" w:rsidR="001F5A79" w:rsidRPr="009C5807" w:rsidRDefault="001F5A79" w:rsidP="009D3C60">
      <w:pPr>
        <w:pStyle w:val="Heading5"/>
      </w:pPr>
      <w:r w:rsidRPr="009C5807">
        <w:rPr>
          <w:lang w:eastAsia="zh-CN"/>
        </w:rPr>
        <w:t>10.1.12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10.1.12.1.1</w:t>
      </w:r>
      <w:r w:rsidRPr="009C5807">
        <w:rPr>
          <w:rFonts w:cs="v4.2.0"/>
        </w:rPr>
        <w:t>-1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lang w:eastAsia="zh-CN"/>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300264" w:rsidRPr="009C5807" w14:paraId="481C023F" w14:textId="77777777" w:rsidTr="00B03A04">
        <w:trPr>
          <w:trHeight w:val="65"/>
          <w:jc w:val="center"/>
        </w:trPr>
        <w:tc>
          <w:tcPr>
            <w:tcW w:w="1035" w:type="dxa"/>
            <w:tcBorders>
              <w:left w:val="single" w:sz="4" w:space="0" w:color="auto"/>
              <w:right w:val="single" w:sz="6" w:space="0" w:color="auto"/>
            </w:tcBorders>
            <w:shd w:val="clear" w:color="auto" w:fill="auto"/>
          </w:tcPr>
          <w:p w14:paraId="178CB2DF" w14:textId="77777777" w:rsidR="00300264" w:rsidRPr="009C5807" w:rsidRDefault="00300264" w:rsidP="00300264">
            <w:pPr>
              <w:pStyle w:val="TAC"/>
            </w:pPr>
          </w:p>
        </w:tc>
        <w:tc>
          <w:tcPr>
            <w:tcW w:w="1047" w:type="dxa"/>
            <w:tcBorders>
              <w:left w:val="single" w:sz="6" w:space="0" w:color="auto"/>
              <w:right w:val="single" w:sz="6" w:space="0" w:color="auto"/>
            </w:tcBorders>
            <w:shd w:val="clear" w:color="auto" w:fill="auto"/>
          </w:tcPr>
          <w:p w14:paraId="0BB6C438" w14:textId="77777777" w:rsidR="00300264" w:rsidRPr="009C5807" w:rsidRDefault="00300264" w:rsidP="00300264">
            <w:pPr>
              <w:pStyle w:val="TAC"/>
            </w:pPr>
          </w:p>
        </w:tc>
        <w:tc>
          <w:tcPr>
            <w:tcW w:w="802" w:type="dxa"/>
            <w:tcBorders>
              <w:left w:val="single" w:sz="6" w:space="0" w:color="auto"/>
              <w:right w:val="single" w:sz="6" w:space="0" w:color="auto"/>
            </w:tcBorders>
            <w:shd w:val="clear" w:color="auto" w:fill="auto"/>
          </w:tcPr>
          <w:p w14:paraId="7D925C73" w14:textId="77777777" w:rsidR="00300264" w:rsidRPr="009C5807" w:rsidRDefault="00300264" w:rsidP="0030026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F1AC3F" w14:textId="41B38ED3" w:rsidR="00300264" w:rsidRPr="009C5807" w:rsidRDefault="00300264" w:rsidP="0030026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69F27C" w14:textId="207AFB2A" w:rsidR="00300264" w:rsidRPr="009C5807" w:rsidRDefault="00300264" w:rsidP="0030026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78853CA" w14:textId="29022AD0" w:rsidR="00300264" w:rsidRPr="009C5807" w:rsidRDefault="00300264" w:rsidP="0030026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0356EE" w14:textId="53313C03" w:rsidR="00300264" w:rsidRPr="009C5807" w:rsidRDefault="00300264" w:rsidP="0030026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2ACD8B" w14:textId="22D81FC0" w:rsidR="00300264" w:rsidRPr="009C5807" w:rsidRDefault="00300264" w:rsidP="00300264">
            <w:pPr>
              <w:pStyle w:val="TAC"/>
            </w:pPr>
            <w:r>
              <w:rPr>
                <w:rFonts w:eastAsia="SimSun" w:hint="eastAsia"/>
                <w:lang w:val="en-US" w:eastAsia="zh-CN"/>
              </w:rPr>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eastAsia="zh-CN"/>
        </w:rPr>
      </w:pPr>
      <w:r>
        <w:rPr>
          <w:lang w:val="en-US" w:eastAsia="zh-CN"/>
        </w:rPr>
        <w:t>10.1.12.2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B89D475" w14:textId="77777777" w:rsidR="00567E6C" w:rsidRPr="009C5807" w:rsidRDefault="00567E6C" w:rsidP="00F37389">
      <w:pPr>
        <w:pStyle w:val="Heading5"/>
      </w:pPr>
      <w:r>
        <w:rPr>
          <w:lang w:eastAsia="zh-CN"/>
        </w:rPr>
        <w:t>10.1.12.2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p>
    <w:p w14:paraId="4E24B6F3" w14:textId="386FEE06"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lang w:eastAsia="zh-CN"/>
        </w:rPr>
        <w:t>.</w:t>
      </w:r>
    </w:p>
    <w:p w14:paraId="390B4109" w14:textId="3EB3170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0C315FB6"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D317B65" w14:textId="77777777" w:rsidR="00567E6C" w:rsidRPr="00D93B5F"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10.1.12.2</w:t>
      </w:r>
      <w:r w:rsidRPr="009C5807">
        <w:rPr>
          <w:lang w:eastAsia="zh-CN"/>
        </w:rPr>
        <w:t>.1-1</w:t>
      </w:r>
      <w:r>
        <w:rPr>
          <w:lang w:eastAsia="zh-CN"/>
        </w:rPr>
        <w:t>.</w:t>
      </w:r>
    </w:p>
    <w:p w14:paraId="4E57A6F6" w14:textId="77777777" w:rsidR="00567E6C" w:rsidRDefault="00567E6C" w:rsidP="00567E6C">
      <w:pPr>
        <w:pStyle w:val="TH"/>
        <w:rPr>
          <w:lang w:eastAsia="zh-CN"/>
        </w:rPr>
      </w:pPr>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56"/>
        <w:gridCol w:w="824"/>
        <w:gridCol w:w="825"/>
        <w:gridCol w:w="823"/>
        <w:gridCol w:w="1289"/>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300264">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2045"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300264">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2045" w:type="dxa"/>
            <w:vMerge w:val="restart"/>
            <w:shd w:val="clear" w:color="auto" w:fill="auto"/>
            <w:vAlign w:val="center"/>
          </w:tcPr>
          <w:p w14:paraId="7696DE60" w14:textId="77777777" w:rsidR="00567E6C" w:rsidRPr="00C32E45" w:rsidRDefault="00567E6C" w:rsidP="00F37389">
            <w:pPr>
              <w:pStyle w:val="TAH"/>
            </w:pPr>
          </w:p>
        </w:tc>
        <w:tc>
          <w:tcPr>
            <w:tcW w:w="2468"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300264">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2045" w:type="dxa"/>
            <w:vMerge/>
            <w:shd w:val="clear" w:color="auto" w:fill="auto"/>
            <w:vAlign w:val="center"/>
          </w:tcPr>
          <w:p w14:paraId="51F85CCE" w14:textId="77777777" w:rsidR="00567E6C" w:rsidRPr="00C32E45" w:rsidRDefault="00567E6C" w:rsidP="00F37389">
            <w:pPr>
              <w:pStyle w:val="TAH"/>
            </w:pPr>
          </w:p>
        </w:tc>
        <w:tc>
          <w:tcPr>
            <w:tcW w:w="2468"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300264">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6AAE03DF"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C32E45" w:rsidRDefault="00567E6C" w:rsidP="00F37389">
            <w:pPr>
              <w:pStyle w:val="TAH"/>
            </w:pPr>
            <w:r w:rsidRPr="00C32E45">
              <w:t xml:space="preserve">15 </w:t>
            </w:r>
          </w:p>
        </w:tc>
        <w:tc>
          <w:tcPr>
            <w:tcW w:w="827" w:type="dxa"/>
            <w:shd w:val="clear" w:color="auto" w:fill="auto"/>
            <w:vAlign w:val="center"/>
          </w:tcPr>
          <w:p w14:paraId="511F3C26" w14:textId="77777777" w:rsidR="00567E6C" w:rsidRPr="00C32E45" w:rsidRDefault="00567E6C" w:rsidP="00F37389">
            <w:pPr>
              <w:pStyle w:val="TAH"/>
            </w:pPr>
            <w:r w:rsidRPr="00C32E45">
              <w:rPr>
                <w:rFonts w:hint="eastAsia"/>
                <w:lang w:eastAsia="zh-CN"/>
              </w:rPr>
              <w:t>3</w:t>
            </w:r>
            <w:r w:rsidRPr="00C32E45">
              <w:rPr>
                <w:lang w:eastAsia="zh-CN"/>
              </w:rPr>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lang w:eastAsia="zh-CN"/>
              </w:rPr>
              <w:t>6</w:t>
            </w:r>
            <w:r w:rsidRPr="00C32E45">
              <w:rPr>
                <w:lang w:eastAsia="zh-CN"/>
              </w:rPr>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300264">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2045" w:type="dxa"/>
            <w:shd w:val="clear" w:color="auto" w:fill="auto"/>
            <w:vAlign w:val="center"/>
          </w:tcPr>
          <w:p w14:paraId="65234252" w14:textId="77777777" w:rsidR="00567E6C" w:rsidRPr="00F37389" w:rsidRDefault="00567E6C" w:rsidP="00567E6C">
            <w:pPr>
              <w:pStyle w:val="TAC"/>
              <w:rPr>
                <w:lang w:eastAsia="zh-CN"/>
              </w:rPr>
            </w:pPr>
            <w:r w:rsidRPr="00F37389">
              <w:rPr>
                <w:lang w:eastAsia="zh-CN"/>
              </w:rPr>
              <w:t>NR_FDD_FR1_A, NR_TDD_FR1_A,</w:t>
            </w:r>
          </w:p>
          <w:p w14:paraId="14B4298B" w14:textId="77777777" w:rsidR="00567E6C" w:rsidRPr="00F37389" w:rsidRDefault="00567E6C" w:rsidP="00567E6C">
            <w:pPr>
              <w:pStyle w:val="TAC"/>
              <w:rPr>
                <w:lang w:eastAsia="zh-CN"/>
              </w:rPr>
            </w:pPr>
            <w:r w:rsidRPr="00F37389">
              <w:rPr>
                <w:lang w:eastAsia="zh-CN"/>
              </w:rPr>
              <w:t>NR_SDL_FR1_A</w:t>
            </w:r>
          </w:p>
        </w:tc>
        <w:tc>
          <w:tcPr>
            <w:tcW w:w="822" w:type="dxa"/>
            <w:shd w:val="clear" w:color="auto" w:fill="auto"/>
            <w:vAlign w:val="center"/>
          </w:tcPr>
          <w:p w14:paraId="5EAA8699" w14:textId="77777777" w:rsidR="00567E6C" w:rsidRPr="00F37389" w:rsidRDefault="00567E6C" w:rsidP="00567E6C">
            <w:pPr>
              <w:pStyle w:val="TAC"/>
              <w:rPr>
                <w:lang w:eastAsia="zh-CN"/>
              </w:rPr>
            </w:pPr>
            <w:r w:rsidRPr="00F37389">
              <w:rPr>
                <w:lang w:eastAsia="zh-CN"/>
              </w:rPr>
              <w:t>-121</w:t>
            </w:r>
          </w:p>
        </w:tc>
        <w:tc>
          <w:tcPr>
            <w:tcW w:w="827" w:type="dxa"/>
            <w:shd w:val="clear" w:color="auto" w:fill="auto"/>
            <w:vAlign w:val="center"/>
          </w:tcPr>
          <w:p w14:paraId="4EFA71E6"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78F067FB"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300264">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2045" w:type="dxa"/>
            <w:shd w:val="clear" w:color="auto" w:fill="auto"/>
            <w:vAlign w:val="center"/>
          </w:tcPr>
          <w:p w14:paraId="6AEC12A9" w14:textId="77777777" w:rsidR="00567E6C" w:rsidRPr="00F37389" w:rsidRDefault="00567E6C" w:rsidP="00567E6C">
            <w:pPr>
              <w:pStyle w:val="TAC"/>
              <w:rPr>
                <w:lang w:eastAsia="zh-CN"/>
              </w:rPr>
            </w:pPr>
            <w:r w:rsidRPr="00F37389">
              <w:rPr>
                <w:lang w:eastAsia="zh-CN"/>
              </w:rPr>
              <w:t>NR_FDD_FR1_B</w:t>
            </w:r>
          </w:p>
        </w:tc>
        <w:tc>
          <w:tcPr>
            <w:tcW w:w="822" w:type="dxa"/>
            <w:shd w:val="clear" w:color="auto" w:fill="auto"/>
          </w:tcPr>
          <w:p w14:paraId="7D94C05F" w14:textId="77777777" w:rsidR="00567E6C" w:rsidRPr="00F37389" w:rsidRDefault="00567E6C" w:rsidP="00567E6C">
            <w:pPr>
              <w:pStyle w:val="TAC"/>
              <w:rPr>
                <w:lang w:eastAsia="zh-CN"/>
              </w:rPr>
            </w:pPr>
            <w:r w:rsidRPr="00F37389">
              <w:rPr>
                <w:lang w:eastAsia="zh-CN"/>
              </w:rPr>
              <w:t>-120.5</w:t>
            </w:r>
          </w:p>
        </w:tc>
        <w:tc>
          <w:tcPr>
            <w:tcW w:w="827" w:type="dxa"/>
            <w:shd w:val="clear" w:color="auto" w:fill="auto"/>
            <w:vAlign w:val="center"/>
          </w:tcPr>
          <w:p w14:paraId="4EA4FAC4"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2A350D97"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300264">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2045" w:type="dxa"/>
            <w:shd w:val="clear" w:color="auto" w:fill="auto"/>
            <w:vAlign w:val="center"/>
          </w:tcPr>
          <w:p w14:paraId="6F4771B1" w14:textId="77777777" w:rsidR="00567E6C" w:rsidRPr="00F37389" w:rsidRDefault="00567E6C" w:rsidP="00567E6C">
            <w:pPr>
              <w:pStyle w:val="TAC"/>
              <w:rPr>
                <w:lang w:eastAsia="zh-CN"/>
              </w:rPr>
            </w:pPr>
            <w:r w:rsidRPr="00F37389">
              <w:rPr>
                <w:lang w:eastAsia="zh-CN"/>
              </w:rPr>
              <w:t>NR_TDD_FR1_C</w:t>
            </w:r>
          </w:p>
        </w:tc>
        <w:tc>
          <w:tcPr>
            <w:tcW w:w="822" w:type="dxa"/>
            <w:shd w:val="clear" w:color="auto" w:fill="auto"/>
            <w:vAlign w:val="center"/>
          </w:tcPr>
          <w:p w14:paraId="22E18378" w14:textId="77777777" w:rsidR="00567E6C" w:rsidRPr="00F37389" w:rsidRDefault="00567E6C" w:rsidP="00567E6C">
            <w:pPr>
              <w:pStyle w:val="TAC"/>
              <w:rPr>
                <w:lang w:eastAsia="zh-CN"/>
              </w:rPr>
            </w:pPr>
            <w:r w:rsidRPr="00F37389">
              <w:rPr>
                <w:lang w:eastAsia="zh-CN"/>
              </w:rPr>
              <w:t>-120</w:t>
            </w:r>
          </w:p>
        </w:tc>
        <w:tc>
          <w:tcPr>
            <w:tcW w:w="827" w:type="dxa"/>
            <w:shd w:val="clear" w:color="auto" w:fill="auto"/>
            <w:vAlign w:val="center"/>
          </w:tcPr>
          <w:p w14:paraId="407D6949"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263CF56E"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300264">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2045" w:type="dxa"/>
            <w:shd w:val="clear" w:color="auto" w:fill="auto"/>
            <w:vAlign w:val="center"/>
          </w:tcPr>
          <w:p w14:paraId="74C2EADF" w14:textId="77777777" w:rsidR="00567E6C" w:rsidRPr="00F37389" w:rsidRDefault="00567E6C" w:rsidP="00567E6C">
            <w:pPr>
              <w:pStyle w:val="TAC"/>
              <w:rPr>
                <w:lang w:eastAsia="zh-CN"/>
              </w:rPr>
            </w:pPr>
            <w:r w:rsidRPr="00F37389">
              <w:rPr>
                <w:lang w:eastAsia="zh-CN"/>
              </w:rPr>
              <w:t>NR_FDD_FR1_D, NR_TDD_FR1_D</w:t>
            </w:r>
          </w:p>
        </w:tc>
        <w:tc>
          <w:tcPr>
            <w:tcW w:w="822" w:type="dxa"/>
            <w:shd w:val="clear" w:color="auto" w:fill="auto"/>
            <w:vAlign w:val="center"/>
          </w:tcPr>
          <w:p w14:paraId="74B962A5" w14:textId="77777777" w:rsidR="00567E6C" w:rsidRPr="00F37389" w:rsidDel="00FA4A82" w:rsidRDefault="00567E6C" w:rsidP="00567E6C">
            <w:pPr>
              <w:pStyle w:val="TAC"/>
              <w:rPr>
                <w:lang w:eastAsia="zh-CN"/>
              </w:rPr>
            </w:pPr>
            <w:r w:rsidRPr="00F37389">
              <w:rPr>
                <w:lang w:eastAsia="zh-CN"/>
              </w:rPr>
              <w:t>-119.5</w:t>
            </w:r>
          </w:p>
        </w:tc>
        <w:tc>
          <w:tcPr>
            <w:tcW w:w="827" w:type="dxa"/>
            <w:shd w:val="clear" w:color="auto" w:fill="auto"/>
            <w:vAlign w:val="center"/>
          </w:tcPr>
          <w:p w14:paraId="070A5B0A"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3353554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300264">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2045" w:type="dxa"/>
            <w:shd w:val="clear" w:color="auto" w:fill="auto"/>
            <w:vAlign w:val="center"/>
          </w:tcPr>
          <w:p w14:paraId="491E940F" w14:textId="77777777" w:rsidR="00567E6C" w:rsidRPr="00F37389" w:rsidDel="00836998" w:rsidRDefault="00567E6C" w:rsidP="00567E6C">
            <w:pPr>
              <w:pStyle w:val="TAC"/>
              <w:rPr>
                <w:lang w:eastAsia="zh-CN"/>
              </w:rPr>
            </w:pPr>
            <w:r w:rsidRPr="00F37389">
              <w:rPr>
                <w:lang w:eastAsia="zh-CN"/>
              </w:rPr>
              <w:t>NR_FDD_FR1_E, NR_TDD_FR1_E</w:t>
            </w:r>
          </w:p>
        </w:tc>
        <w:tc>
          <w:tcPr>
            <w:tcW w:w="822" w:type="dxa"/>
            <w:shd w:val="clear" w:color="auto" w:fill="auto"/>
            <w:vAlign w:val="center"/>
          </w:tcPr>
          <w:p w14:paraId="3522D439" w14:textId="77777777" w:rsidR="00567E6C" w:rsidRPr="00F37389" w:rsidRDefault="00567E6C" w:rsidP="00567E6C">
            <w:pPr>
              <w:pStyle w:val="TAC"/>
              <w:rPr>
                <w:lang w:eastAsia="zh-CN"/>
              </w:rPr>
            </w:pPr>
            <w:r w:rsidRPr="00F37389">
              <w:rPr>
                <w:lang w:eastAsia="zh-CN"/>
              </w:rPr>
              <w:t>-119</w:t>
            </w:r>
          </w:p>
        </w:tc>
        <w:tc>
          <w:tcPr>
            <w:tcW w:w="827" w:type="dxa"/>
            <w:shd w:val="clear" w:color="auto" w:fill="auto"/>
            <w:vAlign w:val="center"/>
          </w:tcPr>
          <w:p w14:paraId="14346135"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3881E13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300264">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2045" w:type="dxa"/>
            <w:shd w:val="clear" w:color="auto" w:fill="auto"/>
            <w:vAlign w:val="center"/>
          </w:tcPr>
          <w:p w14:paraId="54558C3B" w14:textId="77777777" w:rsidR="00567E6C" w:rsidRPr="00F37389" w:rsidRDefault="00567E6C" w:rsidP="00567E6C">
            <w:pPr>
              <w:pStyle w:val="TAC"/>
              <w:rPr>
                <w:lang w:eastAsia="zh-CN"/>
              </w:rPr>
            </w:pPr>
            <w:r w:rsidRPr="00F37389">
              <w:rPr>
                <w:lang w:eastAsia="zh-CN"/>
              </w:rPr>
              <w:t>NR_FDD_FR1_F</w:t>
            </w:r>
          </w:p>
        </w:tc>
        <w:tc>
          <w:tcPr>
            <w:tcW w:w="822" w:type="dxa"/>
            <w:shd w:val="clear" w:color="auto" w:fill="auto"/>
            <w:vAlign w:val="center"/>
          </w:tcPr>
          <w:p w14:paraId="70F18434" w14:textId="77777777" w:rsidR="00567E6C" w:rsidRPr="00F37389" w:rsidRDefault="00567E6C" w:rsidP="00567E6C">
            <w:pPr>
              <w:pStyle w:val="TAC"/>
              <w:rPr>
                <w:lang w:eastAsia="zh-CN"/>
              </w:rPr>
            </w:pPr>
            <w:r w:rsidRPr="00F37389">
              <w:rPr>
                <w:lang w:eastAsia="zh-CN"/>
              </w:rPr>
              <w:t>-118.5</w:t>
            </w:r>
          </w:p>
        </w:tc>
        <w:tc>
          <w:tcPr>
            <w:tcW w:w="827" w:type="dxa"/>
            <w:shd w:val="clear" w:color="auto" w:fill="auto"/>
            <w:vAlign w:val="center"/>
          </w:tcPr>
          <w:p w14:paraId="7C69B7BF"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7EBB1A23"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300264">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2045" w:type="dxa"/>
            <w:shd w:val="clear" w:color="auto" w:fill="auto"/>
            <w:vAlign w:val="center"/>
          </w:tcPr>
          <w:p w14:paraId="7EBEA18D" w14:textId="77777777" w:rsidR="00567E6C" w:rsidRPr="00F37389" w:rsidDel="00836998" w:rsidRDefault="00567E6C" w:rsidP="00567E6C">
            <w:pPr>
              <w:pStyle w:val="TAC"/>
              <w:rPr>
                <w:lang w:eastAsia="zh-CN"/>
              </w:rPr>
            </w:pPr>
            <w:r w:rsidRPr="00F37389">
              <w:rPr>
                <w:lang w:eastAsia="zh-CN"/>
              </w:rPr>
              <w:t>NR_FDD_FR1_G</w:t>
            </w:r>
          </w:p>
        </w:tc>
        <w:tc>
          <w:tcPr>
            <w:tcW w:w="822" w:type="dxa"/>
            <w:shd w:val="clear" w:color="auto" w:fill="auto"/>
            <w:vAlign w:val="center"/>
          </w:tcPr>
          <w:p w14:paraId="72489C79" w14:textId="77777777" w:rsidR="00567E6C" w:rsidRPr="00F37389" w:rsidRDefault="00567E6C" w:rsidP="00567E6C">
            <w:pPr>
              <w:pStyle w:val="TAC"/>
              <w:rPr>
                <w:lang w:eastAsia="zh-CN"/>
              </w:rPr>
            </w:pPr>
            <w:r w:rsidRPr="00F37389">
              <w:rPr>
                <w:lang w:eastAsia="zh-CN"/>
              </w:rPr>
              <w:t>-118</w:t>
            </w:r>
          </w:p>
        </w:tc>
        <w:tc>
          <w:tcPr>
            <w:tcW w:w="827" w:type="dxa"/>
            <w:shd w:val="clear" w:color="auto" w:fill="auto"/>
            <w:vAlign w:val="center"/>
          </w:tcPr>
          <w:p w14:paraId="66A7D0B4"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4EFE883E"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300264">
        <w:trPr>
          <w:jc w:val="center"/>
        </w:trPr>
        <w:tc>
          <w:tcPr>
            <w:tcW w:w="0" w:type="auto"/>
            <w:vMerge/>
            <w:tcBorders>
              <w:bottom w:val="nil"/>
            </w:tcBorders>
            <w:shd w:val="clear" w:color="auto" w:fill="auto"/>
            <w:vAlign w:val="center"/>
          </w:tcPr>
          <w:p w14:paraId="4F2FA726" w14:textId="77777777" w:rsidR="00567E6C" w:rsidRPr="0098004A" w:rsidRDefault="00567E6C" w:rsidP="00F37389">
            <w:pPr>
              <w:pStyle w:val="TAC"/>
              <w:rPr>
                <w:sz w:val="16"/>
                <w:szCs w:val="16"/>
              </w:rPr>
            </w:pPr>
          </w:p>
        </w:tc>
        <w:tc>
          <w:tcPr>
            <w:tcW w:w="0" w:type="auto"/>
            <w:vMerge/>
            <w:tcBorders>
              <w:bottom w:val="nil"/>
            </w:tcBorders>
            <w:shd w:val="clear" w:color="auto" w:fill="auto"/>
            <w:vAlign w:val="center"/>
          </w:tcPr>
          <w:p w14:paraId="722C4268" w14:textId="77777777" w:rsidR="00567E6C" w:rsidRPr="0098004A" w:rsidRDefault="00567E6C" w:rsidP="00F37389">
            <w:pPr>
              <w:pStyle w:val="TAC"/>
              <w:rPr>
                <w:sz w:val="16"/>
                <w:szCs w:val="16"/>
              </w:rPr>
            </w:pPr>
          </w:p>
        </w:tc>
        <w:tc>
          <w:tcPr>
            <w:tcW w:w="0" w:type="auto"/>
            <w:vMerge/>
            <w:tcBorders>
              <w:bottom w:val="nil"/>
            </w:tcBorders>
            <w:shd w:val="clear" w:color="auto" w:fill="auto"/>
            <w:vAlign w:val="center"/>
          </w:tcPr>
          <w:p w14:paraId="26FC7550" w14:textId="77777777" w:rsidR="00567E6C" w:rsidRPr="0098004A" w:rsidRDefault="00567E6C" w:rsidP="00F37389">
            <w:pPr>
              <w:pStyle w:val="TAC"/>
              <w:rPr>
                <w:sz w:val="16"/>
                <w:szCs w:val="16"/>
              </w:rPr>
            </w:pPr>
          </w:p>
        </w:tc>
        <w:tc>
          <w:tcPr>
            <w:tcW w:w="2045" w:type="dxa"/>
            <w:shd w:val="clear" w:color="auto" w:fill="auto"/>
            <w:vAlign w:val="center"/>
          </w:tcPr>
          <w:p w14:paraId="3E2D3656" w14:textId="77777777" w:rsidR="00567E6C" w:rsidRPr="00F37389" w:rsidRDefault="00567E6C" w:rsidP="00567E6C">
            <w:pPr>
              <w:pStyle w:val="TAC"/>
              <w:rPr>
                <w:lang w:eastAsia="zh-CN"/>
              </w:rPr>
            </w:pPr>
            <w:r w:rsidRPr="00F37389">
              <w:rPr>
                <w:lang w:eastAsia="zh-CN"/>
              </w:rPr>
              <w:t>NR_FDD_FR1_H</w:t>
            </w:r>
          </w:p>
        </w:tc>
        <w:tc>
          <w:tcPr>
            <w:tcW w:w="822" w:type="dxa"/>
            <w:shd w:val="clear" w:color="auto" w:fill="auto"/>
            <w:vAlign w:val="center"/>
          </w:tcPr>
          <w:p w14:paraId="678A4487" w14:textId="77777777" w:rsidR="00567E6C" w:rsidRPr="00F37389" w:rsidRDefault="00567E6C" w:rsidP="00567E6C">
            <w:pPr>
              <w:pStyle w:val="TAC"/>
              <w:rPr>
                <w:lang w:eastAsia="zh-CN"/>
              </w:rPr>
            </w:pPr>
            <w:r w:rsidRPr="00F37389">
              <w:rPr>
                <w:lang w:eastAsia="zh-CN"/>
              </w:rPr>
              <w:t>-117.5</w:t>
            </w:r>
          </w:p>
        </w:tc>
        <w:tc>
          <w:tcPr>
            <w:tcW w:w="827" w:type="dxa"/>
            <w:shd w:val="clear" w:color="auto" w:fill="auto"/>
            <w:vAlign w:val="center"/>
          </w:tcPr>
          <w:p w14:paraId="3E73CD3A"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7B95104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300264" w:rsidRPr="0098004A" w14:paraId="653C3324" w14:textId="77777777" w:rsidTr="00300264">
        <w:trPr>
          <w:jc w:val="center"/>
        </w:trPr>
        <w:tc>
          <w:tcPr>
            <w:tcW w:w="0" w:type="auto"/>
            <w:tcBorders>
              <w:top w:val="nil"/>
            </w:tcBorders>
            <w:shd w:val="clear" w:color="auto" w:fill="auto"/>
            <w:vAlign w:val="center"/>
          </w:tcPr>
          <w:p w14:paraId="0352849B" w14:textId="77777777" w:rsidR="00300264" w:rsidRPr="0098004A" w:rsidRDefault="00300264" w:rsidP="00300264">
            <w:pPr>
              <w:pStyle w:val="TAC"/>
              <w:rPr>
                <w:sz w:val="16"/>
                <w:szCs w:val="16"/>
              </w:rPr>
            </w:pPr>
          </w:p>
        </w:tc>
        <w:tc>
          <w:tcPr>
            <w:tcW w:w="0" w:type="auto"/>
            <w:tcBorders>
              <w:top w:val="nil"/>
            </w:tcBorders>
            <w:shd w:val="clear" w:color="auto" w:fill="auto"/>
            <w:vAlign w:val="center"/>
          </w:tcPr>
          <w:p w14:paraId="0FB5CFCE" w14:textId="77777777" w:rsidR="00300264" w:rsidRPr="0098004A" w:rsidRDefault="00300264" w:rsidP="00300264">
            <w:pPr>
              <w:pStyle w:val="TAC"/>
              <w:rPr>
                <w:sz w:val="16"/>
                <w:szCs w:val="16"/>
              </w:rPr>
            </w:pPr>
          </w:p>
        </w:tc>
        <w:tc>
          <w:tcPr>
            <w:tcW w:w="0" w:type="auto"/>
            <w:tcBorders>
              <w:top w:val="nil"/>
            </w:tcBorders>
            <w:shd w:val="clear" w:color="auto" w:fill="auto"/>
            <w:vAlign w:val="center"/>
          </w:tcPr>
          <w:p w14:paraId="4CF1CCBB" w14:textId="77777777" w:rsidR="00300264" w:rsidRPr="0098004A" w:rsidRDefault="00300264" w:rsidP="00300264">
            <w:pPr>
              <w:pStyle w:val="TAC"/>
              <w:rPr>
                <w:sz w:val="16"/>
                <w:szCs w:val="16"/>
              </w:rPr>
            </w:pPr>
          </w:p>
        </w:tc>
        <w:tc>
          <w:tcPr>
            <w:tcW w:w="2045" w:type="dxa"/>
            <w:shd w:val="clear" w:color="auto" w:fill="auto"/>
            <w:vAlign w:val="center"/>
          </w:tcPr>
          <w:p w14:paraId="734809EE" w14:textId="0D60D7B8" w:rsidR="00300264" w:rsidRPr="00F37389" w:rsidRDefault="00300264" w:rsidP="00300264">
            <w:pPr>
              <w:pStyle w:val="TAC"/>
              <w:rPr>
                <w:lang w:eastAsia="zh-CN"/>
              </w:rPr>
            </w:pPr>
            <w:r>
              <w:rPr>
                <w:lang w:eastAsia="zh-CN"/>
              </w:rPr>
              <w:t>NR</w:t>
            </w:r>
            <w:r>
              <w:t>_</w:t>
            </w:r>
            <w:r>
              <w:rPr>
                <w:lang w:eastAsia="zh-CN"/>
              </w:rPr>
              <w:t>FDD_FR1_</w:t>
            </w:r>
            <w:r>
              <w:rPr>
                <w:rFonts w:hint="eastAsia"/>
                <w:lang w:val="en-US" w:eastAsia="zh-CN"/>
              </w:rPr>
              <w:t>N</w:t>
            </w:r>
          </w:p>
        </w:tc>
        <w:tc>
          <w:tcPr>
            <w:tcW w:w="822" w:type="dxa"/>
            <w:shd w:val="clear" w:color="auto" w:fill="auto"/>
            <w:vAlign w:val="center"/>
          </w:tcPr>
          <w:p w14:paraId="2DB1F429" w14:textId="574068F6" w:rsidR="00300264" w:rsidRPr="00F37389" w:rsidRDefault="00300264" w:rsidP="00300264">
            <w:pPr>
              <w:pStyle w:val="TAC"/>
              <w:rPr>
                <w:lang w:eastAsia="zh-CN"/>
              </w:rPr>
            </w:pPr>
            <w:r>
              <w:rPr>
                <w:rFonts w:hint="eastAsia"/>
                <w:lang w:val="en-US" w:eastAsia="zh-CN"/>
              </w:rPr>
              <w:t>-114.5</w:t>
            </w:r>
          </w:p>
        </w:tc>
        <w:tc>
          <w:tcPr>
            <w:tcW w:w="827" w:type="dxa"/>
            <w:shd w:val="clear" w:color="auto" w:fill="auto"/>
            <w:vAlign w:val="center"/>
          </w:tcPr>
          <w:p w14:paraId="1EF096BF" w14:textId="5D078B45" w:rsidR="00300264" w:rsidRPr="00F37389" w:rsidRDefault="00300264" w:rsidP="00300264">
            <w:pPr>
              <w:pStyle w:val="TAC"/>
              <w:rPr>
                <w:lang w:eastAsia="zh-CN"/>
              </w:rPr>
            </w:pPr>
            <w:r>
              <w:rPr>
                <w:rFonts w:hint="eastAsia"/>
                <w:lang w:val="en-US" w:eastAsia="zh-CN"/>
              </w:rPr>
              <w:t>-111.5</w:t>
            </w:r>
          </w:p>
        </w:tc>
        <w:tc>
          <w:tcPr>
            <w:tcW w:w="0" w:type="auto"/>
            <w:shd w:val="clear" w:color="auto" w:fill="auto"/>
            <w:vAlign w:val="center"/>
          </w:tcPr>
          <w:p w14:paraId="0ED3ECAA" w14:textId="0576B11C" w:rsidR="00300264" w:rsidRPr="0098004A" w:rsidRDefault="00300264" w:rsidP="00300264">
            <w:pPr>
              <w:pStyle w:val="TAC"/>
              <w:rPr>
                <w:rFonts w:cs="Arial"/>
                <w:lang w:eastAsia="zh-CN"/>
              </w:rPr>
            </w:pPr>
            <w:r>
              <w:rPr>
                <w:rFonts w:cs="Arial" w:hint="eastAsia"/>
                <w:lang w:val="en-US" w:eastAsia="zh-CN"/>
              </w:rPr>
              <w:t>-108.5</w:t>
            </w:r>
          </w:p>
        </w:tc>
        <w:tc>
          <w:tcPr>
            <w:tcW w:w="0" w:type="auto"/>
            <w:shd w:val="clear" w:color="auto" w:fill="auto"/>
            <w:vAlign w:val="center"/>
          </w:tcPr>
          <w:p w14:paraId="732AEFF9" w14:textId="357526E3" w:rsidR="00300264" w:rsidRPr="00C32E45" w:rsidRDefault="00300264" w:rsidP="00300264">
            <w:pPr>
              <w:pStyle w:val="TAC"/>
            </w:pPr>
            <w:r>
              <w:rPr>
                <w:rFonts w:eastAsia="SimSun" w:hint="eastAsia"/>
                <w:lang w:val="en-US" w:eastAsia="zh-CN"/>
              </w:rPr>
              <w:t>N/A</w:t>
            </w:r>
          </w:p>
        </w:tc>
        <w:tc>
          <w:tcPr>
            <w:tcW w:w="0" w:type="auto"/>
            <w:shd w:val="clear" w:color="auto" w:fill="auto"/>
            <w:vAlign w:val="center"/>
          </w:tcPr>
          <w:p w14:paraId="514528D4" w14:textId="6A619047" w:rsidR="00300264" w:rsidRPr="00C32E45" w:rsidRDefault="00300264" w:rsidP="00300264">
            <w:pPr>
              <w:pStyle w:val="TAC"/>
            </w:pPr>
            <w:r>
              <w:rPr>
                <w:rFonts w:eastAsia="SimSun" w:hint="eastAsia"/>
                <w:lang w:val="en-US" w:eastAsia="zh-CN"/>
              </w:rPr>
              <w:t>-70</w:t>
            </w:r>
          </w:p>
        </w:tc>
      </w:tr>
      <w:tr w:rsidR="00567E6C" w:rsidRPr="00C32E45" w14:paraId="2D79237C" w14:textId="77777777" w:rsidTr="00300264">
        <w:trPr>
          <w:jc w:val="center"/>
        </w:trPr>
        <w:tc>
          <w:tcPr>
            <w:tcW w:w="0" w:type="auto"/>
            <w:shd w:val="clear" w:color="auto" w:fill="auto"/>
            <w:vAlign w:val="center"/>
          </w:tcPr>
          <w:p w14:paraId="772078D8"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33C8DF4B"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3C2B1E95"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2045" w:type="dxa"/>
            <w:shd w:val="clear" w:color="auto" w:fill="auto"/>
            <w:vAlign w:val="center"/>
          </w:tcPr>
          <w:p w14:paraId="5D4107E7" w14:textId="77777777" w:rsidR="00567E6C" w:rsidRPr="00F37389" w:rsidRDefault="00567E6C" w:rsidP="00F37389">
            <w:pPr>
              <w:pStyle w:val="TAC"/>
              <w:rPr>
                <w:lang w:eastAsia="zh-CN"/>
              </w:rPr>
            </w:pPr>
            <w:r w:rsidRPr="00F37389">
              <w:rPr>
                <w:lang w:eastAsia="zh-CN"/>
              </w:rPr>
              <w:t>Note 2</w:t>
            </w:r>
          </w:p>
        </w:tc>
        <w:tc>
          <w:tcPr>
            <w:tcW w:w="822" w:type="dxa"/>
            <w:shd w:val="clear" w:color="auto" w:fill="auto"/>
            <w:vAlign w:val="center"/>
          </w:tcPr>
          <w:p w14:paraId="22D91797" w14:textId="77777777" w:rsidR="00567E6C" w:rsidRPr="00F37389" w:rsidRDefault="00567E6C" w:rsidP="00F37389">
            <w:pPr>
              <w:pStyle w:val="TAC"/>
              <w:rPr>
                <w:lang w:eastAsia="zh-CN"/>
              </w:rPr>
            </w:pPr>
            <w:r w:rsidRPr="00F37389">
              <w:rPr>
                <w:lang w:eastAsia="zh-CN"/>
              </w:rPr>
              <w:t>Note 2</w:t>
            </w:r>
          </w:p>
        </w:tc>
        <w:tc>
          <w:tcPr>
            <w:tcW w:w="827" w:type="dxa"/>
            <w:shd w:val="clear" w:color="auto" w:fill="auto"/>
            <w:vAlign w:val="center"/>
          </w:tcPr>
          <w:p w14:paraId="7D6ABA31"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275EECD"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156F1D6"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57DD234D" w14:textId="77777777" w:rsidR="00A57E1D" w:rsidRPr="009C5807" w:rsidRDefault="00A57E1D" w:rsidP="00A57E1D">
      <w:pPr>
        <w:pStyle w:val="Heading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rPr>
          <w:lang w:eastAsia="zh-CN"/>
        </w:rPr>
      </w:pPr>
      <w:r w:rsidRPr="009C5807">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78A9177D"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09F6FC1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6331C490"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074EA9B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7BF54E7" w14:textId="77777777" w:rsidR="001F5A79" w:rsidRPr="009C5807" w:rsidRDefault="001F5A79" w:rsidP="009D3C60">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2228E069" w14:textId="77777777" w:rsidR="001F5A79" w:rsidRPr="009C5807" w:rsidRDefault="001F5A79" w:rsidP="009D3C60">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eastAsia="zh-CN"/>
        </w:rPr>
      </w:pPr>
      <w:r>
        <w:rPr>
          <w:lang w:val="en-US" w:eastAsia="zh-CN"/>
        </w:rPr>
        <w:t>10.1.13.2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w:t>
      </w:r>
      <w:r>
        <w:rPr>
          <w:lang w:val="en-US" w:eastAsia="zh-CN"/>
        </w:rPr>
        <w:t>2</w:t>
      </w:r>
    </w:p>
    <w:p w14:paraId="27AECCD6" w14:textId="77777777" w:rsidR="00567E6C" w:rsidRPr="009C5807" w:rsidRDefault="00567E6C" w:rsidP="00F37389">
      <w:pPr>
        <w:pStyle w:val="Heading5"/>
      </w:pPr>
      <w:r>
        <w:rPr>
          <w:lang w:eastAsia="zh-CN"/>
        </w:rPr>
        <w:t>10.1.13.2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lang w:eastAsia="zh-CN"/>
        </w:rPr>
        <w:t>.</w:t>
      </w:r>
    </w:p>
    <w:p w14:paraId="3DEB4241" w14:textId="39DF62AA"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4B586677"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195FC397" w14:textId="77777777" w:rsidR="00567E6C" w:rsidRPr="001908FE"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10.1.13.2</w:t>
      </w:r>
      <w:r w:rsidRPr="009C5807">
        <w:rPr>
          <w:lang w:eastAsia="zh-CN"/>
        </w:rPr>
        <w:t>.1-1</w:t>
      </w:r>
      <w:r>
        <w:rPr>
          <w:lang w:eastAsia="zh-CN"/>
        </w:rPr>
        <w:t>.</w:t>
      </w:r>
    </w:p>
    <w:p w14:paraId="09DF41F7" w14:textId="77777777" w:rsidR="00567E6C" w:rsidRDefault="00567E6C" w:rsidP="00567E6C">
      <w:pPr>
        <w:pStyle w:val="TH"/>
        <w:rPr>
          <w:lang w:eastAsia="zh-CN"/>
        </w:rPr>
      </w:pPr>
      <w:r w:rsidRPr="009C5807">
        <w:t xml:space="preserve">Table </w:t>
      </w:r>
      <w:bookmarkStart w:id="8" w:name="OLE_LINK3"/>
      <w:r>
        <w:rPr>
          <w:lang w:eastAsia="zh-CN"/>
        </w:rPr>
        <w:t>10.1.13.2</w:t>
      </w:r>
      <w:r w:rsidRPr="009C5807">
        <w:rPr>
          <w:lang w:eastAsia="zh-CN"/>
        </w:rPr>
        <w:t>.1-1</w:t>
      </w:r>
      <w:bookmarkEnd w:id="8"/>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p>
    <w:p w14:paraId="7D5E4680" w14:textId="77777777" w:rsidR="001F5A79" w:rsidRPr="009C5807" w:rsidRDefault="001F5A79" w:rsidP="009D3C60">
      <w:pPr>
        <w:pStyle w:val="Heading4"/>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4C39776" w14:textId="77777777" w:rsidR="001F5A79" w:rsidRPr="009C5807" w:rsidRDefault="001F5A79" w:rsidP="009D3C60">
      <w:pPr>
        <w:pStyle w:val="Heading5"/>
        <w:rPr>
          <w:lang w:val="en-US" w:eastAsia="zh-CN"/>
        </w:rPr>
      </w:pPr>
      <w:r w:rsidRPr="009C5807">
        <w:rPr>
          <w:lang w:val="en-US" w:eastAsia="zh-CN"/>
        </w:rPr>
        <w:t>10.1.14.1.1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7E964030"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rPr>
          <w:lang w:eastAsia="zh-CN"/>
        </w:rPr>
      </w:pPr>
      <w:r w:rsidRPr="009C5807">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AF3EAE" w:rsidRPr="009C5807" w14:paraId="4DBC118E" w14:textId="77777777" w:rsidTr="00A22C44">
        <w:trPr>
          <w:trHeight w:val="187"/>
          <w:jc w:val="center"/>
        </w:trPr>
        <w:tc>
          <w:tcPr>
            <w:tcW w:w="1035" w:type="dxa"/>
            <w:tcBorders>
              <w:left w:val="single" w:sz="4" w:space="0" w:color="auto"/>
              <w:right w:val="single" w:sz="6" w:space="0" w:color="auto"/>
            </w:tcBorders>
            <w:shd w:val="clear" w:color="auto" w:fill="auto"/>
          </w:tcPr>
          <w:p w14:paraId="0A632C5E" w14:textId="77777777" w:rsidR="00AF3EAE" w:rsidRPr="009C5807" w:rsidRDefault="00AF3EAE" w:rsidP="00AF3EAE">
            <w:pPr>
              <w:pStyle w:val="TAC"/>
            </w:pPr>
          </w:p>
        </w:tc>
        <w:tc>
          <w:tcPr>
            <w:tcW w:w="1047" w:type="dxa"/>
            <w:tcBorders>
              <w:left w:val="single" w:sz="6" w:space="0" w:color="auto"/>
              <w:right w:val="single" w:sz="6" w:space="0" w:color="auto"/>
            </w:tcBorders>
            <w:shd w:val="clear" w:color="auto" w:fill="auto"/>
          </w:tcPr>
          <w:p w14:paraId="19A9D98F" w14:textId="77777777" w:rsidR="00AF3EAE" w:rsidRPr="009C5807" w:rsidRDefault="00AF3EAE" w:rsidP="00AF3EAE">
            <w:pPr>
              <w:pStyle w:val="TAC"/>
            </w:pPr>
          </w:p>
        </w:tc>
        <w:tc>
          <w:tcPr>
            <w:tcW w:w="802" w:type="dxa"/>
            <w:tcBorders>
              <w:left w:val="single" w:sz="6" w:space="0" w:color="auto"/>
              <w:right w:val="single" w:sz="6" w:space="0" w:color="auto"/>
            </w:tcBorders>
            <w:shd w:val="clear" w:color="auto" w:fill="auto"/>
          </w:tcPr>
          <w:p w14:paraId="240BFA66" w14:textId="77777777" w:rsidR="00AF3EAE" w:rsidRPr="009C5807" w:rsidRDefault="00AF3EAE" w:rsidP="00AF3EA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A91DE69" w14:textId="502E6DDB" w:rsidR="00AF3EAE" w:rsidRPr="009C5807" w:rsidRDefault="00AF3EAE" w:rsidP="00AF3EAE">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0E6DA9" w14:textId="203957F5" w:rsidR="00AF3EAE" w:rsidRPr="009C5807" w:rsidRDefault="00AF3EAE" w:rsidP="00AF3EAE">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91CEA0" w14:textId="52F00CF9" w:rsidR="00AF3EAE" w:rsidRPr="009C5807" w:rsidRDefault="00AF3EAE" w:rsidP="00AF3EAE">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B0AEFB" w14:textId="5E2E846C" w:rsidR="00AF3EAE" w:rsidRPr="009C5807" w:rsidRDefault="00AF3EAE" w:rsidP="00AF3EA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35D1BE" w14:textId="399B0684" w:rsidR="00AF3EAE" w:rsidRPr="009C5807" w:rsidRDefault="00AF3EAE" w:rsidP="00AF3EAE">
            <w:pPr>
              <w:pStyle w:val="TAC"/>
            </w:pPr>
            <w:r>
              <w:rPr>
                <w:rFonts w:eastAsia="SimSun" w:hint="eastAsia"/>
                <w:lang w:val="en-US" w:eastAsia="zh-CN"/>
              </w:rPr>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rPr>
          <w:lang w:eastAsia="zh-CN"/>
        </w:rPr>
        <w:t>1</w:t>
      </w:r>
      <w:r w:rsidRPr="009C5807">
        <w:t>0.1.14.1.2</w:t>
      </w:r>
      <w:r w:rsidRPr="009C5807">
        <w:tab/>
        <w:t>Relative Accuracy of SS-SINR in FR1</w:t>
      </w:r>
    </w:p>
    <w:p w14:paraId="3844B6EB"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lang w:eastAsia="zh-CN"/>
        </w:rPr>
      </w:pPr>
      <w:r w:rsidRPr="009C5807">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34EED" w:rsidRPr="009C5807" w14:paraId="40C98CDD" w14:textId="77777777" w:rsidTr="00CF56CF">
        <w:trPr>
          <w:jc w:val="center"/>
        </w:trPr>
        <w:tc>
          <w:tcPr>
            <w:tcW w:w="1033" w:type="dxa"/>
            <w:tcBorders>
              <w:left w:val="single" w:sz="4" w:space="0" w:color="auto"/>
              <w:right w:val="single" w:sz="6" w:space="0" w:color="auto"/>
            </w:tcBorders>
            <w:shd w:val="clear" w:color="auto" w:fill="auto"/>
          </w:tcPr>
          <w:p w14:paraId="55C71AF8" w14:textId="77777777" w:rsidR="00534EED" w:rsidRPr="009C5807" w:rsidRDefault="00534EED" w:rsidP="00534EED">
            <w:pPr>
              <w:pStyle w:val="TAC"/>
            </w:pPr>
          </w:p>
        </w:tc>
        <w:tc>
          <w:tcPr>
            <w:tcW w:w="1047" w:type="dxa"/>
            <w:tcBorders>
              <w:left w:val="single" w:sz="6" w:space="0" w:color="auto"/>
              <w:right w:val="single" w:sz="6" w:space="0" w:color="auto"/>
            </w:tcBorders>
            <w:shd w:val="clear" w:color="auto" w:fill="auto"/>
          </w:tcPr>
          <w:p w14:paraId="526280CC" w14:textId="77777777" w:rsidR="00534EED" w:rsidRPr="009C5807" w:rsidRDefault="00534EED" w:rsidP="00534EED">
            <w:pPr>
              <w:pStyle w:val="TAC"/>
            </w:pPr>
          </w:p>
        </w:tc>
        <w:tc>
          <w:tcPr>
            <w:tcW w:w="951" w:type="dxa"/>
            <w:tcBorders>
              <w:left w:val="single" w:sz="6" w:space="0" w:color="auto"/>
              <w:right w:val="single" w:sz="6" w:space="0" w:color="auto"/>
            </w:tcBorders>
            <w:shd w:val="clear" w:color="auto" w:fill="auto"/>
          </w:tcPr>
          <w:p w14:paraId="27F3F0BF" w14:textId="77777777" w:rsidR="00534EED" w:rsidRPr="009C5807" w:rsidRDefault="00534EED" w:rsidP="00534EED">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46792AC" w14:textId="14BDA8B8" w:rsidR="00534EED" w:rsidRPr="009C5807" w:rsidRDefault="00534EED" w:rsidP="00534EED">
            <w:pPr>
              <w:pStyle w:val="TAC"/>
              <w:rPr>
                <w:lang w:eastAsia="zh-CN"/>
              </w:rPr>
            </w:pPr>
            <w:r>
              <w:rPr>
                <w:lang w:eastAsia="zh-CN"/>
              </w:rPr>
              <w:t>NR</w:t>
            </w:r>
            <w:r>
              <w:t>_</w:t>
            </w:r>
            <w:r>
              <w:rPr>
                <w:lang w:eastAsia="zh-CN"/>
              </w:rPr>
              <w:t>FDD_FR1_</w:t>
            </w:r>
            <w:r>
              <w:rPr>
                <w:rFonts w:hint="eastAsia"/>
                <w:lang w:val="en-US" w:eastAsia="zh-CN"/>
              </w:rPr>
              <w:t>N</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472AEAC" w14:textId="4AFE6971" w:rsidR="00534EED" w:rsidRPr="009C5807" w:rsidRDefault="00534EED" w:rsidP="00534EED">
            <w:pPr>
              <w:pStyle w:val="TAC"/>
            </w:pPr>
            <w:r>
              <w:rPr>
                <w:rFonts w:eastAsia="SimSun" w:hint="eastAsia"/>
                <w:lang w:val="en-US" w:eastAsia="zh-CN"/>
              </w:rPr>
              <w:t>-114.5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EA3BC52" w14:textId="1D2002A6" w:rsidR="00534EED" w:rsidRPr="009C5807" w:rsidRDefault="00534EED" w:rsidP="00534EED">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7C8CB3" w14:textId="701251AD" w:rsidR="00534EED" w:rsidRPr="009C5807" w:rsidRDefault="00534EED" w:rsidP="00534EED">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2E92FC" w14:textId="09D43C9B" w:rsidR="00534EED" w:rsidRPr="009C5807" w:rsidRDefault="00534EED" w:rsidP="00534EED">
            <w:pPr>
              <w:pStyle w:val="TAC"/>
            </w:pPr>
            <w:r>
              <w:rPr>
                <w:rFonts w:eastAsia="SimSun" w:hint="eastAsia"/>
                <w:lang w:val="en-US" w:eastAsia="zh-CN"/>
              </w:rPr>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w:t>
            </w:r>
            <w:r w:rsidRPr="009C5807">
              <w:rPr>
                <w:lang w:eastAsia="zh-CN"/>
              </w:rPr>
              <w:t>OTE</w:t>
            </w:r>
            <w:r w:rsidRPr="009C5807">
              <w:t xml:space="preserve"> 1:</w:t>
            </w:r>
            <w:r w:rsidRPr="009C5807">
              <w:tab/>
              <w:t>Io is assumed to have constant EPRE across the bandwidth.</w:t>
            </w:r>
          </w:p>
          <w:p w14:paraId="0A6C3DCA" w14:textId="77777777" w:rsidR="006055B0" w:rsidRPr="009C5807" w:rsidRDefault="006055B0" w:rsidP="006055B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58B24A1" w14:textId="77777777" w:rsidR="006055B0" w:rsidRPr="009C5807" w:rsidRDefault="006055B0" w:rsidP="006055B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eastAsia="zh-CN"/>
        </w:rPr>
      </w:pPr>
      <w:r>
        <w:rPr>
          <w:lang w:val="en-US" w:eastAsia="zh-CN"/>
        </w:rPr>
        <w:t>10.1.14.2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1D97967" w14:textId="77777777" w:rsidR="00567E6C" w:rsidRPr="009C5807" w:rsidRDefault="00567E6C" w:rsidP="00F37389">
      <w:pPr>
        <w:pStyle w:val="Heading5"/>
        <w:rPr>
          <w:lang w:val="en-US" w:eastAsia="zh-CN"/>
        </w:rPr>
      </w:pPr>
      <w:r>
        <w:rPr>
          <w:lang w:val="en-US" w:eastAsia="zh-CN"/>
        </w:rPr>
        <w:t>10.1.14.2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FR1</w:t>
      </w:r>
    </w:p>
    <w:p w14:paraId="7F1340E0"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C9A8C64" w14:textId="69310D98"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lang w:eastAsia="zh-CN"/>
        </w:rPr>
        <w:t>.</w:t>
      </w:r>
    </w:p>
    <w:p w14:paraId="19E36CB8" w14:textId="5FFE58D2"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75458E08" w14:textId="612CEA2B"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0866C704" w14:textId="77777777" w:rsidR="00567E6C" w:rsidRDefault="00567E6C" w:rsidP="00567E6C">
      <w:pPr>
        <w:pStyle w:val="TH"/>
        <w:rPr>
          <w:lang w:eastAsia="zh-CN"/>
        </w:rPr>
      </w:pPr>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51"/>
        <w:gridCol w:w="821"/>
        <w:gridCol w:w="824"/>
        <w:gridCol w:w="825"/>
        <w:gridCol w:w="1296"/>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E82D3E">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2008"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E82D3E">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2008" w:type="dxa"/>
            <w:vMerge w:val="restart"/>
            <w:shd w:val="clear" w:color="auto" w:fill="auto"/>
            <w:vAlign w:val="center"/>
          </w:tcPr>
          <w:p w14:paraId="31D2CC9D" w14:textId="77777777" w:rsidR="00567E6C" w:rsidRPr="00C32E45" w:rsidRDefault="00567E6C" w:rsidP="00F37389">
            <w:pPr>
              <w:pStyle w:val="TAH"/>
            </w:pPr>
          </w:p>
        </w:tc>
        <w:tc>
          <w:tcPr>
            <w:tcW w:w="2432"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E82D3E">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2008" w:type="dxa"/>
            <w:vMerge/>
            <w:shd w:val="clear" w:color="auto" w:fill="auto"/>
            <w:vAlign w:val="center"/>
          </w:tcPr>
          <w:p w14:paraId="1BEBFBC8" w14:textId="77777777" w:rsidR="00567E6C" w:rsidRPr="00C32E45" w:rsidRDefault="00567E6C" w:rsidP="00F37389">
            <w:pPr>
              <w:pStyle w:val="TAH"/>
            </w:pPr>
          </w:p>
        </w:tc>
        <w:tc>
          <w:tcPr>
            <w:tcW w:w="2432"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E82D3E">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5A91733D"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803"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E82D3E">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6D9E7FC7" w14:textId="77777777" w:rsidR="00567E6C" w:rsidRPr="00F37389" w:rsidRDefault="00567E6C" w:rsidP="00567E6C">
            <w:pPr>
              <w:pStyle w:val="TAC"/>
              <w:rPr>
                <w:lang w:eastAsia="zh-CN"/>
              </w:rPr>
            </w:pPr>
            <w:r w:rsidRPr="00F37389">
              <w:rPr>
                <w:lang w:eastAsia="zh-CN"/>
              </w:rPr>
              <w:t>NR_FDD_FR1_A, NR_TDD_FR1_A,</w:t>
            </w:r>
          </w:p>
          <w:p w14:paraId="7498D8F2" w14:textId="77777777" w:rsidR="00567E6C" w:rsidRPr="00F37389" w:rsidRDefault="00567E6C" w:rsidP="00567E6C">
            <w:pPr>
              <w:pStyle w:val="TAC"/>
              <w:rPr>
                <w:lang w:eastAsia="zh-CN"/>
              </w:rPr>
            </w:pPr>
            <w:r w:rsidRPr="00F37389">
              <w:rPr>
                <w:lang w:eastAsia="zh-CN"/>
              </w:rPr>
              <w:t>NR_SDL_FR1_A</w:t>
            </w:r>
          </w:p>
        </w:tc>
        <w:tc>
          <w:tcPr>
            <w:tcW w:w="803" w:type="dxa"/>
            <w:shd w:val="clear" w:color="auto" w:fill="auto"/>
            <w:vAlign w:val="center"/>
          </w:tcPr>
          <w:p w14:paraId="26C7AC3C" w14:textId="77777777" w:rsidR="00567E6C" w:rsidRPr="00F37389" w:rsidRDefault="00567E6C" w:rsidP="00567E6C">
            <w:pPr>
              <w:pStyle w:val="TAC"/>
              <w:rPr>
                <w:lang w:eastAsia="zh-CN"/>
              </w:rPr>
            </w:pPr>
            <w:r w:rsidRPr="00F37389">
              <w:rPr>
                <w:lang w:eastAsia="zh-CN"/>
              </w:rPr>
              <w:t>-121</w:t>
            </w:r>
          </w:p>
        </w:tc>
        <w:tc>
          <w:tcPr>
            <w:tcW w:w="814" w:type="dxa"/>
            <w:shd w:val="clear" w:color="auto" w:fill="auto"/>
            <w:vAlign w:val="center"/>
          </w:tcPr>
          <w:p w14:paraId="55273810"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5C9E957A"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E82D3E">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5205641E" w14:textId="77777777" w:rsidR="00567E6C" w:rsidRPr="00F37389" w:rsidRDefault="00567E6C" w:rsidP="00567E6C">
            <w:pPr>
              <w:pStyle w:val="TAC"/>
              <w:rPr>
                <w:lang w:eastAsia="zh-CN"/>
              </w:rPr>
            </w:pPr>
            <w:r w:rsidRPr="00F37389">
              <w:rPr>
                <w:lang w:eastAsia="zh-CN"/>
              </w:rPr>
              <w:t>NR_FDD_FR1_B</w:t>
            </w:r>
          </w:p>
        </w:tc>
        <w:tc>
          <w:tcPr>
            <w:tcW w:w="803" w:type="dxa"/>
            <w:shd w:val="clear" w:color="auto" w:fill="auto"/>
          </w:tcPr>
          <w:p w14:paraId="33DEA4CC" w14:textId="77777777" w:rsidR="00567E6C" w:rsidRPr="00F37389" w:rsidRDefault="00567E6C" w:rsidP="00567E6C">
            <w:pPr>
              <w:pStyle w:val="TAC"/>
              <w:rPr>
                <w:lang w:eastAsia="zh-CN"/>
              </w:rPr>
            </w:pPr>
            <w:r w:rsidRPr="00F37389">
              <w:rPr>
                <w:lang w:eastAsia="zh-CN"/>
              </w:rPr>
              <w:t>-120.5</w:t>
            </w:r>
          </w:p>
        </w:tc>
        <w:tc>
          <w:tcPr>
            <w:tcW w:w="814" w:type="dxa"/>
            <w:shd w:val="clear" w:color="auto" w:fill="auto"/>
            <w:vAlign w:val="center"/>
          </w:tcPr>
          <w:p w14:paraId="7F64EE09"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5E0CDDD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E82D3E">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1E2965BB" w14:textId="77777777" w:rsidR="00567E6C" w:rsidRPr="00F37389" w:rsidRDefault="00567E6C" w:rsidP="00567E6C">
            <w:pPr>
              <w:pStyle w:val="TAC"/>
              <w:rPr>
                <w:lang w:eastAsia="zh-CN"/>
              </w:rPr>
            </w:pPr>
            <w:r w:rsidRPr="00F37389">
              <w:rPr>
                <w:lang w:eastAsia="zh-CN"/>
              </w:rPr>
              <w:t>NR_TDD_FR1_C</w:t>
            </w:r>
          </w:p>
        </w:tc>
        <w:tc>
          <w:tcPr>
            <w:tcW w:w="803" w:type="dxa"/>
            <w:shd w:val="clear" w:color="auto" w:fill="auto"/>
            <w:vAlign w:val="center"/>
          </w:tcPr>
          <w:p w14:paraId="3530848F" w14:textId="77777777" w:rsidR="00567E6C" w:rsidRPr="00F37389" w:rsidRDefault="00567E6C" w:rsidP="00567E6C">
            <w:pPr>
              <w:pStyle w:val="TAC"/>
              <w:rPr>
                <w:lang w:eastAsia="zh-CN"/>
              </w:rPr>
            </w:pPr>
            <w:r w:rsidRPr="00F37389">
              <w:rPr>
                <w:lang w:eastAsia="zh-CN"/>
              </w:rPr>
              <w:t>-120</w:t>
            </w:r>
          </w:p>
        </w:tc>
        <w:tc>
          <w:tcPr>
            <w:tcW w:w="814" w:type="dxa"/>
            <w:shd w:val="clear" w:color="auto" w:fill="auto"/>
            <w:vAlign w:val="center"/>
          </w:tcPr>
          <w:p w14:paraId="215A42AF"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1EBCFA29"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E82D3E">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0ADC43BD" w14:textId="77777777" w:rsidR="00567E6C" w:rsidRPr="00F37389" w:rsidRDefault="00567E6C" w:rsidP="00567E6C">
            <w:pPr>
              <w:pStyle w:val="TAC"/>
              <w:rPr>
                <w:lang w:eastAsia="zh-CN"/>
              </w:rPr>
            </w:pPr>
            <w:r w:rsidRPr="00F37389">
              <w:rPr>
                <w:lang w:eastAsia="zh-CN"/>
              </w:rPr>
              <w:t>NR_FDD_FR1_D, NR_TDD_FR1_D</w:t>
            </w:r>
          </w:p>
        </w:tc>
        <w:tc>
          <w:tcPr>
            <w:tcW w:w="803" w:type="dxa"/>
            <w:shd w:val="clear" w:color="auto" w:fill="auto"/>
            <w:vAlign w:val="center"/>
          </w:tcPr>
          <w:p w14:paraId="3F1F6770" w14:textId="77777777" w:rsidR="00567E6C" w:rsidRPr="00F37389" w:rsidDel="00FA4A82" w:rsidRDefault="00567E6C" w:rsidP="00567E6C">
            <w:pPr>
              <w:pStyle w:val="TAC"/>
              <w:rPr>
                <w:lang w:eastAsia="zh-CN"/>
              </w:rPr>
            </w:pPr>
            <w:r w:rsidRPr="00F37389">
              <w:rPr>
                <w:lang w:eastAsia="zh-CN"/>
              </w:rPr>
              <w:t>-119.5</w:t>
            </w:r>
          </w:p>
        </w:tc>
        <w:tc>
          <w:tcPr>
            <w:tcW w:w="814" w:type="dxa"/>
            <w:shd w:val="clear" w:color="auto" w:fill="auto"/>
            <w:vAlign w:val="center"/>
          </w:tcPr>
          <w:p w14:paraId="32D0179B"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74266448"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E82D3E">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318A2DF3" w14:textId="77777777" w:rsidR="00567E6C" w:rsidRPr="00F37389" w:rsidDel="00836998" w:rsidRDefault="00567E6C" w:rsidP="00567E6C">
            <w:pPr>
              <w:pStyle w:val="TAC"/>
              <w:rPr>
                <w:lang w:eastAsia="zh-CN"/>
              </w:rPr>
            </w:pPr>
            <w:r w:rsidRPr="00F37389">
              <w:rPr>
                <w:lang w:eastAsia="zh-CN"/>
              </w:rPr>
              <w:t>NR_FDD_FR1_E, NR_TDD_FR1_E</w:t>
            </w:r>
          </w:p>
        </w:tc>
        <w:tc>
          <w:tcPr>
            <w:tcW w:w="803" w:type="dxa"/>
            <w:shd w:val="clear" w:color="auto" w:fill="auto"/>
            <w:vAlign w:val="center"/>
          </w:tcPr>
          <w:p w14:paraId="1D1195B3" w14:textId="77777777" w:rsidR="00567E6C" w:rsidRPr="00F37389" w:rsidRDefault="00567E6C" w:rsidP="00567E6C">
            <w:pPr>
              <w:pStyle w:val="TAC"/>
              <w:rPr>
                <w:lang w:eastAsia="zh-CN"/>
              </w:rPr>
            </w:pPr>
            <w:r w:rsidRPr="00F37389">
              <w:rPr>
                <w:lang w:eastAsia="zh-CN"/>
              </w:rPr>
              <w:t>-119</w:t>
            </w:r>
          </w:p>
        </w:tc>
        <w:tc>
          <w:tcPr>
            <w:tcW w:w="814" w:type="dxa"/>
            <w:shd w:val="clear" w:color="auto" w:fill="auto"/>
            <w:vAlign w:val="center"/>
          </w:tcPr>
          <w:p w14:paraId="46A8C660"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53CF1C41"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E82D3E">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3BCBC943" w14:textId="77777777" w:rsidR="00567E6C" w:rsidRPr="00F37389" w:rsidRDefault="00567E6C" w:rsidP="00567E6C">
            <w:pPr>
              <w:pStyle w:val="TAC"/>
              <w:rPr>
                <w:lang w:eastAsia="zh-CN"/>
              </w:rPr>
            </w:pPr>
            <w:r w:rsidRPr="00F37389">
              <w:rPr>
                <w:lang w:eastAsia="zh-CN"/>
              </w:rPr>
              <w:t>NR_FDD_FR1_F</w:t>
            </w:r>
          </w:p>
        </w:tc>
        <w:tc>
          <w:tcPr>
            <w:tcW w:w="803" w:type="dxa"/>
            <w:shd w:val="clear" w:color="auto" w:fill="auto"/>
            <w:vAlign w:val="center"/>
          </w:tcPr>
          <w:p w14:paraId="13F4E18A" w14:textId="77777777" w:rsidR="00567E6C" w:rsidRPr="00F37389" w:rsidRDefault="00567E6C" w:rsidP="00567E6C">
            <w:pPr>
              <w:pStyle w:val="TAC"/>
              <w:rPr>
                <w:lang w:eastAsia="zh-CN"/>
              </w:rPr>
            </w:pPr>
            <w:r w:rsidRPr="00F37389">
              <w:rPr>
                <w:lang w:eastAsia="zh-CN"/>
              </w:rPr>
              <w:t>-118.5</w:t>
            </w:r>
          </w:p>
        </w:tc>
        <w:tc>
          <w:tcPr>
            <w:tcW w:w="814" w:type="dxa"/>
            <w:shd w:val="clear" w:color="auto" w:fill="auto"/>
            <w:vAlign w:val="center"/>
          </w:tcPr>
          <w:p w14:paraId="347D2893"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408A672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E82D3E">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330E07A5" w14:textId="77777777" w:rsidR="00567E6C" w:rsidRPr="00F37389" w:rsidDel="00836998" w:rsidRDefault="00567E6C" w:rsidP="00567E6C">
            <w:pPr>
              <w:pStyle w:val="TAC"/>
              <w:rPr>
                <w:lang w:eastAsia="zh-CN"/>
              </w:rPr>
            </w:pPr>
            <w:r w:rsidRPr="00F37389">
              <w:rPr>
                <w:lang w:eastAsia="zh-CN"/>
              </w:rPr>
              <w:t>NR_FDD_FR1_G</w:t>
            </w:r>
          </w:p>
        </w:tc>
        <w:tc>
          <w:tcPr>
            <w:tcW w:w="803" w:type="dxa"/>
            <w:shd w:val="clear" w:color="auto" w:fill="auto"/>
            <w:vAlign w:val="center"/>
          </w:tcPr>
          <w:p w14:paraId="3C482214" w14:textId="77777777" w:rsidR="00567E6C" w:rsidRPr="00F37389" w:rsidRDefault="00567E6C" w:rsidP="00567E6C">
            <w:pPr>
              <w:pStyle w:val="TAC"/>
              <w:rPr>
                <w:lang w:eastAsia="zh-CN"/>
              </w:rPr>
            </w:pPr>
            <w:r w:rsidRPr="00F37389">
              <w:rPr>
                <w:lang w:eastAsia="zh-CN"/>
              </w:rPr>
              <w:t>-118</w:t>
            </w:r>
          </w:p>
        </w:tc>
        <w:tc>
          <w:tcPr>
            <w:tcW w:w="814" w:type="dxa"/>
            <w:shd w:val="clear" w:color="auto" w:fill="auto"/>
            <w:vAlign w:val="center"/>
          </w:tcPr>
          <w:p w14:paraId="36502AA3"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3C809318"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E82D3E">
        <w:trPr>
          <w:jc w:val="center"/>
        </w:trPr>
        <w:tc>
          <w:tcPr>
            <w:tcW w:w="0" w:type="auto"/>
            <w:vMerge/>
            <w:tcBorders>
              <w:bottom w:val="nil"/>
            </w:tcBorders>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1093E1A9" w14:textId="77777777" w:rsidR="00567E6C" w:rsidRPr="00F37389" w:rsidRDefault="00567E6C" w:rsidP="00567E6C">
            <w:pPr>
              <w:pStyle w:val="TAC"/>
              <w:rPr>
                <w:lang w:eastAsia="zh-CN"/>
              </w:rPr>
            </w:pPr>
            <w:r w:rsidRPr="00F37389">
              <w:rPr>
                <w:lang w:eastAsia="zh-CN"/>
              </w:rPr>
              <w:t>NR_FDD_FR1_H</w:t>
            </w:r>
          </w:p>
        </w:tc>
        <w:tc>
          <w:tcPr>
            <w:tcW w:w="803" w:type="dxa"/>
            <w:shd w:val="clear" w:color="auto" w:fill="auto"/>
            <w:vAlign w:val="center"/>
          </w:tcPr>
          <w:p w14:paraId="1444BDE1" w14:textId="77777777" w:rsidR="00567E6C" w:rsidRPr="00F37389" w:rsidRDefault="00567E6C" w:rsidP="00567E6C">
            <w:pPr>
              <w:pStyle w:val="TAC"/>
              <w:rPr>
                <w:lang w:eastAsia="zh-CN"/>
              </w:rPr>
            </w:pPr>
            <w:r w:rsidRPr="00F37389">
              <w:rPr>
                <w:lang w:eastAsia="zh-CN"/>
              </w:rPr>
              <w:t>-117.5</w:t>
            </w:r>
          </w:p>
        </w:tc>
        <w:tc>
          <w:tcPr>
            <w:tcW w:w="814" w:type="dxa"/>
            <w:shd w:val="clear" w:color="auto" w:fill="auto"/>
            <w:vAlign w:val="center"/>
          </w:tcPr>
          <w:p w14:paraId="2C351E08"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0CCDE2B7"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E82D3E" w:rsidRPr="0098004A" w14:paraId="6D5DAF99" w14:textId="77777777" w:rsidTr="00E82D3E">
        <w:trPr>
          <w:jc w:val="center"/>
        </w:trPr>
        <w:tc>
          <w:tcPr>
            <w:tcW w:w="0" w:type="auto"/>
            <w:tcBorders>
              <w:top w:val="nil"/>
            </w:tcBorders>
            <w:shd w:val="clear" w:color="auto" w:fill="auto"/>
            <w:vAlign w:val="center"/>
          </w:tcPr>
          <w:p w14:paraId="02DBA257"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3EEF98BB"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08C30F76" w14:textId="77777777" w:rsidR="00E82D3E" w:rsidRPr="0098004A" w:rsidRDefault="00E82D3E" w:rsidP="00E82D3E">
            <w:pPr>
              <w:keepNext/>
              <w:keepLines/>
              <w:spacing w:after="0"/>
              <w:jc w:val="center"/>
              <w:rPr>
                <w:rFonts w:ascii="Arial" w:hAnsi="Arial"/>
                <w:sz w:val="16"/>
                <w:szCs w:val="16"/>
              </w:rPr>
            </w:pPr>
          </w:p>
        </w:tc>
        <w:tc>
          <w:tcPr>
            <w:tcW w:w="2008" w:type="dxa"/>
            <w:shd w:val="clear" w:color="auto" w:fill="auto"/>
            <w:vAlign w:val="center"/>
          </w:tcPr>
          <w:p w14:paraId="3E34DDF6" w14:textId="571B87D8" w:rsidR="00E82D3E" w:rsidRPr="00F37389" w:rsidRDefault="00E82D3E" w:rsidP="00E82D3E">
            <w:pPr>
              <w:pStyle w:val="TAC"/>
              <w:rPr>
                <w:lang w:eastAsia="zh-CN"/>
              </w:rPr>
            </w:pPr>
            <w:r>
              <w:rPr>
                <w:lang w:eastAsia="zh-CN"/>
              </w:rPr>
              <w:t>NR</w:t>
            </w:r>
            <w:r>
              <w:t>_</w:t>
            </w:r>
            <w:r>
              <w:rPr>
                <w:lang w:eastAsia="zh-CN"/>
              </w:rPr>
              <w:t>FDD_FR1_</w:t>
            </w:r>
            <w:r>
              <w:rPr>
                <w:rFonts w:hint="eastAsia"/>
                <w:lang w:val="en-US" w:eastAsia="zh-CN"/>
              </w:rPr>
              <w:t>N</w:t>
            </w:r>
          </w:p>
        </w:tc>
        <w:tc>
          <w:tcPr>
            <w:tcW w:w="803" w:type="dxa"/>
            <w:shd w:val="clear" w:color="auto" w:fill="auto"/>
            <w:vAlign w:val="center"/>
          </w:tcPr>
          <w:p w14:paraId="0D33F3C6" w14:textId="563751FE" w:rsidR="00E82D3E" w:rsidRPr="00F37389" w:rsidRDefault="00E82D3E" w:rsidP="00E82D3E">
            <w:pPr>
              <w:pStyle w:val="TAC"/>
              <w:rPr>
                <w:lang w:eastAsia="zh-CN"/>
              </w:rPr>
            </w:pPr>
            <w:r>
              <w:rPr>
                <w:rFonts w:hint="eastAsia"/>
                <w:lang w:val="en-US" w:eastAsia="zh-CN"/>
              </w:rPr>
              <w:t>-114.5</w:t>
            </w:r>
          </w:p>
        </w:tc>
        <w:tc>
          <w:tcPr>
            <w:tcW w:w="814" w:type="dxa"/>
            <w:shd w:val="clear" w:color="auto" w:fill="auto"/>
            <w:vAlign w:val="center"/>
          </w:tcPr>
          <w:p w14:paraId="1D1B9865" w14:textId="23516606" w:rsidR="00E82D3E" w:rsidRPr="00F37389" w:rsidRDefault="00E82D3E" w:rsidP="00E82D3E">
            <w:pPr>
              <w:pStyle w:val="TAC"/>
              <w:rPr>
                <w:lang w:eastAsia="zh-CN"/>
              </w:rPr>
            </w:pPr>
            <w:r>
              <w:rPr>
                <w:rFonts w:hint="eastAsia"/>
                <w:lang w:val="en-US" w:eastAsia="zh-CN"/>
              </w:rPr>
              <w:t>-111.5</w:t>
            </w:r>
          </w:p>
        </w:tc>
        <w:tc>
          <w:tcPr>
            <w:tcW w:w="0" w:type="auto"/>
            <w:shd w:val="clear" w:color="auto" w:fill="auto"/>
            <w:vAlign w:val="center"/>
          </w:tcPr>
          <w:p w14:paraId="46B22DA3" w14:textId="04C3CB7A" w:rsidR="00E82D3E" w:rsidRPr="0098004A" w:rsidRDefault="00E82D3E" w:rsidP="00E82D3E">
            <w:pPr>
              <w:pStyle w:val="TAC"/>
              <w:rPr>
                <w:rFonts w:cs="Arial"/>
                <w:lang w:eastAsia="zh-CN"/>
              </w:rPr>
            </w:pPr>
            <w:r>
              <w:rPr>
                <w:rFonts w:cs="Arial" w:hint="eastAsia"/>
                <w:lang w:val="en-US" w:eastAsia="zh-CN"/>
              </w:rPr>
              <w:t>-108.5</w:t>
            </w:r>
          </w:p>
        </w:tc>
        <w:tc>
          <w:tcPr>
            <w:tcW w:w="0" w:type="auto"/>
            <w:shd w:val="clear" w:color="auto" w:fill="auto"/>
            <w:vAlign w:val="center"/>
          </w:tcPr>
          <w:p w14:paraId="3C8DA2FA" w14:textId="6661ABE2" w:rsidR="00E82D3E" w:rsidRPr="00C32E45" w:rsidRDefault="00E82D3E" w:rsidP="00E82D3E">
            <w:pPr>
              <w:pStyle w:val="TAC"/>
            </w:pPr>
            <w:r>
              <w:rPr>
                <w:rFonts w:eastAsia="SimSun" w:hint="eastAsia"/>
                <w:lang w:val="en-US" w:eastAsia="zh-CN"/>
              </w:rPr>
              <w:t>N/A</w:t>
            </w:r>
          </w:p>
        </w:tc>
        <w:tc>
          <w:tcPr>
            <w:tcW w:w="0" w:type="auto"/>
            <w:shd w:val="clear" w:color="auto" w:fill="auto"/>
            <w:vAlign w:val="center"/>
          </w:tcPr>
          <w:p w14:paraId="20B225B7" w14:textId="4C0BEF84" w:rsidR="00E82D3E" w:rsidRPr="00C32E45" w:rsidRDefault="00E82D3E" w:rsidP="00E82D3E">
            <w:pPr>
              <w:pStyle w:val="TAC"/>
            </w:pPr>
            <w:r>
              <w:rPr>
                <w:rFonts w:eastAsia="SimSun" w:hint="eastAsia"/>
                <w:lang w:val="en-US" w:eastAsia="zh-CN"/>
              </w:rPr>
              <w:t>-70</w:t>
            </w:r>
          </w:p>
        </w:tc>
      </w:tr>
      <w:tr w:rsidR="00567E6C" w:rsidRPr="00C32E45" w14:paraId="63D5FCC0" w14:textId="77777777" w:rsidTr="00E82D3E">
        <w:trPr>
          <w:jc w:val="center"/>
        </w:trPr>
        <w:tc>
          <w:tcPr>
            <w:tcW w:w="0" w:type="auto"/>
            <w:shd w:val="clear" w:color="auto" w:fill="auto"/>
            <w:vAlign w:val="center"/>
          </w:tcPr>
          <w:p w14:paraId="060E4CAC"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6DA005D9"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2F0D4BD8"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2008" w:type="dxa"/>
            <w:shd w:val="clear" w:color="auto" w:fill="auto"/>
            <w:vAlign w:val="center"/>
          </w:tcPr>
          <w:p w14:paraId="2C237A9B" w14:textId="77777777" w:rsidR="00567E6C" w:rsidRPr="00F37389" w:rsidRDefault="00567E6C" w:rsidP="00F37389">
            <w:pPr>
              <w:pStyle w:val="TAC"/>
              <w:rPr>
                <w:lang w:eastAsia="zh-CN"/>
              </w:rPr>
            </w:pPr>
            <w:r w:rsidRPr="00F37389">
              <w:rPr>
                <w:lang w:eastAsia="zh-CN"/>
              </w:rPr>
              <w:t>Note 2</w:t>
            </w:r>
          </w:p>
        </w:tc>
        <w:tc>
          <w:tcPr>
            <w:tcW w:w="803" w:type="dxa"/>
            <w:shd w:val="clear" w:color="auto" w:fill="auto"/>
            <w:vAlign w:val="center"/>
          </w:tcPr>
          <w:p w14:paraId="68235DAE" w14:textId="77777777" w:rsidR="00567E6C" w:rsidRPr="00F37389" w:rsidRDefault="00567E6C" w:rsidP="00F37389">
            <w:pPr>
              <w:pStyle w:val="TAC"/>
              <w:rPr>
                <w:lang w:eastAsia="zh-CN"/>
              </w:rPr>
            </w:pPr>
            <w:r w:rsidRPr="00F37389">
              <w:rPr>
                <w:lang w:eastAsia="zh-CN"/>
              </w:rPr>
              <w:t>Note 2</w:t>
            </w:r>
          </w:p>
        </w:tc>
        <w:tc>
          <w:tcPr>
            <w:tcW w:w="814" w:type="dxa"/>
            <w:shd w:val="clear" w:color="auto" w:fill="auto"/>
            <w:vAlign w:val="center"/>
          </w:tcPr>
          <w:p w14:paraId="2FCDC017"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34F1112"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B4E836F"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rPr>
          <w:lang w:eastAsia="zh-CN"/>
        </w:rPr>
        <w:t>10.1.14.2</w:t>
      </w:r>
      <w:r w:rsidRPr="009C5807">
        <w:rPr>
          <w:lang w:eastAsia="zh-CN"/>
        </w:rPr>
        <w:t>.2</w:t>
      </w:r>
      <w:r w:rsidRPr="009C5807">
        <w:tab/>
        <w:t xml:space="preserve">Relative Accuracy of </w:t>
      </w:r>
      <w:r>
        <w:rPr>
          <w:lang w:eastAsia="zh-CN"/>
        </w:rP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lang w:eastAsia="zh-CN"/>
        </w:rPr>
        <w:t xml:space="preserve">. </w:t>
      </w:r>
    </w:p>
    <w:p w14:paraId="1F48C702" w14:textId="77777777" w:rsidR="00567E6C" w:rsidRPr="00F37389" w:rsidRDefault="00567E6C">
      <w:pPr>
        <w:numPr>
          <w:ilvl w:val="0"/>
          <w:numId w:val="17"/>
        </w:numPr>
      </w:pPr>
      <w:r w:rsidRPr="0074207F">
        <w:rPr>
          <w:lang w:eastAsia="zh-CN"/>
        </w:rPr>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54C487B" w14:textId="77777777" w:rsidR="00567E6C" w:rsidRPr="00A60E31" w:rsidRDefault="00567E6C" w:rsidP="00567E6C">
      <w:pPr>
        <w:pStyle w:val="B10"/>
        <w:ind w:leftChars="342" w:left="968"/>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7A855F83" w14:textId="77777777" w:rsidR="00567E6C" w:rsidRPr="006B1BC4" w:rsidRDefault="00567E6C" w:rsidP="00567E6C">
      <w:pPr>
        <w:pStyle w:val="B10"/>
        <w:rPr>
          <w:lang w:eastAsia="zh-CN"/>
        </w:rPr>
      </w:pPr>
    </w:p>
    <w:p w14:paraId="69AE13B5" w14:textId="77777777" w:rsidR="00567E6C" w:rsidRDefault="00567E6C" w:rsidP="00567E6C">
      <w:pPr>
        <w:pStyle w:val="TH"/>
        <w:rPr>
          <w:sz w:val="22"/>
          <w:szCs w:val="22"/>
          <w:lang w:eastAsia="zh-CN"/>
        </w:rPr>
      </w:pPr>
      <w:r w:rsidRPr="009C5807">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98"/>
        <w:gridCol w:w="817"/>
        <w:gridCol w:w="820"/>
        <w:gridCol w:w="816"/>
        <w:gridCol w:w="136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lang w:eastAsia="zh-CN"/>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E82D3E">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96"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E82D3E">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E82D3E">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96"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E82D3E">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lang w:eastAsia="zh-CN"/>
              </w:rPr>
            </w:pPr>
            <w:r w:rsidRPr="00714130">
              <w:rPr>
                <w:rFonts w:ascii="Arial" w:hAnsi="Arial"/>
                <w:sz w:val="18"/>
                <w:lang w:eastAsia="zh-CN"/>
              </w:rPr>
              <w:sym w:font="Symbol" w:char="F0B1"/>
            </w:r>
            <w:r>
              <w:rPr>
                <w:rFonts w:ascii="Arial" w:hAnsi="Arial"/>
                <w:sz w:val="18"/>
                <w:lang w:eastAsia="zh-CN"/>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lang w:eastAsia="zh-CN"/>
              </w:rPr>
            </w:pPr>
            <w:r w:rsidRPr="00714130">
              <w:rPr>
                <w:rFonts w:ascii="Arial" w:hAnsi="Arial"/>
                <w:sz w:val="18"/>
                <w:lang w:eastAsia="zh-CN"/>
              </w:rPr>
              <w:sym w:font="Symbol" w:char="F0B1"/>
            </w:r>
            <w:r>
              <w:rPr>
                <w:rFonts w:ascii="Arial" w:hAnsi="Arial"/>
                <w:sz w:val="18"/>
                <w:lang w:eastAsia="zh-CN"/>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81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E82D3E">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81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20"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E82D3E">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81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20"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E82D3E">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81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20"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E82D3E">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81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20"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E82D3E">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81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20"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E82D3E">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lang w:eastAsia="zh-CN"/>
              </w:rPr>
              <w:t>NR_FDD_FR1_F</w:t>
            </w:r>
          </w:p>
        </w:tc>
        <w:tc>
          <w:tcPr>
            <w:tcW w:w="81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20"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E82D3E">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636D5169" w14:textId="77777777" w:rsidR="00567E6C" w:rsidRPr="0098004A" w:rsidDel="00836998"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FDD_FR1_G</w:t>
            </w:r>
          </w:p>
        </w:tc>
        <w:tc>
          <w:tcPr>
            <w:tcW w:w="81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20"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E82D3E">
        <w:trPr>
          <w:jc w:val="center"/>
        </w:trPr>
        <w:tc>
          <w:tcPr>
            <w:tcW w:w="0" w:type="auto"/>
            <w:vMerge/>
            <w:tcBorders>
              <w:bottom w:val="nil"/>
            </w:tcBorders>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0375C2AB" w14:textId="77777777" w:rsidR="00567E6C" w:rsidRPr="0098004A"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FDD_FR1_H</w:t>
            </w:r>
          </w:p>
        </w:tc>
        <w:tc>
          <w:tcPr>
            <w:tcW w:w="81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20"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E82D3E" w:rsidRPr="0098004A" w14:paraId="115AEE1E" w14:textId="77777777" w:rsidTr="00E82D3E">
        <w:trPr>
          <w:jc w:val="center"/>
        </w:trPr>
        <w:tc>
          <w:tcPr>
            <w:tcW w:w="0" w:type="auto"/>
            <w:tcBorders>
              <w:top w:val="nil"/>
            </w:tcBorders>
            <w:shd w:val="clear" w:color="auto" w:fill="auto"/>
            <w:vAlign w:val="center"/>
          </w:tcPr>
          <w:p w14:paraId="03E0E0EA"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65212CA6"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44BACC9F" w14:textId="77777777" w:rsidR="00E82D3E" w:rsidRPr="0098004A" w:rsidRDefault="00E82D3E" w:rsidP="00E82D3E">
            <w:pPr>
              <w:keepNext/>
              <w:keepLines/>
              <w:spacing w:after="0"/>
              <w:jc w:val="center"/>
              <w:rPr>
                <w:rFonts w:ascii="Arial" w:hAnsi="Arial"/>
                <w:sz w:val="16"/>
                <w:szCs w:val="16"/>
              </w:rPr>
            </w:pPr>
          </w:p>
        </w:tc>
        <w:tc>
          <w:tcPr>
            <w:tcW w:w="1996" w:type="dxa"/>
            <w:shd w:val="clear" w:color="auto" w:fill="auto"/>
            <w:vAlign w:val="center"/>
          </w:tcPr>
          <w:p w14:paraId="4D48D451" w14:textId="4755A896" w:rsidR="00E82D3E" w:rsidRPr="0098004A" w:rsidRDefault="00E82D3E" w:rsidP="00E82D3E">
            <w:pPr>
              <w:pStyle w:val="TAC"/>
              <w:rPr>
                <w:sz w:val="16"/>
                <w:szCs w:val="16"/>
                <w:lang w:eastAsia="zh-CN"/>
              </w:rPr>
            </w:pPr>
            <w:r>
              <w:rPr>
                <w:sz w:val="16"/>
                <w:szCs w:val="16"/>
                <w:lang w:eastAsia="zh-CN"/>
              </w:rPr>
              <w:t>NR_FDD_FR1_</w:t>
            </w:r>
            <w:r>
              <w:rPr>
                <w:sz w:val="16"/>
                <w:szCs w:val="16"/>
                <w:lang w:val="en-US" w:eastAsia="zh-CN"/>
              </w:rPr>
              <w:t>N</w:t>
            </w:r>
          </w:p>
        </w:tc>
        <w:tc>
          <w:tcPr>
            <w:tcW w:w="814" w:type="dxa"/>
            <w:shd w:val="clear" w:color="auto" w:fill="auto"/>
            <w:vAlign w:val="center"/>
          </w:tcPr>
          <w:p w14:paraId="7E05F81F" w14:textId="3C316972" w:rsidR="00E82D3E" w:rsidRPr="0098004A" w:rsidRDefault="00E82D3E" w:rsidP="00E82D3E">
            <w:pPr>
              <w:pStyle w:val="TAC"/>
              <w:rPr>
                <w:sz w:val="16"/>
                <w:szCs w:val="16"/>
              </w:rPr>
            </w:pPr>
            <w:r>
              <w:rPr>
                <w:rFonts w:eastAsia="SimSun" w:hint="eastAsia"/>
                <w:sz w:val="16"/>
                <w:szCs w:val="16"/>
                <w:lang w:val="en-US" w:eastAsia="zh-CN"/>
              </w:rPr>
              <w:t>-114.5</w:t>
            </w:r>
          </w:p>
        </w:tc>
        <w:tc>
          <w:tcPr>
            <w:tcW w:w="820" w:type="dxa"/>
            <w:shd w:val="clear" w:color="auto" w:fill="auto"/>
            <w:vAlign w:val="center"/>
          </w:tcPr>
          <w:p w14:paraId="460CAF27" w14:textId="4EA703EB" w:rsidR="00E82D3E" w:rsidRPr="0098004A" w:rsidRDefault="00E82D3E" w:rsidP="00E82D3E">
            <w:pPr>
              <w:pStyle w:val="TAC"/>
              <w:rPr>
                <w:rFonts w:cs="Arial"/>
                <w:sz w:val="16"/>
                <w:szCs w:val="16"/>
              </w:rPr>
            </w:pPr>
            <w:r>
              <w:rPr>
                <w:rFonts w:eastAsia="SimSun" w:cs="Arial" w:hint="eastAsia"/>
                <w:sz w:val="16"/>
                <w:szCs w:val="16"/>
                <w:lang w:val="en-US" w:eastAsia="zh-CN"/>
              </w:rPr>
              <w:t>-111.5</w:t>
            </w:r>
          </w:p>
        </w:tc>
        <w:tc>
          <w:tcPr>
            <w:tcW w:w="0" w:type="auto"/>
            <w:shd w:val="clear" w:color="auto" w:fill="auto"/>
            <w:vAlign w:val="center"/>
          </w:tcPr>
          <w:p w14:paraId="6FA8489A" w14:textId="784E2F7A" w:rsidR="00E82D3E" w:rsidRPr="0098004A" w:rsidRDefault="00E82D3E" w:rsidP="00E82D3E">
            <w:pPr>
              <w:keepNext/>
              <w:keepLines/>
              <w:spacing w:after="0"/>
              <w:jc w:val="center"/>
              <w:rPr>
                <w:rFonts w:ascii="Arial" w:hAnsi="Arial" w:cs="Arial"/>
                <w:sz w:val="16"/>
                <w:szCs w:val="16"/>
                <w:lang w:eastAsia="zh-CN"/>
              </w:rPr>
            </w:pPr>
            <w:r>
              <w:rPr>
                <w:rFonts w:ascii="Arial" w:hAnsi="Arial" w:cs="Arial" w:hint="eastAsia"/>
                <w:sz w:val="16"/>
                <w:szCs w:val="16"/>
                <w:lang w:val="en-US" w:eastAsia="zh-CN"/>
              </w:rPr>
              <w:t>-108.5</w:t>
            </w:r>
          </w:p>
        </w:tc>
        <w:tc>
          <w:tcPr>
            <w:tcW w:w="0" w:type="auto"/>
            <w:shd w:val="clear" w:color="auto" w:fill="auto"/>
            <w:vAlign w:val="center"/>
          </w:tcPr>
          <w:p w14:paraId="25F62931" w14:textId="6A8044BE" w:rsidR="00E82D3E" w:rsidRPr="00C32E45" w:rsidRDefault="00E82D3E" w:rsidP="00E82D3E">
            <w:pPr>
              <w:keepNext/>
              <w:keepLines/>
              <w:spacing w:after="0"/>
              <w:jc w:val="center"/>
              <w:rPr>
                <w:rFonts w:ascii="Arial" w:hAnsi="Arial"/>
                <w:sz w:val="16"/>
                <w:szCs w:val="16"/>
              </w:rPr>
            </w:pPr>
            <w:r>
              <w:rPr>
                <w:rFonts w:ascii="Arial" w:eastAsia="SimSun" w:hAnsi="Arial" w:hint="eastAsia"/>
                <w:sz w:val="16"/>
                <w:szCs w:val="16"/>
                <w:lang w:val="en-US" w:eastAsia="zh-CN"/>
              </w:rPr>
              <w:t>N/A</w:t>
            </w:r>
          </w:p>
        </w:tc>
        <w:tc>
          <w:tcPr>
            <w:tcW w:w="0" w:type="auto"/>
            <w:shd w:val="clear" w:color="auto" w:fill="auto"/>
            <w:vAlign w:val="center"/>
          </w:tcPr>
          <w:p w14:paraId="6F971058" w14:textId="55DA1CBE" w:rsidR="00E82D3E" w:rsidRPr="00C32E45" w:rsidRDefault="00E82D3E" w:rsidP="00E82D3E">
            <w:pPr>
              <w:keepNext/>
              <w:keepLines/>
              <w:spacing w:after="0"/>
              <w:jc w:val="center"/>
              <w:rPr>
                <w:rFonts w:ascii="Arial" w:hAnsi="Arial"/>
                <w:sz w:val="16"/>
                <w:szCs w:val="16"/>
              </w:rPr>
            </w:pPr>
            <w:r>
              <w:rPr>
                <w:rFonts w:ascii="Arial" w:eastAsia="SimSun" w:hAnsi="Arial" w:hint="eastAsia"/>
                <w:sz w:val="16"/>
                <w:szCs w:val="16"/>
                <w:lang w:val="en-US" w:eastAsia="zh-CN"/>
              </w:rPr>
              <w:t>-70</w:t>
            </w:r>
          </w:p>
        </w:tc>
      </w:tr>
      <w:tr w:rsidR="00567E6C" w:rsidRPr="00C32E45" w14:paraId="3D758A36" w14:textId="77777777" w:rsidTr="00E82D3E">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1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lang w:eastAsia="zh-CN"/>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7567F0A" w14:textId="77777777" w:rsidR="000F609D" w:rsidRPr="009C5807" w:rsidRDefault="000F609D" w:rsidP="000F609D">
      <w:pPr>
        <w:pStyle w:val="Heading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3C546C4A" w14:textId="77777777" w:rsidR="000F609D" w:rsidRPr="009C5807" w:rsidRDefault="000F609D" w:rsidP="000F609D">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rPr>
          <w:lang w:eastAsia="zh-CN"/>
        </w:rPr>
      </w:pPr>
      <w:r w:rsidRPr="009C5807">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6FD1D6C6"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0296F7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0A582F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589F198C"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rPr>
          <w:lang w:eastAsia="zh-CN"/>
        </w:rP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6AA3F071" w:rsidR="00B72DB6" w:rsidRPr="009C5807" w:rsidRDefault="00B72DB6" w:rsidP="00B72DB6">
            <w:pPr>
              <w:pStyle w:val="TAC"/>
              <w:rPr>
                <w:lang w:eastAsia="zh-CN"/>
              </w:rPr>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2E4BFE10"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345E6B94" w:rsidR="00B72DB6" w:rsidRPr="009C5807" w:rsidRDefault="00B72DB6" w:rsidP="00B72DB6">
            <w:pPr>
              <w:pStyle w:val="TAC"/>
              <w:rPr>
                <w:lang w:eastAsia="zh-CN"/>
              </w:rPr>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551D659"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323755CD" w14:textId="77777777" w:rsidR="000F609D" w:rsidRPr="009C5807" w:rsidRDefault="000F609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0FE373EA" w14:textId="77777777" w:rsidR="000F609D" w:rsidRPr="009C5807" w:rsidRDefault="000F609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FR2</w:t>
      </w:r>
    </w:p>
    <w:p w14:paraId="5F56F4A9" w14:textId="77777777" w:rsidR="001F5A79" w:rsidRPr="009C5807" w:rsidRDefault="001F5A79" w:rsidP="009D3C60">
      <w:pPr>
        <w:pStyle w:val="Heading4"/>
        <w:rPr>
          <w:lang w:val="en-US" w:eastAsia="zh-CN"/>
        </w:rPr>
      </w:pPr>
      <w:r w:rsidRPr="009C5807">
        <w:rPr>
          <w:lang w:val="en-US" w:eastAsia="zh-CN"/>
        </w:rPr>
        <w:t>10.1.15.1</w:t>
      </w:r>
      <w:r w:rsidRPr="009C5807">
        <w:rPr>
          <w:lang w:val="en-US" w:eastAsia="zh-CN"/>
        </w:rPr>
        <w:tab/>
      </w:r>
      <w:r w:rsidRPr="009C5807">
        <w:rPr>
          <w:lang w:val="en-US" w:eastAsia="ko-KR"/>
        </w:rPr>
        <w:t>Inter-frequency SS-SINR accuracy requirements</w:t>
      </w:r>
      <w:r w:rsidRPr="009C5807">
        <w:rPr>
          <w:lang w:val="en-US" w:eastAsia="zh-CN"/>
        </w:rPr>
        <w:t xml:space="preserve"> in FR2</w:t>
      </w:r>
    </w:p>
    <w:p w14:paraId="25F4D97A" w14:textId="77777777" w:rsidR="001F5A79" w:rsidRPr="009C5807" w:rsidRDefault="001F5A79" w:rsidP="009D3C60">
      <w:pPr>
        <w:pStyle w:val="Heading5"/>
        <w:rPr>
          <w:lang w:val="en-US" w:eastAsia="zh-CN"/>
        </w:rPr>
      </w:pPr>
      <w:r w:rsidRPr="009C5807">
        <w:rPr>
          <w:lang w:val="en-US" w:eastAsia="zh-CN"/>
        </w:rPr>
        <w:t>10.1.15.1.1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FR2</w:t>
      </w:r>
    </w:p>
    <w:p w14:paraId="3D47EE3E"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rPr>
          <w:lang w:eastAsia="zh-CN"/>
        </w:rPr>
      </w:pPr>
      <w:r w:rsidRPr="009C5807">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Pr>
        <w:rPr>
          <w:lang w:eastAsia="zh-CN"/>
        </w:rPr>
      </w:pPr>
    </w:p>
    <w:p w14:paraId="2FD09BEB" w14:textId="77777777" w:rsidR="001F5A79" w:rsidRPr="009C5807" w:rsidRDefault="001F5A79" w:rsidP="009D3C60">
      <w:pPr>
        <w:pStyle w:val="Heading5"/>
      </w:pPr>
      <w:r w:rsidRPr="009C5807">
        <w:rPr>
          <w:lang w:eastAsia="zh-CN"/>
        </w:rPr>
        <w:t>10.1.15</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p>
    <w:p w14:paraId="70FA4C20" w14:textId="77777777" w:rsidR="001F5A79" w:rsidRPr="009C5807" w:rsidRDefault="001F5A79" w:rsidP="001F5A79">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lang w:eastAsia="zh-CN"/>
        </w:rPr>
      </w:pPr>
      <w:r w:rsidRPr="009C5807">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eastAsia="zh-CN"/>
        </w:rPr>
      </w:pPr>
      <w:r>
        <w:rPr>
          <w:lang w:val="en-US" w:eastAsia="zh-CN"/>
        </w:rPr>
        <w:t>10.1.15.2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FR2</w:t>
      </w:r>
    </w:p>
    <w:p w14:paraId="0C18AF94" w14:textId="77777777" w:rsidR="00567E6C" w:rsidRPr="009C5807" w:rsidRDefault="00567E6C" w:rsidP="00F37389">
      <w:pPr>
        <w:pStyle w:val="Heading5"/>
        <w:rPr>
          <w:lang w:val="en-US" w:eastAsia="zh-CN"/>
        </w:rPr>
      </w:pPr>
      <w:r>
        <w:rPr>
          <w:lang w:val="en-US" w:eastAsia="zh-CN"/>
        </w:rPr>
        <w:t>10.1.15.2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FR2</w:t>
      </w:r>
    </w:p>
    <w:p w14:paraId="2A146C87"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lang w:eastAsia="zh-CN"/>
        </w:rPr>
        <w:t>.</w:t>
      </w:r>
    </w:p>
    <w:p w14:paraId="73CCC481" w14:textId="7C4C042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968B859"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.1</w:t>
      </w:r>
      <w:r w:rsidRPr="009C5807">
        <w:t>-1</w:t>
      </w:r>
      <w:r>
        <w:rPr>
          <w:lang w:eastAsia="zh-CN"/>
        </w:rPr>
        <w:t>.</w:t>
      </w:r>
    </w:p>
    <w:p w14:paraId="21751EBA" w14:textId="77777777" w:rsidR="00567E6C" w:rsidRDefault="00567E6C" w:rsidP="00567E6C">
      <w:pPr>
        <w:pStyle w:val="TH"/>
        <w:rPr>
          <w:lang w:eastAsia="zh-CN"/>
        </w:rPr>
      </w:pPr>
      <w:r w:rsidRPr="009C5807">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rPr>
          <w:lang w:eastAsia="zh-CN"/>
        </w:rPr>
        <w:t>10.1.15.2</w:t>
      </w:r>
      <w:r w:rsidRPr="009C5807">
        <w:rPr>
          <w:lang w:eastAsia="zh-CN"/>
        </w:rPr>
        <w:t>.2</w:t>
      </w:r>
      <w:r w:rsidRPr="009C5807">
        <w:tab/>
        <w:t xml:space="preserve">Relative Accuracy of </w:t>
      </w:r>
      <w:r>
        <w:rPr>
          <w:lang w:eastAsia="zh-CN"/>
        </w:rPr>
        <w:t>CSI-SINR</w:t>
      </w:r>
      <w:r w:rsidRPr="009C5807">
        <w:t xml:space="preserve"> in FR2</w:t>
      </w:r>
    </w:p>
    <w:p w14:paraId="56CA5D0D" w14:textId="77777777" w:rsidR="00567E6C" w:rsidRPr="009C5807" w:rsidRDefault="00567E6C" w:rsidP="00567E6C">
      <w:pPr>
        <w:rPr>
          <w:i/>
        </w:rPr>
      </w:pPr>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lang w:eastAsia="zh-CN"/>
        </w:rPr>
        <w:t>.</w:t>
      </w:r>
    </w:p>
    <w:p w14:paraId="41DC1BEC" w14:textId="15BFBFD4"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07CAAC4"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.2</w:t>
      </w:r>
      <w:r w:rsidRPr="009C5807">
        <w:t>-1</w:t>
      </w:r>
      <w:r>
        <w:rPr>
          <w:lang w:eastAsia="zh-CN"/>
        </w:rPr>
        <w:t>.</w:t>
      </w:r>
    </w:p>
    <w:p w14:paraId="69AFF4BF" w14:textId="77777777" w:rsidR="00567E6C" w:rsidRDefault="00567E6C" w:rsidP="00567E6C">
      <w:pPr>
        <w:pStyle w:val="TH"/>
        <w:rPr>
          <w:sz w:val="22"/>
          <w:szCs w:val="22"/>
          <w:lang w:eastAsia="zh-CN"/>
        </w:rPr>
      </w:pPr>
      <w:r w:rsidRPr="009C5807">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eastAsia="zh-CN"/>
        </w:rPr>
      </w:pPr>
      <w:r w:rsidRPr="009C5807">
        <w:rPr>
          <w:lang w:val="en-US" w:eastAsia="zh-CN"/>
        </w:rPr>
        <w:t>10.1.16.1</w:t>
      </w:r>
      <w:r w:rsidRPr="009C5807">
        <w:rPr>
          <w:lang w:val="en-US" w:eastAsia="zh-CN"/>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lang w:eastAsia="zh-CN"/>
        </w:rPr>
        <w:t>and L1 reporing</w:t>
      </w:r>
      <w:r w:rsidR="00770F31" w:rsidDel="00AC3CB5">
        <w:rPr>
          <w:rFonts w:cs="v4.2.0" w:hint="eastAsia"/>
          <w:lang w:eastAsia="zh-CN"/>
        </w:rPr>
        <w:t xml:space="preserve"> </w:t>
      </w:r>
      <w:r w:rsidRPr="009C5807">
        <w:rPr>
          <w:rFonts w:cs="v4.2.0"/>
        </w:rPr>
        <w:t>is defined from -</w:t>
      </w:r>
      <w:r w:rsidRPr="009C5807">
        <w:rPr>
          <w:rFonts w:cs="v4.2.0"/>
          <w:lang w:eastAsia="zh-CN"/>
        </w:rPr>
        <w:t>23</w:t>
      </w:r>
      <w:r w:rsidRPr="009C5807">
        <w:rPr>
          <w:rFonts w:cs="v4.2.0"/>
        </w:rPr>
        <w:t xml:space="preserve">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lang w:eastAsia="zh-CN"/>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lang w:eastAsia="zh-CN"/>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lang w:eastAsia="zh-CN"/>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rPr>
                <w:lang w:eastAsia="zh-CN"/>
              </w:rPr>
            </w:pPr>
            <w:r w:rsidRPr="009C5807">
              <w:rPr>
                <w:lang w:eastAsia="zh-CN"/>
              </w:rPr>
              <w:t>Reported value</w:t>
            </w:r>
          </w:p>
        </w:tc>
        <w:tc>
          <w:tcPr>
            <w:tcW w:w="3034" w:type="dxa"/>
          </w:tcPr>
          <w:p w14:paraId="45C87BDA" w14:textId="77777777" w:rsidR="00073F9E" w:rsidRPr="009C5807" w:rsidRDefault="00073F9E" w:rsidP="00F47417">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rPr>
                <w:lang w:eastAsia="zh-CN"/>
              </w:rPr>
            </w:pPr>
            <w:r w:rsidRPr="009C5807">
              <w:rPr>
                <w:lang w:eastAsia="zh-CN"/>
              </w:rPr>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rPr>
                <w:lang w:eastAsia="zh-CN"/>
              </w:rPr>
            </w:pPr>
            <w:r w:rsidRPr="009C5807">
              <w:rPr>
                <w:lang w:eastAsia="zh-CN"/>
              </w:rPr>
              <w:t>DIFFSINR_0</w:t>
            </w:r>
          </w:p>
        </w:tc>
        <w:tc>
          <w:tcPr>
            <w:tcW w:w="3034" w:type="dxa"/>
          </w:tcPr>
          <w:p w14:paraId="48A24C9B" w14:textId="77777777" w:rsidR="00073F9E" w:rsidRPr="009C5807" w:rsidRDefault="00073F9E" w:rsidP="00F47417">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561AD9A" w14:textId="77777777" w:rsidR="00073F9E" w:rsidRPr="009C5807" w:rsidRDefault="00073F9E" w:rsidP="00F47417">
            <w:pPr>
              <w:pStyle w:val="TAL"/>
              <w:rPr>
                <w:lang w:eastAsia="zh-CN"/>
              </w:rPr>
            </w:pPr>
            <w:r w:rsidRPr="009C5807">
              <w:rPr>
                <w:lang w:eastAsia="zh-CN"/>
              </w:rPr>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rPr>
                <w:lang w:eastAsia="zh-CN"/>
              </w:rPr>
            </w:pPr>
            <w:r w:rsidRPr="009C5807">
              <w:rPr>
                <w:lang w:eastAsia="zh-CN"/>
              </w:rPr>
              <w:t>DIFFSINR_1</w:t>
            </w:r>
          </w:p>
        </w:tc>
        <w:tc>
          <w:tcPr>
            <w:tcW w:w="3034" w:type="dxa"/>
          </w:tcPr>
          <w:p w14:paraId="19E2B573" w14:textId="77777777" w:rsidR="00073F9E" w:rsidRPr="009C5807" w:rsidRDefault="00073F9E" w:rsidP="00F47417">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2957CD2D" w14:textId="77777777" w:rsidR="00073F9E" w:rsidRPr="009C5807" w:rsidRDefault="00073F9E" w:rsidP="00F47417">
            <w:pPr>
              <w:pStyle w:val="TAL"/>
              <w:rPr>
                <w:lang w:eastAsia="zh-CN"/>
              </w:rPr>
            </w:pPr>
            <w:r w:rsidRPr="009C5807">
              <w:rPr>
                <w:lang w:eastAsia="zh-CN"/>
              </w:rPr>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rPr>
                <w:lang w:eastAsia="zh-CN"/>
              </w:rPr>
            </w:pPr>
            <w:r w:rsidRPr="009C5807">
              <w:rPr>
                <w:lang w:eastAsia="zh-CN"/>
              </w:rPr>
              <w:t>DIFFSINR_2</w:t>
            </w:r>
          </w:p>
        </w:tc>
        <w:tc>
          <w:tcPr>
            <w:tcW w:w="3034" w:type="dxa"/>
          </w:tcPr>
          <w:p w14:paraId="713A6323" w14:textId="77777777" w:rsidR="00073F9E" w:rsidRPr="009C5807" w:rsidRDefault="00073F9E" w:rsidP="00F47417">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67FA1732" w14:textId="77777777" w:rsidR="00073F9E" w:rsidRPr="009C5807" w:rsidRDefault="00073F9E" w:rsidP="00F47417">
            <w:pPr>
              <w:pStyle w:val="TAL"/>
              <w:rPr>
                <w:lang w:eastAsia="zh-CN"/>
              </w:rPr>
            </w:pPr>
            <w:r w:rsidRPr="009C5807">
              <w:rPr>
                <w:lang w:eastAsia="zh-CN"/>
              </w:rPr>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rPr>
                <w:lang w:eastAsia="zh-CN"/>
              </w:rPr>
            </w:pPr>
            <w:r w:rsidRPr="009C5807">
              <w:rPr>
                <w:lang w:eastAsia="zh-CN"/>
              </w:rPr>
              <w:t>DIFFSINR_3</w:t>
            </w:r>
          </w:p>
        </w:tc>
        <w:tc>
          <w:tcPr>
            <w:tcW w:w="3034" w:type="dxa"/>
          </w:tcPr>
          <w:p w14:paraId="72EED7F2" w14:textId="77777777" w:rsidR="00073F9E" w:rsidRPr="009C5807" w:rsidRDefault="00073F9E" w:rsidP="00F47417">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4FDF51DA" w14:textId="77777777" w:rsidR="00073F9E" w:rsidRPr="009C5807" w:rsidRDefault="00073F9E" w:rsidP="00F47417">
            <w:pPr>
              <w:pStyle w:val="TAL"/>
              <w:rPr>
                <w:lang w:eastAsia="zh-CN"/>
              </w:rPr>
            </w:pPr>
            <w:r w:rsidRPr="009C5807">
              <w:rPr>
                <w:lang w:eastAsia="zh-CN"/>
              </w:rPr>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rPr>
                <w:lang w:eastAsia="zh-CN"/>
              </w:rPr>
            </w:pPr>
            <w:r w:rsidRPr="009C5807">
              <w:rPr>
                <w:lang w:eastAsia="zh-CN"/>
              </w:rPr>
              <w:t>DIFFSINR_4</w:t>
            </w:r>
          </w:p>
        </w:tc>
        <w:tc>
          <w:tcPr>
            <w:tcW w:w="3034" w:type="dxa"/>
          </w:tcPr>
          <w:p w14:paraId="4A5CE714" w14:textId="77777777" w:rsidR="00073F9E" w:rsidRPr="009C5807" w:rsidRDefault="00073F9E" w:rsidP="00F47417">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919C048" w14:textId="77777777" w:rsidR="00073F9E" w:rsidRPr="009C5807" w:rsidRDefault="00073F9E" w:rsidP="00F47417">
            <w:pPr>
              <w:pStyle w:val="TAL"/>
              <w:rPr>
                <w:lang w:eastAsia="zh-CN"/>
              </w:rPr>
            </w:pPr>
            <w:r w:rsidRPr="009C5807">
              <w:rPr>
                <w:lang w:eastAsia="zh-CN"/>
              </w:rPr>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rPr>
                <w:lang w:eastAsia="zh-CN"/>
              </w:rPr>
            </w:pPr>
            <w:r w:rsidRPr="009C5807">
              <w:rPr>
                <w:lang w:eastAsia="zh-CN"/>
              </w:rPr>
              <w:t>DIFFSINR_5</w:t>
            </w:r>
          </w:p>
        </w:tc>
        <w:tc>
          <w:tcPr>
            <w:tcW w:w="3034" w:type="dxa"/>
          </w:tcPr>
          <w:p w14:paraId="42F02DC9" w14:textId="77777777" w:rsidR="00073F9E" w:rsidRPr="009C5807" w:rsidRDefault="00073F9E" w:rsidP="00F47417">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13195DED" w14:textId="77777777" w:rsidR="00073F9E" w:rsidRPr="009C5807" w:rsidRDefault="00073F9E" w:rsidP="00F47417">
            <w:pPr>
              <w:pStyle w:val="TAL"/>
              <w:rPr>
                <w:lang w:eastAsia="zh-CN"/>
              </w:rPr>
            </w:pPr>
            <w:r w:rsidRPr="009C5807">
              <w:rPr>
                <w:lang w:eastAsia="zh-CN"/>
              </w:rPr>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rPr>
                <w:lang w:eastAsia="zh-CN"/>
              </w:rPr>
            </w:pPr>
            <w:r w:rsidRPr="009C5807">
              <w:rPr>
                <w:lang w:eastAsia="zh-CN"/>
              </w:rPr>
              <w:t>DIFFSINR_6</w:t>
            </w:r>
          </w:p>
        </w:tc>
        <w:tc>
          <w:tcPr>
            <w:tcW w:w="3034" w:type="dxa"/>
          </w:tcPr>
          <w:p w14:paraId="58F2258B" w14:textId="77777777" w:rsidR="00073F9E" w:rsidRPr="009C5807" w:rsidRDefault="00073F9E" w:rsidP="00F47417">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5C9719B7" w14:textId="77777777" w:rsidR="00073F9E" w:rsidRPr="009C5807" w:rsidRDefault="00073F9E" w:rsidP="00F47417">
            <w:pPr>
              <w:pStyle w:val="TAL"/>
              <w:rPr>
                <w:lang w:eastAsia="zh-CN"/>
              </w:rPr>
            </w:pPr>
            <w:r w:rsidRPr="009C5807">
              <w:rPr>
                <w:lang w:eastAsia="zh-CN"/>
              </w:rPr>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rPr>
                <w:lang w:eastAsia="zh-CN"/>
              </w:rPr>
            </w:pPr>
            <w:r w:rsidRPr="009C5807">
              <w:rPr>
                <w:lang w:eastAsia="zh-CN"/>
              </w:rPr>
              <w:t>DIFFSINR_7</w:t>
            </w:r>
          </w:p>
        </w:tc>
        <w:tc>
          <w:tcPr>
            <w:tcW w:w="3034" w:type="dxa"/>
          </w:tcPr>
          <w:p w14:paraId="1A228913" w14:textId="77777777" w:rsidR="00073F9E" w:rsidRPr="009C5807" w:rsidRDefault="00073F9E" w:rsidP="00F47417">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39F1653C" w14:textId="77777777" w:rsidR="00073F9E" w:rsidRPr="009C5807" w:rsidRDefault="00073F9E" w:rsidP="00F47417">
            <w:pPr>
              <w:pStyle w:val="TAL"/>
              <w:rPr>
                <w:lang w:eastAsia="zh-CN"/>
              </w:rPr>
            </w:pPr>
            <w:r w:rsidRPr="009C5807">
              <w:rPr>
                <w:lang w:eastAsia="zh-CN"/>
              </w:rPr>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rPr>
                <w:lang w:eastAsia="zh-CN"/>
              </w:rPr>
            </w:pPr>
            <w:r w:rsidRPr="009C5807">
              <w:rPr>
                <w:lang w:eastAsia="zh-CN"/>
              </w:rPr>
              <w:t>DIFFSINR_8</w:t>
            </w:r>
          </w:p>
        </w:tc>
        <w:tc>
          <w:tcPr>
            <w:tcW w:w="3034" w:type="dxa"/>
          </w:tcPr>
          <w:p w14:paraId="0869A062" w14:textId="77777777" w:rsidR="00073F9E" w:rsidRPr="009C5807" w:rsidRDefault="00073F9E" w:rsidP="00F47417">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573A766A" w14:textId="77777777" w:rsidR="00073F9E" w:rsidRPr="009C5807" w:rsidRDefault="00073F9E" w:rsidP="00F47417">
            <w:pPr>
              <w:pStyle w:val="TAL"/>
              <w:rPr>
                <w:lang w:eastAsia="zh-CN"/>
              </w:rPr>
            </w:pPr>
            <w:r w:rsidRPr="009C5807">
              <w:rPr>
                <w:lang w:eastAsia="zh-CN"/>
              </w:rPr>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rPr>
                <w:lang w:eastAsia="zh-CN"/>
              </w:rPr>
            </w:pPr>
            <w:r w:rsidRPr="009C5807">
              <w:rPr>
                <w:lang w:eastAsia="zh-CN"/>
              </w:rPr>
              <w:t>DIFFSINR_9</w:t>
            </w:r>
          </w:p>
        </w:tc>
        <w:tc>
          <w:tcPr>
            <w:tcW w:w="3034" w:type="dxa"/>
          </w:tcPr>
          <w:p w14:paraId="0CD478BA" w14:textId="77777777" w:rsidR="00073F9E" w:rsidRPr="009C5807" w:rsidRDefault="00073F9E" w:rsidP="00F47417">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4E2830AA" w14:textId="77777777" w:rsidR="00073F9E" w:rsidRPr="009C5807" w:rsidRDefault="00073F9E" w:rsidP="00F47417">
            <w:pPr>
              <w:pStyle w:val="TAL"/>
              <w:rPr>
                <w:lang w:eastAsia="zh-CN"/>
              </w:rPr>
            </w:pPr>
            <w:r w:rsidRPr="009C5807">
              <w:rPr>
                <w:lang w:eastAsia="zh-CN"/>
              </w:rPr>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rPr>
                <w:lang w:eastAsia="zh-CN"/>
              </w:rPr>
            </w:pPr>
            <w:r w:rsidRPr="009C5807">
              <w:rPr>
                <w:lang w:eastAsia="zh-CN"/>
              </w:rPr>
              <w:t>DIFFSINR_10</w:t>
            </w:r>
          </w:p>
        </w:tc>
        <w:tc>
          <w:tcPr>
            <w:tcW w:w="3034" w:type="dxa"/>
          </w:tcPr>
          <w:p w14:paraId="40D6F20B" w14:textId="77777777" w:rsidR="00073F9E" w:rsidRPr="009C5807" w:rsidRDefault="00073F9E" w:rsidP="00F47417">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1110602C" w14:textId="77777777" w:rsidR="00073F9E" w:rsidRPr="009C5807" w:rsidRDefault="00073F9E" w:rsidP="00F47417">
            <w:pPr>
              <w:pStyle w:val="TAL"/>
              <w:rPr>
                <w:lang w:eastAsia="zh-CN"/>
              </w:rPr>
            </w:pPr>
            <w:r w:rsidRPr="009C5807">
              <w:rPr>
                <w:lang w:eastAsia="zh-CN"/>
              </w:rPr>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rPr>
                <w:lang w:eastAsia="zh-CN"/>
              </w:rPr>
            </w:pPr>
            <w:r w:rsidRPr="009C5807">
              <w:rPr>
                <w:lang w:eastAsia="zh-CN"/>
              </w:rPr>
              <w:t>DIFFSINR_11</w:t>
            </w:r>
          </w:p>
        </w:tc>
        <w:tc>
          <w:tcPr>
            <w:tcW w:w="3034" w:type="dxa"/>
          </w:tcPr>
          <w:p w14:paraId="181C12A0" w14:textId="77777777" w:rsidR="00073F9E" w:rsidRPr="009C5807" w:rsidRDefault="00073F9E" w:rsidP="00F47417">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080349E3" w14:textId="77777777" w:rsidR="00073F9E" w:rsidRPr="009C5807" w:rsidRDefault="00073F9E" w:rsidP="00F47417">
            <w:pPr>
              <w:pStyle w:val="TAL"/>
              <w:rPr>
                <w:lang w:eastAsia="zh-CN"/>
              </w:rPr>
            </w:pPr>
            <w:r w:rsidRPr="009C5807">
              <w:rPr>
                <w:lang w:eastAsia="zh-CN"/>
              </w:rPr>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rPr>
                <w:lang w:eastAsia="zh-CN"/>
              </w:rPr>
            </w:pPr>
            <w:r w:rsidRPr="009C5807">
              <w:rPr>
                <w:lang w:eastAsia="zh-CN"/>
              </w:rPr>
              <w:t>DIFFSINR_12</w:t>
            </w:r>
          </w:p>
        </w:tc>
        <w:tc>
          <w:tcPr>
            <w:tcW w:w="3034" w:type="dxa"/>
          </w:tcPr>
          <w:p w14:paraId="32581316" w14:textId="77777777" w:rsidR="00073F9E" w:rsidRPr="009C5807" w:rsidRDefault="00073F9E" w:rsidP="00F47417">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7E0FAF5" w14:textId="77777777" w:rsidR="00073F9E" w:rsidRPr="009C5807" w:rsidRDefault="00073F9E" w:rsidP="00F47417">
            <w:pPr>
              <w:pStyle w:val="TAL"/>
              <w:rPr>
                <w:lang w:eastAsia="zh-CN"/>
              </w:rPr>
            </w:pPr>
            <w:r w:rsidRPr="009C5807">
              <w:rPr>
                <w:lang w:eastAsia="zh-CN"/>
              </w:rPr>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rPr>
                <w:lang w:eastAsia="zh-CN"/>
              </w:rPr>
            </w:pPr>
            <w:r w:rsidRPr="009C5807">
              <w:rPr>
                <w:lang w:eastAsia="zh-CN"/>
              </w:rPr>
              <w:t>DIFFSINR_13</w:t>
            </w:r>
          </w:p>
        </w:tc>
        <w:tc>
          <w:tcPr>
            <w:tcW w:w="3034" w:type="dxa"/>
          </w:tcPr>
          <w:p w14:paraId="3C909B56" w14:textId="77777777" w:rsidR="00073F9E" w:rsidRPr="009C5807" w:rsidRDefault="00073F9E" w:rsidP="00F47417">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2A40B09" w14:textId="77777777" w:rsidR="00073F9E" w:rsidRPr="009C5807" w:rsidRDefault="00073F9E" w:rsidP="00F47417">
            <w:pPr>
              <w:pStyle w:val="TAL"/>
              <w:rPr>
                <w:lang w:eastAsia="zh-CN"/>
              </w:rPr>
            </w:pPr>
            <w:r w:rsidRPr="009C5807">
              <w:rPr>
                <w:lang w:eastAsia="zh-CN"/>
              </w:rPr>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rPr>
                <w:lang w:eastAsia="zh-CN"/>
              </w:rPr>
            </w:pPr>
            <w:r w:rsidRPr="009C5807">
              <w:rPr>
                <w:lang w:eastAsia="zh-CN"/>
              </w:rPr>
              <w:t>DIFFSINR_14</w:t>
            </w:r>
          </w:p>
        </w:tc>
        <w:tc>
          <w:tcPr>
            <w:tcW w:w="3034" w:type="dxa"/>
          </w:tcPr>
          <w:p w14:paraId="1FF47D2D" w14:textId="77777777" w:rsidR="00073F9E" w:rsidRPr="009C5807" w:rsidRDefault="00073F9E" w:rsidP="00F47417">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0172D7D5" w14:textId="77777777" w:rsidR="00073F9E" w:rsidRPr="009C5807" w:rsidRDefault="00073F9E" w:rsidP="00F47417">
            <w:pPr>
              <w:pStyle w:val="TAL"/>
              <w:rPr>
                <w:lang w:eastAsia="zh-CN"/>
              </w:rPr>
            </w:pPr>
            <w:r w:rsidRPr="009C5807">
              <w:rPr>
                <w:lang w:eastAsia="zh-CN"/>
              </w:rPr>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rPr>
                <w:lang w:eastAsia="zh-CN"/>
              </w:rPr>
            </w:pPr>
            <w:r w:rsidRPr="009C5807">
              <w:rPr>
                <w:lang w:eastAsia="zh-CN"/>
              </w:rPr>
              <w:t>DIFFSINR_15</w:t>
            </w:r>
          </w:p>
        </w:tc>
        <w:tc>
          <w:tcPr>
            <w:tcW w:w="3034" w:type="dxa"/>
          </w:tcPr>
          <w:p w14:paraId="545CDD1C" w14:textId="77777777" w:rsidR="00073F9E" w:rsidRPr="009C5807" w:rsidRDefault="00073F9E" w:rsidP="00F47417">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99B6F64" w14:textId="77777777" w:rsidR="00073F9E" w:rsidRPr="009C5807" w:rsidRDefault="00073F9E" w:rsidP="00F47417">
            <w:pPr>
              <w:pStyle w:val="TAL"/>
              <w:rPr>
                <w:lang w:eastAsia="zh-CN"/>
              </w:rPr>
            </w:pPr>
            <w:r w:rsidRPr="009C5807">
              <w:rPr>
                <w:lang w:eastAsia="zh-CN"/>
              </w:rPr>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lang w:eastAsia="zh-CN"/>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lang w:eastAsia="zh-CN"/>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w:t>
      </w:r>
      <w:r w:rsidRPr="009C5807">
        <w:rPr>
          <w:lang w:eastAsia="zh-CN"/>
        </w:rPr>
        <w:t>Mapping of P</w:t>
      </w:r>
      <w:r w:rsidRPr="009C5807">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eastAsia="zh-CN"/>
              </w:rPr>
              <w:t>PCMAX_C_</w:t>
            </w:r>
            <w:r w:rsidRPr="009C5807">
              <w:rPr>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3</w:t>
            </w:r>
            <w:r w:rsidRPr="009C5807">
              <w:rPr>
                <w:lang w:val="en-US" w:eastAsia="zh-CN"/>
              </w:rPr>
              <w:t>1</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3</w:t>
            </w:r>
            <w:r w:rsidRPr="009C5807">
              <w:rPr>
                <w:lang w:val="en-US" w:eastAsia="zh-CN"/>
              </w:rPr>
              <w:t>2</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3</w:t>
            </w:r>
            <w:r w:rsidRPr="009C5807">
              <w:rPr>
                <w:lang w:val="en-US" w:eastAsia="zh-CN"/>
              </w:rPr>
              <w:t>3</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E82D3E" w:rsidRPr="009C5807" w14:paraId="141A0ABC" w14:textId="77777777" w:rsidTr="00485F6E">
        <w:trPr>
          <w:jc w:val="center"/>
        </w:trPr>
        <w:tc>
          <w:tcPr>
            <w:tcW w:w="1036" w:type="dxa"/>
            <w:tcBorders>
              <w:left w:val="single" w:sz="4" w:space="0" w:color="auto"/>
              <w:right w:val="single" w:sz="6" w:space="0" w:color="auto"/>
            </w:tcBorders>
            <w:shd w:val="clear" w:color="auto" w:fill="auto"/>
          </w:tcPr>
          <w:p w14:paraId="40AF7755" w14:textId="77777777" w:rsidR="00E82D3E" w:rsidRPr="009C5807" w:rsidRDefault="00E82D3E" w:rsidP="00E82D3E">
            <w:pPr>
              <w:pStyle w:val="TAC"/>
            </w:pPr>
          </w:p>
        </w:tc>
        <w:tc>
          <w:tcPr>
            <w:tcW w:w="1126" w:type="dxa"/>
            <w:tcBorders>
              <w:left w:val="single" w:sz="6" w:space="0" w:color="auto"/>
              <w:right w:val="single" w:sz="6" w:space="0" w:color="auto"/>
            </w:tcBorders>
            <w:shd w:val="clear" w:color="auto" w:fill="auto"/>
          </w:tcPr>
          <w:p w14:paraId="2681D65E" w14:textId="77777777" w:rsidR="00E82D3E" w:rsidRPr="009C5807" w:rsidRDefault="00E82D3E" w:rsidP="00E82D3E">
            <w:pPr>
              <w:pStyle w:val="TAC"/>
            </w:pPr>
          </w:p>
        </w:tc>
        <w:tc>
          <w:tcPr>
            <w:tcW w:w="825" w:type="dxa"/>
            <w:tcBorders>
              <w:left w:val="single" w:sz="6" w:space="0" w:color="auto"/>
              <w:right w:val="single" w:sz="6" w:space="0" w:color="auto"/>
            </w:tcBorders>
            <w:shd w:val="clear" w:color="auto" w:fill="auto"/>
          </w:tcPr>
          <w:p w14:paraId="5E09897F" w14:textId="77777777" w:rsidR="00E82D3E" w:rsidRPr="009C5807" w:rsidRDefault="00E82D3E" w:rsidP="00E82D3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EECB391" w14:textId="0CDDE934" w:rsidR="00E82D3E" w:rsidRPr="009C5807" w:rsidRDefault="00E82D3E" w:rsidP="00E82D3E">
            <w:pPr>
              <w:pStyle w:val="TAC"/>
              <w:rPr>
                <w:lang w:eastAsia="zh-CN"/>
              </w:rPr>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9B180C4" w14:textId="38482F0E" w:rsidR="00E82D3E" w:rsidRPr="009C5807" w:rsidRDefault="00E82D3E" w:rsidP="00E82D3E">
            <w:pPr>
              <w:pStyle w:val="TAC"/>
            </w:pPr>
            <w:r>
              <w:rPr>
                <w:rFonts w:eastAsia="SimSun" w:hint="eastAsia"/>
                <w:lang w:val="en-US" w:eastAsia="zh-CN"/>
              </w:rPr>
              <w:t>-114.5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9A5B6CC" w14:textId="44420AA5" w:rsidR="00E82D3E" w:rsidRPr="009C5807" w:rsidRDefault="00E82D3E" w:rsidP="00E82D3E">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62708D" w14:textId="349F3E9F" w:rsidR="00E82D3E" w:rsidRPr="009C5807" w:rsidRDefault="00E82D3E" w:rsidP="00E82D3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848CCA" w14:textId="5C323C11" w:rsidR="00E82D3E" w:rsidRPr="009C5807" w:rsidRDefault="00E82D3E" w:rsidP="00E82D3E">
            <w:pPr>
              <w:pStyle w:val="TAC"/>
            </w:pPr>
            <w:r>
              <w:rPr>
                <w:rFonts w:eastAsia="SimSun" w:hint="eastAsia"/>
                <w:lang w:val="en-US" w:eastAsia="zh-CN"/>
              </w:rPr>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F47E861" w14:textId="77777777" w:rsidR="005352CD" w:rsidRDefault="0058457E" w:rsidP="005352CD">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r w:rsidR="005352CD">
              <w:t>,</w:t>
            </w:r>
          </w:p>
          <w:p w14:paraId="2192A2EC" w14:textId="34AAD27E" w:rsidR="0058457E" w:rsidRPr="00F47417" w:rsidRDefault="005352CD" w:rsidP="005352CD">
            <w:pPr>
              <w:pStyle w:val="TAC"/>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Pr>
        <w:rPr>
          <w:lang w:eastAsia="zh-CN"/>
        </w:rPr>
      </w:pPr>
    </w:p>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p>
    <w:p w14:paraId="7E2C6977"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DD6988" w:rsidRPr="009C5807" w14:paraId="3B064C9C" w14:textId="77777777" w:rsidTr="00485F6E">
        <w:trPr>
          <w:jc w:val="center"/>
        </w:trPr>
        <w:tc>
          <w:tcPr>
            <w:tcW w:w="1033" w:type="dxa"/>
            <w:tcBorders>
              <w:left w:val="single" w:sz="4" w:space="0" w:color="auto"/>
              <w:right w:val="single" w:sz="6" w:space="0" w:color="auto"/>
            </w:tcBorders>
            <w:shd w:val="clear" w:color="auto" w:fill="auto"/>
          </w:tcPr>
          <w:p w14:paraId="5DA40F65" w14:textId="77777777" w:rsidR="00DD6988" w:rsidRPr="009C5807" w:rsidRDefault="00DD6988" w:rsidP="00DD6988">
            <w:pPr>
              <w:pStyle w:val="TAC"/>
            </w:pPr>
          </w:p>
        </w:tc>
        <w:tc>
          <w:tcPr>
            <w:tcW w:w="1049" w:type="dxa"/>
            <w:tcBorders>
              <w:left w:val="single" w:sz="6" w:space="0" w:color="auto"/>
              <w:right w:val="single" w:sz="6" w:space="0" w:color="auto"/>
            </w:tcBorders>
            <w:shd w:val="clear" w:color="auto" w:fill="auto"/>
          </w:tcPr>
          <w:p w14:paraId="79EF6BDB" w14:textId="77777777" w:rsidR="00DD6988" w:rsidRPr="009C5807" w:rsidRDefault="00DD6988" w:rsidP="00DD6988">
            <w:pPr>
              <w:pStyle w:val="TAC"/>
            </w:pPr>
          </w:p>
        </w:tc>
        <w:tc>
          <w:tcPr>
            <w:tcW w:w="807" w:type="dxa"/>
            <w:tcBorders>
              <w:left w:val="single" w:sz="6" w:space="0" w:color="auto"/>
              <w:right w:val="single" w:sz="6" w:space="0" w:color="auto"/>
            </w:tcBorders>
            <w:shd w:val="clear" w:color="auto" w:fill="auto"/>
          </w:tcPr>
          <w:p w14:paraId="7109AC6A" w14:textId="77777777" w:rsidR="00DD6988" w:rsidRPr="009C5807" w:rsidRDefault="00DD6988" w:rsidP="00DD698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B284217" w14:textId="4BBCA0F2" w:rsidR="00DD6988" w:rsidRPr="009C5807" w:rsidRDefault="00DD6988" w:rsidP="00DD6988">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7C2F44" w14:textId="1E77319E" w:rsidR="00DD6988" w:rsidRPr="009C5807" w:rsidRDefault="00DD6988" w:rsidP="00DD6988">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2E2569" w14:textId="5DB73BBC" w:rsidR="00DD6988" w:rsidRPr="009C5807" w:rsidRDefault="00DD6988" w:rsidP="00DD6988">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5E0198" w14:textId="597B841F" w:rsidR="00DD6988" w:rsidRPr="009C5807" w:rsidRDefault="00DD6988" w:rsidP="00DD698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6FCC87" w14:textId="72887785" w:rsidR="00DD6988" w:rsidRPr="009C5807" w:rsidRDefault="00DD6988" w:rsidP="00DD6988">
            <w:pPr>
              <w:pStyle w:val="TAC"/>
            </w:pPr>
            <w:r>
              <w:rPr>
                <w:rFonts w:eastAsia="SimSun" w:hint="eastAsia"/>
                <w:lang w:val="en-US" w:eastAsia="zh-CN"/>
              </w:rPr>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CE6F32D" w14:textId="77777777" w:rsidR="0058457E" w:rsidRPr="009C5807" w:rsidRDefault="0058457E" w:rsidP="0093237A">
      <w:pPr>
        <w:pStyle w:val="B10"/>
        <w:rPr>
          <w:lang w:eastAsia="zh-CN"/>
        </w:rPr>
      </w:pPr>
      <w:r w:rsidRPr="009C5807">
        <w:rPr>
          <w:lang w:eastAsia="zh-CN"/>
        </w:rPr>
        <w:t>-</w:t>
      </w:r>
      <w:r w:rsidRPr="009C5807">
        <w:rPr>
          <w:lang w:eastAsia="zh-CN"/>
        </w:rPr>
        <w:tab/>
        <w:t>The bandwidth of CSI-RS is 48 PRBs and the density is 3.</w:t>
      </w:r>
    </w:p>
    <w:p w14:paraId="530BD452"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p w14:paraId="07DD38DE" w14:textId="77777777" w:rsidR="0058457E" w:rsidRPr="009C5807" w:rsidRDefault="0058457E" w:rsidP="0058457E">
      <w:pPr>
        <w:rPr>
          <w:lang w:eastAsia="zh-CN"/>
        </w:rPr>
      </w:pPr>
    </w:p>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0312E4" w:rsidRPr="009C5807" w14:paraId="4446A59D" w14:textId="77777777" w:rsidTr="00485F6E">
        <w:trPr>
          <w:jc w:val="center"/>
        </w:trPr>
        <w:tc>
          <w:tcPr>
            <w:tcW w:w="1031" w:type="dxa"/>
            <w:tcBorders>
              <w:left w:val="single" w:sz="4" w:space="0" w:color="auto"/>
              <w:right w:val="single" w:sz="6" w:space="0" w:color="auto"/>
            </w:tcBorders>
            <w:shd w:val="clear" w:color="auto" w:fill="auto"/>
          </w:tcPr>
          <w:p w14:paraId="1C439693" w14:textId="77777777" w:rsidR="000312E4" w:rsidRPr="009C5807" w:rsidRDefault="000312E4" w:rsidP="000312E4">
            <w:pPr>
              <w:pStyle w:val="TAC"/>
            </w:pPr>
          </w:p>
        </w:tc>
        <w:tc>
          <w:tcPr>
            <w:tcW w:w="1043" w:type="dxa"/>
            <w:tcBorders>
              <w:left w:val="single" w:sz="6" w:space="0" w:color="auto"/>
              <w:right w:val="single" w:sz="6" w:space="0" w:color="auto"/>
            </w:tcBorders>
            <w:shd w:val="clear" w:color="auto" w:fill="auto"/>
          </w:tcPr>
          <w:p w14:paraId="67F456B3" w14:textId="77777777" w:rsidR="000312E4" w:rsidRPr="009C5807" w:rsidRDefault="000312E4" w:rsidP="000312E4">
            <w:pPr>
              <w:pStyle w:val="TAC"/>
            </w:pPr>
          </w:p>
        </w:tc>
        <w:tc>
          <w:tcPr>
            <w:tcW w:w="780" w:type="dxa"/>
            <w:tcBorders>
              <w:left w:val="single" w:sz="6" w:space="0" w:color="auto"/>
              <w:right w:val="single" w:sz="6" w:space="0" w:color="auto"/>
            </w:tcBorders>
            <w:shd w:val="clear" w:color="auto" w:fill="auto"/>
          </w:tcPr>
          <w:p w14:paraId="23AEEDF1" w14:textId="77777777" w:rsidR="000312E4" w:rsidRPr="009C5807" w:rsidRDefault="000312E4" w:rsidP="000312E4">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EAF306" w14:textId="5B738AFD" w:rsidR="000312E4" w:rsidRPr="009C5807"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879D0B2" w14:textId="7AA7E393" w:rsidR="000312E4" w:rsidRPr="009C5807" w:rsidRDefault="000312E4" w:rsidP="000312E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4481A40" w14:textId="15D26C2D" w:rsidR="000312E4" w:rsidRPr="009C5807" w:rsidRDefault="000312E4" w:rsidP="000312E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23DE11" w14:textId="448CB1DF" w:rsidR="000312E4" w:rsidRPr="009C5807" w:rsidRDefault="000312E4" w:rsidP="000312E4">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0B23B0" w14:textId="64908257" w:rsidR="000312E4" w:rsidRPr="009C5807" w:rsidRDefault="000312E4" w:rsidP="000312E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651E41" w14:textId="16E524A4" w:rsidR="000312E4" w:rsidRPr="009C5807" w:rsidRDefault="000312E4" w:rsidP="000312E4">
            <w:pPr>
              <w:pStyle w:val="TAC"/>
            </w:pPr>
            <w:r>
              <w:rPr>
                <w:rFonts w:eastAsia="SimSun" w:hint="eastAsia"/>
                <w:lang w:val="en-US" w:eastAsia="zh-CN"/>
              </w:rPr>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213BF25F" w14:textId="4973D07F" w:rsidR="000312E4" w:rsidRDefault="0058457E" w:rsidP="000312E4">
            <w:pPr>
              <w:pStyle w:val="TAC"/>
              <w:rPr>
                <w:rFonts w:eastAsia="SimSun"/>
                <w:lang w:val="en-US" w:eastAsia="zh-CN"/>
              </w:rPr>
            </w:pPr>
            <w:r w:rsidRPr="009C5807">
              <w:rPr>
                <w:lang w:val="sv-FI"/>
              </w:rPr>
              <w:t>NR_FDD_FR1_G, NR_FDD_FR1_H</w:t>
            </w:r>
            <w:r w:rsidR="000312E4">
              <w:rPr>
                <w:lang w:val="sv-FI"/>
              </w:rPr>
              <w:t>,</w:t>
            </w:r>
          </w:p>
          <w:p w14:paraId="317F3537" w14:textId="13CDDA11" w:rsidR="0058457E" w:rsidRPr="009C5807" w:rsidRDefault="000312E4" w:rsidP="000312E4">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Pr>
        <w:rPr>
          <w:lang w:eastAsia="zh-CN"/>
        </w:rPr>
      </w:pPr>
    </w:p>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7B88DEA5" w14:textId="77777777" w:rsidR="0058457E" w:rsidRPr="009C5807" w:rsidRDefault="0058457E" w:rsidP="00D638F6">
      <w:pPr>
        <w:pStyle w:val="B10"/>
        <w:rPr>
          <w:lang w:eastAsia="zh-CN"/>
        </w:rPr>
      </w:pPr>
      <w:r w:rsidRPr="009C5807">
        <w:rPr>
          <w:lang w:eastAsia="zh-CN"/>
        </w:rPr>
        <w:t>-</w:t>
      </w:r>
      <w:r w:rsidRPr="009C5807">
        <w:rPr>
          <w:lang w:eastAsia="zh-CN"/>
        </w:rPr>
        <w:tab/>
        <w:t>The bandwidth of CSI-RS is 48 PRBs and the density is 3.</w:t>
      </w:r>
    </w:p>
    <w:p w14:paraId="4CD26457"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rPr>
          <w:rFonts w:eastAsia="PMingLiU"/>
          <w:lang w:eastAsia="zh-CN"/>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0312E4" w:rsidRPr="009C5807" w14:paraId="5C48EA45" w14:textId="77777777" w:rsidTr="00485F6E">
        <w:trPr>
          <w:jc w:val="center"/>
        </w:trPr>
        <w:tc>
          <w:tcPr>
            <w:tcW w:w="1029" w:type="dxa"/>
            <w:tcBorders>
              <w:left w:val="single" w:sz="4" w:space="0" w:color="auto"/>
              <w:right w:val="single" w:sz="6" w:space="0" w:color="auto"/>
            </w:tcBorders>
            <w:shd w:val="clear" w:color="auto" w:fill="auto"/>
          </w:tcPr>
          <w:p w14:paraId="1EC96A0E" w14:textId="77777777" w:rsidR="000312E4" w:rsidRPr="009C5807" w:rsidRDefault="000312E4" w:rsidP="000312E4">
            <w:pPr>
              <w:pStyle w:val="TAC"/>
            </w:pPr>
          </w:p>
        </w:tc>
        <w:tc>
          <w:tcPr>
            <w:tcW w:w="1026" w:type="dxa"/>
            <w:tcBorders>
              <w:left w:val="single" w:sz="6" w:space="0" w:color="auto"/>
              <w:right w:val="single" w:sz="6" w:space="0" w:color="auto"/>
            </w:tcBorders>
            <w:shd w:val="clear" w:color="auto" w:fill="auto"/>
          </w:tcPr>
          <w:p w14:paraId="2FF662CB" w14:textId="77777777" w:rsidR="000312E4" w:rsidRPr="009C5807" w:rsidRDefault="000312E4" w:rsidP="000312E4">
            <w:pPr>
              <w:pStyle w:val="TAC"/>
            </w:pPr>
          </w:p>
        </w:tc>
        <w:tc>
          <w:tcPr>
            <w:tcW w:w="798" w:type="dxa"/>
            <w:tcBorders>
              <w:left w:val="single" w:sz="6" w:space="0" w:color="auto"/>
              <w:right w:val="single" w:sz="6" w:space="0" w:color="auto"/>
            </w:tcBorders>
            <w:shd w:val="clear" w:color="auto" w:fill="auto"/>
          </w:tcPr>
          <w:p w14:paraId="1A38D912" w14:textId="77777777" w:rsidR="000312E4" w:rsidRPr="009C5807" w:rsidRDefault="000312E4" w:rsidP="000312E4">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11EC3A6B" w14:textId="04D053A6" w:rsidR="000312E4" w:rsidRPr="009C5807"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9DB29" w14:textId="4725C845" w:rsidR="000312E4" w:rsidRPr="009C5807" w:rsidRDefault="000312E4" w:rsidP="000312E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A987E3" w14:textId="0F80DC0C" w:rsidR="000312E4" w:rsidRPr="009C5807" w:rsidRDefault="000312E4" w:rsidP="000312E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CF010E" w14:textId="5D866C82" w:rsidR="000312E4" w:rsidRPr="009C5807" w:rsidRDefault="000312E4" w:rsidP="000312E4">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685E03" w14:textId="08FDA141" w:rsidR="000312E4" w:rsidRPr="009C5807" w:rsidRDefault="000312E4" w:rsidP="000312E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EB7088" w14:textId="051FEEEB" w:rsidR="000312E4" w:rsidRPr="009C5807" w:rsidRDefault="000312E4" w:rsidP="000312E4">
            <w:pPr>
              <w:pStyle w:val="TAC"/>
            </w:pPr>
            <w:r>
              <w:rPr>
                <w:rFonts w:eastAsia="SimSun" w:hint="eastAsia"/>
                <w:lang w:val="en-US" w:eastAsia="zh-CN"/>
              </w:rPr>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F98D60B"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3558494D"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1700D8A1"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1683612C"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Pr>
        <w:rPr>
          <w:lang w:eastAsia="zh-CN"/>
        </w:rPr>
      </w:pPr>
    </w:p>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49338FCE"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5A209BD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Pr>
        <w:rPr>
          <w:lang w:eastAsia="zh-CN"/>
        </w:rPr>
      </w:pPr>
    </w:p>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01375F8" w14:textId="77777777" w:rsidR="001F5A79" w:rsidRPr="009C5807" w:rsidRDefault="001F5A79" w:rsidP="0093237A">
      <w:pPr>
        <w:pStyle w:val="B10"/>
        <w:rPr>
          <w:rFonts w:cs="v4.2.0"/>
          <w:lang w:eastAsia="zh-CN"/>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E548AD7" w14:textId="77777777" w:rsidR="001F5A79" w:rsidRPr="009C5807" w:rsidRDefault="001F5A79" w:rsidP="0093237A">
      <w:pPr>
        <w:pStyle w:val="B10"/>
        <w:rPr>
          <w:lang w:eastAsia="zh-CN"/>
        </w:rPr>
      </w:pPr>
      <w:r w:rsidRPr="009C5807">
        <w:t>-</w:t>
      </w:r>
      <w:r w:rsidRPr="009C5807">
        <w:tab/>
      </w:r>
      <w:r w:rsidRPr="009C5807">
        <w:rPr>
          <w:lang w:eastAsia="zh-CN"/>
        </w:rPr>
        <w:t xml:space="preserve">The bandwidth of CSI-RS is 48 PRBs and the density is 3. </w:t>
      </w:r>
    </w:p>
    <w:p w14:paraId="1C5F49FA"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Pr>
        <w:rPr>
          <w:lang w:eastAsia="zh-CN"/>
        </w:rPr>
      </w:pPr>
    </w:p>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579AE69" w14:textId="77777777" w:rsidR="001F5A79" w:rsidRPr="009C5807" w:rsidRDefault="001F5A79" w:rsidP="0093237A">
      <w:pPr>
        <w:pStyle w:val="B10"/>
        <w:rPr>
          <w:lang w:eastAsia="zh-CN"/>
        </w:rPr>
      </w:pPr>
      <w:r w:rsidRPr="009C5807">
        <w:t>-</w:t>
      </w:r>
      <w:r w:rsidRPr="009C5807">
        <w:tab/>
      </w:r>
      <w:r w:rsidRPr="009C5807">
        <w:rPr>
          <w:lang w:eastAsia="zh-CN"/>
        </w:rPr>
        <w:t>The bandwidth of CSI-RS is 48 PRBs and the density is 3.</w:t>
      </w:r>
    </w:p>
    <w:p w14:paraId="6824D592"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eastAsia="zh-CN"/>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E-UTRAN PSCell under NE-DC</w:t>
      </w:r>
      <w:r w:rsidRPr="009C5807">
        <w:t>.</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 xml:space="preserve">For FR1 PCell </w:t>
      </w:r>
      <w:r w:rsidRPr="009C5807">
        <w:rPr>
          <w:lang w:eastAsia="zh-CN"/>
        </w:rPr>
        <w:t>SFN and frame</w:t>
      </w:r>
      <w:r w:rsidRPr="009C5807">
        <w:t xml:space="preserv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rPr>
          <w:lang w:eastAsia="zh-CN"/>
        </w:rPr>
      </w:pPr>
      <w:r w:rsidRPr="009C5807">
        <w:t>Table 10.1.21.1-1: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rPr>
                <w:lang w:eastAsia="zh-CN"/>
              </w:rPr>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rPr>
                <w:lang w:eastAsia="zh-CN"/>
              </w:rPr>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0312E4" w:rsidRPr="009C5807" w14:paraId="712AC42E" w14:textId="77777777" w:rsidTr="00F70A70">
        <w:trPr>
          <w:jc w:val="center"/>
        </w:trPr>
        <w:tc>
          <w:tcPr>
            <w:tcW w:w="1156" w:type="dxa"/>
            <w:tcBorders>
              <w:left w:val="single" w:sz="6" w:space="0" w:color="auto"/>
              <w:right w:val="single" w:sz="6" w:space="0" w:color="auto"/>
            </w:tcBorders>
          </w:tcPr>
          <w:p w14:paraId="14343C73" w14:textId="77777777" w:rsidR="000312E4" w:rsidRPr="009C5807" w:rsidRDefault="000312E4" w:rsidP="000312E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2FFC8BE" w14:textId="449A523B" w:rsidR="000312E4" w:rsidRPr="009C5807"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498" w:type="dxa"/>
            <w:tcBorders>
              <w:top w:val="single" w:sz="6" w:space="0" w:color="auto"/>
              <w:left w:val="single" w:sz="6" w:space="0" w:color="auto"/>
              <w:bottom w:val="single" w:sz="6" w:space="0" w:color="auto"/>
              <w:right w:val="single" w:sz="6" w:space="0" w:color="auto"/>
            </w:tcBorders>
            <w:vAlign w:val="center"/>
          </w:tcPr>
          <w:p w14:paraId="19C4E702" w14:textId="6F518BE7" w:rsidR="000312E4" w:rsidRPr="009C5807" w:rsidRDefault="000312E4" w:rsidP="000312E4">
            <w:pPr>
              <w:pStyle w:val="TAC"/>
            </w:pPr>
            <w:r>
              <w:rPr>
                <w:rFonts w:eastAsia="SimSun" w:hint="eastAsia"/>
                <w:lang w:val="en-US" w:eastAsia="zh-CN"/>
              </w:rPr>
              <w:t>-114.5</w:t>
            </w:r>
          </w:p>
        </w:tc>
        <w:tc>
          <w:tcPr>
            <w:tcW w:w="1498" w:type="dxa"/>
            <w:tcBorders>
              <w:top w:val="single" w:sz="6" w:space="0" w:color="auto"/>
              <w:left w:val="single" w:sz="6" w:space="0" w:color="auto"/>
              <w:bottom w:val="single" w:sz="6" w:space="0" w:color="auto"/>
              <w:right w:val="single" w:sz="6" w:space="0" w:color="auto"/>
            </w:tcBorders>
            <w:vAlign w:val="center"/>
          </w:tcPr>
          <w:p w14:paraId="31DF043B" w14:textId="26712165" w:rsidR="000312E4" w:rsidRPr="009C5807" w:rsidRDefault="000312E4" w:rsidP="000312E4">
            <w:pPr>
              <w:pStyle w:val="TAC"/>
            </w:pPr>
            <w:r>
              <w:rPr>
                <w:rFonts w:eastAsia="SimSun" w:hint="eastAsia"/>
                <w:lang w:val="en-US" w:eastAsia="zh-CN"/>
              </w:rPr>
              <w:t>-111.5</w:t>
            </w:r>
          </w:p>
        </w:tc>
        <w:tc>
          <w:tcPr>
            <w:tcW w:w="1525" w:type="dxa"/>
            <w:tcBorders>
              <w:top w:val="single" w:sz="6" w:space="0" w:color="auto"/>
              <w:left w:val="single" w:sz="6" w:space="0" w:color="auto"/>
              <w:bottom w:val="single" w:sz="6" w:space="0" w:color="auto"/>
              <w:right w:val="single" w:sz="4" w:space="0" w:color="auto"/>
            </w:tcBorders>
            <w:vAlign w:val="center"/>
          </w:tcPr>
          <w:p w14:paraId="53B2105E" w14:textId="5D1AD88F" w:rsidR="000312E4" w:rsidRPr="009C5807" w:rsidRDefault="000312E4" w:rsidP="000312E4">
            <w:pPr>
              <w:pStyle w:val="TAC"/>
              <w:rPr>
                <w:lang w:eastAsia="ja-JP"/>
              </w:rPr>
            </w:pPr>
            <w:r>
              <w:rPr>
                <w:rFonts w:eastAsia="SimSun" w:hint="eastAsia"/>
                <w:lang w:val="en-US" w:eastAsia="zh-CN"/>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eastAsia="zh-CN"/>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eastAsia="zh-CN"/>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eastAsia="zh-CN"/>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rPr>
          <w:lang w:eastAsia="zh-CN"/>
        </w:rPr>
      </w:pPr>
      <w:r w:rsidRPr="009C5807">
        <w:t>Table 10.1.21.1-2: PCell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rPr>
                <w:lang w:eastAsia="zh-CN"/>
              </w:rPr>
            </w:pPr>
            <w:r w:rsidRPr="009C5807">
              <w:rPr>
                <w:lang w:eastAsia="zh-CN"/>
              </w:rPr>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PSCell </w:t>
      </w:r>
      <w:r w:rsidRPr="009C5807">
        <w:rPr>
          <w:lang w:eastAsia="zh-CN"/>
        </w:rPr>
        <w:t>SFN and frame</w:t>
      </w:r>
      <w:r w:rsidRPr="009C5807">
        <w:t xml:space="preserv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rPr>
                <w:lang w:eastAsia="zh-CN"/>
              </w:rPr>
            </w:pPr>
            <w:r w:rsidRPr="009C5807">
              <w:rPr>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rPr>
                <w:lang w:eastAsia="zh-CN"/>
              </w:rPr>
            </w:pPr>
            <w:r w:rsidRPr="009C5807">
              <w:rPr>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rPr>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rPr>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rPr>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rPr>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rPr>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rPr>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rPr>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 xml:space="preserve">Table 10.1.21.1-4: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50A2835F" w14:textId="77777777" w:rsidR="001F5A79" w:rsidRPr="009C5807" w:rsidRDefault="001F5A79" w:rsidP="001F5A79">
      <w:pPr>
        <w:rPr>
          <w:noProof/>
          <w:lang w:eastAsia="zh-CN"/>
        </w:rPr>
      </w:pPr>
    </w:p>
    <w:p w14:paraId="0596AE54" w14:textId="77777777" w:rsidR="001F5A79" w:rsidRPr="009C5807" w:rsidRDefault="001F5A79" w:rsidP="00B018D8">
      <w:pPr>
        <w:pStyle w:val="Heading4"/>
        <w:rPr>
          <w:lang w:val="en-US" w:eastAsia="zh-CN"/>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in FR1 and PSCell in FR2 under NR dual connectivity</w:t>
      </w:r>
      <w:r w:rsidRPr="009C5807">
        <w:t>.</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 xml:space="preserve">For FR1 PCell </w:t>
      </w:r>
      <w:r w:rsidRPr="009C5807">
        <w:rPr>
          <w:lang w:eastAsia="zh-CN"/>
        </w:rPr>
        <w:t>SFN and frame</w:t>
      </w:r>
      <w:r w:rsidRPr="009C5807">
        <w:t xml:space="preserv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rPr>
          <w:lang w:eastAsia="zh-CN"/>
        </w:rPr>
      </w:pPr>
      <w:r w:rsidRPr="009C5807">
        <w:t>Table 10.1.21.2-1: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0312E4" w:rsidRPr="009C5807" w14:paraId="31AE6119" w14:textId="77777777" w:rsidTr="00DF3064">
        <w:trPr>
          <w:jc w:val="center"/>
        </w:trPr>
        <w:tc>
          <w:tcPr>
            <w:tcW w:w="1156" w:type="dxa"/>
            <w:tcBorders>
              <w:left w:val="single" w:sz="6" w:space="0" w:color="auto"/>
              <w:right w:val="single" w:sz="6" w:space="0" w:color="auto"/>
            </w:tcBorders>
          </w:tcPr>
          <w:p w14:paraId="59366765" w14:textId="77777777" w:rsidR="000312E4" w:rsidRPr="009C5807" w:rsidRDefault="000312E4" w:rsidP="000312E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7297BEA" w14:textId="54A12AF5" w:rsidR="000312E4" w:rsidRPr="009C5807"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498" w:type="dxa"/>
            <w:tcBorders>
              <w:top w:val="single" w:sz="6" w:space="0" w:color="auto"/>
              <w:left w:val="single" w:sz="6" w:space="0" w:color="auto"/>
              <w:bottom w:val="single" w:sz="6" w:space="0" w:color="auto"/>
              <w:right w:val="single" w:sz="6" w:space="0" w:color="auto"/>
            </w:tcBorders>
            <w:vAlign w:val="center"/>
          </w:tcPr>
          <w:p w14:paraId="2D837AE7" w14:textId="45F9DEFB" w:rsidR="000312E4" w:rsidRPr="009C5807" w:rsidRDefault="000312E4" w:rsidP="000312E4">
            <w:pPr>
              <w:pStyle w:val="TAC"/>
            </w:pPr>
            <w:r>
              <w:rPr>
                <w:rFonts w:eastAsia="SimSun" w:hint="eastAsia"/>
                <w:lang w:val="en-US" w:eastAsia="zh-CN"/>
              </w:rPr>
              <w:t>-114.5</w:t>
            </w:r>
          </w:p>
        </w:tc>
        <w:tc>
          <w:tcPr>
            <w:tcW w:w="1498" w:type="dxa"/>
            <w:tcBorders>
              <w:top w:val="single" w:sz="6" w:space="0" w:color="auto"/>
              <w:left w:val="single" w:sz="6" w:space="0" w:color="auto"/>
              <w:bottom w:val="single" w:sz="6" w:space="0" w:color="auto"/>
              <w:right w:val="single" w:sz="6" w:space="0" w:color="auto"/>
            </w:tcBorders>
            <w:vAlign w:val="center"/>
          </w:tcPr>
          <w:p w14:paraId="280EC0EB" w14:textId="1DEC2531" w:rsidR="000312E4" w:rsidRPr="009C5807" w:rsidRDefault="000312E4" w:rsidP="000312E4">
            <w:pPr>
              <w:pStyle w:val="TAC"/>
            </w:pPr>
            <w:r>
              <w:rPr>
                <w:rFonts w:eastAsia="SimSun" w:hint="eastAsia"/>
                <w:lang w:val="en-US" w:eastAsia="zh-CN"/>
              </w:rPr>
              <w:t>-111.5</w:t>
            </w:r>
          </w:p>
        </w:tc>
        <w:tc>
          <w:tcPr>
            <w:tcW w:w="1525" w:type="dxa"/>
            <w:tcBorders>
              <w:top w:val="single" w:sz="6" w:space="0" w:color="auto"/>
              <w:left w:val="single" w:sz="6" w:space="0" w:color="auto"/>
              <w:bottom w:val="single" w:sz="6" w:space="0" w:color="auto"/>
              <w:right w:val="single" w:sz="4" w:space="0" w:color="auto"/>
            </w:tcBorders>
            <w:vAlign w:val="center"/>
          </w:tcPr>
          <w:p w14:paraId="590BB868" w14:textId="075B92C2" w:rsidR="000312E4" w:rsidRPr="009C5807" w:rsidRDefault="000312E4" w:rsidP="000312E4">
            <w:pPr>
              <w:pStyle w:val="TAC"/>
              <w:rPr>
                <w:lang w:eastAsia="ja-JP"/>
              </w:rPr>
            </w:pPr>
            <w:r>
              <w:rPr>
                <w:rFonts w:eastAsia="SimSun" w:hint="eastAsia"/>
                <w:lang w:val="en-US" w:eastAsia="zh-CN"/>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rPr>
                <w:lang w:eastAsia="zh-CN"/>
              </w:rPr>
            </w:pPr>
            <w:r w:rsidRPr="009C5807">
              <w:rPr>
                <w:lang w:eastAsia="zh-CN"/>
              </w:rPr>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 xml:space="preserve">Table 10.1.21.2-3: </w:t>
      </w:r>
      <w:r w:rsidRPr="009C5807">
        <w:rPr>
          <w:rFonts w:ascii="Arial" w:hAnsi="Arial"/>
          <w:b/>
          <w:lang w:eastAsia="zh-CN"/>
        </w:rPr>
        <w:t>SFTD</w:t>
      </w:r>
      <w:r w:rsidRPr="009C5807">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lang w:eastAsia="zh-CN"/>
              </w:rPr>
            </w:pPr>
            <w:r w:rsidRPr="009C5807">
              <w:rPr>
                <w:snapToGrid w:val="0"/>
                <w:lang w:eastAsia="zh-CN"/>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3246930A" w14:textId="77777777" w:rsidR="001F5A79" w:rsidRPr="009C5807" w:rsidRDefault="001F5A79" w:rsidP="001F5A79">
      <w:pPr>
        <w:jc w:val="center"/>
        <w:rPr>
          <w:noProof/>
          <w:lang w:eastAsia="zh-CN"/>
        </w:rPr>
      </w:pPr>
    </w:p>
    <w:p w14:paraId="5883C81D" w14:textId="77777777" w:rsidR="001F5A79" w:rsidRPr="009C5807" w:rsidRDefault="001F5A79" w:rsidP="00B018D8">
      <w:pPr>
        <w:pStyle w:val="Heading4"/>
        <w:rPr>
          <w:lang w:val="en-US" w:eastAsia="zh-CN"/>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inter-frequency neighbour cell</w:t>
      </w:r>
      <w:r w:rsidRPr="009C5807">
        <w:t>.</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 xml:space="preserve">For FR1 PCell, inter frequency neighbour cell </w:t>
      </w:r>
      <w:r w:rsidRPr="009C5807">
        <w:rPr>
          <w:lang w:eastAsia="zh-CN"/>
        </w:rPr>
        <w:t>SFN and frame</w:t>
      </w:r>
      <w:r w:rsidRPr="009C5807">
        <w:t xml:space="preserv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rPr>
          <w:lang w:eastAsia="zh-CN"/>
        </w:rPr>
      </w:pPr>
      <w:r w:rsidRPr="009C5807">
        <w:t>Table 10.1.21.3-1: PCell, inter frequency neighbour 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0312E4" w:rsidRPr="009C5807" w14:paraId="3B14C9DB" w14:textId="77777777" w:rsidTr="00DF3064">
        <w:trPr>
          <w:jc w:val="center"/>
        </w:trPr>
        <w:tc>
          <w:tcPr>
            <w:tcW w:w="1156" w:type="dxa"/>
            <w:tcBorders>
              <w:left w:val="single" w:sz="6" w:space="0" w:color="auto"/>
              <w:right w:val="single" w:sz="6" w:space="0" w:color="auto"/>
            </w:tcBorders>
          </w:tcPr>
          <w:p w14:paraId="28A9ED2A" w14:textId="77777777" w:rsidR="000312E4" w:rsidRPr="009C5807" w:rsidRDefault="000312E4" w:rsidP="000312E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9FC206E" w14:textId="6770CCAD" w:rsidR="000312E4" w:rsidRPr="009C5807"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498" w:type="dxa"/>
            <w:tcBorders>
              <w:top w:val="single" w:sz="6" w:space="0" w:color="auto"/>
              <w:left w:val="single" w:sz="6" w:space="0" w:color="auto"/>
              <w:bottom w:val="single" w:sz="6" w:space="0" w:color="auto"/>
              <w:right w:val="single" w:sz="6" w:space="0" w:color="auto"/>
            </w:tcBorders>
            <w:vAlign w:val="center"/>
          </w:tcPr>
          <w:p w14:paraId="7874C9F7" w14:textId="6D68EC46" w:rsidR="000312E4" w:rsidRPr="009C5807" w:rsidRDefault="000312E4" w:rsidP="000312E4">
            <w:pPr>
              <w:pStyle w:val="TAC"/>
            </w:pPr>
            <w:r>
              <w:rPr>
                <w:rFonts w:eastAsia="SimSun" w:hint="eastAsia"/>
                <w:lang w:val="en-US" w:eastAsia="zh-CN"/>
              </w:rPr>
              <w:t>-114.5</w:t>
            </w:r>
          </w:p>
        </w:tc>
        <w:tc>
          <w:tcPr>
            <w:tcW w:w="1498" w:type="dxa"/>
            <w:tcBorders>
              <w:top w:val="single" w:sz="6" w:space="0" w:color="auto"/>
              <w:left w:val="single" w:sz="6" w:space="0" w:color="auto"/>
              <w:bottom w:val="single" w:sz="6" w:space="0" w:color="auto"/>
              <w:right w:val="single" w:sz="6" w:space="0" w:color="auto"/>
            </w:tcBorders>
            <w:vAlign w:val="center"/>
          </w:tcPr>
          <w:p w14:paraId="3374F6CD" w14:textId="6D3D3B0E" w:rsidR="000312E4" w:rsidRPr="009C5807" w:rsidRDefault="000312E4" w:rsidP="000312E4">
            <w:pPr>
              <w:pStyle w:val="TAC"/>
            </w:pPr>
            <w:r>
              <w:rPr>
                <w:rFonts w:eastAsia="SimSun" w:hint="eastAsia"/>
                <w:lang w:val="en-US" w:eastAsia="zh-CN"/>
              </w:rPr>
              <w:t>-111.5</w:t>
            </w:r>
          </w:p>
        </w:tc>
        <w:tc>
          <w:tcPr>
            <w:tcW w:w="1525" w:type="dxa"/>
            <w:tcBorders>
              <w:top w:val="single" w:sz="6" w:space="0" w:color="auto"/>
              <w:left w:val="single" w:sz="6" w:space="0" w:color="auto"/>
              <w:bottom w:val="single" w:sz="6" w:space="0" w:color="auto"/>
              <w:right w:val="single" w:sz="4" w:space="0" w:color="auto"/>
            </w:tcBorders>
            <w:vAlign w:val="center"/>
          </w:tcPr>
          <w:p w14:paraId="292CE9DF" w14:textId="610F6B37" w:rsidR="000312E4" w:rsidRPr="009C5807" w:rsidRDefault="000312E4" w:rsidP="000312E4">
            <w:pPr>
              <w:pStyle w:val="TAC"/>
              <w:rPr>
                <w:lang w:eastAsia="ja-JP"/>
              </w:rPr>
            </w:pPr>
            <w:r>
              <w:rPr>
                <w:rFonts w:eastAsia="SimSun" w:hint="eastAsia"/>
                <w:lang w:val="en-US" w:eastAsia="zh-CN"/>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lang w:eastAsia="zh-CN"/>
              </w:rPr>
            </w:pPr>
            <w:r w:rsidRPr="009C5807">
              <w:rPr>
                <w:rFonts w:ascii="Arial" w:hAnsi="Arial" w:cs="Arial"/>
                <w:sz w:val="18"/>
                <w:lang w:eastAsia="zh-CN"/>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 xml:space="preserve">Table 10.1.21.3-3: Inter frequency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lang w:eastAsia="zh-CN"/>
              </w:rPr>
            </w:pPr>
            <w:r w:rsidRPr="009C5807">
              <w:rPr>
                <w:snapToGrid w:val="0"/>
                <w:lang w:eastAsia="zh-CN"/>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2F7D9CDE" w14:textId="77777777" w:rsidR="001F5A79" w:rsidRPr="009C5807" w:rsidRDefault="001F5A79" w:rsidP="001F5A79">
      <w:pPr>
        <w:jc w:val="center"/>
        <w:rPr>
          <w:noProof/>
          <w:lang w:eastAsia="zh-CN"/>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lang w:eastAsia="zh-CN"/>
        </w:rPr>
        <w:t>derived</w:t>
      </w:r>
      <w:r w:rsidR="00C32CDC">
        <w:rPr>
          <w:lang w:eastAsia="zh-CN"/>
        </w:rPr>
        <w:t xml:space="preserve"> </w:t>
      </w:r>
      <w:r w:rsidR="00C32CDC">
        <w:rPr>
          <w:rFonts w:hint="eastAsia"/>
          <w:lang w:eastAsia="zh-CN"/>
        </w:rPr>
        <w:t>based</w:t>
      </w:r>
      <w:r w:rsidR="00C32CDC">
        <w:rPr>
          <w:lang w:eastAsia="zh-CN"/>
        </w:rPr>
        <w:t xml:space="preserve"> </w:t>
      </w:r>
      <w:r w:rsidR="00C32CDC">
        <w:rPr>
          <w:rFonts w:hint="eastAsia"/>
          <w:lang w:eastAsia="zh-CN"/>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rPr>
          <w:lang w:eastAsia="zh-CN"/>
        </w:rPr>
      </w:pPr>
      <w:r w:rsidRPr="009C5807">
        <w:t>-</w:t>
      </w:r>
      <w:r w:rsidRPr="009C5807">
        <w:tab/>
      </w:r>
      <w:r w:rsidRPr="009C5807">
        <w:rPr>
          <w:lang w:eastAsia="zh-CN"/>
        </w:rPr>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rPr>
                <w:lang w:eastAsia="zh-CN"/>
              </w:rPr>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rPr>
                <w:lang w:eastAsia="zh-CN"/>
              </w:rPr>
            </w:pPr>
            <w:r w:rsidRPr="009C5807">
              <w:rPr>
                <w:rFonts w:hint="eastAsia"/>
                <w:lang w:eastAsia="zh-CN"/>
              </w:rPr>
              <w:t>1</w:t>
            </w:r>
            <w:r w:rsidRPr="009C5807">
              <w:rPr>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rPr>
                <w:lang w:eastAsia="zh-CN"/>
              </w:rPr>
            </w:pPr>
            <w:r w:rsidRPr="009C5807">
              <w:rPr>
                <w:rFonts w:hint="eastAsia"/>
                <w:lang w:eastAsia="zh-CN"/>
              </w:rPr>
              <w:t>3</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rPr>
                <w:lang w:eastAsia="zh-CN"/>
              </w:rPr>
            </w:pPr>
            <w:r w:rsidRPr="009C5807">
              <w:rPr>
                <w:rFonts w:hint="eastAsia"/>
                <w:lang w:eastAsia="zh-CN"/>
              </w:rPr>
              <w:t>6</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lang w:eastAsia="zh-CN"/>
              </w:rPr>
              <w:t>1</w:t>
            </w:r>
            <w:r w:rsidRPr="009C5807">
              <w:rPr>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lang w:eastAsia="zh-CN"/>
              </w:rPr>
              <w:t>3</w:t>
            </w:r>
            <w:r w:rsidRPr="009C5807">
              <w:rPr>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lang w:eastAsia="zh-CN"/>
              </w:rPr>
              <w:t>6</w:t>
            </w:r>
            <w:r w:rsidRPr="009C5807">
              <w:rPr>
                <w:lang w:eastAsia="zh-CN"/>
              </w:rPr>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rPr>
                <w:lang w:eastAsia="zh-CN"/>
              </w:rPr>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rPr>
                <w:lang w:eastAsia="zh-CN"/>
              </w:rPr>
            </w:pPr>
            <w:r w:rsidRPr="009C5807">
              <w:rPr>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rPr>
                <w:lang w:eastAsia="zh-CN"/>
              </w:rPr>
            </w:pPr>
            <w:r w:rsidRPr="009C5807">
              <w:rPr>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rPr>
                <w:lang w:eastAsia="zh-CN"/>
              </w:rPr>
            </w:pPr>
            <w:r>
              <w:rPr>
                <w:sz w:val="16"/>
                <w:szCs w:val="16"/>
              </w:rPr>
              <w:sym w:font="Symbol" w:char="F0B1"/>
            </w:r>
            <w:r>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rPr>
                <w:lang w:eastAsia="zh-CN"/>
              </w:rPr>
            </w:pPr>
            <w:r>
              <w:rPr>
                <w:sz w:val="16"/>
                <w:szCs w:val="16"/>
              </w:rPr>
              <w:sym w:font="Symbol" w:char="F0B1"/>
            </w:r>
            <w:r>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rPr>
                <w:lang w:eastAsia="zh-CN"/>
              </w:rPr>
            </w:pPr>
            <w:r>
              <w:rPr>
                <w:sz w:val="16"/>
                <w:szCs w:val="16"/>
              </w:rPr>
              <w:sym w:font="Symbol" w:char="F0B1"/>
            </w:r>
            <w:r>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rPr>
                <w:lang w:eastAsia="zh-CN"/>
              </w:rPr>
            </w:pPr>
            <w:r>
              <w:rPr>
                <w:sz w:val="16"/>
                <w:szCs w:val="16"/>
              </w:rPr>
              <w:sym w:font="Symbol" w:char="F0B1"/>
            </w:r>
            <w:r>
              <w:rPr>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rPr>
                <w:lang w:eastAsia="zh-CN"/>
              </w:rPr>
            </w:pPr>
            <w:r>
              <w:rPr>
                <w:sz w:val="16"/>
                <w:szCs w:val="16"/>
              </w:rPr>
              <w:sym w:font="Symbol" w:char="F0B1"/>
            </w:r>
            <w:r>
              <w:rPr>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rPr>
                <w:lang w:eastAsia="zh-CN"/>
              </w:rPr>
            </w:pPr>
            <w:r>
              <w:rPr>
                <w:sz w:val="16"/>
                <w:szCs w:val="16"/>
              </w:rPr>
              <w:sym w:font="Symbol" w:char="F0B1"/>
            </w:r>
            <w:r>
              <w:rPr>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2E51C475"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rPr>
                <w:lang w:eastAsia="zh-CN"/>
              </w:rPr>
            </w:pPr>
            <w:r w:rsidRPr="009C5807">
              <w:rPr>
                <w:rFonts w:hint="eastAsia"/>
                <w:lang w:eastAsia="zh-CN"/>
              </w:rPr>
              <w:t>N</w:t>
            </w:r>
            <w:r w:rsidRPr="009C5807">
              <w:rPr>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lang w:eastAsia="zh-CN"/>
        </w:rPr>
        <w:t xml:space="preserve"> </w:t>
      </w:r>
      <w:r w:rsidR="00C32CDC">
        <w:rPr>
          <w:lang w:eastAsia="zh-CN"/>
        </w:rPr>
        <w:t>UE shall scale the measured CLI-RSSI to report a nominal RSSI equivalent to 6RB measurement</w:t>
      </w:r>
      <w:r w:rsidR="00C32CDC" w:rsidRPr="00C07FC4">
        <w:t xml:space="preserve"> </w:t>
      </w:r>
      <w:r w:rsidR="00C32CDC" w:rsidRPr="00C07FC4">
        <w:rPr>
          <w:lang w:eastAsia="zh-CN"/>
        </w:rPr>
        <w:t>with 15kHz SCS</w:t>
      </w:r>
      <w:r w:rsidR="00C32CDC">
        <w:rPr>
          <w:lang w:eastAsia="zh-CN"/>
        </w:rPr>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lang w:eastAsia="zh-CN"/>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3E53968E" w:rsidR="0072518D" w:rsidRDefault="005F67F3" w:rsidP="0072518D">
      <w:pPr>
        <w:rPr>
          <w:lang w:eastAsia="zh-CN"/>
        </w:rPr>
      </w:pPr>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300858CF" w:rsidR="00160D04" w:rsidRPr="007D085D" w:rsidRDefault="005D086C" w:rsidP="00160D04">
      <w:pPr>
        <w:rPr>
          <w:rFonts w:eastAsia="SimSun"/>
        </w:rPr>
      </w:pPr>
      <w:r w:rsidRPr="007D085D">
        <w:rPr>
          <w:rFonts w:eastAsia="SimSun"/>
        </w:rPr>
        <w:t>X is defined in Table 10.1.23.2-</w:t>
      </w:r>
      <w:r>
        <w:rPr>
          <w:rFonts w:eastAsia="SimSun" w:hint="eastAsia"/>
          <w:lang w:eastAsia="zh-CN"/>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4B43C9C7" w:rsidR="00160D04" w:rsidRPr="007D085D" w:rsidRDefault="005D086C" w:rsidP="00160D04">
      <w:pPr>
        <w:rPr>
          <w:rFonts w:eastAsia="SimSun"/>
        </w:rPr>
      </w:pPr>
      <w:r w:rsidRPr="007D085D">
        <w:rPr>
          <w:rFonts w:eastAsia="SimSun"/>
        </w:rPr>
        <w:t>X is defined in Table 10.1.23.2-</w:t>
      </w:r>
      <w:r>
        <w:rPr>
          <w:rFonts w:eastAsia="SimSun" w:hint="eastAsia"/>
          <w:lang w:eastAsia="zh-CN"/>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264F7A68" w:rsidR="005D086C" w:rsidRDefault="00F72E7B" w:rsidP="0072518D">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E06F28B" w:rsidR="00060B2A" w:rsidRDefault="005D086C" w:rsidP="005D086C">
      <w:pPr>
        <w:pStyle w:val="B10"/>
      </w:pPr>
      <w:r>
        <w:t>-</w:t>
      </w:r>
      <w:r>
        <w:tab/>
      </w:r>
      <w:r w:rsidR="00060B2A">
        <w:t>Z is defined in Table 10.1.23.2-5 for FR1 and Table 10.1.23.2-6 for FR2, respectively.</w:t>
      </w:r>
    </w:p>
    <w:p w14:paraId="7B938DB1" w14:textId="66AFBF47" w:rsidR="005F67F3" w:rsidRDefault="005F67F3" w:rsidP="005D086C">
      <w:pPr>
        <w:pStyle w:val="B10"/>
      </w:pPr>
      <w:r>
        <w:t>-</w:t>
      </w:r>
      <w:r>
        <w:tab/>
      </w:r>
      <w:r w:rsidRPr="007618C5">
        <w:t>Δ is zero for single PFL, and is defined in Table 10.1.23.2-5a for FR1 and Table 10.1.23.2-6a for FR2, respectively, for dual PFL.</w:t>
      </w:r>
    </w:p>
    <w:p w14:paraId="181EE669" w14:textId="2C8329DC" w:rsidR="005D086C" w:rsidRDefault="00EC132E" w:rsidP="005D086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00933B63" w:rsidRPr="00C815D2">
        <w:rPr>
          <w:rFonts w:hint="eastAsia"/>
          <w:bCs/>
          <w:lang w:eastAsia="zh-CN"/>
        </w:rPr>
        <w:t xml:space="preserve">of </w:t>
      </w:r>
      <w:r w:rsidR="00933B63" w:rsidRPr="00C815D2">
        <w:rPr>
          <w:rFonts w:eastAsia="Malgun Gothic"/>
          <w:bCs/>
        </w:rPr>
        <w:t>Y+Z</w:t>
      </w:r>
      <w:r w:rsidR="00933B63">
        <w:rPr>
          <w:rFonts w:eastAsia="Malgun Gothic"/>
          <w:bCs/>
        </w:rPr>
        <w:t>+</w:t>
      </w:r>
      <w:r w:rsidR="00933B63"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11" w:name="OLE_LINK41"/>
      <w:bookmarkStart w:id="12" w:name="OLE_LINK42"/>
      <w:r>
        <w:rPr>
          <w:rFonts w:eastAsia="Malgun Gothic"/>
          <w:bCs/>
        </w:rPr>
        <w:t>+</w:t>
      </w:r>
      <w:r w:rsidRPr="00C97FD2">
        <w:t>Δ</w:t>
      </w:r>
      <w:bookmarkEnd w:id="11"/>
      <w:bookmarkEnd w:id="12"/>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62A5356A" w14:textId="77777777" w:rsidR="00060B2A" w:rsidRPr="000C792B" w:rsidRDefault="00060B2A" w:rsidP="00224E82">
            <w:pPr>
              <w:pStyle w:val="TAH"/>
              <w:rPr>
                <w:lang w:eastAsia="zh-CN"/>
              </w:rPr>
            </w:pPr>
            <w:r w:rsidRPr="000C792B">
              <w:rPr>
                <w:lang w:eastAsia="zh-CN"/>
              </w:rPr>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7B3F04C"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rPr>
                <w:lang w:eastAsia="zh-CN"/>
              </w:rPr>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rPr>
                <w:lang w:eastAsia="zh-CN"/>
              </w:rPr>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F72E7B" w:rsidRPr="000C792B" w14:paraId="0110C954" w14:textId="77777777" w:rsidTr="00255306">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7A9F99F8" w:rsidR="00F72E7B" w:rsidRPr="000C792B" w:rsidRDefault="00F72E7B" w:rsidP="00F72E7B">
            <w:pPr>
              <w:pStyle w:val="TAC"/>
              <w:rPr>
                <w:lang w:eastAsia="zh-CN"/>
              </w:rPr>
            </w:pPr>
            <w:r w:rsidRPr="000C792B">
              <w:rPr>
                <w:lang w:eastAsia="zh-CN"/>
              </w:rPr>
              <w:t>132</w:t>
            </w:r>
          </w:p>
        </w:tc>
        <w:tc>
          <w:tcPr>
            <w:tcW w:w="1163" w:type="dxa"/>
            <w:vMerge w:val="restart"/>
            <w:vAlign w:val="center"/>
          </w:tcPr>
          <w:p w14:paraId="4D0DCD39" w14:textId="77777777" w:rsidR="00F72E7B" w:rsidRPr="000C792B" w:rsidRDefault="00F72E7B" w:rsidP="00F72E7B">
            <w:pPr>
              <w:pStyle w:val="TAC"/>
            </w:pPr>
            <w:r w:rsidRPr="000C792B">
              <w:t>(PRS Ês/Iot)</w:t>
            </w:r>
            <w:r w:rsidRPr="000C792B">
              <w:rPr>
                <w:vertAlign w:val="subscript"/>
              </w:rPr>
              <w:t xml:space="preserve">ref </w:t>
            </w:r>
            <w:r w:rsidRPr="000C792B">
              <w:t>≥-6dB</w:t>
            </w:r>
          </w:p>
          <w:p w14:paraId="2586CFE9" w14:textId="77777777" w:rsidR="00F72E7B" w:rsidRPr="000C792B" w:rsidRDefault="00F72E7B" w:rsidP="00F72E7B">
            <w:pPr>
              <w:pStyle w:val="TAC"/>
            </w:pPr>
          </w:p>
          <w:p w14:paraId="3FE2ED12" w14:textId="77777777" w:rsidR="00F72E7B" w:rsidRPr="000C792B" w:rsidRDefault="00F72E7B" w:rsidP="00F72E7B">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F72E7B" w:rsidRPr="000C792B" w:rsidRDefault="00F72E7B" w:rsidP="00F72E7B">
            <w:pPr>
              <w:pStyle w:val="TAC"/>
              <w:rPr>
                <w:lang w:val="sv-SE" w:eastAsia="zh-CN"/>
              </w:rPr>
            </w:pPr>
            <w:r w:rsidRPr="000C792B">
              <w:rPr>
                <w:lang w:val="sv-SE" w:eastAsia="zh-CN"/>
              </w:rPr>
              <w:t>15</w:t>
            </w:r>
          </w:p>
        </w:tc>
        <w:tc>
          <w:tcPr>
            <w:tcW w:w="1134" w:type="dxa"/>
            <w:vMerge w:val="restart"/>
            <w:vAlign w:val="center"/>
            <w:hideMark/>
          </w:tcPr>
          <w:p w14:paraId="4107EA6E" w14:textId="29C67767" w:rsidR="00F72E7B" w:rsidRPr="000C792B" w:rsidRDefault="00F72E7B" w:rsidP="00F72E7B">
            <w:pPr>
              <w:pStyle w:val="TAC"/>
            </w:pPr>
            <w:r w:rsidRPr="000C792B">
              <w:t>≥ 24</w:t>
            </w:r>
          </w:p>
        </w:tc>
        <w:tc>
          <w:tcPr>
            <w:tcW w:w="1367" w:type="dxa"/>
            <w:vMerge w:val="restart"/>
            <w:vAlign w:val="center"/>
            <w:hideMark/>
          </w:tcPr>
          <w:p w14:paraId="67B964FC" w14:textId="407D6532"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D02504" w14:textId="77777777" w:rsidR="00F72E7B" w:rsidRDefault="00F72E7B" w:rsidP="00F72E7B">
            <w:pPr>
              <w:pStyle w:val="TAC"/>
              <w:rPr>
                <w:szCs w:val="18"/>
              </w:rPr>
            </w:pPr>
            <w:r>
              <w:rPr>
                <w:szCs w:val="18"/>
              </w:rPr>
              <w:t>NR_FDD_FR1_A, NR_TDD_FR1_A,</w:t>
            </w:r>
          </w:p>
          <w:p w14:paraId="6F88A296" w14:textId="1F29082F"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217AF43" w:rsidR="00F72E7B" w:rsidRPr="000C792B" w:rsidRDefault="00F72E7B" w:rsidP="00F72E7B">
            <w:pPr>
              <w:pStyle w:val="TAC"/>
            </w:pPr>
            <w:r>
              <w:t>-127</w:t>
            </w:r>
          </w:p>
        </w:tc>
        <w:tc>
          <w:tcPr>
            <w:tcW w:w="1275" w:type="dxa"/>
            <w:vAlign w:val="center"/>
            <w:hideMark/>
          </w:tcPr>
          <w:p w14:paraId="07AC8902" w14:textId="77777777" w:rsidR="00F72E7B" w:rsidRPr="000C792B" w:rsidRDefault="00F72E7B" w:rsidP="00F72E7B">
            <w:pPr>
              <w:pStyle w:val="TAC"/>
              <w:rPr>
                <w:lang w:eastAsia="zh-CN"/>
              </w:rPr>
            </w:pPr>
            <w:r w:rsidRPr="000C792B">
              <w:rPr>
                <w:lang w:eastAsia="zh-CN"/>
              </w:rPr>
              <w:t>-50</w:t>
            </w:r>
          </w:p>
        </w:tc>
      </w:tr>
      <w:tr w:rsidR="00F72E7B" w:rsidRPr="000C792B" w14:paraId="5B560500"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F72E7B" w:rsidRPr="000C792B" w:rsidRDefault="00F72E7B" w:rsidP="00F72E7B">
            <w:pPr>
              <w:pStyle w:val="TAC"/>
              <w:rPr>
                <w:lang w:eastAsia="zh-CN"/>
              </w:rPr>
            </w:pPr>
          </w:p>
        </w:tc>
        <w:tc>
          <w:tcPr>
            <w:tcW w:w="1163" w:type="dxa"/>
            <w:vMerge/>
            <w:vAlign w:val="center"/>
            <w:hideMark/>
          </w:tcPr>
          <w:p w14:paraId="648386B0" w14:textId="77777777" w:rsidR="00F72E7B" w:rsidRPr="000C792B" w:rsidRDefault="00F72E7B" w:rsidP="00F72E7B">
            <w:pPr>
              <w:pStyle w:val="TAC"/>
              <w:rPr>
                <w:lang w:val="sv-SE"/>
              </w:rPr>
            </w:pPr>
          </w:p>
        </w:tc>
        <w:tc>
          <w:tcPr>
            <w:tcW w:w="992" w:type="dxa"/>
            <w:vMerge/>
            <w:vAlign w:val="center"/>
            <w:hideMark/>
          </w:tcPr>
          <w:p w14:paraId="24D2FC4F" w14:textId="77777777" w:rsidR="00F72E7B" w:rsidRPr="000C792B" w:rsidRDefault="00F72E7B" w:rsidP="00F72E7B">
            <w:pPr>
              <w:pStyle w:val="TAC"/>
              <w:rPr>
                <w:lang w:val="sv-SE" w:eastAsia="zh-CN"/>
              </w:rPr>
            </w:pPr>
          </w:p>
        </w:tc>
        <w:tc>
          <w:tcPr>
            <w:tcW w:w="1134" w:type="dxa"/>
            <w:vMerge/>
            <w:vAlign w:val="center"/>
            <w:hideMark/>
          </w:tcPr>
          <w:p w14:paraId="4D262B87" w14:textId="77777777" w:rsidR="00F72E7B" w:rsidRPr="000C792B" w:rsidRDefault="00F72E7B" w:rsidP="00F72E7B">
            <w:pPr>
              <w:pStyle w:val="TAC"/>
            </w:pPr>
          </w:p>
        </w:tc>
        <w:tc>
          <w:tcPr>
            <w:tcW w:w="1367" w:type="dxa"/>
            <w:vMerge/>
            <w:vAlign w:val="center"/>
            <w:hideMark/>
          </w:tcPr>
          <w:p w14:paraId="4C60C92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1E360C22"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1AB821E" w:rsidR="00F72E7B" w:rsidRPr="000C792B" w:rsidRDefault="00F72E7B" w:rsidP="00F72E7B">
            <w:pPr>
              <w:pStyle w:val="TAC"/>
            </w:pPr>
            <w:r>
              <w:t>-126.5</w:t>
            </w:r>
          </w:p>
        </w:tc>
        <w:tc>
          <w:tcPr>
            <w:tcW w:w="1275" w:type="dxa"/>
            <w:hideMark/>
          </w:tcPr>
          <w:p w14:paraId="64884899" w14:textId="77777777" w:rsidR="00F72E7B" w:rsidRPr="000C792B" w:rsidRDefault="00F72E7B" w:rsidP="00F72E7B">
            <w:pPr>
              <w:pStyle w:val="TAC"/>
            </w:pPr>
            <w:r w:rsidRPr="000C792B">
              <w:rPr>
                <w:lang w:eastAsia="zh-CN"/>
              </w:rPr>
              <w:t>-50</w:t>
            </w:r>
          </w:p>
        </w:tc>
      </w:tr>
      <w:tr w:rsidR="00F72E7B" w:rsidRPr="000C792B" w14:paraId="11BF05BD"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F72E7B" w:rsidRPr="000C792B" w:rsidRDefault="00F72E7B" w:rsidP="00F72E7B">
            <w:pPr>
              <w:pStyle w:val="TAC"/>
              <w:rPr>
                <w:lang w:eastAsia="zh-CN"/>
              </w:rPr>
            </w:pPr>
          </w:p>
        </w:tc>
        <w:tc>
          <w:tcPr>
            <w:tcW w:w="1163" w:type="dxa"/>
            <w:vMerge/>
            <w:vAlign w:val="center"/>
            <w:hideMark/>
          </w:tcPr>
          <w:p w14:paraId="4ADB652E" w14:textId="77777777" w:rsidR="00F72E7B" w:rsidRPr="000C792B" w:rsidRDefault="00F72E7B" w:rsidP="00F72E7B">
            <w:pPr>
              <w:pStyle w:val="TAC"/>
              <w:rPr>
                <w:lang w:val="sv-SE"/>
              </w:rPr>
            </w:pPr>
          </w:p>
        </w:tc>
        <w:tc>
          <w:tcPr>
            <w:tcW w:w="992" w:type="dxa"/>
            <w:vMerge/>
            <w:vAlign w:val="center"/>
            <w:hideMark/>
          </w:tcPr>
          <w:p w14:paraId="5DC5831B" w14:textId="77777777" w:rsidR="00F72E7B" w:rsidRPr="000C792B" w:rsidRDefault="00F72E7B" w:rsidP="00F72E7B">
            <w:pPr>
              <w:pStyle w:val="TAC"/>
              <w:rPr>
                <w:lang w:val="sv-SE" w:eastAsia="zh-CN"/>
              </w:rPr>
            </w:pPr>
          </w:p>
        </w:tc>
        <w:tc>
          <w:tcPr>
            <w:tcW w:w="1134" w:type="dxa"/>
            <w:vMerge/>
            <w:vAlign w:val="center"/>
            <w:hideMark/>
          </w:tcPr>
          <w:p w14:paraId="7D438423" w14:textId="77777777" w:rsidR="00F72E7B" w:rsidRPr="000C792B" w:rsidRDefault="00F72E7B" w:rsidP="00F72E7B">
            <w:pPr>
              <w:pStyle w:val="TAC"/>
            </w:pPr>
          </w:p>
        </w:tc>
        <w:tc>
          <w:tcPr>
            <w:tcW w:w="1367" w:type="dxa"/>
            <w:vMerge/>
            <w:vAlign w:val="center"/>
            <w:hideMark/>
          </w:tcPr>
          <w:p w14:paraId="2231310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28FC7716"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5BAB9E80" w:rsidR="00F72E7B" w:rsidRPr="000C792B" w:rsidRDefault="00F72E7B" w:rsidP="00F72E7B">
            <w:pPr>
              <w:pStyle w:val="TAC"/>
            </w:pPr>
            <w:r>
              <w:t>-126</w:t>
            </w:r>
          </w:p>
        </w:tc>
        <w:tc>
          <w:tcPr>
            <w:tcW w:w="1275" w:type="dxa"/>
            <w:hideMark/>
          </w:tcPr>
          <w:p w14:paraId="76B4D0E6" w14:textId="77777777" w:rsidR="00F72E7B" w:rsidRPr="000C792B" w:rsidRDefault="00F72E7B" w:rsidP="00F72E7B">
            <w:pPr>
              <w:pStyle w:val="TAC"/>
            </w:pPr>
            <w:r w:rsidRPr="000C792B">
              <w:rPr>
                <w:lang w:eastAsia="zh-CN"/>
              </w:rPr>
              <w:t>-50</w:t>
            </w:r>
          </w:p>
        </w:tc>
      </w:tr>
      <w:tr w:rsidR="00F72E7B" w:rsidRPr="000C792B" w14:paraId="32349159"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F72E7B" w:rsidRPr="000C792B" w:rsidRDefault="00F72E7B" w:rsidP="00F72E7B">
            <w:pPr>
              <w:pStyle w:val="TAC"/>
              <w:rPr>
                <w:lang w:eastAsia="zh-CN"/>
              </w:rPr>
            </w:pPr>
          </w:p>
        </w:tc>
        <w:tc>
          <w:tcPr>
            <w:tcW w:w="1163" w:type="dxa"/>
            <w:vMerge/>
            <w:vAlign w:val="center"/>
            <w:hideMark/>
          </w:tcPr>
          <w:p w14:paraId="3FDCB326" w14:textId="77777777" w:rsidR="00F72E7B" w:rsidRPr="000C792B" w:rsidRDefault="00F72E7B" w:rsidP="00F72E7B">
            <w:pPr>
              <w:pStyle w:val="TAC"/>
              <w:rPr>
                <w:lang w:val="sv-SE"/>
              </w:rPr>
            </w:pPr>
          </w:p>
        </w:tc>
        <w:tc>
          <w:tcPr>
            <w:tcW w:w="992" w:type="dxa"/>
            <w:vMerge/>
            <w:vAlign w:val="center"/>
            <w:hideMark/>
          </w:tcPr>
          <w:p w14:paraId="10D17CEB" w14:textId="77777777" w:rsidR="00F72E7B" w:rsidRPr="000C792B" w:rsidRDefault="00F72E7B" w:rsidP="00F72E7B">
            <w:pPr>
              <w:pStyle w:val="TAC"/>
              <w:rPr>
                <w:lang w:val="sv-SE" w:eastAsia="zh-CN"/>
              </w:rPr>
            </w:pPr>
          </w:p>
        </w:tc>
        <w:tc>
          <w:tcPr>
            <w:tcW w:w="1134" w:type="dxa"/>
            <w:vMerge/>
            <w:vAlign w:val="center"/>
            <w:hideMark/>
          </w:tcPr>
          <w:p w14:paraId="4FB1FB1E" w14:textId="77777777" w:rsidR="00F72E7B" w:rsidRPr="000C792B" w:rsidRDefault="00F72E7B" w:rsidP="00F72E7B">
            <w:pPr>
              <w:pStyle w:val="TAC"/>
            </w:pPr>
          </w:p>
        </w:tc>
        <w:tc>
          <w:tcPr>
            <w:tcW w:w="1367" w:type="dxa"/>
            <w:vMerge/>
            <w:vAlign w:val="center"/>
            <w:hideMark/>
          </w:tcPr>
          <w:p w14:paraId="79FB8D2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2BE5535F"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61EC7A07" w:rsidR="00F72E7B" w:rsidRPr="000C792B" w:rsidRDefault="00F72E7B" w:rsidP="00F72E7B">
            <w:pPr>
              <w:pStyle w:val="TAC"/>
            </w:pPr>
            <w:r>
              <w:t>-125.5</w:t>
            </w:r>
          </w:p>
        </w:tc>
        <w:tc>
          <w:tcPr>
            <w:tcW w:w="1275" w:type="dxa"/>
            <w:hideMark/>
          </w:tcPr>
          <w:p w14:paraId="6465D8A1" w14:textId="77777777" w:rsidR="00F72E7B" w:rsidRPr="000C792B" w:rsidRDefault="00F72E7B" w:rsidP="00F72E7B">
            <w:pPr>
              <w:pStyle w:val="TAC"/>
            </w:pPr>
            <w:r w:rsidRPr="000C792B">
              <w:rPr>
                <w:lang w:eastAsia="zh-CN"/>
              </w:rPr>
              <w:t>-50</w:t>
            </w:r>
          </w:p>
        </w:tc>
      </w:tr>
      <w:tr w:rsidR="00F72E7B" w:rsidRPr="000C792B" w14:paraId="1DF31E68"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F72E7B" w:rsidRPr="000C792B" w:rsidRDefault="00F72E7B" w:rsidP="00F72E7B">
            <w:pPr>
              <w:pStyle w:val="TAC"/>
              <w:rPr>
                <w:lang w:eastAsia="zh-CN"/>
              </w:rPr>
            </w:pPr>
          </w:p>
        </w:tc>
        <w:tc>
          <w:tcPr>
            <w:tcW w:w="1163" w:type="dxa"/>
            <w:vMerge/>
            <w:vAlign w:val="center"/>
            <w:hideMark/>
          </w:tcPr>
          <w:p w14:paraId="3FF59390" w14:textId="77777777" w:rsidR="00F72E7B" w:rsidRPr="000C792B" w:rsidRDefault="00F72E7B" w:rsidP="00F72E7B">
            <w:pPr>
              <w:pStyle w:val="TAC"/>
              <w:rPr>
                <w:lang w:val="sv-SE"/>
              </w:rPr>
            </w:pPr>
          </w:p>
        </w:tc>
        <w:tc>
          <w:tcPr>
            <w:tcW w:w="992" w:type="dxa"/>
            <w:vMerge/>
            <w:vAlign w:val="center"/>
            <w:hideMark/>
          </w:tcPr>
          <w:p w14:paraId="4B2ACB30" w14:textId="77777777" w:rsidR="00F72E7B" w:rsidRPr="000C792B" w:rsidRDefault="00F72E7B" w:rsidP="00F72E7B">
            <w:pPr>
              <w:pStyle w:val="TAC"/>
              <w:rPr>
                <w:lang w:val="sv-SE" w:eastAsia="zh-CN"/>
              </w:rPr>
            </w:pPr>
          </w:p>
        </w:tc>
        <w:tc>
          <w:tcPr>
            <w:tcW w:w="1134" w:type="dxa"/>
            <w:vMerge/>
            <w:vAlign w:val="center"/>
            <w:hideMark/>
          </w:tcPr>
          <w:p w14:paraId="43C1BC0A" w14:textId="77777777" w:rsidR="00F72E7B" w:rsidRPr="000C792B" w:rsidRDefault="00F72E7B" w:rsidP="00F72E7B">
            <w:pPr>
              <w:pStyle w:val="TAC"/>
            </w:pPr>
          </w:p>
        </w:tc>
        <w:tc>
          <w:tcPr>
            <w:tcW w:w="1367" w:type="dxa"/>
            <w:vMerge/>
            <w:vAlign w:val="center"/>
            <w:hideMark/>
          </w:tcPr>
          <w:p w14:paraId="7A57B00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266BB257"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8123D1A" w:rsidR="00F72E7B" w:rsidRPr="000C792B" w:rsidRDefault="00F72E7B" w:rsidP="00F72E7B">
            <w:pPr>
              <w:pStyle w:val="TAC"/>
            </w:pPr>
            <w:r>
              <w:t>-125</w:t>
            </w:r>
          </w:p>
        </w:tc>
        <w:tc>
          <w:tcPr>
            <w:tcW w:w="1275" w:type="dxa"/>
            <w:hideMark/>
          </w:tcPr>
          <w:p w14:paraId="12F00B6D" w14:textId="77777777" w:rsidR="00F72E7B" w:rsidRPr="000C792B" w:rsidRDefault="00F72E7B" w:rsidP="00F72E7B">
            <w:pPr>
              <w:pStyle w:val="TAC"/>
            </w:pPr>
            <w:r w:rsidRPr="000C792B">
              <w:rPr>
                <w:lang w:eastAsia="zh-CN"/>
              </w:rPr>
              <w:t>-50</w:t>
            </w:r>
          </w:p>
        </w:tc>
      </w:tr>
      <w:tr w:rsidR="00F72E7B" w:rsidRPr="000C792B" w14:paraId="7A81939F"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F72E7B" w:rsidRPr="000C792B" w:rsidRDefault="00F72E7B" w:rsidP="00F72E7B">
            <w:pPr>
              <w:pStyle w:val="TAC"/>
              <w:rPr>
                <w:lang w:eastAsia="zh-CN"/>
              </w:rPr>
            </w:pPr>
          </w:p>
        </w:tc>
        <w:tc>
          <w:tcPr>
            <w:tcW w:w="1163" w:type="dxa"/>
            <w:vMerge/>
            <w:vAlign w:val="center"/>
            <w:hideMark/>
          </w:tcPr>
          <w:p w14:paraId="09C02E37" w14:textId="77777777" w:rsidR="00F72E7B" w:rsidRPr="000C792B" w:rsidRDefault="00F72E7B" w:rsidP="00F72E7B">
            <w:pPr>
              <w:pStyle w:val="TAC"/>
              <w:rPr>
                <w:lang w:val="sv-SE"/>
              </w:rPr>
            </w:pPr>
          </w:p>
        </w:tc>
        <w:tc>
          <w:tcPr>
            <w:tcW w:w="992" w:type="dxa"/>
            <w:vMerge/>
            <w:vAlign w:val="center"/>
            <w:hideMark/>
          </w:tcPr>
          <w:p w14:paraId="2CB99866" w14:textId="77777777" w:rsidR="00F72E7B" w:rsidRPr="000C792B" w:rsidRDefault="00F72E7B" w:rsidP="00F72E7B">
            <w:pPr>
              <w:pStyle w:val="TAC"/>
              <w:rPr>
                <w:lang w:val="sv-SE" w:eastAsia="zh-CN"/>
              </w:rPr>
            </w:pPr>
          </w:p>
        </w:tc>
        <w:tc>
          <w:tcPr>
            <w:tcW w:w="1134" w:type="dxa"/>
            <w:vMerge/>
            <w:vAlign w:val="center"/>
            <w:hideMark/>
          </w:tcPr>
          <w:p w14:paraId="67183F2B" w14:textId="77777777" w:rsidR="00F72E7B" w:rsidRPr="000C792B" w:rsidRDefault="00F72E7B" w:rsidP="00F72E7B">
            <w:pPr>
              <w:pStyle w:val="TAC"/>
            </w:pPr>
          </w:p>
        </w:tc>
        <w:tc>
          <w:tcPr>
            <w:tcW w:w="1367" w:type="dxa"/>
            <w:vMerge/>
            <w:vAlign w:val="center"/>
            <w:hideMark/>
          </w:tcPr>
          <w:p w14:paraId="283C44B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4607E1E5"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7EBEF11F" w:rsidR="00F72E7B" w:rsidRPr="000C792B" w:rsidRDefault="00F72E7B" w:rsidP="00F72E7B">
            <w:pPr>
              <w:pStyle w:val="TAC"/>
            </w:pPr>
            <w:r>
              <w:t>-124.5</w:t>
            </w:r>
          </w:p>
        </w:tc>
        <w:tc>
          <w:tcPr>
            <w:tcW w:w="1275" w:type="dxa"/>
            <w:hideMark/>
          </w:tcPr>
          <w:p w14:paraId="4A716020" w14:textId="77777777" w:rsidR="00F72E7B" w:rsidRPr="000C792B" w:rsidRDefault="00F72E7B" w:rsidP="00F72E7B">
            <w:pPr>
              <w:pStyle w:val="TAC"/>
            </w:pPr>
            <w:r w:rsidRPr="000C792B">
              <w:rPr>
                <w:lang w:eastAsia="zh-CN"/>
              </w:rPr>
              <w:t>-50</w:t>
            </w:r>
          </w:p>
        </w:tc>
      </w:tr>
      <w:tr w:rsidR="00F72E7B" w:rsidRPr="000C792B" w14:paraId="16BB27BE"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F72E7B" w:rsidRPr="000C792B" w:rsidRDefault="00F72E7B" w:rsidP="00F72E7B">
            <w:pPr>
              <w:pStyle w:val="TAC"/>
              <w:rPr>
                <w:lang w:eastAsia="zh-CN"/>
              </w:rPr>
            </w:pPr>
          </w:p>
        </w:tc>
        <w:tc>
          <w:tcPr>
            <w:tcW w:w="1163" w:type="dxa"/>
            <w:vMerge/>
            <w:vAlign w:val="center"/>
            <w:hideMark/>
          </w:tcPr>
          <w:p w14:paraId="75D45FB7" w14:textId="77777777" w:rsidR="00F72E7B" w:rsidRPr="000C792B" w:rsidRDefault="00F72E7B" w:rsidP="00F72E7B">
            <w:pPr>
              <w:pStyle w:val="TAC"/>
              <w:rPr>
                <w:lang w:val="sv-SE"/>
              </w:rPr>
            </w:pPr>
          </w:p>
        </w:tc>
        <w:tc>
          <w:tcPr>
            <w:tcW w:w="992" w:type="dxa"/>
            <w:vMerge/>
            <w:vAlign w:val="center"/>
            <w:hideMark/>
          </w:tcPr>
          <w:p w14:paraId="6F68E51E" w14:textId="77777777" w:rsidR="00F72E7B" w:rsidRPr="000C792B" w:rsidRDefault="00F72E7B" w:rsidP="00F72E7B">
            <w:pPr>
              <w:pStyle w:val="TAC"/>
              <w:rPr>
                <w:lang w:val="sv-SE" w:eastAsia="zh-CN"/>
              </w:rPr>
            </w:pPr>
          </w:p>
        </w:tc>
        <w:tc>
          <w:tcPr>
            <w:tcW w:w="1134" w:type="dxa"/>
            <w:vMerge/>
            <w:vAlign w:val="center"/>
            <w:hideMark/>
          </w:tcPr>
          <w:p w14:paraId="262A90A2" w14:textId="77777777" w:rsidR="00F72E7B" w:rsidRPr="000C792B" w:rsidRDefault="00F72E7B" w:rsidP="00F72E7B">
            <w:pPr>
              <w:pStyle w:val="TAC"/>
            </w:pPr>
          </w:p>
        </w:tc>
        <w:tc>
          <w:tcPr>
            <w:tcW w:w="1367" w:type="dxa"/>
            <w:vMerge/>
            <w:vAlign w:val="center"/>
            <w:hideMark/>
          </w:tcPr>
          <w:p w14:paraId="49FB5D8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2AB3ABFD"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E353AED" w:rsidR="00F72E7B" w:rsidRPr="000C792B" w:rsidRDefault="00F72E7B" w:rsidP="00F72E7B">
            <w:pPr>
              <w:pStyle w:val="TAC"/>
            </w:pPr>
            <w:r>
              <w:t>-124</w:t>
            </w:r>
          </w:p>
        </w:tc>
        <w:tc>
          <w:tcPr>
            <w:tcW w:w="1275" w:type="dxa"/>
            <w:hideMark/>
          </w:tcPr>
          <w:p w14:paraId="19B38327" w14:textId="77777777" w:rsidR="00F72E7B" w:rsidRPr="000C792B" w:rsidRDefault="00F72E7B" w:rsidP="00F72E7B">
            <w:pPr>
              <w:pStyle w:val="TAC"/>
            </w:pPr>
            <w:r w:rsidRPr="000C792B">
              <w:rPr>
                <w:lang w:eastAsia="zh-CN"/>
              </w:rPr>
              <w:t>-50</w:t>
            </w:r>
          </w:p>
        </w:tc>
      </w:tr>
      <w:tr w:rsidR="00F72E7B" w:rsidRPr="000C792B" w14:paraId="23BBFFDE"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24F05CD2" w14:textId="77777777" w:rsidR="00F72E7B" w:rsidRPr="000C792B" w:rsidRDefault="00F72E7B" w:rsidP="00F72E7B">
            <w:pPr>
              <w:pStyle w:val="TAC"/>
              <w:rPr>
                <w:lang w:eastAsia="zh-CN"/>
              </w:rPr>
            </w:pPr>
          </w:p>
        </w:tc>
        <w:tc>
          <w:tcPr>
            <w:tcW w:w="1163" w:type="dxa"/>
            <w:vMerge/>
            <w:vAlign w:val="center"/>
            <w:hideMark/>
          </w:tcPr>
          <w:p w14:paraId="3425B1FE" w14:textId="77777777" w:rsidR="00F72E7B" w:rsidRPr="000C792B" w:rsidRDefault="00F72E7B" w:rsidP="00F72E7B">
            <w:pPr>
              <w:pStyle w:val="TAC"/>
              <w:rPr>
                <w:lang w:val="sv-SE"/>
              </w:rPr>
            </w:pPr>
          </w:p>
        </w:tc>
        <w:tc>
          <w:tcPr>
            <w:tcW w:w="992" w:type="dxa"/>
            <w:vMerge/>
            <w:vAlign w:val="center"/>
            <w:hideMark/>
          </w:tcPr>
          <w:p w14:paraId="252A1E9D" w14:textId="77777777" w:rsidR="00F72E7B" w:rsidRPr="000C792B" w:rsidRDefault="00F72E7B" w:rsidP="00F72E7B">
            <w:pPr>
              <w:pStyle w:val="TAC"/>
              <w:rPr>
                <w:lang w:val="sv-SE" w:eastAsia="zh-CN"/>
              </w:rPr>
            </w:pPr>
          </w:p>
        </w:tc>
        <w:tc>
          <w:tcPr>
            <w:tcW w:w="1134" w:type="dxa"/>
            <w:vMerge/>
            <w:tcBorders>
              <w:bottom w:val="nil"/>
            </w:tcBorders>
            <w:vAlign w:val="center"/>
            <w:hideMark/>
          </w:tcPr>
          <w:p w14:paraId="5BE52F7F" w14:textId="77777777" w:rsidR="00F72E7B" w:rsidRPr="000C792B" w:rsidRDefault="00F72E7B" w:rsidP="00F72E7B">
            <w:pPr>
              <w:pStyle w:val="TAC"/>
            </w:pPr>
          </w:p>
        </w:tc>
        <w:tc>
          <w:tcPr>
            <w:tcW w:w="1367" w:type="dxa"/>
            <w:vMerge/>
            <w:tcBorders>
              <w:bottom w:val="nil"/>
            </w:tcBorders>
            <w:vAlign w:val="center"/>
            <w:hideMark/>
          </w:tcPr>
          <w:p w14:paraId="025BF96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663F6DA"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5B22A24A" w:rsidR="00F72E7B" w:rsidRPr="000C792B" w:rsidRDefault="00F72E7B" w:rsidP="00F72E7B">
            <w:pPr>
              <w:pStyle w:val="TAC"/>
            </w:pPr>
            <w:r>
              <w:t>-123.5</w:t>
            </w:r>
          </w:p>
        </w:tc>
        <w:tc>
          <w:tcPr>
            <w:tcW w:w="1275" w:type="dxa"/>
            <w:hideMark/>
          </w:tcPr>
          <w:p w14:paraId="1E00E774" w14:textId="77777777" w:rsidR="00F72E7B" w:rsidRPr="000C792B" w:rsidRDefault="00F72E7B" w:rsidP="00F72E7B">
            <w:pPr>
              <w:pStyle w:val="TAC"/>
            </w:pPr>
            <w:r w:rsidRPr="000C792B">
              <w:rPr>
                <w:lang w:eastAsia="zh-CN"/>
              </w:rPr>
              <w:t>-50</w:t>
            </w:r>
          </w:p>
        </w:tc>
      </w:tr>
      <w:tr w:rsidR="000312E4" w:rsidRPr="000C792B" w14:paraId="2E308464"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1E072B31" w14:textId="77777777" w:rsidR="000312E4" w:rsidRPr="000C792B" w:rsidRDefault="000312E4" w:rsidP="000312E4">
            <w:pPr>
              <w:pStyle w:val="TAC"/>
              <w:rPr>
                <w:lang w:eastAsia="zh-CN"/>
              </w:rPr>
            </w:pPr>
          </w:p>
        </w:tc>
        <w:tc>
          <w:tcPr>
            <w:tcW w:w="1163" w:type="dxa"/>
            <w:vMerge/>
            <w:vAlign w:val="center"/>
          </w:tcPr>
          <w:p w14:paraId="1410B3DF" w14:textId="77777777" w:rsidR="000312E4" w:rsidRPr="000C792B" w:rsidRDefault="000312E4" w:rsidP="000312E4">
            <w:pPr>
              <w:pStyle w:val="TAC"/>
              <w:rPr>
                <w:lang w:val="sv-SE"/>
              </w:rPr>
            </w:pPr>
          </w:p>
        </w:tc>
        <w:tc>
          <w:tcPr>
            <w:tcW w:w="992" w:type="dxa"/>
            <w:vMerge/>
            <w:vAlign w:val="center"/>
          </w:tcPr>
          <w:p w14:paraId="5FD126E9" w14:textId="77777777" w:rsidR="000312E4" w:rsidRPr="000C792B" w:rsidRDefault="000312E4" w:rsidP="000312E4">
            <w:pPr>
              <w:pStyle w:val="TAC"/>
              <w:rPr>
                <w:lang w:val="sv-SE" w:eastAsia="zh-CN"/>
              </w:rPr>
            </w:pPr>
          </w:p>
        </w:tc>
        <w:tc>
          <w:tcPr>
            <w:tcW w:w="1134" w:type="dxa"/>
            <w:tcBorders>
              <w:top w:val="nil"/>
            </w:tcBorders>
            <w:vAlign w:val="center"/>
          </w:tcPr>
          <w:p w14:paraId="75CE9B9F" w14:textId="77777777" w:rsidR="000312E4" w:rsidRPr="000C792B" w:rsidRDefault="000312E4" w:rsidP="000312E4">
            <w:pPr>
              <w:pStyle w:val="TAC"/>
            </w:pPr>
          </w:p>
        </w:tc>
        <w:tc>
          <w:tcPr>
            <w:tcW w:w="1367" w:type="dxa"/>
            <w:tcBorders>
              <w:top w:val="nil"/>
            </w:tcBorders>
            <w:vAlign w:val="center"/>
          </w:tcPr>
          <w:p w14:paraId="123520F2"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B3D92E6" w14:textId="52AAA056"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243930C3" w14:textId="76D5E206" w:rsidR="000312E4" w:rsidRDefault="000312E4" w:rsidP="000312E4">
            <w:pPr>
              <w:pStyle w:val="TAC"/>
            </w:pPr>
            <w:r>
              <w:rPr>
                <w:rFonts w:eastAsia="SimSun" w:hint="eastAsia"/>
                <w:lang w:val="en-US" w:eastAsia="zh-CN"/>
              </w:rPr>
              <w:t>-120.5</w:t>
            </w:r>
          </w:p>
        </w:tc>
        <w:tc>
          <w:tcPr>
            <w:tcW w:w="1275" w:type="dxa"/>
          </w:tcPr>
          <w:p w14:paraId="41106CF3" w14:textId="064CF7C5" w:rsidR="000312E4" w:rsidRPr="000C792B" w:rsidRDefault="000312E4" w:rsidP="000312E4">
            <w:pPr>
              <w:pStyle w:val="TAC"/>
              <w:rPr>
                <w:lang w:eastAsia="zh-CN"/>
              </w:rPr>
            </w:pPr>
            <w:r>
              <w:rPr>
                <w:rFonts w:hint="eastAsia"/>
                <w:lang w:val="en-US" w:eastAsia="zh-CN"/>
              </w:rPr>
              <w:t>-50</w:t>
            </w:r>
          </w:p>
        </w:tc>
      </w:tr>
      <w:tr w:rsidR="005F67F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0479E91" w:rsidR="005F67F3" w:rsidRPr="000C792B" w:rsidRDefault="005F67F3" w:rsidP="005F67F3">
            <w:pPr>
              <w:pStyle w:val="TAC"/>
            </w:pPr>
            <w:r w:rsidRPr="000C792B">
              <w:rPr>
                <w:lang w:eastAsia="zh-CN"/>
              </w:rPr>
              <w:t>98</w:t>
            </w:r>
          </w:p>
        </w:tc>
        <w:tc>
          <w:tcPr>
            <w:tcW w:w="1163" w:type="dxa"/>
            <w:vMerge/>
            <w:vAlign w:val="center"/>
            <w:hideMark/>
          </w:tcPr>
          <w:p w14:paraId="6E078C05" w14:textId="77777777" w:rsidR="005F67F3" w:rsidRPr="000C792B" w:rsidRDefault="005F67F3" w:rsidP="005F67F3">
            <w:pPr>
              <w:pStyle w:val="TAC"/>
              <w:rPr>
                <w:lang w:val="sv-SE"/>
              </w:rPr>
            </w:pPr>
          </w:p>
        </w:tc>
        <w:tc>
          <w:tcPr>
            <w:tcW w:w="992" w:type="dxa"/>
            <w:vMerge/>
            <w:vAlign w:val="center"/>
            <w:hideMark/>
          </w:tcPr>
          <w:p w14:paraId="32938CBC" w14:textId="77777777" w:rsidR="005F67F3" w:rsidRPr="000C792B" w:rsidRDefault="005F67F3" w:rsidP="005F67F3">
            <w:pPr>
              <w:pStyle w:val="TAC"/>
              <w:rPr>
                <w:lang w:val="sv-SE" w:eastAsia="zh-CN"/>
              </w:rPr>
            </w:pPr>
          </w:p>
        </w:tc>
        <w:tc>
          <w:tcPr>
            <w:tcW w:w="1134" w:type="dxa"/>
            <w:vAlign w:val="center"/>
            <w:hideMark/>
          </w:tcPr>
          <w:p w14:paraId="618AD7F2" w14:textId="3822B1CB" w:rsidR="005F67F3" w:rsidRPr="000C792B" w:rsidRDefault="005F67F3" w:rsidP="005F67F3">
            <w:pPr>
              <w:pStyle w:val="TAC"/>
            </w:pPr>
            <w:r w:rsidRPr="000C792B">
              <w:t>≥ 52</w:t>
            </w:r>
          </w:p>
        </w:tc>
        <w:tc>
          <w:tcPr>
            <w:tcW w:w="1367" w:type="dxa"/>
            <w:vAlign w:val="center"/>
            <w:hideMark/>
          </w:tcPr>
          <w:p w14:paraId="268B3BFA" w14:textId="22DB6EFF" w:rsidR="005F67F3" w:rsidRPr="000C792B" w:rsidRDefault="005F67F3" w:rsidP="005F67F3">
            <w:pPr>
              <w:pStyle w:val="TAC"/>
            </w:pPr>
            <w:r w:rsidRPr="000C792B">
              <w:t>≥ 1</w:t>
            </w:r>
          </w:p>
        </w:tc>
        <w:tc>
          <w:tcPr>
            <w:tcW w:w="2040" w:type="dxa"/>
            <w:vAlign w:val="center"/>
            <w:hideMark/>
          </w:tcPr>
          <w:p w14:paraId="4688B039" w14:textId="77777777" w:rsidR="005F67F3" w:rsidRPr="000C792B" w:rsidRDefault="005F67F3" w:rsidP="005F67F3">
            <w:pPr>
              <w:pStyle w:val="TAC"/>
            </w:pPr>
            <w:r w:rsidRPr="000C792B">
              <w:t>Note 6</w:t>
            </w:r>
          </w:p>
        </w:tc>
        <w:tc>
          <w:tcPr>
            <w:tcW w:w="1134" w:type="dxa"/>
            <w:vAlign w:val="center"/>
            <w:hideMark/>
          </w:tcPr>
          <w:p w14:paraId="04DD62B6" w14:textId="77777777" w:rsidR="005F67F3" w:rsidRPr="000C792B" w:rsidRDefault="005F67F3" w:rsidP="005F67F3">
            <w:pPr>
              <w:pStyle w:val="TAC"/>
            </w:pPr>
            <w:r w:rsidRPr="000C792B">
              <w:t>Note 6</w:t>
            </w:r>
          </w:p>
        </w:tc>
        <w:tc>
          <w:tcPr>
            <w:tcW w:w="1275" w:type="dxa"/>
            <w:vAlign w:val="center"/>
            <w:hideMark/>
          </w:tcPr>
          <w:p w14:paraId="3C209817" w14:textId="77777777" w:rsidR="005F67F3" w:rsidRPr="000C792B" w:rsidRDefault="005F67F3" w:rsidP="005F67F3">
            <w:pPr>
              <w:pStyle w:val="TAC"/>
            </w:pPr>
            <w:r w:rsidRPr="000C792B">
              <w:t>Note 6</w:t>
            </w:r>
          </w:p>
        </w:tc>
      </w:tr>
      <w:tr w:rsidR="005F67F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EA9B83E" w:rsidR="005F67F3" w:rsidRPr="000C792B" w:rsidRDefault="005F67F3" w:rsidP="005F67F3">
            <w:pPr>
              <w:pStyle w:val="TAC"/>
              <w:rPr>
                <w:lang w:eastAsia="zh-CN"/>
              </w:rPr>
            </w:pPr>
            <w:r w:rsidRPr="000C792B">
              <w:rPr>
                <w:lang w:eastAsia="zh-CN"/>
              </w:rPr>
              <w:t>42</w:t>
            </w:r>
          </w:p>
        </w:tc>
        <w:tc>
          <w:tcPr>
            <w:tcW w:w="1163" w:type="dxa"/>
            <w:vMerge/>
            <w:vAlign w:val="center"/>
            <w:hideMark/>
          </w:tcPr>
          <w:p w14:paraId="0249A9BD" w14:textId="77777777" w:rsidR="005F67F3" w:rsidRPr="000C792B" w:rsidRDefault="005F67F3" w:rsidP="005F67F3">
            <w:pPr>
              <w:pStyle w:val="TAC"/>
              <w:rPr>
                <w:lang w:val="sv-SE"/>
              </w:rPr>
            </w:pPr>
          </w:p>
        </w:tc>
        <w:tc>
          <w:tcPr>
            <w:tcW w:w="992" w:type="dxa"/>
            <w:vMerge/>
            <w:vAlign w:val="center"/>
            <w:hideMark/>
          </w:tcPr>
          <w:p w14:paraId="5F016FEE" w14:textId="77777777" w:rsidR="005F67F3" w:rsidRPr="000C792B" w:rsidRDefault="005F67F3" w:rsidP="005F67F3">
            <w:pPr>
              <w:pStyle w:val="TAC"/>
              <w:rPr>
                <w:lang w:val="sv-SE" w:eastAsia="zh-CN"/>
              </w:rPr>
            </w:pPr>
          </w:p>
        </w:tc>
        <w:tc>
          <w:tcPr>
            <w:tcW w:w="1134" w:type="dxa"/>
            <w:vAlign w:val="center"/>
            <w:hideMark/>
          </w:tcPr>
          <w:p w14:paraId="552FE71C" w14:textId="0CDFCE51" w:rsidR="005F67F3" w:rsidRPr="000C792B" w:rsidRDefault="005F67F3" w:rsidP="005F67F3">
            <w:pPr>
              <w:pStyle w:val="TAC"/>
            </w:pPr>
            <w:r w:rsidRPr="000C792B">
              <w:t>≥ 104</w:t>
            </w:r>
          </w:p>
        </w:tc>
        <w:tc>
          <w:tcPr>
            <w:tcW w:w="1367" w:type="dxa"/>
            <w:vAlign w:val="center"/>
            <w:hideMark/>
          </w:tcPr>
          <w:p w14:paraId="29C2125D" w14:textId="2A6EFB1C" w:rsidR="005F67F3" w:rsidRPr="000C792B" w:rsidRDefault="005F67F3" w:rsidP="005F67F3">
            <w:pPr>
              <w:pStyle w:val="TAC"/>
            </w:pPr>
            <w:r w:rsidRPr="000C792B">
              <w:t>≥ 1</w:t>
            </w:r>
          </w:p>
        </w:tc>
        <w:tc>
          <w:tcPr>
            <w:tcW w:w="2040" w:type="dxa"/>
            <w:vAlign w:val="center"/>
            <w:hideMark/>
          </w:tcPr>
          <w:p w14:paraId="15473090" w14:textId="77777777" w:rsidR="005F67F3" w:rsidRPr="000C792B" w:rsidRDefault="005F67F3" w:rsidP="005F67F3">
            <w:pPr>
              <w:pStyle w:val="TAC"/>
            </w:pPr>
            <w:r w:rsidRPr="000C792B">
              <w:t>Note 6</w:t>
            </w:r>
          </w:p>
        </w:tc>
        <w:tc>
          <w:tcPr>
            <w:tcW w:w="1134" w:type="dxa"/>
            <w:vAlign w:val="center"/>
            <w:hideMark/>
          </w:tcPr>
          <w:p w14:paraId="671EAF52" w14:textId="77777777" w:rsidR="005F67F3" w:rsidRPr="000C792B" w:rsidRDefault="005F67F3" w:rsidP="005F67F3">
            <w:pPr>
              <w:pStyle w:val="TAC"/>
            </w:pPr>
            <w:r w:rsidRPr="000C792B">
              <w:t>Note 6</w:t>
            </w:r>
          </w:p>
        </w:tc>
        <w:tc>
          <w:tcPr>
            <w:tcW w:w="1275" w:type="dxa"/>
            <w:vAlign w:val="center"/>
            <w:hideMark/>
          </w:tcPr>
          <w:p w14:paraId="1F38C0AC" w14:textId="77777777" w:rsidR="005F67F3" w:rsidRPr="000C792B" w:rsidRDefault="005F67F3" w:rsidP="005F67F3">
            <w:pPr>
              <w:pStyle w:val="TAC"/>
            </w:pPr>
            <w:r w:rsidRPr="000C792B">
              <w:t>Note 6</w:t>
            </w:r>
          </w:p>
        </w:tc>
      </w:tr>
      <w:tr w:rsidR="00F72E7B" w:rsidRPr="000C792B" w14:paraId="6ABD2C22" w14:textId="77777777" w:rsidTr="008B5F43">
        <w:trPr>
          <w:jc w:val="center"/>
        </w:trPr>
        <w:tc>
          <w:tcPr>
            <w:tcW w:w="959" w:type="dxa"/>
            <w:vMerge w:val="restart"/>
            <w:vAlign w:val="center"/>
            <w:hideMark/>
          </w:tcPr>
          <w:p w14:paraId="582B3BA2" w14:textId="03DF2A3A" w:rsidR="00F72E7B" w:rsidRPr="000C792B" w:rsidRDefault="00F72E7B" w:rsidP="00F72E7B">
            <w:pPr>
              <w:pStyle w:val="TAC"/>
              <w:rPr>
                <w:lang w:eastAsia="zh-CN"/>
              </w:rPr>
            </w:pPr>
            <w:r w:rsidRPr="002B4D79">
              <w:rPr>
                <w:lang w:eastAsia="zh-CN"/>
              </w:rPr>
              <w:t>75</w:t>
            </w:r>
          </w:p>
        </w:tc>
        <w:tc>
          <w:tcPr>
            <w:tcW w:w="1163" w:type="dxa"/>
            <w:vMerge/>
            <w:vAlign w:val="center"/>
            <w:hideMark/>
          </w:tcPr>
          <w:p w14:paraId="0D9B8FEB" w14:textId="77777777" w:rsidR="00F72E7B" w:rsidRPr="000C792B" w:rsidRDefault="00F72E7B" w:rsidP="00F72E7B">
            <w:pPr>
              <w:pStyle w:val="TAC"/>
              <w:rPr>
                <w:lang w:val="sv-SE"/>
              </w:rPr>
            </w:pPr>
          </w:p>
        </w:tc>
        <w:tc>
          <w:tcPr>
            <w:tcW w:w="992" w:type="dxa"/>
            <w:vMerge w:val="restart"/>
            <w:vAlign w:val="center"/>
            <w:hideMark/>
          </w:tcPr>
          <w:p w14:paraId="23ECEA96" w14:textId="77777777" w:rsidR="00F72E7B" w:rsidRPr="000C792B" w:rsidRDefault="00F72E7B" w:rsidP="00F72E7B">
            <w:pPr>
              <w:pStyle w:val="TAC"/>
              <w:rPr>
                <w:lang w:val="sv-SE" w:eastAsia="zh-CN"/>
              </w:rPr>
            </w:pPr>
            <w:r w:rsidRPr="000C792B">
              <w:rPr>
                <w:lang w:val="sv-SE" w:eastAsia="zh-CN"/>
              </w:rPr>
              <w:t xml:space="preserve">30 </w:t>
            </w:r>
          </w:p>
        </w:tc>
        <w:tc>
          <w:tcPr>
            <w:tcW w:w="1134" w:type="dxa"/>
            <w:vMerge w:val="restart"/>
            <w:vAlign w:val="center"/>
            <w:hideMark/>
          </w:tcPr>
          <w:p w14:paraId="52F04985" w14:textId="187AB436" w:rsidR="00F72E7B" w:rsidRPr="000C792B" w:rsidRDefault="00F72E7B" w:rsidP="00F72E7B">
            <w:pPr>
              <w:pStyle w:val="TAC"/>
            </w:pPr>
            <w:r w:rsidRPr="000C792B">
              <w:t>≥ 24</w:t>
            </w:r>
          </w:p>
        </w:tc>
        <w:tc>
          <w:tcPr>
            <w:tcW w:w="1367" w:type="dxa"/>
            <w:vMerge w:val="restart"/>
            <w:vAlign w:val="center"/>
            <w:hideMark/>
          </w:tcPr>
          <w:p w14:paraId="674142AA" w14:textId="27458BFD"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922C3AD" w14:textId="77777777" w:rsidR="00F72E7B" w:rsidRDefault="00F72E7B" w:rsidP="00F72E7B">
            <w:pPr>
              <w:pStyle w:val="TAC"/>
              <w:rPr>
                <w:szCs w:val="18"/>
              </w:rPr>
            </w:pPr>
            <w:r>
              <w:rPr>
                <w:szCs w:val="18"/>
              </w:rPr>
              <w:t>NR_FDD_FR1_A, NR_TDD_FR1_A,</w:t>
            </w:r>
          </w:p>
          <w:p w14:paraId="2866C097" w14:textId="45B9AA6D"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5AB8C507" w:rsidR="00F72E7B" w:rsidRPr="000C792B" w:rsidRDefault="00F72E7B" w:rsidP="00F72E7B">
            <w:pPr>
              <w:pStyle w:val="TAC"/>
            </w:pPr>
            <w:r>
              <w:t>-124</w:t>
            </w:r>
          </w:p>
        </w:tc>
        <w:tc>
          <w:tcPr>
            <w:tcW w:w="1275" w:type="dxa"/>
            <w:vAlign w:val="center"/>
            <w:hideMark/>
          </w:tcPr>
          <w:p w14:paraId="0BB99CB3" w14:textId="77777777" w:rsidR="00F72E7B" w:rsidRPr="000C792B" w:rsidRDefault="00F72E7B" w:rsidP="00F72E7B">
            <w:pPr>
              <w:pStyle w:val="TAC"/>
            </w:pPr>
            <w:r w:rsidRPr="000C792B">
              <w:rPr>
                <w:lang w:eastAsia="zh-CN"/>
              </w:rPr>
              <w:t>-50</w:t>
            </w:r>
          </w:p>
        </w:tc>
      </w:tr>
      <w:tr w:rsidR="00F72E7B" w:rsidRPr="000C792B" w14:paraId="7FCF9132"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F72E7B" w:rsidRPr="000C792B" w:rsidRDefault="00F72E7B" w:rsidP="00F72E7B">
            <w:pPr>
              <w:pStyle w:val="TAC"/>
              <w:rPr>
                <w:lang w:eastAsia="zh-CN"/>
              </w:rPr>
            </w:pPr>
          </w:p>
        </w:tc>
        <w:tc>
          <w:tcPr>
            <w:tcW w:w="1163" w:type="dxa"/>
            <w:vMerge/>
            <w:vAlign w:val="center"/>
            <w:hideMark/>
          </w:tcPr>
          <w:p w14:paraId="68884873" w14:textId="77777777" w:rsidR="00F72E7B" w:rsidRPr="000C792B" w:rsidRDefault="00F72E7B" w:rsidP="00F72E7B">
            <w:pPr>
              <w:pStyle w:val="TAC"/>
              <w:rPr>
                <w:lang w:val="sv-SE"/>
              </w:rPr>
            </w:pPr>
          </w:p>
        </w:tc>
        <w:tc>
          <w:tcPr>
            <w:tcW w:w="992" w:type="dxa"/>
            <w:vMerge/>
            <w:vAlign w:val="center"/>
            <w:hideMark/>
          </w:tcPr>
          <w:p w14:paraId="4F505EE2" w14:textId="77777777" w:rsidR="00F72E7B" w:rsidRPr="000C792B" w:rsidRDefault="00F72E7B" w:rsidP="00F72E7B">
            <w:pPr>
              <w:pStyle w:val="TAC"/>
              <w:rPr>
                <w:lang w:val="sv-SE" w:eastAsia="zh-CN"/>
              </w:rPr>
            </w:pPr>
          </w:p>
        </w:tc>
        <w:tc>
          <w:tcPr>
            <w:tcW w:w="1134" w:type="dxa"/>
            <w:vMerge/>
            <w:vAlign w:val="center"/>
            <w:hideMark/>
          </w:tcPr>
          <w:p w14:paraId="5954EEA6" w14:textId="77777777" w:rsidR="00F72E7B" w:rsidRPr="000C792B" w:rsidRDefault="00F72E7B" w:rsidP="00F72E7B">
            <w:pPr>
              <w:pStyle w:val="TAC"/>
            </w:pPr>
          </w:p>
        </w:tc>
        <w:tc>
          <w:tcPr>
            <w:tcW w:w="1367" w:type="dxa"/>
            <w:vMerge/>
            <w:vAlign w:val="center"/>
            <w:hideMark/>
          </w:tcPr>
          <w:p w14:paraId="2A543B6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6F117D58"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7D6B76B4" w:rsidR="00F72E7B" w:rsidRPr="000C792B" w:rsidRDefault="00F72E7B" w:rsidP="00F72E7B">
            <w:pPr>
              <w:pStyle w:val="TAC"/>
            </w:pPr>
            <w:r>
              <w:t>-123.5</w:t>
            </w:r>
          </w:p>
        </w:tc>
        <w:tc>
          <w:tcPr>
            <w:tcW w:w="1275" w:type="dxa"/>
            <w:hideMark/>
          </w:tcPr>
          <w:p w14:paraId="48A512D0" w14:textId="77777777" w:rsidR="00F72E7B" w:rsidRPr="000C792B" w:rsidRDefault="00F72E7B" w:rsidP="00F72E7B">
            <w:pPr>
              <w:pStyle w:val="TAC"/>
            </w:pPr>
            <w:r w:rsidRPr="000C792B">
              <w:rPr>
                <w:lang w:eastAsia="zh-CN"/>
              </w:rPr>
              <w:t>-50</w:t>
            </w:r>
          </w:p>
        </w:tc>
      </w:tr>
      <w:tr w:rsidR="00F72E7B" w:rsidRPr="000C792B" w14:paraId="6C09C6F7"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F72E7B" w:rsidRPr="000C792B" w:rsidRDefault="00F72E7B" w:rsidP="00F72E7B">
            <w:pPr>
              <w:pStyle w:val="TAC"/>
              <w:rPr>
                <w:lang w:eastAsia="zh-CN"/>
              </w:rPr>
            </w:pPr>
          </w:p>
        </w:tc>
        <w:tc>
          <w:tcPr>
            <w:tcW w:w="1163" w:type="dxa"/>
            <w:vMerge/>
            <w:vAlign w:val="center"/>
            <w:hideMark/>
          </w:tcPr>
          <w:p w14:paraId="441E1D45" w14:textId="77777777" w:rsidR="00F72E7B" w:rsidRPr="000C792B" w:rsidRDefault="00F72E7B" w:rsidP="00F72E7B">
            <w:pPr>
              <w:pStyle w:val="TAC"/>
              <w:rPr>
                <w:lang w:val="sv-SE"/>
              </w:rPr>
            </w:pPr>
          </w:p>
        </w:tc>
        <w:tc>
          <w:tcPr>
            <w:tcW w:w="992" w:type="dxa"/>
            <w:vMerge/>
            <w:vAlign w:val="center"/>
            <w:hideMark/>
          </w:tcPr>
          <w:p w14:paraId="5255C538" w14:textId="77777777" w:rsidR="00F72E7B" w:rsidRPr="000C792B" w:rsidRDefault="00F72E7B" w:rsidP="00F72E7B">
            <w:pPr>
              <w:pStyle w:val="TAC"/>
              <w:rPr>
                <w:lang w:val="sv-SE" w:eastAsia="zh-CN"/>
              </w:rPr>
            </w:pPr>
          </w:p>
        </w:tc>
        <w:tc>
          <w:tcPr>
            <w:tcW w:w="1134" w:type="dxa"/>
            <w:vMerge/>
            <w:vAlign w:val="center"/>
            <w:hideMark/>
          </w:tcPr>
          <w:p w14:paraId="3F7BD76D" w14:textId="77777777" w:rsidR="00F72E7B" w:rsidRPr="000C792B" w:rsidRDefault="00F72E7B" w:rsidP="00F72E7B">
            <w:pPr>
              <w:pStyle w:val="TAC"/>
            </w:pPr>
          </w:p>
        </w:tc>
        <w:tc>
          <w:tcPr>
            <w:tcW w:w="1367" w:type="dxa"/>
            <w:vMerge/>
            <w:vAlign w:val="center"/>
            <w:hideMark/>
          </w:tcPr>
          <w:p w14:paraId="0D044186"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336B3065"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1EB5DD71" w:rsidR="00F72E7B" w:rsidRPr="000C792B" w:rsidRDefault="00F72E7B" w:rsidP="00F72E7B">
            <w:pPr>
              <w:pStyle w:val="TAC"/>
            </w:pPr>
            <w:r>
              <w:t>-123</w:t>
            </w:r>
          </w:p>
        </w:tc>
        <w:tc>
          <w:tcPr>
            <w:tcW w:w="1275" w:type="dxa"/>
            <w:hideMark/>
          </w:tcPr>
          <w:p w14:paraId="0340E7D0" w14:textId="77777777" w:rsidR="00F72E7B" w:rsidRPr="000C792B" w:rsidRDefault="00F72E7B" w:rsidP="00F72E7B">
            <w:pPr>
              <w:pStyle w:val="TAC"/>
            </w:pPr>
            <w:r w:rsidRPr="000C792B">
              <w:rPr>
                <w:lang w:eastAsia="zh-CN"/>
              </w:rPr>
              <w:t>-50</w:t>
            </w:r>
          </w:p>
        </w:tc>
      </w:tr>
      <w:tr w:rsidR="00F72E7B" w:rsidRPr="000C792B" w14:paraId="74628B75"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F72E7B" w:rsidRPr="000C792B" w:rsidRDefault="00F72E7B" w:rsidP="00F72E7B">
            <w:pPr>
              <w:pStyle w:val="TAC"/>
              <w:rPr>
                <w:lang w:eastAsia="zh-CN"/>
              </w:rPr>
            </w:pPr>
          </w:p>
        </w:tc>
        <w:tc>
          <w:tcPr>
            <w:tcW w:w="1163" w:type="dxa"/>
            <w:vMerge/>
            <w:vAlign w:val="center"/>
            <w:hideMark/>
          </w:tcPr>
          <w:p w14:paraId="29DCB236" w14:textId="77777777" w:rsidR="00F72E7B" w:rsidRPr="000C792B" w:rsidRDefault="00F72E7B" w:rsidP="00F72E7B">
            <w:pPr>
              <w:pStyle w:val="TAC"/>
              <w:rPr>
                <w:lang w:val="sv-SE"/>
              </w:rPr>
            </w:pPr>
          </w:p>
        </w:tc>
        <w:tc>
          <w:tcPr>
            <w:tcW w:w="992" w:type="dxa"/>
            <w:vMerge/>
            <w:vAlign w:val="center"/>
            <w:hideMark/>
          </w:tcPr>
          <w:p w14:paraId="12AD9DC8" w14:textId="77777777" w:rsidR="00F72E7B" w:rsidRPr="000C792B" w:rsidRDefault="00F72E7B" w:rsidP="00F72E7B">
            <w:pPr>
              <w:pStyle w:val="TAC"/>
              <w:rPr>
                <w:lang w:val="sv-SE" w:eastAsia="zh-CN"/>
              </w:rPr>
            </w:pPr>
          </w:p>
        </w:tc>
        <w:tc>
          <w:tcPr>
            <w:tcW w:w="1134" w:type="dxa"/>
            <w:vMerge/>
            <w:vAlign w:val="center"/>
            <w:hideMark/>
          </w:tcPr>
          <w:p w14:paraId="298AC52B" w14:textId="77777777" w:rsidR="00F72E7B" w:rsidRPr="000C792B" w:rsidRDefault="00F72E7B" w:rsidP="00F72E7B">
            <w:pPr>
              <w:pStyle w:val="TAC"/>
            </w:pPr>
          </w:p>
        </w:tc>
        <w:tc>
          <w:tcPr>
            <w:tcW w:w="1367" w:type="dxa"/>
            <w:vMerge/>
            <w:vAlign w:val="center"/>
            <w:hideMark/>
          </w:tcPr>
          <w:p w14:paraId="4BBACF5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69F6B57C"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41FCE9E1" w:rsidR="00F72E7B" w:rsidRPr="000C792B" w:rsidRDefault="00F72E7B" w:rsidP="00F72E7B">
            <w:pPr>
              <w:pStyle w:val="TAC"/>
            </w:pPr>
            <w:r>
              <w:t>-122.5</w:t>
            </w:r>
          </w:p>
        </w:tc>
        <w:tc>
          <w:tcPr>
            <w:tcW w:w="1275" w:type="dxa"/>
            <w:hideMark/>
          </w:tcPr>
          <w:p w14:paraId="4926E66C" w14:textId="77777777" w:rsidR="00F72E7B" w:rsidRPr="000C792B" w:rsidRDefault="00F72E7B" w:rsidP="00F72E7B">
            <w:pPr>
              <w:pStyle w:val="TAC"/>
            </w:pPr>
            <w:r w:rsidRPr="000C792B">
              <w:rPr>
                <w:lang w:eastAsia="zh-CN"/>
              </w:rPr>
              <w:t>-50</w:t>
            </w:r>
          </w:p>
        </w:tc>
      </w:tr>
      <w:tr w:rsidR="00F72E7B" w:rsidRPr="000C792B" w14:paraId="28014030"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F72E7B" w:rsidRPr="000C792B" w:rsidRDefault="00F72E7B" w:rsidP="00F72E7B">
            <w:pPr>
              <w:pStyle w:val="TAC"/>
              <w:rPr>
                <w:lang w:eastAsia="zh-CN"/>
              </w:rPr>
            </w:pPr>
          </w:p>
        </w:tc>
        <w:tc>
          <w:tcPr>
            <w:tcW w:w="1163" w:type="dxa"/>
            <w:vMerge/>
            <w:vAlign w:val="center"/>
            <w:hideMark/>
          </w:tcPr>
          <w:p w14:paraId="525114D0" w14:textId="77777777" w:rsidR="00F72E7B" w:rsidRPr="000C792B" w:rsidRDefault="00F72E7B" w:rsidP="00F72E7B">
            <w:pPr>
              <w:pStyle w:val="TAC"/>
              <w:rPr>
                <w:lang w:val="sv-SE"/>
              </w:rPr>
            </w:pPr>
          </w:p>
        </w:tc>
        <w:tc>
          <w:tcPr>
            <w:tcW w:w="992" w:type="dxa"/>
            <w:vMerge/>
            <w:vAlign w:val="center"/>
            <w:hideMark/>
          </w:tcPr>
          <w:p w14:paraId="0B98576B" w14:textId="77777777" w:rsidR="00F72E7B" w:rsidRPr="000C792B" w:rsidRDefault="00F72E7B" w:rsidP="00F72E7B">
            <w:pPr>
              <w:pStyle w:val="TAC"/>
              <w:rPr>
                <w:lang w:val="sv-SE" w:eastAsia="zh-CN"/>
              </w:rPr>
            </w:pPr>
          </w:p>
        </w:tc>
        <w:tc>
          <w:tcPr>
            <w:tcW w:w="1134" w:type="dxa"/>
            <w:vMerge/>
            <w:vAlign w:val="center"/>
            <w:hideMark/>
          </w:tcPr>
          <w:p w14:paraId="6E5E4DE7" w14:textId="77777777" w:rsidR="00F72E7B" w:rsidRPr="000C792B" w:rsidRDefault="00F72E7B" w:rsidP="00F72E7B">
            <w:pPr>
              <w:pStyle w:val="TAC"/>
            </w:pPr>
          </w:p>
        </w:tc>
        <w:tc>
          <w:tcPr>
            <w:tcW w:w="1367" w:type="dxa"/>
            <w:vMerge/>
            <w:vAlign w:val="center"/>
            <w:hideMark/>
          </w:tcPr>
          <w:p w14:paraId="32DF934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06648E0A"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1EA52E90" w:rsidR="00F72E7B" w:rsidRPr="000C792B" w:rsidRDefault="00F72E7B" w:rsidP="00F72E7B">
            <w:pPr>
              <w:pStyle w:val="TAC"/>
            </w:pPr>
            <w:r>
              <w:t>-122</w:t>
            </w:r>
          </w:p>
        </w:tc>
        <w:tc>
          <w:tcPr>
            <w:tcW w:w="1275" w:type="dxa"/>
            <w:hideMark/>
          </w:tcPr>
          <w:p w14:paraId="5CF46CDD" w14:textId="77777777" w:rsidR="00F72E7B" w:rsidRPr="000C792B" w:rsidRDefault="00F72E7B" w:rsidP="00F72E7B">
            <w:pPr>
              <w:pStyle w:val="TAC"/>
            </w:pPr>
            <w:r w:rsidRPr="000C792B">
              <w:rPr>
                <w:lang w:eastAsia="zh-CN"/>
              </w:rPr>
              <w:t>-50</w:t>
            </w:r>
          </w:p>
        </w:tc>
      </w:tr>
      <w:tr w:rsidR="00F72E7B" w:rsidRPr="000C792B" w14:paraId="32914F0A"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F72E7B" w:rsidRPr="000C792B" w:rsidRDefault="00F72E7B" w:rsidP="00F72E7B">
            <w:pPr>
              <w:pStyle w:val="TAC"/>
              <w:rPr>
                <w:lang w:eastAsia="zh-CN"/>
              </w:rPr>
            </w:pPr>
          </w:p>
        </w:tc>
        <w:tc>
          <w:tcPr>
            <w:tcW w:w="1163" w:type="dxa"/>
            <w:vMerge/>
            <w:vAlign w:val="center"/>
            <w:hideMark/>
          </w:tcPr>
          <w:p w14:paraId="006AB266" w14:textId="77777777" w:rsidR="00F72E7B" w:rsidRPr="000C792B" w:rsidRDefault="00F72E7B" w:rsidP="00F72E7B">
            <w:pPr>
              <w:pStyle w:val="TAC"/>
              <w:rPr>
                <w:lang w:val="sv-SE"/>
              </w:rPr>
            </w:pPr>
          </w:p>
        </w:tc>
        <w:tc>
          <w:tcPr>
            <w:tcW w:w="992" w:type="dxa"/>
            <w:vMerge/>
            <w:vAlign w:val="center"/>
            <w:hideMark/>
          </w:tcPr>
          <w:p w14:paraId="184AB0E0" w14:textId="77777777" w:rsidR="00F72E7B" w:rsidRPr="000C792B" w:rsidRDefault="00F72E7B" w:rsidP="00F72E7B">
            <w:pPr>
              <w:pStyle w:val="TAC"/>
              <w:rPr>
                <w:lang w:val="sv-SE" w:eastAsia="zh-CN"/>
              </w:rPr>
            </w:pPr>
          </w:p>
        </w:tc>
        <w:tc>
          <w:tcPr>
            <w:tcW w:w="1134" w:type="dxa"/>
            <w:vMerge/>
            <w:vAlign w:val="center"/>
            <w:hideMark/>
          </w:tcPr>
          <w:p w14:paraId="04702F3C" w14:textId="77777777" w:rsidR="00F72E7B" w:rsidRPr="000C792B" w:rsidRDefault="00F72E7B" w:rsidP="00F72E7B">
            <w:pPr>
              <w:pStyle w:val="TAC"/>
            </w:pPr>
          </w:p>
        </w:tc>
        <w:tc>
          <w:tcPr>
            <w:tcW w:w="1367" w:type="dxa"/>
            <w:vMerge/>
            <w:vAlign w:val="center"/>
            <w:hideMark/>
          </w:tcPr>
          <w:p w14:paraId="5ED0D61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3DFCAFB3"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41F80B47" w:rsidR="00F72E7B" w:rsidRPr="000C792B" w:rsidRDefault="00F72E7B" w:rsidP="00F72E7B">
            <w:pPr>
              <w:pStyle w:val="TAC"/>
            </w:pPr>
            <w:r>
              <w:t>-121.5</w:t>
            </w:r>
          </w:p>
        </w:tc>
        <w:tc>
          <w:tcPr>
            <w:tcW w:w="1275" w:type="dxa"/>
            <w:hideMark/>
          </w:tcPr>
          <w:p w14:paraId="2694B931" w14:textId="77777777" w:rsidR="00F72E7B" w:rsidRPr="000C792B" w:rsidRDefault="00F72E7B" w:rsidP="00F72E7B">
            <w:pPr>
              <w:pStyle w:val="TAC"/>
            </w:pPr>
            <w:r w:rsidRPr="000C792B">
              <w:rPr>
                <w:lang w:eastAsia="zh-CN"/>
              </w:rPr>
              <w:t>-50</w:t>
            </w:r>
          </w:p>
        </w:tc>
      </w:tr>
      <w:tr w:rsidR="00F72E7B" w:rsidRPr="000C792B" w14:paraId="450C7BE8"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F72E7B" w:rsidRPr="000C792B" w:rsidRDefault="00F72E7B" w:rsidP="00F72E7B">
            <w:pPr>
              <w:pStyle w:val="TAC"/>
              <w:rPr>
                <w:lang w:eastAsia="zh-CN"/>
              </w:rPr>
            </w:pPr>
          </w:p>
        </w:tc>
        <w:tc>
          <w:tcPr>
            <w:tcW w:w="1163" w:type="dxa"/>
            <w:vMerge/>
            <w:vAlign w:val="center"/>
            <w:hideMark/>
          </w:tcPr>
          <w:p w14:paraId="7A7CEC14" w14:textId="77777777" w:rsidR="00F72E7B" w:rsidRPr="000C792B" w:rsidRDefault="00F72E7B" w:rsidP="00F72E7B">
            <w:pPr>
              <w:pStyle w:val="TAC"/>
              <w:rPr>
                <w:lang w:val="sv-SE"/>
              </w:rPr>
            </w:pPr>
          </w:p>
        </w:tc>
        <w:tc>
          <w:tcPr>
            <w:tcW w:w="992" w:type="dxa"/>
            <w:vMerge/>
            <w:vAlign w:val="center"/>
            <w:hideMark/>
          </w:tcPr>
          <w:p w14:paraId="2579ACEF" w14:textId="77777777" w:rsidR="00F72E7B" w:rsidRPr="000C792B" w:rsidRDefault="00F72E7B" w:rsidP="00F72E7B">
            <w:pPr>
              <w:pStyle w:val="TAC"/>
              <w:rPr>
                <w:lang w:val="sv-SE" w:eastAsia="zh-CN"/>
              </w:rPr>
            </w:pPr>
          </w:p>
        </w:tc>
        <w:tc>
          <w:tcPr>
            <w:tcW w:w="1134" w:type="dxa"/>
            <w:vMerge/>
            <w:vAlign w:val="center"/>
            <w:hideMark/>
          </w:tcPr>
          <w:p w14:paraId="47EC156E" w14:textId="77777777" w:rsidR="00F72E7B" w:rsidRPr="000C792B" w:rsidRDefault="00F72E7B" w:rsidP="00F72E7B">
            <w:pPr>
              <w:pStyle w:val="TAC"/>
            </w:pPr>
          </w:p>
        </w:tc>
        <w:tc>
          <w:tcPr>
            <w:tcW w:w="1367" w:type="dxa"/>
            <w:vMerge/>
            <w:vAlign w:val="center"/>
            <w:hideMark/>
          </w:tcPr>
          <w:p w14:paraId="46FEF7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23E36E67"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63D568C6" w:rsidR="00F72E7B" w:rsidRPr="000C792B" w:rsidRDefault="00F72E7B" w:rsidP="00F72E7B">
            <w:pPr>
              <w:pStyle w:val="TAC"/>
            </w:pPr>
            <w:r>
              <w:t>-121</w:t>
            </w:r>
          </w:p>
        </w:tc>
        <w:tc>
          <w:tcPr>
            <w:tcW w:w="1275" w:type="dxa"/>
            <w:hideMark/>
          </w:tcPr>
          <w:p w14:paraId="016CC69F" w14:textId="77777777" w:rsidR="00F72E7B" w:rsidRPr="000C792B" w:rsidRDefault="00F72E7B" w:rsidP="00F72E7B">
            <w:pPr>
              <w:pStyle w:val="TAC"/>
            </w:pPr>
            <w:r w:rsidRPr="000C792B">
              <w:rPr>
                <w:lang w:eastAsia="zh-CN"/>
              </w:rPr>
              <w:t>-50</w:t>
            </w:r>
          </w:p>
        </w:tc>
      </w:tr>
      <w:tr w:rsidR="00F72E7B" w:rsidRPr="000C792B" w14:paraId="2AF73B02"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0AFA4B54" w14:textId="77777777" w:rsidR="00F72E7B" w:rsidRPr="000C792B" w:rsidRDefault="00F72E7B" w:rsidP="00F72E7B">
            <w:pPr>
              <w:pStyle w:val="TAC"/>
              <w:rPr>
                <w:lang w:eastAsia="zh-CN"/>
              </w:rPr>
            </w:pPr>
          </w:p>
        </w:tc>
        <w:tc>
          <w:tcPr>
            <w:tcW w:w="1163" w:type="dxa"/>
            <w:vMerge/>
            <w:vAlign w:val="center"/>
            <w:hideMark/>
          </w:tcPr>
          <w:p w14:paraId="3F287E80" w14:textId="77777777" w:rsidR="00F72E7B" w:rsidRPr="000C792B" w:rsidRDefault="00F72E7B" w:rsidP="00F72E7B">
            <w:pPr>
              <w:pStyle w:val="TAC"/>
              <w:rPr>
                <w:lang w:val="sv-SE"/>
              </w:rPr>
            </w:pPr>
          </w:p>
        </w:tc>
        <w:tc>
          <w:tcPr>
            <w:tcW w:w="992" w:type="dxa"/>
            <w:vMerge/>
            <w:vAlign w:val="center"/>
            <w:hideMark/>
          </w:tcPr>
          <w:p w14:paraId="0F89DC0E" w14:textId="77777777" w:rsidR="00F72E7B" w:rsidRPr="000C792B" w:rsidRDefault="00F72E7B" w:rsidP="00F72E7B">
            <w:pPr>
              <w:pStyle w:val="TAC"/>
              <w:rPr>
                <w:lang w:val="sv-SE" w:eastAsia="zh-CN"/>
              </w:rPr>
            </w:pPr>
          </w:p>
        </w:tc>
        <w:tc>
          <w:tcPr>
            <w:tcW w:w="1134" w:type="dxa"/>
            <w:vMerge/>
            <w:tcBorders>
              <w:bottom w:val="nil"/>
            </w:tcBorders>
            <w:vAlign w:val="center"/>
            <w:hideMark/>
          </w:tcPr>
          <w:p w14:paraId="36CBB99D" w14:textId="77777777" w:rsidR="00F72E7B" w:rsidRPr="000C792B" w:rsidRDefault="00F72E7B" w:rsidP="00F72E7B">
            <w:pPr>
              <w:pStyle w:val="TAC"/>
            </w:pPr>
          </w:p>
        </w:tc>
        <w:tc>
          <w:tcPr>
            <w:tcW w:w="1367" w:type="dxa"/>
            <w:vMerge/>
            <w:tcBorders>
              <w:bottom w:val="nil"/>
            </w:tcBorders>
            <w:vAlign w:val="center"/>
            <w:hideMark/>
          </w:tcPr>
          <w:p w14:paraId="409C7C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4C17D9E2"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0D2166CC" w:rsidR="00F72E7B" w:rsidRPr="000C792B" w:rsidRDefault="00F72E7B" w:rsidP="00F72E7B">
            <w:pPr>
              <w:pStyle w:val="TAC"/>
            </w:pPr>
            <w:r>
              <w:t>-120.5</w:t>
            </w:r>
          </w:p>
        </w:tc>
        <w:tc>
          <w:tcPr>
            <w:tcW w:w="1275" w:type="dxa"/>
            <w:hideMark/>
          </w:tcPr>
          <w:p w14:paraId="0AB3B36E" w14:textId="77777777" w:rsidR="00F72E7B" w:rsidRPr="000C792B" w:rsidRDefault="00F72E7B" w:rsidP="00F72E7B">
            <w:pPr>
              <w:pStyle w:val="TAC"/>
            </w:pPr>
            <w:r w:rsidRPr="000C792B">
              <w:rPr>
                <w:lang w:eastAsia="zh-CN"/>
              </w:rPr>
              <w:t>-50</w:t>
            </w:r>
          </w:p>
        </w:tc>
      </w:tr>
      <w:tr w:rsidR="000312E4" w:rsidRPr="000C792B" w14:paraId="3EFFEB01"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7DEAD9DA" w14:textId="77777777" w:rsidR="000312E4" w:rsidRPr="000C792B" w:rsidRDefault="000312E4" w:rsidP="000312E4">
            <w:pPr>
              <w:pStyle w:val="TAC"/>
              <w:rPr>
                <w:lang w:eastAsia="zh-CN"/>
              </w:rPr>
            </w:pPr>
          </w:p>
        </w:tc>
        <w:tc>
          <w:tcPr>
            <w:tcW w:w="1163" w:type="dxa"/>
            <w:vMerge/>
            <w:vAlign w:val="center"/>
          </w:tcPr>
          <w:p w14:paraId="35B47D67" w14:textId="77777777" w:rsidR="000312E4" w:rsidRPr="000C792B" w:rsidRDefault="000312E4" w:rsidP="000312E4">
            <w:pPr>
              <w:pStyle w:val="TAC"/>
              <w:rPr>
                <w:lang w:val="sv-SE"/>
              </w:rPr>
            </w:pPr>
          </w:p>
        </w:tc>
        <w:tc>
          <w:tcPr>
            <w:tcW w:w="992" w:type="dxa"/>
            <w:vMerge/>
            <w:vAlign w:val="center"/>
          </w:tcPr>
          <w:p w14:paraId="683B9FF9" w14:textId="77777777" w:rsidR="000312E4" w:rsidRPr="000C792B" w:rsidRDefault="000312E4" w:rsidP="000312E4">
            <w:pPr>
              <w:pStyle w:val="TAC"/>
              <w:rPr>
                <w:lang w:val="sv-SE" w:eastAsia="zh-CN"/>
              </w:rPr>
            </w:pPr>
          </w:p>
        </w:tc>
        <w:tc>
          <w:tcPr>
            <w:tcW w:w="1134" w:type="dxa"/>
            <w:tcBorders>
              <w:top w:val="nil"/>
            </w:tcBorders>
            <w:vAlign w:val="center"/>
          </w:tcPr>
          <w:p w14:paraId="5274FF34" w14:textId="77777777" w:rsidR="000312E4" w:rsidRPr="000C792B" w:rsidRDefault="000312E4" w:rsidP="000312E4">
            <w:pPr>
              <w:pStyle w:val="TAC"/>
            </w:pPr>
          </w:p>
        </w:tc>
        <w:tc>
          <w:tcPr>
            <w:tcW w:w="1367" w:type="dxa"/>
            <w:tcBorders>
              <w:top w:val="nil"/>
            </w:tcBorders>
            <w:vAlign w:val="center"/>
          </w:tcPr>
          <w:p w14:paraId="6D6F4F5F"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244D56A" w14:textId="3AACD809"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05BC1E8D" w14:textId="13E89934" w:rsidR="000312E4" w:rsidRDefault="000312E4" w:rsidP="000312E4">
            <w:pPr>
              <w:pStyle w:val="TAC"/>
            </w:pPr>
            <w:r>
              <w:rPr>
                <w:rFonts w:eastAsia="SimSun" w:hint="eastAsia"/>
                <w:lang w:val="en-US" w:eastAsia="zh-CN"/>
              </w:rPr>
              <w:t>-117.5</w:t>
            </w:r>
          </w:p>
        </w:tc>
        <w:tc>
          <w:tcPr>
            <w:tcW w:w="1275" w:type="dxa"/>
          </w:tcPr>
          <w:p w14:paraId="1CECAEF0" w14:textId="5D4A21C0" w:rsidR="000312E4" w:rsidRPr="000C792B" w:rsidRDefault="000312E4" w:rsidP="000312E4">
            <w:pPr>
              <w:pStyle w:val="TAC"/>
              <w:rPr>
                <w:lang w:eastAsia="zh-CN"/>
              </w:rPr>
            </w:pPr>
            <w:r>
              <w:rPr>
                <w:rFonts w:hint="eastAsia"/>
                <w:lang w:val="en-US" w:eastAsia="zh-CN"/>
              </w:rPr>
              <w:t>-50</w:t>
            </w:r>
          </w:p>
        </w:tc>
      </w:tr>
      <w:tr w:rsidR="005F67F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42B6A67C" w:rsidR="005F67F3" w:rsidRPr="000C792B" w:rsidRDefault="005F67F3" w:rsidP="005F67F3">
            <w:pPr>
              <w:pStyle w:val="TAC"/>
              <w:rPr>
                <w:lang w:eastAsia="zh-CN"/>
              </w:rPr>
            </w:pPr>
            <w:r w:rsidRPr="000C792B">
              <w:rPr>
                <w:lang w:eastAsia="zh-CN"/>
              </w:rPr>
              <w:t>48</w:t>
            </w:r>
          </w:p>
        </w:tc>
        <w:tc>
          <w:tcPr>
            <w:tcW w:w="1163" w:type="dxa"/>
            <w:vMerge/>
            <w:vAlign w:val="center"/>
          </w:tcPr>
          <w:p w14:paraId="29763625" w14:textId="77777777" w:rsidR="005F67F3" w:rsidRPr="000C792B" w:rsidRDefault="005F67F3" w:rsidP="005F67F3">
            <w:pPr>
              <w:pStyle w:val="TAC"/>
              <w:rPr>
                <w:lang w:val="sv-SE"/>
              </w:rPr>
            </w:pPr>
          </w:p>
        </w:tc>
        <w:tc>
          <w:tcPr>
            <w:tcW w:w="992" w:type="dxa"/>
            <w:vMerge/>
            <w:vAlign w:val="center"/>
          </w:tcPr>
          <w:p w14:paraId="3707E828" w14:textId="77777777" w:rsidR="005F67F3" w:rsidRPr="000C792B" w:rsidRDefault="005F67F3" w:rsidP="005F67F3">
            <w:pPr>
              <w:pStyle w:val="TAC"/>
              <w:rPr>
                <w:lang w:val="sv-SE" w:eastAsia="zh-CN"/>
              </w:rPr>
            </w:pPr>
          </w:p>
        </w:tc>
        <w:tc>
          <w:tcPr>
            <w:tcW w:w="1134" w:type="dxa"/>
            <w:vAlign w:val="center"/>
          </w:tcPr>
          <w:p w14:paraId="456221A5" w14:textId="4ACEC83F" w:rsidR="005F67F3" w:rsidRPr="000C792B" w:rsidRDefault="005F67F3" w:rsidP="005F67F3">
            <w:pPr>
              <w:pStyle w:val="TAC"/>
            </w:pPr>
            <w:r w:rsidRPr="000C792B">
              <w:t>≥ 48</w:t>
            </w:r>
          </w:p>
        </w:tc>
        <w:tc>
          <w:tcPr>
            <w:tcW w:w="1367" w:type="dxa"/>
            <w:vAlign w:val="center"/>
          </w:tcPr>
          <w:p w14:paraId="60B18BFC" w14:textId="61E9DC97" w:rsidR="005F67F3" w:rsidRPr="000C792B" w:rsidRDefault="005F67F3" w:rsidP="005F67F3">
            <w:pPr>
              <w:pStyle w:val="TAC"/>
            </w:pPr>
            <w:r w:rsidRPr="000C792B">
              <w:t>≥ 1</w:t>
            </w:r>
          </w:p>
        </w:tc>
        <w:tc>
          <w:tcPr>
            <w:tcW w:w="2040" w:type="dxa"/>
            <w:vAlign w:val="center"/>
          </w:tcPr>
          <w:p w14:paraId="1654229C" w14:textId="77777777" w:rsidR="005F67F3" w:rsidRPr="000C792B" w:rsidRDefault="005F67F3" w:rsidP="005F67F3">
            <w:pPr>
              <w:pStyle w:val="TAC"/>
              <w:rPr>
                <w:lang w:eastAsia="zh-CN"/>
              </w:rPr>
            </w:pPr>
            <w:r w:rsidRPr="000C792B">
              <w:t>Note 6</w:t>
            </w:r>
          </w:p>
        </w:tc>
        <w:tc>
          <w:tcPr>
            <w:tcW w:w="1134" w:type="dxa"/>
            <w:vAlign w:val="center"/>
          </w:tcPr>
          <w:p w14:paraId="34C068E7" w14:textId="77777777" w:rsidR="005F67F3" w:rsidRPr="000C792B" w:rsidRDefault="005F67F3" w:rsidP="005F67F3">
            <w:pPr>
              <w:pStyle w:val="TAC"/>
            </w:pPr>
            <w:r w:rsidRPr="000C792B">
              <w:t>Note 6</w:t>
            </w:r>
          </w:p>
        </w:tc>
        <w:tc>
          <w:tcPr>
            <w:tcW w:w="1275" w:type="dxa"/>
            <w:vAlign w:val="center"/>
          </w:tcPr>
          <w:p w14:paraId="54854287" w14:textId="77777777" w:rsidR="005F67F3" w:rsidRPr="000C792B" w:rsidRDefault="005F67F3" w:rsidP="005F67F3">
            <w:pPr>
              <w:pStyle w:val="TAC"/>
              <w:rPr>
                <w:lang w:eastAsia="zh-CN"/>
              </w:rPr>
            </w:pPr>
            <w:r w:rsidRPr="000C792B">
              <w:t>Note 6</w:t>
            </w:r>
          </w:p>
        </w:tc>
      </w:tr>
      <w:tr w:rsidR="005F67F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35D56BC4" w:rsidR="005F67F3" w:rsidRPr="000C792B" w:rsidRDefault="005F67F3" w:rsidP="005F67F3">
            <w:pPr>
              <w:pStyle w:val="TAC"/>
              <w:rPr>
                <w:lang w:eastAsia="zh-CN"/>
              </w:rPr>
            </w:pPr>
            <w:r w:rsidRPr="000C792B">
              <w:rPr>
                <w:lang w:eastAsia="zh-CN"/>
              </w:rPr>
              <w:t>24</w:t>
            </w:r>
          </w:p>
        </w:tc>
        <w:tc>
          <w:tcPr>
            <w:tcW w:w="1163" w:type="dxa"/>
            <w:vMerge/>
            <w:vAlign w:val="center"/>
          </w:tcPr>
          <w:p w14:paraId="3584A1E4" w14:textId="77777777" w:rsidR="005F67F3" w:rsidRPr="000C792B" w:rsidRDefault="005F67F3" w:rsidP="005F67F3">
            <w:pPr>
              <w:pStyle w:val="TAC"/>
              <w:rPr>
                <w:lang w:val="sv-SE"/>
              </w:rPr>
            </w:pPr>
          </w:p>
        </w:tc>
        <w:tc>
          <w:tcPr>
            <w:tcW w:w="992" w:type="dxa"/>
            <w:vMerge/>
            <w:vAlign w:val="center"/>
          </w:tcPr>
          <w:p w14:paraId="3C438ABC" w14:textId="77777777" w:rsidR="005F67F3" w:rsidRPr="000C792B" w:rsidRDefault="005F67F3" w:rsidP="005F67F3">
            <w:pPr>
              <w:pStyle w:val="TAC"/>
              <w:rPr>
                <w:lang w:val="sv-SE" w:eastAsia="zh-CN"/>
              </w:rPr>
            </w:pPr>
          </w:p>
        </w:tc>
        <w:tc>
          <w:tcPr>
            <w:tcW w:w="1134" w:type="dxa"/>
            <w:vAlign w:val="center"/>
          </w:tcPr>
          <w:p w14:paraId="062E1F26" w14:textId="77551AE4" w:rsidR="005F67F3" w:rsidRPr="000C792B" w:rsidRDefault="005F67F3" w:rsidP="005F67F3">
            <w:pPr>
              <w:pStyle w:val="TAC"/>
            </w:pPr>
            <w:r w:rsidRPr="000C792B">
              <w:t>≥ 132</w:t>
            </w:r>
          </w:p>
        </w:tc>
        <w:tc>
          <w:tcPr>
            <w:tcW w:w="1367" w:type="dxa"/>
            <w:vAlign w:val="center"/>
          </w:tcPr>
          <w:p w14:paraId="326DA7E8" w14:textId="63DE9862" w:rsidR="005F67F3" w:rsidRPr="000C792B" w:rsidRDefault="005F67F3" w:rsidP="005F67F3">
            <w:pPr>
              <w:pStyle w:val="TAC"/>
            </w:pPr>
            <w:r w:rsidRPr="000C792B">
              <w:t>≥ 1</w:t>
            </w:r>
          </w:p>
        </w:tc>
        <w:tc>
          <w:tcPr>
            <w:tcW w:w="2040" w:type="dxa"/>
            <w:vAlign w:val="center"/>
          </w:tcPr>
          <w:p w14:paraId="33CF447A" w14:textId="77777777" w:rsidR="005F67F3" w:rsidRPr="000C792B" w:rsidRDefault="005F67F3" w:rsidP="005F67F3">
            <w:pPr>
              <w:pStyle w:val="TAC"/>
            </w:pPr>
            <w:r w:rsidRPr="000C792B">
              <w:t>Note 6</w:t>
            </w:r>
          </w:p>
        </w:tc>
        <w:tc>
          <w:tcPr>
            <w:tcW w:w="1134" w:type="dxa"/>
            <w:vAlign w:val="center"/>
          </w:tcPr>
          <w:p w14:paraId="3182C3F4" w14:textId="77777777" w:rsidR="005F67F3" w:rsidRPr="000C792B" w:rsidRDefault="005F67F3" w:rsidP="005F67F3">
            <w:pPr>
              <w:pStyle w:val="TAC"/>
            </w:pPr>
            <w:r w:rsidRPr="000C792B">
              <w:t>Note 6</w:t>
            </w:r>
          </w:p>
        </w:tc>
        <w:tc>
          <w:tcPr>
            <w:tcW w:w="1275" w:type="dxa"/>
            <w:vAlign w:val="center"/>
          </w:tcPr>
          <w:p w14:paraId="00A433FF" w14:textId="77777777" w:rsidR="005F67F3" w:rsidRPr="000C792B" w:rsidRDefault="005F67F3" w:rsidP="005F67F3">
            <w:pPr>
              <w:pStyle w:val="TAC"/>
            </w:pPr>
            <w:r w:rsidRPr="000C792B">
              <w:t>Note 6</w:t>
            </w:r>
          </w:p>
        </w:tc>
      </w:tr>
      <w:tr w:rsidR="00F72E7B" w:rsidRPr="000C792B" w14:paraId="4E8A6631" w14:textId="77777777" w:rsidTr="003E29A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CEB64CE" w14:textId="640156FB" w:rsidR="00F72E7B" w:rsidRDefault="00F72E7B" w:rsidP="00F72E7B">
            <w:pPr>
              <w:pStyle w:val="TAC"/>
            </w:pPr>
            <w:r w:rsidRPr="000C792B">
              <w:t>50</w:t>
            </w:r>
          </w:p>
          <w:p w14:paraId="174341F9" w14:textId="77777777" w:rsidR="00F72E7B" w:rsidRPr="000C792B" w:rsidRDefault="00F72E7B" w:rsidP="00F72E7B">
            <w:pPr>
              <w:pStyle w:val="TAC"/>
              <w:rPr>
                <w:lang w:eastAsia="zh-CN"/>
              </w:rPr>
            </w:pPr>
          </w:p>
        </w:tc>
        <w:tc>
          <w:tcPr>
            <w:tcW w:w="1163" w:type="dxa"/>
            <w:vMerge/>
            <w:vAlign w:val="center"/>
          </w:tcPr>
          <w:p w14:paraId="0A469EEA" w14:textId="77777777" w:rsidR="00F72E7B" w:rsidRPr="000C792B" w:rsidRDefault="00F72E7B" w:rsidP="00F72E7B">
            <w:pPr>
              <w:pStyle w:val="TAC"/>
              <w:rPr>
                <w:lang w:val="sv-SE"/>
              </w:rPr>
            </w:pPr>
          </w:p>
        </w:tc>
        <w:tc>
          <w:tcPr>
            <w:tcW w:w="992" w:type="dxa"/>
            <w:vMerge w:val="restart"/>
            <w:vAlign w:val="center"/>
          </w:tcPr>
          <w:p w14:paraId="524B25FD" w14:textId="77777777" w:rsidR="00F72E7B" w:rsidRPr="000C792B" w:rsidRDefault="00F72E7B" w:rsidP="00F72E7B">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7FD307B" w14:textId="0411432C" w:rsidR="00F72E7B" w:rsidRPr="000C792B" w:rsidRDefault="00F72E7B" w:rsidP="00F72E7B">
            <w:pPr>
              <w:pStyle w:val="TAC"/>
            </w:pPr>
            <w:r w:rsidRPr="000C792B">
              <w:t>≥ 24</w:t>
            </w:r>
          </w:p>
        </w:tc>
        <w:tc>
          <w:tcPr>
            <w:tcW w:w="1367" w:type="dxa"/>
            <w:vMerge w:val="restart"/>
            <w:vAlign w:val="center"/>
          </w:tcPr>
          <w:p w14:paraId="3739A2CB" w14:textId="38FFD4CB"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72095A30" w14:textId="77777777" w:rsidR="00F72E7B" w:rsidRDefault="00F72E7B" w:rsidP="00F72E7B">
            <w:pPr>
              <w:pStyle w:val="TAC"/>
              <w:rPr>
                <w:szCs w:val="18"/>
              </w:rPr>
            </w:pPr>
            <w:r>
              <w:rPr>
                <w:szCs w:val="18"/>
              </w:rPr>
              <w:t>NR_FDD_FR1_A, NR_TDD_FR1_A,</w:t>
            </w:r>
          </w:p>
          <w:p w14:paraId="2D9767CB" w14:textId="6BD5EA4E"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5571650B" w:rsidR="00F72E7B" w:rsidRPr="000C792B" w:rsidRDefault="00F72E7B" w:rsidP="00F72E7B">
            <w:pPr>
              <w:pStyle w:val="TAC"/>
            </w:pPr>
            <w:r>
              <w:t>-121</w:t>
            </w:r>
          </w:p>
        </w:tc>
        <w:tc>
          <w:tcPr>
            <w:tcW w:w="1275" w:type="dxa"/>
            <w:vAlign w:val="center"/>
          </w:tcPr>
          <w:p w14:paraId="513DE516" w14:textId="77777777" w:rsidR="00F72E7B" w:rsidRPr="000C792B" w:rsidRDefault="00F72E7B" w:rsidP="00F72E7B">
            <w:pPr>
              <w:pStyle w:val="TAC"/>
            </w:pPr>
            <w:r w:rsidRPr="000C792B">
              <w:rPr>
                <w:lang w:eastAsia="zh-CN"/>
              </w:rPr>
              <w:t>-50</w:t>
            </w:r>
          </w:p>
        </w:tc>
      </w:tr>
      <w:tr w:rsidR="00F72E7B" w:rsidRPr="000C792B" w14:paraId="2D6F4058"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F72E7B" w:rsidRPr="000C792B" w:rsidRDefault="00F72E7B" w:rsidP="00F72E7B">
            <w:pPr>
              <w:pStyle w:val="TAC"/>
              <w:rPr>
                <w:lang w:eastAsia="zh-CN"/>
              </w:rPr>
            </w:pPr>
          </w:p>
        </w:tc>
        <w:tc>
          <w:tcPr>
            <w:tcW w:w="1163" w:type="dxa"/>
            <w:vMerge/>
            <w:vAlign w:val="center"/>
          </w:tcPr>
          <w:p w14:paraId="62DBC6B2" w14:textId="77777777" w:rsidR="00F72E7B" w:rsidRPr="000C792B" w:rsidRDefault="00F72E7B" w:rsidP="00F72E7B">
            <w:pPr>
              <w:pStyle w:val="TAC"/>
              <w:rPr>
                <w:lang w:val="sv-SE"/>
              </w:rPr>
            </w:pPr>
          </w:p>
        </w:tc>
        <w:tc>
          <w:tcPr>
            <w:tcW w:w="992" w:type="dxa"/>
            <w:vMerge/>
            <w:vAlign w:val="center"/>
          </w:tcPr>
          <w:p w14:paraId="24628F54" w14:textId="77777777" w:rsidR="00F72E7B" w:rsidRPr="000C792B" w:rsidRDefault="00F72E7B" w:rsidP="00F72E7B">
            <w:pPr>
              <w:pStyle w:val="TAC"/>
              <w:rPr>
                <w:lang w:val="sv-SE" w:eastAsia="zh-CN"/>
              </w:rPr>
            </w:pPr>
          </w:p>
        </w:tc>
        <w:tc>
          <w:tcPr>
            <w:tcW w:w="1134" w:type="dxa"/>
            <w:vMerge/>
            <w:vAlign w:val="center"/>
          </w:tcPr>
          <w:p w14:paraId="74215C3C" w14:textId="77777777" w:rsidR="00F72E7B" w:rsidRPr="000C792B" w:rsidRDefault="00F72E7B" w:rsidP="00F72E7B">
            <w:pPr>
              <w:pStyle w:val="TAC"/>
            </w:pPr>
          </w:p>
        </w:tc>
        <w:tc>
          <w:tcPr>
            <w:tcW w:w="1367" w:type="dxa"/>
            <w:vMerge/>
            <w:vAlign w:val="center"/>
          </w:tcPr>
          <w:p w14:paraId="3EDC5804"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4BAB2CFC"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7A3E3507" w:rsidR="00F72E7B" w:rsidRPr="000C792B" w:rsidRDefault="00F72E7B" w:rsidP="00F72E7B">
            <w:pPr>
              <w:pStyle w:val="TAC"/>
            </w:pPr>
            <w:r>
              <w:t>-120.5</w:t>
            </w:r>
          </w:p>
        </w:tc>
        <w:tc>
          <w:tcPr>
            <w:tcW w:w="1275" w:type="dxa"/>
          </w:tcPr>
          <w:p w14:paraId="780686D3" w14:textId="77777777" w:rsidR="00F72E7B" w:rsidRPr="000C792B" w:rsidRDefault="00F72E7B" w:rsidP="00F72E7B">
            <w:pPr>
              <w:pStyle w:val="TAC"/>
            </w:pPr>
            <w:r w:rsidRPr="000C792B">
              <w:rPr>
                <w:lang w:eastAsia="zh-CN"/>
              </w:rPr>
              <w:t>-50</w:t>
            </w:r>
          </w:p>
        </w:tc>
      </w:tr>
      <w:tr w:rsidR="00F72E7B" w:rsidRPr="000C792B" w14:paraId="435F8037"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F72E7B" w:rsidRPr="000C792B" w:rsidRDefault="00F72E7B" w:rsidP="00F72E7B">
            <w:pPr>
              <w:pStyle w:val="TAC"/>
              <w:rPr>
                <w:lang w:eastAsia="zh-CN"/>
              </w:rPr>
            </w:pPr>
          </w:p>
        </w:tc>
        <w:tc>
          <w:tcPr>
            <w:tcW w:w="1163" w:type="dxa"/>
            <w:vMerge/>
            <w:vAlign w:val="center"/>
          </w:tcPr>
          <w:p w14:paraId="5C6B8015" w14:textId="77777777" w:rsidR="00F72E7B" w:rsidRPr="000C792B" w:rsidRDefault="00F72E7B" w:rsidP="00F72E7B">
            <w:pPr>
              <w:pStyle w:val="TAC"/>
              <w:rPr>
                <w:lang w:val="sv-SE"/>
              </w:rPr>
            </w:pPr>
          </w:p>
        </w:tc>
        <w:tc>
          <w:tcPr>
            <w:tcW w:w="992" w:type="dxa"/>
            <w:vMerge/>
            <w:vAlign w:val="center"/>
          </w:tcPr>
          <w:p w14:paraId="231D8205" w14:textId="77777777" w:rsidR="00F72E7B" w:rsidRPr="000C792B" w:rsidRDefault="00F72E7B" w:rsidP="00F72E7B">
            <w:pPr>
              <w:pStyle w:val="TAC"/>
              <w:rPr>
                <w:lang w:val="sv-SE" w:eastAsia="zh-CN"/>
              </w:rPr>
            </w:pPr>
          </w:p>
        </w:tc>
        <w:tc>
          <w:tcPr>
            <w:tcW w:w="1134" w:type="dxa"/>
            <w:vMerge/>
            <w:vAlign w:val="center"/>
          </w:tcPr>
          <w:p w14:paraId="3E11ABDE" w14:textId="77777777" w:rsidR="00F72E7B" w:rsidRPr="000C792B" w:rsidRDefault="00F72E7B" w:rsidP="00F72E7B">
            <w:pPr>
              <w:pStyle w:val="TAC"/>
            </w:pPr>
          </w:p>
        </w:tc>
        <w:tc>
          <w:tcPr>
            <w:tcW w:w="1367" w:type="dxa"/>
            <w:vMerge/>
            <w:vAlign w:val="center"/>
          </w:tcPr>
          <w:p w14:paraId="46FB4A60"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1B3B6D53"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F854C2C" w:rsidR="00F72E7B" w:rsidRPr="000C792B" w:rsidRDefault="00F72E7B" w:rsidP="00F72E7B">
            <w:pPr>
              <w:pStyle w:val="TAC"/>
            </w:pPr>
            <w:r>
              <w:t>-120</w:t>
            </w:r>
          </w:p>
        </w:tc>
        <w:tc>
          <w:tcPr>
            <w:tcW w:w="1275" w:type="dxa"/>
          </w:tcPr>
          <w:p w14:paraId="426BF9EB" w14:textId="77777777" w:rsidR="00F72E7B" w:rsidRPr="000C792B" w:rsidRDefault="00F72E7B" w:rsidP="00F72E7B">
            <w:pPr>
              <w:pStyle w:val="TAC"/>
            </w:pPr>
            <w:r w:rsidRPr="000C792B">
              <w:rPr>
                <w:lang w:eastAsia="zh-CN"/>
              </w:rPr>
              <w:t>-50</w:t>
            </w:r>
          </w:p>
        </w:tc>
      </w:tr>
      <w:tr w:rsidR="00F72E7B" w:rsidRPr="000C792B" w14:paraId="102DA76B"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F72E7B" w:rsidRPr="000C792B" w:rsidRDefault="00F72E7B" w:rsidP="00F72E7B">
            <w:pPr>
              <w:pStyle w:val="TAC"/>
              <w:rPr>
                <w:lang w:eastAsia="zh-CN"/>
              </w:rPr>
            </w:pPr>
          </w:p>
        </w:tc>
        <w:tc>
          <w:tcPr>
            <w:tcW w:w="1163" w:type="dxa"/>
            <w:vMerge/>
            <w:vAlign w:val="center"/>
          </w:tcPr>
          <w:p w14:paraId="7C33B404" w14:textId="77777777" w:rsidR="00F72E7B" w:rsidRPr="000C792B" w:rsidRDefault="00F72E7B" w:rsidP="00F72E7B">
            <w:pPr>
              <w:pStyle w:val="TAC"/>
              <w:rPr>
                <w:lang w:val="sv-SE"/>
              </w:rPr>
            </w:pPr>
          </w:p>
        </w:tc>
        <w:tc>
          <w:tcPr>
            <w:tcW w:w="992" w:type="dxa"/>
            <w:vMerge/>
            <w:vAlign w:val="center"/>
          </w:tcPr>
          <w:p w14:paraId="668DFA6E" w14:textId="77777777" w:rsidR="00F72E7B" w:rsidRPr="000C792B" w:rsidRDefault="00F72E7B" w:rsidP="00F72E7B">
            <w:pPr>
              <w:pStyle w:val="TAC"/>
              <w:rPr>
                <w:lang w:val="sv-SE" w:eastAsia="zh-CN"/>
              </w:rPr>
            </w:pPr>
          </w:p>
        </w:tc>
        <w:tc>
          <w:tcPr>
            <w:tcW w:w="1134" w:type="dxa"/>
            <w:vMerge/>
            <w:vAlign w:val="center"/>
          </w:tcPr>
          <w:p w14:paraId="6FCD4D43" w14:textId="77777777" w:rsidR="00F72E7B" w:rsidRPr="000C792B" w:rsidRDefault="00F72E7B" w:rsidP="00F72E7B">
            <w:pPr>
              <w:pStyle w:val="TAC"/>
            </w:pPr>
          </w:p>
        </w:tc>
        <w:tc>
          <w:tcPr>
            <w:tcW w:w="1367" w:type="dxa"/>
            <w:vMerge/>
            <w:vAlign w:val="center"/>
          </w:tcPr>
          <w:p w14:paraId="3219F47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41B733E1"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77C80CEC" w:rsidR="00F72E7B" w:rsidRPr="000C792B" w:rsidRDefault="00F72E7B" w:rsidP="00F72E7B">
            <w:pPr>
              <w:pStyle w:val="TAC"/>
            </w:pPr>
            <w:r>
              <w:t>-119.5</w:t>
            </w:r>
          </w:p>
        </w:tc>
        <w:tc>
          <w:tcPr>
            <w:tcW w:w="1275" w:type="dxa"/>
          </w:tcPr>
          <w:p w14:paraId="58A6C057" w14:textId="77777777" w:rsidR="00F72E7B" w:rsidRPr="000C792B" w:rsidRDefault="00F72E7B" w:rsidP="00F72E7B">
            <w:pPr>
              <w:pStyle w:val="TAC"/>
            </w:pPr>
            <w:r w:rsidRPr="000C792B">
              <w:rPr>
                <w:lang w:eastAsia="zh-CN"/>
              </w:rPr>
              <w:t>-50</w:t>
            </w:r>
          </w:p>
        </w:tc>
      </w:tr>
      <w:tr w:rsidR="00F72E7B" w:rsidRPr="000C792B" w14:paraId="175A288A"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F72E7B" w:rsidRPr="000C792B" w:rsidRDefault="00F72E7B" w:rsidP="00F72E7B">
            <w:pPr>
              <w:pStyle w:val="TAC"/>
              <w:rPr>
                <w:lang w:eastAsia="zh-CN"/>
              </w:rPr>
            </w:pPr>
          </w:p>
        </w:tc>
        <w:tc>
          <w:tcPr>
            <w:tcW w:w="1163" w:type="dxa"/>
            <w:vMerge/>
            <w:vAlign w:val="center"/>
          </w:tcPr>
          <w:p w14:paraId="3BF6F796" w14:textId="77777777" w:rsidR="00F72E7B" w:rsidRPr="000C792B" w:rsidRDefault="00F72E7B" w:rsidP="00F72E7B">
            <w:pPr>
              <w:pStyle w:val="TAC"/>
              <w:rPr>
                <w:lang w:val="sv-SE"/>
              </w:rPr>
            </w:pPr>
          </w:p>
        </w:tc>
        <w:tc>
          <w:tcPr>
            <w:tcW w:w="992" w:type="dxa"/>
            <w:vMerge/>
            <w:vAlign w:val="center"/>
          </w:tcPr>
          <w:p w14:paraId="0C851794" w14:textId="77777777" w:rsidR="00F72E7B" w:rsidRPr="000C792B" w:rsidRDefault="00F72E7B" w:rsidP="00F72E7B">
            <w:pPr>
              <w:pStyle w:val="TAC"/>
              <w:rPr>
                <w:lang w:val="sv-SE" w:eastAsia="zh-CN"/>
              </w:rPr>
            </w:pPr>
          </w:p>
        </w:tc>
        <w:tc>
          <w:tcPr>
            <w:tcW w:w="1134" w:type="dxa"/>
            <w:vMerge/>
            <w:vAlign w:val="center"/>
          </w:tcPr>
          <w:p w14:paraId="68E63353" w14:textId="77777777" w:rsidR="00F72E7B" w:rsidRPr="000C792B" w:rsidRDefault="00F72E7B" w:rsidP="00F72E7B">
            <w:pPr>
              <w:pStyle w:val="TAC"/>
            </w:pPr>
          </w:p>
        </w:tc>
        <w:tc>
          <w:tcPr>
            <w:tcW w:w="1367" w:type="dxa"/>
            <w:vMerge/>
            <w:vAlign w:val="center"/>
          </w:tcPr>
          <w:p w14:paraId="624BD79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4A3FE0E1"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50A4AAE0" w:rsidR="00F72E7B" w:rsidRPr="000C792B" w:rsidRDefault="00F72E7B" w:rsidP="00F72E7B">
            <w:pPr>
              <w:pStyle w:val="TAC"/>
            </w:pPr>
            <w:r>
              <w:t>-119</w:t>
            </w:r>
          </w:p>
        </w:tc>
        <w:tc>
          <w:tcPr>
            <w:tcW w:w="1275" w:type="dxa"/>
          </w:tcPr>
          <w:p w14:paraId="48845268" w14:textId="77777777" w:rsidR="00F72E7B" w:rsidRPr="000C792B" w:rsidRDefault="00F72E7B" w:rsidP="00F72E7B">
            <w:pPr>
              <w:pStyle w:val="TAC"/>
            </w:pPr>
            <w:r w:rsidRPr="000C792B">
              <w:rPr>
                <w:lang w:eastAsia="zh-CN"/>
              </w:rPr>
              <w:t>-50</w:t>
            </w:r>
          </w:p>
        </w:tc>
      </w:tr>
      <w:tr w:rsidR="00F72E7B" w:rsidRPr="000C792B" w14:paraId="093B7F83"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F72E7B" w:rsidRPr="000C792B" w:rsidRDefault="00F72E7B" w:rsidP="00F72E7B">
            <w:pPr>
              <w:pStyle w:val="TAC"/>
              <w:rPr>
                <w:lang w:eastAsia="zh-CN"/>
              </w:rPr>
            </w:pPr>
          </w:p>
        </w:tc>
        <w:tc>
          <w:tcPr>
            <w:tcW w:w="1163" w:type="dxa"/>
            <w:vMerge/>
            <w:vAlign w:val="center"/>
          </w:tcPr>
          <w:p w14:paraId="2A20DEA5" w14:textId="77777777" w:rsidR="00F72E7B" w:rsidRPr="000C792B" w:rsidRDefault="00F72E7B" w:rsidP="00F72E7B">
            <w:pPr>
              <w:pStyle w:val="TAC"/>
              <w:rPr>
                <w:lang w:val="sv-SE"/>
              </w:rPr>
            </w:pPr>
          </w:p>
        </w:tc>
        <w:tc>
          <w:tcPr>
            <w:tcW w:w="992" w:type="dxa"/>
            <w:vMerge/>
            <w:vAlign w:val="center"/>
          </w:tcPr>
          <w:p w14:paraId="4A0A258D" w14:textId="77777777" w:rsidR="00F72E7B" w:rsidRPr="000C792B" w:rsidRDefault="00F72E7B" w:rsidP="00F72E7B">
            <w:pPr>
              <w:pStyle w:val="TAC"/>
              <w:rPr>
                <w:lang w:val="sv-SE" w:eastAsia="zh-CN"/>
              </w:rPr>
            </w:pPr>
          </w:p>
        </w:tc>
        <w:tc>
          <w:tcPr>
            <w:tcW w:w="1134" w:type="dxa"/>
            <w:vMerge/>
            <w:vAlign w:val="center"/>
          </w:tcPr>
          <w:p w14:paraId="024F6240" w14:textId="77777777" w:rsidR="00F72E7B" w:rsidRPr="000C792B" w:rsidRDefault="00F72E7B" w:rsidP="00F72E7B">
            <w:pPr>
              <w:pStyle w:val="TAC"/>
            </w:pPr>
          </w:p>
        </w:tc>
        <w:tc>
          <w:tcPr>
            <w:tcW w:w="1367" w:type="dxa"/>
            <w:vMerge/>
            <w:vAlign w:val="center"/>
          </w:tcPr>
          <w:p w14:paraId="3A78E46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82077B0"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583C3801" w:rsidR="00F72E7B" w:rsidRPr="000C792B" w:rsidRDefault="00F72E7B" w:rsidP="00F72E7B">
            <w:pPr>
              <w:pStyle w:val="TAC"/>
            </w:pPr>
            <w:r>
              <w:t>-118.5</w:t>
            </w:r>
          </w:p>
        </w:tc>
        <w:tc>
          <w:tcPr>
            <w:tcW w:w="1275" w:type="dxa"/>
          </w:tcPr>
          <w:p w14:paraId="20CA3AB9" w14:textId="77777777" w:rsidR="00F72E7B" w:rsidRPr="000C792B" w:rsidRDefault="00F72E7B" w:rsidP="00F72E7B">
            <w:pPr>
              <w:pStyle w:val="TAC"/>
            </w:pPr>
            <w:r w:rsidRPr="000C792B">
              <w:rPr>
                <w:lang w:eastAsia="zh-CN"/>
              </w:rPr>
              <w:t>-50</w:t>
            </w:r>
          </w:p>
        </w:tc>
      </w:tr>
      <w:tr w:rsidR="00F72E7B" w:rsidRPr="000C792B" w14:paraId="7CE6318E"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F72E7B" w:rsidRPr="000C792B" w:rsidRDefault="00F72E7B" w:rsidP="00F72E7B">
            <w:pPr>
              <w:pStyle w:val="TAC"/>
              <w:rPr>
                <w:lang w:eastAsia="zh-CN"/>
              </w:rPr>
            </w:pPr>
          </w:p>
        </w:tc>
        <w:tc>
          <w:tcPr>
            <w:tcW w:w="1163" w:type="dxa"/>
            <w:vMerge/>
            <w:vAlign w:val="center"/>
          </w:tcPr>
          <w:p w14:paraId="2EA9C413" w14:textId="77777777" w:rsidR="00F72E7B" w:rsidRPr="000C792B" w:rsidRDefault="00F72E7B" w:rsidP="00F72E7B">
            <w:pPr>
              <w:pStyle w:val="TAC"/>
              <w:rPr>
                <w:lang w:val="sv-SE"/>
              </w:rPr>
            </w:pPr>
          </w:p>
        </w:tc>
        <w:tc>
          <w:tcPr>
            <w:tcW w:w="992" w:type="dxa"/>
            <w:vMerge/>
            <w:vAlign w:val="center"/>
          </w:tcPr>
          <w:p w14:paraId="41D3DF40" w14:textId="77777777" w:rsidR="00F72E7B" w:rsidRPr="000C792B" w:rsidRDefault="00F72E7B" w:rsidP="00F72E7B">
            <w:pPr>
              <w:pStyle w:val="TAC"/>
              <w:rPr>
                <w:lang w:val="sv-SE" w:eastAsia="zh-CN"/>
              </w:rPr>
            </w:pPr>
          </w:p>
        </w:tc>
        <w:tc>
          <w:tcPr>
            <w:tcW w:w="1134" w:type="dxa"/>
            <w:vMerge/>
            <w:vAlign w:val="center"/>
          </w:tcPr>
          <w:p w14:paraId="782865A0" w14:textId="77777777" w:rsidR="00F72E7B" w:rsidRPr="000C792B" w:rsidRDefault="00F72E7B" w:rsidP="00F72E7B">
            <w:pPr>
              <w:pStyle w:val="TAC"/>
            </w:pPr>
          </w:p>
        </w:tc>
        <w:tc>
          <w:tcPr>
            <w:tcW w:w="1367" w:type="dxa"/>
            <w:vMerge/>
            <w:vAlign w:val="center"/>
          </w:tcPr>
          <w:p w14:paraId="40CFA0F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5F245200"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193D5608" w:rsidR="00F72E7B" w:rsidRPr="000C792B" w:rsidRDefault="00F72E7B" w:rsidP="00F72E7B">
            <w:pPr>
              <w:pStyle w:val="TAC"/>
            </w:pPr>
            <w:r>
              <w:t>-118</w:t>
            </w:r>
          </w:p>
        </w:tc>
        <w:tc>
          <w:tcPr>
            <w:tcW w:w="1275" w:type="dxa"/>
          </w:tcPr>
          <w:p w14:paraId="25746227" w14:textId="77777777" w:rsidR="00F72E7B" w:rsidRPr="000C792B" w:rsidRDefault="00F72E7B" w:rsidP="00F72E7B">
            <w:pPr>
              <w:pStyle w:val="TAC"/>
            </w:pPr>
            <w:r w:rsidRPr="000C792B">
              <w:rPr>
                <w:lang w:eastAsia="zh-CN"/>
              </w:rPr>
              <w:t>-50</w:t>
            </w:r>
          </w:p>
        </w:tc>
      </w:tr>
      <w:tr w:rsidR="00F72E7B" w:rsidRPr="000C792B" w14:paraId="6689C4A5" w14:textId="77777777" w:rsidTr="000312E4">
        <w:trPr>
          <w:trHeight w:val="22"/>
          <w:jc w:val="center"/>
        </w:trPr>
        <w:tc>
          <w:tcPr>
            <w:tcW w:w="959" w:type="dxa"/>
            <w:vMerge/>
            <w:tcBorders>
              <w:top w:val="single" w:sz="4" w:space="0" w:color="auto"/>
              <w:left w:val="single" w:sz="4" w:space="0" w:color="auto"/>
              <w:bottom w:val="nil"/>
              <w:right w:val="single" w:sz="4" w:space="0" w:color="auto"/>
            </w:tcBorders>
            <w:vAlign w:val="center"/>
          </w:tcPr>
          <w:p w14:paraId="2608080D" w14:textId="77777777" w:rsidR="00F72E7B" w:rsidRPr="000C792B" w:rsidRDefault="00F72E7B" w:rsidP="00F72E7B">
            <w:pPr>
              <w:pStyle w:val="TAC"/>
              <w:rPr>
                <w:lang w:eastAsia="zh-CN"/>
              </w:rPr>
            </w:pPr>
          </w:p>
        </w:tc>
        <w:tc>
          <w:tcPr>
            <w:tcW w:w="1163" w:type="dxa"/>
            <w:vMerge/>
            <w:vAlign w:val="center"/>
          </w:tcPr>
          <w:p w14:paraId="1D29B11E" w14:textId="77777777" w:rsidR="00F72E7B" w:rsidRPr="000C792B" w:rsidRDefault="00F72E7B" w:rsidP="00F72E7B">
            <w:pPr>
              <w:pStyle w:val="TAC"/>
              <w:rPr>
                <w:lang w:val="sv-SE"/>
              </w:rPr>
            </w:pPr>
          </w:p>
        </w:tc>
        <w:tc>
          <w:tcPr>
            <w:tcW w:w="992" w:type="dxa"/>
            <w:vMerge/>
            <w:vAlign w:val="center"/>
          </w:tcPr>
          <w:p w14:paraId="637C8FEE" w14:textId="77777777" w:rsidR="00F72E7B" w:rsidRPr="000C792B" w:rsidRDefault="00F72E7B" w:rsidP="00F72E7B">
            <w:pPr>
              <w:pStyle w:val="TAC"/>
              <w:rPr>
                <w:lang w:val="sv-SE" w:eastAsia="zh-CN"/>
              </w:rPr>
            </w:pPr>
          </w:p>
        </w:tc>
        <w:tc>
          <w:tcPr>
            <w:tcW w:w="1134" w:type="dxa"/>
            <w:vMerge/>
            <w:tcBorders>
              <w:bottom w:val="nil"/>
            </w:tcBorders>
            <w:vAlign w:val="center"/>
          </w:tcPr>
          <w:p w14:paraId="3CAA9AF7" w14:textId="77777777" w:rsidR="00F72E7B" w:rsidRPr="000C792B" w:rsidRDefault="00F72E7B" w:rsidP="00F72E7B">
            <w:pPr>
              <w:pStyle w:val="TAC"/>
            </w:pPr>
          </w:p>
        </w:tc>
        <w:tc>
          <w:tcPr>
            <w:tcW w:w="1367" w:type="dxa"/>
            <w:vMerge/>
            <w:tcBorders>
              <w:bottom w:val="nil"/>
            </w:tcBorders>
            <w:vAlign w:val="center"/>
          </w:tcPr>
          <w:p w14:paraId="7807D91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090261F2" w:rsidR="00F72E7B" w:rsidRPr="000C792B" w:rsidRDefault="00F72E7B" w:rsidP="00F72E7B">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611A3850" w:rsidR="00F72E7B" w:rsidRPr="000C792B" w:rsidRDefault="00F72E7B" w:rsidP="00F72E7B">
            <w:pPr>
              <w:pStyle w:val="TAC"/>
            </w:pPr>
            <w:r>
              <w:t>-117.5</w:t>
            </w:r>
          </w:p>
        </w:tc>
        <w:tc>
          <w:tcPr>
            <w:tcW w:w="1275" w:type="dxa"/>
          </w:tcPr>
          <w:p w14:paraId="58B30313" w14:textId="77777777" w:rsidR="00F72E7B" w:rsidRPr="000C792B" w:rsidRDefault="00F72E7B" w:rsidP="00F72E7B">
            <w:pPr>
              <w:pStyle w:val="TAC"/>
              <w:rPr>
                <w:lang w:eastAsia="zh-CN"/>
              </w:rPr>
            </w:pPr>
            <w:r w:rsidRPr="000C792B">
              <w:rPr>
                <w:lang w:eastAsia="zh-CN"/>
              </w:rPr>
              <w:t>-50</w:t>
            </w:r>
          </w:p>
        </w:tc>
      </w:tr>
      <w:tr w:rsidR="000312E4" w:rsidRPr="000C792B" w14:paraId="792DB0B7" w14:textId="77777777" w:rsidTr="000312E4">
        <w:trPr>
          <w:trHeight w:val="22"/>
          <w:jc w:val="center"/>
        </w:trPr>
        <w:tc>
          <w:tcPr>
            <w:tcW w:w="959" w:type="dxa"/>
            <w:tcBorders>
              <w:top w:val="nil"/>
              <w:left w:val="single" w:sz="4" w:space="0" w:color="auto"/>
              <w:bottom w:val="single" w:sz="4" w:space="0" w:color="auto"/>
              <w:right w:val="single" w:sz="4" w:space="0" w:color="auto"/>
            </w:tcBorders>
            <w:vAlign w:val="center"/>
          </w:tcPr>
          <w:p w14:paraId="638E0549" w14:textId="77777777" w:rsidR="000312E4" w:rsidRPr="000C792B" w:rsidRDefault="000312E4" w:rsidP="000312E4">
            <w:pPr>
              <w:pStyle w:val="TAC"/>
              <w:rPr>
                <w:lang w:eastAsia="zh-CN"/>
              </w:rPr>
            </w:pPr>
          </w:p>
        </w:tc>
        <w:tc>
          <w:tcPr>
            <w:tcW w:w="1163" w:type="dxa"/>
            <w:vMerge/>
            <w:vAlign w:val="center"/>
          </w:tcPr>
          <w:p w14:paraId="5A6D9BBB" w14:textId="77777777" w:rsidR="000312E4" w:rsidRPr="000C792B" w:rsidRDefault="000312E4" w:rsidP="000312E4">
            <w:pPr>
              <w:pStyle w:val="TAC"/>
              <w:rPr>
                <w:lang w:val="sv-SE"/>
              </w:rPr>
            </w:pPr>
          </w:p>
        </w:tc>
        <w:tc>
          <w:tcPr>
            <w:tcW w:w="992" w:type="dxa"/>
            <w:vMerge/>
            <w:vAlign w:val="center"/>
          </w:tcPr>
          <w:p w14:paraId="39FC4973" w14:textId="77777777" w:rsidR="000312E4" w:rsidRPr="000C792B" w:rsidRDefault="000312E4" w:rsidP="000312E4">
            <w:pPr>
              <w:pStyle w:val="TAC"/>
              <w:rPr>
                <w:lang w:val="sv-SE" w:eastAsia="zh-CN"/>
              </w:rPr>
            </w:pPr>
          </w:p>
        </w:tc>
        <w:tc>
          <w:tcPr>
            <w:tcW w:w="1134" w:type="dxa"/>
            <w:tcBorders>
              <w:top w:val="nil"/>
            </w:tcBorders>
            <w:vAlign w:val="center"/>
          </w:tcPr>
          <w:p w14:paraId="1E9A8590" w14:textId="77777777" w:rsidR="000312E4" w:rsidRPr="000C792B" w:rsidRDefault="000312E4" w:rsidP="000312E4">
            <w:pPr>
              <w:pStyle w:val="TAC"/>
            </w:pPr>
          </w:p>
        </w:tc>
        <w:tc>
          <w:tcPr>
            <w:tcW w:w="1367" w:type="dxa"/>
            <w:tcBorders>
              <w:top w:val="nil"/>
            </w:tcBorders>
            <w:vAlign w:val="center"/>
          </w:tcPr>
          <w:p w14:paraId="2902B56A"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7F65DA6" w14:textId="1DCA76EC"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7173A7B5" w14:textId="7B40EDB5" w:rsidR="000312E4" w:rsidRDefault="000312E4" w:rsidP="000312E4">
            <w:pPr>
              <w:pStyle w:val="TAC"/>
            </w:pPr>
            <w:r>
              <w:rPr>
                <w:rFonts w:eastAsia="SimSun" w:hint="eastAsia"/>
                <w:lang w:val="en-US" w:eastAsia="zh-CN"/>
              </w:rPr>
              <w:t>-114.5</w:t>
            </w:r>
          </w:p>
        </w:tc>
        <w:tc>
          <w:tcPr>
            <w:tcW w:w="1275" w:type="dxa"/>
          </w:tcPr>
          <w:p w14:paraId="7CF5B500" w14:textId="04EC3EE1" w:rsidR="000312E4" w:rsidRPr="000C792B" w:rsidRDefault="000312E4" w:rsidP="000312E4">
            <w:pPr>
              <w:pStyle w:val="TAC"/>
              <w:rPr>
                <w:lang w:eastAsia="zh-CN"/>
              </w:rPr>
            </w:pPr>
            <w:r>
              <w:rPr>
                <w:rFonts w:hint="eastAsia"/>
                <w:lang w:val="en-US" w:eastAsia="zh-CN"/>
              </w:rPr>
              <w:t>-50</w:t>
            </w:r>
          </w:p>
        </w:tc>
      </w:tr>
      <w:tr w:rsidR="005F67F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294C0E2D" w:rsidR="005F67F3" w:rsidRPr="000C792B" w:rsidRDefault="005F67F3" w:rsidP="005F67F3">
            <w:pPr>
              <w:pStyle w:val="TAC"/>
              <w:rPr>
                <w:lang w:eastAsia="zh-CN"/>
              </w:rPr>
            </w:pPr>
            <w:r w:rsidRPr="000C792B">
              <w:rPr>
                <w:lang w:eastAsia="zh-CN"/>
              </w:rPr>
              <w:t>24</w:t>
            </w:r>
          </w:p>
        </w:tc>
        <w:tc>
          <w:tcPr>
            <w:tcW w:w="1163" w:type="dxa"/>
            <w:vMerge/>
            <w:vAlign w:val="center"/>
          </w:tcPr>
          <w:p w14:paraId="0203187E" w14:textId="77777777" w:rsidR="005F67F3" w:rsidRPr="000C792B" w:rsidRDefault="005F67F3" w:rsidP="005F67F3">
            <w:pPr>
              <w:pStyle w:val="TAC"/>
              <w:rPr>
                <w:lang w:val="sv-SE"/>
              </w:rPr>
            </w:pPr>
          </w:p>
        </w:tc>
        <w:tc>
          <w:tcPr>
            <w:tcW w:w="992" w:type="dxa"/>
            <w:vMerge/>
            <w:vAlign w:val="center"/>
          </w:tcPr>
          <w:p w14:paraId="4BCF4E86" w14:textId="77777777" w:rsidR="005F67F3" w:rsidRPr="000C792B" w:rsidRDefault="005F67F3" w:rsidP="005F67F3">
            <w:pPr>
              <w:pStyle w:val="TAC"/>
              <w:rPr>
                <w:lang w:val="sv-SE" w:eastAsia="zh-CN"/>
              </w:rPr>
            </w:pPr>
          </w:p>
        </w:tc>
        <w:tc>
          <w:tcPr>
            <w:tcW w:w="1134" w:type="dxa"/>
            <w:vAlign w:val="center"/>
          </w:tcPr>
          <w:p w14:paraId="6B043FB9" w14:textId="71D5A320" w:rsidR="005F67F3" w:rsidRPr="000C792B" w:rsidRDefault="005F67F3" w:rsidP="005F67F3">
            <w:pPr>
              <w:pStyle w:val="TAC"/>
            </w:pPr>
            <w:r w:rsidRPr="000C792B">
              <w:t>≥ 64</w:t>
            </w:r>
          </w:p>
        </w:tc>
        <w:tc>
          <w:tcPr>
            <w:tcW w:w="1367" w:type="dxa"/>
            <w:vAlign w:val="center"/>
          </w:tcPr>
          <w:p w14:paraId="1D0D9345" w14:textId="49F6667D" w:rsidR="005F67F3" w:rsidRPr="000C792B" w:rsidRDefault="005F67F3" w:rsidP="005F67F3">
            <w:pPr>
              <w:pStyle w:val="TAC"/>
            </w:pPr>
            <w:r w:rsidRPr="000C792B">
              <w:t>≥ 1</w:t>
            </w:r>
          </w:p>
        </w:tc>
        <w:tc>
          <w:tcPr>
            <w:tcW w:w="2040" w:type="dxa"/>
            <w:vAlign w:val="center"/>
          </w:tcPr>
          <w:p w14:paraId="2CD789AC" w14:textId="77777777" w:rsidR="005F67F3" w:rsidRPr="000C792B" w:rsidRDefault="005F67F3" w:rsidP="005F67F3">
            <w:pPr>
              <w:pStyle w:val="TAC"/>
            </w:pPr>
            <w:r w:rsidRPr="000C792B">
              <w:t>Note 6</w:t>
            </w:r>
          </w:p>
        </w:tc>
        <w:tc>
          <w:tcPr>
            <w:tcW w:w="1134" w:type="dxa"/>
            <w:vAlign w:val="center"/>
          </w:tcPr>
          <w:p w14:paraId="63C94986" w14:textId="77777777" w:rsidR="005F67F3" w:rsidRPr="000C792B" w:rsidRDefault="005F67F3" w:rsidP="005F67F3">
            <w:pPr>
              <w:pStyle w:val="TAC"/>
            </w:pPr>
            <w:r w:rsidRPr="000C792B">
              <w:t>Note 6</w:t>
            </w:r>
          </w:p>
        </w:tc>
        <w:tc>
          <w:tcPr>
            <w:tcW w:w="1275" w:type="dxa"/>
            <w:vAlign w:val="center"/>
          </w:tcPr>
          <w:p w14:paraId="3C1682CE" w14:textId="77777777" w:rsidR="005F67F3" w:rsidRPr="000C792B" w:rsidRDefault="005F67F3" w:rsidP="005F67F3">
            <w:pPr>
              <w:pStyle w:val="TAC"/>
            </w:pPr>
            <w:r w:rsidRPr="000C792B">
              <w:t>Note 6</w:t>
            </w:r>
          </w:p>
        </w:tc>
      </w:tr>
      <w:tr w:rsidR="005F67F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C28D7A1" w:rsidR="005F67F3" w:rsidRPr="000C792B" w:rsidRDefault="005F67F3" w:rsidP="005F67F3">
            <w:pPr>
              <w:pStyle w:val="TAC"/>
              <w:rPr>
                <w:lang w:eastAsia="zh-CN"/>
              </w:rPr>
            </w:pPr>
            <w:r w:rsidRPr="000C792B">
              <w:rPr>
                <w:lang w:eastAsia="zh-CN"/>
              </w:rPr>
              <w:t>10</w:t>
            </w:r>
          </w:p>
        </w:tc>
        <w:tc>
          <w:tcPr>
            <w:tcW w:w="1163" w:type="dxa"/>
            <w:vMerge/>
            <w:vAlign w:val="center"/>
          </w:tcPr>
          <w:p w14:paraId="204C4E90" w14:textId="77777777" w:rsidR="005F67F3" w:rsidRPr="000C792B" w:rsidRDefault="005F67F3" w:rsidP="005F67F3">
            <w:pPr>
              <w:pStyle w:val="TAC"/>
              <w:rPr>
                <w:lang w:val="sv-SE"/>
              </w:rPr>
            </w:pPr>
          </w:p>
        </w:tc>
        <w:tc>
          <w:tcPr>
            <w:tcW w:w="992" w:type="dxa"/>
            <w:vMerge/>
            <w:vAlign w:val="center"/>
          </w:tcPr>
          <w:p w14:paraId="2A6EC08E" w14:textId="77777777" w:rsidR="005F67F3" w:rsidRPr="000C792B" w:rsidRDefault="005F67F3" w:rsidP="005F67F3">
            <w:pPr>
              <w:pStyle w:val="TAC"/>
              <w:rPr>
                <w:lang w:val="sv-SE" w:eastAsia="zh-CN"/>
              </w:rPr>
            </w:pPr>
          </w:p>
        </w:tc>
        <w:tc>
          <w:tcPr>
            <w:tcW w:w="1134" w:type="dxa"/>
            <w:vAlign w:val="center"/>
          </w:tcPr>
          <w:p w14:paraId="75DDE40B" w14:textId="6198E3FC" w:rsidR="005F67F3" w:rsidRPr="000C792B" w:rsidRDefault="005F67F3" w:rsidP="005F67F3">
            <w:pPr>
              <w:pStyle w:val="TAC"/>
            </w:pPr>
            <w:r w:rsidRPr="000C792B">
              <w:t>≥ 132</w:t>
            </w:r>
          </w:p>
        </w:tc>
        <w:tc>
          <w:tcPr>
            <w:tcW w:w="1367" w:type="dxa"/>
            <w:vAlign w:val="center"/>
          </w:tcPr>
          <w:p w14:paraId="5C827FBE" w14:textId="61EBB7E8" w:rsidR="005F67F3" w:rsidRPr="000C792B" w:rsidRDefault="005F67F3" w:rsidP="005F67F3">
            <w:pPr>
              <w:pStyle w:val="TAC"/>
            </w:pPr>
            <w:r w:rsidRPr="000C792B">
              <w:t>≥ 1</w:t>
            </w:r>
          </w:p>
        </w:tc>
        <w:tc>
          <w:tcPr>
            <w:tcW w:w="2040" w:type="dxa"/>
            <w:vAlign w:val="center"/>
          </w:tcPr>
          <w:p w14:paraId="156B7EB5" w14:textId="77777777" w:rsidR="005F67F3" w:rsidRPr="000C792B" w:rsidRDefault="005F67F3" w:rsidP="005F67F3">
            <w:pPr>
              <w:pStyle w:val="TAC"/>
            </w:pPr>
            <w:r w:rsidRPr="000C792B">
              <w:t>Note 6</w:t>
            </w:r>
          </w:p>
        </w:tc>
        <w:tc>
          <w:tcPr>
            <w:tcW w:w="1134" w:type="dxa"/>
            <w:vAlign w:val="center"/>
          </w:tcPr>
          <w:p w14:paraId="57E8A1B2" w14:textId="77777777" w:rsidR="005F67F3" w:rsidRPr="000C792B" w:rsidRDefault="005F67F3" w:rsidP="005F67F3">
            <w:pPr>
              <w:pStyle w:val="TAC"/>
            </w:pPr>
            <w:r w:rsidRPr="000C792B">
              <w:t>Note 6</w:t>
            </w:r>
          </w:p>
        </w:tc>
        <w:tc>
          <w:tcPr>
            <w:tcW w:w="1275" w:type="dxa"/>
            <w:vAlign w:val="center"/>
          </w:tcPr>
          <w:p w14:paraId="12900F7F" w14:textId="77777777" w:rsidR="005F67F3" w:rsidRPr="000C792B" w:rsidRDefault="005F67F3" w:rsidP="005F67F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1869137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121C1F50"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5BE9EF31"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30A4996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rPr>
                <w:lang w:eastAsia="zh-CN"/>
              </w:rPr>
            </w:pPr>
            <w:r w:rsidRPr="000C792B">
              <w:rPr>
                <w:lang w:eastAsia="zh-CN"/>
              </w:rPr>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rPr>
                <w:lang w:eastAsia="zh-CN"/>
              </w:rPr>
            </w:pPr>
            <w:r w:rsidRPr="000C792B">
              <w:rPr>
                <w:lang w:eastAsia="zh-CN"/>
              </w:rPr>
              <w:t xml:space="preserve">PRS resource repetition </w:t>
            </w:r>
          </w:p>
          <w:p w14:paraId="0E774F8E"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434850"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5395F23F" w:rsidR="00434850" w:rsidRPr="000C792B" w:rsidRDefault="00434850" w:rsidP="00434850">
            <w:pPr>
              <w:pStyle w:val="TAC"/>
              <w:rPr>
                <w:b/>
                <w:sz w:val="16"/>
                <w:szCs w:val="16"/>
              </w:rPr>
            </w:pPr>
            <w:r w:rsidRPr="000C792B">
              <w:rPr>
                <w:rFonts w:cs="Arial"/>
                <w:lang w:eastAsia="zh-CN"/>
              </w:rPr>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61CDEF82" w14:textId="77777777" w:rsidR="00434850" w:rsidRPr="000C792B" w:rsidRDefault="00434850" w:rsidP="00434850">
            <w:pPr>
              <w:pStyle w:val="TAC"/>
            </w:pPr>
          </w:p>
          <w:p w14:paraId="346A393A" w14:textId="77777777" w:rsidR="00434850" w:rsidRPr="000C792B" w:rsidRDefault="00434850" w:rsidP="00434850">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434850" w:rsidRPr="000C792B" w:rsidRDefault="00434850" w:rsidP="00434850">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434850" w:rsidRPr="000C792B" w:rsidRDefault="00434850" w:rsidP="00434850">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434850" w:rsidRPr="000C792B" w:rsidRDefault="00434850" w:rsidP="00434850">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45EF32DF" w:rsidR="00434850" w:rsidRPr="000C792B" w:rsidRDefault="00434850" w:rsidP="00434850">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434850" w:rsidRPr="000C792B" w:rsidRDefault="00434850" w:rsidP="00434850">
            <w:pPr>
              <w:pStyle w:val="TAC"/>
              <w:rPr>
                <w:b/>
                <w:sz w:val="16"/>
                <w:szCs w:val="16"/>
              </w:rPr>
            </w:pPr>
            <w:r w:rsidRPr="000C792B">
              <w:rPr>
                <w:lang w:eastAsia="zh-CN"/>
              </w:rPr>
              <w:t>-50</w:t>
            </w:r>
          </w:p>
        </w:tc>
      </w:tr>
      <w:tr w:rsidR="00434850"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2468EC52" w:rsidR="00434850" w:rsidRPr="000C792B" w:rsidRDefault="00434850" w:rsidP="00434850">
            <w:pPr>
              <w:pStyle w:val="TAC"/>
              <w:rPr>
                <w:b/>
                <w:sz w:val="16"/>
                <w:szCs w:val="16"/>
              </w:rPr>
            </w:pPr>
            <w:r w:rsidRPr="000C792B">
              <w:rPr>
                <w:rFonts w:cs="Arial"/>
                <w:lang w:eastAsia="zh-CN"/>
              </w:rPr>
              <w:t>24</w:t>
            </w:r>
          </w:p>
        </w:tc>
        <w:tc>
          <w:tcPr>
            <w:tcW w:w="0" w:type="auto"/>
            <w:vMerge/>
            <w:tcBorders>
              <w:left w:val="single" w:sz="6" w:space="0" w:color="auto"/>
              <w:right w:val="single" w:sz="4" w:space="0" w:color="auto"/>
            </w:tcBorders>
            <w:vAlign w:val="center"/>
          </w:tcPr>
          <w:p w14:paraId="3E9EDED2" w14:textId="77777777" w:rsidR="00434850" w:rsidRPr="000C792B" w:rsidRDefault="00434850" w:rsidP="00434850">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434850" w:rsidRPr="000C792B" w:rsidRDefault="00434850" w:rsidP="00434850">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434850" w:rsidRPr="000C792B" w:rsidRDefault="00434850" w:rsidP="00434850">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7C6458A7" w:rsidR="00434850" w:rsidRPr="000C792B" w:rsidRDefault="00434850" w:rsidP="00434850">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434850" w:rsidRPr="000C792B" w:rsidRDefault="00434850" w:rsidP="00434850">
            <w:pPr>
              <w:pStyle w:val="TAC"/>
              <w:rPr>
                <w:b/>
                <w:sz w:val="16"/>
                <w:szCs w:val="16"/>
              </w:rPr>
            </w:pPr>
            <w:r w:rsidRPr="000C792B">
              <w:t>Note 5</w:t>
            </w:r>
          </w:p>
        </w:tc>
      </w:tr>
      <w:tr w:rsidR="00434850"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CA63139" w:rsidR="00434850" w:rsidRPr="000C792B" w:rsidRDefault="00434850" w:rsidP="00434850">
            <w:pPr>
              <w:pStyle w:val="TAC"/>
              <w:rPr>
                <w:lang w:eastAsia="zh-CN"/>
              </w:rPr>
            </w:pPr>
            <w:r w:rsidRPr="000C792B">
              <w:rPr>
                <w:rFonts w:cs="Arial"/>
                <w:lang w:eastAsia="zh-CN"/>
              </w:rPr>
              <w:t>11</w:t>
            </w:r>
          </w:p>
        </w:tc>
        <w:tc>
          <w:tcPr>
            <w:tcW w:w="0" w:type="auto"/>
            <w:vMerge/>
            <w:tcBorders>
              <w:left w:val="single" w:sz="6" w:space="0" w:color="auto"/>
              <w:right w:val="single" w:sz="4" w:space="0" w:color="auto"/>
            </w:tcBorders>
            <w:vAlign w:val="center"/>
          </w:tcPr>
          <w:p w14:paraId="5711226C" w14:textId="77777777" w:rsidR="00434850" w:rsidRPr="000C792B" w:rsidRDefault="00434850" w:rsidP="00434850">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434850" w:rsidRPr="000C792B" w:rsidRDefault="00434850" w:rsidP="00434850">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434850" w:rsidRPr="000C792B" w:rsidRDefault="00434850" w:rsidP="00434850">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03F441A8" w:rsidR="00434850" w:rsidRPr="000C792B" w:rsidRDefault="00434850" w:rsidP="00434850">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434850" w:rsidRPr="000C792B" w:rsidRDefault="00434850" w:rsidP="00434850">
            <w:pPr>
              <w:pStyle w:val="TAC"/>
            </w:pPr>
            <w:r w:rsidRPr="000C792B">
              <w:t>Note 5</w:t>
            </w:r>
          </w:p>
        </w:tc>
      </w:tr>
      <w:tr w:rsidR="00434850"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102065BF" w:rsidR="00434850" w:rsidRPr="000C792B" w:rsidRDefault="00434850" w:rsidP="00434850">
            <w:pPr>
              <w:pStyle w:val="TAC"/>
              <w:rPr>
                <w:lang w:eastAsia="zh-CN"/>
              </w:rPr>
            </w:pPr>
            <w:r w:rsidRPr="000C792B">
              <w:rPr>
                <w:rFonts w:cs="Arial"/>
                <w:lang w:eastAsia="zh-CN"/>
              </w:rPr>
              <w:t>24</w:t>
            </w:r>
          </w:p>
        </w:tc>
        <w:tc>
          <w:tcPr>
            <w:tcW w:w="0" w:type="auto"/>
            <w:vMerge/>
            <w:tcBorders>
              <w:left w:val="single" w:sz="6" w:space="0" w:color="auto"/>
              <w:right w:val="single" w:sz="4" w:space="0" w:color="auto"/>
            </w:tcBorders>
            <w:vAlign w:val="center"/>
            <w:hideMark/>
          </w:tcPr>
          <w:p w14:paraId="427DCD6E" w14:textId="77777777" w:rsidR="00434850" w:rsidRPr="000C792B" w:rsidRDefault="00434850" w:rsidP="00434850">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434850" w:rsidRPr="000C792B" w:rsidRDefault="00434850" w:rsidP="00434850">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434850" w:rsidRPr="000C792B" w:rsidRDefault="00434850" w:rsidP="00434850">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434850" w:rsidRPr="000C792B" w:rsidRDefault="00434850" w:rsidP="00434850">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047F7EBD" w:rsidR="00434850" w:rsidRPr="000C792B" w:rsidRDefault="00434850" w:rsidP="00434850">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434850" w:rsidRPr="000C792B" w:rsidRDefault="00434850" w:rsidP="00434850">
            <w:pPr>
              <w:pStyle w:val="TAC"/>
              <w:rPr>
                <w:lang w:eastAsia="zh-CN"/>
              </w:rPr>
            </w:pPr>
            <w:r w:rsidRPr="000C792B">
              <w:rPr>
                <w:lang w:eastAsia="zh-CN"/>
              </w:rPr>
              <w:t>-50</w:t>
            </w:r>
          </w:p>
        </w:tc>
      </w:tr>
      <w:tr w:rsidR="005F67F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0D8A825C" w:rsidR="005F67F3" w:rsidRPr="000C792B" w:rsidRDefault="005F67F3" w:rsidP="005F67F3">
            <w:pPr>
              <w:pStyle w:val="TAC"/>
              <w:rPr>
                <w:lang w:eastAsia="zh-CN"/>
              </w:rPr>
            </w:pPr>
            <w:r w:rsidRPr="000C792B">
              <w:rPr>
                <w:rFonts w:cs="Arial"/>
                <w:lang w:eastAsia="zh-CN"/>
              </w:rPr>
              <w:t>13</w:t>
            </w:r>
          </w:p>
        </w:tc>
        <w:tc>
          <w:tcPr>
            <w:tcW w:w="0" w:type="auto"/>
            <w:vMerge/>
            <w:tcBorders>
              <w:left w:val="single" w:sz="6" w:space="0" w:color="auto"/>
              <w:bottom w:val="nil"/>
              <w:right w:val="single" w:sz="4" w:space="0" w:color="auto"/>
            </w:tcBorders>
            <w:vAlign w:val="center"/>
          </w:tcPr>
          <w:p w14:paraId="501B6FE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F67F3" w:rsidRPr="000C792B" w:rsidRDefault="005F67F3" w:rsidP="005F67F3">
            <w:pPr>
              <w:pStyle w:val="TAC"/>
            </w:pPr>
            <w:r w:rsidRPr="000C792B">
              <w:t>Note 5</w:t>
            </w:r>
          </w:p>
        </w:tc>
      </w:tr>
      <w:tr w:rsidR="005F67F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51A04D" w:rsidR="005F67F3" w:rsidRPr="000C792B" w:rsidRDefault="005F67F3" w:rsidP="005F67F3">
            <w:pPr>
              <w:pStyle w:val="TAC"/>
              <w:rPr>
                <w:lang w:eastAsia="zh-CN"/>
              </w:rPr>
            </w:pPr>
            <w:r w:rsidRPr="000C792B">
              <w:rPr>
                <w:rFonts w:cs="Arial"/>
                <w:lang w:eastAsia="zh-CN"/>
              </w:rPr>
              <w:t>6</w:t>
            </w:r>
          </w:p>
        </w:tc>
        <w:tc>
          <w:tcPr>
            <w:tcW w:w="0" w:type="auto"/>
            <w:vMerge/>
            <w:tcBorders>
              <w:left w:val="single" w:sz="6" w:space="0" w:color="auto"/>
              <w:bottom w:val="nil"/>
              <w:right w:val="single" w:sz="4" w:space="0" w:color="auto"/>
            </w:tcBorders>
            <w:vAlign w:val="center"/>
            <w:hideMark/>
          </w:tcPr>
          <w:p w14:paraId="0228023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F67F3" w:rsidRPr="000C792B" w:rsidRDefault="005F67F3" w:rsidP="005F67F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2171B13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1303140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4F8DAFD4" w14:textId="77777777" w:rsidR="00060B2A" w:rsidRPr="000C792B" w:rsidRDefault="00060B2A" w:rsidP="00224E82">
            <w:pPr>
              <w:pStyle w:val="TAH"/>
              <w:rPr>
                <w:lang w:eastAsia="zh-CN"/>
              </w:rPr>
            </w:pPr>
            <w:r w:rsidRPr="000C792B">
              <w:rPr>
                <w:lang w:eastAsia="zh-CN"/>
              </w:rPr>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522C285"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rPr>
                <w:lang w:eastAsia="zh-CN"/>
              </w:rPr>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rPr>
                <w:lang w:eastAsia="zh-CN"/>
              </w:rPr>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434850" w:rsidRPr="000C792B" w14:paraId="547F48C5" w14:textId="77777777" w:rsidTr="00521371">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7FC5B372" w:rsidR="00434850" w:rsidRPr="000C792B" w:rsidRDefault="00434850" w:rsidP="00434850">
            <w:pPr>
              <w:pStyle w:val="TAC"/>
              <w:rPr>
                <w:lang w:eastAsia="zh-CN"/>
              </w:rPr>
            </w:pPr>
            <w:r w:rsidRPr="000C792B">
              <w:rPr>
                <w:lang w:eastAsia="zh-CN"/>
              </w:rPr>
              <w:t>247</w:t>
            </w:r>
          </w:p>
        </w:tc>
        <w:tc>
          <w:tcPr>
            <w:tcW w:w="1163" w:type="dxa"/>
            <w:vMerge w:val="restart"/>
            <w:vAlign w:val="center"/>
          </w:tcPr>
          <w:p w14:paraId="15D06BBF"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77C247D0" w14:textId="77777777" w:rsidR="00434850" w:rsidRPr="000C792B" w:rsidRDefault="00434850" w:rsidP="00434850">
            <w:pPr>
              <w:pStyle w:val="TAC"/>
            </w:pPr>
          </w:p>
          <w:p w14:paraId="7349F710" w14:textId="77777777" w:rsidR="00434850" w:rsidRPr="000C792B" w:rsidRDefault="00434850" w:rsidP="00434850">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434850" w:rsidRPr="000C792B" w:rsidRDefault="00434850" w:rsidP="00434850">
            <w:pPr>
              <w:pStyle w:val="TAC"/>
              <w:rPr>
                <w:lang w:val="sv-SE" w:eastAsia="zh-CN"/>
              </w:rPr>
            </w:pPr>
            <w:r w:rsidRPr="000C792B">
              <w:rPr>
                <w:lang w:val="sv-SE" w:eastAsia="zh-CN"/>
              </w:rPr>
              <w:t>15</w:t>
            </w:r>
          </w:p>
        </w:tc>
        <w:tc>
          <w:tcPr>
            <w:tcW w:w="1134" w:type="dxa"/>
            <w:vMerge w:val="restart"/>
            <w:vAlign w:val="center"/>
            <w:hideMark/>
          </w:tcPr>
          <w:p w14:paraId="1F6E8846" w14:textId="75E424EE" w:rsidR="00434850" w:rsidRPr="000C792B" w:rsidRDefault="00434850" w:rsidP="00434850">
            <w:pPr>
              <w:pStyle w:val="TAC"/>
            </w:pPr>
            <w:r w:rsidRPr="000C792B">
              <w:t>≥ 24</w:t>
            </w:r>
          </w:p>
        </w:tc>
        <w:tc>
          <w:tcPr>
            <w:tcW w:w="1367" w:type="dxa"/>
            <w:vMerge w:val="restart"/>
            <w:vAlign w:val="center"/>
            <w:hideMark/>
          </w:tcPr>
          <w:p w14:paraId="6E6EB813" w14:textId="0C8E367F"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9429952" w14:textId="77777777" w:rsidR="00434850" w:rsidRDefault="00434850" w:rsidP="00434850">
            <w:pPr>
              <w:pStyle w:val="TAC"/>
              <w:rPr>
                <w:szCs w:val="18"/>
              </w:rPr>
            </w:pPr>
            <w:r>
              <w:rPr>
                <w:szCs w:val="18"/>
              </w:rPr>
              <w:t>NR_FDD_FR1_A, NR_TDD_FR1_A,</w:t>
            </w:r>
          </w:p>
          <w:p w14:paraId="0111F5B3" w14:textId="6B00B5E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2A2DD774" w:rsidR="00434850" w:rsidRPr="000C792B" w:rsidRDefault="00434850" w:rsidP="00434850">
            <w:pPr>
              <w:pStyle w:val="TAC"/>
            </w:pPr>
            <w:r>
              <w:t>-127</w:t>
            </w:r>
          </w:p>
        </w:tc>
        <w:tc>
          <w:tcPr>
            <w:tcW w:w="1275" w:type="dxa"/>
            <w:vAlign w:val="center"/>
            <w:hideMark/>
          </w:tcPr>
          <w:p w14:paraId="3B0F4964" w14:textId="77777777" w:rsidR="00434850" w:rsidRPr="000C792B" w:rsidRDefault="00434850" w:rsidP="00434850">
            <w:pPr>
              <w:pStyle w:val="TAC"/>
              <w:rPr>
                <w:lang w:eastAsia="zh-CN"/>
              </w:rPr>
            </w:pPr>
            <w:r w:rsidRPr="000C792B">
              <w:rPr>
                <w:lang w:eastAsia="zh-CN"/>
              </w:rPr>
              <w:t>-50</w:t>
            </w:r>
          </w:p>
        </w:tc>
      </w:tr>
      <w:tr w:rsidR="00434850" w:rsidRPr="000C792B" w14:paraId="3D11570F"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434850" w:rsidRPr="000C792B" w:rsidRDefault="00434850" w:rsidP="00434850">
            <w:pPr>
              <w:pStyle w:val="TAC"/>
              <w:rPr>
                <w:lang w:eastAsia="zh-CN"/>
              </w:rPr>
            </w:pPr>
          </w:p>
        </w:tc>
        <w:tc>
          <w:tcPr>
            <w:tcW w:w="1163" w:type="dxa"/>
            <w:vMerge/>
            <w:vAlign w:val="center"/>
            <w:hideMark/>
          </w:tcPr>
          <w:p w14:paraId="4FAEE48B" w14:textId="77777777" w:rsidR="00434850" w:rsidRPr="000C792B" w:rsidRDefault="00434850" w:rsidP="00434850">
            <w:pPr>
              <w:pStyle w:val="TAC"/>
              <w:rPr>
                <w:lang w:val="sv-SE"/>
              </w:rPr>
            </w:pPr>
          </w:p>
        </w:tc>
        <w:tc>
          <w:tcPr>
            <w:tcW w:w="992" w:type="dxa"/>
            <w:vMerge/>
            <w:vAlign w:val="center"/>
            <w:hideMark/>
          </w:tcPr>
          <w:p w14:paraId="03827CB8" w14:textId="77777777" w:rsidR="00434850" w:rsidRPr="000C792B" w:rsidRDefault="00434850" w:rsidP="00434850">
            <w:pPr>
              <w:pStyle w:val="TAC"/>
              <w:rPr>
                <w:lang w:val="sv-SE" w:eastAsia="zh-CN"/>
              </w:rPr>
            </w:pPr>
          </w:p>
        </w:tc>
        <w:tc>
          <w:tcPr>
            <w:tcW w:w="1134" w:type="dxa"/>
            <w:vMerge/>
            <w:vAlign w:val="center"/>
            <w:hideMark/>
          </w:tcPr>
          <w:p w14:paraId="3FF7589D" w14:textId="77777777" w:rsidR="00434850" w:rsidRPr="000C792B" w:rsidRDefault="00434850" w:rsidP="00434850">
            <w:pPr>
              <w:pStyle w:val="TAC"/>
            </w:pPr>
          </w:p>
        </w:tc>
        <w:tc>
          <w:tcPr>
            <w:tcW w:w="1367" w:type="dxa"/>
            <w:vMerge/>
            <w:vAlign w:val="center"/>
            <w:hideMark/>
          </w:tcPr>
          <w:p w14:paraId="0F0F5A9A"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44EC7C5F"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3BAF38DC" w:rsidR="00434850" w:rsidRPr="000C792B" w:rsidRDefault="00434850" w:rsidP="00434850">
            <w:pPr>
              <w:pStyle w:val="TAC"/>
            </w:pPr>
            <w:r>
              <w:t>-126.5</w:t>
            </w:r>
          </w:p>
        </w:tc>
        <w:tc>
          <w:tcPr>
            <w:tcW w:w="1275" w:type="dxa"/>
            <w:hideMark/>
          </w:tcPr>
          <w:p w14:paraId="2B642CA4" w14:textId="77777777" w:rsidR="00434850" w:rsidRPr="000C792B" w:rsidRDefault="00434850" w:rsidP="00434850">
            <w:pPr>
              <w:pStyle w:val="TAC"/>
            </w:pPr>
            <w:r w:rsidRPr="000C792B">
              <w:rPr>
                <w:lang w:eastAsia="zh-CN"/>
              </w:rPr>
              <w:t>-50</w:t>
            </w:r>
          </w:p>
        </w:tc>
      </w:tr>
      <w:tr w:rsidR="00434850" w:rsidRPr="000C792B" w14:paraId="6FB4A572"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434850" w:rsidRPr="000C792B" w:rsidRDefault="00434850" w:rsidP="00434850">
            <w:pPr>
              <w:pStyle w:val="TAC"/>
              <w:rPr>
                <w:lang w:eastAsia="zh-CN"/>
              </w:rPr>
            </w:pPr>
          </w:p>
        </w:tc>
        <w:tc>
          <w:tcPr>
            <w:tcW w:w="1163" w:type="dxa"/>
            <w:vMerge/>
            <w:vAlign w:val="center"/>
            <w:hideMark/>
          </w:tcPr>
          <w:p w14:paraId="57C5F9AC" w14:textId="77777777" w:rsidR="00434850" w:rsidRPr="000C792B" w:rsidRDefault="00434850" w:rsidP="00434850">
            <w:pPr>
              <w:pStyle w:val="TAC"/>
              <w:rPr>
                <w:lang w:val="sv-SE"/>
              </w:rPr>
            </w:pPr>
          </w:p>
        </w:tc>
        <w:tc>
          <w:tcPr>
            <w:tcW w:w="992" w:type="dxa"/>
            <w:vMerge/>
            <w:vAlign w:val="center"/>
            <w:hideMark/>
          </w:tcPr>
          <w:p w14:paraId="61082103" w14:textId="77777777" w:rsidR="00434850" w:rsidRPr="000C792B" w:rsidRDefault="00434850" w:rsidP="00434850">
            <w:pPr>
              <w:pStyle w:val="TAC"/>
              <w:rPr>
                <w:lang w:val="sv-SE" w:eastAsia="zh-CN"/>
              </w:rPr>
            </w:pPr>
          </w:p>
        </w:tc>
        <w:tc>
          <w:tcPr>
            <w:tcW w:w="1134" w:type="dxa"/>
            <w:vMerge/>
            <w:vAlign w:val="center"/>
            <w:hideMark/>
          </w:tcPr>
          <w:p w14:paraId="0FE74EA7" w14:textId="77777777" w:rsidR="00434850" w:rsidRPr="000C792B" w:rsidRDefault="00434850" w:rsidP="00434850">
            <w:pPr>
              <w:pStyle w:val="TAC"/>
            </w:pPr>
          </w:p>
        </w:tc>
        <w:tc>
          <w:tcPr>
            <w:tcW w:w="1367" w:type="dxa"/>
            <w:vMerge/>
            <w:vAlign w:val="center"/>
            <w:hideMark/>
          </w:tcPr>
          <w:p w14:paraId="37C118F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30C25BA3"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4C2520D8" w:rsidR="00434850" w:rsidRPr="000C792B" w:rsidRDefault="00434850" w:rsidP="00434850">
            <w:pPr>
              <w:pStyle w:val="TAC"/>
            </w:pPr>
            <w:r>
              <w:t>-126</w:t>
            </w:r>
          </w:p>
        </w:tc>
        <w:tc>
          <w:tcPr>
            <w:tcW w:w="1275" w:type="dxa"/>
            <w:hideMark/>
          </w:tcPr>
          <w:p w14:paraId="513B6C40" w14:textId="77777777" w:rsidR="00434850" w:rsidRPr="000C792B" w:rsidRDefault="00434850" w:rsidP="00434850">
            <w:pPr>
              <w:pStyle w:val="TAC"/>
            </w:pPr>
            <w:r w:rsidRPr="000C792B">
              <w:rPr>
                <w:lang w:eastAsia="zh-CN"/>
              </w:rPr>
              <w:t>-50</w:t>
            </w:r>
          </w:p>
        </w:tc>
      </w:tr>
      <w:tr w:rsidR="00434850" w:rsidRPr="000C792B" w14:paraId="3231B9DA"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434850" w:rsidRPr="000C792B" w:rsidRDefault="00434850" w:rsidP="00434850">
            <w:pPr>
              <w:pStyle w:val="TAC"/>
              <w:rPr>
                <w:lang w:eastAsia="zh-CN"/>
              </w:rPr>
            </w:pPr>
          </w:p>
        </w:tc>
        <w:tc>
          <w:tcPr>
            <w:tcW w:w="1163" w:type="dxa"/>
            <w:vMerge/>
            <w:vAlign w:val="center"/>
            <w:hideMark/>
          </w:tcPr>
          <w:p w14:paraId="15953E16" w14:textId="77777777" w:rsidR="00434850" w:rsidRPr="000C792B" w:rsidRDefault="00434850" w:rsidP="00434850">
            <w:pPr>
              <w:pStyle w:val="TAC"/>
              <w:rPr>
                <w:lang w:val="sv-SE"/>
              </w:rPr>
            </w:pPr>
          </w:p>
        </w:tc>
        <w:tc>
          <w:tcPr>
            <w:tcW w:w="992" w:type="dxa"/>
            <w:vMerge/>
            <w:vAlign w:val="center"/>
            <w:hideMark/>
          </w:tcPr>
          <w:p w14:paraId="197BA05F" w14:textId="77777777" w:rsidR="00434850" w:rsidRPr="000C792B" w:rsidRDefault="00434850" w:rsidP="00434850">
            <w:pPr>
              <w:pStyle w:val="TAC"/>
              <w:rPr>
                <w:lang w:val="sv-SE" w:eastAsia="zh-CN"/>
              </w:rPr>
            </w:pPr>
          </w:p>
        </w:tc>
        <w:tc>
          <w:tcPr>
            <w:tcW w:w="1134" w:type="dxa"/>
            <w:vMerge/>
            <w:vAlign w:val="center"/>
            <w:hideMark/>
          </w:tcPr>
          <w:p w14:paraId="36C41E35" w14:textId="77777777" w:rsidR="00434850" w:rsidRPr="000C792B" w:rsidRDefault="00434850" w:rsidP="00434850">
            <w:pPr>
              <w:pStyle w:val="TAC"/>
            </w:pPr>
          </w:p>
        </w:tc>
        <w:tc>
          <w:tcPr>
            <w:tcW w:w="1367" w:type="dxa"/>
            <w:vMerge/>
            <w:vAlign w:val="center"/>
            <w:hideMark/>
          </w:tcPr>
          <w:p w14:paraId="1CC79E0B"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AE3892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769DEE7" w:rsidR="00434850" w:rsidRPr="000C792B" w:rsidRDefault="00434850" w:rsidP="00434850">
            <w:pPr>
              <w:pStyle w:val="TAC"/>
            </w:pPr>
            <w:r>
              <w:t>-125.5</w:t>
            </w:r>
          </w:p>
        </w:tc>
        <w:tc>
          <w:tcPr>
            <w:tcW w:w="1275" w:type="dxa"/>
            <w:hideMark/>
          </w:tcPr>
          <w:p w14:paraId="343D63FD" w14:textId="77777777" w:rsidR="00434850" w:rsidRPr="000C792B" w:rsidRDefault="00434850" w:rsidP="00434850">
            <w:pPr>
              <w:pStyle w:val="TAC"/>
            </w:pPr>
            <w:r w:rsidRPr="000C792B">
              <w:rPr>
                <w:lang w:eastAsia="zh-CN"/>
              </w:rPr>
              <w:t>-50</w:t>
            </w:r>
          </w:p>
        </w:tc>
      </w:tr>
      <w:tr w:rsidR="00434850" w:rsidRPr="000C792B" w14:paraId="65DBC617"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434850" w:rsidRPr="000C792B" w:rsidRDefault="00434850" w:rsidP="00434850">
            <w:pPr>
              <w:pStyle w:val="TAC"/>
              <w:rPr>
                <w:lang w:eastAsia="zh-CN"/>
              </w:rPr>
            </w:pPr>
          </w:p>
        </w:tc>
        <w:tc>
          <w:tcPr>
            <w:tcW w:w="1163" w:type="dxa"/>
            <w:vMerge/>
            <w:vAlign w:val="center"/>
            <w:hideMark/>
          </w:tcPr>
          <w:p w14:paraId="5FB2F6EF" w14:textId="77777777" w:rsidR="00434850" w:rsidRPr="000C792B" w:rsidRDefault="00434850" w:rsidP="00434850">
            <w:pPr>
              <w:pStyle w:val="TAC"/>
              <w:rPr>
                <w:lang w:val="sv-SE"/>
              </w:rPr>
            </w:pPr>
          </w:p>
        </w:tc>
        <w:tc>
          <w:tcPr>
            <w:tcW w:w="992" w:type="dxa"/>
            <w:vMerge/>
            <w:vAlign w:val="center"/>
            <w:hideMark/>
          </w:tcPr>
          <w:p w14:paraId="6FB81EEA" w14:textId="77777777" w:rsidR="00434850" w:rsidRPr="000C792B" w:rsidRDefault="00434850" w:rsidP="00434850">
            <w:pPr>
              <w:pStyle w:val="TAC"/>
              <w:rPr>
                <w:lang w:val="sv-SE" w:eastAsia="zh-CN"/>
              </w:rPr>
            </w:pPr>
          </w:p>
        </w:tc>
        <w:tc>
          <w:tcPr>
            <w:tcW w:w="1134" w:type="dxa"/>
            <w:vMerge/>
            <w:vAlign w:val="center"/>
            <w:hideMark/>
          </w:tcPr>
          <w:p w14:paraId="0586ED06" w14:textId="77777777" w:rsidR="00434850" w:rsidRPr="000C792B" w:rsidRDefault="00434850" w:rsidP="00434850">
            <w:pPr>
              <w:pStyle w:val="TAC"/>
            </w:pPr>
          </w:p>
        </w:tc>
        <w:tc>
          <w:tcPr>
            <w:tcW w:w="1367" w:type="dxa"/>
            <w:vMerge/>
            <w:vAlign w:val="center"/>
            <w:hideMark/>
          </w:tcPr>
          <w:p w14:paraId="243FB5F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0D58E945"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439914FE" w:rsidR="00434850" w:rsidRPr="000C792B" w:rsidRDefault="00434850" w:rsidP="00434850">
            <w:pPr>
              <w:pStyle w:val="TAC"/>
            </w:pPr>
            <w:r>
              <w:t>-125</w:t>
            </w:r>
          </w:p>
        </w:tc>
        <w:tc>
          <w:tcPr>
            <w:tcW w:w="1275" w:type="dxa"/>
            <w:hideMark/>
          </w:tcPr>
          <w:p w14:paraId="0094C1CF" w14:textId="77777777" w:rsidR="00434850" w:rsidRPr="000C792B" w:rsidRDefault="00434850" w:rsidP="00434850">
            <w:pPr>
              <w:pStyle w:val="TAC"/>
            </w:pPr>
            <w:r w:rsidRPr="000C792B">
              <w:rPr>
                <w:lang w:eastAsia="zh-CN"/>
              </w:rPr>
              <w:t>-50</w:t>
            </w:r>
          </w:p>
        </w:tc>
      </w:tr>
      <w:tr w:rsidR="00434850" w:rsidRPr="000C792B" w14:paraId="204B988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434850" w:rsidRPr="000C792B" w:rsidRDefault="00434850" w:rsidP="00434850">
            <w:pPr>
              <w:pStyle w:val="TAC"/>
              <w:rPr>
                <w:lang w:eastAsia="zh-CN"/>
              </w:rPr>
            </w:pPr>
          </w:p>
        </w:tc>
        <w:tc>
          <w:tcPr>
            <w:tcW w:w="1163" w:type="dxa"/>
            <w:vMerge/>
            <w:vAlign w:val="center"/>
            <w:hideMark/>
          </w:tcPr>
          <w:p w14:paraId="500D0CE9" w14:textId="77777777" w:rsidR="00434850" w:rsidRPr="000C792B" w:rsidRDefault="00434850" w:rsidP="00434850">
            <w:pPr>
              <w:pStyle w:val="TAC"/>
              <w:rPr>
                <w:lang w:val="sv-SE"/>
              </w:rPr>
            </w:pPr>
          </w:p>
        </w:tc>
        <w:tc>
          <w:tcPr>
            <w:tcW w:w="992" w:type="dxa"/>
            <w:vMerge/>
            <w:vAlign w:val="center"/>
            <w:hideMark/>
          </w:tcPr>
          <w:p w14:paraId="1FB53205" w14:textId="77777777" w:rsidR="00434850" w:rsidRPr="000C792B" w:rsidRDefault="00434850" w:rsidP="00434850">
            <w:pPr>
              <w:pStyle w:val="TAC"/>
              <w:rPr>
                <w:lang w:val="sv-SE" w:eastAsia="zh-CN"/>
              </w:rPr>
            </w:pPr>
          </w:p>
        </w:tc>
        <w:tc>
          <w:tcPr>
            <w:tcW w:w="1134" w:type="dxa"/>
            <w:vMerge/>
            <w:vAlign w:val="center"/>
            <w:hideMark/>
          </w:tcPr>
          <w:p w14:paraId="054CA876" w14:textId="77777777" w:rsidR="00434850" w:rsidRPr="000C792B" w:rsidRDefault="00434850" w:rsidP="00434850">
            <w:pPr>
              <w:pStyle w:val="TAC"/>
            </w:pPr>
          </w:p>
        </w:tc>
        <w:tc>
          <w:tcPr>
            <w:tcW w:w="1367" w:type="dxa"/>
            <w:vMerge/>
            <w:vAlign w:val="center"/>
            <w:hideMark/>
          </w:tcPr>
          <w:p w14:paraId="68E764A5"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534BFF1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62C71C47" w:rsidR="00434850" w:rsidRPr="000C792B" w:rsidRDefault="00434850" w:rsidP="00434850">
            <w:pPr>
              <w:pStyle w:val="TAC"/>
            </w:pPr>
            <w:r>
              <w:t>-124.5</w:t>
            </w:r>
          </w:p>
        </w:tc>
        <w:tc>
          <w:tcPr>
            <w:tcW w:w="1275" w:type="dxa"/>
            <w:hideMark/>
          </w:tcPr>
          <w:p w14:paraId="79A73FE8" w14:textId="77777777" w:rsidR="00434850" w:rsidRPr="000C792B" w:rsidRDefault="00434850" w:rsidP="00434850">
            <w:pPr>
              <w:pStyle w:val="TAC"/>
            </w:pPr>
            <w:r w:rsidRPr="000C792B">
              <w:rPr>
                <w:lang w:eastAsia="zh-CN"/>
              </w:rPr>
              <w:t>-50</w:t>
            </w:r>
          </w:p>
        </w:tc>
      </w:tr>
      <w:tr w:rsidR="00434850" w:rsidRPr="000C792B" w14:paraId="5E79E2F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434850" w:rsidRPr="000C792B" w:rsidRDefault="00434850" w:rsidP="00434850">
            <w:pPr>
              <w:pStyle w:val="TAC"/>
              <w:rPr>
                <w:lang w:eastAsia="zh-CN"/>
              </w:rPr>
            </w:pPr>
          </w:p>
        </w:tc>
        <w:tc>
          <w:tcPr>
            <w:tcW w:w="1163" w:type="dxa"/>
            <w:vMerge/>
            <w:vAlign w:val="center"/>
            <w:hideMark/>
          </w:tcPr>
          <w:p w14:paraId="4665BEF9" w14:textId="77777777" w:rsidR="00434850" w:rsidRPr="000C792B" w:rsidRDefault="00434850" w:rsidP="00434850">
            <w:pPr>
              <w:pStyle w:val="TAC"/>
              <w:rPr>
                <w:lang w:val="sv-SE"/>
              </w:rPr>
            </w:pPr>
          </w:p>
        </w:tc>
        <w:tc>
          <w:tcPr>
            <w:tcW w:w="992" w:type="dxa"/>
            <w:vMerge/>
            <w:vAlign w:val="center"/>
            <w:hideMark/>
          </w:tcPr>
          <w:p w14:paraId="485C225C" w14:textId="77777777" w:rsidR="00434850" w:rsidRPr="000C792B" w:rsidRDefault="00434850" w:rsidP="00434850">
            <w:pPr>
              <w:pStyle w:val="TAC"/>
              <w:rPr>
                <w:lang w:val="sv-SE" w:eastAsia="zh-CN"/>
              </w:rPr>
            </w:pPr>
          </w:p>
        </w:tc>
        <w:tc>
          <w:tcPr>
            <w:tcW w:w="1134" w:type="dxa"/>
            <w:vMerge/>
            <w:vAlign w:val="center"/>
            <w:hideMark/>
          </w:tcPr>
          <w:p w14:paraId="119EFD57" w14:textId="77777777" w:rsidR="00434850" w:rsidRPr="000C792B" w:rsidRDefault="00434850" w:rsidP="00434850">
            <w:pPr>
              <w:pStyle w:val="TAC"/>
            </w:pPr>
          </w:p>
        </w:tc>
        <w:tc>
          <w:tcPr>
            <w:tcW w:w="1367" w:type="dxa"/>
            <w:vMerge/>
            <w:vAlign w:val="center"/>
            <w:hideMark/>
          </w:tcPr>
          <w:p w14:paraId="1B69A4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460CD7FD"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0B94BEFD" w:rsidR="00434850" w:rsidRPr="000C792B" w:rsidRDefault="00434850" w:rsidP="00434850">
            <w:pPr>
              <w:pStyle w:val="TAC"/>
            </w:pPr>
            <w:r>
              <w:t>-124</w:t>
            </w:r>
          </w:p>
        </w:tc>
        <w:tc>
          <w:tcPr>
            <w:tcW w:w="1275" w:type="dxa"/>
            <w:hideMark/>
          </w:tcPr>
          <w:p w14:paraId="1387DEC5" w14:textId="77777777" w:rsidR="00434850" w:rsidRPr="000C792B" w:rsidRDefault="00434850" w:rsidP="00434850">
            <w:pPr>
              <w:pStyle w:val="TAC"/>
            </w:pPr>
            <w:r w:rsidRPr="000C792B">
              <w:rPr>
                <w:lang w:eastAsia="zh-CN"/>
              </w:rPr>
              <w:t>-50</w:t>
            </w:r>
          </w:p>
        </w:tc>
      </w:tr>
      <w:tr w:rsidR="00434850" w:rsidRPr="000C792B" w14:paraId="33B3B7A9"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0503F3F2" w14:textId="77777777" w:rsidR="00434850" w:rsidRPr="000C792B" w:rsidRDefault="00434850" w:rsidP="00434850">
            <w:pPr>
              <w:pStyle w:val="TAC"/>
              <w:rPr>
                <w:lang w:eastAsia="zh-CN"/>
              </w:rPr>
            </w:pPr>
          </w:p>
        </w:tc>
        <w:tc>
          <w:tcPr>
            <w:tcW w:w="1163" w:type="dxa"/>
            <w:vMerge/>
            <w:vAlign w:val="center"/>
            <w:hideMark/>
          </w:tcPr>
          <w:p w14:paraId="03B24DD4" w14:textId="77777777" w:rsidR="00434850" w:rsidRPr="000C792B" w:rsidRDefault="00434850" w:rsidP="00434850">
            <w:pPr>
              <w:pStyle w:val="TAC"/>
              <w:rPr>
                <w:lang w:val="sv-SE"/>
              </w:rPr>
            </w:pPr>
          </w:p>
        </w:tc>
        <w:tc>
          <w:tcPr>
            <w:tcW w:w="992" w:type="dxa"/>
            <w:vMerge/>
            <w:vAlign w:val="center"/>
            <w:hideMark/>
          </w:tcPr>
          <w:p w14:paraId="6A60795B" w14:textId="77777777" w:rsidR="00434850" w:rsidRPr="000C792B" w:rsidRDefault="00434850" w:rsidP="00434850">
            <w:pPr>
              <w:pStyle w:val="TAC"/>
              <w:rPr>
                <w:lang w:val="sv-SE" w:eastAsia="zh-CN"/>
              </w:rPr>
            </w:pPr>
          </w:p>
        </w:tc>
        <w:tc>
          <w:tcPr>
            <w:tcW w:w="1134" w:type="dxa"/>
            <w:vMerge/>
            <w:tcBorders>
              <w:bottom w:val="nil"/>
            </w:tcBorders>
            <w:vAlign w:val="center"/>
            <w:hideMark/>
          </w:tcPr>
          <w:p w14:paraId="121C92DF" w14:textId="77777777" w:rsidR="00434850" w:rsidRPr="000C792B" w:rsidRDefault="00434850" w:rsidP="00434850">
            <w:pPr>
              <w:pStyle w:val="TAC"/>
            </w:pPr>
          </w:p>
        </w:tc>
        <w:tc>
          <w:tcPr>
            <w:tcW w:w="1367" w:type="dxa"/>
            <w:vMerge/>
            <w:tcBorders>
              <w:bottom w:val="nil"/>
            </w:tcBorders>
            <w:vAlign w:val="center"/>
            <w:hideMark/>
          </w:tcPr>
          <w:p w14:paraId="6D3B1D52"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688786FD"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646FB8AA" w:rsidR="00434850" w:rsidRPr="000C792B" w:rsidRDefault="00434850" w:rsidP="00434850">
            <w:pPr>
              <w:pStyle w:val="TAC"/>
            </w:pPr>
            <w:r>
              <w:t>-123.5</w:t>
            </w:r>
          </w:p>
        </w:tc>
        <w:tc>
          <w:tcPr>
            <w:tcW w:w="1275" w:type="dxa"/>
            <w:hideMark/>
          </w:tcPr>
          <w:p w14:paraId="7F95DFB2" w14:textId="77777777" w:rsidR="00434850" w:rsidRPr="000C792B" w:rsidRDefault="00434850" w:rsidP="00434850">
            <w:pPr>
              <w:pStyle w:val="TAC"/>
            </w:pPr>
            <w:r w:rsidRPr="000C792B">
              <w:rPr>
                <w:lang w:eastAsia="zh-CN"/>
              </w:rPr>
              <w:t>-50</w:t>
            </w:r>
          </w:p>
        </w:tc>
      </w:tr>
      <w:tr w:rsidR="000312E4" w:rsidRPr="000C792B" w14:paraId="32949FBF"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75050AA5" w14:textId="77777777" w:rsidR="000312E4" w:rsidRPr="000C792B" w:rsidRDefault="000312E4" w:rsidP="000312E4">
            <w:pPr>
              <w:pStyle w:val="TAC"/>
              <w:rPr>
                <w:lang w:eastAsia="zh-CN"/>
              </w:rPr>
            </w:pPr>
          </w:p>
        </w:tc>
        <w:tc>
          <w:tcPr>
            <w:tcW w:w="1163" w:type="dxa"/>
            <w:vMerge/>
            <w:vAlign w:val="center"/>
          </w:tcPr>
          <w:p w14:paraId="5D765360" w14:textId="77777777" w:rsidR="000312E4" w:rsidRPr="000C792B" w:rsidRDefault="000312E4" w:rsidP="000312E4">
            <w:pPr>
              <w:pStyle w:val="TAC"/>
              <w:rPr>
                <w:lang w:val="sv-SE"/>
              </w:rPr>
            </w:pPr>
          </w:p>
        </w:tc>
        <w:tc>
          <w:tcPr>
            <w:tcW w:w="992" w:type="dxa"/>
            <w:vMerge/>
            <w:vAlign w:val="center"/>
          </w:tcPr>
          <w:p w14:paraId="1F697866" w14:textId="77777777" w:rsidR="000312E4" w:rsidRPr="000C792B" w:rsidRDefault="000312E4" w:rsidP="000312E4">
            <w:pPr>
              <w:pStyle w:val="TAC"/>
              <w:rPr>
                <w:lang w:val="sv-SE" w:eastAsia="zh-CN"/>
              </w:rPr>
            </w:pPr>
          </w:p>
        </w:tc>
        <w:tc>
          <w:tcPr>
            <w:tcW w:w="1134" w:type="dxa"/>
            <w:tcBorders>
              <w:top w:val="nil"/>
            </w:tcBorders>
            <w:vAlign w:val="center"/>
          </w:tcPr>
          <w:p w14:paraId="2C3C9176" w14:textId="77777777" w:rsidR="000312E4" w:rsidRPr="000C792B" w:rsidRDefault="000312E4" w:rsidP="000312E4">
            <w:pPr>
              <w:pStyle w:val="TAC"/>
            </w:pPr>
          </w:p>
        </w:tc>
        <w:tc>
          <w:tcPr>
            <w:tcW w:w="1367" w:type="dxa"/>
            <w:tcBorders>
              <w:top w:val="nil"/>
            </w:tcBorders>
            <w:vAlign w:val="center"/>
          </w:tcPr>
          <w:p w14:paraId="2AA51C62"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B3E9E24" w14:textId="0D3B5072"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C4589F1" w14:textId="3789E0D5" w:rsidR="000312E4" w:rsidRDefault="000312E4" w:rsidP="000312E4">
            <w:pPr>
              <w:pStyle w:val="TAC"/>
            </w:pPr>
            <w:r>
              <w:rPr>
                <w:rFonts w:eastAsia="SimSun" w:hint="eastAsia"/>
                <w:lang w:val="en-US" w:eastAsia="zh-CN"/>
              </w:rPr>
              <w:t>-120.5</w:t>
            </w:r>
          </w:p>
        </w:tc>
        <w:tc>
          <w:tcPr>
            <w:tcW w:w="1275" w:type="dxa"/>
          </w:tcPr>
          <w:p w14:paraId="22C9CB9A" w14:textId="3F8326CB" w:rsidR="000312E4" w:rsidRPr="000C792B" w:rsidRDefault="000312E4" w:rsidP="000312E4">
            <w:pPr>
              <w:pStyle w:val="TAC"/>
              <w:rPr>
                <w:lang w:eastAsia="zh-CN"/>
              </w:rPr>
            </w:pPr>
            <w:r>
              <w:rPr>
                <w:rFonts w:hint="eastAsia"/>
                <w:lang w:val="en-US" w:eastAsia="zh-CN"/>
              </w:rPr>
              <w:t>-50</w:t>
            </w:r>
          </w:p>
        </w:tc>
      </w:tr>
      <w:tr w:rsidR="005F67F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4062AD37" w:rsidR="005F67F3" w:rsidRPr="000C792B" w:rsidRDefault="005F67F3" w:rsidP="005F67F3">
            <w:pPr>
              <w:pStyle w:val="TAC"/>
            </w:pPr>
            <w:r w:rsidRPr="000C792B">
              <w:rPr>
                <w:lang w:eastAsia="zh-CN"/>
              </w:rPr>
              <w:t>140</w:t>
            </w:r>
          </w:p>
        </w:tc>
        <w:tc>
          <w:tcPr>
            <w:tcW w:w="1163" w:type="dxa"/>
            <w:vMerge/>
            <w:vAlign w:val="center"/>
            <w:hideMark/>
          </w:tcPr>
          <w:p w14:paraId="70006CAD" w14:textId="77777777" w:rsidR="005F67F3" w:rsidRPr="000C792B" w:rsidRDefault="005F67F3" w:rsidP="005F67F3">
            <w:pPr>
              <w:pStyle w:val="TAC"/>
              <w:rPr>
                <w:lang w:val="sv-SE"/>
              </w:rPr>
            </w:pPr>
          </w:p>
        </w:tc>
        <w:tc>
          <w:tcPr>
            <w:tcW w:w="992" w:type="dxa"/>
            <w:vMerge/>
            <w:vAlign w:val="center"/>
            <w:hideMark/>
          </w:tcPr>
          <w:p w14:paraId="5B5619EA" w14:textId="77777777" w:rsidR="005F67F3" w:rsidRPr="000C792B" w:rsidRDefault="005F67F3" w:rsidP="005F67F3">
            <w:pPr>
              <w:pStyle w:val="TAC"/>
              <w:rPr>
                <w:lang w:val="sv-SE" w:eastAsia="zh-CN"/>
              </w:rPr>
            </w:pPr>
          </w:p>
        </w:tc>
        <w:tc>
          <w:tcPr>
            <w:tcW w:w="1134" w:type="dxa"/>
            <w:vAlign w:val="center"/>
            <w:hideMark/>
          </w:tcPr>
          <w:p w14:paraId="112D0399" w14:textId="5A9A5D94" w:rsidR="005F67F3" w:rsidRPr="000C792B" w:rsidRDefault="005F67F3" w:rsidP="005F67F3">
            <w:pPr>
              <w:pStyle w:val="TAC"/>
            </w:pPr>
            <w:r w:rsidRPr="000C792B">
              <w:t>≥ 52</w:t>
            </w:r>
          </w:p>
        </w:tc>
        <w:tc>
          <w:tcPr>
            <w:tcW w:w="1367" w:type="dxa"/>
            <w:vAlign w:val="center"/>
            <w:hideMark/>
          </w:tcPr>
          <w:p w14:paraId="06EFB30B" w14:textId="27CC1016" w:rsidR="005F67F3" w:rsidRPr="000C792B" w:rsidRDefault="005F67F3" w:rsidP="005F67F3">
            <w:pPr>
              <w:pStyle w:val="TAC"/>
            </w:pPr>
            <w:r w:rsidRPr="000C792B">
              <w:t>≥ 1</w:t>
            </w:r>
          </w:p>
        </w:tc>
        <w:tc>
          <w:tcPr>
            <w:tcW w:w="2040" w:type="dxa"/>
            <w:vAlign w:val="center"/>
            <w:hideMark/>
          </w:tcPr>
          <w:p w14:paraId="34B451C9" w14:textId="77777777" w:rsidR="005F67F3" w:rsidRPr="000C792B" w:rsidRDefault="005F67F3" w:rsidP="005F67F3">
            <w:pPr>
              <w:pStyle w:val="TAC"/>
            </w:pPr>
            <w:r w:rsidRPr="000C792B">
              <w:t>Note 6</w:t>
            </w:r>
          </w:p>
        </w:tc>
        <w:tc>
          <w:tcPr>
            <w:tcW w:w="1134" w:type="dxa"/>
            <w:vAlign w:val="center"/>
            <w:hideMark/>
          </w:tcPr>
          <w:p w14:paraId="04B26CFB" w14:textId="77777777" w:rsidR="005F67F3" w:rsidRPr="000C792B" w:rsidRDefault="005F67F3" w:rsidP="005F67F3">
            <w:pPr>
              <w:pStyle w:val="TAC"/>
            </w:pPr>
            <w:r w:rsidRPr="000C792B">
              <w:t>Note 6</w:t>
            </w:r>
          </w:p>
        </w:tc>
        <w:tc>
          <w:tcPr>
            <w:tcW w:w="1275" w:type="dxa"/>
            <w:vAlign w:val="center"/>
            <w:hideMark/>
          </w:tcPr>
          <w:p w14:paraId="4C0B8E4F" w14:textId="77777777" w:rsidR="005F67F3" w:rsidRPr="000C792B" w:rsidRDefault="005F67F3" w:rsidP="005F67F3">
            <w:pPr>
              <w:pStyle w:val="TAC"/>
            </w:pPr>
            <w:r w:rsidRPr="000C792B">
              <w:t>Note 6</w:t>
            </w:r>
          </w:p>
        </w:tc>
      </w:tr>
      <w:tr w:rsidR="005F67F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0CCEA156" w:rsidR="005F67F3" w:rsidRPr="000C792B" w:rsidRDefault="005F67F3" w:rsidP="005F67F3">
            <w:pPr>
              <w:pStyle w:val="TAC"/>
              <w:rPr>
                <w:lang w:eastAsia="zh-CN"/>
              </w:rPr>
            </w:pPr>
            <w:r w:rsidRPr="000C792B">
              <w:rPr>
                <w:lang w:eastAsia="zh-CN"/>
              </w:rPr>
              <w:t>86</w:t>
            </w:r>
          </w:p>
        </w:tc>
        <w:tc>
          <w:tcPr>
            <w:tcW w:w="1163" w:type="dxa"/>
            <w:vMerge/>
            <w:vAlign w:val="center"/>
            <w:hideMark/>
          </w:tcPr>
          <w:p w14:paraId="7C24E76F" w14:textId="77777777" w:rsidR="005F67F3" w:rsidRPr="000C792B" w:rsidRDefault="005F67F3" w:rsidP="005F67F3">
            <w:pPr>
              <w:pStyle w:val="TAC"/>
              <w:rPr>
                <w:lang w:val="sv-SE"/>
              </w:rPr>
            </w:pPr>
          </w:p>
        </w:tc>
        <w:tc>
          <w:tcPr>
            <w:tcW w:w="992" w:type="dxa"/>
            <w:vMerge/>
            <w:vAlign w:val="center"/>
            <w:hideMark/>
          </w:tcPr>
          <w:p w14:paraId="2ECF85A9" w14:textId="77777777" w:rsidR="005F67F3" w:rsidRPr="000C792B" w:rsidRDefault="005F67F3" w:rsidP="005F67F3">
            <w:pPr>
              <w:pStyle w:val="TAC"/>
              <w:rPr>
                <w:lang w:val="sv-SE" w:eastAsia="zh-CN"/>
              </w:rPr>
            </w:pPr>
          </w:p>
        </w:tc>
        <w:tc>
          <w:tcPr>
            <w:tcW w:w="1134" w:type="dxa"/>
            <w:vAlign w:val="center"/>
            <w:hideMark/>
          </w:tcPr>
          <w:p w14:paraId="6A477371" w14:textId="5A6B33F8" w:rsidR="005F67F3" w:rsidRPr="000C792B" w:rsidRDefault="005F67F3" w:rsidP="005F67F3">
            <w:pPr>
              <w:pStyle w:val="TAC"/>
            </w:pPr>
            <w:r w:rsidRPr="000C792B">
              <w:t>≥ 104</w:t>
            </w:r>
          </w:p>
        </w:tc>
        <w:tc>
          <w:tcPr>
            <w:tcW w:w="1367" w:type="dxa"/>
            <w:vAlign w:val="center"/>
            <w:hideMark/>
          </w:tcPr>
          <w:p w14:paraId="5224A817" w14:textId="1A071455" w:rsidR="005F67F3" w:rsidRPr="000C792B" w:rsidRDefault="005F67F3" w:rsidP="005F67F3">
            <w:pPr>
              <w:pStyle w:val="TAC"/>
            </w:pPr>
            <w:r w:rsidRPr="000C792B">
              <w:t>≥ 1</w:t>
            </w:r>
          </w:p>
        </w:tc>
        <w:tc>
          <w:tcPr>
            <w:tcW w:w="2040" w:type="dxa"/>
            <w:vAlign w:val="center"/>
            <w:hideMark/>
          </w:tcPr>
          <w:p w14:paraId="635165BA" w14:textId="77777777" w:rsidR="005F67F3" w:rsidRPr="000C792B" w:rsidRDefault="005F67F3" w:rsidP="005F67F3">
            <w:pPr>
              <w:pStyle w:val="TAC"/>
            </w:pPr>
            <w:r w:rsidRPr="000C792B">
              <w:t>Note 6</w:t>
            </w:r>
          </w:p>
        </w:tc>
        <w:tc>
          <w:tcPr>
            <w:tcW w:w="1134" w:type="dxa"/>
            <w:vAlign w:val="center"/>
            <w:hideMark/>
          </w:tcPr>
          <w:p w14:paraId="44B87593" w14:textId="77777777" w:rsidR="005F67F3" w:rsidRPr="000C792B" w:rsidRDefault="005F67F3" w:rsidP="005F67F3">
            <w:pPr>
              <w:pStyle w:val="TAC"/>
            </w:pPr>
            <w:r w:rsidRPr="000C792B">
              <w:t>Note 6</w:t>
            </w:r>
          </w:p>
        </w:tc>
        <w:tc>
          <w:tcPr>
            <w:tcW w:w="1275" w:type="dxa"/>
            <w:vAlign w:val="center"/>
            <w:hideMark/>
          </w:tcPr>
          <w:p w14:paraId="73835C8B" w14:textId="77777777" w:rsidR="005F67F3" w:rsidRPr="000C792B" w:rsidRDefault="005F67F3" w:rsidP="005F67F3">
            <w:pPr>
              <w:pStyle w:val="TAC"/>
            </w:pPr>
            <w:r w:rsidRPr="000C792B">
              <w:t>Note 6</w:t>
            </w:r>
          </w:p>
        </w:tc>
      </w:tr>
      <w:tr w:rsidR="00434850" w:rsidRPr="000C792B" w14:paraId="74AB3526" w14:textId="77777777" w:rsidTr="00597B8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7A752424" w:rsidR="00434850" w:rsidRPr="000C792B" w:rsidRDefault="00434850" w:rsidP="00434850">
            <w:pPr>
              <w:pStyle w:val="TAC"/>
              <w:rPr>
                <w:lang w:eastAsia="zh-CN"/>
              </w:rPr>
            </w:pPr>
            <w:r w:rsidRPr="002B4D79">
              <w:rPr>
                <w:lang w:eastAsia="zh-CN"/>
              </w:rPr>
              <w:t>118</w:t>
            </w:r>
          </w:p>
        </w:tc>
        <w:tc>
          <w:tcPr>
            <w:tcW w:w="1163" w:type="dxa"/>
            <w:vMerge/>
            <w:vAlign w:val="center"/>
            <w:hideMark/>
          </w:tcPr>
          <w:p w14:paraId="22F68725" w14:textId="77777777" w:rsidR="00434850" w:rsidRPr="000C792B" w:rsidRDefault="00434850" w:rsidP="00434850">
            <w:pPr>
              <w:pStyle w:val="TAC"/>
              <w:rPr>
                <w:lang w:val="sv-SE"/>
              </w:rPr>
            </w:pPr>
          </w:p>
        </w:tc>
        <w:tc>
          <w:tcPr>
            <w:tcW w:w="992" w:type="dxa"/>
            <w:vMerge w:val="restart"/>
            <w:vAlign w:val="center"/>
            <w:hideMark/>
          </w:tcPr>
          <w:p w14:paraId="66AB590D" w14:textId="77777777" w:rsidR="00434850" w:rsidRPr="000C792B" w:rsidRDefault="00434850" w:rsidP="00434850">
            <w:pPr>
              <w:pStyle w:val="TAC"/>
              <w:rPr>
                <w:lang w:val="sv-SE" w:eastAsia="zh-CN"/>
              </w:rPr>
            </w:pPr>
            <w:r w:rsidRPr="000C792B">
              <w:rPr>
                <w:lang w:val="sv-SE" w:eastAsia="zh-CN"/>
              </w:rPr>
              <w:t>30</w:t>
            </w:r>
          </w:p>
        </w:tc>
        <w:tc>
          <w:tcPr>
            <w:tcW w:w="1134" w:type="dxa"/>
            <w:vMerge w:val="restart"/>
            <w:vAlign w:val="center"/>
            <w:hideMark/>
          </w:tcPr>
          <w:p w14:paraId="568433EB" w14:textId="0EBC9CE5" w:rsidR="00434850" w:rsidRPr="000C792B" w:rsidRDefault="00434850" w:rsidP="00434850">
            <w:pPr>
              <w:pStyle w:val="TAC"/>
            </w:pPr>
            <w:r w:rsidRPr="000C792B">
              <w:t>≥ 24</w:t>
            </w:r>
          </w:p>
        </w:tc>
        <w:tc>
          <w:tcPr>
            <w:tcW w:w="1367" w:type="dxa"/>
            <w:vMerge w:val="restart"/>
            <w:vAlign w:val="center"/>
            <w:hideMark/>
          </w:tcPr>
          <w:p w14:paraId="28C8A34D" w14:textId="2DE40177"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E060A2" w14:textId="77777777" w:rsidR="00434850" w:rsidRDefault="00434850" w:rsidP="00434850">
            <w:pPr>
              <w:pStyle w:val="TAC"/>
              <w:rPr>
                <w:szCs w:val="18"/>
              </w:rPr>
            </w:pPr>
            <w:r>
              <w:rPr>
                <w:szCs w:val="18"/>
              </w:rPr>
              <w:t>NR_FDD_FR1_A, NR_TDD_FR1_A,</w:t>
            </w:r>
          </w:p>
          <w:p w14:paraId="52B32517" w14:textId="5AE7E21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2D0C39E9" w:rsidR="00434850" w:rsidRPr="000C792B" w:rsidRDefault="00434850" w:rsidP="00434850">
            <w:pPr>
              <w:pStyle w:val="TAC"/>
            </w:pPr>
            <w:r>
              <w:t>-124</w:t>
            </w:r>
          </w:p>
        </w:tc>
        <w:tc>
          <w:tcPr>
            <w:tcW w:w="1275" w:type="dxa"/>
            <w:vAlign w:val="center"/>
            <w:hideMark/>
          </w:tcPr>
          <w:p w14:paraId="2812CF66" w14:textId="77777777" w:rsidR="00434850" w:rsidRPr="000C792B" w:rsidRDefault="00434850" w:rsidP="00434850">
            <w:pPr>
              <w:pStyle w:val="TAC"/>
            </w:pPr>
            <w:r w:rsidRPr="000C792B">
              <w:rPr>
                <w:lang w:eastAsia="zh-CN"/>
              </w:rPr>
              <w:t>-50</w:t>
            </w:r>
          </w:p>
        </w:tc>
      </w:tr>
      <w:tr w:rsidR="00434850" w:rsidRPr="000C792B" w14:paraId="0F39DEAA"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434850" w:rsidRPr="000C792B" w:rsidRDefault="00434850" w:rsidP="00434850">
            <w:pPr>
              <w:pStyle w:val="TAC"/>
              <w:rPr>
                <w:lang w:eastAsia="zh-CN"/>
              </w:rPr>
            </w:pPr>
          </w:p>
        </w:tc>
        <w:tc>
          <w:tcPr>
            <w:tcW w:w="1163" w:type="dxa"/>
            <w:vMerge/>
            <w:vAlign w:val="center"/>
            <w:hideMark/>
          </w:tcPr>
          <w:p w14:paraId="3F6D4C88" w14:textId="77777777" w:rsidR="00434850" w:rsidRPr="000C792B" w:rsidRDefault="00434850" w:rsidP="00434850">
            <w:pPr>
              <w:pStyle w:val="TAC"/>
              <w:rPr>
                <w:lang w:val="sv-SE"/>
              </w:rPr>
            </w:pPr>
          </w:p>
        </w:tc>
        <w:tc>
          <w:tcPr>
            <w:tcW w:w="992" w:type="dxa"/>
            <w:vMerge/>
            <w:vAlign w:val="center"/>
            <w:hideMark/>
          </w:tcPr>
          <w:p w14:paraId="5F1DC855" w14:textId="77777777" w:rsidR="00434850" w:rsidRPr="000C792B" w:rsidRDefault="00434850" w:rsidP="00434850">
            <w:pPr>
              <w:pStyle w:val="TAC"/>
              <w:rPr>
                <w:lang w:val="sv-SE" w:eastAsia="zh-CN"/>
              </w:rPr>
            </w:pPr>
          </w:p>
        </w:tc>
        <w:tc>
          <w:tcPr>
            <w:tcW w:w="1134" w:type="dxa"/>
            <w:vMerge/>
            <w:vAlign w:val="center"/>
            <w:hideMark/>
          </w:tcPr>
          <w:p w14:paraId="149B574C" w14:textId="77777777" w:rsidR="00434850" w:rsidRPr="000C792B" w:rsidRDefault="00434850" w:rsidP="00434850">
            <w:pPr>
              <w:pStyle w:val="TAC"/>
            </w:pPr>
          </w:p>
        </w:tc>
        <w:tc>
          <w:tcPr>
            <w:tcW w:w="1367" w:type="dxa"/>
            <w:vMerge/>
            <w:vAlign w:val="center"/>
            <w:hideMark/>
          </w:tcPr>
          <w:p w14:paraId="2670C01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37560175"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4916658D" w:rsidR="00434850" w:rsidRPr="000C792B" w:rsidRDefault="00434850" w:rsidP="00434850">
            <w:pPr>
              <w:pStyle w:val="TAC"/>
            </w:pPr>
            <w:r>
              <w:t>-123.5</w:t>
            </w:r>
          </w:p>
        </w:tc>
        <w:tc>
          <w:tcPr>
            <w:tcW w:w="1275" w:type="dxa"/>
            <w:hideMark/>
          </w:tcPr>
          <w:p w14:paraId="5A627BF2" w14:textId="77777777" w:rsidR="00434850" w:rsidRPr="000C792B" w:rsidRDefault="00434850" w:rsidP="00434850">
            <w:pPr>
              <w:pStyle w:val="TAC"/>
            </w:pPr>
            <w:r w:rsidRPr="000C792B">
              <w:rPr>
                <w:lang w:eastAsia="zh-CN"/>
              </w:rPr>
              <w:t>-50</w:t>
            </w:r>
          </w:p>
        </w:tc>
      </w:tr>
      <w:tr w:rsidR="00434850" w:rsidRPr="000C792B" w14:paraId="078F0F73"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434850" w:rsidRPr="000C792B" w:rsidRDefault="00434850" w:rsidP="00434850">
            <w:pPr>
              <w:pStyle w:val="TAC"/>
              <w:rPr>
                <w:lang w:eastAsia="zh-CN"/>
              </w:rPr>
            </w:pPr>
          </w:p>
        </w:tc>
        <w:tc>
          <w:tcPr>
            <w:tcW w:w="1163" w:type="dxa"/>
            <w:vMerge/>
            <w:vAlign w:val="center"/>
            <w:hideMark/>
          </w:tcPr>
          <w:p w14:paraId="731CA946" w14:textId="77777777" w:rsidR="00434850" w:rsidRPr="000C792B" w:rsidRDefault="00434850" w:rsidP="00434850">
            <w:pPr>
              <w:pStyle w:val="TAC"/>
              <w:rPr>
                <w:lang w:val="sv-SE"/>
              </w:rPr>
            </w:pPr>
          </w:p>
        </w:tc>
        <w:tc>
          <w:tcPr>
            <w:tcW w:w="992" w:type="dxa"/>
            <w:vMerge/>
            <w:vAlign w:val="center"/>
            <w:hideMark/>
          </w:tcPr>
          <w:p w14:paraId="2D96E3D5" w14:textId="77777777" w:rsidR="00434850" w:rsidRPr="000C792B" w:rsidRDefault="00434850" w:rsidP="00434850">
            <w:pPr>
              <w:pStyle w:val="TAC"/>
              <w:rPr>
                <w:lang w:val="sv-SE" w:eastAsia="zh-CN"/>
              </w:rPr>
            </w:pPr>
          </w:p>
        </w:tc>
        <w:tc>
          <w:tcPr>
            <w:tcW w:w="1134" w:type="dxa"/>
            <w:vMerge/>
            <w:vAlign w:val="center"/>
            <w:hideMark/>
          </w:tcPr>
          <w:p w14:paraId="10AF3088" w14:textId="77777777" w:rsidR="00434850" w:rsidRPr="000C792B" w:rsidRDefault="00434850" w:rsidP="00434850">
            <w:pPr>
              <w:pStyle w:val="TAC"/>
            </w:pPr>
          </w:p>
        </w:tc>
        <w:tc>
          <w:tcPr>
            <w:tcW w:w="1367" w:type="dxa"/>
            <w:vMerge/>
            <w:vAlign w:val="center"/>
            <w:hideMark/>
          </w:tcPr>
          <w:p w14:paraId="2BE59631"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264CD7A7"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7B42BE1E" w:rsidR="00434850" w:rsidRPr="000C792B" w:rsidRDefault="00434850" w:rsidP="00434850">
            <w:pPr>
              <w:pStyle w:val="TAC"/>
            </w:pPr>
            <w:r>
              <w:t>-123</w:t>
            </w:r>
          </w:p>
        </w:tc>
        <w:tc>
          <w:tcPr>
            <w:tcW w:w="1275" w:type="dxa"/>
            <w:hideMark/>
          </w:tcPr>
          <w:p w14:paraId="199BC2DB" w14:textId="77777777" w:rsidR="00434850" w:rsidRPr="000C792B" w:rsidRDefault="00434850" w:rsidP="00434850">
            <w:pPr>
              <w:pStyle w:val="TAC"/>
            </w:pPr>
            <w:r w:rsidRPr="000C792B">
              <w:rPr>
                <w:lang w:eastAsia="zh-CN"/>
              </w:rPr>
              <w:t>-50</w:t>
            </w:r>
          </w:p>
        </w:tc>
      </w:tr>
      <w:tr w:rsidR="00434850" w:rsidRPr="000C792B" w14:paraId="30892030"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434850" w:rsidRPr="000C792B" w:rsidRDefault="00434850" w:rsidP="00434850">
            <w:pPr>
              <w:pStyle w:val="TAC"/>
              <w:rPr>
                <w:lang w:eastAsia="zh-CN"/>
              </w:rPr>
            </w:pPr>
          </w:p>
        </w:tc>
        <w:tc>
          <w:tcPr>
            <w:tcW w:w="1163" w:type="dxa"/>
            <w:vMerge/>
            <w:vAlign w:val="center"/>
            <w:hideMark/>
          </w:tcPr>
          <w:p w14:paraId="225805FF" w14:textId="77777777" w:rsidR="00434850" w:rsidRPr="000C792B" w:rsidRDefault="00434850" w:rsidP="00434850">
            <w:pPr>
              <w:pStyle w:val="TAC"/>
              <w:rPr>
                <w:lang w:val="sv-SE"/>
              </w:rPr>
            </w:pPr>
          </w:p>
        </w:tc>
        <w:tc>
          <w:tcPr>
            <w:tcW w:w="992" w:type="dxa"/>
            <w:vMerge/>
            <w:vAlign w:val="center"/>
            <w:hideMark/>
          </w:tcPr>
          <w:p w14:paraId="25EADB2F" w14:textId="77777777" w:rsidR="00434850" w:rsidRPr="000C792B" w:rsidRDefault="00434850" w:rsidP="00434850">
            <w:pPr>
              <w:pStyle w:val="TAC"/>
              <w:rPr>
                <w:lang w:val="sv-SE" w:eastAsia="zh-CN"/>
              </w:rPr>
            </w:pPr>
          </w:p>
        </w:tc>
        <w:tc>
          <w:tcPr>
            <w:tcW w:w="1134" w:type="dxa"/>
            <w:vMerge/>
            <w:vAlign w:val="center"/>
            <w:hideMark/>
          </w:tcPr>
          <w:p w14:paraId="3DE761DB" w14:textId="77777777" w:rsidR="00434850" w:rsidRPr="000C792B" w:rsidRDefault="00434850" w:rsidP="00434850">
            <w:pPr>
              <w:pStyle w:val="TAC"/>
            </w:pPr>
          </w:p>
        </w:tc>
        <w:tc>
          <w:tcPr>
            <w:tcW w:w="1367" w:type="dxa"/>
            <w:vMerge/>
            <w:vAlign w:val="center"/>
            <w:hideMark/>
          </w:tcPr>
          <w:p w14:paraId="70A1E8D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4BF08A62"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4A847451" w:rsidR="00434850" w:rsidRPr="000C792B" w:rsidRDefault="00434850" w:rsidP="00434850">
            <w:pPr>
              <w:pStyle w:val="TAC"/>
            </w:pPr>
            <w:r>
              <w:t>-122.5</w:t>
            </w:r>
          </w:p>
        </w:tc>
        <w:tc>
          <w:tcPr>
            <w:tcW w:w="1275" w:type="dxa"/>
            <w:hideMark/>
          </w:tcPr>
          <w:p w14:paraId="6EC256CE" w14:textId="77777777" w:rsidR="00434850" w:rsidRPr="000C792B" w:rsidRDefault="00434850" w:rsidP="00434850">
            <w:pPr>
              <w:pStyle w:val="TAC"/>
            </w:pPr>
            <w:r w:rsidRPr="000C792B">
              <w:rPr>
                <w:lang w:eastAsia="zh-CN"/>
              </w:rPr>
              <w:t>-50</w:t>
            </w:r>
          </w:p>
        </w:tc>
      </w:tr>
      <w:tr w:rsidR="00434850" w:rsidRPr="000C792B" w14:paraId="05A9E454"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434850" w:rsidRPr="000C792B" w:rsidRDefault="00434850" w:rsidP="00434850">
            <w:pPr>
              <w:pStyle w:val="TAC"/>
              <w:rPr>
                <w:lang w:eastAsia="zh-CN"/>
              </w:rPr>
            </w:pPr>
          </w:p>
        </w:tc>
        <w:tc>
          <w:tcPr>
            <w:tcW w:w="1163" w:type="dxa"/>
            <w:vMerge/>
            <w:vAlign w:val="center"/>
            <w:hideMark/>
          </w:tcPr>
          <w:p w14:paraId="1FF2FB02" w14:textId="77777777" w:rsidR="00434850" w:rsidRPr="000C792B" w:rsidRDefault="00434850" w:rsidP="00434850">
            <w:pPr>
              <w:pStyle w:val="TAC"/>
              <w:rPr>
                <w:lang w:val="sv-SE"/>
              </w:rPr>
            </w:pPr>
          </w:p>
        </w:tc>
        <w:tc>
          <w:tcPr>
            <w:tcW w:w="992" w:type="dxa"/>
            <w:vMerge/>
            <w:vAlign w:val="center"/>
            <w:hideMark/>
          </w:tcPr>
          <w:p w14:paraId="47942F34" w14:textId="77777777" w:rsidR="00434850" w:rsidRPr="000C792B" w:rsidRDefault="00434850" w:rsidP="00434850">
            <w:pPr>
              <w:pStyle w:val="TAC"/>
              <w:rPr>
                <w:lang w:val="sv-SE" w:eastAsia="zh-CN"/>
              </w:rPr>
            </w:pPr>
          </w:p>
        </w:tc>
        <w:tc>
          <w:tcPr>
            <w:tcW w:w="1134" w:type="dxa"/>
            <w:vMerge/>
            <w:vAlign w:val="center"/>
            <w:hideMark/>
          </w:tcPr>
          <w:p w14:paraId="1AE3AF91" w14:textId="77777777" w:rsidR="00434850" w:rsidRPr="000C792B" w:rsidRDefault="00434850" w:rsidP="00434850">
            <w:pPr>
              <w:pStyle w:val="TAC"/>
            </w:pPr>
          </w:p>
        </w:tc>
        <w:tc>
          <w:tcPr>
            <w:tcW w:w="1367" w:type="dxa"/>
            <w:vMerge/>
            <w:vAlign w:val="center"/>
            <w:hideMark/>
          </w:tcPr>
          <w:p w14:paraId="2BD300B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6555E2C"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566F2529" w:rsidR="00434850" w:rsidRPr="000C792B" w:rsidRDefault="00434850" w:rsidP="00434850">
            <w:pPr>
              <w:pStyle w:val="TAC"/>
            </w:pPr>
            <w:r>
              <w:t>-122</w:t>
            </w:r>
          </w:p>
        </w:tc>
        <w:tc>
          <w:tcPr>
            <w:tcW w:w="1275" w:type="dxa"/>
            <w:hideMark/>
          </w:tcPr>
          <w:p w14:paraId="3D8DD825" w14:textId="77777777" w:rsidR="00434850" w:rsidRPr="000C792B" w:rsidRDefault="00434850" w:rsidP="00434850">
            <w:pPr>
              <w:pStyle w:val="TAC"/>
            </w:pPr>
            <w:r w:rsidRPr="000C792B">
              <w:rPr>
                <w:lang w:eastAsia="zh-CN"/>
              </w:rPr>
              <w:t>-50</w:t>
            </w:r>
          </w:p>
        </w:tc>
      </w:tr>
      <w:tr w:rsidR="00434850" w:rsidRPr="000C792B" w14:paraId="783F3598"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434850" w:rsidRPr="000C792B" w:rsidRDefault="00434850" w:rsidP="00434850">
            <w:pPr>
              <w:pStyle w:val="TAC"/>
              <w:rPr>
                <w:lang w:eastAsia="zh-CN"/>
              </w:rPr>
            </w:pPr>
          </w:p>
        </w:tc>
        <w:tc>
          <w:tcPr>
            <w:tcW w:w="1163" w:type="dxa"/>
            <w:vMerge/>
            <w:vAlign w:val="center"/>
            <w:hideMark/>
          </w:tcPr>
          <w:p w14:paraId="2F245421" w14:textId="77777777" w:rsidR="00434850" w:rsidRPr="000C792B" w:rsidRDefault="00434850" w:rsidP="00434850">
            <w:pPr>
              <w:pStyle w:val="TAC"/>
              <w:rPr>
                <w:lang w:val="sv-SE"/>
              </w:rPr>
            </w:pPr>
          </w:p>
        </w:tc>
        <w:tc>
          <w:tcPr>
            <w:tcW w:w="992" w:type="dxa"/>
            <w:vMerge/>
            <w:vAlign w:val="center"/>
            <w:hideMark/>
          </w:tcPr>
          <w:p w14:paraId="1FBC4112" w14:textId="77777777" w:rsidR="00434850" w:rsidRPr="000C792B" w:rsidRDefault="00434850" w:rsidP="00434850">
            <w:pPr>
              <w:pStyle w:val="TAC"/>
              <w:rPr>
                <w:lang w:val="sv-SE" w:eastAsia="zh-CN"/>
              </w:rPr>
            </w:pPr>
          </w:p>
        </w:tc>
        <w:tc>
          <w:tcPr>
            <w:tcW w:w="1134" w:type="dxa"/>
            <w:vMerge/>
            <w:vAlign w:val="center"/>
            <w:hideMark/>
          </w:tcPr>
          <w:p w14:paraId="1419032B" w14:textId="77777777" w:rsidR="00434850" w:rsidRPr="000C792B" w:rsidRDefault="00434850" w:rsidP="00434850">
            <w:pPr>
              <w:pStyle w:val="TAC"/>
            </w:pPr>
          </w:p>
        </w:tc>
        <w:tc>
          <w:tcPr>
            <w:tcW w:w="1367" w:type="dxa"/>
            <w:vMerge/>
            <w:vAlign w:val="center"/>
            <w:hideMark/>
          </w:tcPr>
          <w:p w14:paraId="1E9B41D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23B49F3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00F178A7" w:rsidR="00434850" w:rsidRPr="000C792B" w:rsidRDefault="00434850" w:rsidP="00434850">
            <w:pPr>
              <w:pStyle w:val="TAC"/>
            </w:pPr>
            <w:r>
              <w:t>-121.5</w:t>
            </w:r>
          </w:p>
        </w:tc>
        <w:tc>
          <w:tcPr>
            <w:tcW w:w="1275" w:type="dxa"/>
            <w:hideMark/>
          </w:tcPr>
          <w:p w14:paraId="68B80FB3" w14:textId="77777777" w:rsidR="00434850" w:rsidRPr="000C792B" w:rsidRDefault="00434850" w:rsidP="00434850">
            <w:pPr>
              <w:pStyle w:val="TAC"/>
            </w:pPr>
            <w:r w:rsidRPr="000C792B">
              <w:rPr>
                <w:lang w:eastAsia="zh-CN"/>
              </w:rPr>
              <w:t>-50</w:t>
            </w:r>
          </w:p>
        </w:tc>
      </w:tr>
      <w:tr w:rsidR="00434850" w:rsidRPr="000C792B" w14:paraId="31E455F2"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434850" w:rsidRPr="000C792B" w:rsidRDefault="00434850" w:rsidP="00434850">
            <w:pPr>
              <w:pStyle w:val="TAC"/>
              <w:rPr>
                <w:lang w:eastAsia="zh-CN"/>
              </w:rPr>
            </w:pPr>
          </w:p>
        </w:tc>
        <w:tc>
          <w:tcPr>
            <w:tcW w:w="1163" w:type="dxa"/>
            <w:vMerge/>
            <w:vAlign w:val="center"/>
            <w:hideMark/>
          </w:tcPr>
          <w:p w14:paraId="62516C78" w14:textId="77777777" w:rsidR="00434850" w:rsidRPr="000C792B" w:rsidRDefault="00434850" w:rsidP="00434850">
            <w:pPr>
              <w:pStyle w:val="TAC"/>
              <w:rPr>
                <w:lang w:val="sv-SE"/>
              </w:rPr>
            </w:pPr>
          </w:p>
        </w:tc>
        <w:tc>
          <w:tcPr>
            <w:tcW w:w="992" w:type="dxa"/>
            <w:vMerge/>
            <w:vAlign w:val="center"/>
            <w:hideMark/>
          </w:tcPr>
          <w:p w14:paraId="68BB25BC" w14:textId="77777777" w:rsidR="00434850" w:rsidRPr="000C792B" w:rsidRDefault="00434850" w:rsidP="00434850">
            <w:pPr>
              <w:pStyle w:val="TAC"/>
              <w:rPr>
                <w:lang w:val="sv-SE" w:eastAsia="zh-CN"/>
              </w:rPr>
            </w:pPr>
          </w:p>
        </w:tc>
        <w:tc>
          <w:tcPr>
            <w:tcW w:w="1134" w:type="dxa"/>
            <w:vMerge/>
            <w:vAlign w:val="center"/>
            <w:hideMark/>
          </w:tcPr>
          <w:p w14:paraId="6EA39DF2" w14:textId="77777777" w:rsidR="00434850" w:rsidRPr="000C792B" w:rsidRDefault="00434850" w:rsidP="00434850">
            <w:pPr>
              <w:pStyle w:val="TAC"/>
            </w:pPr>
          </w:p>
        </w:tc>
        <w:tc>
          <w:tcPr>
            <w:tcW w:w="1367" w:type="dxa"/>
            <w:vMerge/>
            <w:vAlign w:val="center"/>
            <w:hideMark/>
          </w:tcPr>
          <w:p w14:paraId="15EF4866"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3BFFCB7F"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4AAE6194" w:rsidR="00434850" w:rsidRPr="000C792B" w:rsidRDefault="00434850" w:rsidP="00434850">
            <w:pPr>
              <w:pStyle w:val="TAC"/>
            </w:pPr>
            <w:r>
              <w:t>-121</w:t>
            </w:r>
          </w:p>
        </w:tc>
        <w:tc>
          <w:tcPr>
            <w:tcW w:w="1275" w:type="dxa"/>
            <w:hideMark/>
          </w:tcPr>
          <w:p w14:paraId="600B7069" w14:textId="77777777" w:rsidR="00434850" w:rsidRPr="000C792B" w:rsidRDefault="00434850" w:rsidP="00434850">
            <w:pPr>
              <w:pStyle w:val="TAC"/>
            </w:pPr>
            <w:r w:rsidRPr="000C792B">
              <w:rPr>
                <w:lang w:eastAsia="zh-CN"/>
              </w:rPr>
              <w:t>-50</w:t>
            </w:r>
          </w:p>
        </w:tc>
      </w:tr>
      <w:tr w:rsidR="00434850" w:rsidRPr="000C792B" w14:paraId="3B83EEC8"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1FC1EAAD" w14:textId="77777777" w:rsidR="00434850" w:rsidRPr="000C792B" w:rsidRDefault="00434850" w:rsidP="00434850">
            <w:pPr>
              <w:pStyle w:val="TAC"/>
              <w:rPr>
                <w:lang w:eastAsia="zh-CN"/>
              </w:rPr>
            </w:pPr>
          </w:p>
        </w:tc>
        <w:tc>
          <w:tcPr>
            <w:tcW w:w="1163" w:type="dxa"/>
            <w:vMerge/>
            <w:vAlign w:val="center"/>
            <w:hideMark/>
          </w:tcPr>
          <w:p w14:paraId="6D54A671" w14:textId="77777777" w:rsidR="00434850" w:rsidRPr="000C792B" w:rsidRDefault="00434850" w:rsidP="00434850">
            <w:pPr>
              <w:pStyle w:val="TAC"/>
              <w:rPr>
                <w:lang w:val="sv-SE"/>
              </w:rPr>
            </w:pPr>
          </w:p>
        </w:tc>
        <w:tc>
          <w:tcPr>
            <w:tcW w:w="992" w:type="dxa"/>
            <w:vMerge/>
            <w:vAlign w:val="center"/>
            <w:hideMark/>
          </w:tcPr>
          <w:p w14:paraId="638234B6" w14:textId="77777777" w:rsidR="00434850" w:rsidRPr="000C792B" w:rsidRDefault="00434850" w:rsidP="00434850">
            <w:pPr>
              <w:pStyle w:val="TAC"/>
              <w:rPr>
                <w:lang w:val="sv-SE" w:eastAsia="zh-CN"/>
              </w:rPr>
            </w:pPr>
          </w:p>
        </w:tc>
        <w:tc>
          <w:tcPr>
            <w:tcW w:w="1134" w:type="dxa"/>
            <w:vMerge/>
            <w:tcBorders>
              <w:bottom w:val="nil"/>
            </w:tcBorders>
            <w:vAlign w:val="center"/>
            <w:hideMark/>
          </w:tcPr>
          <w:p w14:paraId="152D071B" w14:textId="77777777" w:rsidR="00434850" w:rsidRPr="000C792B" w:rsidRDefault="00434850" w:rsidP="00434850">
            <w:pPr>
              <w:pStyle w:val="TAC"/>
            </w:pPr>
          </w:p>
        </w:tc>
        <w:tc>
          <w:tcPr>
            <w:tcW w:w="1367" w:type="dxa"/>
            <w:vMerge/>
            <w:tcBorders>
              <w:bottom w:val="nil"/>
            </w:tcBorders>
            <w:vAlign w:val="center"/>
            <w:hideMark/>
          </w:tcPr>
          <w:p w14:paraId="7B765A3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98F37C1"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1EE24C7A" w:rsidR="00434850" w:rsidRPr="000C792B" w:rsidRDefault="00434850" w:rsidP="00434850">
            <w:pPr>
              <w:pStyle w:val="TAC"/>
            </w:pPr>
            <w:r>
              <w:t>-120.5</w:t>
            </w:r>
          </w:p>
        </w:tc>
        <w:tc>
          <w:tcPr>
            <w:tcW w:w="1275" w:type="dxa"/>
            <w:hideMark/>
          </w:tcPr>
          <w:p w14:paraId="0E325217" w14:textId="77777777" w:rsidR="00434850" w:rsidRPr="000C792B" w:rsidRDefault="00434850" w:rsidP="00434850">
            <w:pPr>
              <w:pStyle w:val="TAC"/>
            </w:pPr>
            <w:r w:rsidRPr="000C792B">
              <w:rPr>
                <w:lang w:eastAsia="zh-CN"/>
              </w:rPr>
              <w:t>-50</w:t>
            </w:r>
          </w:p>
        </w:tc>
      </w:tr>
      <w:tr w:rsidR="000312E4" w:rsidRPr="000C792B" w14:paraId="08107B99"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326013AC" w14:textId="77777777" w:rsidR="000312E4" w:rsidRPr="000C792B" w:rsidRDefault="000312E4" w:rsidP="000312E4">
            <w:pPr>
              <w:pStyle w:val="TAC"/>
              <w:rPr>
                <w:lang w:eastAsia="zh-CN"/>
              </w:rPr>
            </w:pPr>
          </w:p>
        </w:tc>
        <w:tc>
          <w:tcPr>
            <w:tcW w:w="1163" w:type="dxa"/>
            <w:vMerge/>
            <w:vAlign w:val="center"/>
          </w:tcPr>
          <w:p w14:paraId="2ADF7E2F" w14:textId="77777777" w:rsidR="000312E4" w:rsidRPr="000C792B" w:rsidRDefault="000312E4" w:rsidP="000312E4">
            <w:pPr>
              <w:pStyle w:val="TAC"/>
              <w:rPr>
                <w:lang w:val="sv-SE"/>
              </w:rPr>
            </w:pPr>
          </w:p>
        </w:tc>
        <w:tc>
          <w:tcPr>
            <w:tcW w:w="992" w:type="dxa"/>
            <w:vMerge/>
            <w:vAlign w:val="center"/>
          </w:tcPr>
          <w:p w14:paraId="5AF89C9A" w14:textId="77777777" w:rsidR="000312E4" w:rsidRPr="000C792B" w:rsidRDefault="000312E4" w:rsidP="000312E4">
            <w:pPr>
              <w:pStyle w:val="TAC"/>
              <w:rPr>
                <w:lang w:val="sv-SE" w:eastAsia="zh-CN"/>
              </w:rPr>
            </w:pPr>
          </w:p>
        </w:tc>
        <w:tc>
          <w:tcPr>
            <w:tcW w:w="1134" w:type="dxa"/>
            <w:tcBorders>
              <w:top w:val="nil"/>
            </w:tcBorders>
            <w:vAlign w:val="center"/>
          </w:tcPr>
          <w:p w14:paraId="0E9C9D62" w14:textId="77777777" w:rsidR="000312E4" w:rsidRPr="000C792B" w:rsidRDefault="000312E4" w:rsidP="000312E4">
            <w:pPr>
              <w:pStyle w:val="TAC"/>
            </w:pPr>
          </w:p>
        </w:tc>
        <w:tc>
          <w:tcPr>
            <w:tcW w:w="1367" w:type="dxa"/>
            <w:tcBorders>
              <w:top w:val="nil"/>
            </w:tcBorders>
            <w:vAlign w:val="center"/>
          </w:tcPr>
          <w:p w14:paraId="294E7F7C"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7D8B71" w14:textId="4091116E"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25B4E42" w14:textId="185676AA" w:rsidR="000312E4" w:rsidRDefault="000312E4" w:rsidP="000312E4">
            <w:pPr>
              <w:pStyle w:val="TAC"/>
            </w:pPr>
            <w:r>
              <w:rPr>
                <w:rFonts w:eastAsia="SimSun" w:hint="eastAsia"/>
                <w:lang w:val="en-US" w:eastAsia="zh-CN"/>
              </w:rPr>
              <w:t>-117.5</w:t>
            </w:r>
          </w:p>
        </w:tc>
        <w:tc>
          <w:tcPr>
            <w:tcW w:w="1275" w:type="dxa"/>
          </w:tcPr>
          <w:p w14:paraId="43D61C82" w14:textId="48131918" w:rsidR="000312E4" w:rsidRPr="000C792B" w:rsidRDefault="000312E4" w:rsidP="000312E4">
            <w:pPr>
              <w:pStyle w:val="TAC"/>
              <w:rPr>
                <w:lang w:eastAsia="zh-CN"/>
              </w:rPr>
            </w:pPr>
            <w:r>
              <w:rPr>
                <w:rFonts w:hint="eastAsia"/>
                <w:lang w:val="en-US" w:eastAsia="zh-CN"/>
              </w:rPr>
              <w:t>-50</w:t>
            </w:r>
          </w:p>
        </w:tc>
      </w:tr>
      <w:tr w:rsidR="005F67F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288E19B3" w:rsidR="005F67F3" w:rsidRPr="000C792B" w:rsidRDefault="005F67F3" w:rsidP="005F67F3">
            <w:pPr>
              <w:pStyle w:val="TAC"/>
              <w:rPr>
                <w:lang w:eastAsia="zh-CN"/>
              </w:rPr>
            </w:pPr>
            <w:r w:rsidRPr="000C792B">
              <w:rPr>
                <w:lang w:eastAsia="zh-CN"/>
              </w:rPr>
              <w:t>109</w:t>
            </w:r>
          </w:p>
        </w:tc>
        <w:tc>
          <w:tcPr>
            <w:tcW w:w="1163" w:type="dxa"/>
            <w:vMerge/>
            <w:vAlign w:val="center"/>
          </w:tcPr>
          <w:p w14:paraId="098D51A5" w14:textId="77777777" w:rsidR="005F67F3" w:rsidRPr="000C792B" w:rsidRDefault="005F67F3" w:rsidP="005F67F3">
            <w:pPr>
              <w:pStyle w:val="TAC"/>
              <w:rPr>
                <w:lang w:val="sv-SE"/>
              </w:rPr>
            </w:pPr>
          </w:p>
        </w:tc>
        <w:tc>
          <w:tcPr>
            <w:tcW w:w="992" w:type="dxa"/>
            <w:vMerge/>
            <w:vAlign w:val="center"/>
          </w:tcPr>
          <w:p w14:paraId="0D81EFED" w14:textId="77777777" w:rsidR="005F67F3" w:rsidRPr="000C792B" w:rsidRDefault="005F67F3" w:rsidP="005F67F3">
            <w:pPr>
              <w:pStyle w:val="TAC"/>
              <w:rPr>
                <w:lang w:val="sv-SE" w:eastAsia="zh-CN"/>
              </w:rPr>
            </w:pPr>
          </w:p>
        </w:tc>
        <w:tc>
          <w:tcPr>
            <w:tcW w:w="1134" w:type="dxa"/>
            <w:vAlign w:val="center"/>
          </w:tcPr>
          <w:p w14:paraId="4CDE076D" w14:textId="57B6A98D" w:rsidR="005F67F3" w:rsidRPr="000C792B" w:rsidRDefault="005F67F3" w:rsidP="005F67F3">
            <w:pPr>
              <w:pStyle w:val="TAC"/>
            </w:pPr>
            <w:r w:rsidRPr="000C792B">
              <w:t>≥ 48</w:t>
            </w:r>
          </w:p>
        </w:tc>
        <w:tc>
          <w:tcPr>
            <w:tcW w:w="1367" w:type="dxa"/>
            <w:vAlign w:val="center"/>
          </w:tcPr>
          <w:p w14:paraId="7CCFC081" w14:textId="53ECDF8F" w:rsidR="005F67F3" w:rsidRPr="000C792B" w:rsidRDefault="005F67F3" w:rsidP="005F67F3">
            <w:pPr>
              <w:pStyle w:val="TAC"/>
            </w:pPr>
            <w:r w:rsidRPr="000C792B">
              <w:t>≥ 1</w:t>
            </w:r>
          </w:p>
        </w:tc>
        <w:tc>
          <w:tcPr>
            <w:tcW w:w="2040" w:type="dxa"/>
            <w:vAlign w:val="center"/>
          </w:tcPr>
          <w:p w14:paraId="491901E2" w14:textId="77777777" w:rsidR="005F67F3" w:rsidRPr="000C792B" w:rsidRDefault="005F67F3" w:rsidP="005F67F3">
            <w:pPr>
              <w:pStyle w:val="TAC"/>
              <w:rPr>
                <w:lang w:eastAsia="zh-CN"/>
              </w:rPr>
            </w:pPr>
            <w:r w:rsidRPr="000C792B">
              <w:t>Note 6</w:t>
            </w:r>
          </w:p>
        </w:tc>
        <w:tc>
          <w:tcPr>
            <w:tcW w:w="1134" w:type="dxa"/>
            <w:vAlign w:val="center"/>
          </w:tcPr>
          <w:p w14:paraId="5F6A2007" w14:textId="77777777" w:rsidR="005F67F3" w:rsidRPr="000C792B" w:rsidRDefault="005F67F3" w:rsidP="005F67F3">
            <w:pPr>
              <w:pStyle w:val="TAC"/>
            </w:pPr>
            <w:r w:rsidRPr="000C792B">
              <w:t>Note 6</w:t>
            </w:r>
          </w:p>
        </w:tc>
        <w:tc>
          <w:tcPr>
            <w:tcW w:w="1275" w:type="dxa"/>
            <w:vAlign w:val="center"/>
          </w:tcPr>
          <w:p w14:paraId="055BA016" w14:textId="77777777" w:rsidR="005F67F3" w:rsidRPr="000C792B" w:rsidRDefault="005F67F3" w:rsidP="005F67F3">
            <w:pPr>
              <w:pStyle w:val="TAC"/>
              <w:rPr>
                <w:lang w:eastAsia="zh-CN"/>
              </w:rPr>
            </w:pPr>
            <w:r w:rsidRPr="000C792B">
              <w:t>Note 6</w:t>
            </w:r>
          </w:p>
        </w:tc>
      </w:tr>
      <w:tr w:rsidR="005F67F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4023D5FB" w:rsidR="005F67F3" w:rsidRPr="000C792B" w:rsidRDefault="005F67F3" w:rsidP="005F67F3">
            <w:pPr>
              <w:pStyle w:val="TAC"/>
              <w:rPr>
                <w:lang w:eastAsia="zh-CN"/>
              </w:rPr>
            </w:pPr>
            <w:r w:rsidRPr="000C792B">
              <w:rPr>
                <w:lang w:eastAsia="zh-CN"/>
              </w:rPr>
              <w:t>28</w:t>
            </w:r>
          </w:p>
        </w:tc>
        <w:tc>
          <w:tcPr>
            <w:tcW w:w="1163" w:type="dxa"/>
            <w:vMerge/>
            <w:vAlign w:val="center"/>
          </w:tcPr>
          <w:p w14:paraId="37F8E110" w14:textId="77777777" w:rsidR="005F67F3" w:rsidRPr="000C792B" w:rsidRDefault="005F67F3" w:rsidP="005F67F3">
            <w:pPr>
              <w:pStyle w:val="TAC"/>
              <w:rPr>
                <w:lang w:val="sv-SE"/>
              </w:rPr>
            </w:pPr>
          </w:p>
        </w:tc>
        <w:tc>
          <w:tcPr>
            <w:tcW w:w="992" w:type="dxa"/>
            <w:vMerge/>
            <w:vAlign w:val="center"/>
          </w:tcPr>
          <w:p w14:paraId="61DF0245" w14:textId="77777777" w:rsidR="005F67F3" w:rsidRPr="000C792B" w:rsidRDefault="005F67F3" w:rsidP="005F67F3">
            <w:pPr>
              <w:pStyle w:val="TAC"/>
              <w:rPr>
                <w:lang w:val="sv-SE" w:eastAsia="zh-CN"/>
              </w:rPr>
            </w:pPr>
          </w:p>
        </w:tc>
        <w:tc>
          <w:tcPr>
            <w:tcW w:w="1134" w:type="dxa"/>
            <w:vAlign w:val="center"/>
          </w:tcPr>
          <w:p w14:paraId="4366FAA4" w14:textId="5D87CF06" w:rsidR="005F67F3" w:rsidRPr="000C792B" w:rsidRDefault="005F67F3" w:rsidP="005F67F3">
            <w:pPr>
              <w:pStyle w:val="TAC"/>
            </w:pPr>
            <w:r w:rsidRPr="000C792B">
              <w:t>≥ 132</w:t>
            </w:r>
          </w:p>
        </w:tc>
        <w:tc>
          <w:tcPr>
            <w:tcW w:w="1367" w:type="dxa"/>
            <w:vAlign w:val="center"/>
          </w:tcPr>
          <w:p w14:paraId="60AA3CCB" w14:textId="1F934663" w:rsidR="005F67F3" w:rsidRPr="000C792B" w:rsidRDefault="005F67F3" w:rsidP="005F67F3">
            <w:pPr>
              <w:pStyle w:val="TAC"/>
            </w:pPr>
            <w:r w:rsidRPr="000C792B">
              <w:t>≥ 1</w:t>
            </w:r>
          </w:p>
        </w:tc>
        <w:tc>
          <w:tcPr>
            <w:tcW w:w="2040" w:type="dxa"/>
            <w:vAlign w:val="center"/>
          </w:tcPr>
          <w:p w14:paraId="7DEB2211" w14:textId="77777777" w:rsidR="005F67F3" w:rsidRPr="000C792B" w:rsidRDefault="005F67F3" w:rsidP="005F67F3">
            <w:pPr>
              <w:pStyle w:val="TAC"/>
            </w:pPr>
            <w:r w:rsidRPr="000C792B">
              <w:t>Note 6</w:t>
            </w:r>
          </w:p>
        </w:tc>
        <w:tc>
          <w:tcPr>
            <w:tcW w:w="1134" w:type="dxa"/>
            <w:vAlign w:val="center"/>
          </w:tcPr>
          <w:p w14:paraId="4086DCB6" w14:textId="77777777" w:rsidR="005F67F3" w:rsidRPr="000C792B" w:rsidRDefault="005F67F3" w:rsidP="005F67F3">
            <w:pPr>
              <w:pStyle w:val="TAC"/>
            </w:pPr>
            <w:r w:rsidRPr="000C792B">
              <w:t>Note 6</w:t>
            </w:r>
          </w:p>
        </w:tc>
        <w:tc>
          <w:tcPr>
            <w:tcW w:w="1275" w:type="dxa"/>
            <w:vAlign w:val="center"/>
          </w:tcPr>
          <w:p w14:paraId="10CE19BF" w14:textId="77777777" w:rsidR="005F67F3" w:rsidRPr="000C792B" w:rsidRDefault="005F67F3" w:rsidP="005F67F3">
            <w:pPr>
              <w:pStyle w:val="TAC"/>
            </w:pPr>
            <w:r w:rsidRPr="000C792B">
              <w:t>Note 6</w:t>
            </w:r>
          </w:p>
        </w:tc>
      </w:tr>
      <w:tr w:rsidR="00434850" w:rsidRPr="000C792B" w14:paraId="0413CED9" w14:textId="77777777" w:rsidTr="00FB52A6">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342E3E56" w:rsidR="00434850" w:rsidRPr="000C792B" w:rsidRDefault="00434850" w:rsidP="00434850">
            <w:pPr>
              <w:pStyle w:val="TAC"/>
              <w:rPr>
                <w:lang w:eastAsia="zh-CN"/>
              </w:rPr>
            </w:pPr>
            <w:r w:rsidRPr="000C792B">
              <w:rPr>
                <w:lang w:eastAsia="zh-CN"/>
              </w:rPr>
              <w:t>147</w:t>
            </w:r>
          </w:p>
        </w:tc>
        <w:tc>
          <w:tcPr>
            <w:tcW w:w="1163" w:type="dxa"/>
            <w:vMerge/>
            <w:vAlign w:val="center"/>
          </w:tcPr>
          <w:p w14:paraId="595384B1" w14:textId="77777777" w:rsidR="00434850" w:rsidRPr="000C792B" w:rsidRDefault="00434850" w:rsidP="00434850">
            <w:pPr>
              <w:pStyle w:val="TAC"/>
              <w:rPr>
                <w:lang w:val="sv-SE"/>
              </w:rPr>
            </w:pPr>
          </w:p>
        </w:tc>
        <w:tc>
          <w:tcPr>
            <w:tcW w:w="992" w:type="dxa"/>
            <w:vMerge w:val="restart"/>
            <w:vAlign w:val="center"/>
          </w:tcPr>
          <w:p w14:paraId="7416709C" w14:textId="77777777" w:rsidR="00434850" w:rsidRPr="000C792B" w:rsidRDefault="00434850" w:rsidP="00434850">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BEB099C" w14:textId="5EA48070" w:rsidR="00434850" w:rsidRPr="000C792B" w:rsidRDefault="00434850" w:rsidP="00434850">
            <w:pPr>
              <w:pStyle w:val="TAC"/>
            </w:pPr>
            <w:r w:rsidRPr="000C792B">
              <w:t>≥ 24</w:t>
            </w:r>
          </w:p>
        </w:tc>
        <w:tc>
          <w:tcPr>
            <w:tcW w:w="1367" w:type="dxa"/>
            <w:vMerge w:val="restart"/>
            <w:vAlign w:val="center"/>
          </w:tcPr>
          <w:p w14:paraId="22DC5FBE" w14:textId="1F25E95C"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CBD85A7" w14:textId="77777777" w:rsidR="00434850" w:rsidRDefault="00434850" w:rsidP="00434850">
            <w:pPr>
              <w:pStyle w:val="TAC"/>
              <w:rPr>
                <w:szCs w:val="18"/>
              </w:rPr>
            </w:pPr>
            <w:r>
              <w:rPr>
                <w:szCs w:val="18"/>
              </w:rPr>
              <w:t>NR_FDD_FR1_A, NR_TDD_FR1_A,</w:t>
            </w:r>
          </w:p>
          <w:p w14:paraId="0C360017" w14:textId="6DBD3613"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A9C9DDD" w:rsidR="00434850" w:rsidRPr="000C792B" w:rsidRDefault="00434850" w:rsidP="00434850">
            <w:pPr>
              <w:pStyle w:val="TAC"/>
            </w:pPr>
            <w:r>
              <w:t>-121</w:t>
            </w:r>
          </w:p>
        </w:tc>
        <w:tc>
          <w:tcPr>
            <w:tcW w:w="1275" w:type="dxa"/>
            <w:vAlign w:val="center"/>
          </w:tcPr>
          <w:p w14:paraId="4D244910" w14:textId="77777777" w:rsidR="00434850" w:rsidRPr="000C792B" w:rsidRDefault="00434850" w:rsidP="00434850">
            <w:pPr>
              <w:pStyle w:val="TAC"/>
            </w:pPr>
            <w:r w:rsidRPr="000C792B">
              <w:rPr>
                <w:lang w:eastAsia="zh-CN"/>
              </w:rPr>
              <w:t>-50</w:t>
            </w:r>
          </w:p>
        </w:tc>
      </w:tr>
      <w:tr w:rsidR="00434850" w:rsidRPr="000C792B" w14:paraId="1B52C34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434850" w:rsidRPr="000C792B" w:rsidRDefault="00434850" w:rsidP="00434850">
            <w:pPr>
              <w:pStyle w:val="TAC"/>
              <w:rPr>
                <w:lang w:eastAsia="zh-CN"/>
              </w:rPr>
            </w:pPr>
          </w:p>
        </w:tc>
        <w:tc>
          <w:tcPr>
            <w:tcW w:w="1163" w:type="dxa"/>
            <w:vMerge/>
            <w:vAlign w:val="center"/>
          </w:tcPr>
          <w:p w14:paraId="328A8020" w14:textId="77777777" w:rsidR="00434850" w:rsidRPr="000C792B" w:rsidRDefault="00434850" w:rsidP="00434850">
            <w:pPr>
              <w:pStyle w:val="TAC"/>
              <w:rPr>
                <w:lang w:val="sv-SE"/>
              </w:rPr>
            </w:pPr>
          </w:p>
        </w:tc>
        <w:tc>
          <w:tcPr>
            <w:tcW w:w="992" w:type="dxa"/>
            <w:vMerge/>
            <w:vAlign w:val="center"/>
          </w:tcPr>
          <w:p w14:paraId="06622671" w14:textId="77777777" w:rsidR="00434850" w:rsidRPr="000C792B" w:rsidRDefault="00434850" w:rsidP="00434850">
            <w:pPr>
              <w:pStyle w:val="TAC"/>
              <w:rPr>
                <w:lang w:val="sv-SE" w:eastAsia="zh-CN"/>
              </w:rPr>
            </w:pPr>
          </w:p>
        </w:tc>
        <w:tc>
          <w:tcPr>
            <w:tcW w:w="1134" w:type="dxa"/>
            <w:vMerge/>
            <w:vAlign w:val="center"/>
          </w:tcPr>
          <w:p w14:paraId="7E697638" w14:textId="77777777" w:rsidR="00434850" w:rsidRPr="000C792B" w:rsidRDefault="00434850" w:rsidP="00434850">
            <w:pPr>
              <w:pStyle w:val="TAC"/>
            </w:pPr>
          </w:p>
        </w:tc>
        <w:tc>
          <w:tcPr>
            <w:tcW w:w="1367" w:type="dxa"/>
            <w:vMerge/>
            <w:vAlign w:val="center"/>
          </w:tcPr>
          <w:p w14:paraId="2EE932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6DB2A159"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1561144F" w:rsidR="00434850" w:rsidRPr="000C792B" w:rsidRDefault="00434850" w:rsidP="00434850">
            <w:pPr>
              <w:pStyle w:val="TAC"/>
            </w:pPr>
            <w:r>
              <w:t>-120.5</w:t>
            </w:r>
          </w:p>
        </w:tc>
        <w:tc>
          <w:tcPr>
            <w:tcW w:w="1275" w:type="dxa"/>
          </w:tcPr>
          <w:p w14:paraId="115C41BE" w14:textId="77777777" w:rsidR="00434850" w:rsidRPr="000C792B" w:rsidRDefault="00434850" w:rsidP="00434850">
            <w:pPr>
              <w:pStyle w:val="TAC"/>
            </w:pPr>
            <w:r w:rsidRPr="000C792B">
              <w:rPr>
                <w:lang w:eastAsia="zh-CN"/>
              </w:rPr>
              <w:t>-50</w:t>
            </w:r>
          </w:p>
        </w:tc>
      </w:tr>
      <w:tr w:rsidR="00434850" w:rsidRPr="000C792B" w14:paraId="0C181984"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434850" w:rsidRPr="000C792B" w:rsidRDefault="00434850" w:rsidP="00434850">
            <w:pPr>
              <w:pStyle w:val="TAC"/>
              <w:rPr>
                <w:lang w:eastAsia="zh-CN"/>
              </w:rPr>
            </w:pPr>
          </w:p>
        </w:tc>
        <w:tc>
          <w:tcPr>
            <w:tcW w:w="1163" w:type="dxa"/>
            <w:vMerge/>
            <w:vAlign w:val="center"/>
          </w:tcPr>
          <w:p w14:paraId="7E43ED72" w14:textId="77777777" w:rsidR="00434850" w:rsidRPr="000C792B" w:rsidRDefault="00434850" w:rsidP="00434850">
            <w:pPr>
              <w:pStyle w:val="TAC"/>
              <w:rPr>
                <w:lang w:val="sv-SE"/>
              </w:rPr>
            </w:pPr>
          </w:p>
        </w:tc>
        <w:tc>
          <w:tcPr>
            <w:tcW w:w="992" w:type="dxa"/>
            <w:vMerge/>
            <w:vAlign w:val="center"/>
          </w:tcPr>
          <w:p w14:paraId="0EF92A46" w14:textId="77777777" w:rsidR="00434850" w:rsidRPr="000C792B" w:rsidRDefault="00434850" w:rsidP="00434850">
            <w:pPr>
              <w:pStyle w:val="TAC"/>
              <w:rPr>
                <w:lang w:val="sv-SE" w:eastAsia="zh-CN"/>
              </w:rPr>
            </w:pPr>
          </w:p>
        </w:tc>
        <w:tc>
          <w:tcPr>
            <w:tcW w:w="1134" w:type="dxa"/>
            <w:vMerge/>
            <w:vAlign w:val="center"/>
          </w:tcPr>
          <w:p w14:paraId="07D77CA6" w14:textId="77777777" w:rsidR="00434850" w:rsidRPr="000C792B" w:rsidRDefault="00434850" w:rsidP="00434850">
            <w:pPr>
              <w:pStyle w:val="TAC"/>
            </w:pPr>
          </w:p>
        </w:tc>
        <w:tc>
          <w:tcPr>
            <w:tcW w:w="1367" w:type="dxa"/>
            <w:vMerge/>
            <w:vAlign w:val="center"/>
          </w:tcPr>
          <w:p w14:paraId="70D5AF2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7A8EC360"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4854D930" w:rsidR="00434850" w:rsidRPr="000C792B" w:rsidRDefault="00434850" w:rsidP="00434850">
            <w:pPr>
              <w:pStyle w:val="TAC"/>
            </w:pPr>
            <w:r>
              <w:t>-120</w:t>
            </w:r>
          </w:p>
        </w:tc>
        <w:tc>
          <w:tcPr>
            <w:tcW w:w="1275" w:type="dxa"/>
          </w:tcPr>
          <w:p w14:paraId="2524B3F2" w14:textId="77777777" w:rsidR="00434850" w:rsidRPr="000C792B" w:rsidRDefault="00434850" w:rsidP="00434850">
            <w:pPr>
              <w:pStyle w:val="TAC"/>
            </w:pPr>
            <w:r w:rsidRPr="000C792B">
              <w:rPr>
                <w:lang w:eastAsia="zh-CN"/>
              </w:rPr>
              <w:t>-50</w:t>
            </w:r>
          </w:p>
        </w:tc>
      </w:tr>
      <w:tr w:rsidR="00434850" w:rsidRPr="000C792B" w14:paraId="06FC0F9B"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434850" w:rsidRPr="000C792B" w:rsidRDefault="00434850" w:rsidP="00434850">
            <w:pPr>
              <w:pStyle w:val="TAC"/>
              <w:rPr>
                <w:lang w:eastAsia="zh-CN"/>
              </w:rPr>
            </w:pPr>
          </w:p>
        </w:tc>
        <w:tc>
          <w:tcPr>
            <w:tcW w:w="1163" w:type="dxa"/>
            <w:vMerge/>
            <w:vAlign w:val="center"/>
          </w:tcPr>
          <w:p w14:paraId="3BA8D9CF" w14:textId="77777777" w:rsidR="00434850" w:rsidRPr="000C792B" w:rsidRDefault="00434850" w:rsidP="00434850">
            <w:pPr>
              <w:pStyle w:val="TAC"/>
              <w:rPr>
                <w:lang w:val="sv-SE"/>
              </w:rPr>
            </w:pPr>
          </w:p>
        </w:tc>
        <w:tc>
          <w:tcPr>
            <w:tcW w:w="992" w:type="dxa"/>
            <w:vMerge/>
            <w:vAlign w:val="center"/>
          </w:tcPr>
          <w:p w14:paraId="57B8BCF4" w14:textId="77777777" w:rsidR="00434850" w:rsidRPr="000C792B" w:rsidRDefault="00434850" w:rsidP="00434850">
            <w:pPr>
              <w:pStyle w:val="TAC"/>
              <w:rPr>
                <w:lang w:val="sv-SE" w:eastAsia="zh-CN"/>
              </w:rPr>
            </w:pPr>
          </w:p>
        </w:tc>
        <w:tc>
          <w:tcPr>
            <w:tcW w:w="1134" w:type="dxa"/>
            <w:vMerge/>
            <w:vAlign w:val="center"/>
          </w:tcPr>
          <w:p w14:paraId="6535C5EA" w14:textId="77777777" w:rsidR="00434850" w:rsidRPr="000C792B" w:rsidRDefault="00434850" w:rsidP="00434850">
            <w:pPr>
              <w:pStyle w:val="TAC"/>
            </w:pPr>
          </w:p>
        </w:tc>
        <w:tc>
          <w:tcPr>
            <w:tcW w:w="1367" w:type="dxa"/>
            <w:vMerge/>
            <w:vAlign w:val="center"/>
          </w:tcPr>
          <w:p w14:paraId="5AF683B7"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2332D27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7A1CF301" w:rsidR="00434850" w:rsidRPr="000C792B" w:rsidRDefault="00434850" w:rsidP="00434850">
            <w:pPr>
              <w:pStyle w:val="TAC"/>
            </w:pPr>
            <w:r>
              <w:t>-119.5</w:t>
            </w:r>
          </w:p>
        </w:tc>
        <w:tc>
          <w:tcPr>
            <w:tcW w:w="1275" w:type="dxa"/>
          </w:tcPr>
          <w:p w14:paraId="47E71421" w14:textId="77777777" w:rsidR="00434850" w:rsidRPr="000C792B" w:rsidRDefault="00434850" w:rsidP="00434850">
            <w:pPr>
              <w:pStyle w:val="TAC"/>
            </w:pPr>
            <w:r w:rsidRPr="000C792B">
              <w:rPr>
                <w:lang w:eastAsia="zh-CN"/>
              </w:rPr>
              <w:t>-50</w:t>
            </w:r>
          </w:p>
        </w:tc>
      </w:tr>
      <w:tr w:rsidR="00434850" w:rsidRPr="000C792B" w14:paraId="196CD9F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434850" w:rsidRPr="000C792B" w:rsidRDefault="00434850" w:rsidP="00434850">
            <w:pPr>
              <w:pStyle w:val="TAC"/>
              <w:rPr>
                <w:lang w:eastAsia="zh-CN"/>
              </w:rPr>
            </w:pPr>
          </w:p>
        </w:tc>
        <w:tc>
          <w:tcPr>
            <w:tcW w:w="1163" w:type="dxa"/>
            <w:vMerge/>
            <w:vAlign w:val="center"/>
          </w:tcPr>
          <w:p w14:paraId="11C540A8" w14:textId="77777777" w:rsidR="00434850" w:rsidRPr="000C792B" w:rsidRDefault="00434850" w:rsidP="00434850">
            <w:pPr>
              <w:pStyle w:val="TAC"/>
              <w:rPr>
                <w:lang w:val="sv-SE"/>
              </w:rPr>
            </w:pPr>
          </w:p>
        </w:tc>
        <w:tc>
          <w:tcPr>
            <w:tcW w:w="992" w:type="dxa"/>
            <w:vMerge/>
            <w:vAlign w:val="center"/>
          </w:tcPr>
          <w:p w14:paraId="574E3A22" w14:textId="77777777" w:rsidR="00434850" w:rsidRPr="000C792B" w:rsidRDefault="00434850" w:rsidP="00434850">
            <w:pPr>
              <w:pStyle w:val="TAC"/>
              <w:rPr>
                <w:lang w:val="sv-SE" w:eastAsia="zh-CN"/>
              </w:rPr>
            </w:pPr>
          </w:p>
        </w:tc>
        <w:tc>
          <w:tcPr>
            <w:tcW w:w="1134" w:type="dxa"/>
            <w:vMerge/>
            <w:vAlign w:val="center"/>
          </w:tcPr>
          <w:p w14:paraId="6F1900AB" w14:textId="77777777" w:rsidR="00434850" w:rsidRPr="000C792B" w:rsidRDefault="00434850" w:rsidP="00434850">
            <w:pPr>
              <w:pStyle w:val="TAC"/>
            </w:pPr>
          </w:p>
        </w:tc>
        <w:tc>
          <w:tcPr>
            <w:tcW w:w="1367" w:type="dxa"/>
            <w:vMerge/>
            <w:vAlign w:val="center"/>
          </w:tcPr>
          <w:p w14:paraId="2D3B838D"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500A81D6"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43A37522" w:rsidR="00434850" w:rsidRPr="000C792B" w:rsidRDefault="00434850" w:rsidP="00434850">
            <w:pPr>
              <w:pStyle w:val="TAC"/>
            </w:pPr>
            <w:r>
              <w:t>-119</w:t>
            </w:r>
          </w:p>
        </w:tc>
        <w:tc>
          <w:tcPr>
            <w:tcW w:w="1275" w:type="dxa"/>
          </w:tcPr>
          <w:p w14:paraId="51CF5140" w14:textId="77777777" w:rsidR="00434850" w:rsidRPr="000C792B" w:rsidRDefault="00434850" w:rsidP="00434850">
            <w:pPr>
              <w:pStyle w:val="TAC"/>
            </w:pPr>
            <w:r w:rsidRPr="000C792B">
              <w:rPr>
                <w:lang w:eastAsia="zh-CN"/>
              </w:rPr>
              <w:t>-50</w:t>
            </w:r>
          </w:p>
        </w:tc>
      </w:tr>
      <w:tr w:rsidR="00434850" w:rsidRPr="000C792B" w14:paraId="39520011"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434850" w:rsidRPr="000C792B" w:rsidRDefault="00434850" w:rsidP="00434850">
            <w:pPr>
              <w:pStyle w:val="TAC"/>
              <w:rPr>
                <w:lang w:eastAsia="zh-CN"/>
              </w:rPr>
            </w:pPr>
          </w:p>
        </w:tc>
        <w:tc>
          <w:tcPr>
            <w:tcW w:w="1163" w:type="dxa"/>
            <w:vMerge/>
            <w:vAlign w:val="center"/>
          </w:tcPr>
          <w:p w14:paraId="214E27F3" w14:textId="77777777" w:rsidR="00434850" w:rsidRPr="000C792B" w:rsidRDefault="00434850" w:rsidP="00434850">
            <w:pPr>
              <w:pStyle w:val="TAC"/>
              <w:rPr>
                <w:lang w:val="sv-SE"/>
              </w:rPr>
            </w:pPr>
          </w:p>
        </w:tc>
        <w:tc>
          <w:tcPr>
            <w:tcW w:w="992" w:type="dxa"/>
            <w:vMerge/>
            <w:vAlign w:val="center"/>
          </w:tcPr>
          <w:p w14:paraId="4E5F4F0C" w14:textId="77777777" w:rsidR="00434850" w:rsidRPr="000C792B" w:rsidRDefault="00434850" w:rsidP="00434850">
            <w:pPr>
              <w:pStyle w:val="TAC"/>
              <w:rPr>
                <w:lang w:val="sv-SE" w:eastAsia="zh-CN"/>
              </w:rPr>
            </w:pPr>
          </w:p>
        </w:tc>
        <w:tc>
          <w:tcPr>
            <w:tcW w:w="1134" w:type="dxa"/>
            <w:vMerge/>
            <w:vAlign w:val="center"/>
          </w:tcPr>
          <w:p w14:paraId="39685AEC" w14:textId="77777777" w:rsidR="00434850" w:rsidRPr="000C792B" w:rsidRDefault="00434850" w:rsidP="00434850">
            <w:pPr>
              <w:pStyle w:val="TAC"/>
            </w:pPr>
          </w:p>
        </w:tc>
        <w:tc>
          <w:tcPr>
            <w:tcW w:w="1367" w:type="dxa"/>
            <w:vMerge/>
            <w:vAlign w:val="center"/>
          </w:tcPr>
          <w:p w14:paraId="7374E83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7D3794C8"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70D17848" w:rsidR="00434850" w:rsidRPr="000C792B" w:rsidRDefault="00434850" w:rsidP="00434850">
            <w:pPr>
              <w:pStyle w:val="TAC"/>
            </w:pPr>
            <w:r>
              <w:t>-118.5</w:t>
            </w:r>
          </w:p>
        </w:tc>
        <w:tc>
          <w:tcPr>
            <w:tcW w:w="1275" w:type="dxa"/>
          </w:tcPr>
          <w:p w14:paraId="1ABBFFD3" w14:textId="77777777" w:rsidR="00434850" w:rsidRPr="000C792B" w:rsidRDefault="00434850" w:rsidP="00434850">
            <w:pPr>
              <w:pStyle w:val="TAC"/>
            </w:pPr>
            <w:r w:rsidRPr="000C792B">
              <w:rPr>
                <w:lang w:eastAsia="zh-CN"/>
              </w:rPr>
              <w:t>-50</w:t>
            </w:r>
          </w:p>
        </w:tc>
      </w:tr>
      <w:tr w:rsidR="00434850" w:rsidRPr="000C792B" w14:paraId="0C2162D9"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434850" w:rsidRPr="000C792B" w:rsidRDefault="00434850" w:rsidP="00434850">
            <w:pPr>
              <w:pStyle w:val="TAC"/>
              <w:rPr>
                <w:lang w:eastAsia="zh-CN"/>
              </w:rPr>
            </w:pPr>
          </w:p>
        </w:tc>
        <w:tc>
          <w:tcPr>
            <w:tcW w:w="1163" w:type="dxa"/>
            <w:vMerge/>
            <w:vAlign w:val="center"/>
          </w:tcPr>
          <w:p w14:paraId="45EEC4D2" w14:textId="77777777" w:rsidR="00434850" w:rsidRPr="000C792B" w:rsidRDefault="00434850" w:rsidP="00434850">
            <w:pPr>
              <w:pStyle w:val="TAC"/>
              <w:rPr>
                <w:lang w:val="sv-SE"/>
              </w:rPr>
            </w:pPr>
          </w:p>
        </w:tc>
        <w:tc>
          <w:tcPr>
            <w:tcW w:w="992" w:type="dxa"/>
            <w:vMerge/>
            <w:vAlign w:val="center"/>
          </w:tcPr>
          <w:p w14:paraId="74018AD9" w14:textId="77777777" w:rsidR="00434850" w:rsidRPr="000C792B" w:rsidRDefault="00434850" w:rsidP="00434850">
            <w:pPr>
              <w:pStyle w:val="TAC"/>
              <w:rPr>
                <w:lang w:val="sv-SE" w:eastAsia="zh-CN"/>
              </w:rPr>
            </w:pPr>
          </w:p>
        </w:tc>
        <w:tc>
          <w:tcPr>
            <w:tcW w:w="1134" w:type="dxa"/>
            <w:vMerge/>
            <w:vAlign w:val="center"/>
          </w:tcPr>
          <w:p w14:paraId="7A388982" w14:textId="77777777" w:rsidR="00434850" w:rsidRPr="000C792B" w:rsidRDefault="00434850" w:rsidP="00434850">
            <w:pPr>
              <w:pStyle w:val="TAC"/>
            </w:pPr>
          </w:p>
        </w:tc>
        <w:tc>
          <w:tcPr>
            <w:tcW w:w="1367" w:type="dxa"/>
            <w:vMerge/>
            <w:vAlign w:val="center"/>
          </w:tcPr>
          <w:p w14:paraId="660048F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1E4AA3A3"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F0067AE" w:rsidR="00434850" w:rsidRPr="000C792B" w:rsidRDefault="00434850" w:rsidP="00434850">
            <w:pPr>
              <w:pStyle w:val="TAC"/>
            </w:pPr>
            <w:r>
              <w:t>-118</w:t>
            </w:r>
          </w:p>
        </w:tc>
        <w:tc>
          <w:tcPr>
            <w:tcW w:w="1275" w:type="dxa"/>
          </w:tcPr>
          <w:p w14:paraId="2F708EC2" w14:textId="77777777" w:rsidR="00434850" w:rsidRPr="000C792B" w:rsidRDefault="00434850" w:rsidP="00434850">
            <w:pPr>
              <w:pStyle w:val="TAC"/>
            </w:pPr>
            <w:r w:rsidRPr="000C792B">
              <w:rPr>
                <w:lang w:eastAsia="zh-CN"/>
              </w:rPr>
              <w:t>-50</w:t>
            </w:r>
          </w:p>
        </w:tc>
      </w:tr>
      <w:tr w:rsidR="00434850" w:rsidRPr="000C792B" w14:paraId="3C3C0382" w14:textId="77777777" w:rsidTr="000312E4">
        <w:trPr>
          <w:trHeight w:val="22"/>
          <w:jc w:val="center"/>
        </w:trPr>
        <w:tc>
          <w:tcPr>
            <w:tcW w:w="959" w:type="dxa"/>
            <w:vMerge/>
            <w:tcBorders>
              <w:top w:val="single" w:sz="4" w:space="0" w:color="auto"/>
              <w:left w:val="single" w:sz="4" w:space="0" w:color="auto"/>
              <w:bottom w:val="nil"/>
              <w:right w:val="single" w:sz="4" w:space="0" w:color="auto"/>
            </w:tcBorders>
            <w:vAlign w:val="center"/>
          </w:tcPr>
          <w:p w14:paraId="77D9E569" w14:textId="77777777" w:rsidR="00434850" w:rsidRPr="000C792B" w:rsidRDefault="00434850" w:rsidP="00434850">
            <w:pPr>
              <w:pStyle w:val="TAC"/>
              <w:rPr>
                <w:lang w:eastAsia="zh-CN"/>
              </w:rPr>
            </w:pPr>
          </w:p>
        </w:tc>
        <w:tc>
          <w:tcPr>
            <w:tcW w:w="1163" w:type="dxa"/>
            <w:vMerge/>
            <w:vAlign w:val="center"/>
          </w:tcPr>
          <w:p w14:paraId="7D42F164" w14:textId="77777777" w:rsidR="00434850" w:rsidRPr="000C792B" w:rsidRDefault="00434850" w:rsidP="00434850">
            <w:pPr>
              <w:pStyle w:val="TAC"/>
              <w:rPr>
                <w:lang w:val="sv-SE"/>
              </w:rPr>
            </w:pPr>
          </w:p>
        </w:tc>
        <w:tc>
          <w:tcPr>
            <w:tcW w:w="992" w:type="dxa"/>
            <w:vMerge/>
            <w:vAlign w:val="center"/>
          </w:tcPr>
          <w:p w14:paraId="0C337A19" w14:textId="77777777" w:rsidR="00434850" w:rsidRPr="000C792B" w:rsidRDefault="00434850" w:rsidP="00434850">
            <w:pPr>
              <w:pStyle w:val="TAC"/>
              <w:rPr>
                <w:lang w:val="sv-SE" w:eastAsia="zh-CN"/>
              </w:rPr>
            </w:pPr>
          </w:p>
        </w:tc>
        <w:tc>
          <w:tcPr>
            <w:tcW w:w="1134" w:type="dxa"/>
            <w:vMerge/>
            <w:tcBorders>
              <w:bottom w:val="nil"/>
            </w:tcBorders>
            <w:vAlign w:val="center"/>
          </w:tcPr>
          <w:p w14:paraId="2DDFD2CC" w14:textId="77777777" w:rsidR="00434850" w:rsidRPr="000C792B" w:rsidRDefault="00434850" w:rsidP="00434850">
            <w:pPr>
              <w:pStyle w:val="TAC"/>
            </w:pPr>
          </w:p>
        </w:tc>
        <w:tc>
          <w:tcPr>
            <w:tcW w:w="1367" w:type="dxa"/>
            <w:vMerge/>
            <w:tcBorders>
              <w:bottom w:val="nil"/>
            </w:tcBorders>
            <w:vAlign w:val="center"/>
          </w:tcPr>
          <w:p w14:paraId="7EA69B0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7EC45FE3"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3D964C10" w:rsidR="00434850" w:rsidRPr="000C792B" w:rsidRDefault="00434850" w:rsidP="00434850">
            <w:pPr>
              <w:pStyle w:val="TAC"/>
            </w:pPr>
            <w:r>
              <w:t>-117.5</w:t>
            </w:r>
          </w:p>
        </w:tc>
        <w:tc>
          <w:tcPr>
            <w:tcW w:w="1275" w:type="dxa"/>
          </w:tcPr>
          <w:p w14:paraId="48DC086C" w14:textId="77777777" w:rsidR="00434850" w:rsidRPr="000C792B" w:rsidRDefault="00434850" w:rsidP="00434850">
            <w:pPr>
              <w:pStyle w:val="TAC"/>
            </w:pPr>
            <w:r w:rsidRPr="000C792B">
              <w:rPr>
                <w:lang w:eastAsia="zh-CN"/>
              </w:rPr>
              <w:t>-50</w:t>
            </w:r>
          </w:p>
        </w:tc>
      </w:tr>
      <w:tr w:rsidR="000312E4" w:rsidRPr="000C792B" w14:paraId="3DCFF108" w14:textId="77777777" w:rsidTr="000312E4">
        <w:trPr>
          <w:trHeight w:val="22"/>
          <w:jc w:val="center"/>
        </w:trPr>
        <w:tc>
          <w:tcPr>
            <w:tcW w:w="959" w:type="dxa"/>
            <w:tcBorders>
              <w:top w:val="nil"/>
              <w:left w:val="single" w:sz="4" w:space="0" w:color="auto"/>
              <w:bottom w:val="single" w:sz="4" w:space="0" w:color="auto"/>
              <w:right w:val="single" w:sz="4" w:space="0" w:color="auto"/>
            </w:tcBorders>
            <w:vAlign w:val="center"/>
          </w:tcPr>
          <w:p w14:paraId="5C8134EC" w14:textId="77777777" w:rsidR="000312E4" w:rsidRPr="000C792B" w:rsidRDefault="000312E4" w:rsidP="000312E4">
            <w:pPr>
              <w:pStyle w:val="TAC"/>
              <w:rPr>
                <w:lang w:eastAsia="zh-CN"/>
              </w:rPr>
            </w:pPr>
          </w:p>
        </w:tc>
        <w:tc>
          <w:tcPr>
            <w:tcW w:w="1163" w:type="dxa"/>
            <w:vMerge/>
            <w:vAlign w:val="center"/>
          </w:tcPr>
          <w:p w14:paraId="63D82C95" w14:textId="77777777" w:rsidR="000312E4" w:rsidRPr="000C792B" w:rsidRDefault="000312E4" w:rsidP="000312E4">
            <w:pPr>
              <w:pStyle w:val="TAC"/>
              <w:rPr>
                <w:lang w:val="sv-SE"/>
              </w:rPr>
            </w:pPr>
          </w:p>
        </w:tc>
        <w:tc>
          <w:tcPr>
            <w:tcW w:w="992" w:type="dxa"/>
            <w:vMerge/>
            <w:vAlign w:val="center"/>
          </w:tcPr>
          <w:p w14:paraId="77332AB7" w14:textId="77777777" w:rsidR="000312E4" w:rsidRPr="000C792B" w:rsidRDefault="000312E4" w:rsidP="000312E4">
            <w:pPr>
              <w:pStyle w:val="TAC"/>
              <w:rPr>
                <w:lang w:val="sv-SE" w:eastAsia="zh-CN"/>
              </w:rPr>
            </w:pPr>
          </w:p>
        </w:tc>
        <w:tc>
          <w:tcPr>
            <w:tcW w:w="1134" w:type="dxa"/>
            <w:tcBorders>
              <w:top w:val="nil"/>
            </w:tcBorders>
            <w:vAlign w:val="center"/>
          </w:tcPr>
          <w:p w14:paraId="00FA9F7A" w14:textId="77777777" w:rsidR="000312E4" w:rsidRPr="000C792B" w:rsidRDefault="000312E4" w:rsidP="000312E4">
            <w:pPr>
              <w:pStyle w:val="TAC"/>
            </w:pPr>
          </w:p>
        </w:tc>
        <w:tc>
          <w:tcPr>
            <w:tcW w:w="1367" w:type="dxa"/>
            <w:tcBorders>
              <w:top w:val="nil"/>
            </w:tcBorders>
            <w:vAlign w:val="center"/>
          </w:tcPr>
          <w:p w14:paraId="29C4BB80"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B59EF78" w14:textId="1E0FFB10"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444CF5C" w14:textId="661F56D3" w:rsidR="000312E4" w:rsidRDefault="000312E4" w:rsidP="000312E4">
            <w:pPr>
              <w:pStyle w:val="TAC"/>
            </w:pPr>
            <w:r>
              <w:rPr>
                <w:rFonts w:eastAsia="SimSun" w:hint="eastAsia"/>
                <w:lang w:val="en-US" w:eastAsia="zh-CN"/>
              </w:rPr>
              <w:t>-114.5</w:t>
            </w:r>
          </w:p>
        </w:tc>
        <w:tc>
          <w:tcPr>
            <w:tcW w:w="1275" w:type="dxa"/>
          </w:tcPr>
          <w:p w14:paraId="1ED3C8ED" w14:textId="5B52B777" w:rsidR="000312E4" w:rsidRPr="000C792B" w:rsidRDefault="000312E4" w:rsidP="000312E4">
            <w:pPr>
              <w:pStyle w:val="TAC"/>
              <w:rPr>
                <w:lang w:eastAsia="zh-CN"/>
              </w:rPr>
            </w:pPr>
            <w:r>
              <w:rPr>
                <w:rFonts w:hint="eastAsia"/>
                <w:lang w:val="en-US" w:eastAsia="zh-CN"/>
              </w:rPr>
              <w:t>-50</w:t>
            </w:r>
          </w:p>
        </w:tc>
      </w:tr>
      <w:tr w:rsidR="005F67F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23A90D02" w:rsidR="005F67F3" w:rsidRPr="000C792B" w:rsidRDefault="005F67F3" w:rsidP="005F67F3">
            <w:pPr>
              <w:pStyle w:val="TAC"/>
              <w:rPr>
                <w:lang w:eastAsia="zh-CN"/>
              </w:rPr>
            </w:pPr>
            <w:r w:rsidRPr="000C792B">
              <w:rPr>
                <w:lang w:eastAsia="zh-CN"/>
              </w:rPr>
              <w:t>27</w:t>
            </w:r>
          </w:p>
        </w:tc>
        <w:tc>
          <w:tcPr>
            <w:tcW w:w="1163" w:type="dxa"/>
            <w:vMerge/>
            <w:vAlign w:val="center"/>
          </w:tcPr>
          <w:p w14:paraId="15B69CE6" w14:textId="77777777" w:rsidR="005F67F3" w:rsidRPr="000C792B" w:rsidRDefault="005F67F3" w:rsidP="005F67F3">
            <w:pPr>
              <w:pStyle w:val="TAC"/>
              <w:rPr>
                <w:lang w:val="sv-SE"/>
              </w:rPr>
            </w:pPr>
          </w:p>
        </w:tc>
        <w:tc>
          <w:tcPr>
            <w:tcW w:w="992" w:type="dxa"/>
            <w:vMerge/>
            <w:vAlign w:val="center"/>
          </w:tcPr>
          <w:p w14:paraId="19ADDADB" w14:textId="77777777" w:rsidR="005F67F3" w:rsidRPr="000C792B" w:rsidRDefault="005F67F3" w:rsidP="005F67F3">
            <w:pPr>
              <w:pStyle w:val="TAC"/>
              <w:rPr>
                <w:lang w:val="sv-SE" w:eastAsia="zh-CN"/>
              </w:rPr>
            </w:pPr>
          </w:p>
        </w:tc>
        <w:tc>
          <w:tcPr>
            <w:tcW w:w="1134" w:type="dxa"/>
            <w:vAlign w:val="center"/>
          </w:tcPr>
          <w:p w14:paraId="3DB1B8FC" w14:textId="3933C8AD" w:rsidR="005F67F3" w:rsidRPr="000C792B" w:rsidRDefault="005F67F3" w:rsidP="005F67F3">
            <w:pPr>
              <w:pStyle w:val="TAC"/>
            </w:pPr>
            <w:r w:rsidRPr="000C792B">
              <w:t>≥ 64</w:t>
            </w:r>
          </w:p>
        </w:tc>
        <w:tc>
          <w:tcPr>
            <w:tcW w:w="1367" w:type="dxa"/>
            <w:vAlign w:val="center"/>
          </w:tcPr>
          <w:p w14:paraId="66126294" w14:textId="144D7A7E" w:rsidR="005F67F3" w:rsidRPr="000C792B" w:rsidRDefault="005F67F3" w:rsidP="005F67F3">
            <w:pPr>
              <w:pStyle w:val="TAC"/>
            </w:pPr>
            <w:r w:rsidRPr="000C792B">
              <w:t>≥ 1</w:t>
            </w:r>
          </w:p>
        </w:tc>
        <w:tc>
          <w:tcPr>
            <w:tcW w:w="2040" w:type="dxa"/>
            <w:vAlign w:val="center"/>
          </w:tcPr>
          <w:p w14:paraId="6A5CA918" w14:textId="77777777" w:rsidR="005F67F3" w:rsidRPr="000C792B" w:rsidRDefault="005F67F3" w:rsidP="005F67F3">
            <w:pPr>
              <w:pStyle w:val="TAC"/>
              <w:rPr>
                <w:lang w:eastAsia="zh-CN"/>
              </w:rPr>
            </w:pPr>
            <w:r w:rsidRPr="000C792B">
              <w:t>Note 6</w:t>
            </w:r>
          </w:p>
        </w:tc>
        <w:tc>
          <w:tcPr>
            <w:tcW w:w="1134" w:type="dxa"/>
            <w:vAlign w:val="center"/>
          </w:tcPr>
          <w:p w14:paraId="7FCFFC0B" w14:textId="77777777" w:rsidR="005F67F3" w:rsidRPr="000C792B" w:rsidRDefault="005F67F3" w:rsidP="005F67F3">
            <w:pPr>
              <w:pStyle w:val="TAC"/>
            </w:pPr>
            <w:r w:rsidRPr="000C792B">
              <w:t>Note 6</w:t>
            </w:r>
          </w:p>
        </w:tc>
        <w:tc>
          <w:tcPr>
            <w:tcW w:w="1275" w:type="dxa"/>
            <w:vAlign w:val="center"/>
          </w:tcPr>
          <w:p w14:paraId="69053BA3" w14:textId="77777777" w:rsidR="005F67F3" w:rsidRPr="000C792B" w:rsidRDefault="005F67F3" w:rsidP="005F67F3">
            <w:pPr>
              <w:pStyle w:val="TAC"/>
              <w:rPr>
                <w:lang w:eastAsia="zh-CN"/>
              </w:rPr>
            </w:pPr>
            <w:r w:rsidRPr="000C792B">
              <w:t>Note 6</w:t>
            </w:r>
          </w:p>
        </w:tc>
      </w:tr>
      <w:tr w:rsidR="005F67F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63631509" w:rsidR="005F67F3" w:rsidRPr="000C792B" w:rsidRDefault="005F67F3" w:rsidP="005F67F3">
            <w:pPr>
              <w:pStyle w:val="TAC"/>
              <w:rPr>
                <w:lang w:eastAsia="zh-CN"/>
              </w:rPr>
            </w:pPr>
            <w:r w:rsidRPr="000C792B">
              <w:rPr>
                <w:lang w:eastAsia="zh-CN"/>
              </w:rPr>
              <w:t>21</w:t>
            </w:r>
          </w:p>
        </w:tc>
        <w:tc>
          <w:tcPr>
            <w:tcW w:w="1163" w:type="dxa"/>
            <w:vMerge/>
            <w:vAlign w:val="center"/>
          </w:tcPr>
          <w:p w14:paraId="445DF209" w14:textId="77777777" w:rsidR="005F67F3" w:rsidRPr="000C792B" w:rsidRDefault="005F67F3" w:rsidP="005F67F3">
            <w:pPr>
              <w:pStyle w:val="TAC"/>
              <w:rPr>
                <w:lang w:val="sv-SE"/>
              </w:rPr>
            </w:pPr>
          </w:p>
        </w:tc>
        <w:tc>
          <w:tcPr>
            <w:tcW w:w="992" w:type="dxa"/>
            <w:vMerge/>
            <w:vAlign w:val="center"/>
          </w:tcPr>
          <w:p w14:paraId="631B2007" w14:textId="77777777" w:rsidR="005F67F3" w:rsidRPr="000C792B" w:rsidRDefault="005F67F3" w:rsidP="005F67F3">
            <w:pPr>
              <w:pStyle w:val="TAC"/>
              <w:rPr>
                <w:lang w:val="sv-SE" w:eastAsia="zh-CN"/>
              </w:rPr>
            </w:pPr>
          </w:p>
        </w:tc>
        <w:tc>
          <w:tcPr>
            <w:tcW w:w="1134" w:type="dxa"/>
            <w:vAlign w:val="center"/>
          </w:tcPr>
          <w:p w14:paraId="22A8A7CD" w14:textId="3702A8AA" w:rsidR="005F67F3" w:rsidRPr="000C792B" w:rsidRDefault="005F67F3" w:rsidP="005F67F3">
            <w:pPr>
              <w:pStyle w:val="TAC"/>
            </w:pPr>
            <w:r w:rsidRPr="000C792B">
              <w:t>≥ 132</w:t>
            </w:r>
          </w:p>
        </w:tc>
        <w:tc>
          <w:tcPr>
            <w:tcW w:w="1367" w:type="dxa"/>
            <w:vAlign w:val="center"/>
          </w:tcPr>
          <w:p w14:paraId="3B3A3598" w14:textId="242A14AA" w:rsidR="005F67F3" w:rsidRPr="000C792B" w:rsidRDefault="005F67F3" w:rsidP="005F67F3">
            <w:pPr>
              <w:pStyle w:val="TAC"/>
            </w:pPr>
            <w:r w:rsidRPr="000C792B">
              <w:t>≥ 1</w:t>
            </w:r>
          </w:p>
        </w:tc>
        <w:tc>
          <w:tcPr>
            <w:tcW w:w="2040" w:type="dxa"/>
            <w:vAlign w:val="center"/>
          </w:tcPr>
          <w:p w14:paraId="4326E50E" w14:textId="77777777" w:rsidR="005F67F3" w:rsidRPr="000C792B" w:rsidRDefault="005F67F3" w:rsidP="005F67F3">
            <w:pPr>
              <w:pStyle w:val="TAC"/>
            </w:pPr>
            <w:r w:rsidRPr="000C792B">
              <w:t>Note 6</w:t>
            </w:r>
          </w:p>
        </w:tc>
        <w:tc>
          <w:tcPr>
            <w:tcW w:w="1134" w:type="dxa"/>
            <w:vAlign w:val="center"/>
          </w:tcPr>
          <w:p w14:paraId="462E25F3" w14:textId="77777777" w:rsidR="005F67F3" w:rsidRPr="000C792B" w:rsidRDefault="005F67F3" w:rsidP="005F67F3">
            <w:pPr>
              <w:pStyle w:val="TAC"/>
            </w:pPr>
            <w:r w:rsidRPr="000C792B">
              <w:t>Note 6</w:t>
            </w:r>
          </w:p>
        </w:tc>
        <w:tc>
          <w:tcPr>
            <w:tcW w:w="1275" w:type="dxa"/>
            <w:vAlign w:val="center"/>
          </w:tcPr>
          <w:p w14:paraId="7372A946" w14:textId="77777777" w:rsidR="005F67F3" w:rsidRPr="000C792B" w:rsidRDefault="005F67F3" w:rsidP="005F67F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4412E32"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5395DD26"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3751E25B"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226ADC5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rPr>
                <w:lang w:eastAsia="zh-CN"/>
              </w:rPr>
            </w:pPr>
            <w:r w:rsidRPr="000C792B">
              <w:rPr>
                <w:lang w:eastAsia="zh-CN"/>
              </w:rPr>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rPr>
                <w:lang w:eastAsia="zh-CN"/>
              </w:rPr>
            </w:pPr>
            <w:r w:rsidRPr="000C792B">
              <w:rPr>
                <w:lang w:eastAsia="zh-CN"/>
              </w:rPr>
              <w:t xml:space="preserve">PRS resource repetition </w:t>
            </w:r>
          </w:p>
          <w:p w14:paraId="5DB91C89"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C814AE"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048C6413" w:rsidR="00C814AE" w:rsidRPr="000C792B" w:rsidRDefault="00C814AE" w:rsidP="00C814AE">
            <w:pPr>
              <w:pStyle w:val="TAC"/>
              <w:rPr>
                <w:b/>
              </w:rPr>
            </w:pPr>
            <w:r w:rsidRPr="000C792B">
              <w:rPr>
                <w:lang w:eastAsia="zh-CN"/>
              </w:rPr>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C814AE" w:rsidRPr="000C792B" w:rsidRDefault="00C814AE" w:rsidP="00C814AE">
            <w:pPr>
              <w:pStyle w:val="TAC"/>
            </w:pPr>
            <w:r w:rsidRPr="000C792B">
              <w:t>(PRS Ês/Iot)</w:t>
            </w:r>
            <w:r w:rsidRPr="000C792B">
              <w:rPr>
                <w:vertAlign w:val="subscript"/>
              </w:rPr>
              <w:t xml:space="preserve">ref </w:t>
            </w:r>
            <w:r w:rsidRPr="000C792B">
              <w:t>≥-6dB</w:t>
            </w:r>
          </w:p>
          <w:p w14:paraId="39EB0DC1" w14:textId="77777777" w:rsidR="00C814AE" w:rsidRPr="000C792B" w:rsidRDefault="00C814AE" w:rsidP="00C814AE">
            <w:pPr>
              <w:pStyle w:val="TAC"/>
            </w:pPr>
          </w:p>
          <w:p w14:paraId="097B755D" w14:textId="77777777" w:rsidR="00C814AE" w:rsidRPr="000C792B" w:rsidRDefault="00C814AE" w:rsidP="00C814AE">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C814AE" w:rsidRPr="000C792B" w:rsidRDefault="00C814AE" w:rsidP="00C814A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C814AE" w:rsidRPr="000C792B" w:rsidRDefault="00C814AE" w:rsidP="00C814A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C814AE" w:rsidRPr="000C792B" w:rsidRDefault="00C814AE" w:rsidP="00C814AE">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49F0D116" w:rsidR="00C814AE" w:rsidRPr="000C792B" w:rsidRDefault="00C814AE" w:rsidP="00C814AE">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C814AE" w:rsidRPr="000C792B" w:rsidRDefault="00C814AE" w:rsidP="00C814AE">
            <w:pPr>
              <w:pStyle w:val="TAC"/>
              <w:rPr>
                <w:b/>
                <w:sz w:val="16"/>
                <w:szCs w:val="16"/>
              </w:rPr>
            </w:pPr>
            <w:r w:rsidRPr="000C792B">
              <w:rPr>
                <w:lang w:eastAsia="zh-CN"/>
              </w:rPr>
              <w:t>-50</w:t>
            </w:r>
          </w:p>
        </w:tc>
      </w:tr>
      <w:tr w:rsidR="00C814AE"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14BCC236" w:rsidR="00C814AE" w:rsidRPr="000C792B" w:rsidRDefault="00C814AE" w:rsidP="00C814AE">
            <w:pPr>
              <w:pStyle w:val="TAC"/>
              <w:rPr>
                <w:b/>
              </w:rPr>
            </w:pPr>
            <w:r w:rsidRPr="000C792B">
              <w:rPr>
                <w:lang w:eastAsia="zh-CN"/>
              </w:rPr>
              <w:t>64</w:t>
            </w:r>
          </w:p>
        </w:tc>
        <w:tc>
          <w:tcPr>
            <w:tcW w:w="0" w:type="auto"/>
            <w:vMerge/>
            <w:tcBorders>
              <w:left w:val="single" w:sz="6" w:space="0" w:color="auto"/>
              <w:right w:val="single" w:sz="4" w:space="0" w:color="auto"/>
            </w:tcBorders>
            <w:vAlign w:val="center"/>
          </w:tcPr>
          <w:p w14:paraId="09C74FDA" w14:textId="77777777" w:rsidR="00C814AE" w:rsidRPr="000C792B" w:rsidRDefault="00C814AE" w:rsidP="00C814AE">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C814AE" w:rsidRPr="000C792B" w:rsidRDefault="00C814AE" w:rsidP="00C814A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C814AE" w:rsidRPr="000C792B" w:rsidRDefault="00C814AE" w:rsidP="00C814AE">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1BEA8D5E" w:rsidR="00C814AE" w:rsidRPr="000C792B" w:rsidRDefault="00C814AE" w:rsidP="00C814AE">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C814AE" w:rsidRPr="000C792B" w:rsidRDefault="00C814AE" w:rsidP="00C814AE">
            <w:pPr>
              <w:pStyle w:val="TAC"/>
              <w:rPr>
                <w:b/>
                <w:sz w:val="16"/>
                <w:szCs w:val="16"/>
              </w:rPr>
            </w:pPr>
            <w:r w:rsidRPr="000C792B">
              <w:t>Note 5</w:t>
            </w:r>
          </w:p>
        </w:tc>
      </w:tr>
      <w:tr w:rsidR="00C814AE"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6BE33C38" w:rsidR="00C814AE" w:rsidRPr="000C792B" w:rsidRDefault="00C814AE" w:rsidP="00C814AE">
            <w:pPr>
              <w:pStyle w:val="TAC"/>
              <w:rPr>
                <w:lang w:eastAsia="zh-CN"/>
              </w:rPr>
            </w:pPr>
            <w:r w:rsidRPr="000C792B">
              <w:rPr>
                <w:lang w:eastAsia="zh-CN"/>
              </w:rPr>
              <w:t>46</w:t>
            </w:r>
          </w:p>
        </w:tc>
        <w:tc>
          <w:tcPr>
            <w:tcW w:w="0" w:type="auto"/>
            <w:vMerge/>
            <w:tcBorders>
              <w:left w:val="single" w:sz="6" w:space="0" w:color="auto"/>
              <w:right w:val="single" w:sz="4" w:space="0" w:color="auto"/>
            </w:tcBorders>
            <w:vAlign w:val="center"/>
          </w:tcPr>
          <w:p w14:paraId="5003551A" w14:textId="77777777" w:rsidR="00C814AE" w:rsidRPr="000C792B" w:rsidRDefault="00C814AE" w:rsidP="00C814A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C814AE" w:rsidRPr="000C792B" w:rsidRDefault="00C814AE" w:rsidP="00C814A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C814AE" w:rsidRPr="000C792B" w:rsidRDefault="00C814AE" w:rsidP="00C814A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352E4EDA" w:rsidR="00C814AE" w:rsidRPr="000C792B" w:rsidRDefault="00C814AE" w:rsidP="00C814AE">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C814AE" w:rsidRPr="000C792B" w:rsidRDefault="00C814AE" w:rsidP="00C814AE">
            <w:pPr>
              <w:pStyle w:val="TAC"/>
            </w:pPr>
            <w:r w:rsidRPr="000C792B">
              <w:t>Note 5</w:t>
            </w:r>
          </w:p>
        </w:tc>
      </w:tr>
      <w:tr w:rsidR="00C814AE"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C07D616" w:rsidR="00C814AE" w:rsidRPr="000C792B" w:rsidRDefault="00C814AE" w:rsidP="00C814AE">
            <w:pPr>
              <w:pStyle w:val="TAC"/>
              <w:rPr>
                <w:lang w:eastAsia="zh-CN"/>
              </w:rPr>
            </w:pPr>
            <w:r w:rsidRPr="000C792B">
              <w:rPr>
                <w:lang w:eastAsia="zh-CN"/>
              </w:rPr>
              <w:t>48</w:t>
            </w:r>
          </w:p>
        </w:tc>
        <w:tc>
          <w:tcPr>
            <w:tcW w:w="0" w:type="auto"/>
            <w:vMerge/>
            <w:tcBorders>
              <w:left w:val="single" w:sz="6" w:space="0" w:color="auto"/>
              <w:right w:val="single" w:sz="4" w:space="0" w:color="auto"/>
            </w:tcBorders>
            <w:vAlign w:val="center"/>
            <w:hideMark/>
          </w:tcPr>
          <w:p w14:paraId="6AA30E17" w14:textId="77777777" w:rsidR="00C814AE" w:rsidRPr="000C792B" w:rsidRDefault="00C814AE" w:rsidP="00C814AE">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C814AE" w:rsidRPr="000C792B" w:rsidRDefault="00C814AE" w:rsidP="00C814A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C814AE" w:rsidRPr="000C792B" w:rsidRDefault="00C814AE" w:rsidP="00C814A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C814AE" w:rsidRPr="000C792B" w:rsidRDefault="00C814AE" w:rsidP="00C814AE">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36921993" w:rsidR="00C814AE" w:rsidRPr="000C792B" w:rsidRDefault="00C814AE" w:rsidP="00C814AE">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C814AE" w:rsidRPr="000C792B" w:rsidRDefault="00C814AE" w:rsidP="00C814AE">
            <w:pPr>
              <w:pStyle w:val="TAC"/>
              <w:rPr>
                <w:lang w:eastAsia="zh-CN"/>
              </w:rPr>
            </w:pPr>
            <w:r w:rsidRPr="000C792B">
              <w:rPr>
                <w:lang w:eastAsia="zh-CN"/>
              </w:rPr>
              <w:t>-50</w:t>
            </w:r>
          </w:p>
        </w:tc>
      </w:tr>
      <w:tr w:rsidR="005F67F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09F25C76" w:rsidR="005F67F3" w:rsidRPr="000C792B" w:rsidRDefault="005F67F3" w:rsidP="005F67F3">
            <w:pPr>
              <w:pStyle w:val="TAC"/>
              <w:rPr>
                <w:lang w:eastAsia="zh-CN"/>
              </w:rPr>
            </w:pPr>
            <w:r w:rsidRPr="000C792B">
              <w:rPr>
                <w:lang w:eastAsia="zh-CN"/>
              </w:rPr>
              <w:t>54</w:t>
            </w:r>
          </w:p>
        </w:tc>
        <w:tc>
          <w:tcPr>
            <w:tcW w:w="0" w:type="auto"/>
            <w:vMerge/>
            <w:tcBorders>
              <w:left w:val="single" w:sz="6" w:space="0" w:color="auto"/>
              <w:right w:val="single" w:sz="4" w:space="0" w:color="auto"/>
            </w:tcBorders>
            <w:vAlign w:val="center"/>
            <w:hideMark/>
          </w:tcPr>
          <w:p w14:paraId="032D36EA" w14:textId="77777777" w:rsidR="005F67F3" w:rsidRPr="000C792B" w:rsidRDefault="005F67F3" w:rsidP="005F67F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F67F3" w:rsidRPr="000C792B" w:rsidRDefault="005F67F3" w:rsidP="005F67F3">
            <w:pPr>
              <w:pStyle w:val="TAC"/>
            </w:pPr>
            <w:r w:rsidRPr="000C792B">
              <w:t>Note 5</w:t>
            </w:r>
          </w:p>
        </w:tc>
      </w:tr>
      <w:tr w:rsidR="005F67F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58BAB994" w:rsidR="005F67F3" w:rsidRPr="000C792B" w:rsidRDefault="005F67F3" w:rsidP="005F67F3">
            <w:pPr>
              <w:pStyle w:val="TAC"/>
              <w:rPr>
                <w:lang w:eastAsia="zh-CN"/>
              </w:rPr>
            </w:pPr>
            <w:r w:rsidRPr="000C792B">
              <w:rPr>
                <w:lang w:eastAsia="zh-CN"/>
              </w:rPr>
              <w:t>36</w:t>
            </w:r>
          </w:p>
        </w:tc>
        <w:tc>
          <w:tcPr>
            <w:tcW w:w="0" w:type="auto"/>
            <w:vMerge/>
            <w:tcBorders>
              <w:left w:val="single" w:sz="6" w:space="0" w:color="auto"/>
              <w:bottom w:val="nil"/>
              <w:right w:val="single" w:sz="4" w:space="0" w:color="auto"/>
            </w:tcBorders>
            <w:vAlign w:val="center"/>
          </w:tcPr>
          <w:p w14:paraId="026FA874" w14:textId="77777777" w:rsidR="005F67F3" w:rsidRPr="000C792B" w:rsidRDefault="005F67F3" w:rsidP="005F67F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F67F3" w:rsidRPr="000C792B" w:rsidRDefault="005F67F3" w:rsidP="005F67F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6FEA4A2C"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406D2A5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76C272" w14:textId="77777777" w:rsidR="00060B2A" w:rsidRDefault="00060B2A" w:rsidP="00060B2A">
      <w:pPr>
        <w:rPr>
          <w:noProof/>
          <w:highlight w:val="yellow"/>
        </w:rPr>
      </w:pPr>
    </w:p>
    <w:p w14:paraId="5B0E4E5A" w14:textId="77777777" w:rsidR="00060B2A" w:rsidRDefault="00060B2A" w:rsidP="004C7A82">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4C7A82">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4C7A82">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4C7A82">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4C7A82">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4C7A82">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4C7A82">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4C7A82">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4C7A82">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4C7A82">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239AAB28" w:rsidR="00621D39" w:rsidRPr="004D54E8" w:rsidRDefault="00621D39" w:rsidP="00621D39">
            <w:pPr>
              <w:pStyle w:val="TAC"/>
              <w:rPr>
                <w:rFonts w:eastAsia="Yu Mincho"/>
                <w:b/>
                <w:bCs/>
              </w:rPr>
            </w:pPr>
            <w:r>
              <w:rPr>
                <w:rFonts w:eastAsia="Yu Mincho"/>
              </w:rPr>
              <w:t>128</w:t>
            </w:r>
          </w:p>
        </w:tc>
      </w:tr>
      <w:tr w:rsidR="00621D39"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621D39" w:rsidRPr="004D54E8" w:rsidRDefault="00621D39" w:rsidP="00621D39">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3FE0859" w:rsidR="00621D39" w:rsidRPr="004D54E8" w:rsidRDefault="00621D39" w:rsidP="00621D39">
            <w:pPr>
              <w:pStyle w:val="TAC"/>
              <w:rPr>
                <w:rFonts w:eastAsia="Yu Mincho"/>
                <w:b/>
                <w:bCs/>
              </w:rPr>
            </w:pPr>
            <w:r>
              <w:rPr>
                <w:rFonts w:eastAsia="Yu Mincho"/>
              </w:rPr>
              <w:t>64</w:t>
            </w:r>
          </w:p>
        </w:tc>
      </w:tr>
      <w:tr w:rsidR="00621D39"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621D39" w:rsidRPr="004D54E8" w:rsidRDefault="00621D39" w:rsidP="00621D39">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621D39" w:rsidRPr="004D54E8" w:rsidRDefault="00621D39" w:rsidP="00621D39">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621D39" w:rsidRPr="004D54E8" w:rsidRDefault="00621D39" w:rsidP="00621D39">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7220A788" w:rsidR="00621D39" w:rsidRPr="004D54E8" w:rsidRDefault="00621D39" w:rsidP="00621D39">
            <w:pPr>
              <w:pStyle w:val="TAC"/>
              <w:rPr>
                <w:bCs/>
              </w:rPr>
            </w:pPr>
            <w:r>
              <w:rPr>
                <w:bCs/>
              </w:rPr>
              <w:t>32</w:t>
            </w:r>
          </w:p>
        </w:tc>
      </w:tr>
      <w:tr w:rsidR="00621D39"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39A1598B" w:rsidR="00621D39" w:rsidRPr="004D54E8" w:rsidRDefault="00621D39" w:rsidP="00621D39">
            <w:pPr>
              <w:pStyle w:val="TAC"/>
              <w:rPr>
                <w:bCs/>
              </w:rPr>
            </w:pPr>
            <w:r>
              <w:rPr>
                <w:bCs/>
              </w:rPr>
              <w:t>16</w:t>
            </w:r>
          </w:p>
        </w:tc>
      </w:tr>
      <w:tr w:rsidR="00621D39"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826D31A" w:rsidR="00621D39" w:rsidRPr="004D54E8" w:rsidRDefault="00621D39" w:rsidP="00621D39">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4C7A82">
      <w:pPr>
        <w:pStyle w:val="TH"/>
        <w:rPr>
          <w:lang w:eastAsia="sv-SE"/>
        </w:rPr>
      </w:pPr>
      <w:r>
        <w:rPr>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4C7A82">
            <w:pPr>
              <w:pStyle w:val="TAH"/>
              <w:rPr>
                <w:rFonts w:eastAsia="Yu Mincho"/>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4C7A82">
            <w:pPr>
              <w:pStyle w:val="TAH"/>
              <w:rPr>
                <w:rFonts w:eastAsia="Yu Mincho"/>
              </w:rPr>
            </w:pPr>
            <w:r w:rsidRPr="005C3EC8">
              <w:rPr>
                <w:rFonts w:eastAsia="Yu Mincho"/>
                <w:kern w:val="24"/>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4C7A82">
            <w:pPr>
              <w:pStyle w:val="TAH"/>
            </w:pPr>
            <w:r>
              <w:rPr>
                <w:rFonts w:eastAsiaTheme="minorEastAsia" w:hint="eastAsia"/>
              </w:rPr>
              <w:t>S</w:t>
            </w:r>
            <w:r>
              <w:rPr>
                <w:rFonts w:eastAsiaTheme="minorEastAsia"/>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4C7A82">
            <w:pPr>
              <w:pStyle w:val="TAC"/>
              <w:rPr>
                <w:rFonts w:eastAsiaTheme="minorEastAsia"/>
                <w:bCs/>
              </w:rPr>
            </w:pPr>
            <w:r w:rsidRPr="005C3EC8">
              <w:rPr>
                <w:rFonts w:eastAsiaTheme="minorEastAsia"/>
                <w:bCs/>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4C7A82">
            <w:pPr>
              <w:pStyle w:val="TAC"/>
              <w:rPr>
                <w:rFonts w:eastAsiaTheme="minorEastAsia"/>
              </w:rPr>
            </w:pPr>
            <w:r w:rsidRPr="005C3EC8">
              <w:rPr>
                <w:rFonts w:eastAsiaTheme="minorEastAsia"/>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17236EB7" w:rsidR="00621D39" w:rsidRPr="004D54E8" w:rsidRDefault="00621D39" w:rsidP="00621D39">
            <w:pPr>
              <w:pStyle w:val="TAC"/>
              <w:rPr>
                <w:rFonts w:eastAsia="Yu Mincho"/>
                <w:b/>
                <w:bCs/>
              </w:rPr>
            </w:pPr>
            <w:r>
              <w:rPr>
                <w:rFonts w:eastAsia="Yu Mincho"/>
              </w:rPr>
              <w:t>32</w:t>
            </w:r>
          </w:p>
        </w:tc>
      </w:tr>
      <w:tr w:rsidR="00621D39"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621D39" w:rsidRPr="004D54E8" w:rsidRDefault="00621D39" w:rsidP="00621D39">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621D39" w:rsidRPr="004D54E8" w:rsidRDefault="00621D39" w:rsidP="00621D39">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545A532C" w:rsidR="00621D39" w:rsidRPr="004D54E8" w:rsidRDefault="00621D39" w:rsidP="00621D39">
            <w:pPr>
              <w:pStyle w:val="TAC"/>
              <w:rPr>
                <w:bCs/>
                <w:lang w:eastAsia="zh-CN"/>
              </w:rPr>
            </w:pPr>
            <w:r>
              <w:rPr>
                <w:rFonts w:hint="eastAsia"/>
                <w:bCs/>
                <w:lang w:eastAsia="zh-CN"/>
              </w:rPr>
              <w:t>1</w:t>
            </w:r>
            <w:r>
              <w:rPr>
                <w:bCs/>
                <w:lang w:eastAsia="zh-CN"/>
              </w:rPr>
              <w:t>6</w:t>
            </w:r>
          </w:p>
        </w:tc>
      </w:tr>
      <w:tr w:rsidR="00621D39"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2CE994AB" w:rsidR="00621D39" w:rsidRPr="004D54E8" w:rsidRDefault="00621D39" w:rsidP="00621D39">
            <w:pPr>
              <w:pStyle w:val="TAC"/>
              <w:rPr>
                <w:bCs/>
                <w:lang w:eastAsia="zh-CN"/>
              </w:rPr>
            </w:pPr>
            <w:r>
              <w:rPr>
                <w:rFonts w:hint="eastAsia"/>
                <w:bCs/>
                <w:lang w:eastAsia="zh-CN"/>
              </w:rPr>
              <w:t>8</w:t>
            </w:r>
          </w:p>
        </w:tc>
      </w:tr>
      <w:tr w:rsidR="00621D39"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621D39" w:rsidRPr="004D54E8" w:rsidRDefault="00621D39" w:rsidP="00621D39">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4DD6AE8B" w:rsidR="00621D39" w:rsidRPr="004D54E8" w:rsidRDefault="00621D39" w:rsidP="00621D39">
            <w:pPr>
              <w:pStyle w:val="TAC"/>
              <w:rPr>
                <w:lang w:eastAsia="zh-CN"/>
              </w:rPr>
            </w:pPr>
            <w:r>
              <w:rPr>
                <w:rFonts w:hint="eastAsia"/>
                <w:lang w:eastAsia="zh-CN"/>
              </w:rPr>
              <w:t>4</w:t>
            </w:r>
          </w:p>
        </w:tc>
      </w:tr>
    </w:tbl>
    <w:p w14:paraId="50E1ED90" w14:textId="77777777" w:rsidR="00B22B9E" w:rsidRDefault="00B22B9E" w:rsidP="00060B2A">
      <w:pPr>
        <w:rPr>
          <w:noProof/>
          <w:highlight w:val="yellow"/>
        </w:rPr>
      </w:pPr>
    </w:p>
    <w:p w14:paraId="55000D48" w14:textId="77777777" w:rsidR="0030624B" w:rsidRDefault="0030624B" w:rsidP="0030624B">
      <w:pPr>
        <w:pStyle w:val="TH"/>
        <w:rPr>
          <w:rFonts w:eastAsia="SimSun"/>
        </w:rPr>
      </w:pPr>
      <w:r>
        <w:rPr>
          <w:rFonts w:eastAsia="SimSun"/>
        </w:rPr>
        <w:t>Table 10.1.23.2-7: RSTD absolute accuracy in FR1 for AWGN channel</w:t>
      </w:r>
      <w:r>
        <w:rPr>
          <w:rFonts w:eastAsia="SimSun"/>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0624B" w14:paraId="14E0489D" w14:textId="77777777" w:rsidTr="00B6569C">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0A59FF" w14:textId="77777777" w:rsidR="0030624B" w:rsidRDefault="0030624B" w:rsidP="00B6569C">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E2B797B" w14:textId="77777777" w:rsidR="0030624B" w:rsidRDefault="0030624B" w:rsidP="00B6569C">
            <w:pPr>
              <w:pStyle w:val="TAH"/>
            </w:pPr>
            <w:r>
              <w:rPr>
                <w:rFonts w:eastAsia="SimSun"/>
              </w:rPr>
              <w:t>Conditions</w:t>
            </w:r>
          </w:p>
        </w:tc>
      </w:tr>
      <w:tr w:rsidR="0030624B" w14:paraId="6CFE8B92"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4E7C48" w14:textId="77777777" w:rsidR="0030624B" w:rsidRDefault="0030624B" w:rsidP="00B6569C">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D02E0C7" w14:textId="77777777" w:rsidR="0030624B" w:rsidRDefault="0030624B" w:rsidP="00B6569C">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75E744" w14:textId="77777777" w:rsidR="0030624B" w:rsidRDefault="0030624B" w:rsidP="00B6569C">
            <w:pPr>
              <w:pStyle w:val="TAH"/>
              <w:rPr>
                <w:lang w:eastAsia="zh-CN"/>
              </w:rPr>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3605A7" w14:textId="77777777" w:rsidR="0030624B" w:rsidRDefault="0030624B" w:rsidP="00B6569C">
            <w:pPr>
              <w:pStyle w:val="TAH"/>
              <w:rPr>
                <w:rFonts w:eastAsia="SimSun"/>
                <w:lang w:eastAsia="zh-CN"/>
              </w:rPr>
            </w:pPr>
            <w:r>
              <w:rPr>
                <w:rFonts w:eastAsia="SimSun"/>
                <w:lang w:eastAsia="zh-CN"/>
              </w:rPr>
              <w:t>PRS bandwidth</w:t>
            </w:r>
          </w:p>
          <w:p w14:paraId="7383AB5C" w14:textId="77777777" w:rsidR="0030624B" w:rsidRDefault="0030624B" w:rsidP="00B6569C">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D51E481" w14:textId="77777777" w:rsidR="0030624B" w:rsidRDefault="0030624B" w:rsidP="00B6569C">
            <w:pPr>
              <w:pStyle w:val="TAH"/>
              <w:rPr>
                <w:rFonts w:eastAsia="SimSun"/>
                <w:lang w:eastAsia="zh-CN"/>
              </w:rPr>
            </w:pPr>
            <w:r>
              <w:rPr>
                <w:rFonts w:eastAsia="SimSun"/>
                <w:lang w:eastAsia="zh-CN"/>
              </w:rPr>
              <w:t>PRS resource repetition (</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w:t>
            </w:r>
          </w:p>
          <w:p w14:paraId="69B7FAE8" w14:textId="77777777" w:rsidR="0030624B" w:rsidRDefault="0030624B" w:rsidP="00B6569C">
            <w:pPr>
              <w:pStyle w:val="TAH"/>
              <w:rPr>
                <w:lang w:eastAsia="zh-CN"/>
              </w:rPr>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2219283"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33238D0C"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3D5406" w14:textId="77777777" w:rsidR="0030624B" w:rsidRDefault="0030624B" w:rsidP="00B6569C">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CD7146" w14:textId="77777777" w:rsidR="0030624B" w:rsidRDefault="0030624B" w:rsidP="00B6569C">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F7772" w14:textId="77777777" w:rsidR="0030624B" w:rsidRDefault="0030624B" w:rsidP="00B6569C">
            <w:pPr>
              <w:spacing w:after="0"/>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65BA1" w14:textId="77777777" w:rsidR="0030624B" w:rsidRDefault="0030624B" w:rsidP="00B6569C">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C61C35" w14:textId="77777777" w:rsidR="0030624B" w:rsidRDefault="0030624B" w:rsidP="00B6569C">
            <w:pPr>
              <w:spacing w:after="0"/>
              <w:rPr>
                <w:rFonts w:ascii="Arial" w:eastAsia="SimSu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350C9A" w14:textId="77777777" w:rsidR="0030624B" w:rsidRDefault="0030624B" w:rsidP="00B6569C">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31206D" w14:textId="77777777" w:rsidR="0030624B" w:rsidRDefault="0030624B" w:rsidP="00B6569C">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B5BD15" w14:textId="77777777" w:rsidR="0030624B" w:rsidRDefault="0030624B" w:rsidP="00B6569C">
            <w:pPr>
              <w:pStyle w:val="TAH"/>
            </w:pPr>
            <w:r>
              <w:rPr>
                <w:rFonts w:eastAsia="SimSun"/>
              </w:rPr>
              <w:t>Maximum Io</w:t>
            </w:r>
          </w:p>
        </w:tc>
      </w:tr>
      <w:tr w:rsidR="0030624B" w14:paraId="65CEF029"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5E6C499" w14:textId="77777777" w:rsidR="0030624B" w:rsidRDefault="0030624B" w:rsidP="00B6569C">
            <w:pPr>
              <w:pStyle w:val="TAH"/>
            </w:pPr>
            <w:r>
              <w:rPr>
                <w:rFonts w:eastAsia="SimSun"/>
              </w:rPr>
              <w:t>Tc</w:t>
            </w:r>
            <w:r>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111071C" w14:textId="77777777" w:rsidR="0030624B" w:rsidRDefault="0030624B" w:rsidP="00B6569C">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A9BCE" w14:textId="77777777" w:rsidR="0030624B" w:rsidRDefault="0030624B" w:rsidP="00B6569C">
            <w:pPr>
              <w:pStyle w:val="TAH"/>
              <w:rPr>
                <w:lang w:eastAsia="zh-CN"/>
              </w:rPr>
            </w:pPr>
            <w:r>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8177C" w14:textId="77777777" w:rsidR="0030624B" w:rsidRDefault="0030624B" w:rsidP="00B6569C">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AB9CE62" w14:textId="77777777" w:rsidR="0030624B" w:rsidRDefault="0030624B" w:rsidP="00B6569C">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552F5360" w14:textId="77777777" w:rsidR="0030624B" w:rsidRDefault="0030624B" w:rsidP="00B6569C">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9E788C"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835133" w14:textId="77777777" w:rsidR="0030624B" w:rsidRDefault="0030624B" w:rsidP="00B6569C">
            <w:pPr>
              <w:pStyle w:val="TAH"/>
            </w:pPr>
            <w:r>
              <w:rPr>
                <w:rFonts w:eastAsia="SimSun"/>
              </w:rPr>
              <w:t>dBm/BW</w:t>
            </w:r>
            <w:r>
              <w:rPr>
                <w:rFonts w:eastAsia="SimSun"/>
                <w:vertAlign w:val="subscript"/>
              </w:rPr>
              <w:t>Channel</w:t>
            </w:r>
          </w:p>
        </w:tc>
      </w:tr>
      <w:tr w:rsidR="0030624B" w14:paraId="75E5463D" w14:textId="77777777" w:rsidTr="00B6569C">
        <w:trPr>
          <w:trHeight w:val="74"/>
          <w:jc w:val="center"/>
        </w:trPr>
        <w:tc>
          <w:tcPr>
            <w:tcW w:w="960" w:type="dxa"/>
            <w:vMerge w:val="restart"/>
            <w:tcBorders>
              <w:top w:val="single" w:sz="4" w:space="0" w:color="auto"/>
              <w:left w:val="single" w:sz="4" w:space="0" w:color="auto"/>
              <w:right w:val="single" w:sz="4" w:space="0" w:color="auto"/>
            </w:tcBorders>
            <w:hideMark/>
          </w:tcPr>
          <w:p w14:paraId="4EE03E8B" w14:textId="77777777" w:rsidR="0030624B" w:rsidRDefault="0030624B" w:rsidP="00B6569C">
            <w:pPr>
              <w:pStyle w:val="TAL"/>
              <w:rPr>
                <w:vertAlign w:val="superscript"/>
              </w:rPr>
            </w:pPr>
            <w:r>
              <w:rPr>
                <w:rFonts w:eastAsia="SimSun"/>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0BCC38AF"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34A7516A" w14:textId="77777777" w:rsidR="0030624B" w:rsidRDefault="0030624B" w:rsidP="00B6569C">
            <w:pPr>
              <w:pStyle w:val="TAC"/>
              <w:rPr>
                <w:rFonts w:eastAsia="SimSun"/>
              </w:rPr>
            </w:pPr>
          </w:p>
          <w:p w14:paraId="11EB200F" w14:textId="77777777" w:rsidR="0030624B" w:rsidRDefault="0030624B" w:rsidP="00B6569C">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04399D0B" w14:textId="77777777" w:rsidR="0030624B" w:rsidRDefault="0030624B" w:rsidP="00B6569C">
            <w:pPr>
              <w:pStyle w:val="TAC"/>
              <w:rPr>
                <w:lang w:val="sv-SE" w:eastAsia="zh-CN"/>
              </w:rPr>
            </w:pPr>
            <w:r>
              <w:rPr>
                <w:rFonts w:eastAsia="SimSun"/>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314A6E50" w14:textId="77777777" w:rsidR="0030624B" w:rsidRDefault="0030624B" w:rsidP="00B6569C">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0F76B933"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8AB8D9A" w14:textId="1DEBFB6A" w:rsidR="0030624B" w:rsidRDefault="0030624B" w:rsidP="00B6569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48643000" w14:textId="0118D147" w:rsidR="0030624B" w:rsidRDefault="0030624B" w:rsidP="00B6569C">
            <w:pPr>
              <w:pStyle w:val="TAC"/>
            </w:pPr>
            <w:r>
              <w:t>-127</w:t>
            </w:r>
          </w:p>
        </w:tc>
        <w:tc>
          <w:tcPr>
            <w:tcW w:w="1275" w:type="dxa"/>
            <w:tcBorders>
              <w:top w:val="single" w:sz="4" w:space="0" w:color="auto"/>
              <w:left w:val="single" w:sz="4" w:space="0" w:color="auto"/>
              <w:right w:val="single" w:sz="4" w:space="0" w:color="auto"/>
            </w:tcBorders>
            <w:vAlign w:val="center"/>
            <w:hideMark/>
          </w:tcPr>
          <w:p w14:paraId="46924EC9" w14:textId="30213403" w:rsidR="0030624B" w:rsidRDefault="0030624B" w:rsidP="00B6569C">
            <w:pPr>
              <w:pStyle w:val="TAC"/>
              <w:rPr>
                <w:lang w:eastAsia="zh-CN"/>
              </w:rPr>
            </w:pPr>
            <w:r>
              <w:rPr>
                <w:rFonts w:eastAsia="SimSun" w:hint="eastAsia"/>
                <w:lang w:eastAsia="zh-CN"/>
              </w:rPr>
              <w:t>-50</w:t>
            </w:r>
          </w:p>
        </w:tc>
      </w:tr>
      <w:tr w:rsidR="0030624B" w14:paraId="7CD951C5"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77C48E77"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A9A5242"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D527E87"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0CCBEA3"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9BA328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731518B"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0A12010A" w14:textId="77777777" w:rsidR="0030624B" w:rsidRDefault="0030624B" w:rsidP="00B6569C">
            <w:pPr>
              <w:pStyle w:val="TAC"/>
              <w:rPr>
                <w:rFonts w:eastAsia="SimSun"/>
              </w:rPr>
            </w:pPr>
            <w:r>
              <w:t>-126.5</w:t>
            </w:r>
          </w:p>
        </w:tc>
        <w:tc>
          <w:tcPr>
            <w:tcW w:w="1275" w:type="dxa"/>
            <w:tcBorders>
              <w:left w:val="single" w:sz="4" w:space="0" w:color="auto"/>
              <w:right w:val="single" w:sz="4" w:space="0" w:color="auto"/>
            </w:tcBorders>
            <w:vAlign w:val="center"/>
          </w:tcPr>
          <w:p w14:paraId="6FBE914E" w14:textId="77777777" w:rsidR="0030624B" w:rsidRDefault="0030624B" w:rsidP="00B6569C">
            <w:pPr>
              <w:pStyle w:val="TAC"/>
              <w:rPr>
                <w:rFonts w:eastAsia="SimSun"/>
              </w:rPr>
            </w:pPr>
            <w:r>
              <w:rPr>
                <w:rFonts w:eastAsia="SimSun" w:hint="eastAsia"/>
                <w:lang w:eastAsia="zh-CN"/>
              </w:rPr>
              <w:t>-50</w:t>
            </w:r>
          </w:p>
        </w:tc>
      </w:tr>
      <w:tr w:rsidR="0030624B" w14:paraId="1ED6DA4F"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822FD4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5AAF35"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F00631C"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4CE727BA"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AEBDC7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575AF87"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EDB8FE8" w14:textId="77777777" w:rsidR="0030624B" w:rsidRDefault="0030624B" w:rsidP="00B6569C">
            <w:pPr>
              <w:pStyle w:val="TAC"/>
              <w:rPr>
                <w:rFonts w:eastAsia="SimSun"/>
              </w:rPr>
            </w:pPr>
            <w:r>
              <w:t>-126</w:t>
            </w:r>
          </w:p>
        </w:tc>
        <w:tc>
          <w:tcPr>
            <w:tcW w:w="1275" w:type="dxa"/>
            <w:tcBorders>
              <w:left w:val="single" w:sz="4" w:space="0" w:color="auto"/>
              <w:right w:val="single" w:sz="4" w:space="0" w:color="auto"/>
            </w:tcBorders>
            <w:vAlign w:val="center"/>
          </w:tcPr>
          <w:p w14:paraId="382C8429" w14:textId="77777777" w:rsidR="0030624B" w:rsidRDefault="0030624B" w:rsidP="00B6569C">
            <w:pPr>
              <w:pStyle w:val="TAC"/>
              <w:rPr>
                <w:rFonts w:eastAsia="SimSun"/>
              </w:rPr>
            </w:pPr>
            <w:r>
              <w:rPr>
                <w:rFonts w:eastAsia="SimSun" w:hint="eastAsia"/>
                <w:lang w:eastAsia="zh-CN"/>
              </w:rPr>
              <w:t>-50</w:t>
            </w:r>
          </w:p>
        </w:tc>
      </w:tr>
      <w:tr w:rsidR="0030624B" w14:paraId="0A602E7F"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381D22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6671621"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BC8B72C"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E27DBE4"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A2B898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348CA42"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A83E5E6" w14:textId="77777777" w:rsidR="0030624B" w:rsidRDefault="0030624B" w:rsidP="00B6569C">
            <w:pPr>
              <w:pStyle w:val="TAC"/>
              <w:rPr>
                <w:rFonts w:eastAsia="SimSun"/>
              </w:rPr>
            </w:pPr>
            <w:r>
              <w:t>-125.5</w:t>
            </w:r>
          </w:p>
        </w:tc>
        <w:tc>
          <w:tcPr>
            <w:tcW w:w="1275" w:type="dxa"/>
            <w:tcBorders>
              <w:left w:val="single" w:sz="4" w:space="0" w:color="auto"/>
              <w:right w:val="single" w:sz="4" w:space="0" w:color="auto"/>
            </w:tcBorders>
            <w:vAlign w:val="center"/>
          </w:tcPr>
          <w:p w14:paraId="51176A91" w14:textId="77777777" w:rsidR="0030624B" w:rsidRDefault="0030624B" w:rsidP="00B6569C">
            <w:pPr>
              <w:pStyle w:val="TAC"/>
              <w:rPr>
                <w:rFonts w:eastAsia="SimSun"/>
              </w:rPr>
            </w:pPr>
            <w:r>
              <w:rPr>
                <w:rFonts w:eastAsia="SimSun" w:hint="eastAsia"/>
                <w:lang w:eastAsia="zh-CN"/>
              </w:rPr>
              <w:t>-50</w:t>
            </w:r>
          </w:p>
        </w:tc>
      </w:tr>
      <w:tr w:rsidR="0030624B" w14:paraId="67C63293"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26E46E3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4660B87"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9D50D0F"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7D63028A"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A655F58"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E078C81"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02A63364" w14:textId="77777777" w:rsidR="0030624B" w:rsidRDefault="0030624B" w:rsidP="00B6569C">
            <w:pPr>
              <w:pStyle w:val="TAC"/>
              <w:rPr>
                <w:rFonts w:eastAsia="SimSun"/>
              </w:rPr>
            </w:pPr>
            <w:r>
              <w:t>-125</w:t>
            </w:r>
          </w:p>
        </w:tc>
        <w:tc>
          <w:tcPr>
            <w:tcW w:w="1275" w:type="dxa"/>
            <w:tcBorders>
              <w:left w:val="single" w:sz="4" w:space="0" w:color="auto"/>
              <w:right w:val="single" w:sz="4" w:space="0" w:color="auto"/>
            </w:tcBorders>
            <w:vAlign w:val="center"/>
          </w:tcPr>
          <w:p w14:paraId="3D0E46FD" w14:textId="77777777" w:rsidR="0030624B" w:rsidRDefault="0030624B" w:rsidP="00B6569C">
            <w:pPr>
              <w:pStyle w:val="TAC"/>
              <w:rPr>
                <w:rFonts w:eastAsia="SimSun"/>
              </w:rPr>
            </w:pPr>
            <w:r>
              <w:rPr>
                <w:rFonts w:eastAsia="SimSun" w:hint="eastAsia"/>
                <w:lang w:eastAsia="zh-CN"/>
              </w:rPr>
              <w:t>-50</w:t>
            </w:r>
          </w:p>
        </w:tc>
      </w:tr>
      <w:tr w:rsidR="0030624B" w14:paraId="7C87FCA9"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98F1A0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1E561B8"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7E2A304"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6C949BC1"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C282A0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E061F9"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7A1B5FBA" w14:textId="77777777" w:rsidR="0030624B" w:rsidRDefault="0030624B" w:rsidP="00B6569C">
            <w:pPr>
              <w:pStyle w:val="TAC"/>
              <w:rPr>
                <w:rFonts w:eastAsia="SimSun"/>
              </w:rPr>
            </w:pPr>
            <w:r>
              <w:t>-124.5</w:t>
            </w:r>
          </w:p>
        </w:tc>
        <w:tc>
          <w:tcPr>
            <w:tcW w:w="1275" w:type="dxa"/>
            <w:tcBorders>
              <w:left w:val="single" w:sz="4" w:space="0" w:color="auto"/>
              <w:right w:val="single" w:sz="4" w:space="0" w:color="auto"/>
            </w:tcBorders>
            <w:vAlign w:val="center"/>
          </w:tcPr>
          <w:p w14:paraId="07344D59" w14:textId="77777777" w:rsidR="0030624B" w:rsidRDefault="0030624B" w:rsidP="00B6569C">
            <w:pPr>
              <w:pStyle w:val="TAC"/>
              <w:rPr>
                <w:rFonts w:eastAsia="SimSun"/>
              </w:rPr>
            </w:pPr>
            <w:r>
              <w:rPr>
                <w:rFonts w:eastAsia="SimSun" w:hint="eastAsia"/>
                <w:lang w:eastAsia="zh-CN"/>
              </w:rPr>
              <w:t>-50</w:t>
            </w:r>
          </w:p>
        </w:tc>
      </w:tr>
      <w:tr w:rsidR="0030624B" w14:paraId="1990F44A"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07F4DB7B"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794A95E"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D325103"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E5AE671"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04724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44BD1AA"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7BB74F94" w14:textId="77777777" w:rsidR="0030624B" w:rsidRDefault="0030624B" w:rsidP="00B6569C">
            <w:pPr>
              <w:pStyle w:val="TAC"/>
              <w:rPr>
                <w:rFonts w:eastAsia="SimSun"/>
              </w:rPr>
            </w:pPr>
            <w:r>
              <w:t>-124</w:t>
            </w:r>
          </w:p>
        </w:tc>
        <w:tc>
          <w:tcPr>
            <w:tcW w:w="1275" w:type="dxa"/>
            <w:tcBorders>
              <w:left w:val="single" w:sz="4" w:space="0" w:color="auto"/>
              <w:right w:val="single" w:sz="4" w:space="0" w:color="auto"/>
            </w:tcBorders>
            <w:vAlign w:val="center"/>
          </w:tcPr>
          <w:p w14:paraId="4274E564" w14:textId="77777777" w:rsidR="0030624B" w:rsidRDefault="0030624B" w:rsidP="00B6569C">
            <w:pPr>
              <w:pStyle w:val="TAC"/>
              <w:rPr>
                <w:rFonts w:eastAsia="SimSun"/>
              </w:rPr>
            </w:pPr>
            <w:r>
              <w:rPr>
                <w:rFonts w:eastAsia="SimSun" w:hint="eastAsia"/>
                <w:lang w:eastAsia="zh-CN"/>
              </w:rPr>
              <w:t>-50</w:t>
            </w:r>
          </w:p>
        </w:tc>
      </w:tr>
      <w:tr w:rsidR="0030624B" w14:paraId="3BEC14DE" w14:textId="77777777" w:rsidTr="000312E4">
        <w:trPr>
          <w:trHeight w:val="73"/>
          <w:jc w:val="center"/>
        </w:trPr>
        <w:tc>
          <w:tcPr>
            <w:tcW w:w="960" w:type="dxa"/>
            <w:vMerge/>
            <w:tcBorders>
              <w:left w:val="single" w:sz="4" w:space="0" w:color="auto"/>
              <w:bottom w:val="nil"/>
              <w:right w:val="single" w:sz="4" w:space="0" w:color="auto"/>
            </w:tcBorders>
          </w:tcPr>
          <w:p w14:paraId="68F86EE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DC2B031" w14:textId="77777777" w:rsidR="0030624B" w:rsidRDefault="0030624B" w:rsidP="00B6569C">
            <w:pPr>
              <w:pStyle w:val="TAC"/>
              <w:rPr>
                <w:rFonts w:eastAsia="SimSun"/>
              </w:rPr>
            </w:pPr>
          </w:p>
        </w:tc>
        <w:tc>
          <w:tcPr>
            <w:tcW w:w="992" w:type="dxa"/>
            <w:vMerge/>
            <w:tcBorders>
              <w:left w:val="single" w:sz="4" w:space="0" w:color="auto"/>
              <w:right w:val="single" w:sz="4" w:space="0" w:color="auto"/>
            </w:tcBorders>
            <w:vAlign w:val="center"/>
          </w:tcPr>
          <w:p w14:paraId="50EE0458" w14:textId="77777777" w:rsidR="0030624B" w:rsidRDefault="0030624B" w:rsidP="00B6569C">
            <w:pPr>
              <w:pStyle w:val="TAC"/>
              <w:rPr>
                <w:rFonts w:eastAsia="SimSun"/>
                <w:lang w:val="sv-SE" w:eastAsia="zh-CN"/>
              </w:rPr>
            </w:pPr>
          </w:p>
        </w:tc>
        <w:tc>
          <w:tcPr>
            <w:tcW w:w="1134" w:type="dxa"/>
            <w:vMerge/>
            <w:tcBorders>
              <w:left w:val="single" w:sz="4" w:space="0" w:color="auto"/>
              <w:bottom w:val="nil"/>
              <w:right w:val="single" w:sz="4" w:space="0" w:color="auto"/>
            </w:tcBorders>
            <w:vAlign w:val="center"/>
          </w:tcPr>
          <w:p w14:paraId="562974D1" w14:textId="77777777" w:rsidR="0030624B" w:rsidRDefault="0030624B" w:rsidP="00B6569C">
            <w:pPr>
              <w:pStyle w:val="TAC"/>
              <w:rPr>
                <w:rFonts w:eastAsia="SimSun"/>
              </w:rPr>
            </w:pPr>
          </w:p>
        </w:tc>
        <w:tc>
          <w:tcPr>
            <w:tcW w:w="1367" w:type="dxa"/>
            <w:vMerge/>
            <w:tcBorders>
              <w:left w:val="single" w:sz="4" w:space="0" w:color="auto"/>
              <w:bottom w:val="nil"/>
              <w:right w:val="single" w:sz="4" w:space="0" w:color="auto"/>
            </w:tcBorders>
            <w:vAlign w:val="center"/>
          </w:tcPr>
          <w:p w14:paraId="0F734F65"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5B98485"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91DD050" w14:textId="77777777" w:rsidR="0030624B" w:rsidRDefault="0030624B" w:rsidP="00B6569C">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17CD596B" w14:textId="77777777" w:rsidR="0030624B" w:rsidRDefault="0030624B" w:rsidP="00B6569C">
            <w:pPr>
              <w:pStyle w:val="TAC"/>
              <w:rPr>
                <w:rFonts w:eastAsia="SimSun"/>
              </w:rPr>
            </w:pPr>
            <w:r>
              <w:rPr>
                <w:rFonts w:eastAsia="SimSun" w:hint="eastAsia"/>
                <w:lang w:eastAsia="zh-CN"/>
              </w:rPr>
              <w:t>-50</w:t>
            </w:r>
          </w:p>
        </w:tc>
      </w:tr>
      <w:tr w:rsidR="000312E4" w14:paraId="2560105F" w14:textId="77777777" w:rsidTr="000312E4">
        <w:trPr>
          <w:trHeight w:val="73"/>
          <w:jc w:val="center"/>
        </w:trPr>
        <w:tc>
          <w:tcPr>
            <w:tcW w:w="960" w:type="dxa"/>
            <w:tcBorders>
              <w:top w:val="nil"/>
              <w:left w:val="single" w:sz="4" w:space="0" w:color="auto"/>
              <w:bottom w:val="single" w:sz="4" w:space="0" w:color="auto"/>
              <w:right w:val="single" w:sz="4" w:space="0" w:color="auto"/>
            </w:tcBorders>
          </w:tcPr>
          <w:p w14:paraId="3F354399" w14:textId="77777777" w:rsidR="000312E4" w:rsidRDefault="000312E4" w:rsidP="000312E4">
            <w:pPr>
              <w:pStyle w:val="TAL"/>
              <w:rPr>
                <w:rFonts w:eastAsia="SimSun"/>
                <w:lang w:eastAsia="zh-CN"/>
              </w:rPr>
            </w:pPr>
          </w:p>
        </w:tc>
        <w:tc>
          <w:tcPr>
            <w:tcW w:w="1163" w:type="dxa"/>
            <w:vMerge/>
            <w:tcBorders>
              <w:left w:val="single" w:sz="4" w:space="0" w:color="auto"/>
              <w:right w:val="single" w:sz="4" w:space="0" w:color="auto"/>
            </w:tcBorders>
            <w:vAlign w:val="center"/>
          </w:tcPr>
          <w:p w14:paraId="796F0ED5" w14:textId="77777777" w:rsidR="000312E4" w:rsidRDefault="000312E4" w:rsidP="000312E4">
            <w:pPr>
              <w:pStyle w:val="TAC"/>
              <w:rPr>
                <w:rFonts w:eastAsia="SimSun"/>
              </w:rPr>
            </w:pPr>
          </w:p>
        </w:tc>
        <w:tc>
          <w:tcPr>
            <w:tcW w:w="992" w:type="dxa"/>
            <w:vMerge/>
            <w:tcBorders>
              <w:left w:val="single" w:sz="4" w:space="0" w:color="auto"/>
              <w:right w:val="single" w:sz="4" w:space="0" w:color="auto"/>
            </w:tcBorders>
            <w:vAlign w:val="center"/>
          </w:tcPr>
          <w:p w14:paraId="349901CF" w14:textId="77777777" w:rsidR="000312E4" w:rsidRDefault="000312E4" w:rsidP="000312E4">
            <w:pPr>
              <w:pStyle w:val="TAC"/>
              <w:rPr>
                <w:rFonts w:eastAsia="SimSun"/>
                <w:lang w:val="sv-SE" w:eastAsia="zh-CN"/>
              </w:rPr>
            </w:pPr>
          </w:p>
        </w:tc>
        <w:tc>
          <w:tcPr>
            <w:tcW w:w="1134" w:type="dxa"/>
            <w:tcBorders>
              <w:top w:val="nil"/>
              <w:left w:val="single" w:sz="4" w:space="0" w:color="auto"/>
              <w:bottom w:val="single" w:sz="4" w:space="0" w:color="auto"/>
              <w:right w:val="single" w:sz="4" w:space="0" w:color="auto"/>
            </w:tcBorders>
            <w:vAlign w:val="center"/>
          </w:tcPr>
          <w:p w14:paraId="6CE7228F" w14:textId="77777777" w:rsidR="000312E4" w:rsidRDefault="000312E4" w:rsidP="000312E4">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7A25C946" w14:textId="77777777" w:rsidR="000312E4" w:rsidRDefault="000312E4" w:rsidP="000312E4">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6A7700D" w14:textId="569413B4" w:rsidR="000312E4"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134" w:type="dxa"/>
            <w:tcBorders>
              <w:left w:val="single" w:sz="4" w:space="0" w:color="auto"/>
              <w:bottom w:val="single" w:sz="4" w:space="0" w:color="auto"/>
              <w:right w:val="single" w:sz="4" w:space="0" w:color="auto"/>
            </w:tcBorders>
            <w:vAlign w:val="center"/>
          </w:tcPr>
          <w:p w14:paraId="308272AC" w14:textId="09C4B19E" w:rsidR="000312E4" w:rsidRDefault="000312E4" w:rsidP="000312E4">
            <w:pPr>
              <w:pStyle w:val="TAC"/>
            </w:pPr>
            <w:r>
              <w:rPr>
                <w:rFonts w:eastAsia="SimSun" w:hint="eastAsia"/>
                <w:lang w:val="en-US" w:eastAsia="zh-CN"/>
              </w:rPr>
              <w:t>-120.5</w:t>
            </w:r>
          </w:p>
        </w:tc>
        <w:tc>
          <w:tcPr>
            <w:tcW w:w="1275" w:type="dxa"/>
            <w:tcBorders>
              <w:left w:val="single" w:sz="4" w:space="0" w:color="auto"/>
              <w:bottom w:val="single" w:sz="4" w:space="0" w:color="auto"/>
              <w:right w:val="single" w:sz="4" w:space="0" w:color="auto"/>
            </w:tcBorders>
            <w:vAlign w:val="center"/>
          </w:tcPr>
          <w:p w14:paraId="1776030F" w14:textId="59DEA9FA" w:rsidR="000312E4" w:rsidRDefault="000312E4" w:rsidP="000312E4">
            <w:pPr>
              <w:pStyle w:val="TAC"/>
              <w:rPr>
                <w:rFonts w:eastAsia="SimSun"/>
                <w:lang w:eastAsia="zh-CN"/>
              </w:rPr>
            </w:pPr>
            <w:r>
              <w:rPr>
                <w:rFonts w:eastAsia="SimSun" w:hint="eastAsia"/>
                <w:lang w:val="en-US" w:eastAsia="zh-CN"/>
              </w:rPr>
              <w:t>-50</w:t>
            </w:r>
          </w:p>
        </w:tc>
      </w:tr>
      <w:tr w:rsidR="0030624B" w14:paraId="37215DB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6AE96EEC" w14:textId="77777777" w:rsidR="0030624B" w:rsidRDefault="0030624B" w:rsidP="00B6569C">
            <w:pPr>
              <w:pStyle w:val="TAL"/>
              <w:rPr>
                <w:lang w:eastAsia="zh-CN"/>
              </w:rPr>
            </w:pPr>
            <w:r>
              <w:rPr>
                <w:rFonts w:eastAsia="SimSun"/>
                <w:lang w:eastAsia="zh-CN"/>
              </w:rPr>
              <w:t xml:space="preserve">42 </w:t>
            </w:r>
          </w:p>
        </w:tc>
        <w:tc>
          <w:tcPr>
            <w:tcW w:w="1163" w:type="dxa"/>
            <w:vMerge/>
            <w:tcBorders>
              <w:left w:val="single" w:sz="4" w:space="0" w:color="auto"/>
              <w:right w:val="single" w:sz="4" w:space="0" w:color="auto"/>
            </w:tcBorders>
            <w:vAlign w:val="center"/>
            <w:hideMark/>
          </w:tcPr>
          <w:p w14:paraId="1851519E"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2B4D3DF"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0D1B3" w14:textId="77777777" w:rsidR="0030624B" w:rsidRDefault="0030624B" w:rsidP="00B6569C">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1E9A901"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056833"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B4863"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4F254" w14:textId="77777777" w:rsidR="0030624B" w:rsidRDefault="0030624B" w:rsidP="00B6569C">
            <w:pPr>
              <w:pStyle w:val="TAC"/>
            </w:pPr>
            <w:r>
              <w:rPr>
                <w:rFonts w:eastAsia="SimSun"/>
              </w:rPr>
              <w:t>Note 6</w:t>
            </w:r>
          </w:p>
        </w:tc>
      </w:tr>
      <w:tr w:rsidR="0030624B" w14:paraId="1DD96C81" w14:textId="77777777" w:rsidTr="00B6569C">
        <w:trPr>
          <w:trHeight w:val="21"/>
          <w:jc w:val="center"/>
        </w:trPr>
        <w:tc>
          <w:tcPr>
            <w:tcW w:w="960" w:type="dxa"/>
            <w:vMerge w:val="restart"/>
            <w:tcBorders>
              <w:top w:val="single" w:sz="4" w:space="0" w:color="auto"/>
              <w:left w:val="single" w:sz="4" w:space="0" w:color="auto"/>
              <w:right w:val="single" w:sz="4" w:space="0" w:color="auto"/>
            </w:tcBorders>
            <w:hideMark/>
          </w:tcPr>
          <w:p w14:paraId="161580EA" w14:textId="77777777" w:rsidR="0030624B" w:rsidRDefault="0030624B" w:rsidP="00B6569C">
            <w:pPr>
              <w:pStyle w:val="TAL"/>
              <w:rPr>
                <w:lang w:eastAsia="zh-CN"/>
              </w:rPr>
            </w:pPr>
            <w:r>
              <w:rPr>
                <w:rFonts w:eastAsia="SimSun"/>
                <w:lang w:eastAsia="zh-CN"/>
              </w:rPr>
              <w:t xml:space="preserve">48 </w:t>
            </w:r>
          </w:p>
        </w:tc>
        <w:tc>
          <w:tcPr>
            <w:tcW w:w="1163" w:type="dxa"/>
            <w:vMerge/>
            <w:tcBorders>
              <w:left w:val="single" w:sz="4" w:space="0" w:color="auto"/>
              <w:right w:val="single" w:sz="4" w:space="0" w:color="auto"/>
            </w:tcBorders>
            <w:vAlign w:val="center"/>
            <w:hideMark/>
          </w:tcPr>
          <w:p w14:paraId="51FF4A67"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49D63080" w14:textId="77777777" w:rsidR="0030624B" w:rsidRDefault="0030624B" w:rsidP="00B6569C">
            <w:pPr>
              <w:pStyle w:val="TAC"/>
              <w:rPr>
                <w:lang w:val="sv-SE" w:eastAsia="zh-CN"/>
              </w:rPr>
            </w:pPr>
            <w:r>
              <w:rPr>
                <w:rFonts w:eastAsia="SimSun"/>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390F8B99" w14:textId="77777777" w:rsidR="0030624B" w:rsidRDefault="0030624B" w:rsidP="00B6569C">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46B320B"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F6B9215" w14:textId="04D518CF" w:rsidR="0030624B" w:rsidRDefault="0030624B" w:rsidP="00B6569C">
            <w:pPr>
              <w:pStyle w:val="TAC"/>
              <w:rPr>
                <w:lang w:eastAsia="zh-CN"/>
              </w:rPr>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CD0116A" w14:textId="7E256146" w:rsidR="0030624B" w:rsidRDefault="0030624B" w:rsidP="00B6569C">
            <w:pPr>
              <w:pStyle w:val="TAC"/>
            </w:pPr>
            <w:r>
              <w:t>-124</w:t>
            </w:r>
          </w:p>
        </w:tc>
        <w:tc>
          <w:tcPr>
            <w:tcW w:w="1275" w:type="dxa"/>
            <w:tcBorders>
              <w:top w:val="single" w:sz="4" w:space="0" w:color="auto"/>
              <w:left w:val="single" w:sz="4" w:space="0" w:color="auto"/>
              <w:right w:val="single" w:sz="4" w:space="0" w:color="auto"/>
            </w:tcBorders>
            <w:vAlign w:val="center"/>
            <w:hideMark/>
          </w:tcPr>
          <w:p w14:paraId="7538C48E" w14:textId="7B11B918" w:rsidR="0030624B" w:rsidRDefault="0030624B" w:rsidP="00B6569C">
            <w:pPr>
              <w:pStyle w:val="TAC"/>
              <w:rPr>
                <w:lang w:eastAsia="zh-CN"/>
              </w:rPr>
            </w:pPr>
            <w:r>
              <w:rPr>
                <w:rFonts w:eastAsia="SimSun" w:hint="eastAsia"/>
                <w:lang w:eastAsia="zh-CN"/>
              </w:rPr>
              <w:t>-50</w:t>
            </w:r>
          </w:p>
        </w:tc>
      </w:tr>
      <w:tr w:rsidR="0030624B" w14:paraId="67C07EE7" w14:textId="77777777" w:rsidTr="00B6569C">
        <w:trPr>
          <w:trHeight w:val="21"/>
          <w:jc w:val="center"/>
        </w:trPr>
        <w:tc>
          <w:tcPr>
            <w:tcW w:w="960" w:type="dxa"/>
            <w:vMerge/>
            <w:tcBorders>
              <w:top w:val="single" w:sz="4" w:space="0" w:color="auto"/>
              <w:left w:val="single" w:sz="4" w:space="0" w:color="auto"/>
              <w:right w:val="single" w:sz="4" w:space="0" w:color="auto"/>
            </w:tcBorders>
          </w:tcPr>
          <w:p w14:paraId="39246083"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3975EA7" w14:textId="77777777" w:rsidR="0030624B" w:rsidRDefault="0030624B" w:rsidP="00B6569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2116F713"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911558B"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0B6D7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73625F"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53919EF7" w14:textId="77777777" w:rsidR="0030624B" w:rsidRDefault="0030624B" w:rsidP="00B6569C">
            <w:pPr>
              <w:pStyle w:val="TAC"/>
              <w:rPr>
                <w:rFonts w:eastAsia="SimSun"/>
              </w:rPr>
            </w:pPr>
            <w:r>
              <w:t>-123.5</w:t>
            </w:r>
          </w:p>
        </w:tc>
        <w:tc>
          <w:tcPr>
            <w:tcW w:w="1275" w:type="dxa"/>
            <w:tcBorders>
              <w:left w:val="single" w:sz="4" w:space="0" w:color="auto"/>
              <w:right w:val="single" w:sz="4" w:space="0" w:color="auto"/>
            </w:tcBorders>
            <w:vAlign w:val="center"/>
          </w:tcPr>
          <w:p w14:paraId="148C5C60" w14:textId="77777777" w:rsidR="0030624B" w:rsidRDefault="0030624B" w:rsidP="00B6569C">
            <w:pPr>
              <w:pStyle w:val="TAC"/>
              <w:rPr>
                <w:rFonts w:eastAsia="SimSun"/>
              </w:rPr>
            </w:pPr>
            <w:r>
              <w:rPr>
                <w:rFonts w:eastAsia="SimSun" w:hint="eastAsia"/>
                <w:lang w:eastAsia="zh-CN"/>
              </w:rPr>
              <w:t>-50</w:t>
            </w:r>
          </w:p>
        </w:tc>
      </w:tr>
      <w:tr w:rsidR="0030624B" w14:paraId="4F3217C2" w14:textId="77777777" w:rsidTr="00B6569C">
        <w:trPr>
          <w:trHeight w:val="21"/>
          <w:jc w:val="center"/>
        </w:trPr>
        <w:tc>
          <w:tcPr>
            <w:tcW w:w="960" w:type="dxa"/>
            <w:vMerge/>
            <w:tcBorders>
              <w:left w:val="single" w:sz="4" w:space="0" w:color="auto"/>
              <w:right w:val="single" w:sz="4" w:space="0" w:color="auto"/>
            </w:tcBorders>
          </w:tcPr>
          <w:p w14:paraId="5ED14E5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EB650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3DAE0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04A3D34"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3B1AB4A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A905BEF"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F23A0B6" w14:textId="77777777" w:rsidR="0030624B" w:rsidRDefault="0030624B" w:rsidP="00B6569C">
            <w:pPr>
              <w:pStyle w:val="TAC"/>
              <w:rPr>
                <w:rFonts w:eastAsia="SimSun"/>
              </w:rPr>
            </w:pPr>
            <w:r>
              <w:t>-123</w:t>
            </w:r>
          </w:p>
        </w:tc>
        <w:tc>
          <w:tcPr>
            <w:tcW w:w="1275" w:type="dxa"/>
            <w:tcBorders>
              <w:left w:val="single" w:sz="4" w:space="0" w:color="auto"/>
              <w:right w:val="single" w:sz="4" w:space="0" w:color="auto"/>
            </w:tcBorders>
            <w:vAlign w:val="center"/>
          </w:tcPr>
          <w:p w14:paraId="74D94B7E" w14:textId="77777777" w:rsidR="0030624B" w:rsidRDefault="0030624B" w:rsidP="00B6569C">
            <w:pPr>
              <w:pStyle w:val="TAC"/>
              <w:rPr>
                <w:rFonts w:eastAsia="SimSun"/>
              </w:rPr>
            </w:pPr>
            <w:r>
              <w:rPr>
                <w:rFonts w:eastAsia="SimSun" w:hint="eastAsia"/>
                <w:lang w:eastAsia="zh-CN"/>
              </w:rPr>
              <w:t>-50</w:t>
            </w:r>
          </w:p>
        </w:tc>
      </w:tr>
      <w:tr w:rsidR="0030624B" w14:paraId="32CFA046" w14:textId="77777777" w:rsidTr="00B6569C">
        <w:trPr>
          <w:trHeight w:val="21"/>
          <w:jc w:val="center"/>
        </w:trPr>
        <w:tc>
          <w:tcPr>
            <w:tcW w:w="960" w:type="dxa"/>
            <w:vMerge/>
            <w:tcBorders>
              <w:left w:val="single" w:sz="4" w:space="0" w:color="auto"/>
              <w:right w:val="single" w:sz="4" w:space="0" w:color="auto"/>
            </w:tcBorders>
          </w:tcPr>
          <w:p w14:paraId="4FC65866"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073A229D"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4EA78B"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507E566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19C5EEF6"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6D0DA9"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47B1F25F" w14:textId="77777777" w:rsidR="0030624B" w:rsidRDefault="0030624B" w:rsidP="00B6569C">
            <w:pPr>
              <w:pStyle w:val="TAC"/>
              <w:rPr>
                <w:rFonts w:eastAsia="SimSun"/>
              </w:rPr>
            </w:pPr>
            <w:r>
              <w:t>-122.5</w:t>
            </w:r>
          </w:p>
        </w:tc>
        <w:tc>
          <w:tcPr>
            <w:tcW w:w="1275" w:type="dxa"/>
            <w:tcBorders>
              <w:left w:val="single" w:sz="4" w:space="0" w:color="auto"/>
              <w:right w:val="single" w:sz="4" w:space="0" w:color="auto"/>
            </w:tcBorders>
            <w:vAlign w:val="center"/>
          </w:tcPr>
          <w:p w14:paraId="10AC0885" w14:textId="77777777" w:rsidR="0030624B" w:rsidRDefault="0030624B" w:rsidP="00B6569C">
            <w:pPr>
              <w:pStyle w:val="TAC"/>
              <w:rPr>
                <w:rFonts w:eastAsia="SimSun"/>
              </w:rPr>
            </w:pPr>
            <w:r>
              <w:rPr>
                <w:rFonts w:eastAsia="SimSun" w:hint="eastAsia"/>
                <w:lang w:eastAsia="zh-CN"/>
              </w:rPr>
              <w:t>-50</w:t>
            </w:r>
          </w:p>
        </w:tc>
      </w:tr>
      <w:tr w:rsidR="0030624B" w14:paraId="3A729ACA" w14:textId="77777777" w:rsidTr="00B6569C">
        <w:trPr>
          <w:trHeight w:val="21"/>
          <w:jc w:val="center"/>
        </w:trPr>
        <w:tc>
          <w:tcPr>
            <w:tcW w:w="960" w:type="dxa"/>
            <w:vMerge/>
            <w:tcBorders>
              <w:left w:val="single" w:sz="4" w:space="0" w:color="auto"/>
              <w:right w:val="single" w:sz="4" w:space="0" w:color="auto"/>
            </w:tcBorders>
          </w:tcPr>
          <w:p w14:paraId="62445B9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37BB375"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BA08164"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790DD21"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B8001F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8D77B47"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5DA12EE1" w14:textId="77777777" w:rsidR="0030624B" w:rsidRDefault="0030624B" w:rsidP="00B6569C">
            <w:pPr>
              <w:pStyle w:val="TAC"/>
              <w:rPr>
                <w:rFonts w:eastAsia="SimSun"/>
              </w:rPr>
            </w:pPr>
            <w:r>
              <w:t>-122</w:t>
            </w:r>
          </w:p>
        </w:tc>
        <w:tc>
          <w:tcPr>
            <w:tcW w:w="1275" w:type="dxa"/>
            <w:tcBorders>
              <w:left w:val="single" w:sz="4" w:space="0" w:color="auto"/>
              <w:right w:val="single" w:sz="4" w:space="0" w:color="auto"/>
            </w:tcBorders>
            <w:vAlign w:val="center"/>
          </w:tcPr>
          <w:p w14:paraId="0B9050A6" w14:textId="77777777" w:rsidR="0030624B" w:rsidRDefault="0030624B" w:rsidP="00B6569C">
            <w:pPr>
              <w:pStyle w:val="TAC"/>
              <w:rPr>
                <w:rFonts w:eastAsia="SimSun"/>
              </w:rPr>
            </w:pPr>
            <w:r>
              <w:rPr>
                <w:rFonts w:eastAsia="SimSun" w:hint="eastAsia"/>
                <w:lang w:eastAsia="zh-CN"/>
              </w:rPr>
              <w:t>-50</w:t>
            </w:r>
          </w:p>
        </w:tc>
      </w:tr>
      <w:tr w:rsidR="0030624B" w14:paraId="687FD4B0" w14:textId="77777777" w:rsidTr="00B6569C">
        <w:trPr>
          <w:trHeight w:val="21"/>
          <w:jc w:val="center"/>
        </w:trPr>
        <w:tc>
          <w:tcPr>
            <w:tcW w:w="960" w:type="dxa"/>
            <w:vMerge/>
            <w:tcBorders>
              <w:left w:val="single" w:sz="4" w:space="0" w:color="auto"/>
              <w:right w:val="single" w:sz="4" w:space="0" w:color="auto"/>
            </w:tcBorders>
          </w:tcPr>
          <w:p w14:paraId="59A910D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5F82A07"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71162C"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796C88B2"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3C518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457464"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428F05C8" w14:textId="77777777" w:rsidR="0030624B" w:rsidRDefault="0030624B" w:rsidP="00B6569C">
            <w:pPr>
              <w:pStyle w:val="TAC"/>
              <w:rPr>
                <w:rFonts w:eastAsia="SimSun"/>
              </w:rPr>
            </w:pPr>
            <w:r>
              <w:t>-121.5</w:t>
            </w:r>
          </w:p>
        </w:tc>
        <w:tc>
          <w:tcPr>
            <w:tcW w:w="1275" w:type="dxa"/>
            <w:tcBorders>
              <w:left w:val="single" w:sz="4" w:space="0" w:color="auto"/>
              <w:right w:val="single" w:sz="4" w:space="0" w:color="auto"/>
            </w:tcBorders>
            <w:vAlign w:val="center"/>
          </w:tcPr>
          <w:p w14:paraId="03DDA140" w14:textId="77777777" w:rsidR="0030624B" w:rsidRDefault="0030624B" w:rsidP="00B6569C">
            <w:pPr>
              <w:pStyle w:val="TAC"/>
              <w:rPr>
                <w:rFonts w:eastAsia="SimSun"/>
              </w:rPr>
            </w:pPr>
            <w:r>
              <w:rPr>
                <w:rFonts w:eastAsia="SimSun" w:hint="eastAsia"/>
                <w:lang w:eastAsia="zh-CN"/>
              </w:rPr>
              <w:t>-50</w:t>
            </w:r>
          </w:p>
        </w:tc>
      </w:tr>
      <w:tr w:rsidR="0030624B" w14:paraId="192078BF" w14:textId="77777777" w:rsidTr="00B6569C">
        <w:trPr>
          <w:trHeight w:val="21"/>
          <w:jc w:val="center"/>
        </w:trPr>
        <w:tc>
          <w:tcPr>
            <w:tcW w:w="960" w:type="dxa"/>
            <w:vMerge/>
            <w:tcBorders>
              <w:left w:val="single" w:sz="4" w:space="0" w:color="auto"/>
              <w:right w:val="single" w:sz="4" w:space="0" w:color="auto"/>
            </w:tcBorders>
          </w:tcPr>
          <w:p w14:paraId="0B0F45D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F83EF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595A550"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8F3BE63"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9DBAB0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B3C8421"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BA5D15C" w14:textId="77777777" w:rsidR="0030624B" w:rsidRDefault="0030624B" w:rsidP="00B6569C">
            <w:pPr>
              <w:pStyle w:val="TAC"/>
              <w:rPr>
                <w:rFonts w:eastAsia="SimSun"/>
              </w:rPr>
            </w:pPr>
            <w:r>
              <w:t>-121</w:t>
            </w:r>
          </w:p>
        </w:tc>
        <w:tc>
          <w:tcPr>
            <w:tcW w:w="1275" w:type="dxa"/>
            <w:tcBorders>
              <w:left w:val="single" w:sz="4" w:space="0" w:color="auto"/>
              <w:right w:val="single" w:sz="4" w:space="0" w:color="auto"/>
            </w:tcBorders>
            <w:vAlign w:val="center"/>
          </w:tcPr>
          <w:p w14:paraId="635D9B6C" w14:textId="77777777" w:rsidR="0030624B" w:rsidRDefault="0030624B" w:rsidP="00B6569C">
            <w:pPr>
              <w:pStyle w:val="TAC"/>
              <w:rPr>
                <w:rFonts w:eastAsia="SimSun"/>
              </w:rPr>
            </w:pPr>
            <w:r>
              <w:rPr>
                <w:rFonts w:eastAsia="SimSun" w:hint="eastAsia"/>
                <w:lang w:eastAsia="zh-CN"/>
              </w:rPr>
              <w:t>-50</w:t>
            </w:r>
          </w:p>
        </w:tc>
      </w:tr>
      <w:tr w:rsidR="0030624B" w14:paraId="4B9DDD3B" w14:textId="77777777" w:rsidTr="000312E4">
        <w:trPr>
          <w:trHeight w:val="21"/>
          <w:jc w:val="center"/>
        </w:trPr>
        <w:tc>
          <w:tcPr>
            <w:tcW w:w="960" w:type="dxa"/>
            <w:vMerge/>
            <w:tcBorders>
              <w:left w:val="single" w:sz="4" w:space="0" w:color="auto"/>
              <w:bottom w:val="nil"/>
              <w:right w:val="single" w:sz="4" w:space="0" w:color="auto"/>
            </w:tcBorders>
          </w:tcPr>
          <w:p w14:paraId="0DC4EA3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659131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23F6461" w14:textId="77777777" w:rsidR="0030624B" w:rsidRDefault="0030624B" w:rsidP="00B6569C">
            <w:pPr>
              <w:pStyle w:val="TAC"/>
              <w:rPr>
                <w:rFonts w:eastAsia="SimSun"/>
                <w:lang w:val="sv-SE" w:eastAsia="zh-CN"/>
              </w:rPr>
            </w:pPr>
          </w:p>
        </w:tc>
        <w:tc>
          <w:tcPr>
            <w:tcW w:w="1134" w:type="dxa"/>
            <w:vMerge/>
            <w:tcBorders>
              <w:left w:val="single" w:sz="4" w:space="0" w:color="auto"/>
              <w:bottom w:val="nil"/>
              <w:right w:val="single" w:sz="4" w:space="0" w:color="auto"/>
            </w:tcBorders>
            <w:vAlign w:val="center"/>
          </w:tcPr>
          <w:p w14:paraId="44FAA817" w14:textId="77777777" w:rsidR="0030624B" w:rsidRDefault="0030624B" w:rsidP="00B6569C">
            <w:pPr>
              <w:pStyle w:val="TAC"/>
              <w:rPr>
                <w:rFonts w:eastAsia="SimSun"/>
              </w:rPr>
            </w:pPr>
          </w:p>
        </w:tc>
        <w:tc>
          <w:tcPr>
            <w:tcW w:w="1367" w:type="dxa"/>
            <w:vMerge/>
            <w:tcBorders>
              <w:left w:val="single" w:sz="4" w:space="0" w:color="auto"/>
              <w:bottom w:val="nil"/>
              <w:right w:val="single" w:sz="4" w:space="0" w:color="auto"/>
            </w:tcBorders>
            <w:vAlign w:val="center"/>
          </w:tcPr>
          <w:p w14:paraId="5F0F65C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C15571"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FF7C670" w14:textId="77777777" w:rsidR="0030624B" w:rsidRDefault="0030624B" w:rsidP="00B6569C">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6F849039" w14:textId="77777777" w:rsidR="0030624B" w:rsidRDefault="0030624B" w:rsidP="00B6569C">
            <w:pPr>
              <w:pStyle w:val="TAC"/>
              <w:rPr>
                <w:rFonts w:eastAsia="SimSun"/>
              </w:rPr>
            </w:pPr>
            <w:r>
              <w:rPr>
                <w:rFonts w:eastAsia="SimSun" w:hint="eastAsia"/>
                <w:lang w:eastAsia="zh-CN"/>
              </w:rPr>
              <w:t>-50</w:t>
            </w:r>
          </w:p>
        </w:tc>
      </w:tr>
      <w:tr w:rsidR="000312E4" w14:paraId="74B8435F" w14:textId="77777777" w:rsidTr="000312E4">
        <w:trPr>
          <w:trHeight w:val="21"/>
          <w:jc w:val="center"/>
        </w:trPr>
        <w:tc>
          <w:tcPr>
            <w:tcW w:w="960" w:type="dxa"/>
            <w:tcBorders>
              <w:top w:val="nil"/>
              <w:left w:val="single" w:sz="4" w:space="0" w:color="auto"/>
              <w:bottom w:val="single" w:sz="4" w:space="0" w:color="auto"/>
              <w:right w:val="single" w:sz="4" w:space="0" w:color="auto"/>
            </w:tcBorders>
          </w:tcPr>
          <w:p w14:paraId="2D571C39" w14:textId="77777777" w:rsidR="000312E4" w:rsidRDefault="000312E4" w:rsidP="000312E4">
            <w:pPr>
              <w:pStyle w:val="TAL"/>
              <w:rPr>
                <w:rFonts w:eastAsia="SimSun"/>
                <w:lang w:eastAsia="zh-CN"/>
              </w:rPr>
            </w:pPr>
          </w:p>
        </w:tc>
        <w:tc>
          <w:tcPr>
            <w:tcW w:w="1163" w:type="dxa"/>
            <w:vMerge/>
            <w:tcBorders>
              <w:left w:val="single" w:sz="4" w:space="0" w:color="auto"/>
              <w:right w:val="single" w:sz="4" w:space="0" w:color="auto"/>
            </w:tcBorders>
            <w:vAlign w:val="center"/>
          </w:tcPr>
          <w:p w14:paraId="01E28E9A" w14:textId="77777777" w:rsidR="000312E4" w:rsidRDefault="000312E4" w:rsidP="000312E4">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B855FE4" w14:textId="77777777" w:rsidR="000312E4" w:rsidRDefault="000312E4" w:rsidP="000312E4">
            <w:pPr>
              <w:pStyle w:val="TAC"/>
              <w:rPr>
                <w:rFonts w:eastAsia="SimSun"/>
                <w:lang w:val="sv-SE" w:eastAsia="zh-CN"/>
              </w:rPr>
            </w:pPr>
          </w:p>
        </w:tc>
        <w:tc>
          <w:tcPr>
            <w:tcW w:w="1134" w:type="dxa"/>
            <w:tcBorders>
              <w:top w:val="nil"/>
              <w:left w:val="single" w:sz="4" w:space="0" w:color="auto"/>
              <w:bottom w:val="single" w:sz="4" w:space="0" w:color="auto"/>
              <w:right w:val="single" w:sz="4" w:space="0" w:color="auto"/>
            </w:tcBorders>
            <w:vAlign w:val="center"/>
          </w:tcPr>
          <w:p w14:paraId="76BCA5A3" w14:textId="77777777" w:rsidR="000312E4" w:rsidRDefault="000312E4" w:rsidP="000312E4">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3E2B6011" w14:textId="77777777" w:rsidR="000312E4" w:rsidRDefault="000312E4" w:rsidP="000312E4">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1113DC6" w14:textId="1C2FB990" w:rsidR="000312E4"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134" w:type="dxa"/>
            <w:tcBorders>
              <w:left w:val="single" w:sz="4" w:space="0" w:color="auto"/>
              <w:bottom w:val="single" w:sz="4" w:space="0" w:color="auto"/>
              <w:right w:val="single" w:sz="4" w:space="0" w:color="auto"/>
            </w:tcBorders>
            <w:vAlign w:val="center"/>
          </w:tcPr>
          <w:p w14:paraId="2D7BA75A" w14:textId="6DEE8E78" w:rsidR="000312E4" w:rsidRDefault="000312E4" w:rsidP="000312E4">
            <w:pPr>
              <w:pStyle w:val="TAC"/>
            </w:pPr>
            <w:r>
              <w:rPr>
                <w:rFonts w:eastAsia="SimSun" w:hint="eastAsia"/>
                <w:lang w:val="en-US" w:eastAsia="zh-CN"/>
              </w:rPr>
              <w:t>-117.5</w:t>
            </w:r>
          </w:p>
        </w:tc>
        <w:tc>
          <w:tcPr>
            <w:tcW w:w="1275" w:type="dxa"/>
            <w:tcBorders>
              <w:left w:val="single" w:sz="4" w:space="0" w:color="auto"/>
              <w:bottom w:val="single" w:sz="4" w:space="0" w:color="auto"/>
              <w:right w:val="single" w:sz="4" w:space="0" w:color="auto"/>
            </w:tcBorders>
            <w:vAlign w:val="center"/>
          </w:tcPr>
          <w:p w14:paraId="7BCFFA0A" w14:textId="73DC8488" w:rsidR="000312E4" w:rsidRDefault="000312E4" w:rsidP="000312E4">
            <w:pPr>
              <w:pStyle w:val="TAC"/>
              <w:rPr>
                <w:rFonts w:eastAsia="SimSun"/>
                <w:lang w:eastAsia="zh-CN"/>
              </w:rPr>
            </w:pPr>
            <w:r>
              <w:rPr>
                <w:rFonts w:eastAsia="SimSun" w:hint="eastAsia"/>
                <w:lang w:val="en-US" w:eastAsia="zh-CN"/>
              </w:rPr>
              <w:t>-50</w:t>
            </w:r>
          </w:p>
        </w:tc>
      </w:tr>
      <w:tr w:rsidR="0030624B" w14:paraId="26E95B0F"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23D0A76" w14:textId="77777777" w:rsidR="0030624B" w:rsidRDefault="0030624B" w:rsidP="00B6569C">
            <w:pPr>
              <w:pStyle w:val="TAL"/>
              <w:rPr>
                <w:lang w:eastAsia="zh-CN"/>
              </w:rPr>
            </w:pPr>
            <w:r>
              <w:rPr>
                <w:rFonts w:eastAsia="SimSun"/>
                <w:lang w:eastAsia="zh-CN"/>
              </w:rPr>
              <w:t>24</w:t>
            </w:r>
          </w:p>
        </w:tc>
        <w:tc>
          <w:tcPr>
            <w:tcW w:w="1163" w:type="dxa"/>
            <w:vMerge/>
            <w:tcBorders>
              <w:left w:val="single" w:sz="4" w:space="0" w:color="auto"/>
              <w:right w:val="single" w:sz="4" w:space="0" w:color="auto"/>
            </w:tcBorders>
            <w:vAlign w:val="center"/>
            <w:hideMark/>
          </w:tcPr>
          <w:p w14:paraId="7AC7052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01E1438"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FA91C4"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B6FBD9"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DE8800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4A8B2"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487CD1" w14:textId="77777777" w:rsidR="0030624B" w:rsidRDefault="0030624B" w:rsidP="00B6569C">
            <w:pPr>
              <w:pStyle w:val="TAC"/>
            </w:pPr>
            <w:r>
              <w:rPr>
                <w:rFonts w:eastAsia="SimSun"/>
              </w:rPr>
              <w:t>Note 6</w:t>
            </w:r>
          </w:p>
        </w:tc>
      </w:tr>
      <w:tr w:rsidR="0030624B" w14:paraId="2DA5EEE5" w14:textId="77777777" w:rsidTr="00380899">
        <w:trPr>
          <w:trHeight w:val="21"/>
          <w:jc w:val="center"/>
        </w:trPr>
        <w:tc>
          <w:tcPr>
            <w:tcW w:w="960" w:type="dxa"/>
            <w:vMerge w:val="restart"/>
            <w:tcBorders>
              <w:top w:val="single" w:sz="4" w:space="0" w:color="auto"/>
              <w:left w:val="single" w:sz="4" w:space="0" w:color="auto"/>
              <w:right w:val="single" w:sz="4" w:space="0" w:color="auto"/>
            </w:tcBorders>
            <w:hideMark/>
          </w:tcPr>
          <w:p w14:paraId="61570F1C" w14:textId="77777777" w:rsidR="0030624B" w:rsidRDefault="0030624B" w:rsidP="00B6569C">
            <w:pPr>
              <w:pStyle w:val="TAL"/>
              <w:rPr>
                <w:lang w:eastAsia="zh-CN"/>
              </w:rPr>
            </w:pPr>
            <w:r>
              <w:rPr>
                <w:rFonts w:eastAsia="SimSun"/>
                <w:lang w:eastAsia="zh-CN"/>
              </w:rPr>
              <w:t xml:space="preserve">24 </w:t>
            </w:r>
          </w:p>
        </w:tc>
        <w:tc>
          <w:tcPr>
            <w:tcW w:w="1163" w:type="dxa"/>
            <w:vMerge/>
            <w:tcBorders>
              <w:left w:val="single" w:sz="4" w:space="0" w:color="auto"/>
              <w:right w:val="single" w:sz="4" w:space="0" w:color="auto"/>
            </w:tcBorders>
            <w:vAlign w:val="center"/>
            <w:hideMark/>
          </w:tcPr>
          <w:p w14:paraId="63EB9C02"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0CCD5B6" w14:textId="77777777" w:rsidR="0030624B" w:rsidRDefault="0030624B" w:rsidP="00B6569C">
            <w:pPr>
              <w:pStyle w:val="TAC"/>
              <w:rPr>
                <w:lang w:val="sv-SE" w:eastAsia="zh-CN"/>
              </w:rPr>
            </w:pPr>
            <w:r>
              <w:rPr>
                <w:rFonts w:eastAsia="SimSun"/>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
          <w:p w14:paraId="2D2F90EB" w14:textId="77777777" w:rsidR="0030624B" w:rsidRDefault="0030624B" w:rsidP="00B6569C">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14D74D22"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22B6C8F3" w14:textId="71F6BD49" w:rsidR="0030624B" w:rsidRDefault="0030624B" w:rsidP="00B6569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5947E393" w14:textId="21C88532" w:rsidR="0030624B" w:rsidRDefault="0030624B" w:rsidP="00B6569C">
            <w:pPr>
              <w:pStyle w:val="TAC"/>
            </w:pPr>
            <w:r>
              <w:t>-121</w:t>
            </w:r>
          </w:p>
        </w:tc>
        <w:tc>
          <w:tcPr>
            <w:tcW w:w="1275" w:type="dxa"/>
            <w:tcBorders>
              <w:top w:val="single" w:sz="4" w:space="0" w:color="auto"/>
              <w:left w:val="single" w:sz="4" w:space="0" w:color="auto"/>
              <w:right w:val="single" w:sz="4" w:space="0" w:color="auto"/>
            </w:tcBorders>
            <w:vAlign w:val="center"/>
            <w:hideMark/>
          </w:tcPr>
          <w:p w14:paraId="35F25B50" w14:textId="24AA8364" w:rsidR="0030624B" w:rsidRDefault="0030624B" w:rsidP="00B6569C">
            <w:pPr>
              <w:pStyle w:val="TAC"/>
            </w:pPr>
            <w:r>
              <w:rPr>
                <w:rFonts w:eastAsia="SimSun" w:hint="eastAsia"/>
                <w:lang w:eastAsia="zh-CN"/>
              </w:rPr>
              <w:t>-50</w:t>
            </w:r>
          </w:p>
        </w:tc>
      </w:tr>
      <w:tr w:rsidR="0030624B" w14:paraId="04D59799" w14:textId="77777777" w:rsidTr="00380899">
        <w:trPr>
          <w:trHeight w:val="21"/>
          <w:jc w:val="center"/>
        </w:trPr>
        <w:tc>
          <w:tcPr>
            <w:tcW w:w="960" w:type="dxa"/>
            <w:vMerge/>
            <w:tcBorders>
              <w:top w:val="single" w:sz="4" w:space="0" w:color="auto"/>
              <w:left w:val="single" w:sz="4" w:space="0" w:color="auto"/>
              <w:right w:val="single" w:sz="4" w:space="0" w:color="auto"/>
            </w:tcBorders>
          </w:tcPr>
          <w:p w14:paraId="51CA911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2C3D1F" w14:textId="77777777" w:rsidR="0030624B" w:rsidRDefault="0030624B" w:rsidP="00B6569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3331C972"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1809E592"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EB8CCA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28F3E57"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6C576120" w14:textId="77777777" w:rsidR="0030624B" w:rsidRDefault="0030624B" w:rsidP="00B6569C">
            <w:pPr>
              <w:pStyle w:val="TAC"/>
              <w:rPr>
                <w:rFonts w:eastAsia="SimSun"/>
              </w:rPr>
            </w:pPr>
            <w:r>
              <w:t>-120.5</w:t>
            </w:r>
          </w:p>
        </w:tc>
        <w:tc>
          <w:tcPr>
            <w:tcW w:w="1275" w:type="dxa"/>
            <w:tcBorders>
              <w:left w:val="single" w:sz="4" w:space="0" w:color="auto"/>
              <w:right w:val="single" w:sz="4" w:space="0" w:color="auto"/>
            </w:tcBorders>
            <w:vAlign w:val="center"/>
          </w:tcPr>
          <w:p w14:paraId="6F35FA70" w14:textId="77777777" w:rsidR="0030624B" w:rsidRDefault="0030624B" w:rsidP="00B6569C">
            <w:pPr>
              <w:pStyle w:val="TAC"/>
              <w:rPr>
                <w:rFonts w:eastAsia="SimSun"/>
              </w:rPr>
            </w:pPr>
            <w:r>
              <w:rPr>
                <w:rFonts w:eastAsia="SimSun" w:hint="eastAsia"/>
                <w:lang w:eastAsia="zh-CN"/>
              </w:rPr>
              <w:t>-50</w:t>
            </w:r>
          </w:p>
        </w:tc>
      </w:tr>
      <w:tr w:rsidR="0030624B" w14:paraId="4053CA89" w14:textId="77777777" w:rsidTr="00B6569C">
        <w:trPr>
          <w:trHeight w:val="21"/>
          <w:jc w:val="center"/>
        </w:trPr>
        <w:tc>
          <w:tcPr>
            <w:tcW w:w="960" w:type="dxa"/>
            <w:vMerge/>
            <w:tcBorders>
              <w:left w:val="single" w:sz="4" w:space="0" w:color="auto"/>
              <w:right w:val="single" w:sz="4" w:space="0" w:color="auto"/>
            </w:tcBorders>
          </w:tcPr>
          <w:p w14:paraId="11257445"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EA2A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6700307"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230CACF"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4E1219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D1A49E"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4A545CC" w14:textId="77777777" w:rsidR="0030624B" w:rsidRDefault="0030624B" w:rsidP="00B6569C">
            <w:pPr>
              <w:pStyle w:val="TAC"/>
              <w:rPr>
                <w:rFonts w:eastAsia="SimSun"/>
              </w:rPr>
            </w:pPr>
            <w:r>
              <w:t>-120</w:t>
            </w:r>
          </w:p>
        </w:tc>
        <w:tc>
          <w:tcPr>
            <w:tcW w:w="1275" w:type="dxa"/>
            <w:tcBorders>
              <w:left w:val="single" w:sz="4" w:space="0" w:color="auto"/>
              <w:right w:val="single" w:sz="4" w:space="0" w:color="auto"/>
            </w:tcBorders>
            <w:vAlign w:val="center"/>
          </w:tcPr>
          <w:p w14:paraId="43737B73" w14:textId="77777777" w:rsidR="0030624B" w:rsidRDefault="0030624B" w:rsidP="00B6569C">
            <w:pPr>
              <w:pStyle w:val="TAC"/>
              <w:rPr>
                <w:rFonts w:eastAsia="SimSun"/>
              </w:rPr>
            </w:pPr>
            <w:r>
              <w:rPr>
                <w:rFonts w:eastAsia="SimSun" w:hint="eastAsia"/>
                <w:lang w:eastAsia="zh-CN"/>
              </w:rPr>
              <w:t>-50</w:t>
            </w:r>
          </w:p>
        </w:tc>
      </w:tr>
      <w:tr w:rsidR="0030624B" w14:paraId="4447824A" w14:textId="77777777" w:rsidTr="00B6569C">
        <w:trPr>
          <w:trHeight w:val="21"/>
          <w:jc w:val="center"/>
        </w:trPr>
        <w:tc>
          <w:tcPr>
            <w:tcW w:w="960" w:type="dxa"/>
            <w:vMerge/>
            <w:tcBorders>
              <w:left w:val="single" w:sz="4" w:space="0" w:color="auto"/>
              <w:right w:val="single" w:sz="4" w:space="0" w:color="auto"/>
            </w:tcBorders>
          </w:tcPr>
          <w:p w14:paraId="698DC8DA"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F5F404A"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43242B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35DBE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084288C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8551C4"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449EBD7F" w14:textId="77777777" w:rsidR="0030624B" w:rsidRDefault="0030624B" w:rsidP="00B6569C">
            <w:pPr>
              <w:pStyle w:val="TAC"/>
              <w:rPr>
                <w:rFonts w:eastAsia="SimSun"/>
              </w:rPr>
            </w:pPr>
            <w:r>
              <w:t>-119.5</w:t>
            </w:r>
          </w:p>
        </w:tc>
        <w:tc>
          <w:tcPr>
            <w:tcW w:w="1275" w:type="dxa"/>
            <w:tcBorders>
              <w:left w:val="single" w:sz="4" w:space="0" w:color="auto"/>
              <w:right w:val="single" w:sz="4" w:space="0" w:color="auto"/>
            </w:tcBorders>
            <w:vAlign w:val="center"/>
          </w:tcPr>
          <w:p w14:paraId="18D87D31" w14:textId="77777777" w:rsidR="0030624B" w:rsidRDefault="0030624B" w:rsidP="00B6569C">
            <w:pPr>
              <w:pStyle w:val="TAC"/>
              <w:rPr>
                <w:rFonts w:eastAsia="SimSun"/>
              </w:rPr>
            </w:pPr>
            <w:r>
              <w:rPr>
                <w:rFonts w:eastAsia="SimSun" w:hint="eastAsia"/>
                <w:lang w:eastAsia="zh-CN"/>
              </w:rPr>
              <w:t>-50</w:t>
            </w:r>
          </w:p>
        </w:tc>
      </w:tr>
      <w:tr w:rsidR="0030624B" w14:paraId="26E7A03F" w14:textId="77777777" w:rsidTr="00B6569C">
        <w:trPr>
          <w:trHeight w:val="21"/>
          <w:jc w:val="center"/>
        </w:trPr>
        <w:tc>
          <w:tcPr>
            <w:tcW w:w="960" w:type="dxa"/>
            <w:vMerge/>
            <w:tcBorders>
              <w:left w:val="single" w:sz="4" w:space="0" w:color="auto"/>
              <w:right w:val="single" w:sz="4" w:space="0" w:color="auto"/>
            </w:tcBorders>
          </w:tcPr>
          <w:p w14:paraId="065E214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2F9D2C"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1AD8EE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4A501FA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EDB9E3C"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527010"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57A1F0D9" w14:textId="77777777" w:rsidR="0030624B" w:rsidRDefault="0030624B" w:rsidP="00B6569C">
            <w:pPr>
              <w:pStyle w:val="TAC"/>
              <w:rPr>
                <w:rFonts w:eastAsia="SimSun"/>
              </w:rPr>
            </w:pPr>
            <w:r>
              <w:t>-119</w:t>
            </w:r>
          </w:p>
        </w:tc>
        <w:tc>
          <w:tcPr>
            <w:tcW w:w="1275" w:type="dxa"/>
            <w:tcBorders>
              <w:left w:val="single" w:sz="4" w:space="0" w:color="auto"/>
              <w:right w:val="single" w:sz="4" w:space="0" w:color="auto"/>
            </w:tcBorders>
            <w:vAlign w:val="center"/>
          </w:tcPr>
          <w:p w14:paraId="7AA1A944" w14:textId="77777777" w:rsidR="0030624B" w:rsidRDefault="0030624B" w:rsidP="00B6569C">
            <w:pPr>
              <w:pStyle w:val="TAC"/>
              <w:rPr>
                <w:rFonts w:eastAsia="SimSun"/>
              </w:rPr>
            </w:pPr>
            <w:r>
              <w:rPr>
                <w:rFonts w:eastAsia="SimSun" w:hint="eastAsia"/>
                <w:lang w:eastAsia="zh-CN"/>
              </w:rPr>
              <w:t>-50</w:t>
            </w:r>
          </w:p>
        </w:tc>
      </w:tr>
      <w:tr w:rsidR="0030624B" w14:paraId="2205665D" w14:textId="77777777" w:rsidTr="00B6569C">
        <w:trPr>
          <w:trHeight w:val="21"/>
          <w:jc w:val="center"/>
        </w:trPr>
        <w:tc>
          <w:tcPr>
            <w:tcW w:w="960" w:type="dxa"/>
            <w:vMerge/>
            <w:tcBorders>
              <w:left w:val="single" w:sz="4" w:space="0" w:color="auto"/>
              <w:right w:val="single" w:sz="4" w:space="0" w:color="auto"/>
            </w:tcBorders>
          </w:tcPr>
          <w:p w14:paraId="1EFB652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D657CD0"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9720F01"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B6723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4D49053E"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5B0421"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0FBA08FC" w14:textId="77777777" w:rsidR="0030624B" w:rsidRDefault="0030624B" w:rsidP="00B6569C">
            <w:pPr>
              <w:pStyle w:val="TAC"/>
              <w:rPr>
                <w:rFonts w:eastAsia="SimSun"/>
              </w:rPr>
            </w:pPr>
            <w:r>
              <w:t>-118.5</w:t>
            </w:r>
          </w:p>
        </w:tc>
        <w:tc>
          <w:tcPr>
            <w:tcW w:w="1275" w:type="dxa"/>
            <w:tcBorders>
              <w:left w:val="single" w:sz="4" w:space="0" w:color="auto"/>
              <w:right w:val="single" w:sz="4" w:space="0" w:color="auto"/>
            </w:tcBorders>
            <w:vAlign w:val="center"/>
          </w:tcPr>
          <w:p w14:paraId="6EF7585A" w14:textId="77777777" w:rsidR="0030624B" w:rsidRDefault="0030624B" w:rsidP="00B6569C">
            <w:pPr>
              <w:pStyle w:val="TAC"/>
              <w:rPr>
                <w:rFonts w:eastAsia="SimSun"/>
              </w:rPr>
            </w:pPr>
            <w:r>
              <w:rPr>
                <w:rFonts w:eastAsia="SimSun" w:hint="eastAsia"/>
                <w:lang w:eastAsia="zh-CN"/>
              </w:rPr>
              <w:t>-50</w:t>
            </w:r>
          </w:p>
        </w:tc>
      </w:tr>
      <w:tr w:rsidR="0030624B" w14:paraId="5C61CA6B" w14:textId="77777777" w:rsidTr="00B6569C">
        <w:trPr>
          <w:trHeight w:val="21"/>
          <w:jc w:val="center"/>
        </w:trPr>
        <w:tc>
          <w:tcPr>
            <w:tcW w:w="960" w:type="dxa"/>
            <w:vMerge/>
            <w:tcBorders>
              <w:left w:val="single" w:sz="4" w:space="0" w:color="auto"/>
              <w:right w:val="single" w:sz="4" w:space="0" w:color="auto"/>
            </w:tcBorders>
          </w:tcPr>
          <w:p w14:paraId="4434C664"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7ABC48B"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9FD6A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35FA6317"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61B83974"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380F7A5"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5A97359" w14:textId="77777777" w:rsidR="0030624B" w:rsidRDefault="0030624B" w:rsidP="00B6569C">
            <w:pPr>
              <w:pStyle w:val="TAC"/>
              <w:rPr>
                <w:rFonts w:eastAsia="SimSun"/>
              </w:rPr>
            </w:pPr>
            <w:r>
              <w:t>-118</w:t>
            </w:r>
          </w:p>
        </w:tc>
        <w:tc>
          <w:tcPr>
            <w:tcW w:w="1275" w:type="dxa"/>
            <w:tcBorders>
              <w:left w:val="single" w:sz="4" w:space="0" w:color="auto"/>
              <w:right w:val="single" w:sz="4" w:space="0" w:color="auto"/>
            </w:tcBorders>
            <w:vAlign w:val="center"/>
          </w:tcPr>
          <w:p w14:paraId="40BAE14B" w14:textId="77777777" w:rsidR="0030624B" w:rsidRDefault="0030624B" w:rsidP="00B6569C">
            <w:pPr>
              <w:pStyle w:val="TAC"/>
              <w:rPr>
                <w:rFonts w:eastAsia="SimSun"/>
              </w:rPr>
            </w:pPr>
            <w:r>
              <w:rPr>
                <w:rFonts w:eastAsia="SimSun" w:hint="eastAsia"/>
                <w:lang w:eastAsia="zh-CN"/>
              </w:rPr>
              <w:t>-50</w:t>
            </w:r>
          </w:p>
        </w:tc>
      </w:tr>
      <w:tr w:rsidR="0030624B" w14:paraId="617FEA17" w14:textId="77777777" w:rsidTr="000312E4">
        <w:trPr>
          <w:trHeight w:val="21"/>
          <w:jc w:val="center"/>
        </w:trPr>
        <w:tc>
          <w:tcPr>
            <w:tcW w:w="960" w:type="dxa"/>
            <w:vMerge/>
            <w:tcBorders>
              <w:left w:val="single" w:sz="4" w:space="0" w:color="auto"/>
              <w:bottom w:val="nil"/>
              <w:right w:val="single" w:sz="4" w:space="0" w:color="auto"/>
            </w:tcBorders>
          </w:tcPr>
          <w:p w14:paraId="2E9F525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26F441"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E7525E0" w14:textId="77777777" w:rsidR="0030624B" w:rsidRDefault="0030624B" w:rsidP="00B6569C">
            <w:pPr>
              <w:pStyle w:val="TAC"/>
              <w:rPr>
                <w:rFonts w:eastAsia="SimSun"/>
                <w:lang w:val="sv-SE" w:eastAsia="zh-CN"/>
              </w:rPr>
            </w:pPr>
          </w:p>
        </w:tc>
        <w:tc>
          <w:tcPr>
            <w:tcW w:w="1134" w:type="dxa"/>
            <w:vMerge/>
            <w:tcBorders>
              <w:left w:val="single" w:sz="4" w:space="0" w:color="auto"/>
              <w:bottom w:val="nil"/>
              <w:right w:val="single" w:sz="4" w:space="0" w:color="auto"/>
            </w:tcBorders>
            <w:vAlign w:val="center"/>
          </w:tcPr>
          <w:p w14:paraId="2F3AC80F" w14:textId="77777777" w:rsidR="0030624B" w:rsidRDefault="0030624B" w:rsidP="00B6569C">
            <w:pPr>
              <w:pStyle w:val="TAC"/>
              <w:rPr>
                <w:rFonts w:eastAsia="SimSun"/>
              </w:rPr>
            </w:pPr>
          </w:p>
        </w:tc>
        <w:tc>
          <w:tcPr>
            <w:tcW w:w="1367" w:type="dxa"/>
            <w:vMerge/>
            <w:tcBorders>
              <w:left w:val="single" w:sz="4" w:space="0" w:color="auto"/>
              <w:bottom w:val="nil"/>
              <w:right w:val="single" w:sz="4" w:space="0" w:color="auto"/>
            </w:tcBorders>
            <w:vAlign w:val="center"/>
          </w:tcPr>
          <w:p w14:paraId="7D19BE70"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ABCA78"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5C833A21" w14:textId="77777777" w:rsidR="0030624B" w:rsidRDefault="0030624B" w:rsidP="00B6569C">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3159EA57" w14:textId="77777777" w:rsidR="0030624B" w:rsidRDefault="0030624B" w:rsidP="00B6569C">
            <w:pPr>
              <w:pStyle w:val="TAC"/>
              <w:rPr>
                <w:rFonts w:eastAsia="SimSun"/>
              </w:rPr>
            </w:pPr>
            <w:r>
              <w:rPr>
                <w:rFonts w:eastAsia="SimSun" w:hint="eastAsia"/>
                <w:lang w:eastAsia="zh-CN"/>
              </w:rPr>
              <w:t>-50</w:t>
            </w:r>
          </w:p>
        </w:tc>
      </w:tr>
      <w:tr w:rsidR="000312E4" w14:paraId="46614FB5" w14:textId="77777777" w:rsidTr="000312E4">
        <w:trPr>
          <w:trHeight w:val="21"/>
          <w:jc w:val="center"/>
        </w:trPr>
        <w:tc>
          <w:tcPr>
            <w:tcW w:w="960" w:type="dxa"/>
            <w:tcBorders>
              <w:top w:val="nil"/>
              <w:left w:val="single" w:sz="4" w:space="0" w:color="auto"/>
              <w:bottom w:val="single" w:sz="4" w:space="0" w:color="auto"/>
              <w:right w:val="single" w:sz="4" w:space="0" w:color="auto"/>
            </w:tcBorders>
          </w:tcPr>
          <w:p w14:paraId="6C0C94D0" w14:textId="77777777" w:rsidR="000312E4" w:rsidRDefault="000312E4" w:rsidP="000312E4">
            <w:pPr>
              <w:pStyle w:val="TAL"/>
              <w:rPr>
                <w:rFonts w:eastAsia="SimSun"/>
                <w:lang w:eastAsia="zh-CN"/>
              </w:rPr>
            </w:pPr>
          </w:p>
        </w:tc>
        <w:tc>
          <w:tcPr>
            <w:tcW w:w="1163" w:type="dxa"/>
            <w:vMerge/>
            <w:tcBorders>
              <w:left w:val="single" w:sz="4" w:space="0" w:color="auto"/>
              <w:right w:val="single" w:sz="4" w:space="0" w:color="auto"/>
            </w:tcBorders>
            <w:vAlign w:val="center"/>
          </w:tcPr>
          <w:p w14:paraId="39B5D564" w14:textId="77777777" w:rsidR="000312E4" w:rsidRDefault="000312E4" w:rsidP="000312E4">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FC8317A" w14:textId="77777777" w:rsidR="000312E4" w:rsidRDefault="000312E4" w:rsidP="000312E4">
            <w:pPr>
              <w:pStyle w:val="TAC"/>
              <w:rPr>
                <w:rFonts w:eastAsia="SimSun"/>
                <w:lang w:val="sv-SE" w:eastAsia="zh-CN"/>
              </w:rPr>
            </w:pPr>
          </w:p>
        </w:tc>
        <w:tc>
          <w:tcPr>
            <w:tcW w:w="1134" w:type="dxa"/>
            <w:tcBorders>
              <w:top w:val="nil"/>
              <w:left w:val="single" w:sz="4" w:space="0" w:color="auto"/>
              <w:bottom w:val="single" w:sz="4" w:space="0" w:color="auto"/>
              <w:right w:val="single" w:sz="4" w:space="0" w:color="auto"/>
            </w:tcBorders>
            <w:vAlign w:val="center"/>
          </w:tcPr>
          <w:p w14:paraId="0E1EC820" w14:textId="77777777" w:rsidR="000312E4" w:rsidRDefault="000312E4" w:rsidP="000312E4">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4DF02CF2" w14:textId="77777777" w:rsidR="000312E4" w:rsidRDefault="000312E4" w:rsidP="000312E4">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F91808" w14:textId="6D2DD74D" w:rsidR="000312E4"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134" w:type="dxa"/>
            <w:tcBorders>
              <w:left w:val="single" w:sz="4" w:space="0" w:color="auto"/>
              <w:bottom w:val="single" w:sz="4" w:space="0" w:color="auto"/>
              <w:right w:val="single" w:sz="4" w:space="0" w:color="auto"/>
            </w:tcBorders>
            <w:vAlign w:val="center"/>
          </w:tcPr>
          <w:p w14:paraId="1C1BB5C3" w14:textId="12A9A7E0" w:rsidR="000312E4" w:rsidRDefault="000312E4" w:rsidP="000312E4">
            <w:pPr>
              <w:pStyle w:val="TAC"/>
            </w:pPr>
            <w:r>
              <w:rPr>
                <w:rFonts w:eastAsia="SimSun" w:hint="eastAsia"/>
                <w:lang w:val="en-US" w:eastAsia="zh-CN"/>
              </w:rPr>
              <w:t>-114.5</w:t>
            </w:r>
          </w:p>
        </w:tc>
        <w:tc>
          <w:tcPr>
            <w:tcW w:w="1275" w:type="dxa"/>
            <w:tcBorders>
              <w:left w:val="single" w:sz="4" w:space="0" w:color="auto"/>
              <w:bottom w:val="single" w:sz="4" w:space="0" w:color="auto"/>
              <w:right w:val="single" w:sz="4" w:space="0" w:color="auto"/>
            </w:tcBorders>
            <w:vAlign w:val="center"/>
          </w:tcPr>
          <w:p w14:paraId="6E18BEEC" w14:textId="1199FC71" w:rsidR="000312E4" w:rsidRDefault="000312E4" w:rsidP="000312E4">
            <w:pPr>
              <w:pStyle w:val="TAC"/>
              <w:rPr>
                <w:rFonts w:eastAsia="SimSun"/>
                <w:lang w:eastAsia="zh-CN"/>
              </w:rPr>
            </w:pPr>
            <w:r>
              <w:rPr>
                <w:rFonts w:eastAsia="SimSun" w:hint="eastAsia"/>
                <w:lang w:val="en-US" w:eastAsia="zh-CN"/>
              </w:rPr>
              <w:t>-50</w:t>
            </w:r>
          </w:p>
        </w:tc>
      </w:tr>
      <w:tr w:rsidR="0030624B" w14:paraId="45BD7C0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3445012" w14:textId="77777777" w:rsidR="0030624B" w:rsidRDefault="0030624B" w:rsidP="00B6569C">
            <w:pPr>
              <w:pStyle w:val="TAL"/>
              <w:rPr>
                <w:lang w:eastAsia="zh-CN"/>
              </w:rPr>
            </w:pPr>
            <w:r>
              <w:rPr>
                <w:rFonts w:eastAsia="SimSun"/>
                <w:lang w:eastAsia="zh-CN"/>
              </w:rPr>
              <w:t>10</w:t>
            </w:r>
          </w:p>
        </w:tc>
        <w:tc>
          <w:tcPr>
            <w:tcW w:w="1163" w:type="dxa"/>
            <w:vMerge/>
            <w:tcBorders>
              <w:left w:val="single" w:sz="4" w:space="0" w:color="auto"/>
              <w:bottom w:val="single" w:sz="4" w:space="0" w:color="auto"/>
              <w:right w:val="single" w:sz="4" w:space="0" w:color="auto"/>
            </w:tcBorders>
            <w:vAlign w:val="center"/>
            <w:hideMark/>
          </w:tcPr>
          <w:p w14:paraId="6EC0829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A5F3366"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43BEB9"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F8A3E8"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3B5004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88D84"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B9E61C" w14:textId="77777777" w:rsidR="0030624B" w:rsidRDefault="0030624B" w:rsidP="00B6569C">
            <w:pPr>
              <w:pStyle w:val="TAC"/>
            </w:pPr>
            <w:r>
              <w:rPr>
                <w:rFonts w:eastAsia="SimSun"/>
              </w:rPr>
              <w:t>Note 6</w:t>
            </w:r>
          </w:p>
        </w:tc>
      </w:tr>
      <w:tr w:rsidR="0030624B" w14:paraId="1B21F90E" w14:textId="77777777" w:rsidTr="00B6569C">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14C6A7F" w14:textId="77777777" w:rsidR="0030624B" w:rsidRDefault="0030624B" w:rsidP="00B6569C">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B9E3BF7" w14:textId="77777777" w:rsidR="0030624B" w:rsidRDefault="0030624B" w:rsidP="00B6569C">
            <w:pPr>
              <w:pStyle w:val="TAN"/>
              <w:rPr>
                <w:rFonts w:eastAsia="SimSun"/>
                <w:iCs/>
                <w:szCs w:val="18"/>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lang w:eastAsia="zh-CN"/>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eastAsia="zh-CN"/>
              </w:rPr>
              <w:t>.</w:t>
            </w:r>
          </w:p>
          <w:p w14:paraId="406F44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07A5BC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4:</w:t>
            </w:r>
            <w:r>
              <w:rPr>
                <w:rFonts w:eastAsia="SimSun"/>
              </w:rPr>
              <w:tab/>
              <w:t>NR operating band groups in FR1 are as defined in clause 3.5.2.</w:t>
            </w:r>
          </w:p>
          <w:p w14:paraId="7C3F3334"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5:</w:t>
            </w:r>
            <w:r>
              <w:rPr>
                <w:rFonts w:eastAsia="SimSun"/>
              </w:rPr>
              <w:tab/>
              <w:t>Tc is the basic timing unit defined in TS 38.211 [6].</w:t>
            </w:r>
          </w:p>
          <w:p w14:paraId="1F9C44C2" w14:textId="77777777" w:rsidR="0030624B" w:rsidRDefault="0030624B" w:rsidP="00B6569C">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49068B7C" w14:textId="77777777" w:rsidR="0030624B" w:rsidRDefault="0030624B" w:rsidP="00B6569C">
            <w:pPr>
              <w:pStyle w:val="TAN"/>
            </w:pPr>
            <w:r>
              <w:rPr>
                <w:rFonts w:eastAsia="SimSun"/>
              </w:rPr>
              <w:t>NOTE 7:</w:t>
            </w:r>
            <w:r>
              <w:rPr>
                <w:rFonts w:eastAsia="SimSun"/>
              </w:rPr>
              <w:tab/>
            </w:r>
            <w:r>
              <w:rPr>
                <w:lang w:eastAsia="zh-CN"/>
              </w:rPr>
              <w:t>Void</w:t>
            </w:r>
          </w:p>
        </w:tc>
      </w:tr>
    </w:tbl>
    <w:p w14:paraId="015C3BDF" w14:textId="77777777" w:rsidR="0030624B" w:rsidRDefault="0030624B" w:rsidP="0030624B">
      <w:pPr>
        <w:rPr>
          <w:rFonts w:eastAsia="SimSun"/>
        </w:rPr>
      </w:pPr>
    </w:p>
    <w:p w14:paraId="4A718CD0" w14:textId="77777777" w:rsidR="0030624B" w:rsidRDefault="0030624B" w:rsidP="0030624B">
      <w:pPr>
        <w:pStyle w:val="TH"/>
        <w:rPr>
          <w:rFonts w:eastAsia="SimSun"/>
        </w:rPr>
      </w:pPr>
      <w:r>
        <w:rPr>
          <w:rFonts w:eastAsia="SimSun"/>
        </w:rPr>
        <w:t>Table 10.1.23.2-8: RSTD absolute accuracy in FR2 for AWGN channel</w:t>
      </w:r>
      <w:r>
        <w:rPr>
          <w:rFonts w:eastAsia="SimSun"/>
          <w:lang w:eastAsia="zh-CN"/>
        </w:rPr>
        <w:t xml:space="preserve">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30624B" w14:paraId="5EFEA16E" w14:textId="77777777" w:rsidTr="00B6569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133E740" w14:textId="77777777" w:rsidR="0030624B" w:rsidRDefault="0030624B" w:rsidP="00B6569C">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F3B3F77" w14:textId="77777777" w:rsidR="0030624B" w:rsidRDefault="0030624B" w:rsidP="00B6569C">
            <w:pPr>
              <w:pStyle w:val="TAH"/>
            </w:pPr>
            <w:r>
              <w:rPr>
                <w:rFonts w:eastAsia="SimSun"/>
              </w:rPr>
              <w:t>Conditions</w:t>
            </w:r>
          </w:p>
        </w:tc>
      </w:tr>
      <w:tr w:rsidR="0030624B" w14:paraId="46D6B246"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83DF29" w14:textId="77777777" w:rsidR="0030624B" w:rsidRDefault="0030624B" w:rsidP="00B6569C">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151ECF" w14:textId="77777777" w:rsidR="0030624B" w:rsidRDefault="0030624B" w:rsidP="00B6569C">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C4BA8CA" w14:textId="77777777" w:rsidR="0030624B" w:rsidRDefault="0030624B" w:rsidP="00B6569C">
            <w:pPr>
              <w:pStyle w:val="TAH"/>
              <w:rPr>
                <w:lang w:eastAsia="zh-CN"/>
              </w:rPr>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973310" w14:textId="77777777" w:rsidR="0030624B" w:rsidRDefault="0030624B" w:rsidP="00B6569C">
            <w:pPr>
              <w:pStyle w:val="TAH"/>
              <w:rPr>
                <w:rFonts w:eastAsia="SimSun"/>
                <w:lang w:eastAsia="zh-CN"/>
              </w:rPr>
            </w:pPr>
            <w:r>
              <w:rPr>
                <w:rFonts w:eastAsia="SimSun"/>
                <w:lang w:eastAsia="zh-CN"/>
              </w:rPr>
              <w:t>PRS bandwidth</w:t>
            </w:r>
          </w:p>
          <w:p w14:paraId="0C8EC9F4" w14:textId="77777777" w:rsidR="0030624B" w:rsidRDefault="0030624B" w:rsidP="00B6569C">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E640A6" w14:textId="77777777" w:rsidR="0030624B" w:rsidRDefault="0030624B" w:rsidP="00B6569C">
            <w:pPr>
              <w:pStyle w:val="TAH"/>
              <w:rPr>
                <w:rFonts w:eastAsia="SimSun"/>
                <w:lang w:eastAsia="zh-CN"/>
              </w:rPr>
            </w:pPr>
            <w:r>
              <w:rPr>
                <w:rFonts w:eastAsia="SimSun"/>
                <w:lang w:eastAsia="zh-CN"/>
              </w:rPr>
              <w:t xml:space="preserve">PRS resource repetition </w:t>
            </w:r>
          </w:p>
          <w:p w14:paraId="084B0430" w14:textId="77777777" w:rsidR="0030624B" w:rsidRDefault="0030624B" w:rsidP="00B6569C">
            <w:pPr>
              <w:pStyle w:val="TAH"/>
              <w:rPr>
                <w:lang w:eastAsia="zh-CN"/>
              </w:rPr>
            </w:pPr>
            <w:r>
              <w:rPr>
                <w:rFonts w:eastAsia="SimSun"/>
                <w:lang w:eastAsia="zh-CN"/>
              </w:rPr>
              <w:t>(</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EC5DC9"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6CB079B4"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82017F"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7802559"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A25BAB8" w14:textId="77777777" w:rsidR="0030624B" w:rsidRDefault="0030624B" w:rsidP="00B6569C">
            <w:pPr>
              <w:spacing w:after="0"/>
              <w:rPr>
                <w:rFonts w:ascii="Arial" w:eastAsia="SimSu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791A8E"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FCA122" w14:textId="77777777" w:rsidR="0030624B" w:rsidRDefault="0030624B" w:rsidP="00B6569C">
            <w:pPr>
              <w:spacing w:after="0"/>
              <w:rPr>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BE969B" w14:textId="77777777" w:rsidR="0030624B" w:rsidRDefault="0030624B" w:rsidP="00B6569C">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CA47886" w14:textId="77777777" w:rsidR="0030624B" w:rsidRDefault="0030624B" w:rsidP="00B6569C">
            <w:pPr>
              <w:pStyle w:val="TAH"/>
            </w:pPr>
            <w:r>
              <w:rPr>
                <w:rFonts w:eastAsia="SimSun"/>
              </w:rPr>
              <w:t>Maximum Io</w:t>
            </w:r>
          </w:p>
        </w:tc>
      </w:tr>
      <w:tr w:rsidR="0030624B" w14:paraId="4ED6B6AA"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39E41A" w14:textId="77777777" w:rsidR="0030624B" w:rsidRDefault="0030624B" w:rsidP="00B6569C">
            <w:pPr>
              <w:pStyle w:val="TAH"/>
            </w:pPr>
            <w:r>
              <w:rPr>
                <w:rFonts w:eastAsia="SimSun"/>
              </w:rPr>
              <w:t>Tc</w:t>
            </w:r>
            <w:r>
              <w:rPr>
                <w:rFonts w:eastAsia="SimSun"/>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CF0A112" w14:textId="77777777" w:rsidR="0030624B" w:rsidRDefault="0030624B" w:rsidP="00B6569C">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6601165" w14:textId="77777777" w:rsidR="0030624B" w:rsidRDefault="0030624B" w:rsidP="00B6569C">
            <w:pPr>
              <w:pStyle w:val="TAH"/>
              <w:rPr>
                <w:lang w:eastAsia="zh-CN"/>
              </w:rPr>
            </w:pPr>
            <w:r>
              <w:rPr>
                <w:rFonts w:eastAsia="SimSun"/>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E883212" w14:textId="77777777" w:rsidR="0030624B" w:rsidRDefault="0030624B" w:rsidP="00B6569C">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79F5C955" w14:textId="77777777" w:rsidR="0030624B" w:rsidRDefault="0030624B" w:rsidP="00B6569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539B830"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25C0272" w14:textId="77777777" w:rsidR="0030624B" w:rsidRDefault="0030624B" w:rsidP="00B6569C">
            <w:pPr>
              <w:pStyle w:val="TAH"/>
            </w:pPr>
            <w:r>
              <w:rPr>
                <w:rFonts w:eastAsia="SimSun"/>
              </w:rPr>
              <w:t>dBm/BW</w:t>
            </w:r>
            <w:r>
              <w:rPr>
                <w:rFonts w:eastAsia="SimSun"/>
                <w:vertAlign w:val="subscript"/>
              </w:rPr>
              <w:t>Channel</w:t>
            </w:r>
          </w:p>
        </w:tc>
      </w:tr>
      <w:tr w:rsidR="0030624B" w14:paraId="1B8E3EA0"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E2A7D4A" w14:textId="77777777" w:rsidR="0030624B" w:rsidRDefault="0030624B" w:rsidP="00B6569C">
            <w:pPr>
              <w:pStyle w:val="TAL"/>
              <w:rPr>
                <w:b/>
                <w:sz w:val="16"/>
                <w:szCs w:val="16"/>
                <w:vertAlign w:val="superscript"/>
              </w:rPr>
            </w:pPr>
            <w:r>
              <w:rPr>
                <w:rFonts w:eastAsia="SimSun"/>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5F153814"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4C1539F2" w14:textId="77777777" w:rsidR="0030624B" w:rsidRDefault="0030624B" w:rsidP="00B6569C">
            <w:pPr>
              <w:pStyle w:val="TAC"/>
              <w:rPr>
                <w:rFonts w:eastAsia="SimSun"/>
              </w:rPr>
            </w:pPr>
          </w:p>
          <w:p w14:paraId="655CDB38" w14:textId="77777777" w:rsidR="0030624B" w:rsidRDefault="0030624B" w:rsidP="00B6569C">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652D92C" w14:textId="77777777" w:rsidR="0030624B" w:rsidRDefault="0030624B" w:rsidP="00B6569C">
            <w:pPr>
              <w:pStyle w:val="TAC"/>
              <w:rPr>
                <w:bCs/>
                <w:lang w:eastAsia="zh-CN"/>
              </w:rPr>
            </w:pPr>
            <w:r>
              <w:rPr>
                <w:rFonts w:eastAsia="SimSun"/>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362410E" w14:textId="77777777" w:rsidR="0030624B" w:rsidRDefault="0030624B" w:rsidP="00B6569C">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B668849" w14:textId="77777777" w:rsidR="0030624B" w:rsidRDefault="0030624B" w:rsidP="00B6569C">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78715F5" w14:textId="3C7F5DF5" w:rsidR="0030624B" w:rsidRDefault="0030624B" w:rsidP="00B6569C">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462561C" w14:textId="77777777" w:rsidR="0030624B" w:rsidRDefault="0030624B" w:rsidP="00B6569C">
            <w:pPr>
              <w:pStyle w:val="TAC"/>
              <w:rPr>
                <w:b/>
                <w:sz w:val="16"/>
                <w:szCs w:val="16"/>
              </w:rPr>
            </w:pPr>
            <w:r>
              <w:rPr>
                <w:rFonts w:eastAsia="SimSun"/>
              </w:rPr>
              <w:t>Note 5</w:t>
            </w:r>
          </w:p>
        </w:tc>
      </w:tr>
      <w:tr w:rsidR="0030624B" w14:paraId="4E6C1AB1"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053A6B" w14:textId="77777777" w:rsidR="0030624B" w:rsidRDefault="0030624B" w:rsidP="00B6569C">
            <w:pPr>
              <w:pStyle w:val="TAL"/>
              <w:rPr>
                <w:lang w:eastAsia="zh-CN"/>
              </w:rPr>
            </w:pPr>
            <w:r>
              <w:rPr>
                <w:rFonts w:eastAsia="SimSun"/>
                <w:lang w:eastAsia="zh-CN"/>
              </w:rPr>
              <w:t>11</w:t>
            </w:r>
          </w:p>
        </w:tc>
        <w:tc>
          <w:tcPr>
            <w:tcW w:w="0" w:type="auto"/>
            <w:vMerge/>
            <w:tcBorders>
              <w:top w:val="nil"/>
              <w:left w:val="single" w:sz="6" w:space="0" w:color="auto"/>
              <w:bottom w:val="nil"/>
              <w:right w:val="single" w:sz="4" w:space="0" w:color="auto"/>
            </w:tcBorders>
            <w:vAlign w:val="center"/>
            <w:hideMark/>
          </w:tcPr>
          <w:p w14:paraId="529F00D9" w14:textId="77777777" w:rsidR="0030624B" w:rsidRDefault="0030624B" w:rsidP="00B6569C">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38F066D7" w14:textId="77777777" w:rsidR="0030624B" w:rsidRDefault="0030624B" w:rsidP="00B6569C">
            <w:pPr>
              <w:spacing w:after="0"/>
              <w:rPr>
                <w:rFonts w:ascii="Arial" w:eastAsia="SimSun"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9A6100E" w14:textId="77777777" w:rsidR="0030624B" w:rsidRDefault="0030624B" w:rsidP="00B6569C">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2C2F400"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C179B36"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AA4027" w14:textId="77777777" w:rsidR="0030624B" w:rsidRDefault="0030624B" w:rsidP="00B6569C">
            <w:pPr>
              <w:pStyle w:val="TAC"/>
            </w:pPr>
            <w:r>
              <w:rPr>
                <w:rFonts w:eastAsia="SimSun"/>
              </w:rPr>
              <w:t>Note 5</w:t>
            </w:r>
          </w:p>
        </w:tc>
      </w:tr>
      <w:tr w:rsidR="0030624B" w14:paraId="77FC6DD2"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448E254" w14:textId="77777777" w:rsidR="0030624B" w:rsidRDefault="0030624B" w:rsidP="00B6569C">
            <w:pPr>
              <w:pStyle w:val="TAL"/>
              <w:rPr>
                <w:lang w:eastAsia="zh-CN"/>
              </w:rPr>
            </w:pPr>
            <w:r>
              <w:rPr>
                <w:rFonts w:eastAsia="SimSun"/>
                <w:lang w:eastAsia="zh-CN"/>
              </w:rPr>
              <w:t>13</w:t>
            </w:r>
          </w:p>
        </w:tc>
        <w:tc>
          <w:tcPr>
            <w:tcW w:w="0" w:type="auto"/>
            <w:vMerge/>
            <w:tcBorders>
              <w:top w:val="nil"/>
              <w:left w:val="single" w:sz="6" w:space="0" w:color="auto"/>
              <w:bottom w:val="nil"/>
              <w:right w:val="single" w:sz="4" w:space="0" w:color="auto"/>
            </w:tcBorders>
            <w:vAlign w:val="center"/>
            <w:hideMark/>
          </w:tcPr>
          <w:p w14:paraId="1B1F64D1" w14:textId="77777777" w:rsidR="0030624B" w:rsidRDefault="0030624B" w:rsidP="00B6569C">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E6B7786" w14:textId="77777777" w:rsidR="0030624B" w:rsidRDefault="0030624B" w:rsidP="00B6569C">
            <w:pPr>
              <w:pStyle w:val="TAC"/>
              <w:rPr>
                <w:lang w:val="sv-SE" w:eastAsia="zh-CN"/>
              </w:rPr>
            </w:pPr>
            <w:r>
              <w:rPr>
                <w:rFonts w:eastAsia="SimSun"/>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BD5221A" w14:textId="77777777" w:rsidR="0030624B" w:rsidRDefault="0030624B" w:rsidP="00B6569C">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A8A11CA"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DD9641F" w14:textId="7D44568B" w:rsidR="0030624B" w:rsidRDefault="0030624B" w:rsidP="00B6569C">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7E2EF20" w14:textId="77777777" w:rsidR="0030624B" w:rsidRDefault="0030624B" w:rsidP="00B6569C">
            <w:pPr>
              <w:pStyle w:val="TAC"/>
            </w:pPr>
            <w:r>
              <w:rPr>
                <w:rFonts w:eastAsia="SimSun"/>
              </w:rPr>
              <w:t>Note 5</w:t>
            </w:r>
          </w:p>
        </w:tc>
      </w:tr>
      <w:tr w:rsidR="0030624B" w14:paraId="2F22E0CE"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A0E1145" w14:textId="77777777" w:rsidR="0030624B" w:rsidRDefault="0030624B" w:rsidP="00B6569C">
            <w:pPr>
              <w:pStyle w:val="TAL"/>
              <w:rPr>
                <w:lang w:eastAsia="zh-CN"/>
              </w:rPr>
            </w:pPr>
            <w:r>
              <w:rPr>
                <w:rFonts w:eastAsia="SimSun"/>
                <w:lang w:eastAsia="zh-CN"/>
              </w:rPr>
              <w:t xml:space="preserve">6 </w:t>
            </w:r>
          </w:p>
        </w:tc>
        <w:tc>
          <w:tcPr>
            <w:tcW w:w="0" w:type="auto"/>
            <w:vMerge/>
            <w:tcBorders>
              <w:top w:val="nil"/>
              <w:left w:val="single" w:sz="6" w:space="0" w:color="auto"/>
              <w:bottom w:val="nil"/>
              <w:right w:val="single" w:sz="4" w:space="0" w:color="auto"/>
            </w:tcBorders>
            <w:vAlign w:val="center"/>
            <w:hideMark/>
          </w:tcPr>
          <w:p w14:paraId="78B940D5" w14:textId="77777777" w:rsidR="0030624B" w:rsidRDefault="0030624B" w:rsidP="00B6569C">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5F91121" w14:textId="77777777" w:rsidR="0030624B" w:rsidRDefault="0030624B" w:rsidP="00B6569C">
            <w:pPr>
              <w:spacing w:after="0"/>
              <w:rPr>
                <w:rFonts w:ascii="Arial" w:eastAsia="SimSu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13129A" w14:textId="77777777" w:rsidR="0030624B" w:rsidRDefault="0030624B" w:rsidP="00B6569C">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9BD8246"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63B99AA"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82C741" w14:textId="77777777" w:rsidR="0030624B" w:rsidRDefault="0030624B" w:rsidP="00B6569C">
            <w:pPr>
              <w:pStyle w:val="TAC"/>
            </w:pPr>
            <w:r>
              <w:rPr>
                <w:rFonts w:eastAsia="SimSun"/>
              </w:rPr>
              <w:t>Note 5</w:t>
            </w:r>
          </w:p>
        </w:tc>
      </w:tr>
      <w:tr w:rsidR="0030624B" w14:paraId="5655B09D" w14:textId="77777777" w:rsidTr="00B6569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81710A8"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Minimum PRS bandwidth, which is minimum of the PRS bandwidths of the reference resource and the measured neighbour resource i.</w:t>
            </w:r>
          </w:p>
          <w:p w14:paraId="57E6E45B" w14:textId="77777777" w:rsidR="0030624B" w:rsidRDefault="0030624B" w:rsidP="00B6569C">
            <w:pPr>
              <w:pStyle w:val="TAN"/>
              <w:rPr>
                <w:rFonts w:eastAsia="SimSun"/>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eastAsia="zh-CN"/>
              </w:rPr>
              <w:t>.</w:t>
            </w:r>
          </w:p>
          <w:p w14:paraId="4FD36367"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7B995948" w14:textId="77777777" w:rsidR="0030624B" w:rsidRDefault="0030624B" w:rsidP="00B6569C">
            <w:pPr>
              <w:pStyle w:val="TAN"/>
              <w:rPr>
                <w:rFonts w:eastAsia="SimSun"/>
              </w:rPr>
            </w:pPr>
            <w:r>
              <w:rPr>
                <w:rFonts w:eastAsia="SimSun"/>
              </w:rPr>
              <w:t>NOTE 4:</w:t>
            </w:r>
            <w:r>
              <w:rPr>
                <w:rFonts w:eastAsia="SimSun"/>
              </w:rPr>
              <w:tab/>
              <w:t>Tc is the basic timing unit defined in TS 38.211 [6].</w:t>
            </w:r>
          </w:p>
          <w:p w14:paraId="45030A74" w14:textId="77777777" w:rsidR="0030624B" w:rsidRDefault="0030624B" w:rsidP="00B6569C">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20B4E22E" w14:textId="77777777" w:rsidR="0030624B" w:rsidRDefault="0030624B" w:rsidP="00B6569C">
            <w:pPr>
              <w:pStyle w:val="TAN"/>
            </w:pPr>
            <w:r>
              <w:rPr>
                <w:rFonts w:eastAsia="SimSun"/>
              </w:rPr>
              <w:t>NOTE 6:</w:t>
            </w:r>
            <w:r>
              <w:rPr>
                <w:rFonts w:eastAsia="SimSun"/>
              </w:rPr>
              <w:tab/>
            </w:r>
            <w:r>
              <w:rPr>
                <w:lang w:eastAsia="zh-CN"/>
              </w:rPr>
              <w:t>Void</w:t>
            </w:r>
          </w:p>
        </w:tc>
      </w:tr>
    </w:tbl>
    <w:p w14:paraId="7CA83D4D" w14:textId="77777777" w:rsidR="00BD7D84" w:rsidRDefault="00BD7D84" w:rsidP="00BD7D84">
      <w:pPr>
        <w:rPr>
          <w:rFonts w:eastAsia="SimSun"/>
          <w:sz w:val="22"/>
          <w:szCs w:val="22"/>
          <w:lang w:eastAsia="x-none"/>
        </w:rPr>
      </w:pPr>
    </w:p>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3"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rPr>
                <w:lang w:eastAsia="zh-CN"/>
              </w:rPr>
              <w:t>RSTD</w:t>
            </w:r>
            <w:r w:rsidRPr="002A78AE">
              <w:t>_000</w:t>
            </w:r>
            <w:r>
              <w:t>000</w:t>
            </w:r>
            <w:r w:rsidRPr="002A78AE">
              <w:t>0</w:t>
            </w:r>
          </w:p>
        </w:tc>
        <w:tc>
          <w:tcPr>
            <w:tcW w:w="2949" w:type="dxa"/>
          </w:tcPr>
          <w:p w14:paraId="2FD6E561" w14:textId="77777777" w:rsidR="00686804" w:rsidRPr="002A78AE" w:rsidRDefault="00686804">
            <w:pPr>
              <w:pStyle w:val="TAC"/>
            </w:pPr>
            <w:r w:rsidRPr="002A78AE">
              <w:rPr>
                <w:lang w:eastAsia="zh-CN"/>
              </w:rPr>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rPr>
                <w:lang w:eastAsia="zh-CN"/>
              </w:rPr>
              <w:t>RSTD</w:t>
            </w:r>
            <w:r w:rsidRPr="002A78AE">
              <w:t>_000</w:t>
            </w:r>
            <w:r>
              <w:t>000</w:t>
            </w:r>
            <w:r w:rsidRPr="002A78AE">
              <w:t>1</w:t>
            </w:r>
          </w:p>
        </w:tc>
        <w:tc>
          <w:tcPr>
            <w:tcW w:w="2949" w:type="dxa"/>
          </w:tcPr>
          <w:p w14:paraId="45FB5501"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rPr>
                <w:lang w:eastAsia="zh-CN"/>
              </w:rPr>
              <w:t>RSTD</w:t>
            </w:r>
            <w:r w:rsidRPr="002A78AE">
              <w:t>_00</w:t>
            </w:r>
            <w:r>
              <w:t>000</w:t>
            </w:r>
            <w:r w:rsidRPr="002A78AE">
              <w:t>02</w:t>
            </w:r>
          </w:p>
        </w:tc>
        <w:tc>
          <w:tcPr>
            <w:tcW w:w="2949" w:type="dxa"/>
          </w:tcPr>
          <w:p w14:paraId="20254B5A" w14:textId="77777777" w:rsidR="00686804" w:rsidRPr="002A78AE" w:rsidRDefault="00686804">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rPr>
                <w:lang w:eastAsia="zh-CN"/>
              </w:rPr>
              <w:t>RSTD_</w:t>
            </w:r>
            <w:r>
              <w:rPr>
                <w:lang w:eastAsia="zh-CN"/>
              </w:rPr>
              <w:t>0</w:t>
            </w:r>
            <w:r w:rsidRPr="002A78AE">
              <w:rPr>
                <w:lang w:eastAsia="zh-CN"/>
              </w:rPr>
              <w:t>985024</w:t>
            </w:r>
          </w:p>
        </w:tc>
        <w:tc>
          <w:tcPr>
            <w:tcW w:w="2949" w:type="dxa"/>
          </w:tcPr>
          <w:p w14:paraId="0ECA3B19" w14:textId="77777777" w:rsidR="00686804" w:rsidRPr="002A78AE" w:rsidRDefault="00686804">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rPr>
                <w:lang w:eastAsia="zh-CN"/>
              </w:rPr>
              <w:t>RSTD_</w:t>
            </w:r>
            <w:r>
              <w:rPr>
                <w:lang w:eastAsia="zh-CN"/>
              </w:rPr>
              <w:t>0</w:t>
            </w:r>
            <w:r w:rsidRPr="002A78AE">
              <w:rPr>
                <w:lang w:eastAsia="zh-CN"/>
              </w:rPr>
              <w:t>985025</w:t>
            </w:r>
          </w:p>
        </w:tc>
        <w:tc>
          <w:tcPr>
            <w:tcW w:w="2949" w:type="dxa"/>
          </w:tcPr>
          <w:p w14:paraId="13C40142"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75CD0573" w14:textId="77777777" w:rsidR="00686804" w:rsidRPr="002A78AE" w:rsidRDefault="00686804">
            <w:pPr>
              <w:pStyle w:val="TAC"/>
            </w:pPr>
            <w:r w:rsidRPr="002A78AE">
              <w:rPr>
                <w:lang w:eastAsia="zh-CN"/>
              </w:rPr>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140724FD"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F442DA2" w14:textId="77777777" w:rsidR="00686804" w:rsidRPr="002A78AE" w:rsidRDefault="00686804">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rPr>
                <w:lang w:eastAsia="zh-CN"/>
              </w:rPr>
              <w:t>RSTD_492512</w:t>
            </w:r>
          </w:p>
        </w:tc>
        <w:tc>
          <w:tcPr>
            <w:tcW w:w="2949" w:type="dxa"/>
          </w:tcPr>
          <w:p w14:paraId="707DDA5C" w14:textId="77777777" w:rsidR="00686804" w:rsidRPr="002A78AE" w:rsidRDefault="00686804">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rPr>
                <w:lang w:eastAsia="zh-CN"/>
              </w:rPr>
              <w:t>RSTD_492513</w:t>
            </w:r>
          </w:p>
        </w:tc>
        <w:tc>
          <w:tcPr>
            <w:tcW w:w="2949" w:type="dxa"/>
          </w:tcPr>
          <w:p w14:paraId="7F93930C"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rPr>
                <w:lang w:eastAsia="zh-CN"/>
              </w:rPr>
              <w:t>RSTD</w:t>
            </w:r>
            <w:r w:rsidRPr="002A78AE">
              <w:t>_00</w:t>
            </w:r>
            <w:r>
              <w:t>00</w:t>
            </w:r>
            <w:r w:rsidRPr="002A78AE">
              <w:t>00</w:t>
            </w:r>
          </w:p>
        </w:tc>
        <w:tc>
          <w:tcPr>
            <w:tcW w:w="2949" w:type="dxa"/>
          </w:tcPr>
          <w:p w14:paraId="68E28D73" w14:textId="77777777" w:rsidR="00686804" w:rsidRPr="002A78AE" w:rsidRDefault="00686804">
            <w:pPr>
              <w:pStyle w:val="TAC"/>
            </w:pPr>
            <w:r w:rsidRPr="002A78AE">
              <w:rPr>
                <w:lang w:eastAsia="zh-CN"/>
              </w:rPr>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rPr>
                <w:lang w:eastAsia="zh-CN"/>
              </w:rPr>
              <w:t>RSTD</w:t>
            </w:r>
            <w:r w:rsidRPr="002A78AE">
              <w:t>_000</w:t>
            </w:r>
            <w:r>
              <w:t>00</w:t>
            </w:r>
            <w:r w:rsidRPr="002A78AE">
              <w:t>1</w:t>
            </w:r>
          </w:p>
        </w:tc>
        <w:tc>
          <w:tcPr>
            <w:tcW w:w="2949" w:type="dxa"/>
          </w:tcPr>
          <w:p w14:paraId="640CD12A"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7948C439" w14:textId="77777777" w:rsidR="00686804" w:rsidRPr="002A78AE" w:rsidRDefault="00686804">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rPr>
                <w:lang w:eastAsia="zh-CN"/>
              </w:rPr>
              <w:t>RSTD_246256</w:t>
            </w:r>
          </w:p>
        </w:tc>
        <w:tc>
          <w:tcPr>
            <w:tcW w:w="2949" w:type="dxa"/>
          </w:tcPr>
          <w:p w14:paraId="05A10EE5" w14:textId="77777777" w:rsidR="00686804" w:rsidRPr="002A78AE" w:rsidRDefault="00686804">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rPr>
                <w:lang w:eastAsia="zh-CN"/>
              </w:rPr>
              <w:t>RSTD_246257</w:t>
            </w:r>
          </w:p>
        </w:tc>
        <w:tc>
          <w:tcPr>
            <w:tcW w:w="2949" w:type="dxa"/>
          </w:tcPr>
          <w:p w14:paraId="77FAE5F3"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03E2E691" w14:textId="77777777" w:rsidR="00686804" w:rsidRPr="002A78AE" w:rsidRDefault="00686804">
            <w:pPr>
              <w:pStyle w:val="TAC"/>
            </w:pPr>
            <w:r w:rsidRPr="002A78AE">
              <w:rPr>
                <w:lang w:eastAsia="zh-CN"/>
              </w:rPr>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570994F8"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0E95810" w14:textId="77777777" w:rsidR="00686804" w:rsidRPr="002A78AE" w:rsidRDefault="00686804">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rPr>
                <w:lang w:eastAsia="zh-CN"/>
              </w:rPr>
              <w:t>RSTD_123128</w:t>
            </w:r>
          </w:p>
        </w:tc>
        <w:tc>
          <w:tcPr>
            <w:tcW w:w="2949" w:type="dxa"/>
          </w:tcPr>
          <w:p w14:paraId="2658F851" w14:textId="77777777" w:rsidR="00686804" w:rsidRPr="002A78AE" w:rsidRDefault="00686804">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rPr>
                <w:lang w:eastAsia="zh-CN"/>
              </w:rPr>
              <w:t>RSTD_123129</w:t>
            </w:r>
          </w:p>
        </w:tc>
        <w:tc>
          <w:tcPr>
            <w:tcW w:w="2949" w:type="dxa"/>
          </w:tcPr>
          <w:p w14:paraId="214DC9EE"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rPr>
                <w:lang w:eastAsia="zh-CN"/>
              </w:rPr>
              <w:t>RSTD</w:t>
            </w:r>
            <w:r w:rsidRPr="002A78AE">
              <w:t>_00</w:t>
            </w:r>
            <w:r>
              <w:t>00</w:t>
            </w:r>
            <w:r w:rsidRPr="002A78AE">
              <w:t>00</w:t>
            </w:r>
          </w:p>
        </w:tc>
        <w:tc>
          <w:tcPr>
            <w:tcW w:w="2949" w:type="dxa"/>
          </w:tcPr>
          <w:p w14:paraId="1D3B112F" w14:textId="77777777" w:rsidR="00686804" w:rsidRPr="002A78AE" w:rsidRDefault="00686804" w:rsidP="00DA29A5">
            <w:pPr>
              <w:pStyle w:val="TAC"/>
            </w:pPr>
            <w:r w:rsidRPr="002A78AE">
              <w:rPr>
                <w:lang w:eastAsia="zh-CN"/>
              </w:rPr>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rPr>
                <w:lang w:eastAsia="zh-CN"/>
              </w:rPr>
              <w:t>RSTD</w:t>
            </w:r>
            <w:r w:rsidRPr="002A78AE">
              <w:t>_0</w:t>
            </w:r>
            <w:r>
              <w:t>00</w:t>
            </w:r>
            <w:r w:rsidRPr="002A78AE">
              <w:t>001</w:t>
            </w:r>
          </w:p>
        </w:tc>
        <w:tc>
          <w:tcPr>
            <w:tcW w:w="2949" w:type="dxa"/>
          </w:tcPr>
          <w:p w14:paraId="1DA822B4"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rPr>
                <w:lang w:eastAsia="zh-CN"/>
              </w:rPr>
              <w:t>RSTD</w:t>
            </w:r>
            <w:r w:rsidRPr="002A78AE">
              <w:t>_</w:t>
            </w:r>
            <w:r>
              <w:t>00</w:t>
            </w:r>
            <w:r w:rsidRPr="002A78AE">
              <w:t>0002</w:t>
            </w:r>
          </w:p>
        </w:tc>
        <w:tc>
          <w:tcPr>
            <w:tcW w:w="2949" w:type="dxa"/>
          </w:tcPr>
          <w:p w14:paraId="6E4B06AC" w14:textId="77777777" w:rsidR="00686804" w:rsidRPr="002A78AE" w:rsidRDefault="00686804" w:rsidP="00DA29A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rPr>
                <w:lang w:eastAsia="zh-CN"/>
              </w:rPr>
              <w:t>RSTD_</w:t>
            </w:r>
            <w:r>
              <w:rPr>
                <w:lang w:eastAsia="zh-CN"/>
              </w:rPr>
              <w:t>0</w:t>
            </w:r>
            <w:r w:rsidRPr="002A78AE">
              <w:rPr>
                <w:lang w:eastAsia="zh-CN"/>
              </w:rPr>
              <w:t>61564</w:t>
            </w:r>
          </w:p>
        </w:tc>
        <w:tc>
          <w:tcPr>
            <w:tcW w:w="2949" w:type="dxa"/>
          </w:tcPr>
          <w:p w14:paraId="47006C4C" w14:textId="77777777" w:rsidR="00686804" w:rsidRPr="002A78AE" w:rsidRDefault="00686804" w:rsidP="00DA29A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rPr>
                <w:lang w:eastAsia="zh-CN"/>
              </w:rPr>
              <w:t>RSTD_</w:t>
            </w:r>
            <w:r>
              <w:rPr>
                <w:lang w:eastAsia="zh-CN"/>
              </w:rPr>
              <w:t>0</w:t>
            </w:r>
            <w:r w:rsidRPr="002A78AE">
              <w:rPr>
                <w:lang w:eastAsia="zh-CN"/>
              </w:rPr>
              <w:t>61565</w:t>
            </w:r>
          </w:p>
        </w:tc>
        <w:tc>
          <w:tcPr>
            <w:tcW w:w="2949" w:type="dxa"/>
          </w:tcPr>
          <w:p w14:paraId="0FEADBA9"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rPr>
                <w:lang w:eastAsia="zh-CN"/>
              </w:rPr>
              <w:t>RSTD</w:t>
            </w:r>
            <w:r w:rsidRPr="002A78AE">
              <w:t>_00</w:t>
            </w:r>
            <w:r>
              <w:t>0</w:t>
            </w:r>
            <w:r w:rsidRPr="002A78AE">
              <w:t>00</w:t>
            </w:r>
          </w:p>
        </w:tc>
        <w:tc>
          <w:tcPr>
            <w:tcW w:w="2949" w:type="dxa"/>
          </w:tcPr>
          <w:p w14:paraId="205536B0" w14:textId="77777777" w:rsidR="00686804" w:rsidRPr="002A78AE" w:rsidRDefault="00686804" w:rsidP="00DA29A5">
            <w:pPr>
              <w:pStyle w:val="TAC"/>
            </w:pPr>
            <w:r w:rsidRPr="002A78AE">
              <w:rPr>
                <w:lang w:eastAsia="zh-CN"/>
              </w:rPr>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rPr>
                <w:lang w:eastAsia="zh-CN"/>
              </w:rPr>
              <w:t>RSTD</w:t>
            </w:r>
            <w:r w:rsidRPr="002A78AE">
              <w:t>_0</w:t>
            </w:r>
            <w:r>
              <w:t>0</w:t>
            </w:r>
            <w:r w:rsidRPr="002A78AE">
              <w:t>001</w:t>
            </w:r>
          </w:p>
        </w:tc>
        <w:tc>
          <w:tcPr>
            <w:tcW w:w="2949" w:type="dxa"/>
          </w:tcPr>
          <w:p w14:paraId="0AE38428"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rPr>
                <w:lang w:eastAsia="zh-CN"/>
              </w:rPr>
              <w:t>RSTD</w:t>
            </w:r>
            <w:r w:rsidRPr="002A78AE">
              <w:t>_</w:t>
            </w:r>
            <w:r>
              <w:t>0</w:t>
            </w:r>
            <w:r w:rsidRPr="002A78AE">
              <w:t>0002</w:t>
            </w:r>
          </w:p>
        </w:tc>
        <w:tc>
          <w:tcPr>
            <w:tcW w:w="2949" w:type="dxa"/>
          </w:tcPr>
          <w:p w14:paraId="2F593092" w14:textId="77777777" w:rsidR="00686804" w:rsidRPr="002A78AE" w:rsidRDefault="00686804" w:rsidP="00DA29A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rPr>
                <w:lang w:eastAsia="zh-CN"/>
              </w:rPr>
              <w:t>RSTD_30782</w:t>
            </w:r>
          </w:p>
        </w:tc>
        <w:tc>
          <w:tcPr>
            <w:tcW w:w="2949" w:type="dxa"/>
          </w:tcPr>
          <w:p w14:paraId="32B7FC21" w14:textId="77777777" w:rsidR="00686804" w:rsidRPr="002A78AE" w:rsidRDefault="00686804" w:rsidP="00DA29A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rPr>
                <w:lang w:eastAsia="zh-CN"/>
              </w:rPr>
              <w:t>RSTD_30783</w:t>
            </w:r>
          </w:p>
        </w:tc>
        <w:tc>
          <w:tcPr>
            <w:tcW w:w="2949" w:type="dxa"/>
          </w:tcPr>
          <w:p w14:paraId="77C380DB"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4"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4"/>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rPr>
                <w:lang w:eastAsia="zh-CN"/>
              </w:rPr>
              <w:t>DIFFRSTD</w:t>
            </w:r>
            <w:r w:rsidRPr="003264DB">
              <w:t>_0000</w:t>
            </w:r>
          </w:p>
        </w:tc>
        <w:tc>
          <w:tcPr>
            <w:tcW w:w="2512" w:type="dxa"/>
          </w:tcPr>
          <w:p w14:paraId="0ECF7D44"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rPr>
                <w:lang w:eastAsia="zh-CN"/>
              </w:rPr>
              <w:t>DIFFRSTD</w:t>
            </w:r>
            <w:r w:rsidRPr="003264DB">
              <w:t>_0001</w:t>
            </w:r>
          </w:p>
        </w:tc>
        <w:tc>
          <w:tcPr>
            <w:tcW w:w="2512" w:type="dxa"/>
          </w:tcPr>
          <w:p w14:paraId="0CEE33F4" w14:textId="77777777" w:rsidR="00686804" w:rsidRPr="003264DB" w:rsidRDefault="00686804" w:rsidP="00DA29A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rPr>
                <w:lang w:eastAsia="zh-CN"/>
              </w:rPr>
              <w:t>DIFFRSTD</w:t>
            </w:r>
            <w:r w:rsidRPr="003264DB">
              <w:t>_0002</w:t>
            </w:r>
          </w:p>
        </w:tc>
        <w:tc>
          <w:tcPr>
            <w:tcW w:w="2512" w:type="dxa"/>
          </w:tcPr>
          <w:p w14:paraId="7D7997DD"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rPr>
                <w:lang w:eastAsia="zh-CN"/>
              </w:rPr>
              <w:t>DIFFRSTD</w:t>
            </w:r>
            <w:r w:rsidRPr="003264DB">
              <w:t>_0000</w:t>
            </w:r>
          </w:p>
        </w:tc>
        <w:tc>
          <w:tcPr>
            <w:tcW w:w="2512" w:type="dxa"/>
          </w:tcPr>
          <w:p w14:paraId="1E5B616D"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rPr>
                <w:lang w:eastAsia="zh-CN"/>
              </w:rPr>
              <w:t>DIFFRSTD</w:t>
            </w:r>
            <w:r w:rsidRPr="003264DB">
              <w:t>_0001</w:t>
            </w:r>
          </w:p>
        </w:tc>
        <w:tc>
          <w:tcPr>
            <w:tcW w:w="2512" w:type="dxa"/>
          </w:tcPr>
          <w:p w14:paraId="40536C50"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rPr>
                <w:lang w:eastAsia="zh-CN"/>
              </w:rPr>
              <w:t>DIFFRSTD</w:t>
            </w:r>
            <w:r w:rsidRPr="003264DB">
              <w:t>_0002</w:t>
            </w:r>
          </w:p>
        </w:tc>
        <w:tc>
          <w:tcPr>
            <w:tcW w:w="2512" w:type="dxa"/>
          </w:tcPr>
          <w:p w14:paraId="7C0E3D0A"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rPr>
                <w:lang w:eastAsia="zh-CN"/>
              </w:rPr>
              <w:t>DIFFRSTD</w:t>
            </w:r>
            <w:r w:rsidRPr="003264DB">
              <w:t>_0000</w:t>
            </w:r>
          </w:p>
        </w:tc>
        <w:tc>
          <w:tcPr>
            <w:tcW w:w="2512" w:type="dxa"/>
          </w:tcPr>
          <w:p w14:paraId="5C98359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rPr>
                <w:lang w:eastAsia="zh-CN"/>
              </w:rPr>
              <w:t>DIFFRSTD</w:t>
            </w:r>
            <w:r w:rsidRPr="003264DB">
              <w:t>_0001</w:t>
            </w:r>
          </w:p>
        </w:tc>
        <w:tc>
          <w:tcPr>
            <w:tcW w:w="2512" w:type="dxa"/>
          </w:tcPr>
          <w:p w14:paraId="56495A0E"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rPr>
                <w:lang w:eastAsia="zh-CN"/>
              </w:rPr>
              <w:t>DIFFRSTD</w:t>
            </w:r>
            <w:r w:rsidRPr="003264DB">
              <w:t>_0002</w:t>
            </w:r>
          </w:p>
        </w:tc>
        <w:tc>
          <w:tcPr>
            <w:tcW w:w="2512" w:type="dxa"/>
          </w:tcPr>
          <w:p w14:paraId="2ABAED43"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rPr>
                <w:lang w:eastAsia="zh-CN"/>
              </w:rPr>
              <w:t>DIFFRSTD</w:t>
            </w:r>
            <w:r w:rsidRPr="003264DB">
              <w:t>_0000</w:t>
            </w:r>
          </w:p>
        </w:tc>
        <w:tc>
          <w:tcPr>
            <w:tcW w:w="2512" w:type="dxa"/>
          </w:tcPr>
          <w:p w14:paraId="13C00CE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rPr>
                <w:lang w:eastAsia="zh-CN"/>
              </w:rPr>
              <w:t>DIFFRSTD</w:t>
            </w:r>
            <w:r w:rsidRPr="003264DB">
              <w:t>_0001</w:t>
            </w:r>
          </w:p>
        </w:tc>
        <w:tc>
          <w:tcPr>
            <w:tcW w:w="2512" w:type="dxa"/>
          </w:tcPr>
          <w:p w14:paraId="7CF4BB9E"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rPr>
                <w:lang w:eastAsia="zh-CN"/>
              </w:rPr>
              <w:t>DIFFRSTD</w:t>
            </w:r>
            <w:r w:rsidRPr="003264DB">
              <w:t>_0002</w:t>
            </w:r>
          </w:p>
        </w:tc>
        <w:tc>
          <w:tcPr>
            <w:tcW w:w="2512" w:type="dxa"/>
          </w:tcPr>
          <w:p w14:paraId="4702DF3A"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rPr>
                <w:lang w:eastAsia="zh-CN"/>
              </w:rPr>
              <w:t>DIFFRSTD</w:t>
            </w:r>
            <w:r w:rsidRPr="003264DB">
              <w:t>_000</w:t>
            </w:r>
          </w:p>
        </w:tc>
        <w:tc>
          <w:tcPr>
            <w:tcW w:w="2512" w:type="dxa"/>
          </w:tcPr>
          <w:p w14:paraId="14BE3A27"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rPr>
                <w:lang w:eastAsia="zh-CN"/>
              </w:rPr>
              <w:t>DIFFRSTD</w:t>
            </w:r>
            <w:r w:rsidRPr="003264DB">
              <w:t>_001</w:t>
            </w:r>
          </w:p>
        </w:tc>
        <w:tc>
          <w:tcPr>
            <w:tcW w:w="2512" w:type="dxa"/>
          </w:tcPr>
          <w:p w14:paraId="3F1A943F"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rPr>
                <w:lang w:eastAsia="zh-CN"/>
              </w:rPr>
              <w:t>DIFFRSTD</w:t>
            </w:r>
            <w:r w:rsidRPr="003264DB">
              <w:t>_002</w:t>
            </w:r>
          </w:p>
        </w:tc>
        <w:tc>
          <w:tcPr>
            <w:tcW w:w="2512" w:type="dxa"/>
          </w:tcPr>
          <w:p w14:paraId="21DF5207"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rPr>
                <w:lang w:eastAsia="zh-CN"/>
              </w:rPr>
              <w:t>DIFFRSTD</w:t>
            </w:r>
            <w:r w:rsidRPr="003264DB">
              <w:t>_000</w:t>
            </w:r>
          </w:p>
        </w:tc>
        <w:tc>
          <w:tcPr>
            <w:tcW w:w="2512" w:type="dxa"/>
          </w:tcPr>
          <w:p w14:paraId="4A0E9DFE"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rPr>
                <w:lang w:eastAsia="zh-CN"/>
              </w:rPr>
              <w:t>DIFFRSTD</w:t>
            </w:r>
            <w:r w:rsidRPr="003264DB">
              <w:t>_001</w:t>
            </w:r>
          </w:p>
        </w:tc>
        <w:tc>
          <w:tcPr>
            <w:tcW w:w="2512" w:type="dxa"/>
          </w:tcPr>
          <w:p w14:paraId="3329FEC3"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rPr>
                <w:lang w:eastAsia="zh-CN"/>
              </w:rPr>
              <w:t>DIFFRSTD</w:t>
            </w:r>
            <w:r w:rsidRPr="003264DB">
              <w:t>_002</w:t>
            </w:r>
          </w:p>
        </w:tc>
        <w:tc>
          <w:tcPr>
            <w:tcW w:w="2512" w:type="dxa"/>
          </w:tcPr>
          <w:p w14:paraId="05B22C20" w14:textId="77777777" w:rsidR="00686804" w:rsidRPr="003264DB" w:rsidRDefault="00686804" w:rsidP="00DA29A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rPr>
                <w:lang w:eastAsia="zh-CN"/>
              </w:rP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rPr>
                <w:lang w:eastAsia="zh-CN"/>
              </w:rP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rPr>
                <w:lang w:eastAsia="zh-CN"/>
              </w:rP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rPr>
                <w:lang w:eastAsia="zh-CN"/>
              </w:rPr>
              <w:t>path</w:t>
            </w:r>
            <w:r w:rsidRPr="002A78AE">
              <w:rPr>
                <w:lang w:eastAsia="zh-CN"/>
              </w:rPr>
              <w:t>_</w:t>
            </w:r>
            <w:r>
              <w:rPr>
                <w:lang w:eastAsia="zh-CN"/>
              </w:rPr>
              <w:t>08175</w:t>
            </w:r>
          </w:p>
        </w:tc>
        <w:tc>
          <w:tcPr>
            <w:tcW w:w="2694" w:type="dxa"/>
          </w:tcPr>
          <w:p w14:paraId="507E457E" w14:textId="77777777" w:rsidR="00686804" w:rsidRPr="002A78AE" w:rsidRDefault="00686804"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rPr>
                <w:lang w:eastAsia="zh-CN"/>
              </w:rPr>
              <w:t>path</w:t>
            </w:r>
            <w:r w:rsidRPr="002A78AE">
              <w:rPr>
                <w:lang w:eastAsia="zh-CN"/>
              </w:rPr>
              <w:t>_</w:t>
            </w:r>
            <w:r>
              <w:rPr>
                <w:lang w:eastAsia="zh-CN"/>
              </w:rPr>
              <w:t>08176</w:t>
            </w:r>
          </w:p>
        </w:tc>
        <w:tc>
          <w:tcPr>
            <w:tcW w:w="2694" w:type="dxa"/>
          </w:tcPr>
          <w:p w14:paraId="4671EABD"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rPr>
                <w:lang w:eastAsia="zh-CN"/>
              </w:rP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rPr>
                <w:lang w:eastAsia="zh-CN"/>
              </w:rPr>
              <w:t>path</w:t>
            </w:r>
            <w:r w:rsidRPr="002A78AE">
              <w:t>_0001</w:t>
            </w:r>
          </w:p>
        </w:tc>
        <w:tc>
          <w:tcPr>
            <w:tcW w:w="2694" w:type="dxa"/>
          </w:tcPr>
          <w:p w14:paraId="4966BC63"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rPr>
                <w:lang w:eastAsia="zh-CN"/>
              </w:rPr>
              <w:t>path</w:t>
            </w:r>
            <w:r w:rsidRPr="002A78AE">
              <w:t>_0002</w:t>
            </w:r>
          </w:p>
        </w:tc>
        <w:tc>
          <w:tcPr>
            <w:tcW w:w="2694" w:type="dxa"/>
          </w:tcPr>
          <w:p w14:paraId="6A955F95" w14:textId="77777777" w:rsidR="00686804" w:rsidRPr="002A78AE" w:rsidRDefault="00686804"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rPr>
                <w:lang w:eastAsia="zh-CN"/>
              </w:rPr>
              <w:t>path</w:t>
            </w:r>
            <w:r w:rsidRPr="002A78AE">
              <w:rPr>
                <w:lang w:eastAsia="zh-CN"/>
              </w:rPr>
              <w:t>_4</w:t>
            </w:r>
            <w:r>
              <w:rPr>
                <w:lang w:eastAsia="zh-CN"/>
              </w:rPr>
              <w:t>088</w:t>
            </w:r>
          </w:p>
        </w:tc>
        <w:tc>
          <w:tcPr>
            <w:tcW w:w="2694" w:type="dxa"/>
          </w:tcPr>
          <w:p w14:paraId="2532B61B" w14:textId="77777777" w:rsidR="00686804" w:rsidRPr="002A78AE" w:rsidRDefault="00686804"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rPr>
                <w:lang w:eastAsia="zh-CN"/>
              </w:rP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rPr>
                <w:lang w:eastAsia="zh-CN"/>
              </w:rPr>
              <w:t xml:space="preserve"> &lt; </w:t>
            </w:r>
            <w:r>
              <w:rPr>
                <w:lang w:eastAsia="zh-CN"/>
              </w:rP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rPr>
                <w:lang w:eastAsia="zh-CN"/>
              </w:rPr>
              <w:t>path</w:t>
            </w:r>
            <w:r w:rsidRPr="002A78AE">
              <w:t>_0001</w:t>
            </w:r>
          </w:p>
        </w:tc>
        <w:tc>
          <w:tcPr>
            <w:tcW w:w="2694" w:type="dxa"/>
          </w:tcPr>
          <w:p w14:paraId="72F7B82E" w14:textId="77777777" w:rsidR="00686804" w:rsidRPr="002A78AE" w:rsidRDefault="00686804" w:rsidP="002F5786">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rPr>
                <w:lang w:eastAsia="zh-CN"/>
              </w:rPr>
              <w:t>path</w:t>
            </w:r>
            <w:r w:rsidRPr="002A78AE">
              <w:t>_0002</w:t>
            </w:r>
          </w:p>
        </w:tc>
        <w:tc>
          <w:tcPr>
            <w:tcW w:w="2694" w:type="dxa"/>
          </w:tcPr>
          <w:p w14:paraId="51F44035" w14:textId="77777777" w:rsidR="00686804" w:rsidRPr="002A78AE" w:rsidRDefault="00686804"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rPr>
                <w:lang w:eastAsia="zh-CN"/>
              </w:rPr>
              <w:t>path</w:t>
            </w:r>
            <w:r w:rsidRPr="002A78AE">
              <w:rPr>
                <w:lang w:eastAsia="zh-CN"/>
              </w:rPr>
              <w:t>_</w:t>
            </w:r>
            <w:r>
              <w:rPr>
                <w:lang w:eastAsia="zh-CN"/>
              </w:rPr>
              <w:t>2044</w:t>
            </w:r>
          </w:p>
        </w:tc>
        <w:tc>
          <w:tcPr>
            <w:tcW w:w="2694" w:type="dxa"/>
          </w:tcPr>
          <w:p w14:paraId="23B71031" w14:textId="77777777" w:rsidR="00686804" w:rsidRPr="002A78AE" w:rsidRDefault="00686804"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rPr>
                <w:lang w:eastAsia="zh-CN"/>
              </w:rP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rPr>
                <w:lang w:eastAsia="zh-CN"/>
              </w:rPr>
              <w:t xml:space="preserve"> &lt; </w:t>
            </w:r>
            <w:r>
              <w:rPr>
                <w:lang w:eastAsia="zh-CN"/>
              </w:rP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rPr>
                <w:lang w:eastAsia="zh-CN"/>
              </w:rPr>
              <w:t>path</w:t>
            </w:r>
            <w:r w:rsidRPr="002A78AE">
              <w:t>_0001</w:t>
            </w:r>
          </w:p>
        </w:tc>
        <w:tc>
          <w:tcPr>
            <w:tcW w:w="2694" w:type="dxa"/>
          </w:tcPr>
          <w:p w14:paraId="2166DA36" w14:textId="77777777" w:rsidR="00686804" w:rsidRPr="002A78AE" w:rsidRDefault="00686804" w:rsidP="002F5786">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rPr>
                <w:lang w:eastAsia="zh-CN"/>
              </w:rPr>
              <w:t>path</w:t>
            </w:r>
            <w:r w:rsidRPr="002A78AE">
              <w:t>_0002</w:t>
            </w:r>
          </w:p>
        </w:tc>
        <w:tc>
          <w:tcPr>
            <w:tcW w:w="2694" w:type="dxa"/>
          </w:tcPr>
          <w:p w14:paraId="613778CA" w14:textId="77777777" w:rsidR="00686804" w:rsidRPr="002A78AE" w:rsidRDefault="00686804"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rPr>
                <w:lang w:eastAsia="zh-CN"/>
              </w:rPr>
              <w:t>path</w:t>
            </w:r>
            <w:r w:rsidRPr="002A78AE">
              <w:rPr>
                <w:lang w:eastAsia="zh-CN"/>
              </w:rPr>
              <w:t>_</w:t>
            </w:r>
            <w:r>
              <w:rPr>
                <w:lang w:eastAsia="zh-CN"/>
              </w:rPr>
              <w:t>1022</w:t>
            </w:r>
          </w:p>
        </w:tc>
        <w:tc>
          <w:tcPr>
            <w:tcW w:w="2694" w:type="dxa"/>
          </w:tcPr>
          <w:p w14:paraId="3F56DA3E" w14:textId="77777777" w:rsidR="00686804" w:rsidRPr="002A78AE" w:rsidRDefault="00686804" w:rsidP="002F5786">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rPr>
                <w:lang w:eastAsia="zh-CN"/>
              </w:rP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rPr>
                <w:lang w:eastAsia="zh-CN"/>
              </w:rPr>
              <w:t xml:space="preserve"> &lt; </w:t>
            </w:r>
            <w:r>
              <w:rPr>
                <w:lang w:eastAsia="zh-CN"/>
              </w:rP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rPr>
                <w:lang w:eastAsia="zh-CN"/>
              </w:rPr>
              <w:t>path</w:t>
            </w:r>
            <w:r w:rsidRPr="002A78AE">
              <w:t>_0001</w:t>
            </w:r>
          </w:p>
        </w:tc>
        <w:tc>
          <w:tcPr>
            <w:tcW w:w="2694" w:type="dxa"/>
          </w:tcPr>
          <w:p w14:paraId="7D28E34C" w14:textId="77777777" w:rsidR="00686804" w:rsidRPr="002A78AE" w:rsidRDefault="00686804" w:rsidP="002F5786">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rPr>
                <w:lang w:eastAsia="zh-CN"/>
              </w:rPr>
              <w:t>path</w:t>
            </w:r>
            <w:r w:rsidRPr="002A78AE">
              <w:t>_0002</w:t>
            </w:r>
          </w:p>
        </w:tc>
        <w:tc>
          <w:tcPr>
            <w:tcW w:w="2694" w:type="dxa"/>
          </w:tcPr>
          <w:p w14:paraId="3F058AC5" w14:textId="77777777" w:rsidR="00686804" w:rsidRPr="002A78AE" w:rsidRDefault="00686804"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rPr>
                <w:lang w:eastAsia="zh-CN"/>
              </w:rPr>
              <w:t>path</w:t>
            </w:r>
            <w:r w:rsidRPr="002A78AE">
              <w:rPr>
                <w:lang w:eastAsia="zh-CN"/>
              </w:rPr>
              <w:t>_</w:t>
            </w:r>
            <w:r>
              <w:rPr>
                <w:lang w:eastAsia="zh-CN"/>
              </w:rPr>
              <w:t>511</w:t>
            </w:r>
          </w:p>
        </w:tc>
        <w:tc>
          <w:tcPr>
            <w:tcW w:w="2694" w:type="dxa"/>
          </w:tcPr>
          <w:p w14:paraId="0344638F" w14:textId="77777777" w:rsidR="00686804" w:rsidRPr="002A78AE" w:rsidRDefault="00686804"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rPr>
                <w:lang w:eastAsia="zh-CN"/>
              </w:rP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rPr>
                <w:lang w:eastAsia="zh-CN"/>
              </w:rPr>
              <w:t xml:space="preserve"> &lt; </w:t>
            </w:r>
            <w:r>
              <w:rPr>
                <w:lang w:eastAsia="zh-CN"/>
              </w:rP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rPr>
                <w:lang w:eastAsia="zh-CN"/>
              </w:rPr>
              <w:t>path</w:t>
            </w:r>
            <w:r w:rsidRPr="002A78AE">
              <w:t>_001</w:t>
            </w:r>
          </w:p>
        </w:tc>
        <w:tc>
          <w:tcPr>
            <w:tcW w:w="2694" w:type="dxa"/>
          </w:tcPr>
          <w:p w14:paraId="7AEE7BCE" w14:textId="77777777" w:rsidR="00686804" w:rsidRPr="002A78AE" w:rsidRDefault="00686804" w:rsidP="002F5786">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rPr>
                <w:lang w:eastAsia="zh-CN"/>
              </w:rPr>
              <w:t>path</w:t>
            </w:r>
            <w:r w:rsidRPr="002A78AE">
              <w:t>_002</w:t>
            </w:r>
          </w:p>
        </w:tc>
        <w:tc>
          <w:tcPr>
            <w:tcW w:w="2694" w:type="dxa"/>
          </w:tcPr>
          <w:p w14:paraId="2FB6EDE6" w14:textId="77777777" w:rsidR="00686804" w:rsidRPr="002A78AE" w:rsidRDefault="00686804"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rPr>
                <w:lang w:eastAsia="zh-CN"/>
              </w:rPr>
              <w:t>path</w:t>
            </w:r>
            <w:r w:rsidRPr="002A78AE">
              <w:rPr>
                <w:lang w:eastAsia="zh-CN"/>
              </w:rPr>
              <w:t>_</w:t>
            </w:r>
            <w:r>
              <w:rPr>
                <w:lang w:eastAsia="zh-CN"/>
              </w:rPr>
              <w:t>256</w:t>
            </w:r>
          </w:p>
        </w:tc>
        <w:tc>
          <w:tcPr>
            <w:tcW w:w="2694" w:type="dxa"/>
          </w:tcPr>
          <w:p w14:paraId="0A56E197" w14:textId="77777777" w:rsidR="00686804" w:rsidRPr="002A78AE" w:rsidRDefault="00686804"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3"/>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lang w:eastAsia="zh-CN"/>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3238BF97"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0469F" w:rsidRPr="000501F5" w14:paraId="676564C0"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61AD4B4" w14:textId="77777777" w:rsidR="00B0469F" w:rsidRPr="000501F5" w:rsidRDefault="00B0469F" w:rsidP="00F37389">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E5ED6DC" w14:textId="77777777" w:rsidR="00B0469F" w:rsidRPr="000501F5" w:rsidRDefault="00B0469F" w:rsidP="00F37389">
            <w:pPr>
              <w:pStyle w:val="TAH"/>
            </w:pPr>
            <w:r w:rsidRPr="000501F5">
              <w:t>Conditions</w:t>
            </w:r>
          </w:p>
        </w:tc>
      </w:tr>
      <w:tr w:rsidR="00B0469F" w:rsidRPr="000501F5" w14:paraId="2102C650"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37D707BF" w14:textId="77777777" w:rsidR="00B0469F" w:rsidRPr="000501F5" w:rsidRDefault="00B0469F" w:rsidP="00F37389">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4F50F6BD" w14:textId="77777777" w:rsidR="00B0469F" w:rsidRPr="000501F5" w:rsidRDefault="00B0469F" w:rsidP="00F37389">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0168E05" w14:textId="77777777" w:rsidR="00B0469F" w:rsidRPr="000501F5" w:rsidRDefault="00B0469F" w:rsidP="00F37389">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C533C18" w14:textId="77777777" w:rsidR="00B0469F" w:rsidRPr="000501F5" w:rsidRDefault="00B0469F" w:rsidP="00F37389">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0353C50" w14:textId="77777777" w:rsidR="00B0469F" w:rsidRPr="000501F5" w:rsidRDefault="00B0469F" w:rsidP="00F37389">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65578980" w14:textId="77777777" w:rsidR="00B0469F" w:rsidRPr="000501F5" w:rsidRDefault="00B0469F" w:rsidP="00F37389">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A42D56E" w14:textId="77777777" w:rsidR="00B0469F" w:rsidRPr="000501F5" w:rsidRDefault="00B0469F" w:rsidP="00F37389">
            <w:pPr>
              <w:pStyle w:val="TAH"/>
            </w:pPr>
            <w:r w:rsidRPr="000501F5">
              <w:t>Io</w:t>
            </w:r>
            <w:r w:rsidRPr="000501F5">
              <w:rPr>
                <w:vertAlign w:val="superscript"/>
                <w:lang w:eastAsia="zh-CN"/>
              </w:rPr>
              <w:t xml:space="preserve"> Note 7</w:t>
            </w:r>
            <w:r w:rsidRPr="000501F5">
              <w:t xml:space="preserve"> range</w:t>
            </w:r>
          </w:p>
        </w:tc>
      </w:tr>
      <w:tr w:rsidR="00B0469F" w:rsidRPr="000501F5" w14:paraId="5B64439C"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7EAD61" w14:textId="77777777" w:rsidR="00B0469F" w:rsidRPr="000501F5"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50CE0C33" w14:textId="77777777" w:rsidR="00B0469F" w:rsidRPr="000501F5"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0BB6CF95" w14:textId="77777777" w:rsidR="00B0469F" w:rsidRPr="000501F5"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7F464371" w14:textId="77777777" w:rsidR="00B0469F" w:rsidRPr="000501F5"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45964EB8" w14:textId="77777777" w:rsidR="00B0469F" w:rsidRPr="000501F5" w:rsidRDefault="00B0469F" w:rsidP="00F37389">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256CEAC" w14:textId="77777777" w:rsidR="00B0469F" w:rsidRPr="000501F5" w:rsidRDefault="00B0469F" w:rsidP="00F37389">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743708E" w14:textId="77777777" w:rsidR="00B0469F" w:rsidRPr="000501F5" w:rsidRDefault="00B0469F" w:rsidP="00F37389">
            <w:pPr>
              <w:pStyle w:val="TAH"/>
            </w:pPr>
            <w:r w:rsidRPr="000501F5">
              <w:t>Minimum</w:t>
            </w:r>
            <w:r w:rsidRPr="000501F5">
              <w:br/>
              <w:t xml:space="preserve">Io </w:t>
            </w:r>
            <w:r w:rsidRPr="000501F5">
              <w:rPr>
                <w:vertAlign w:val="superscript"/>
              </w:rPr>
              <w:t>Note 1</w:t>
            </w:r>
          </w:p>
          <w:p w14:paraId="0141C9C9" w14:textId="77777777" w:rsidR="00B0469F" w:rsidRPr="000501F5" w:rsidRDefault="00B0469F" w:rsidP="00F37389">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3E6E176" w14:textId="77777777" w:rsidR="00B0469F" w:rsidRPr="000501F5" w:rsidRDefault="00B0469F" w:rsidP="00F37389">
            <w:pPr>
              <w:pStyle w:val="TAH"/>
            </w:pPr>
            <w:r w:rsidRPr="000501F5">
              <w:t>Maximum</w:t>
            </w:r>
            <w:r w:rsidRPr="000501F5">
              <w:br/>
              <w:t>Io</w:t>
            </w:r>
          </w:p>
        </w:tc>
      </w:tr>
      <w:tr w:rsidR="00B0469F" w:rsidRPr="000501F5" w14:paraId="6B06A3BD"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0829183" w14:textId="77777777" w:rsidR="00B0469F" w:rsidRPr="000501F5" w:rsidRDefault="00B0469F" w:rsidP="00F37389">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C152044" w14:textId="77777777" w:rsidR="00B0469F" w:rsidRPr="000501F5" w:rsidRDefault="00B0469F" w:rsidP="00F37389">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8383BA" w14:textId="77777777" w:rsidR="00B0469F" w:rsidRPr="000501F5" w:rsidRDefault="00B0469F" w:rsidP="00F37389">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616B28" w14:textId="77777777" w:rsidR="00B0469F" w:rsidRPr="000501F5" w:rsidRDefault="00B0469F" w:rsidP="00F37389">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D58CFA5" w14:textId="77777777" w:rsidR="00B0469F" w:rsidRPr="000501F5" w:rsidRDefault="00B0469F" w:rsidP="00F37389">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322DF48" w14:textId="77777777" w:rsidR="00B0469F" w:rsidRPr="000501F5" w:rsidRDefault="00B0469F" w:rsidP="00F3738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BDCAE2F" w14:textId="77777777" w:rsidR="00B0469F" w:rsidRPr="000501F5" w:rsidRDefault="00B0469F" w:rsidP="00F37389">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C1349E4" w14:textId="77777777" w:rsidR="00B0469F" w:rsidRPr="000501F5" w:rsidRDefault="00B0469F" w:rsidP="00F37389">
            <w:pPr>
              <w:pStyle w:val="TAH"/>
            </w:pPr>
            <w:r w:rsidRPr="000501F5">
              <w:t>dBm/BW</w:t>
            </w:r>
            <w:r w:rsidRPr="000501F5">
              <w:rPr>
                <w:vertAlign w:val="subscript"/>
              </w:rPr>
              <w:t>Channel</w:t>
            </w:r>
          </w:p>
        </w:tc>
      </w:tr>
      <w:tr w:rsidR="00B0469F" w:rsidRPr="000501F5" w14:paraId="6E401D82"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8C489C9" w14:textId="77777777" w:rsidR="00B0469F" w:rsidRPr="000501F5"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26E6D53D" w14:textId="77777777" w:rsidR="00B0469F" w:rsidRPr="000501F5"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008F4A53" w14:textId="77777777" w:rsidR="00B0469F" w:rsidRPr="000501F5"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422F85E" w14:textId="77777777" w:rsidR="00B0469F" w:rsidRPr="000501F5"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1C9EFA0E" w14:textId="77777777" w:rsidR="00B0469F" w:rsidRPr="000501F5" w:rsidRDefault="00B0469F" w:rsidP="00F37389">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19EBAA24" w14:textId="77777777" w:rsidR="00B0469F" w:rsidRPr="000501F5" w:rsidRDefault="00B0469F" w:rsidP="00F37389">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00EAE802" w14:textId="77777777" w:rsidR="00B0469F" w:rsidRPr="000501F5" w:rsidRDefault="00B0469F" w:rsidP="00F37389">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ED3440B" w14:textId="77777777" w:rsidR="00B0469F" w:rsidRPr="000501F5" w:rsidRDefault="00B0469F" w:rsidP="00F37389">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9E63BBE" w14:textId="77777777" w:rsidR="00B0469F" w:rsidRPr="000501F5" w:rsidRDefault="00B0469F" w:rsidP="00F37389">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08EB846" w14:textId="77777777" w:rsidR="00B0469F" w:rsidRPr="000501F5" w:rsidRDefault="00B0469F" w:rsidP="00F37389">
            <w:pPr>
              <w:pStyle w:val="TAH"/>
            </w:pPr>
          </w:p>
        </w:tc>
      </w:tr>
      <w:tr w:rsidR="0072518D" w:rsidRPr="000501F5" w14:paraId="3605BB9B" w14:textId="77777777" w:rsidTr="00C1788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B8FA64" w14:textId="7CB92DAB" w:rsidR="0072518D" w:rsidRPr="000501F5" w:rsidRDefault="0072518D" w:rsidP="0072518D">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F6A9309" w14:textId="3077704E" w:rsidR="0072518D" w:rsidRPr="000501F5" w:rsidRDefault="0072518D" w:rsidP="0072518D">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97AFC3" w14:textId="77777777" w:rsidR="0072518D" w:rsidRPr="00387C4B" w:rsidRDefault="0072518D" w:rsidP="0072518D">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43EB078" w14:textId="77777777" w:rsidR="0072518D" w:rsidRPr="000501F5" w:rsidRDefault="0072518D" w:rsidP="0072518D">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404C343" w14:textId="77777777" w:rsidR="0072518D" w:rsidRPr="000501F5" w:rsidRDefault="0072518D" w:rsidP="0072518D">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5C3A8BF" w14:textId="77777777" w:rsidR="0072518D" w:rsidRPr="000501F5" w:rsidRDefault="0072518D" w:rsidP="0072518D">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E2D8533" w14:textId="77777777" w:rsidR="0072518D" w:rsidRPr="000501F5" w:rsidRDefault="0072518D" w:rsidP="0072518D">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5BB8E4" w14:textId="77777777" w:rsidR="0072518D" w:rsidRPr="000501F5" w:rsidRDefault="0072518D" w:rsidP="0072518D">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D0C19F" w14:textId="77777777" w:rsidR="0072518D" w:rsidRPr="000501F5" w:rsidRDefault="0072518D" w:rsidP="0072518D">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3A0AC7B" w14:textId="77777777" w:rsidR="0072518D" w:rsidRPr="000501F5" w:rsidRDefault="0072518D" w:rsidP="0072518D">
            <w:pPr>
              <w:pStyle w:val="TAC"/>
            </w:pPr>
            <w:r w:rsidRPr="000501F5">
              <w:t>-50</w:t>
            </w:r>
          </w:p>
        </w:tc>
      </w:tr>
      <w:tr w:rsidR="0072518D" w:rsidRPr="000501F5" w14:paraId="08DAECE4" w14:textId="77777777" w:rsidTr="00C17887">
        <w:trPr>
          <w:jc w:val="center"/>
        </w:trPr>
        <w:tc>
          <w:tcPr>
            <w:tcW w:w="965" w:type="dxa"/>
            <w:vMerge/>
            <w:tcBorders>
              <w:left w:val="single" w:sz="4" w:space="0" w:color="auto"/>
              <w:right w:val="single" w:sz="6" w:space="0" w:color="auto"/>
            </w:tcBorders>
            <w:shd w:val="clear" w:color="auto" w:fill="auto"/>
            <w:vAlign w:val="center"/>
          </w:tcPr>
          <w:p w14:paraId="14FB09B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DB18F18"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FCB7A17"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5C178D42"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0E931311"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4F30D8" w14:textId="77777777" w:rsidR="0072518D" w:rsidRPr="000501F5" w:rsidRDefault="0072518D" w:rsidP="0072518D">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81194C0" w14:textId="77777777" w:rsidR="0072518D" w:rsidRPr="000501F5" w:rsidRDefault="0072518D" w:rsidP="0072518D">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847221" w14:textId="77777777" w:rsidR="0072518D" w:rsidRPr="000501F5" w:rsidRDefault="0072518D" w:rsidP="0072518D">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B1070" w14:textId="77777777" w:rsidR="0072518D" w:rsidRPr="000501F5" w:rsidRDefault="0072518D" w:rsidP="0072518D">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3A527839" w14:textId="77777777" w:rsidR="0072518D" w:rsidRPr="000501F5" w:rsidRDefault="0072518D" w:rsidP="0072518D">
            <w:pPr>
              <w:pStyle w:val="TAC"/>
            </w:pPr>
            <w:r w:rsidRPr="000501F5">
              <w:rPr>
                <w:lang w:eastAsia="ja-JP"/>
              </w:rPr>
              <w:t>-50</w:t>
            </w:r>
          </w:p>
        </w:tc>
      </w:tr>
      <w:tr w:rsidR="0072518D" w:rsidRPr="000501F5" w14:paraId="688B5446" w14:textId="77777777" w:rsidTr="00C17887">
        <w:trPr>
          <w:jc w:val="center"/>
        </w:trPr>
        <w:tc>
          <w:tcPr>
            <w:tcW w:w="965" w:type="dxa"/>
            <w:vMerge/>
            <w:tcBorders>
              <w:left w:val="single" w:sz="4" w:space="0" w:color="auto"/>
              <w:right w:val="single" w:sz="6" w:space="0" w:color="auto"/>
            </w:tcBorders>
            <w:shd w:val="clear" w:color="auto" w:fill="auto"/>
            <w:vAlign w:val="center"/>
          </w:tcPr>
          <w:p w14:paraId="51BE938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72FBFA6"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DD80FF5"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4E8FCE1"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7939F32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3291A3" w14:textId="77777777" w:rsidR="0072518D" w:rsidRPr="000501F5" w:rsidRDefault="0072518D" w:rsidP="0072518D">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209EBF7" w14:textId="77777777" w:rsidR="0072518D" w:rsidRPr="000501F5" w:rsidRDefault="0072518D" w:rsidP="0072518D">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AE1CBA" w14:textId="77777777" w:rsidR="0072518D" w:rsidRPr="000501F5" w:rsidRDefault="0072518D" w:rsidP="0072518D">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F90D5AD" w14:textId="77777777" w:rsidR="0072518D" w:rsidRPr="000501F5" w:rsidRDefault="0072518D" w:rsidP="0072518D">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26219F9" w14:textId="77777777" w:rsidR="0072518D" w:rsidRPr="000501F5" w:rsidRDefault="0072518D" w:rsidP="0072518D">
            <w:pPr>
              <w:pStyle w:val="TAC"/>
            </w:pPr>
            <w:r w:rsidRPr="000501F5">
              <w:t>-50</w:t>
            </w:r>
          </w:p>
        </w:tc>
      </w:tr>
      <w:tr w:rsidR="0072518D" w:rsidRPr="000501F5" w14:paraId="280C0DC4" w14:textId="77777777" w:rsidTr="00C17887">
        <w:trPr>
          <w:jc w:val="center"/>
        </w:trPr>
        <w:tc>
          <w:tcPr>
            <w:tcW w:w="965" w:type="dxa"/>
            <w:vMerge/>
            <w:tcBorders>
              <w:left w:val="single" w:sz="4" w:space="0" w:color="auto"/>
              <w:right w:val="single" w:sz="6" w:space="0" w:color="auto"/>
            </w:tcBorders>
            <w:shd w:val="clear" w:color="auto" w:fill="auto"/>
            <w:vAlign w:val="center"/>
          </w:tcPr>
          <w:p w14:paraId="442CF412"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9C2C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017490DD"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6FE61F10"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A428C2B"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6082D75" w14:textId="77777777" w:rsidR="0072518D" w:rsidRPr="000501F5" w:rsidRDefault="0072518D" w:rsidP="0072518D">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2C4A131" w14:textId="77777777" w:rsidR="0072518D" w:rsidRPr="000501F5" w:rsidRDefault="0072518D" w:rsidP="0072518D">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68BDC6" w14:textId="77777777" w:rsidR="0072518D" w:rsidRPr="000501F5" w:rsidRDefault="0072518D" w:rsidP="0072518D">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454120" w14:textId="77777777" w:rsidR="0072518D" w:rsidRPr="000501F5" w:rsidRDefault="0072518D" w:rsidP="0072518D">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30E04D8E" w14:textId="77777777" w:rsidR="0072518D" w:rsidRPr="000501F5" w:rsidRDefault="0072518D" w:rsidP="0072518D">
            <w:pPr>
              <w:pStyle w:val="TAC"/>
            </w:pPr>
            <w:r w:rsidRPr="000501F5">
              <w:t>-50</w:t>
            </w:r>
          </w:p>
        </w:tc>
      </w:tr>
      <w:tr w:rsidR="0072518D" w:rsidRPr="000501F5" w14:paraId="499BD16B" w14:textId="77777777" w:rsidTr="00C17887">
        <w:trPr>
          <w:jc w:val="center"/>
        </w:trPr>
        <w:tc>
          <w:tcPr>
            <w:tcW w:w="965" w:type="dxa"/>
            <w:vMerge/>
            <w:tcBorders>
              <w:left w:val="single" w:sz="4" w:space="0" w:color="auto"/>
              <w:right w:val="single" w:sz="6" w:space="0" w:color="auto"/>
            </w:tcBorders>
            <w:shd w:val="clear" w:color="auto" w:fill="auto"/>
            <w:vAlign w:val="center"/>
          </w:tcPr>
          <w:p w14:paraId="7178CF1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2AEDD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4984F576"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CC98F54"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2B8C4CB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6852CA" w14:textId="77777777" w:rsidR="0072518D" w:rsidRPr="000501F5" w:rsidRDefault="0072518D" w:rsidP="0072518D">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D3CD357" w14:textId="77777777" w:rsidR="0072518D" w:rsidRPr="000501F5" w:rsidRDefault="0072518D" w:rsidP="0072518D">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84A725" w14:textId="77777777" w:rsidR="0072518D" w:rsidRPr="000501F5" w:rsidRDefault="0072518D" w:rsidP="0072518D">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0CF7B3" w14:textId="77777777" w:rsidR="0072518D" w:rsidRPr="000501F5" w:rsidRDefault="0072518D" w:rsidP="0072518D">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1879640" w14:textId="77777777" w:rsidR="0072518D" w:rsidRPr="000501F5" w:rsidRDefault="0072518D" w:rsidP="0072518D">
            <w:pPr>
              <w:pStyle w:val="TAC"/>
            </w:pPr>
            <w:r w:rsidRPr="000501F5">
              <w:t>-50</w:t>
            </w:r>
          </w:p>
        </w:tc>
      </w:tr>
      <w:tr w:rsidR="0072518D" w:rsidRPr="000501F5" w14:paraId="20CAA966" w14:textId="77777777" w:rsidTr="00C17887">
        <w:trPr>
          <w:jc w:val="center"/>
        </w:trPr>
        <w:tc>
          <w:tcPr>
            <w:tcW w:w="965" w:type="dxa"/>
            <w:vMerge/>
            <w:tcBorders>
              <w:left w:val="single" w:sz="4" w:space="0" w:color="auto"/>
              <w:right w:val="single" w:sz="6" w:space="0" w:color="auto"/>
            </w:tcBorders>
            <w:shd w:val="clear" w:color="auto" w:fill="auto"/>
            <w:vAlign w:val="center"/>
          </w:tcPr>
          <w:p w14:paraId="79BDCA3D"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047FB3"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4A39B1E"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3382A45E"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35E880A7"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39C6857" w14:textId="77777777" w:rsidR="0072518D" w:rsidRPr="000501F5" w:rsidRDefault="0072518D" w:rsidP="0072518D">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125B8F59" w14:textId="77777777" w:rsidR="0072518D" w:rsidRPr="000501F5" w:rsidRDefault="0072518D" w:rsidP="0072518D">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971695" w14:textId="77777777" w:rsidR="0072518D" w:rsidRPr="000501F5" w:rsidRDefault="0072518D" w:rsidP="0072518D">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4A3663" w14:textId="77777777" w:rsidR="0072518D" w:rsidRPr="000501F5" w:rsidRDefault="0072518D" w:rsidP="0072518D">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221528CB" w14:textId="77777777" w:rsidR="0072518D" w:rsidRPr="000501F5" w:rsidRDefault="0072518D" w:rsidP="0072518D">
            <w:pPr>
              <w:pStyle w:val="TAC"/>
            </w:pPr>
            <w:r w:rsidRPr="000501F5">
              <w:t>-50</w:t>
            </w:r>
          </w:p>
        </w:tc>
      </w:tr>
      <w:tr w:rsidR="00675E01" w:rsidRPr="000501F5" w14:paraId="1D761FCB" w14:textId="77777777" w:rsidTr="001E269D">
        <w:trPr>
          <w:jc w:val="center"/>
        </w:trPr>
        <w:tc>
          <w:tcPr>
            <w:tcW w:w="965" w:type="dxa"/>
            <w:vMerge/>
            <w:tcBorders>
              <w:left w:val="single" w:sz="4" w:space="0" w:color="auto"/>
              <w:right w:val="single" w:sz="6" w:space="0" w:color="auto"/>
            </w:tcBorders>
            <w:shd w:val="clear" w:color="auto" w:fill="auto"/>
            <w:vAlign w:val="center"/>
          </w:tcPr>
          <w:p w14:paraId="19D163A2"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0E7EC76"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C671D98"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AE728F0"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11A350F"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572714B" w14:textId="4D7DF3D0" w:rsidR="00675E01" w:rsidRPr="000501F5" w:rsidRDefault="00675E01" w:rsidP="00675E01">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984" w:type="dxa"/>
            <w:tcBorders>
              <w:top w:val="single" w:sz="6" w:space="0" w:color="auto"/>
              <w:left w:val="single" w:sz="6" w:space="0" w:color="auto"/>
              <w:bottom w:val="single" w:sz="6" w:space="0" w:color="auto"/>
              <w:right w:val="single" w:sz="6" w:space="0" w:color="auto"/>
            </w:tcBorders>
          </w:tcPr>
          <w:p w14:paraId="527112DA" w14:textId="2353E667" w:rsidR="00675E01" w:rsidRPr="000501F5"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6ED0F68" w14:textId="77777777" w:rsidR="00675E01" w:rsidRPr="000501F5" w:rsidRDefault="00675E01" w:rsidP="00675E01">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74FD4B" w14:textId="77777777" w:rsidR="00675E01" w:rsidRPr="000501F5" w:rsidRDefault="00675E01" w:rsidP="00675E01">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26261165" w14:textId="77777777" w:rsidR="00675E01" w:rsidRPr="000501F5" w:rsidRDefault="00675E01" w:rsidP="00675E01">
            <w:pPr>
              <w:pStyle w:val="TAC"/>
            </w:pPr>
            <w:r w:rsidRPr="000501F5">
              <w:t>-50</w:t>
            </w:r>
          </w:p>
        </w:tc>
      </w:tr>
      <w:tr w:rsidR="00675E01" w:rsidRPr="000501F5" w14:paraId="2B501F05" w14:textId="77777777" w:rsidTr="001E269D">
        <w:trPr>
          <w:jc w:val="center"/>
        </w:trPr>
        <w:tc>
          <w:tcPr>
            <w:tcW w:w="965" w:type="dxa"/>
            <w:vMerge/>
            <w:tcBorders>
              <w:left w:val="single" w:sz="4" w:space="0" w:color="auto"/>
              <w:right w:val="single" w:sz="6" w:space="0" w:color="auto"/>
            </w:tcBorders>
            <w:shd w:val="clear" w:color="auto" w:fill="auto"/>
            <w:vAlign w:val="center"/>
          </w:tcPr>
          <w:p w14:paraId="57AE68E4"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FACADE"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84590E6"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FD490C3"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8C24E12"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013A0274" w14:textId="6D4E62C0" w:rsidR="00675E01" w:rsidRPr="000501F5" w:rsidRDefault="00675E01" w:rsidP="00675E01">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297CBD8F" w14:textId="7BA92393" w:rsidR="00675E01" w:rsidRPr="000501F5"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80F13D" w14:textId="77777777" w:rsidR="00675E01" w:rsidRPr="000501F5" w:rsidRDefault="00675E01" w:rsidP="00675E01">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B391C8" w14:textId="77777777" w:rsidR="00675E01" w:rsidRPr="000501F5" w:rsidRDefault="00675E01" w:rsidP="00675E01">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15EC74F9" w14:textId="77777777" w:rsidR="00675E01" w:rsidRPr="000501F5" w:rsidRDefault="00675E01" w:rsidP="00675E01">
            <w:pPr>
              <w:pStyle w:val="TAC"/>
            </w:pPr>
            <w:r w:rsidRPr="000501F5">
              <w:t>-50</w:t>
            </w:r>
          </w:p>
        </w:tc>
      </w:tr>
      <w:tr w:rsidR="0033578E" w:rsidRPr="000501F5" w14:paraId="144C451A" w14:textId="77777777" w:rsidTr="000001B5">
        <w:trPr>
          <w:jc w:val="center"/>
        </w:trPr>
        <w:tc>
          <w:tcPr>
            <w:tcW w:w="965" w:type="dxa"/>
            <w:vMerge/>
            <w:tcBorders>
              <w:top w:val="single" w:sz="6" w:space="0" w:color="auto"/>
              <w:left w:val="single" w:sz="6" w:space="0" w:color="auto"/>
              <w:bottom w:val="single" w:sz="6" w:space="0" w:color="auto"/>
              <w:right w:val="single" w:sz="6" w:space="0" w:color="auto"/>
            </w:tcBorders>
            <w:vAlign w:val="center"/>
          </w:tcPr>
          <w:p w14:paraId="6109D9A9" w14:textId="77777777" w:rsidR="0033578E" w:rsidRPr="000501F5" w:rsidRDefault="0033578E" w:rsidP="0033578E">
            <w:pPr>
              <w:pStyle w:val="TAC"/>
            </w:pPr>
          </w:p>
        </w:tc>
        <w:tc>
          <w:tcPr>
            <w:tcW w:w="965" w:type="dxa"/>
            <w:vMerge/>
            <w:tcBorders>
              <w:top w:val="single" w:sz="6" w:space="0" w:color="auto"/>
              <w:left w:val="single" w:sz="6" w:space="0" w:color="auto"/>
              <w:bottom w:val="single" w:sz="6" w:space="0" w:color="auto"/>
              <w:right w:val="single" w:sz="6" w:space="0" w:color="auto"/>
            </w:tcBorders>
          </w:tcPr>
          <w:p w14:paraId="51F01FC1" w14:textId="77777777" w:rsidR="0033578E" w:rsidRPr="000501F5" w:rsidRDefault="0033578E" w:rsidP="0033578E">
            <w:pPr>
              <w:pStyle w:val="TAC"/>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03FF1685" w14:textId="77777777" w:rsidR="0033578E" w:rsidRPr="000501F5" w:rsidRDefault="0033578E" w:rsidP="0033578E">
            <w:pPr>
              <w:pStyle w:val="TAC"/>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6C0F92E7" w14:textId="77777777" w:rsidR="0033578E" w:rsidRPr="000501F5" w:rsidRDefault="0033578E" w:rsidP="0033578E">
            <w:pPr>
              <w:pStyle w:val="TAC"/>
            </w:pPr>
          </w:p>
        </w:tc>
        <w:tc>
          <w:tcPr>
            <w:tcW w:w="1178" w:type="dxa"/>
            <w:vMerge/>
            <w:tcBorders>
              <w:top w:val="single" w:sz="6" w:space="0" w:color="auto"/>
              <w:left w:val="single" w:sz="6" w:space="0" w:color="auto"/>
              <w:bottom w:val="single" w:sz="6" w:space="0" w:color="auto"/>
              <w:right w:val="single" w:sz="4" w:space="0" w:color="auto"/>
            </w:tcBorders>
            <w:vAlign w:val="center"/>
          </w:tcPr>
          <w:p w14:paraId="2C8396AA" w14:textId="77777777" w:rsidR="0033578E" w:rsidRPr="000501F5" w:rsidRDefault="0033578E" w:rsidP="0033578E">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F37BD37" w14:textId="3A1B1D74" w:rsidR="0033578E" w:rsidRDefault="0033578E" w:rsidP="0033578E">
            <w:pPr>
              <w:pStyle w:val="TAC"/>
              <w:rPr>
                <w:lang w:val="sv-SE"/>
              </w:rPr>
            </w:pPr>
            <w:r>
              <w:rPr>
                <w:lang w:eastAsia="zh-CN"/>
              </w:rPr>
              <w:t>NR</w:t>
            </w:r>
            <w:r>
              <w:t>_</w:t>
            </w:r>
            <w:r>
              <w:rPr>
                <w:lang w:eastAsia="zh-CN"/>
              </w:rPr>
              <w:t>FDD_FR1_</w:t>
            </w:r>
            <w:r>
              <w:rPr>
                <w:rFonts w:hint="eastAsia"/>
                <w:lang w:val="en-US" w:eastAsia="zh-CN"/>
              </w:rPr>
              <w:t>N</w:t>
            </w:r>
          </w:p>
        </w:tc>
        <w:tc>
          <w:tcPr>
            <w:tcW w:w="984" w:type="dxa"/>
            <w:tcBorders>
              <w:top w:val="single" w:sz="6" w:space="0" w:color="auto"/>
              <w:left w:val="single" w:sz="6" w:space="0" w:color="auto"/>
              <w:bottom w:val="single" w:sz="6" w:space="0" w:color="auto"/>
              <w:right w:val="single" w:sz="6" w:space="0" w:color="auto"/>
            </w:tcBorders>
          </w:tcPr>
          <w:p w14:paraId="2862CF6F" w14:textId="3D45B313" w:rsidR="0033578E" w:rsidRDefault="0033578E" w:rsidP="0033578E">
            <w:pPr>
              <w:pStyle w:val="TAC"/>
            </w:pPr>
            <w:r>
              <w:rPr>
                <w:rFonts w:eastAsia="SimSun"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BC90BD" w14:textId="35F3B8C5" w:rsidR="0033578E" w:rsidRPr="000501F5" w:rsidRDefault="0033578E" w:rsidP="0033578E">
            <w:pPr>
              <w:pStyle w:val="TAC"/>
            </w:pPr>
            <w:r>
              <w:rPr>
                <w:rFonts w:eastAsia="SimSun"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09A46F" w14:textId="62042160" w:rsidR="0033578E" w:rsidRPr="000501F5" w:rsidRDefault="0033578E" w:rsidP="0033578E">
            <w:pPr>
              <w:pStyle w:val="TAC"/>
            </w:pPr>
            <w:r>
              <w:rPr>
                <w:rFonts w:eastAsia="SimSun"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0EF6273F" w14:textId="53814879" w:rsidR="0033578E" w:rsidRPr="000501F5" w:rsidRDefault="0033578E" w:rsidP="0033578E">
            <w:pPr>
              <w:pStyle w:val="TAC"/>
            </w:pPr>
            <w:r>
              <w:rPr>
                <w:rFonts w:eastAsia="SimSun" w:hint="eastAsia"/>
                <w:lang w:val="en-US" w:eastAsia="zh-CN"/>
              </w:rPr>
              <w:t>-50</w:t>
            </w:r>
          </w:p>
        </w:tc>
      </w:tr>
      <w:tr w:rsidR="0072518D" w:rsidRPr="000501F5" w14:paraId="7E0CD34F" w14:textId="77777777" w:rsidTr="00C17887">
        <w:trPr>
          <w:jc w:val="center"/>
        </w:trPr>
        <w:tc>
          <w:tcPr>
            <w:tcW w:w="965" w:type="dxa"/>
            <w:vMerge/>
            <w:tcBorders>
              <w:left w:val="single" w:sz="4" w:space="0" w:color="auto"/>
              <w:right w:val="single" w:sz="6" w:space="0" w:color="auto"/>
            </w:tcBorders>
            <w:shd w:val="clear" w:color="auto" w:fill="auto"/>
            <w:vAlign w:val="center"/>
          </w:tcPr>
          <w:p w14:paraId="3BC2BCE3"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D5218A" w14:textId="77777777" w:rsidR="0072518D" w:rsidRPr="000501F5" w:rsidRDefault="0072518D" w:rsidP="0072518D">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3747323" w14:textId="77777777" w:rsidR="0072518D" w:rsidRPr="000501F5" w:rsidRDefault="0072518D" w:rsidP="0072518D">
            <w:pPr>
              <w:pStyle w:val="TAC"/>
              <w:rPr>
                <w:lang w:val="sv-SE"/>
              </w:rPr>
            </w:pPr>
          </w:p>
        </w:tc>
        <w:tc>
          <w:tcPr>
            <w:tcW w:w="1140" w:type="dxa"/>
            <w:vMerge/>
            <w:tcBorders>
              <w:left w:val="single" w:sz="6" w:space="0" w:color="auto"/>
              <w:right w:val="single" w:sz="6" w:space="0" w:color="auto"/>
            </w:tcBorders>
            <w:shd w:val="clear" w:color="auto" w:fill="auto"/>
            <w:vAlign w:val="center"/>
          </w:tcPr>
          <w:p w14:paraId="0571F4EA" w14:textId="77777777" w:rsidR="0072518D" w:rsidRPr="000501F5" w:rsidRDefault="0072518D" w:rsidP="0072518D">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7FCD5765"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9ECC36" w14:textId="77777777" w:rsidR="0072518D" w:rsidRPr="000501F5" w:rsidRDefault="0072518D" w:rsidP="0072518D">
            <w:pPr>
              <w:pStyle w:val="TAC"/>
              <w:rPr>
                <w:lang w:eastAsia="zh-CN"/>
              </w:rPr>
            </w:pPr>
            <w:r w:rsidRPr="000501F5">
              <w:t>Note 4</w:t>
            </w:r>
          </w:p>
        </w:tc>
      </w:tr>
      <w:tr w:rsidR="0072518D" w:rsidRPr="000501F5" w14:paraId="3F901CA3" w14:textId="77777777" w:rsidTr="00C1788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137788"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EDD83BB" w14:textId="77777777" w:rsidR="0072518D" w:rsidRPr="000501F5" w:rsidRDefault="0072518D" w:rsidP="0072518D">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3138948" w14:textId="77777777" w:rsidR="0072518D" w:rsidRPr="000501F5" w:rsidRDefault="0072518D" w:rsidP="0072518D">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6F865BCE" w14:textId="77777777" w:rsidR="0072518D" w:rsidRPr="000501F5" w:rsidRDefault="0072518D" w:rsidP="0072518D">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107CE713"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B9737C" w14:textId="77777777" w:rsidR="0072518D" w:rsidRPr="000501F5" w:rsidRDefault="0072518D" w:rsidP="0072518D">
            <w:pPr>
              <w:pStyle w:val="TAC"/>
              <w:rPr>
                <w:lang w:eastAsia="zh-CN"/>
              </w:rPr>
            </w:pPr>
            <w:r w:rsidRPr="000501F5">
              <w:t>Note 4</w:t>
            </w:r>
          </w:p>
        </w:tc>
      </w:tr>
      <w:tr w:rsidR="0072518D" w:rsidRPr="000501F5" w14:paraId="6ACFD6B8"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A762B9" w14:textId="68D829D5" w:rsidR="0072518D" w:rsidRPr="000501F5" w:rsidRDefault="0072518D" w:rsidP="0072518D">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2E830DF4" w14:textId="3F0E013A" w:rsidR="0072518D" w:rsidRPr="000501F5" w:rsidRDefault="0072518D" w:rsidP="0072518D">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4BB0CB3" w14:textId="77777777" w:rsidR="0072518D" w:rsidRPr="000501F5" w:rsidRDefault="0072518D" w:rsidP="0072518D">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6E31EAC" w14:textId="77777777" w:rsidR="0072518D" w:rsidRPr="000501F5" w:rsidRDefault="0072518D" w:rsidP="0072518D">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21C78D7"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54871A" w14:textId="77777777" w:rsidR="0072518D" w:rsidRPr="000501F5" w:rsidRDefault="0072518D" w:rsidP="0072518D">
            <w:pPr>
              <w:pStyle w:val="TAC"/>
            </w:pPr>
            <w:r w:rsidRPr="000501F5">
              <w:t>Note 4</w:t>
            </w:r>
          </w:p>
        </w:tc>
      </w:tr>
      <w:tr w:rsidR="0072518D" w:rsidRPr="000501F5" w14:paraId="44AB1C6C"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26D4EB9" w14:textId="230EE46B" w:rsidR="0072518D" w:rsidRPr="000501F5" w:rsidRDefault="0072518D" w:rsidP="0072518D">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7671EF0A" w14:textId="0702B467" w:rsidR="0072518D" w:rsidRPr="000501F5" w:rsidRDefault="0072518D" w:rsidP="0072518D">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0BEC38B0"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0477AB4" w14:textId="77777777" w:rsidR="0072518D" w:rsidRPr="000501F5" w:rsidRDefault="0072518D" w:rsidP="0072518D">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13AF8CC"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6786CC" w14:textId="77777777" w:rsidR="0072518D" w:rsidRPr="000501F5" w:rsidRDefault="0072518D" w:rsidP="0072518D">
            <w:pPr>
              <w:pStyle w:val="TAC"/>
            </w:pPr>
            <w:r w:rsidRPr="000501F5">
              <w:t>Note 4</w:t>
            </w:r>
          </w:p>
        </w:tc>
      </w:tr>
      <w:tr w:rsidR="0072518D" w:rsidRPr="000501F5" w14:paraId="67C2448A"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6E2CAE" w14:textId="5A324F99" w:rsidR="0072518D" w:rsidRPr="000501F5" w:rsidRDefault="0072518D" w:rsidP="0072518D">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64B4FA0F" w14:textId="0DCF75AA" w:rsidR="0072518D" w:rsidRPr="000501F5" w:rsidRDefault="0072518D" w:rsidP="0072518D">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0DE9EC31"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216C600" w14:textId="77777777" w:rsidR="0072518D" w:rsidRPr="000501F5" w:rsidRDefault="0072518D" w:rsidP="0072518D">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EB6E2AA"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22667A" w14:textId="77777777" w:rsidR="0072518D" w:rsidRPr="000501F5" w:rsidRDefault="0072518D" w:rsidP="0072518D">
            <w:pPr>
              <w:pStyle w:val="TAC"/>
            </w:pPr>
            <w:r w:rsidRPr="000501F5">
              <w:t>Note 4</w:t>
            </w:r>
          </w:p>
        </w:tc>
      </w:tr>
      <w:tr w:rsidR="00B0469F" w:rsidRPr="000501F5" w14:paraId="162D126A"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2CC4364" w14:textId="77777777" w:rsidR="00B0469F" w:rsidRPr="000501F5" w:rsidRDefault="00B0469F" w:rsidP="00F37389">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11422454" w14:textId="77777777" w:rsidR="00B0469F" w:rsidRPr="000501F5" w:rsidRDefault="00B0469F" w:rsidP="00F37389">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1786B8E" w14:textId="77777777" w:rsidR="00B0469F" w:rsidRPr="000501F5" w:rsidRDefault="00B0469F" w:rsidP="00F37389">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73C2F389" w14:textId="5AB2835E" w:rsidR="00B0469F" w:rsidRPr="000501F5" w:rsidRDefault="00B0469F" w:rsidP="00F37389">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1905BD84" w14:textId="77777777" w:rsidR="00B0469F" w:rsidRPr="000501F5" w:rsidRDefault="00B0469F" w:rsidP="00F37389">
            <w:pPr>
              <w:pStyle w:val="TAN"/>
            </w:pPr>
            <w:r w:rsidRPr="000501F5">
              <w:t>NOTE 5:</w:t>
            </w:r>
            <w:r w:rsidRPr="000501F5">
              <w:tab/>
              <w:t>The serving cell, the reference cell, and the measured neighbour cell i are on the same carrier frequency.</w:t>
            </w:r>
          </w:p>
          <w:p w14:paraId="0C44366A" w14:textId="77777777" w:rsidR="00B0469F" w:rsidRPr="000501F5" w:rsidRDefault="00B0469F" w:rsidP="00F37389">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2FE84299" w14:textId="77777777" w:rsidR="00B0469F" w:rsidRPr="000501F5" w:rsidRDefault="00B0469F" w:rsidP="00F37389">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7C4FA2FF" w14:textId="77777777" w:rsidR="00B0469F" w:rsidRPr="000501F5" w:rsidRDefault="00B0469F" w:rsidP="00F37389">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A28370F" w14:textId="77777777" w:rsidR="00B0469F" w:rsidRPr="00BA1EC8" w:rsidRDefault="00B0469F" w:rsidP="00B0469F">
      <w:pPr>
        <w:rPr>
          <w:rFonts w:eastAsiaTheme="minorEastAsia"/>
          <w:lang w:eastAsia="zh-CN"/>
        </w:rPr>
      </w:pPr>
    </w:p>
    <w:p w14:paraId="53D53063"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61D61D3" w14:textId="77777777" w:rsidR="00B0469F" w:rsidRPr="001C6009" w:rsidRDefault="00B0469F" w:rsidP="00F37389">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lang w:eastAsia="zh-CN"/>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rPr>
                <w:lang w:eastAsia="zh-CN"/>
              </w:rPr>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rPr>
                <w:lang w:eastAsia="zh-CN"/>
              </w:rPr>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rPr>
                <w:lang w:eastAsia="zh-CN"/>
              </w:rPr>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4B774D34" w14:textId="316C688C" w:rsidR="00B0469F" w:rsidRPr="001C6009" w:rsidRDefault="00B0469F" w:rsidP="00F37389">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557A08E7" w14:textId="035C5607" w:rsidR="00B0469F" w:rsidRDefault="00B0469F" w:rsidP="00B0469F">
      <w:pPr>
        <w:rPr>
          <w:rFonts w:eastAsiaTheme="minorEastAsia"/>
          <w:lang w:eastAsia="zh-CN"/>
        </w:rPr>
      </w:pPr>
    </w:p>
    <w:p w14:paraId="00C35236"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650DF13"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462808F4"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7F4AB1" w:rsidRPr="00FA3886" w14:paraId="0914296C" w14:textId="77777777" w:rsidTr="007F4AB1">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499AABCC" w:rsidR="007F4AB1" w:rsidRPr="00FA3886" w:rsidRDefault="007F4AB1" w:rsidP="007F4AB1">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799FB3EE" w:rsidR="007F4AB1" w:rsidRPr="00FA3886" w:rsidRDefault="007F4AB1" w:rsidP="007F4AB1">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127035B5"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066AE7A4"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4E61E2FC"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7F4AB1" w:rsidRPr="00FA3886" w:rsidRDefault="007F4AB1" w:rsidP="007F4AB1">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741AF0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F967C95"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F8D9509"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6D06A5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667FFF41"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NR_FDD_FR1_G</w:t>
            </w:r>
            <w:r w:rsidRPr="00380899">
              <w:rPr>
                <w:rFonts w:ascii="Arial" w:hAnsi="Arial" w:cs="Arial"/>
                <w:sz w:val="16"/>
                <w:szCs w:val="16"/>
                <w:lang w:val="sv-SE" w:eastAsia="en-US"/>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0A7623AD"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2CA98CCC" w14:textId="77777777" w:rsidTr="00503C8D">
        <w:trPr>
          <w:trHeight w:val="30"/>
          <w:jc w:val="center"/>
        </w:trPr>
        <w:tc>
          <w:tcPr>
            <w:tcW w:w="965" w:type="dxa"/>
            <w:vMerge/>
            <w:tcBorders>
              <w:top w:val="single" w:sz="6" w:space="0" w:color="auto"/>
              <w:left w:val="single" w:sz="6" w:space="0" w:color="auto"/>
              <w:right w:val="single" w:sz="6" w:space="0" w:color="auto"/>
            </w:tcBorders>
            <w:vAlign w:val="center"/>
            <w:hideMark/>
          </w:tcPr>
          <w:p w14:paraId="33166F06"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right w:val="single" w:sz="4" w:space="0" w:color="auto"/>
            </w:tcBorders>
            <w:vAlign w:val="center"/>
            <w:hideMark/>
          </w:tcPr>
          <w:p w14:paraId="7EADFB56"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right w:val="single" w:sz="6" w:space="0" w:color="auto"/>
            </w:tcBorders>
            <w:vAlign w:val="center"/>
            <w:hideMark/>
          </w:tcPr>
          <w:p w14:paraId="7390215A"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right w:val="single" w:sz="6" w:space="0" w:color="auto"/>
            </w:tcBorders>
            <w:vAlign w:val="center"/>
            <w:hideMark/>
          </w:tcPr>
          <w:p w14:paraId="7B5C777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right w:val="single" w:sz="6" w:space="0" w:color="auto"/>
            </w:tcBorders>
            <w:vAlign w:val="center"/>
            <w:hideMark/>
          </w:tcPr>
          <w:p w14:paraId="25614271"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3D57B566"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137C41B3"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503C8D" w:rsidRPr="00FA3886" w14:paraId="685F058D" w14:textId="77777777" w:rsidTr="00503C8D">
        <w:trPr>
          <w:trHeight w:val="30"/>
          <w:jc w:val="center"/>
        </w:trPr>
        <w:tc>
          <w:tcPr>
            <w:tcW w:w="965" w:type="dxa"/>
            <w:tcBorders>
              <w:left w:val="single" w:sz="6" w:space="0" w:color="auto"/>
              <w:bottom w:val="single" w:sz="6" w:space="0" w:color="auto"/>
              <w:right w:val="single" w:sz="6" w:space="0" w:color="auto"/>
            </w:tcBorders>
            <w:vAlign w:val="center"/>
          </w:tcPr>
          <w:p w14:paraId="6E886541" w14:textId="77777777" w:rsidR="00503C8D" w:rsidRPr="00FA3886" w:rsidRDefault="00503C8D" w:rsidP="00503C8D">
            <w:pPr>
              <w:spacing w:after="0"/>
              <w:rPr>
                <w:rFonts w:ascii="Arial" w:eastAsia="SimSun" w:hAnsi="Arial"/>
                <w:sz w:val="18"/>
                <w:lang w:eastAsia="zh-CN"/>
              </w:rPr>
            </w:pPr>
          </w:p>
        </w:tc>
        <w:tc>
          <w:tcPr>
            <w:tcW w:w="965" w:type="dxa"/>
            <w:tcBorders>
              <w:left w:val="single" w:sz="4" w:space="0" w:color="auto"/>
              <w:bottom w:val="single" w:sz="4" w:space="0" w:color="auto"/>
              <w:right w:val="single" w:sz="4" w:space="0" w:color="auto"/>
            </w:tcBorders>
            <w:vAlign w:val="center"/>
          </w:tcPr>
          <w:p w14:paraId="01A16F58" w14:textId="77777777" w:rsidR="00503C8D" w:rsidRPr="00FA3886" w:rsidRDefault="00503C8D" w:rsidP="00503C8D">
            <w:pPr>
              <w:spacing w:after="0"/>
              <w:rPr>
                <w:rFonts w:ascii="Arial" w:eastAsia="SimSun" w:hAnsi="Arial"/>
                <w:sz w:val="18"/>
                <w:lang w:eastAsia="zh-CN"/>
              </w:rPr>
            </w:pPr>
          </w:p>
        </w:tc>
        <w:tc>
          <w:tcPr>
            <w:tcW w:w="827" w:type="dxa"/>
            <w:tcBorders>
              <w:left w:val="single" w:sz="6" w:space="0" w:color="auto"/>
              <w:bottom w:val="single" w:sz="6" w:space="0" w:color="auto"/>
              <w:right w:val="single" w:sz="6" w:space="0" w:color="auto"/>
            </w:tcBorders>
            <w:vAlign w:val="center"/>
          </w:tcPr>
          <w:p w14:paraId="293938D8" w14:textId="77777777" w:rsidR="00503C8D" w:rsidRPr="00FA3886" w:rsidRDefault="00503C8D" w:rsidP="00503C8D">
            <w:pPr>
              <w:spacing w:after="0"/>
              <w:rPr>
                <w:rFonts w:ascii="Arial" w:eastAsia="SimSun" w:hAnsi="Arial"/>
                <w:sz w:val="18"/>
                <w:lang w:eastAsia="zh-CN"/>
              </w:rPr>
            </w:pPr>
          </w:p>
        </w:tc>
        <w:tc>
          <w:tcPr>
            <w:tcW w:w="1140" w:type="dxa"/>
            <w:tcBorders>
              <w:left w:val="single" w:sz="6" w:space="0" w:color="auto"/>
              <w:bottom w:val="single" w:sz="6" w:space="0" w:color="auto"/>
              <w:right w:val="single" w:sz="6" w:space="0" w:color="auto"/>
            </w:tcBorders>
            <w:vAlign w:val="center"/>
          </w:tcPr>
          <w:p w14:paraId="134680F4" w14:textId="77777777" w:rsidR="00503C8D" w:rsidRPr="00FA3886" w:rsidRDefault="00503C8D" w:rsidP="00503C8D">
            <w:pPr>
              <w:spacing w:after="0"/>
              <w:rPr>
                <w:rFonts w:ascii="Arial" w:eastAsia="SimSun" w:hAnsi="Arial"/>
                <w:sz w:val="18"/>
              </w:rPr>
            </w:pPr>
          </w:p>
        </w:tc>
        <w:tc>
          <w:tcPr>
            <w:tcW w:w="1178" w:type="dxa"/>
            <w:tcBorders>
              <w:left w:val="single" w:sz="6" w:space="0" w:color="auto"/>
              <w:bottom w:val="single" w:sz="6" w:space="0" w:color="auto"/>
              <w:right w:val="single" w:sz="6" w:space="0" w:color="auto"/>
            </w:tcBorders>
            <w:vAlign w:val="center"/>
          </w:tcPr>
          <w:p w14:paraId="12CDBE63" w14:textId="77777777" w:rsidR="00503C8D" w:rsidRPr="00FA3886" w:rsidRDefault="00503C8D" w:rsidP="00503C8D">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7A0D9E76" w14:textId="4C4B8E75" w:rsidR="00503C8D" w:rsidRDefault="00503C8D" w:rsidP="00503C8D">
            <w:pPr>
              <w:keepNext/>
              <w:keepLines/>
              <w:spacing w:after="0"/>
              <w:jc w:val="center"/>
              <w:rPr>
                <w:rFonts w:ascii="Arial" w:hAnsi="Arial" w:cs="Arial"/>
                <w:sz w:val="16"/>
                <w:szCs w:val="16"/>
                <w:lang w:val="sv-SE"/>
              </w:rPr>
            </w:pPr>
            <w:r>
              <w:rPr>
                <w:rFonts w:ascii="Arial" w:hAnsi="Arial" w:cs="Arial"/>
                <w:sz w:val="16"/>
                <w:szCs w:val="16"/>
                <w:lang w:val="sv-SE" w:eastAsia="zh-CN"/>
              </w:rPr>
              <w:t>NR</w:t>
            </w:r>
            <w:r>
              <w:rPr>
                <w:rFonts w:ascii="Arial" w:hAnsi="Arial" w:cs="Arial"/>
                <w:sz w:val="16"/>
                <w:szCs w:val="16"/>
                <w:lang w:val="sv-SE"/>
              </w:rPr>
              <w:t>_</w:t>
            </w:r>
            <w:r>
              <w:rPr>
                <w:rFonts w:ascii="Arial" w:hAnsi="Arial" w:cs="Arial"/>
                <w:sz w:val="16"/>
                <w:szCs w:val="16"/>
                <w:lang w:val="sv-SE" w:eastAsia="zh-CN"/>
              </w:rPr>
              <w:t>FDD_FR1_</w:t>
            </w:r>
            <w:r>
              <w:rPr>
                <w:rFonts w:ascii="Arial" w:hAnsi="Arial" w:cs="Arial" w:hint="eastAsia"/>
                <w:sz w:val="16"/>
                <w:szCs w:val="16"/>
                <w:lang w:val="sv-SE" w:eastAsia="zh-CN"/>
              </w:rPr>
              <w:t>N</w:t>
            </w:r>
          </w:p>
        </w:tc>
        <w:tc>
          <w:tcPr>
            <w:tcW w:w="804" w:type="dxa"/>
            <w:tcBorders>
              <w:top w:val="single" w:sz="6" w:space="0" w:color="auto"/>
              <w:left w:val="single" w:sz="6" w:space="0" w:color="auto"/>
              <w:bottom w:val="single" w:sz="6" w:space="0" w:color="auto"/>
              <w:right w:val="single" w:sz="6" w:space="0" w:color="auto"/>
            </w:tcBorders>
            <w:vAlign w:val="center"/>
          </w:tcPr>
          <w:p w14:paraId="778509CA" w14:textId="09A50456" w:rsidR="00503C8D"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-120.5</w:t>
            </w:r>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45D588C9" w14:textId="1AA404F3"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-117.5</w:t>
            </w:r>
          </w:p>
        </w:tc>
        <w:tc>
          <w:tcPr>
            <w:tcW w:w="1197" w:type="dxa"/>
            <w:tcBorders>
              <w:top w:val="single" w:sz="6" w:space="0" w:color="auto"/>
              <w:left w:val="single" w:sz="6" w:space="0" w:color="auto"/>
              <w:bottom w:val="single" w:sz="6" w:space="0" w:color="auto"/>
              <w:right w:val="single" w:sz="6" w:space="0" w:color="auto"/>
            </w:tcBorders>
            <w:vAlign w:val="center"/>
          </w:tcPr>
          <w:p w14:paraId="2BED7158" w14:textId="215EB07A"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4F220D24" w14:textId="48A4F5C3"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-50</w:t>
            </w:r>
          </w:p>
        </w:tc>
      </w:tr>
      <w:tr w:rsidR="00382AB2" w:rsidRPr="00FA3886" w14:paraId="09FCB0D2"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75C92815"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7F4AB1">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4963450" w14:textId="77777777" w:rsidR="00382AB2" w:rsidRPr="00FA3886" w:rsidRDefault="00382AB2" w:rsidP="00382AB2">
      <w:pPr>
        <w:rPr>
          <w:rFonts w:eastAsia="SimSun"/>
          <w:lang w:eastAsia="zh-CN"/>
        </w:rPr>
      </w:pPr>
    </w:p>
    <w:p w14:paraId="1161A566"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AF8C5EE"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2B5DB115" w14:textId="77777777" w:rsidTr="007F4AB1">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7F4AB1">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7F4AB1" w:rsidRPr="00FA3886" w14:paraId="2E8F5F45" w14:textId="77777777" w:rsidTr="007F4AB1">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6CC8314A" w:rsidR="007F4AB1" w:rsidRPr="00FA3886" w:rsidRDefault="007F4AB1" w:rsidP="007F4AB1">
            <w:pPr>
              <w:pStyle w:val="TAC"/>
              <w:rPr>
                <w:lang w:eastAsia="zh-CN"/>
              </w:rPr>
            </w:pPr>
            <w:r w:rsidRPr="00FA3886">
              <w:rPr>
                <w:rFonts w:cs="Calibri"/>
              </w:rPr>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4665C20D" w:rsidR="007F4AB1" w:rsidRPr="00FA3886" w:rsidRDefault="007F4AB1" w:rsidP="007F4AB1">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vAlign w:val="center"/>
            <w:hideMark/>
          </w:tcPr>
          <w:p w14:paraId="32C55BF7" w14:textId="158B9E5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37307802" w:rsidR="007F4AB1" w:rsidRPr="00FA3886" w:rsidRDefault="007F4AB1" w:rsidP="007F4AB1">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382AB2" w:rsidRPr="00FA3886" w14:paraId="3231884B" w14:textId="77777777" w:rsidTr="00ED4E9A">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BE6EE7E" w14:textId="2846EA8B"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7F4AB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85CF9D4" w14:textId="77777777" w:rsidR="00382AB2" w:rsidRPr="00BA1EC8" w:rsidRDefault="00382AB2" w:rsidP="00B0469F">
      <w:pPr>
        <w:rPr>
          <w:rFonts w:eastAsiaTheme="minorEastAsia"/>
          <w:lang w:eastAsia="zh-CN"/>
        </w:rPr>
      </w:pPr>
    </w:p>
    <w:p w14:paraId="37457F0F" w14:textId="3D2BFE1C" w:rsidR="00B0469F" w:rsidRPr="009F0312" w:rsidRDefault="00B0469F" w:rsidP="00F37389">
      <w:pPr>
        <w:pStyle w:val="Heading5"/>
        <w:rPr>
          <w:lang w:eastAsia="zh-CN"/>
        </w:rPr>
      </w:pPr>
      <w:r w:rsidRPr="009F0312">
        <w:t>10.1.24.2.</w:t>
      </w:r>
      <w:r w:rsidRPr="009F0312">
        <w:rPr>
          <w:rFonts w:hint="eastAsia"/>
          <w:lang w:eastAsia="zh-CN"/>
        </w:rPr>
        <w:t>2</w:t>
      </w:r>
      <w:r w:rsidR="00F9451E">
        <w:tab/>
      </w:r>
      <w:r w:rsidRPr="009F0312">
        <w:rPr>
          <w:rFonts w:hint="eastAsia"/>
          <w:lang w:eastAsia="zh-CN"/>
        </w:rPr>
        <w:t>Relative</w:t>
      </w:r>
      <w:r w:rsidRPr="009F0312">
        <w:t xml:space="preserve"> PRS RSRP accuracy</w:t>
      </w:r>
    </w:p>
    <w:p w14:paraId="7DDC5139" w14:textId="77777777" w:rsidR="00472B48" w:rsidRPr="00FA3886" w:rsidRDefault="00472B48" w:rsidP="00472B48">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16E723"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675E01" w:rsidRPr="006D0B2F" w14:paraId="0574610C" w14:textId="77777777" w:rsidTr="00E14345">
        <w:trPr>
          <w:jc w:val="center"/>
        </w:trPr>
        <w:tc>
          <w:tcPr>
            <w:tcW w:w="965" w:type="dxa"/>
            <w:vMerge/>
            <w:tcBorders>
              <w:left w:val="single" w:sz="4" w:space="0" w:color="auto"/>
              <w:right w:val="single" w:sz="6" w:space="0" w:color="auto"/>
            </w:tcBorders>
            <w:shd w:val="clear" w:color="auto" w:fill="auto"/>
            <w:vAlign w:val="center"/>
          </w:tcPr>
          <w:p w14:paraId="3D912F44"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2DB315FA" w:rsidR="00675E01" w:rsidRPr="006D0B2F" w:rsidRDefault="00675E01" w:rsidP="00675E01">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3330E2B2" w:rsidR="00675E01" w:rsidRPr="006D0B2F" w:rsidRDefault="00675E01" w:rsidP="00675E01">
            <w:pPr>
              <w:pStyle w:val="TAC"/>
            </w:pPr>
            <w: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675E01" w:rsidRPr="006D0B2F" w:rsidRDefault="00675E01" w:rsidP="00675E01">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675E01" w:rsidRPr="006D0B2F" w:rsidRDefault="00675E01" w:rsidP="00675E01">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675E01" w:rsidRPr="006D0B2F" w:rsidRDefault="00675E01" w:rsidP="00675E01">
            <w:pPr>
              <w:pStyle w:val="TAC"/>
            </w:pPr>
            <w:r w:rsidRPr="006D0B2F">
              <w:t>-50</w:t>
            </w:r>
          </w:p>
        </w:tc>
      </w:tr>
      <w:tr w:rsidR="00675E01" w:rsidRPr="006D0B2F" w14:paraId="7E210E6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CBBBA49"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39092FA9" w:rsidR="00675E01" w:rsidRPr="006D0B2F" w:rsidRDefault="00675E01" w:rsidP="00675E01">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446585A4" w:rsidR="00675E01" w:rsidRPr="006D0B2F"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87BD94" w14:textId="77777777" w:rsidR="00675E01" w:rsidRPr="006D0B2F" w:rsidRDefault="00675E01" w:rsidP="00675E01">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8091E1" w14:textId="77777777" w:rsidR="00675E01" w:rsidRPr="006D0B2F" w:rsidRDefault="00675E01" w:rsidP="00675E01">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77777777" w:rsidR="00675E01" w:rsidRPr="006D0B2F" w:rsidRDefault="00675E01" w:rsidP="00675E01">
            <w:pPr>
              <w:pStyle w:val="TAC"/>
            </w:pPr>
            <w:r w:rsidRPr="006D0B2F">
              <w:t>-50</w:t>
            </w:r>
          </w:p>
        </w:tc>
      </w:tr>
      <w:tr w:rsidR="00675E01" w:rsidRPr="006D0B2F" w14:paraId="19221CE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532537E"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66C72C2E" w:rsidR="00675E01" w:rsidRPr="006D0B2F" w:rsidRDefault="00675E01" w:rsidP="00675E01">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5255970" w:rsidR="00675E01" w:rsidRPr="006D0B2F"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675E01" w:rsidRPr="006D0B2F" w:rsidRDefault="00675E01" w:rsidP="00675E01">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675E01" w:rsidRPr="006D0B2F" w:rsidRDefault="00675E01" w:rsidP="00675E01">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675E01" w:rsidRPr="006D0B2F" w:rsidRDefault="00675E01" w:rsidP="00675E01">
            <w:pPr>
              <w:pStyle w:val="TAC"/>
            </w:pPr>
            <w:r w:rsidRPr="006D0B2F">
              <w:t>-50</w:t>
            </w:r>
          </w:p>
        </w:tc>
      </w:tr>
      <w:tr w:rsidR="00503C8D" w:rsidRPr="006D0B2F" w14:paraId="0FDD3C17" w14:textId="77777777" w:rsidTr="003A1FE3">
        <w:trPr>
          <w:jc w:val="center"/>
        </w:trPr>
        <w:tc>
          <w:tcPr>
            <w:tcW w:w="965" w:type="dxa"/>
            <w:vMerge/>
            <w:tcBorders>
              <w:top w:val="single" w:sz="6" w:space="0" w:color="auto"/>
              <w:left w:val="single" w:sz="6" w:space="0" w:color="auto"/>
              <w:bottom w:val="single" w:sz="6" w:space="0" w:color="auto"/>
              <w:right w:val="single" w:sz="6" w:space="0" w:color="auto"/>
            </w:tcBorders>
            <w:vAlign w:val="center"/>
          </w:tcPr>
          <w:p w14:paraId="591969A4" w14:textId="77777777" w:rsidR="00503C8D" w:rsidRPr="006D0B2F" w:rsidRDefault="00503C8D" w:rsidP="00503C8D">
            <w:pPr>
              <w:pStyle w:val="TAC"/>
            </w:pPr>
          </w:p>
        </w:tc>
        <w:tc>
          <w:tcPr>
            <w:tcW w:w="965" w:type="dxa"/>
            <w:vMerge/>
            <w:tcBorders>
              <w:top w:val="single" w:sz="6" w:space="0" w:color="auto"/>
              <w:left w:val="single" w:sz="6" w:space="0" w:color="auto"/>
              <w:bottom w:val="single" w:sz="6" w:space="0" w:color="auto"/>
              <w:right w:val="single" w:sz="6" w:space="0" w:color="auto"/>
            </w:tcBorders>
          </w:tcPr>
          <w:p w14:paraId="3EF69989" w14:textId="77777777" w:rsidR="00503C8D" w:rsidRPr="006D0B2F" w:rsidRDefault="00503C8D" w:rsidP="00503C8D">
            <w:pPr>
              <w:pStyle w:val="TAC"/>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156CF843" w14:textId="77777777" w:rsidR="00503C8D" w:rsidRPr="006D0B2F" w:rsidRDefault="00503C8D" w:rsidP="00503C8D">
            <w:pPr>
              <w:pStyle w:val="TAC"/>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107CCD80" w14:textId="77777777" w:rsidR="00503C8D" w:rsidRPr="006D0B2F" w:rsidRDefault="00503C8D" w:rsidP="00503C8D">
            <w:pPr>
              <w:pStyle w:val="TAC"/>
            </w:pPr>
          </w:p>
        </w:tc>
        <w:tc>
          <w:tcPr>
            <w:tcW w:w="1178" w:type="dxa"/>
            <w:vMerge/>
            <w:tcBorders>
              <w:top w:val="single" w:sz="6" w:space="0" w:color="auto"/>
              <w:left w:val="single" w:sz="6" w:space="0" w:color="auto"/>
              <w:bottom w:val="single" w:sz="6" w:space="0" w:color="auto"/>
              <w:right w:val="single" w:sz="4" w:space="0" w:color="auto"/>
            </w:tcBorders>
            <w:vAlign w:val="center"/>
          </w:tcPr>
          <w:p w14:paraId="1EE472F5" w14:textId="77777777" w:rsidR="00503C8D" w:rsidRPr="006D0B2F" w:rsidRDefault="00503C8D" w:rsidP="00503C8D">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D1AD11C" w14:textId="791B52A3" w:rsidR="00503C8D" w:rsidRDefault="00503C8D" w:rsidP="00503C8D">
            <w:pPr>
              <w:pStyle w:val="TAC"/>
              <w:rPr>
                <w:lang w:val="sv-SE"/>
              </w:rPr>
            </w:pPr>
            <w:r>
              <w:rPr>
                <w:lang w:eastAsia="zh-CN"/>
              </w:rPr>
              <w:t>NR</w:t>
            </w:r>
            <w:r>
              <w:t>_</w:t>
            </w:r>
            <w:r>
              <w:rPr>
                <w:lang w:eastAsia="zh-CN"/>
              </w:rPr>
              <w:t>FDD_FR1_</w:t>
            </w:r>
            <w:r>
              <w:rPr>
                <w:rFonts w:hint="eastAsia"/>
                <w:lang w:val="en-US" w:eastAsia="zh-CN"/>
              </w:rPr>
              <w:t>N</w:t>
            </w:r>
          </w:p>
        </w:tc>
        <w:tc>
          <w:tcPr>
            <w:tcW w:w="1013" w:type="dxa"/>
            <w:tcBorders>
              <w:top w:val="single" w:sz="6" w:space="0" w:color="auto"/>
              <w:left w:val="single" w:sz="6" w:space="0" w:color="auto"/>
              <w:bottom w:val="single" w:sz="6" w:space="0" w:color="auto"/>
              <w:right w:val="single" w:sz="6" w:space="0" w:color="auto"/>
            </w:tcBorders>
          </w:tcPr>
          <w:p w14:paraId="48D4EA2D" w14:textId="283E1FF7" w:rsidR="00503C8D" w:rsidRDefault="00503C8D" w:rsidP="00503C8D">
            <w:pPr>
              <w:pStyle w:val="TAC"/>
            </w:pPr>
            <w:r>
              <w:rPr>
                <w:rFonts w:eastAsia="SimSun"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28935F" w14:textId="725D1E2B" w:rsidR="00503C8D" w:rsidRPr="006D0B2F" w:rsidRDefault="00503C8D" w:rsidP="00503C8D">
            <w:pPr>
              <w:pStyle w:val="TAC"/>
            </w:pPr>
            <w:r>
              <w:rPr>
                <w:rFonts w:eastAsia="SimSun"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AA60E1" w14:textId="795B56D9" w:rsidR="00503C8D" w:rsidRPr="006D0B2F" w:rsidRDefault="00503C8D" w:rsidP="00503C8D">
            <w:pPr>
              <w:pStyle w:val="TAC"/>
            </w:pPr>
            <w:r>
              <w:rPr>
                <w:rFonts w:eastAsia="SimSun"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79536882" w14:textId="401FAD28" w:rsidR="00503C8D" w:rsidRPr="006D0B2F" w:rsidRDefault="00503C8D" w:rsidP="00503C8D">
            <w:pPr>
              <w:pStyle w:val="TAC"/>
            </w:pPr>
            <w:r>
              <w:rPr>
                <w:rFonts w:eastAsia="SimSun" w:hint="eastAsia"/>
                <w:lang w:val="en-US" w:eastAsia="zh-CN"/>
              </w:rPr>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rPr>
                <w:lang w:eastAsia="zh-CN"/>
              </w:rPr>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rPr>
                <w:lang w:eastAsia="zh-CN"/>
              </w:rPr>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rPr>
                <w:lang w:eastAsia="zh-CN"/>
              </w:rPr>
            </w:pPr>
            <w:bookmarkStart w:id="15" w:name="OLE_LINK14"/>
            <w:bookmarkStart w:id="16" w:name="OLE_LINK15"/>
            <w:r w:rsidRPr="006D0B2F">
              <w:rPr>
                <w:rFonts w:hint="eastAsia"/>
                <w:lang w:eastAsia="zh-CN"/>
              </w:rPr>
              <w:t>±</w:t>
            </w:r>
            <w:r>
              <w:rPr>
                <w:lang w:eastAsia="zh-CN"/>
              </w:rPr>
              <w:t>6.5</w:t>
            </w:r>
            <w:bookmarkEnd w:id="15"/>
            <w:bookmarkEnd w:id="16"/>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90692F0" w14:textId="6B8D0829"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F8AC07E" w14:textId="77777777" w:rsidR="00B0469F" w:rsidRPr="006D0B2F" w:rsidRDefault="00B0469F" w:rsidP="00B0469F">
      <w:pPr>
        <w:rPr>
          <w:rFonts w:eastAsiaTheme="minorEastAsia"/>
          <w:lang w:eastAsia="zh-CN"/>
        </w:rPr>
      </w:pPr>
    </w:p>
    <w:p w14:paraId="29075567"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210EF7EB"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675E01" w:rsidRPr="006D0B2F" w14:paraId="3413087D" w14:textId="77777777" w:rsidTr="00D70720">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675E01" w:rsidRPr="006D0B2F" w:rsidRDefault="00675E01" w:rsidP="00675E01">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675E01" w:rsidRPr="006D0B2F" w:rsidRDefault="00675E01" w:rsidP="00675E01">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675E01" w:rsidRPr="006D0B2F" w:rsidRDefault="00675E01" w:rsidP="00675E01">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675E01" w:rsidRPr="006D0B2F" w:rsidRDefault="00675E01" w:rsidP="00675E01">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675E01" w:rsidRPr="006D0B2F" w:rsidRDefault="00675E01" w:rsidP="00675E01">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bottom w:val="nil"/>
              <w:right w:val="single" w:sz="6" w:space="0" w:color="auto"/>
            </w:tcBorders>
          </w:tcPr>
          <w:p w14:paraId="128C1015" w14:textId="41B90AD5" w:rsidR="00675E01" w:rsidRPr="006D0B2F" w:rsidRDefault="00675E01" w:rsidP="00675E01">
            <w:pPr>
              <w:pStyle w:val="TAC"/>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53E05B67" w:rsidR="00675E01" w:rsidRPr="006D0B2F" w:rsidRDefault="00675E01" w:rsidP="00675E01">
            <w:pPr>
              <w:pStyle w:val="TAC"/>
              <w:rPr>
                <w:lang w:eastAsia="zh-CN"/>
              </w:rPr>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rPr>
                <w:lang w:eastAsia="zh-CN"/>
              </w:rPr>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rPr>
                <w:lang w:eastAsia="zh-CN"/>
              </w:rPr>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D25188C" w14:textId="5090D08E"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DEB93A6" w14:textId="6A31459C" w:rsidR="00B0469F" w:rsidRDefault="00B0469F" w:rsidP="0093626E">
      <w:pPr>
        <w:rPr>
          <w:lang w:eastAsia="zh-CN"/>
        </w:rPr>
      </w:pPr>
    </w:p>
    <w:p w14:paraId="52190E61"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1761C12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4677571"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7F4AB1" w:rsidRPr="00FA3886" w14:paraId="585ADFED" w14:textId="77777777" w:rsidTr="007F4AB1">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54137014" w:rsidR="007F4AB1" w:rsidRPr="00FA3886" w:rsidRDefault="007F4AB1" w:rsidP="007F4AB1">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3AE1159B"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1CCD4EC7"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4D546789"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4BB525F0"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13D310C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531AD901"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58EE3CD8"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3D88209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291848EB"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NR_FDD_FR1_G</w:t>
            </w:r>
            <w:r w:rsidRPr="00380899">
              <w:rPr>
                <w:rFonts w:ascii="Arial" w:hAnsi="Arial" w:cs="Arial"/>
                <w:sz w:val="16"/>
                <w:szCs w:val="16"/>
                <w:lang w:val="sv-SE" w:eastAsia="en-US"/>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03E2A57B"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77E338F4" w14:textId="77777777" w:rsidTr="00503C8D">
        <w:trPr>
          <w:trHeight w:val="30"/>
          <w:jc w:val="center"/>
        </w:trPr>
        <w:tc>
          <w:tcPr>
            <w:tcW w:w="965" w:type="dxa"/>
            <w:vMerge/>
            <w:tcBorders>
              <w:top w:val="single" w:sz="6" w:space="0" w:color="auto"/>
              <w:left w:val="single" w:sz="4" w:space="0" w:color="auto"/>
              <w:right w:val="single" w:sz="6" w:space="0" w:color="auto"/>
            </w:tcBorders>
            <w:vAlign w:val="center"/>
            <w:hideMark/>
          </w:tcPr>
          <w:p w14:paraId="2A560041"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right w:val="single" w:sz="4" w:space="0" w:color="auto"/>
            </w:tcBorders>
            <w:vAlign w:val="center"/>
            <w:hideMark/>
          </w:tcPr>
          <w:p w14:paraId="405487CB"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right w:val="single" w:sz="6" w:space="0" w:color="auto"/>
            </w:tcBorders>
            <w:vAlign w:val="center"/>
            <w:hideMark/>
          </w:tcPr>
          <w:p w14:paraId="05EA49D8"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right w:val="single" w:sz="6" w:space="0" w:color="auto"/>
            </w:tcBorders>
            <w:vAlign w:val="center"/>
            <w:hideMark/>
          </w:tcPr>
          <w:p w14:paraId="081FA7C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right w:val="single" w:sz="6" w:space="0" w:color="auto"/>
            </w:tcBorders>
            <w:vAlign w:val="center"/>
            <w:hideMark/>
          </w:tcPr>
          <w:p w14:paraId="4175567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0D899C38"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33096359"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503C8D" w:rsidRPr="00FA3886" w14:paraId="1178D3CF" w14:textId="77777777" w:rsidTr="00503C8D">
        <w:trPr>
          <w:trHeight w:val="30"/>
          <w:jc w:val="center"/>
        </w:trPr>
        <w:tc>
          <w:tcPr>
            <w:tcW w:w="965" w:type="dxa"/>
            <w:tcBorders>
              <w:left w:val="single" w:sz="4" w:space="0" w:color="auto"/>
              <w:bottom w:val="single" w:sz="4" w:space="0" w:color="auto"/>
              <w:right w:val="single" w:sz="6" w:space="0" w:color="auto"/>
            </w:tcBorders>
            <w:vAlign w:val="center"/>
          </w:tcPr>
          <w:p w14:paraId="4D8CAAA0" w14:textId="77777777" w:rsidR="00503C8D" w:rsidRPr="00FA3886" w:rsidRDefault="00503C8D" w:rsidP="00503C8D">
            <w:pPr>
              <w:spacing w:after="0"/>
              <w:rPr>
                <w:rFonts w:ascii="Arial" w:eastAsia="SimSun" w:hAnsi="Arial"/>
                <w:sz w:val="18"/>
                <w:lang w:eastAsia="zh-CN"/>
              </w:rPr>
            </w:pPr>
          </w:p>
        </w:tc>
        <w:tc>
          <w:tcPr>
            <w:tcW w:w="965" w:type="dxa"/>
            <w:tcBorders>
              <w:left w:val="single" w:sz="4" w:space="0" w:color="auto"/>
              <w:bottom w:val="single" w:sz="4" w:space="0" w:color="auto"/>
              <w:right w:val="single" w:sz="4" w:space="0" w:color="auto"/>
            </w:tcBorders>
            <w:vAlign w:val="center"/>
          </w:tcPr>
          <w:p w14:paraId="287AA613" w14:textId="77777777" w:rsidR="00503C8D" w:rsidRPr="00FA3886" w:rsidRDefault="00503C8D" w:rsidP="00503C8D">
            <w:pPr>
              <w:spacing w:after="0"/>
              <w:rPr>
                <w:rFonts w:ascii="Arial" w:eastAsia="SimSun" w:hAnsi="Arial"/>
                <w:sz w:val="18"/>
                <w:lang w:eastAsia="zh-CN"/>
              </w:rPr>
            </w:pPr>
          </w:p>
        </w:tc>
        <w:tc>
          <w:tcPr>
            <w:tcW w:w="827" w:type="dxa"/>
            <w:tcBorders>
              <w:left w:val="single" w:sz="6" w:space="0" w:color="auto"/>
              <w:bottom w:val="single" w:sz="6" w:space="0" w:color="auto"/>
              <w:right w:val="single" w:sz="6" w:space="0" w:color="auto"/>
            </w:tcBorders>
            <w:vAlign w:val="center"/>
          </w:tcPr>
          <w:p w14:paraId="0441FA9A" w14:textId="77777777" w:rsidR="00503C8D" w:rsidRPr="00FA3886" w:rsidRDefault="00503C8D" w:rsidP="00503C8D">
            <w:pPr>
              <w:spacing w:after="0"/>
              <w:rPr>
                <w:rFonts w:ascii="Arial" w:eastAsia="SimSun" w:hAnsi="Arial"/>
                <w:sz w:val="18"/>
                <w:lang w:eastAsia="zh-CN"/>
              </w:rPr>
            </w:pPr>
          </w:p>
        </w:tc>
        <w:tc>
          <w:tcPr>
            <w:tcW w:w="1140" w:type="dxa"/>
            <w:tcBorders>
              <w:left w:val="single" w:sz="6" w:space="0" w:color="auto"/>
              <w:bottom w:val="single" w:sz="6" w:space="0" w:color="auto"/>
              <w:right w:val="single" w:sz="6" w:space="0" w:color="auto"/>
            </w:tcBorders>
            <w:vAlign w:val="center"/>
          </w:tcPr>
          <w:p w14:paraId="7237954C" w14:textId="77777777" w:rsidR="00503C8D" w:rsidRPr="00FA3886" w:rsidRDefault="00503C8D" w:rsidP="00503C8D">
            <w:pPr>
              <w:spacing w:after="0"/>
              <w:rPr>
                <w:rFonts w:ascii="Arial" w:eastAsia="SimSun" w:hAnsi="Arial"/>
                <w:sz w:val="18"/>
              </w:rPr>
            </w:pPr>
          </w:p>
        </w:tc>
        <w:tc>
          <w:tcPr>
            <w:tcW w:w="1178" w:type="dxa"/>
            <w:tcBorders>
              <w:left w:val="single" w:sz="6" w:space="0" w:color="auto"/>
              <w:bottom w:val="single" w:sz="6" w:space="0" w:color="auto"/>
              <w:right w:val="single" w:sz="6" w:space="0" w:color="auto"/>
            </w:tcBorders>
            <w:vAlign w:val="center"/>
          </w:tcPr>
          <w:p w14:paraId="59677D05" w14:textId="77777777" w:rsidR="00503C8D" w:rsidRPr="00FA3886" w:rsidRDefault="00503C8D" w:rsidP="00503C8D">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7233FEC2" w14:textId="0BE26404" w:rsidR="00503C8D" w:rsidRDefault="00503C8D" w:rsidP="00503C8D">
            <w:pPr>
              <w:keepNext/>
              <w:keepLines/>
              <w:spacing w:after="0"/>
              <w:jc w:val="center"/>
              <w:rPr>
                <w:rFonts w:ascii="Arial" w:hAnsi="Arial" w:cs="Arial"/>
                <w:sz w:val="16"/>
                <w:szCs w:val="16"/>
                <w:lang w:val="sv-SE"/>
              </w:rPr>
            </w:pPr>
            <w:r>
              <w:rPr>
                <w:rFonts w:ascii="Arial" w:hAnsi="Arial" w:cs="Arial"/>
                <w:sz w:val="16"/>
                <w:szCs w:val="16"/>
                <w:lang w:val="sv-SE" w:eastAsia="zh-CN"/>
              </w:rPr>
              <w:t>NR</w:t>
            </w:r>
            <w:r>
              <w:rPr>
                <w:rFonts w:ascii="Arial" w:hAnsi="Arial" w:cs="Arial"/>
                <w:sz w:val="16"/>
                <w:szCs w:val="16"/>
                <w:lang w:val="sv-SE"/>
              </w:rPr>
              <w:t>_</w:t>
            </w:r>
            <w:r>
              <w:rPr>
                <w:rFonts w:ascii="Arial" w:hAnsi="Arial" w:cs="Arial"/>
                <w:sz w:val="16"/>
                <w:szCs w:val="16"/>
                <w:lang w:val="sv-SE" w:eastAsia="zh-CN"/>
              </w:rPr>
              <w:t>FDD_FR1_</w:t>
            </w:r>
            <w:r>
              <w:rPr>
                <w:rFonts w:ascii="Arial" w:hAnsi="Arial" w:cs="Arial" w:hint="eastAsia"/>
                <w:sz w:val="16"/>
                <w:szCs w:val="16"/>
                <w:lang w:val="sv-SE" w:eastAsia="zh-CN"/>
              </w:rPr>
              <w:t>N</w:t>
            </w:r>
          </w:p>
        </w:tc>
        <w:tc>
          <w:tcPr>
            <w:tcW w:w="992" w:type="dxa"/>
            <w:tcBorders>
              <w:top w:val="single" w:sz="6" w:space="0" w:color="auto"/>
              <w:left w:val="single" w:sz="6" w:space="0" w:color="auto"/>
              <w:bottom w:val="single" w:sz="6" w:space="0" w:color="auto"/>
              <w:right w:val="single" w:sz="4" w:space="0" w:color="auto"/>
            </w:tcBorders>
            <w:vAlign w:val="center"/>
          </w:tcPr>
          <w:p w14:paraId="4FC13F6D" w14:textId="07239B03" w:rsidR="00503C8D"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-120.5</w:t>
            </w:r>
          </w:p>
        </w:tc>
        <w:tc>
          <w:tcPr>
            <w:tcW w:w="1134" w:type="dxa"/>
            <w:tcBorders>
              <w:top w:val="single" w:sz="6" w:space="0" w:color="auto"/>
              <w:left w:val="single" w:sz="6" w:space="0" w:color="auto"/>
              <w:bottom w:val="single" w:sz="6" w:space="0" w:color="auto"/>
              <w:right w:val="single" w:sz="4" w:space="0" w:color="auto"/>
            </w:tcBorders>
            <w:vAlign w:val="center"/>
          </w:tcPr>
          <w:p w14:paraId="43AB289E" w14:textId="7BFE8659"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-117.5</w:t>
            </w:r>
          </w:p>
        </w:tc>
        <w:tc>
          <w:tcPr>
            <w:tcW w:w="1071" w:type="dxa"/>
            <w:tcBorders>
              <w:top w:val="single" w:sz="6" w:space="0" w:color="auto"/>
              <w:left w:val="single" w:sz="6" w:space="0" w:color="auto"/>
              <w:bottom w:val="single" w:sz="6" w:space="0" w:color="auto"/>
              <w:right w:val="single" w:sz="4" w:space="0" w:color="auto"/>
            </w:tcBorders>
            <w:vAlign w:val="center"/>
          </w:tcPr>
          <w:p w14:paraId="1841FE15" w14:textId="6E74F060"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36BD2673" w14:textId="17369062"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-50</w:t>
            </w:r>
          </w:p>
        </w:tc>
      </w:tr>
      <w:tr w:rsidR="007F4AB1" w:rsidRPr="00FA3886" w14:paraId="7840897A"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0B53E61D" w:rsidR="007F4AB1" w:rsidRPr="00FA3886" w:rsidRDefault="007F4AB1" w:rsidP="007F4A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7CC66349"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4CE5BDD6"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5FCF4212" w14:textId="77777777" w:rsidTr="007F4AB1">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823A891" w14:textId="77777777" w:rsidR="007F4AB1" w:rsidRPr="00FA3886" w:rsidRDefault="007F4AB1" w:rsidP="007F4A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B0684C2" w14:textId="77777777" w:rsidR="007F4AB1" w:rsidRPr="00FA3886" w:rsidRDefault="007F4AB1" w:rsidP="007F4A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4200E9F"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2E4F9C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7F4AB1" w:rsidRPr="00FA3886" w:rsidRDefault="007F4AB1" w:rsidP="007F4AB1">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2D268E8C" w14:textId="77777777" w:rsidR="0093626E" w:rsidRPr="00FA3886" w:rsidRDefault="0093626E" w:rsidP="0093626E">
      <w:pPr>
        <w:rPr>
          <w:rFonts w:eastAsia="SimSun"/>
          <w:lang w:eastAsia="zh-CN"/>
        </w:rPr>
      </w:pPr>
    </w:p>
    <w:p w14:paraId="3B375AD0"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4473614B"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8C4865F" w14:textId="77777777" w:rsidTr="007F4AB1">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D6EFB2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A2A712B" w14:textId="77777777" w:rsidTr="007F4AB1">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7F4AB1" w:rsidRPr="00FA3886" w14:paraId="3A8037BE" w14:textId="77777777" w:rsidTr="007F4AB1">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5EE507B4"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35B40E63" w:rsidR="007F4AB1" w:rsidRPr="00FA3886" w:rsidRDefault="007F4AB1" w:rsidP="007F4AB1">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vAlign w:val="center"/>
            <w:hideMark/>
          </w:tcPr>
          <w:p w14:paraId="2B8A27A2" w14:textId="7775A6D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5791A4F4" w:rsidR="007F4AB1" w:rsidRPr="00FA3886" w:rsidRDefault="007F4AB1" w:rsidP="007F4AB1">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7F4AB1" w:rsidRPr="00FA3886" w:rsidRDefault="007F4AB1" w:rsidP="007F4AB1">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3626E" w:rsidRPr="00FA3886" w14:paraId="5325577D" w14:textId="77777777" w:rsidTr="00ED4E9A">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520A1BF" w14:textId="778F44B3" w:rsidR="0093626E"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7F4AB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7F485207" w14:textId="77777777" w:rsidR="0093626E" w:rsidRPr="0055204E" w:rsidRDefault="0093626E" w:rsidP="0093626E">
      <w:pPr>
        <w:rPr>
          <w:lang w:eastAsia="zh-CN"/>
        </w:rPr>
      </w:pPr>
    </w:p>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3C80AB1D" w14:textId="0A0A3AAA" w:rsidR="005B6EBB" w:rsidRPr="00534C6E" w:rsidRDefault="005B6EBB" w:rsidP="005B6EBB">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2F31434A" w14:textId="77777777" w:rsidR="005B6EBB" w:rsidRPr="00534C6E" w:rsidRDefault="005B6EBB" w:rsidP="005B6EBB">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lang w:eastAsia="zh-CN"/>
        </w:rPr>
      </w:pPr>
    </w:p>
    <w:p w14:paraId="24DDA5CB" w14:textId="77777777" w:rsidR="005B6EBB" w:rsidRPr="000E7E0D" w:rsidRDefault="005B6EBB" w:rsidP="005B6EBB">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662E17F0"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27D4F95E"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306F599A" w14:textId="77777777" w:rsidR="005B6EBB" w:rsidRPr="00285BDC" w:rsidRDefault="005B6EBB" w:rsidP="005B6EBB">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rPr>
                <w:lang w:eastAsia="zh-CN"/>
              </w:rPr>
            </w:pPr>
            <w:r w:rsidRPr="006D371E">
              <w:rPr>
                <w:lang w:eastAsia="zh-CN"/>
              </w:rPr>
              <w:t>Reported value</w:t>
            </w:r>
          </w:p>
        </w:tc>
        <w:tc>
          <w:tcPr>
            <w:tcW w:w="3204" w:type="dxa"/>
          </w:tcPr>
          <w:p w14:paraId="72773DB8"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387AC29" w14:textId="77777777" w:rsidR="005B6EBB" w:rsidRPr="006D371E" w:rsidRDefault="005B6EBB" w:rsidP="005B6EBB">
            <w:pPr>
              <w:pStyle w:val="TAH"/>
              <w:rPr>
                <w:lang w:eastAsia="zh-CN"/>
              </w:rPr>
            </w:pPr>
            <w:r w:rsidRPr="006D371E">
              <w:rPr>
                <w:lang w:eastAsia="zh-CN"/>
              </w:rPr>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rPr>
                <w:lang w:eastAsia="zh-CN"/>
              </w:rPr>
            </w:pPr>
            <w:r w:rsidRPr="006D371E">
              <w:rPr>
                <w:lang w:eastAsia="zh-CN"/>
              </w:rPr>
              <w:t>DIFFRSRP_0</w:t>
            </w:r>
          </w:p>
        </w:tc>
        <w:tc>
          <w:tcPr>
            <w:tcW w:w="3204" w:type="dxa"/>
          </w:tcPr>
          <w:p w14:paraId="13B546BE"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C679E79" w14:textId="77777777" w:rsidR="005B6EBB" w:rsidRPr="006D371E" w:rsidRDefault="005B6EBB" w:rsidP="005B6EBB">
            <w:pPr>
              <w:pStyle w:val="TAL"/>
              <w:rPr>
                <w:lang w:eastAsia="zh-CN"/>
              </w:rPr>
            </w:pPr>
            <w:r w:rsidRPr="006D371E">
              <w:rPr>
                <w:lang w:eastAsia="zh-CN"/>
              </w:rPr>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rPr>
                <w:lang w:eastAsia="zh-CN"/>
              </w:rPr>
            </w:pPr>
            <w:r w:rsidRPr="006D371E">
              <w:rPr>
                <w:lang w:eastAsia="zh-CN"/>
              </w:rPr>
              <w:t>DIFFRSRP_1</w:t>
            </w:r>
          </w:p>
        </w:tc>
        <w:tc>
          <w:tcPr>
            <w:tcW w:w="3204" w:type="dxa"/>
          </w:tcPr>
          <w:p w14:paraId="2B33DAD9"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7F5F87C0" w14:textId="77777777" w:rsidR="005B6EBB" w:rsidRPr="006D371E" w:rsidRDefault="005B6EBB" w:rsidP="005B6EBB">
            <w:pPr>
              <w:pStyle w:val="TAL"/>
              <w:rPr>
                <w:lang w:eastAsia="zh-CN"/>
              </w:rPr>
            </w:pPr>
            <w:r w:rsidRPr="006D371E">
              <w:rPr>
                <w:lang w:eastAsia="zh-CN"/>
              </w:rPr>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rPr>
                <w:lang w:eastAsia="zh-CN"/>
              </w:rPr>
            </w:pPr>
            <w:r w:rsidRPr="006D371E">
              <w:rPr>
                <w:lang w:eastAsia="zh-CN"/>
              </w:rPr>
              <w:t>DIFFRSRP_2</w:t>
            </w:r>
          </w:p>
        </w:tc>
        <w:tc>
          <w:tcPr>
            <w:tcW w:w="3204" w:type="dxa"/>
          </w:tcPr>
          <w:p w14:paraId="415F06B4"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590EC3F" w14:textId="77777777" w:rsidR="005B6EBB" w:rsidRPr="006D371E" w:rsidRDefault="005B6EBB" w:rsidP="005B6EBB">
            <w:pPr>
              <w:pStyle w:val="TAL"/>
              <w:rPr>
                <w:lang w:eastAsia="zh-CN"/>
              </w:rPr>
            </w:pPr>
            <w:r w:rsidRPr="006D371E">
              <w:rPr>
                <w:lang w:eastAsia="zh-CN"/>
              </w:rPr>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rPr>
                <w:lang w:eastAsia="zh-CN"/>
              </w:rPr>
            </w:pPr>
            <w:r w:rsidRPr="006D371E">
              <w:rPr>
                <w:lang w:eastAsia="zh-CN"/>
              </w:rPr>
              <w:t>DIFFRSRP_3</w:t>
            </w:r>
          </w:p>
        </w:tc>
        <w:tc>
          <w:tcPr>
            <w:tcW w:w="3204" w:type="dxa"/>
          </w:tcPr>
          <w:p w14:paraId="172760B9"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5CB65154" w14:textId="77777777" w:rsidR="005B6EBB" w:rsidRPr="006D371E" w:rsidRDefault="005B6EBB" w:rsidP="005B6EBB">
            <w:pPr>
              <w:pStyle w:val="TAL"/>
              <w:rPr>
                <w:lang w:eastAsia="zh-CN"/>
              </w:rPr>
            </w:pPr>
            <w:r w:rsidRPr="006D371E">
              <w:rPr>
                <w:lang w:eastAsia="zh-CN"/>
              </w:rPr>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rPr>
                <w:lang w:eastAsia="zh-CN"/>
              </w:rPr>
            </w:pPr>
            <w:r w:rsidRPr="006D371E">
              <w:rPr>
                <w:lang w:eastAsia="zh-CN"/>
              </w:rPr>
              <w:t>DIFFRSRP_4</w:t>
            </w:r>
          </w:p>
        </w:tc>
        <w:tc>
          <w:tcPr>
            <w:tcW w:w="3204" w:type="dxa"/>
          </w:tcPr>
          <w:p w14:paraId="465DDF97"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577B73" w14:textId="77777777" w:rsidR="005B6EBB" w:rsidRPr="006D371E" w:rsidRDefault="005B6EBB" w:rsidP="005B6EBB">
            <w:pPr>
              <w:pStyle w:val="TAL"/>
              <w:rPr>
                <w:lang w:eastAsia="zh-CN"/>
              </w:rPr>
            </w:pPr>
            <w:r w:rsidRPr="006D371E">
              <w:rPr>
                <w:lang w:eastAsia="zh-CN"/>
              </w:rPr>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rPr>
                <w:lang w:eastAsia="zh-CN"/>
              </w:rPr>
            </w:pPr>
            <w:r w:rsidRPr="006D371E">
              <w:rPr>
                <w:lang w:eastAsia="zh-CN"/>
              </w:rPr>
              <w:t>DIFFRSRP_5</w:t>
            </w:r>
          </w:p>
        </w:tc>
        <w:tc>
          <w:tcPr>
            <w:tcW w:w="3204" w:type="dxa"/>
          </w:tcPr>
          <w:p w14:paraId="42DA59FE"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4DBB4E19" w14:textId="77777777" w:rsidR="005B6EBB" w:rsidRPr="006D371E" w:rsidRDefault="005B6EBB" w:rsidP="005B6EBB">
            <w:pPr>
              <w:pStyle w:val="TAL"/>
              <w:rPr>
                <w:lang w:eastAsia="zh-CN"/>
              </w:rPr>
            </w:pPr>
            <w:r w:rsidRPr="006D371E">
              <w:rPr>
                <w:lang w:eastAsia="zh-CN"/>
              </w:rPr>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rPr>
                <w:lang w:eastAsia="zh-CN"/>
              </w:rPr>
            </w:pPr>
            <w:r w:rsidRPr="006D371E">
              <w:rPr>
                <w:lang w:eastAsia="zh-CN"/>
              </w:rPr>
              <w:t>DIFFRSRP_6</w:t>
            </w:r>
          </w:p>
        </w:tc>
        <w:tc>
          <w:tcPr>
            <w:tcW w:w="3204" w:type="dxa"/>
          </w:tcPr>
          <w:p w14:paraId="18A9C7B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445FC22C" w14:textId="77777777" w:rsidR="005B6EBB" w:rsidRPr="006D371E" w:rsidRDefault="005B6EBB" w:rsidP="005B6EBB">
            <w:pPr>
              <w:pStyle w:val="TAL"/>
              <w:rPr>
                <w:lang w:eastAsia="zh-CN"/>
              </w:rPr>
            </w:pPr>
            <w:r w:rsidRPr="006D371E">
              <w:rPr>
                <w:lang w:eastAsia="zh-CN"/>
              </w:rPr>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rPr>
                <w:lang w:eastAsia="zh-CN"/>
              </w:rPr>
            </w:pPr>
            <w:r w:rsidRPr="006D371E">
              <w:rPr>
                <w:lang w:eastAsia="zh-CN"/>
              </w:rPr>
              <w:t>DIFFRSRP_7</w:t>
            </w:r>
          </w:p>
        </w:tc>
        <w:tc>
          <w:tcPr>
            <w:tcW w:w="3204" w:type="dxa"/>
          </w:tcPr>
          <w:p w14:paraId="5A856667"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4AB6753A" w14:textId="77777777" w:rsidR="005B6EBB" w:rsidRPr="006D371E" w:rsidRDefault="005B6EBB" w:rsidP="005B6EBB">
            <w:pPr>
              <w:pStyle w:val="TAL"/>
              <w:rPr>
                <w:lang w:eastAsia="zh-CN"/>
              </w:rPr>
            </w:pPr>
            <w:r w:rsidRPr="006D371E">
              <w:rPr>
                <w:lang w:eastAsia="zh-CN"/>
              </w:rPr>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rPr>
                <w:lang w:eastAsia="zh-CN"/>
              </w:rPr>
            </w:pPr>
            <w:r w:rsidRPr="006D371E">
              <w:rPr>
                <w:lang w:eastAsia="zh-CN"/>
              </w:rPr>
              <w:t>DIFFRSRP_8</w:t>
            </w:r>
          </w:p>
        </w:tc>
        <w:tc>
          <w:tcPr>
            <w:tcW w:w="3204" w:type="dxa"/>
          </w:tcPr>
          <w:p w14:paraId="6A8BD0FE"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10DD9D2F" w14:textId="77777777" w:rsidR="005B6EBB" w:rsidRPr="006D371E" w:rsidRDefault="005B6EBB" w:rsidP="005B6EBB">
            <w:pPr>
              <w:pStyle w:val="TAL"/>
              <w:rPr>
                <w:lang w:eastAsia="zh-CN"/>
              </w:rPr>
            </w:pPr>
            <w:r w:rsidRPr="006D371E">
              <w:rPr>
                <w:lang w:eastAsia="zh-CN"/>
              </w:rPr>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rPr>
                <w:lang w:eastAsia="zh-CN"/>
              </w:rPr>
            </w:pPr>
            <w:r w:rsidRPr="006D371E">
              <w:rPr>
                <w:lang w:eastAsia="zh-CN"/>
              </w:rPr>
              <w:t>DIFFRSRP_9</w:t>
            </w:r>
          </w:p>
        </w:tc>
        <w:tc>
          <w:tcPr>
            <w:tcW w:w="3204" w:type="dxa"/>
          </w:tcPr>
          <w:p w14:paraId="3B50E510"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29706411" w14:textId="77777777" w:rsidR="005B6EBB" w:rsidRPr="006D371E" w:rsidRDefault="005B6EBB" w:rsidP="005B6EBB">
            <w:pPr>
              <w:pStyle w:val="TAL"/>
              <w:rPr>
                <w:lang w:eastAsia="zh-CN"/>
              </w:rPr>
            </w:pPr>
            <w:r w:rsidRPr="006D371E">
              <w:rPr>
                <w:lang w:eastAsia="zh-CN"/>
              </w:rPr>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rPr>
                <w:lang w:eastAsia="zh-CN"/>
              </w:rPr>
            </w:pPr>
            <w:r w:rsidRPr="006D371E">
              <w:rPr>
                <w:lang w:eastAsia="zh-CN"/>
              </w:rPr>
              <w:t>DIFFRSRP_10</w:t>
            </w:r>
          </w:p>
        </w:tc>
        <w:tc>
          <w:tcPr>
            <w:tcW w:w="3204" w:type="dxa"/>
          </w:tcPr>
          <w:p w14:paraId="00F244CD"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6946220B" w14:textId="77777777" w:rsidR="005B6EBB" w:rsidRPr="006D371E" w:rsidRDefault="005B6EBB" w:rsidP="005B6EBB">
            <w:pPr>
              <w:pStyle w:val="TAL"/>
              <w:rPr>
                <w:lang w:eastAsia="zh-CN"/>
              </w:rPr>
            </w:pPr>
            <w:r w:rsidRPr="006D371E">
              <w:rPr>
                <w:lang w:eastAsia="zh-CN"/>
              </w:rPr>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rPr>
                <w:lang w:eastAsia="zh-CN"/>
              </w:rPr>
            </w:pPr>
            <w:r w:rsidRPr="006D371E">
              <w:rPr>
                <w:lang w:eastAsia="zh-CN"/>
              </w:rPr>
              <w:t>DIFFRSRP_11</w:t>
            </w:r>
          </w:p>
        </w:tc>
        <w:tc>
          <w:tcPr>
            <w:tcW w:w="3204" w:type="dxa"/>
          </w:tcPr>
          <w:p w14:paraId="44DB453D"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AFC00B1" w14:textId="77777777" w:rsidR="005B6EBB" w:rsidRPr="006D371E" w:rsidRDefault="005B6EBB" w:rsidP="005B6EBB">
            <w:pPr>
              <w:pStyle w:val="TAL"/>
              <w:rPr>
                <w:lang w:eastAsia="zh-CN"/>
              </w:rPr>
            </w:pPr>
            <w:r w:rsidRPr="006D371E">
              <w:rPr>
                <w:lang w:eastAsia="zh-CN"/>
              </w:rPr>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rPr>
                <w:lang w:eastAsia="zh-CN"/>
              </w:rPr>
            </w:pPr>
            <w:r w:rsidRPr="006D371E">
              <w:rPr>
                <w:lang w:eastAsia="zh-CN"/>
              </w:rPr>
              <w:t>DIFFRSRP_12</w:t>
            </w:r>
          </w:p>
        </w:tc>
        <w:tc>
          <w:tcPr>
            <w:tcW w:w="3204" w:type="dxa"/>
          </w:tcPr>
          <w:p w14:paraId="7FE1AFDE"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1024DE39" w14:textId="77777777" w:rsidR="005B6EBB" w:rsidRPr="006D371E" w:rsidRDefault="005B6EBB" w:rsidP="005B6EBB">
            <w:pPr>
              <w:pStyle w:val="TAL"/>
              <w:rPr>
                <w:lang w:eastAsia="zh-CN"/>
              </w:rPr>
            </w:pPr>
            <w:r w:rsidRPr="006D371E">
              <w:rPr>
                <w:lang w:eastAsia="zh-CN"/>
              </w:rPr>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rPr>
                <w:lang w:eastAsia="zh-CN"/>
              </w:rPr>
            </w:pPr>
            <w:r w:rsidRPr="006D371E">
              <w:rPr>
                <w:lang w:eastAsia="zh-CN"/>
              </w:rPr>
              <w:t>DIFFRSRP_13</w:t>
            </w:r>
          </w:p>
        </w:tc>
        <w:tc>
          <w:tcPr>
            <w:tcW w:w="3204" w:type="dxa"/>
          </w:tcPr>
          <w:p w14:paraId="288C643F"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2CEE7FC8" w14:textId="77777777" w:rsidR="005B6EBB" w:rsidRPr="006D371E" w:rsidRDefault="005B6EBB" w:rsidP="005B6EBB">
            <w:pPr>
              <w:pStyle w:val="TAL"/>
              <w:rPr>
                <w:lang w:eastAsia="zh-CN"/>
              </w:rPr>
            </w:pPr>
            <w:r w:rsidRPr="006D371E">
              <w:rPr>
                <w:lang w:eastAsia="zh-CN"/>
              </w:rPr>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rPr>
                <w:lang w:eastAsia="zh-CN"/>
              </w:rPr>
            </w:pPr>
            <w:r w:rsidRPr="006D371E">
              <w:rPr>
                <w:lang w:eastAsia="zh-CN"/>
              </w:rPr>
              <w:t>DIFFRSRP_14</w:t>
            </w:r>
          </w:p>
        </w:tc>
        <w:tc>
          <w:tcPr>
            <w:tcW w:w="3204" w:type="dxa"/>
          </w:tcPr>
          <w:p w14:paraId="5C08417D"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3C5473B" w14:textId="77777777" w:rsidR="005B6EBB" w:rsidRPr="006D371E" w:rsidRDefault="005B6EBB" w:rsidP="005B6EBB">
            <w:pPr>
              <w:pStyle w:val="TAL"/>
              <w:rPr>
                <w:lang w:eastAsia="zh-CN"/>
              </w:rPr>
            </w:pPr>
            <w:r w:rsidRPr="006D371E">
              <w:rPr>
                <w:lang w:eastAsia="zh-CN"/>
              </w:rPr>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rPr>
                <w:lang w:eastAsia="zh-CN"/>
              </w:rPr>
            </w:pPr>
            <w:r w:rsidRPr="006D371E">
              <w:rPr>
                <w:lang w:eastAsia="zh-CN"/>
              </w:rPr>
              <w:t>DIFFRSRP_1</w:t>
            </w:r>
            <w:r>
              <w:rPr>
                <w:lang w:eastAsia="zh-CN"/>
              </w:rPr>
              <w:t>5</w:t>
            </w:r>
          </w:p>
        </w:tc>
        <w:tc>
          <w:tcPr>
            <w:tcW w:w="3204" w:type="dxa"/>
          </w:tcPr>
          <w:p w14:paraId="3E80EFA1" w14:textId="77777777" w:rsidR="005B6EBB" w:rsidRPr="006D371E" w:rsidRDefault="005B6EBB" w:rsidP="005B6EBB">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375BB57" w14:textId="77777777" w:rsidR="005B6EBB" w:rsidRPr="006D371E" w:rsidRDefault="005B6EBB" w:rsidP="005B6EBB">
            <w:pPr>
              <w:pStyle w:val="TAL"/>
              <w:rPr>
                <w:lang w:eastAsia="zh-CN"/>
              </w:rPr>
            </w:pPr>
            <w:r w:rsidRPr="006D371E">
              <w:rPr>
                <w:lang w:eastAsia="zh-CN"/>
              </w:rPr>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rPr>
                <w:lang w:eastAsia="zh-CN"/>
              </w:rPr>
            </w:pPr>
            <w:r w:rsidRPr="006D371E">
              <w:rPr>
                <w:lang w:eastAsia="zh-CN"/>
              </w:rPr>
              <w:t>DIFFRSRP_1</w:t>
            </w:r>
            <w:r>
              <w:rPr>
                <w:lang w:eastAsia="zh-CN"/>
              </w:rPr>
              <w:t>6</w:t>
            </w:r>
          </w:p>
        </w:tc>
        <w:tc>
          <w:tcPr>
            <w:tcW w:w="3204" w:type="dxa"/>
          </w:tcPr>
          <w:p w14:paraId="349A6D52" w14:textId="77777777" w:rsidR="005B6EBB" w:rsidRPr="006D371E" w:rsidRDefault="005B6EBB" w:rsidP="005B6EBB">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360A780" w14:textId="77777777" w:rsidR="005B6EBB" w:rsidRPr="006D371E" w:rsidRDefault="005B6EBB" w:rsidP="005B6EBB">
            <w:pPr>
              <w:pStyle w:val="TAL"/>
              <w:rPr>
                <w:lang w:eastAsia="zh-CN"/>
              </w:rPr>
            </w:pPr>
            <w:r w:rsidRPr="006D371E">
              <w:rPr>
                <w:lang w:eastAsia="zh-CN"/>
              </w:rPr>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rPr>
                <w:lang w:eastAsia="zh-CN"/>
              </w:rPr>
            </w:pPr>
            <w:r w:rsidRPr="006D371E">
              <w:rPr>
                <w:lang w:eastAsia="zh-CN"/>
              </w:rPr>
              <w:t>DIFFRSRP_1</w:t>
            </w:r>
            <w:r>
              <w:rPr>
                <w:lang w:eastAsia="zh-CN"/>
              </w:rPr>
              <w:t>7</w:t>
            </w:r>
          </w:p>
        </w:tc>
        <w:tc>
          <w:tcPr>
            <w:tcW w:w="3204" w:type="dxa"/>
          </w:tcPr>
          <w:p w14:paraId="7D115990" w14:textId="77777777" w:rsidR="005B6EBB" w:rsidRPr="006D371E" w:rsidRDefault="005B6EBB" w:rsidP="005B6EBB">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1DA5D73C" w14:textId="77777777" w:rsidR="005B6EBB" w:rsidRPr="006D371E" w:rsidRDefault="005B6EBB" w:rsidP="005B6EBB">
            <w:pPr>
              <w:pStyle w:val="TAL"/>
              <w:rPr>
                <w:lang w:eastAsia="zh-CN"/>
              </w:rPr>
            </w:pPr>
            <w:r w:rsidRPr="006D371E">
              <w:rPr>
                <w:lang w:eastAsia="zh-CN"/>
              </w:rPr>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rPr>
                <w:lang w:eastAsia="zh-CN"/>
              </w:rPr>
            </w:pPr>
            <w:r w:rsidRPr="006D371E">
              <w:rPr>
                <w:lang w:eastAsia="zh-CN"/>
              </w:rPr>
              <w:t>DIFFRSRP_1</w:t>
            </w:r>
            <w:r>
              <w:rPr>
                <w:lang w:eastAsia="zh-CN"/>
              </w:rPr>
              <w:t>8</w:t>
            </w:r>
          </w:p>
        </w:tc>
        <w:tc>
          <w:tcPr>
            <w:tcW w:w="3204" w:type="dxa"/>
          </w:tcPr>
          <w:p w14:paraId="7A2FE3BE" w14:textId="77777777" w:rsidR="005B6EBB" w:rsidRPr="006D371E" w:rsidRDefault="005B6EBB" w:rsidP="005B6EBB">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1A40D960" w14:textId="77777777" w:rsidR="005B6EBB" w:rsidRPr="006D371E" w:rsidRDefault="005B6EBB" w:rsidP="005B6EBB">
            <w:pPr>
              <w:pStyle w:val="TAL"/>
              <w:rPr>
                <w:lang w:eastAsia="zh-CN"/>
              </w:rPr>
            </w:pPr>
            <w:r w:rsidRPr="006D371E">
              <w:rPr>
                <w:lang w:eastAsia="zh-CN"/>
              </w:rPr>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rPr>
                <w:lang w:eastAsia="zh-CN"/>
              </w:rPr>
            </w:pPr>
            <w:r w:rsidRPr="006D371E">
              <w:rPr>
                <w:lang w:eastAsia="zh-CN"/>
              </w:rPr>
              <w:t>DIFFRSRP_1</w:t>
            </w:r>
            <w:r>
              <w:rPr>
                <w:lang w:eastAsia="zh-CN"/>
              </w:rPr>
              <w:t>9</w:t>
            </w:r>
          </w:p>
        </w:tc>
        <w:tc>
          <w:tcPr>
            <w:tcW w:w="3204" w:type="dxa"/>
          </w:tcPr>
          <w:p w14:paraId="3B8E82AC" w14:textId="77777777" w:rsidR="005B6EBB" w:rsidRPr="006D371E" w:rsidRDefault="005B6EBB" w:rsidP="005B6EBB">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6537CCE9" w14:textId="77777777" w:rsidR="005B6EBB" w:rsidRPr="006D371E" w:rsidRDefault="005B6EBB" w:rsidP="005B6EBB">
            <w:pPr>
              <w:pStyle w:val="TAL"/>
              <w:rPr>
                <w:lang w:eastAsia="zh-CN"/>
              </w:rPr>
            </w:pPr>
            <w:r w:rsidRPr="006D371E">
              <w:rPr>
                <w:lang w:eastAsia="zh-CN"/>
              </w:rPr>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rPr>
                <w:lang w:eastAsia="zh-CN"/>
              </w:rPr>
            </w:pPr>
            <w:r w:rsidRPr="006D371E">
              <w:rPr>
                <w:lang w:eastAsia="zh-CN"/>
              </w:rPr>
              <w:t>DIFFRSRP_</w:t>
            </w:r>
            <w:r>
              <w:rPr>
                <w:lang w:eastAsia="zh-CN"/>
              </w:rPr>
              <w:t>20</w:t>
            </w:r>
          </w:p>
        </w:tc>
        <w:tc>
          <w:tcPr>
            <w:tcW w:w="3204" w:type="dxa"/>
          </w:tcPr>
          <w:p w14:paraId="7AE242EC" w14:textId="77777777" w:rsidR="005B6EBB" w:rsidRPr="006D371E" w:rsidRDefault="005B6EBB" w:rsidP="005B6EBB">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52E5A7C" w14:textId="77777777" w:rsidR="005B6EBB" w:rsidRPr="006D371E" w:rsidRDefault="005B6EBB" w:rsidP="005B6EBB">
            <w:pPr>
              <w:pStyle w:val="TAL"/>
              <w:rPr>
                <w:lang w:eastAsia="zh-CN"/>
              </w:rPr>
            </w:pPr>
            <w:r w:rsidRPr="006D371E">
              <w:rPr>
                <w:lang w:eastAsia="zh-CN"/>
              </w:rPr>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rPr>
                <w:lang w:eastAsia="zh-CN"/>
              </w:rPr>
            </w:pPr>
            <w:r w:rsidRPr="006D371E">
              <w:rPr>
                <w:lang w:eastAsia="zh-CN"/>
              </w:rPr>
              <w:t>DIFFRSRP_</w:t>
            </w:r>
            <w:r>
              <w:rPr>
                <w:lang w:eastAsia="zh-CN"/>
              </w:rPr>
              <w:t>21</w:t>
            </w:r>
          </w:p>
        </w:tc>
        <w:tc>
          <w:tcPr>
            <w:tcW w:w="3204" w:type="dxa"/>
          </w:tcPr>
          <w:p w14:paraId="4E018412" w14:textId="77777777" w:rsidR="005B6EBB" w:rsidRPr="006D371E" w:rsidRDefault="005B6EBB" w:rsidP="005B6EBB">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2B349463" w14:textId="77777777" w:rsidR="005B6EBB" w:rsidRPr="006D371E" w:rsidRDefault="005B6EBB" w:rsidP="005B6EBB">
            <w:pPr>
              <w:pStyle w:val="TAL"/>
              <w:rPr>
                <w:lang w:eastAsia="zh-CN"/>
              </w:rPr>
            </w:pPr>
            <w:r w:rsidRPr="006D371E">
              <w:rPr>
                <w:lang w:eastAsia="zh-CN"/>
              </w:rPr>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rPr>
                <w:lang w:eastAsia="zh-CN"/>
              </w:rPr>
            </w:pPr>
            <w:r w:rsidRPr="006D371E">
              <w:rPr>
                <w:lang w:eastAsia="zh-CN"/>
              </w:rPr>
              <w:t>DIFFRSRP_</w:t>
            </w:r>
            <w:r>
              <w:rPr>
                <w:lang w:eastAsia="zh-CN"/>
              </w:rPr>
              <w:t>22</w:t>
            </w:r>
          </w:p>
        </w:tc>
        <w:tc>
          <w:tcPr>
            <w:tcW w:w="3204" w:type="dxa"/>
          </w:tcPr>
          <w:p w14:paraId="7F0A2BA1" w14:textId="77777777" w:rsidR="005B6EBB" w:rsidRPr="006D371E" w:rsidRDefault="005B6EBB" w:rsidP="005B6EBB">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4438C469" w14:textId="77777777" w:rsidR="005B6EBB" w:rsidRPr="006D371E" w:rsidRDefault="005B6EBB" w:rsidP="005B6EBB">
            <w:pPr>
              <w:pStyle w:val="TAL"/>
              <w:rPr>
                <w:lang w:eastAsia="zh-CN"/>
              </w:rPr>
            </w:pPr>
            <w:r w:rsidRPr="006D371E">
              <w:rPr>
                <w:lang w:eastAsia="zh-CN"/>
              </w:rPr>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rPr>
                <w:lang w:eastAsia="zh-CN"/>
              </w:rPr>
            </w:pPr>
            <w:r w:rsidRPr="006D371E">
              <w:rPr>
                <w:lang w:eastAsia="zh-CN"/>
              </w:rPr>
              <w:t>DIFFRSRP_</w:t>
            </w:r>
            <w:r>
              <w:rPr>
                <w:lang w:eastAsia="zh-CN"/>
              </w:rPr>
              <w:t>23</w:t>
            </w:r>
          </w:p>
        </w:tc>
        <w:tc>
          <w:tcPr>
            <w:tcW w:w="3204" w:type="dxa"/>
          </w:tcPr>
          <w:p w14:paraId="7842D29C" w14:textId="77777777" w:rsidR="005B6EBB" w:rsidRPr="006D371E" w:rsidRDefault="005B6EBB" w:rsidP="005B6EBB">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3696A5DB" w14:textId="77777777" w:rsidR="005B6EBB" w:rsidRPr="006D371E" w:rsidRDefault="005B6EBB" w:rsidP="005B6EBB">
            <w:pPr>
              <w:pStyle w:val="TAL"/>
              <w:rPr>
                <w:lang w:eastAsia="zh-CN"/>
              </w:rPr>
            </w:pPr>
            <w:r w:rsidRPr="006D371E">
              <w:rPr>
                <w:lang w:eastAsia="zh-CN"/>
              </w:rPr>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rPr>
                <w:lang w:eastAsia="zh-CN"/>
              </w:rPr>
            </w:pPr>
            <w:r w:rsidRPr="006D371E">
              <w:rPr>
                <w:lang w:eastAsia="zh-CN"/>
              </w:rPr>
              <w:t>DIFFRSRP_</w:t>
            </w:r>
            <w:r>
              <w:rPr>
                <w:lang w:eastAsia="zh-CN"/>
              </w:rPr>
              <w:t>24</w:t>
            </w:r>
          </w:p>
        </w:tc>
        <w:tc>
          <w:tcPr>
            <w:tcW w:w="3204" w:type="dxa"/>
          </w:tcPr>
          <w:p w14:paraId="16449465" w14:textId="77777777" w:rsidR="005B6EBB" w:rsidRPr="006D371E" w:rsidRDefault="005B6EBB" w:rsidP="005B6EBB">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5FFD91EC" w14:textId="77777777" w:rsidR="005B6EBB" w:rsidRPr="006D371E" w:rsidRDefault="005B6EBB" w:rsidP="005B6EBB">
            <w:pPr>
              <w:pStyle w:val="TAL"/>
              <w:rPr>
                <w:lang w:eastAsia="zh-CN"/>
              </w:rPr>
            </w:pPr>
            <w:r w:rsidRPr="006D371E">
              <w:rPr>
                <w:lang w:eastAsia="zh-CN"/>
              </w:rPr>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01396024"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1129EE38" w14:textId="77777777" w:rsidR="005B6EBB" w:rsidRPr="006D371E" w:rsidRDefault="005B6EBB" w:rsidP="005B6EBB">
            <w:pPr>
              <w:pStyle w:val="TAL"/>
              <w:rPr>
                <w:lang w:eastAsia="zh-CN"/>
              </w:rPr>
            </w:pPr>
            <w:r w:rsidRPr="006D371E">
              <w:rPr>
                <w:lang w:eastAsia="zh-CN"/>
              </w:rPr>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35CE068B"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BDDC1EC" w14:textId="77777777" w:rsidR="005B6EBB" w:rsidRPr="006D371E" w:rsidRDefault="005B6EBB" w:rsidP="005B6EBB">
            <w:pPr>
              <w:pStyle w:val="TAL"/>
              <w:rPr>
                <w:lang w:eastAsia="zh-CN"/>
              </w:rPr>
            </w:pPr>
            <w:r w:rsidRPr="006D371E">
              <w:rPr>
                <w:lang w:eastAsia="zh-CN"/>
              </w:rPr>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65167EC0"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2B096571" w14:textId="77777777" w:rsidR="005B6EBB" w:rsidRPr="006D371E" w:rsidRDefault="005B6EBB" w:rsidP="005B6EBB">
            <w:pPr>
              <w:pStyle w:val="TAL"/>
              <w:rPr>
                <w:lang w:eastAsia="zh-CN"/>
              </w:rPr>
            </w:pPr>
            <w:r w:rsidRPr="006D371E">
              <w:rPr>
                <w:lang w:eastAsia="zh-CN"/>
              </w:rPr>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4D968F25"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23FE5164" w14:textId="77777777" w:rsidR="005B6EBB" w:rsidRPr="006D371E" w:rsidRDefault="005B6EBB" w:rsidP="005B6EBB">
            <w:pPr>
              <w:pStyle w:val="TAL"/>
              <w:rPr>
                <w:lang w:eastAsia="zh-CN"/>
              </w:rPr>
            </w:pPr>
            <w:r w:rsidRPr="006D371E">
              <w:rPr>
                <w:lang w:eastAsia="zh-CN"/>
              </w:rPr>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3308626E"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63B4D366" w14:textId="77777777" w:rsidR="005B6EBB" w:rsidRPr="006D371E" w:rsidRDefault="005B6EBB" w:rsidP="005B6EBB">
            <w:pPr>
              <w:pStyle w:val="TAL"/>
              <w:rPr>
                <w:lang w:eastAsia="zh-CN"/>
              </w:rPr>
            </w:pPr>
            <w:r w:rsidRPr="006D371E">
              <w:rPr>
                <w:lang w:eastAsia="zh-CN"/>
              </w:rPr>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040A55C2"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B88B737" w14:textId="77777777" w:rsidR="005B6EBB" w:rsidRPr="006D371E" w:rsidRDefault="005B6EBB" w:rsidP="005B6EBB">
            <w:pPr>
              <w:pStyle w:val="TAL"/>
              <w:rPr>
                <w:lang w:eastAsia="zh-CN"/>
              </w:rPr>
            </w:pPr>
            <w:r w:rsidRPr="006D371E">
              <w:rPr>
                <w:lang w:eastAsia="zh-CN"/>
              </w:rPr>
              <w:t>dB</w:t>
            </w:r>
          </w:p>
        </w:tc>
      </w:tr>
    </w:tbl>
    <w:p w14:paraId="251D88BA" w14:textId="77777777" w:rsidR="005B6EBB" w:rsidRPr="00CC1D38" w:rsidRDefault="005B6EBB" w:rsidP="005B6EBB">
      <w:pPr>
        <w:rPr>
          <w:lang w:eastAsia="zh-CN"/>
        </w:rPr>
      </w:pPr>
    </w:p>
    <w:p w14:paraId="79131A5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rPr>
                <w:lang w:eastAsia="zh-CN"/>
              </w:rPr>
            </w:pPr>
            <w:r w:rsidRPr="006D371E">
              <w:rPr>
                <w:lang w:eastAsia="zh-CN"/>
              </w:rPr>
              <w:t>Reported value</w:t>
            </w:r>
          </w:p>
        </w:tc>
        <w:tc>
          <w:tcPr>
            <w:tcW w:w="3204" w:type="dxa"/>
          </w:tcPr>
          <w:p w14:paraId="02006B99"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52C77AA" w14:textId="77777777" w:rsidR="005B6EBB" w:rsidRPr="006D371E" w:rsidRDefault="005B6EBB" w:rsidP="005B6EBB">
            <w:pPr>
              <w:pStyle w:val="TAH"/>
              <w:rPr>
                <w:lang w:eastAsia="zh-CN"/>
              </w:rPr>
            </w:pPr>
            <w:r w:rsidRPr="006D371E">
              <w:rPr>
                <w:lang w:eastAsia="zh-CN"/>
              </w:rPr>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rPr>
                <w:lang w:eastAsia="zh-CN"/>
              </w:rPr>
            </w:pPr>
            <w:r w:rsidRPr="006D371E">
              <w:rPr>
                <w:lang w:eastAsia="zh-CN"/>
              </w:rPr>
              <w:t>DIFFRSRP_0</w:t>
            </w:r>
          </w:p>
        </w:tc>
        <w:tc>
          <w:tcPr>
            <w:tcW w:w="3204" w:type="dxa"/>
          </w:tcPr>
          <w:p w14:paraId="6683D57A"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6AA1A70C" w14:textId="77777777" w:rsidR="005B6EBB" w:rsidRPr="006D371E" w:rsidRDefault="005B6EBB" w:rsidP="005B6EBB">
            <w:pPr>
              <w:pStyle w:val="TAL"/>
              <w:rPr>
                <w:lang w:eastAsia="zh-CN"/>
              </w:rPr>
            </w:pPr>
            <w:r w:rsidRPr="006D371E">
              <w:rPr>
                <w:lang w:eastAsia="zh-CN"/>
              </w:rPr>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rPr>
                <w:lang w:eastAsia="zh-CN"/>
              </w:rPr>
            </w:pPr>
            <w:r w:rsidRPr="006D371E">
              <w:rPr>
                <w:lang w:eastAsia="zh-CN"/>
              </w:rPr>
              <w:t>DIFFRSRP_1</w:t>
            </w:r>
          </w:p>
        </w:tc>
        <w:tc>
          <w:tcPr>
            <w:tcW w:w="3204" w:type="dxa"/>
          </w:tcPr>
          <w:p w14:paraId="4C61E487"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288DBEB" w14:textId="77777777" w:rsidR="005B6EBB" w:rsidRPr="006D371E" w:rsidRDefault="005B6EBB" w:rsidP="005B6EBB">
            <w:pPr>
              <w:pStyle w:val="TAL"/>
              <w:rPr>
                <w:lang w:eastAsia="zh-CN"/>
              </w:rPr>
            </w:pPr>
            <w:r w:rsidRPr="006D371E">
              <w:rPr>
                <w:lang w:eastAsia="zh-CN"/>
              </w:rPr>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rPr>
                <w:lang w:eastAsia="zh-CN"/>
              </w:rPr>
            </w:pPr>
            <w:r w:rsidRPr="006D371E">
              <w:rPr>
                <w:lang w:eastAsia="zh-CN"/>
              </w:rPr>
              <w:t>DIFFRSRP_2</w:t>
            </w:r>
          </w:p>
        </w:tc>
        <w:tc>
          <w:tcPr>
            <w:tcW w:w="3204" w:type="dxa"/>
          </w:tcPr>
          <w:p w14:paraId="087E24F0"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A5BD271" w14:textId="77777777" w:rsidR="005B6EBB" w:rsidRPr="006D371E" w:rsidRDefault="005B6EBB" w:rsidP="005B6EBB">
            <w:pPr>
              <w:pStyle w:val="TAL"/>
              <w:rPr>
                <w:lang w:eastAsia="zh-CN"/>
              </w:rPr>
            </w:pPr>
            <w:r w:rsidRPr="006D371E">
              <w:rPr>
                <w:lang w:eastAsia="zh-CN"/>
              </w:rPr>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rPr>
                <w:lang w:eastAsia="zh-CN"/>
              </w:rPr>
            </w:pPr>
            <w:r w:rsidRPr="006D371E">
              <w:rPr>
                <w:lang w:eastAsia="zh-CN"/>
              </w:rPr>
              <w:t>DIFFRSRP_3</w:t>
            </w:r>
          </w:p>
        </w:tc>
        <w:tc>
          <w:tcPr>
            <w:tcW w:w="3204" w:type="dxa"/>
          </w:tcPr>
          <w:p w14:paraId="1BBD7A74"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F0F76E7" w14:textId="77777777" w:rsidR="005B6EBB" w:rsidRPr="006D371E" w:rsidRDefault="005B6EBB" w:rsidP="005B6EBB">
            <w:pPr>
              <w:pStyle w:val="TAL"/>
              <w:rPr>
                <w:lang w:eastAsia="zh-CN"/>
              </w:rPr>
            </w:pPr>
            <w:r w:rsidRPr="006D371E">
              <w:rPr>
                <w:lang w:eastAsia="zh-CN"/>
              </w:rPr>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rPr>
                <w:lang w:eastAsia="zh-CN"/>
              </w:rPr>
            </w:pPr>
            <w:r w:rsidRPr="006D371E">
              <w:rPr>
                <w:lang w:eastAsia="zh-CN"/>
              </w:rPr>
              <w:t>DIFFRSRP_4</w:t>
            </w:r>
          </w:p>
        </w:tc>
        <w:tc>
          <w:tcPr>
            <w:tcW w:w="3204" w:type="dxa"/>
          </w:tcPr>
          <w:p w14:paraId="5A779B0D"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98417F7" w14:textId="77777777" w:rsidR="005B6EBB" w:rsidRPr="006D371E" w:rsidRDefault="005B6EBB" w:rsidP="005B6EBB">
            <w:pPr>
              <w:pStyle w:val="TAL"/>
              <w:rPr>
                <w:lang w:eastAsia="zh-CN"/>
              </w:rPr>
            </w:pPr>
            <w:r w:rsidRPr="006D371E">
              <w:rPr>
                <w:lang w:eastAsia="zh-CN"/>
              </w:rPr>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rPr>
                <w:lang w:eastAsia="zh-CN"/>
              </w:rPr>
            </w:pPr>
            <w:r w:rsidRPr="006D371E">
              <w:rPr>
                <w:lang w:eastAsia="zh-CN"/>
              </w:rPr>
              <w:t>DIFFRSRP_5</w:t>
            </w:r>
          </w:p>
        </w:tc>
        <w:tc>
          <w:tcPr>
            <w:tcW w:w="3204" w:type="dxa"/>
          </w:tcPr>
          <w:p w14:paraId="04AB3BAF"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81D5D8D" w14:textId="77777777" w:rsidR="005B6EBB" w:rsidRPr="006D371E" w:rsidRDefault="005B6EBB" w:rsidP="005B6EBB">
            <w:pPr>
              <w:pStyle w:val="TAL"/>
              <w:rPr>
                <w:lang w:eastAsia="zh-CN"/>
              </w:rPr>
            </w:pPr>
            <w:r w:rsidRPr="006D371E">
              <w:rPr>
                <w:lang w:eastAsia="zh-CN"/>
              </w:rPr>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rPr>
                <w:lang w:eastAsia="zh-CN"/>
              </w:rPr>
            </w:pPr>
            <w:r w:rsidRPr="006D371E">
              <w:rPr>
                <w:lang w:eastAsia="zh-CN"/>
              </w:rPr>
              <w:t>DIFFRSRP_6</w:t>
            </w:r>
          </w:p>
        </w:tc>
        <w:tc>
          <w:tcPr>
            <w:tcW w:w="3204" w:type="dxa"/>
          </w:tcPr>
          <w:p w14:paraId="1B5773E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50683B2" w14:textId="77777777" w:rsidR="005B6EBB" w:rsidRPr="006D371E" w:rsidRDefault="005B6EBB" w:rsidP="005B6EBB">
            <w:pPr>
              <w:pStyle w:val="TAL"/>
              <w:rPr>
                <w:lang w:eastAsia="zh-CN"/>
              </w:rPr>
            </w:pPr>
            <w:r w:rsidRPr="006D371E">
              <w:rPr>
                <w:lang w:eastAsia="zh-CN"/>
              </w:rPr>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rPr>
                <w:lang w:eastAsia="zh-CN"/>
              </w:rPr>
            </w:pPr>
            <w:r w:rsidRPr="006D371E">
              <w:rPr>
                <w:lang w:eastAsia="zh-CN"/>
              </w:rPr>
              <w:t>DIFFRSRP_7</w:t>
            </w:r>
          </w:p>
        </w:tc>
        <w:tc>
          <w:tcPr>
            <w:tcW w:w="3204" w:type="dxa"/>
          </w:tcPr>
          <w:p w14:paraId="7C7A3FEE"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78F3948E" w14:textId="77777777" w:rsidR="005B6EBB" w:rsidRPr="006D371E" w:rsidRDefault="005B6EBB" w:rsidP="005B6EBB">
            <w:pPr>
              <w:pStyle w:val="TAL"/>
              <w:rPr>
                <w:lang w:eastAsia="zh-CN"/>
              </w:rPr>
            </w:pPr>
            <w:r w:rsidRPr="006D371E">
              <w:rPr>
                <w:lang w:eastAsia="zh-CN"/>
              </w:rPr>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rPr>
                <w:lang w:eastAsia="zh-CN"/>
              </w:rPr>
            </w:pPr>
            <w:r w:rsidRPr="006D371E">
              <w:rPr>
                <w:lang w:eastAsia="zh-CN"/>
              </w:rPr>
              <w:t>DIFFRSRP_8</w:t>
            </w:r>
          </w:p>
        </w:tc>
        <w:tc>
          <w:tcPr>
            <w:tcW w:w="3204" w:type="dxa"/>
          </w:tcPr>
          <w:p w14:paraId="526FEC56"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2ACA7C88" w14:textId="77777777" w:rsidR="005B6EBB" w:rsidRPr="006D371E" w:rsidRDefault="005B6EBB" w:rsidP="005B6EBB">
            <w:pPr>
              <w:pStyle w:val="TAL"/>
              <w:rPr>
                <w:lang w:eastAsia="zh-CN"/>
              </w:rPr>
            </w:pPr>
            <w:r w:rsidRPr="006D371E">
              <w:rPr>
                <w:lang w:eastAsia="zh-CN"/>
              </w:rPr>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rPr>
                <w:lang w:eastAsia="zh-CN"/>
              </w:rPr>
            </w:pPr>
            <w:r w:rsidRPr="006D371E">
              <w:rPr>
                <w:lang w:eastAsia="zh-CN"/>
              </w:rPr>
              <w:t>DIFFRSRP_9</w:t>
            </w:r>
          </w:p>
        </w:tc>
        <w:tc>
          <w:tcPr>
            <w:tcW w:w="3204" w:type="dxa"/>
          </w:tcPr>
          <w:p w14:paraId="3ABF6A57"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5C5F4EF7" w14:textId="77777777" w:rsidR="005B6EBB" w:rsidRPr="006D371E" w:rsidRDefault="005B6EBB" w:rsidP="005B6EBB">
            <w:pPr>
              <w:pStyle w:val="TAL"/>
              <w:rPr>
                <w:lang w:eastAsia="zh-CN"/>
              </w:rPr>
            </w:pPr>
            <w:r w:rsidRPr="006D371E">
              <w:rPr>
                <w:lang w:eastAsia="zh-CN"/>
              </w:rPr>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rPr>
                <w:lang w:eastAsia="zh-CN"/>
              </w:rPr>
            </w:pPr>
            <w:r w:rsidRPr="006D371E">
              <w:rPr>
                <w:lang w:eastAsia="zh-CN"/>
              </w:rPr>
              <w:t>DIFFRSRP_10</w:t>
            </w:r>
          </w:p>
        </w:tc>
        <w:tc>
          <w:tcPr>
            <w:tcW w:w="3204" w:type="dxa"/>
          </w:tcPr>
          <w:p w14:paraId="42D349FF"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ECA9C12" w14:textId="77777777" w:rsidR="005B6EBB" w:rsidRPr="006D371E" w:rsidRDefault="005B6EBB" w:rsidP="005B6EBB">
            <w:pPr>
              <w:pStyle w:val="TAL"/>
              <w:rPr>
                <w:lang w:eastAsia="zh-CN"/>
              </w:rPr>
            </w:pPr>
            <w:r w:rsidRPr="006D371E">
              <w:rPr>
                <w:lang w:eastAsia="zh-CN"/>
              </w:rPr>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rPr>
                <w:lang w:eastAsia="zh-CN"/>
              </w:rPr>
            </w:pPr>
            <w:r w:rsidRPr="006D371E">
              <w:rPr>
                <w:lang w:eastAsia="zh-CN"/>
              </w:rPr>
              <w:t>DIFFRSRP_11</w:t>
            </w:r>
          </w:p>
        </w:tc>
        <w:tc>
          <w:tcPr>
            <w:tcW w:w="3204" w:type="dxa"/>
          </w:tcPr>
          <w:p w14:paraId="62B308E6"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096955A5" w14:textId="77777777" w:rsidR="005B6EBB" w:rsidRPr="006D371E" w:rsidRDefault="005B6EBB" w:rsidP="005B6EBB">
            <w:pPr>
              <w:pStyle w:val="TAL"/>
              <w:rPr>
                <w:lang w:eastAsia="zh-CN"/>
              </w:rPr>
            </w:pPr>
            <w:r w:rsidRPr="006D371E">
              <w:rPr>
                <w:lang w:eastAsia="zh-CN"/>
              </w:rPr>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rPr>
                <w:lang w:eastAsia="zh-CN"/>
              </w:rPr>
            </w:pPr>
            <w:r w:rsidRPr="006D371E">
              <w:rPr>
                <w:lang w:eastAsia="zh-CN"/>
              </w:rPr>
              <w:t>DIFFRSRP_12</w:t>
            </w:r>
          </w:p>
        </w:tc>
        <w:tc>
          <w:tcPr>
            <w:tcW w:w="3204" w:type="dxa"/>
          </w:tcPr>
          <w:p w14:paraId="1FB35F05"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F50F744" w14:textId="77777777" w:rsidR="005B6EBB" w:rsidRPr="006D371E" w:rsidRDefault="005B6EBB" w:rsidP="005B6EBB">
            <w:pPr>
              <w:pStyle w:val="TAL"/>
              <w:rPr>
                <w:lang w:eastAsia="zh-CN"/>
              </w:rPr>
            </w:pPr>
            <w:r w:rsidRPr="006D371E">
              <w:rPr>
                <w:lang w:eastAsia="zh-CN"/>
              </w:rPr>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rPr>
                <w:lang w:eastAsia="zh-CN"/>
              </w:rPr>
            </w:pPr>
            <w:r w:rsidRPr="006D371E">
              <w:rPr>
                <w:lang w:eastAsia="zh-CN"/>
              </w:rPr>
              <w:t>DIFFRSRP_13</w:t>
            </w:r>
          </w:p>
        </w:tc>
        <w:tc>
          <w:tcPr>
            <w:tcW w:w="3204" w:type="dxa"/>
          </w:tcPr>
          <w:p w14:paraId="01DDB5B4"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1907EBA" w14:textId="77777777" w:rsidR="005B6EBB" w:rsidRPr="006D371E" w:rsidRDefault="005B6EBB" w:rsidP="005B6EBB">
            <w:pPr>
              <w:pStyle w:val="TAL"/>
              <w:rPr>
                <w:lang w:eastAsia="zh-CN"/>
              </w:rPr>
            </w:pPr>
            <w:r w:rsidRPr="006D371E">
              <w:rPr>
                <w:lang w:eastAsia="zh-CN"/>
              </w:rPr>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rPr>
                <w:lang w:eastAsia="zh-CN"/>
              </w:rPr>
            </w:pPr>
            <w:r w:rsidRPr="006D371E">
              <w:rPr>
                <w:lang w:eastAsia="zh-CN"/>
              </w:rPr>
              <w:t>DIFFRSRP_14</w:t>
            </w:r>
          </w:p>
        </w:tc>
        <w:tc>
          <w:tcPr>
            <w:tcW w:w="3204" w:type="dxa"/>
          </w:tcPr>
          <w:p w14:paraId="0353C6DC"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0009966" w14:textId="77777777" w:rsidR="005B6EBB" w:rsidRPr="006D371E" w:rsidRDefault="005B6EBB" w:rsidP="005B6EBB">
            <w:pPr>
              <w:pStyle w:val="TAL"/>
              <w:rPr>
                <w:lang w:eastAsia="zh-CN"/>
              </w:rPr>
            </w:pPr>
            <w:r w:rsidRPr="006D371E">
              <w:rPr>
                <w:lang w:eastAsia="zh-CN"/>
              </w:rPr>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rPr>
                <w:lang w:eastAsia="zh-CN"/>
              </w:rPr>
            </w:pPr>
            <w:r>
              <w:rPr>
                <w:lang w:eastAsia="zh-CN"/>
              </w:rPr>
              <w:t>…</w:t>
            </w:r>
          </w:p>
        </w:tc>
        <w:tc>
          <w:tcPr>
            <w:tcW w:w="3204" w:type="dxa"/>
          </w:tcPr>
          <w:p w14:paraId="488C62E4"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4CBA917B" w14:textId="77777777" w:rsidR="005B6EBB" w:rsidRPr="006D371E" w:rsidRDefault="005B6EBB" w:rsidP="005B6EBB">
            <w:pPr>
              <w:pStyle w:val="TAL"/>
              <w:rPr>
                <w:lang w:eastAsia="zh-CN"/>
              </w:rPr>
            </w:pPr>
            <w:r>
              <w:rPr>
                <w:lang w:eastAsia="zh-CN"/>
              </w:rP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2841C941"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ED2945B" w14:textId="77777777" w:rsidR="005B6EBB" w:rsidRPr="006D371E" w:rsidRDefault="005B6EBB" w:rsidP="005B6EBB">
            <w:pPr>
              <w:pStyle w:val="TAL"/>
              <w:rPr>
                <w:lang w:eastAsia="zh-CN"/>
              </w:rPr>
            </w:pPr>
            <w:r w:rsidRPr="006D371E">
              <w:rPr>
                <w:lang w:eastAsia="zh-CN"/>
              </w:rPr>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59F4D3C8"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06D8D34" w14:textId="77777777" w:rsidR="005B6EBB" w:rsidRPr="006D371E" w:rsidRDefault="005B6EBB" w:rsidP="005B6EBB">
            <w:pPr>
              <w:pStyle w:val="TAL"/>
              <w:rPr>
                <w:lang w:eastAsia="zh-CN"/>
              </w:rPr>
            </w:pPr>
            <w:r w:rsidRPr="006D371E">
              <w:rPr>
                <w:lang w:eastAsia="zh-CN"/>
              </w:rPr>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7A4F3868"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C33DA6D" w14:textId="77777777" w:rsidR="005B6EBB" w:rsidRPr="006D371E" w:rsidRDefault="005B6EBB" w:rsidP="005B6EBB">
            <w:pPr>
              <w:pStyle w:val="TAL"/>
              <w:rPr>
                <w:lang w:eastAsia="zh-CN"/>
              </w:rPr>
            </w:pPr>
            <w:r w:rsidRPr="006D371E">
              <w:rPr>
                <w:lang w:eastAsia="zh-CN"/>
              </w:rPr>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5B90D088"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D9CCA45" w14:textId="77777777" w:rsidR="005B6EBB" w:rsidRPr="006D371E" w:rsidRDefault="005B6EBB" w:rsidP="005B6EBB">
            <w:pPr>
              <w:pStyle w:val="TAL"/>
              <w:rPr>
                <w:lang w:eastAsia="zh-CN"/>
              </w:rPr>
            </w:pPr>
            <w:r w:rsidRPr="006D371E">
              <w:rPr>
                <w:lang w:eastAsia="zh-CN"/>
              </w:rPr>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77135931"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3C51A656" w14:textId="77777777" w:rsidR="005B6EBB" w:rsidRPr="006D371E" w:rsidRDefault="005B6EBB" w:rsidP="005B6EBB">
            <w:pPr>
              <w:pStyle w:val="TAL"/>
              <w:rPr>
                <w:lang w:eastAsia="zh-CN"/>
              </w:rPr>
            </w:pPr>
            <w:r w:rsidRPr="006D371E">
              <w:rPr>
                <w:lang w:eastAsia="zh-CN"/>
              </w:rPr>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2DC6565B"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CEBB415" w14:textId="77777777" w:rsidR="005B6EBB" w:rsidRPr="006D371E" w:rsidRDefault="005B6EBB" w:rsidP="005B6EBB">
            <w:pPr>
              <w:pStyle w:val="TAL"/>
              <w:rPr>
                <w:lang w:eastAsia="zh-CN"/>
              </w:rPr>
            </w:pPr>
            <w:r w:rsidRPr="006D371E">
              <w:rPr>
                <w:lang w:eastAsia="zh-CN"/>
              </w:rPr>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rPr>
                <w:lang w:eastAsia="zh-CN"/>
              </w:rPr>
            </w:pPr>
            <w:r w:rsidRPr="006D371E">
              <w:rPr>
                <w:lang w:eastAsia="zh-CN"/>
              </w:rPr>
              <w:t>DIFFRSRP_</w:t>
            </w:r>
            <w:r>
              <w:rPr>
                <w:rFonts w:hint="eastAsia"/>
                <w:lang w:eastAsia="zh-CN"/>
              </w:rPr>
              <w:t>31</w:t>
            </w:r>
          </w:p>
        </w:tc>
        <w:tc>
          <w:tcPr>
            <w:tcW w:w="3204" w:type="dxa"/>
          </w:tcPr>
          <w:p w14:paraId="083D0FA5" w14:textId="77777777" w:rsidR="005B6EBB" w:rsidRPr="006D371E" w:rsidRDefault="005B6EBB" w:rsidP="005B6EBB">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98DDFE5" w14:textId="77777777" w:rsidR="005B6EBB" w:rsidRPr="006D371E" w:rsidRDefault="005B6EBB" w:rsidP="005B6EBB">
            <w:pPr>
              <w:pStyle w:val="TAL"/>
              <w:rPr>
                <w:lang w:eastAsia="zh-CN"/>
              </w:rPr>
            </w:pPr>
            <w:r w:rsidRPr="006D371E">
              <w:rPr>
                <w:lang w:eastAsia="zh-CN"/>
              </w:rPr>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rPr>
                <w:lang w:eastAsia="zh-CN"/>
              </w:rPr>
            </w:pPr>
            <w:r w:rsidRPr="006D371E">
              <w:rPr>
                <w:lang w:eastAsia="zh-CN"/>
              </w:rPr>
              <w:t>DIFFRSRP_</w:t>
            </w:r>
            <w:r>
              <w:rPr>
                <w:rFonts w:hint="eastAsia"/>
                <w:lang w:eastAsia="zh-CN"/>
              </w:rPr>
              <w:t>32</w:t>
            </w:r>
          </w:p>
        </w:tc>
        <w:tc>
          <w:tcPr>
            <w:tcW w:w="3204" w:type="dxa"/>
          </w:tcPr>
          <w:p w14:paraId="62610445" w14:textId="77777777" w:rsidR="005B6EBB" w:rsidRPr="006D371E" w:rsidRDefault="005B6EBB" w:rsidP="005B6EBB">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EEDAF79" w14:textId="77777777" w:rsidR="005B6EBB" w:rsidRPr="006D371E" w:rsidRDefault="005B6EBB" w:rsidP="005B6EBB">
            <w:pPr>
              <w:pStyle w:val="TAL"/>
              <w:rPr>
                <w:lang w:eastAsia="zh-CN"/>
              </w:rPr>
            </w:pPr>
            <w:r w:rsidRPr="006D371E">
              <w:rPr>
                <w:lang w:eastAsia="zh-CN"/>
              </w:rPr>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rPr>
                <w:lang w:eastAsia="zh-CN"/>
              </w:rPr>
            </w:pPr>
            <w:r w:rsidRPr="006D371E">
              <w:rPr>
                <w:lang w:eastAsia="zh-CN"/>
              </w:rPr>
              <w:t>DIFFRSRP_</w:t>
            </w:r>
            <w:r>
              <w:rPr>
                <w:rFonts w:hint="eastAsia"/>
                <w:lang w:eastAsia="zh-CN"/>
              </w:rPr>
              <w:t>33</w:t>
            </w:r>
          </w:p>
        </w:tc>
        <w:tc>
          <w:tcPr>
            <w:tcW w:w="3204" w:type="dxa"/>
          </w:tcPr>
          <w:p w14:paraId="55E6E0B8" w14:textId="77777777" w:rsidR="005B6EBB" w:rsidRPr="006D371E" w:rsidRDefault="005B6EBB" w:rsidP="005B6EBB">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1547E736" w14:textId="77777777" w:rsidR="005B6EBB" w:rsidRPr="006D371E" w:rsidRDefault="005B6EBB" w:rsidP="005B6EBB">
            <w:pPr>
              <w:pStyle w:val="TAL"/>
              <w:rPr>
                <w:lang w:eastAsia="zh-CN"/>
              </w:rPr>
            </w:pPr>
            <w:r w:rsidRPr="006D371E">
              <w:rPr>
                <w:lang w:eastAsia="zh-CN"/>
              </w:rPr>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rPr>
                <w:lang w:eastAsia="zh-CN"/>
              </w:rPr>
            </w:pPr>
            <w:r w:rsidRPr="006D371E">
              <w:rPr>
                <w:lang w:eastAsia="zh-CN"/>
              </w:rPr>
              <w:t>DIFFRSRP_</w:t>
            </w:r>
            <w:r>
              <w:rPr>
                <w:rFonts w:hint="eastAsia"/>
                <w:lang w:eastAsia="zh-CN"/>
              </w:rPr>
              <w:t>34</w:t>
            </w:r>
          </w:p>
        </w:tc>
        <w:tc>
          <w:tcPr>
            <w:tcW w:w="3204" w:type="dxa"/>
          </w:tcPr>
          <w:p w14:paraId="5040DACD" w14:textId="77777777" w:rsidR="005B6EBB" w:rsidRPr="006D371E" w:rsidRDefault="005B6EBB" w:rsidP="005B6EBB">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6316BA32" w14:textId="77777777" w:rsidR="005B6EBB" w:rsidRPr="006D371E" w:rsidRDefault="005B6EBB" w:rsidP="005B6EBB">
            <w:pPr>
              <w:pStyle w:val="TAL"/>
              <w:rPr>
                <w:lang w:eastAsia="zh-CN"/>
              </w:rPr>
            </w:pPr>
            <w:r w:rsidRPr="006D371E">
              <w:rPr>
                <w:lang w:eastAsia="zh-CN"/>
              </w:rPr>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rPr>
                <w:lang w:eastAsia="zh-CN"/>
              </w:rPr>
            </w:pPr>
            <w:r w:rsidRPr="006D371E">
              <w:rPr>
                <w:lang w:eastAsia="zh-CN"/>
              </w:rPr>
              <w:t>DIFFRSRP_</w:t>
            </w:r>
            <w:r>
              <w:rPr>
                <w:rFonts w:hint="eastAsia"/>
                <w:lang w:eastAsia="zh-CN"/>
              </w:rPr>
              <w:t>35</w:t>
            </w:r>
          </w:p>
        </w:tc>
        <w:tc>
          <w:tcPr>
            <w:tcW w:w="3204" w:type="dxa"/>
          </w:tcPr>
          <w:p w14:paraId="5FAF45F0" w14:textId="77777777" w:rsidR="005B6EBB" w:rsidRDefault="005B6EBB" w:rsidP="005B6EBB">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621AF0EF" w14:textId="77777777" w:rsidR="005B6EBB" w:rsidRPr="006D371E" w:rsidRDefault="005B6EBB" w:rsidP="005B6EBB">
            <w:pPr>
              <w:pStyle w:val="TAL"/>
              <w:rPr>
                <w:lang w:eastAsia="zh-CN"/>
              </w:rPr>
            </w:pPr>
            <w:r w:rsidRPr="006D371E">
              <w:rPr>
                <w:lang w:eastAsia="zh-CN"/>
              </w:rPr>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71607616" w14:textId="77777777" w:rsidR="005B6EBB" w:rsidRPr="006D371E" w:rsidRDefault="005B6EBB" w:rsidP="005B6EBB">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C9F11D8" w14:textId="77777777" w:rsidR="005B6EBB" w:rsidRPr="006D371E" w:rsidRDefault="005B6EBB" w:rsidP="005B6EBB">
            <w:pPr>
              <w:pStyle w:val="TAL"/>
              <w:rPr>
                <w:lang w:eastAsia="zh-CN"/>
              </w:rPr>
            </w:pPr>
            <w:r w:rsidRPr="006D371E">
              <w:rPr>
                <w:lang w:eastAsia="zh-CN"/>
              </w:rPr>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rPr>
                <w:lang w:eastAsia="zh-CN"/>
              </w:rPr>
            </w:pPr>
            <w:r>
              <w:rPr>
                <w:lang w:eastAsia="zh-CN"/>
              </w:rPr>
              <w:t>…</w:t>
            </w:r>
          </w:p>
        </w:tc>
        <w:tc>
          <w:tcPr>
            <w:tcW w:w="3204" w:type="dxa"/>
          </w:tcPr>
          <w:p w14:paraId="0A212076"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33E71500" w14:textId="77777777" w:rsidR="005B6EBB" w:rsidRPr="006D371E" w:rsidRDefault="005B6EBB" w:rsidP="005B6EBB">
            <w:pPr>
              <w:pStyle w:val="TAL"/>
              <w:rPr>
                <w:lang w:eastAsia="zh-CN"/>
              </w:rPr>
            </w:pPr>
            <w:r>
              <w:rPr>
                <w:lang w:eastAsia="zh-CN"/>
              </w:rP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rPr>
                <w:lang w:eastAsia="zh-CN"/>
              </w:rPr>
            </w:pPr>
            <w:r w:rsidRPr="006D371E">
              <w:rPr>
                <w:lang w:eastAsia="zh-CN"/>
              </w:rPr>
              <w:t>DIFFRSRP_</w:t>
            </w:r>
            <w:r>
              <w:rPr>
                <w:rFonts w:hint="eastAsia"/>
                <w:lang w:eastAsia="zh-CN"/>
              </w:rPr>
              <w:t>47</w:t>
            </w:r>
          </w:p>
        </w:tc>
        <w:tc>
          <w:tcPr>
            <w:tcW w:w="3204" w:type="dxa"/>
          </w:tcPr>
          <w:p w14:paraId="174709CF" w14:textId="77777777" w:rsidR="005B6EBB" w:rsidRDefault="005B6EBB" w:rsidP="005B6EBB">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B501B6D" w14:textId="77777777" w:rsidR="005B6EBB" w:rsidRPr="006D371E" w:rsidRDefault="005B6EBB" w:rsidP="005B6EBB">
            <w:pPr>
              <w:pStyle w:val="TAL"/>
              <w:rPr>
                <w:lang w:eastAsia="zh-CN"/>
              </w:rPr>
            </w:pPr>
            <w:r w:rsidRPr="006D371E">
              <w:rPr>
                <w:lang w:eastAsia="zh-CN"/>
              </w:rPr>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rPr>
                <w:lang w:eastAsia="zh-CN"/>
              </w:rPr>
            </w:pPr>
            <w:r w:rsidRPr="006D371E">
              <w:rPr>
                <w:lang w:eastAsia="zh-CN"/>
              </w:rPr>
              <w:t>DIFFRSRP_</w:t>
            </w:r>
            <w:r>
              <w:rPr>
                <w:rFonts w:hint="eastAsia"/>
                <w:lang w:eastAsia="zh-CN"/>
              </w:rPr>
              <w:t>48</w:t>
            </w:r>
          </w:p>
        </w:tc>
        <w:tc>
          <w:tcPr>
            <w:tcW w:w="3204" w:type="dxa"/>
          </w:tcPr>
          <w:p w14:paraId="2BDBB8A1" w14:textId="77777777" w:rsidR="005B6EBB" w:rsidRPr="006D371E" w:rsidRDefault="005B6EBB" w:rsidP="005B6EBB">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2746C13F" w14:textId="77777777" w:rsidR="005B6EBB" w:rsidRPr="006D371E" w:rsidRDefault="005B6EBB" w:rsidP="005B6EBB">
            <w:pPr>
              <w:pStyle w:val="TAL"/>
              <w:rPr>
                <w:lang w:eastAsia="zh-CN"/>
              </w:rPr>
            </w:pPr>
            <w:r w:rsidRPr="006D371E">
              <w:rPr>
                <w:lang w:eastAsia="zh-CN"/>
              </w:rPr>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rPr>
                <w:lang w:eastAsia="zh-CN"/>
              </w:rPr>
            </w:pPr>
            <w:r w:rsidRPr="006D371E">
              <w:rPr>
                <w:lang w:eastAsia="zh-CN"/>
              </w:rPr>
              <w:t>DIFFRSRP_</w:t>
            </w:r>
            <w:r>
              <w:rPr>
                <w:rFonts w:hint="eastAsia"/>
                <w:lang w:eastAsia="zh-CN"/>
              </w:rPr>
              <w:t>49</w:t>
            </w:r>
          </w:p>
        </w:tc>
        <w:tc>
          <w:tcPr>
            <w:tcW w:w="3204" w:type="dxa"/>
          </w:tcPr>
          <w:p w14:paraId="4A258902" w14:textId="77777777" w:rsidR="005B6EBB" w:rsidRPr="006D371E" w:rsidRDefault="005B6EBB" w:rsidP="005B6EBB">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1D060126" w14:textId="77777777" w:rsidR="005B6EBB" w:rsidRPr="006D371E" w:rsidRDefault="005B6EBB" w:rsidP="005B6EBB">
            <w:pPr>
              <w:pStyle w:val="TAL"/>
              <w:rPr>
                <w:lang w:eastAsia="zh-CN"/>
              </w:rPr>
            </w:pPr>
            <w:r w:rsidRPr="006D371E">
              <w:rPr>
                <w:lang w:eastAsia="zh-CN"/>
              </w:rPr>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rPr>
                <w:lang w:eastAsia="zh-CN"/>
              </w:rPr>
            </w:pPr>
            <w:r w:rsidRPr="006D371E">
              <w:rPr>
                <w:lang w:eastAsia="zh-CN"/>
              </w:rPr>
              <w:t>DIFFRSRP_</w:t>
            </w:r>
            <w:r>
              <w:rPr>
                <w:rFonts w:hint="eastAsia"/>
                <w:lang w:eastAsia="zh-CN"/>
              </w:rPr>
              <w:t>50</w:t>
            </w:r>
          </w:p>
        </w:tc>
        <w:tc>
          <w:tcPr>
            <w:tcW w:w="3204" w:type="dxa"/>
          </w:tcPr>
          <w:p w14:paraId="31B157D5" w14:textId="77777777" w:rsidR="005B6EBB" w:rsidRPr="006D371E" w:rsidRDefault="005B6EBB" w:rsidP="005B6EBB">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7B834158" w14:textId="77777777" w:rsidR="005B6EBB" w:rsidRPr="006D371E" w:rsidRDefault="005B6EBB" w:rsidP="005B6EBB">
            <w:pPr>
              <w:pStyle w:val="TAL"/>
              <w:rPr>
                <w:lang w:eastAsia="zh-CN"/>
              </w:rPr>
            </w:pPr>
            <w:r w:rsidRPr="006D371E">
              <w:rPr>
                <w:lang w:eastAsia="zh-CN"/>
              </w:rPr>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rPr>
                <w:lang w:eastAsia="zh-CN"/>
              </w:rPr>
            </w:pPr>
            <w:r w:rsidRPr="006D371E">
              <w:rPr>
                <w:lang w:eastAsia="zh-CN"/>
              </w:rPr>
              <w:t>DIFFRSRP_5</w:t>
            </w:r>
            <w:r>
              <w:rPr>
                <w:rFonts w:hint="eastAsia"/>
                <w:lang w:eastAsia="zh-CN"/>
              </w:rPr>
              <w:t>1</w:t>
            </w:r>
          </w:p>
        </w:tc>
        <w:tc>
          <w:tcPr>
            <w:tcW w:w="3204" w:type="dxa"/>
          </w:tcPr>
          <w:p w14:paraId="024688F9" w14:textId="77777777" w:rsidR="005B6EBB" w:rsidRPr="006D371E" w:rsidRDefault="005B6EBB" w:rsidP="005B6EBB">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67017C0A" w14:textId="77777777" w:rsidR="005B6EBB" w:rsidRPr="006D371E" w:rsidRDefault="005B6EBB" w:rsidP="005B6EBB">
            <w:pPr>
              <w:pStyle w:val="TAL"/>
              <w:rPr>
                <w:lang w:eastAsia="zh-CN"/>
              </w:rPr>
            </w:pPr>
            <w:r w:rsidRPr="006D371E">
              <w:rPr>
                <w:lang w:eastAsia="zh-CN"/>
              </w:rPr>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rPr>
                <w:lang w:eastAsia="zh-CN"/>
              </w:rPr>
            </w:pPr>
            <w:r w:rsidRPr="006D371E">
              <w:rPr>
                <w:lang w:eastAsia="zh-CN"/>
              </w:rPr>
              <w:t>DIFFRSRP_</w:t>
            </w:r>
            <w:r>
              <w:rPr>
                <w:rFonts w:hint="eastAsia"/>
                <w:lang w:eastAsia="zh-CN"/>
              </w:rPr>
              <w:t>52</w:t>
            </w:r>
          </w:p>
        </w:tc>
        <w:tc>
          <w:tcPr>
            <w:tcW w:w="3204" w:type="dxa"/>
          </w:tcPr>
          <w:p w14:paraId="680DE328" w14:textId="77777777" w:rsidR="005B6EBB" w:rsidRPr="006D371E" w:rsidRDefault="005B6EBB" w:rsidP="005B6EBB">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77D07295" w14:textId="77777777" w:rsidR="005B6EBB" w:rsidRPr="006D371E" w:rsidRDefault="005B6EBB" w:rsidP="005B6EBB">
            <w:pPr>
              <w:pStyle w:val="TAL"/>
              <w:rPr>
                <w:lang w:eastAsia="zh-CN"/>
              </w:rPr>
            </w:pPr>
            <w:r w:rsidRPr="006D371E">
              <w:rPr>
                <w:lang w:eastAsia="zh-CN"/>
              </w:rPr>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rPr>
                <w:lang w:eastAsia="zh-CN"/>
              </w:rPr>
            </w:pPr>
            <w:r w:rsidRPr="006D371E">
              <w:rPr>
                <w:lang w:eastAsia="zh-CN"/>
              </w:rPr>
              <w:t>DIFFRSRP_</w:t>
            </w:r>
            <w:r>
              <w:rPr>
                <w:rFonts w:hint="eastAsia"/>
                <w:lang w:eastAsia="zh-CN"/>
              </w:rPr>
              <w:t>53</w:t>
            </w:r>
          </w:p>
        </w:tc>
        <w:tc>
          <w:tcPr>
            <w:tcW w:w="3204" w:type="dxa"/>
          </w:tcPr>
          <w:p w14:paraId="58A93FC1" w14:textId="77777777" w:rsidR="005B6EBB" w:rsidRPr="006D371E" w:rsidRDefault="005B6EBB" w:rsidP="005B6EBB">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6FFFBBAF" w14:textId="77777777" w:rsidR="005B6EBB" w:rsidRPr="006D371E" w:rsidRDefault="005B6EBB" w:rsidP="005B6EBB">
            <w:pPr>
              <w:pStyle w:val="TAL"/>
              <w:rPr>
                <w:lang w:eastAsia="zh-CN"/>
              </w:rPr>
            </w:pPr>
            <w:r w:rsidRPr="006D371E">
              <w:rPr>
                <w:lang w:eastAsia="zh-CN"/>
              </w:rPr>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rPr>
                <w:lang w:eastAsia="zh-CN"/>
              </w:rPr>
            </w:pPr>
            <w:r w:rsidRPr="006D371E">
              <w:rPr>
                <w:lang w:eastAsia="zh-CN"/>
              </w:rPr>
              <w:t>DIFFRSRP_</w:t>
            </w:r>
            <w:r>
              <w:rPr>
                <w:rFonts w:hint="eastAsia"/>
                <w:lang w:eastAsia="zh-CN"/>
              </w:rPr>
              <w:t>54</w:t>
            </w:r>
          </w:p>
        </w:tc>
        <w:tc>
          <w:tcPr>
            <w:tcW w:w="3204" w:type="dxa"/>
          </w:tcPr>
          <w:p w14:paraId="2BCC7B0F" w14:textId="77777777" w:rsidR="005B6EBB" w:rsidRPr="006D371E" w:rsidRDefault="005B6EBB" w:rsidP="005B6EBB">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5E99BC26" w14:textId="77777777" w:rsidR="005B6EBB" w:rsidRPr="006D371E" w:rsidRDefault="005B6EBB" w:rsidP="005B6EBB">
            <w:pPr>
              <w:pStyle w:val="TAL"/>
              <w:rPr>
                <w:lang w:eastAsia="zh-CN"/>
              </w:rPr>
            </w:pPr>
            <w:r w:rsidRPr="006D371E">
              <w:rPr>
                <w:lang w:eastAsia="zh-CN"/>
              </w:rPr>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rPr>
                <w:lang w:eastAsia="zh-CN"/>
              </w:rPr>
            </w:pPr>
            <w:r w:rsidRPr="006D371E">
              <w:rPr>
                <w:lang w:eastAsia="zh-CN"/>
              </w:rPr>
              <w:t>DIFFRSRP_</w:t>
            </w:r>
            <w:r>
              <w:rPr>
                <w:rFonts w:hint="eastAsia"/>
                <w:lang w:eastAsia="zh-CN"/>
              </w:rPr>
              <w:t>55</w:t>
            </w:r>
          </w:p>
        </w:tc>
        <w:tc>
          <w:tcPr>
            <w:tcW w:w="3204" w:type="dxa"/>
          </w:tcPr>
          <w:p w14:paraId="4A5B3432" w14:textId="77777777" w:rsidR="005B6EBB" w:rsidRPr="006D371E" w:rsidRDefault="005B6EBB" w:rsidP="005B6EBB">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27EE4F56" w14:textId="77777777" w:rsidR="005B6EBB" w:rsidRPr="006D371E" w:rsidRDefault="005B6EBB" w:rsidP="005B6EBB">
            <w:pPr>
              <w:pStyle w:val="TAL"/>
              <w:rPr>
                <w:lang w:eastAsia="zh-CN"/>
              </w:rPr>
            </w:pPr>
            <w:r w:rsidRPr="006D371E">
              <w:rPr>
                <w:lang w:eastAsia="zh-CN"/>
              </w:rPr>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rPr>
                <w:lang w:eastAsia="zh-CN"/>
              </w:rPr>
            </w:pPr>
            <w:r w:rsidRPr="006D371E">
              <w:rPr>
                <w:lang w:eastAsia="zh-CN"/>
              </w:rPr>
              <w:t>DIFFRSRP_</w:t>
            </w:r>
            <w:r>
              <w:rPr>
                <w:rFonts w:hint="eastAsia"/>
                <w:lang w:eastAsia="zh-CN"/>
              </w:rPr>
              <w:t>56</w:t>
            </w:r>
          </w:p>
        </w:tc>
        <w:tc>
          <w:tcPr>
            <w:tcW w:w="3204" w:type="dxa"/>
          </w:tcPr>
          <w:p w14:paraId="10710403" w14:textId="77777777" w:rsidR="005B6EBB" w:rsidRPr="006D371E" w:rsidRDefault="005B6EBB" w:rsidP="005B6EBB">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AB39FA9" w14:textId="77777777" w:rsidR="005B6EBB" w:rsidRPr="006D371E" w:rsidRDefault="005B6EBB" w:rsidP="005B6EBB">
            <w:pPr>
              <w:pStyle w:val="TAL"/>
              <w:rPr>
                <w:lang w:eastAsia="zh-CN"/>
              </w:rPr>
            </w:pPr>
            <w:r w:rsidRPr="006D371E">
              <w:rPr>
                <w:lang w:eastAsia="zh-CN"/>
              </w:rPr>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rPr>
                <w:lang w:eastAsia="zh-CN"/>
              </w:rPr>
            </w:pPr>
            <w:r w:rsidRPr="006D371E">
              <w:rPr>
                <w:lang w:eastAsia="zh-CN"/>
              </w:rPr>
              <w:t>DIFFRSRP_</w:t>
            </w:r>
            <w:r>
              <w:rPr>
                <w:rFonts w:hint="eastAsia"/>
                <w:lang w:eastAsia="zh-CN"/>
              </w:rPr>
              <w:t>57</w:t>
            </w:r>
          </w:p>
        </w:tc>
        <w:tc>
          <w:tcPr>
            <w:tcW w:w="3204" w:type="dxa"/>
          </w:tcPr>
          <w:p w14:paraId="7E38D638" w14:textId="77777777" w:rsidR="005B6EBB" w:rsidRPr="006D371E" w:rsidRDefault="005B6EBB" w:rsidP="005B6EBB">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57F0B2B" w14:textId="77777777" w:rsidR="005B6EBB" w:rsidRPr="006D371E" w:rsidRDefault="005B6EBB" w:rsidP="005B6EBB">
            <w:pPr>
              <w:pStyle w:val="TAL"/>
              <w:rPr>
                <w:lang w:eastAsia="zh-CN"/>
              </w:rPr>
            </w:pPr>
            <w:r w:rsidRPr="006D371E">
              <w:rPr>
                <w:lang w:eastAsia="zh-CN"/>
              </w:rPr>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rPr>
                <w:lang w:eastAsia="zh-CN"/>
              </w:rPr>
            </w:pPr>
            <w:r w:rsidRPr="006D371E">
              <w:rPr>
                <w:lang w:eastAsia="zh-CN"/>
              </w:rPr>
              <w:t>DIFFRSRP_</w:t>
            </w:r>
            <w:r>
              <w:rPr>
                <w:rFonts w:hint="eastAsia"/>
                <w:lang w:eastAsia="zh-CN"/>
              </w:rPr>
              <w:t>58</w:t>
            </w:r>
          </w:p>
        </w:tc>
        <w:tc>
          <w:tcPr>
            <w:tcW w:w="3204" w:type="dxa"/>
          </w:tcPr>
          <w:p w14:paraId="174EF2F7" w14:textId="77777777" w:rsidR="005B6EBB" w:rsidRPr="006D371E" w:rsidRDefault="005B6EBB" w:rsidP="005B6EBB">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4ACBAC25" w14:textId="77777777" w:rsidR="005B6EBB" w:rsidRPr="006D371E" w:rsidRDefault="005B6EBB" w:rsidP="005B6EBB">
            <w:pPr>
              <w:pStyle w:val="TAL"/>
              <w:rPr>
                <w:lang w:eastAsia="zh-CN"/>
              </w:rPr>
            </w:pPr>
            <w:r w:rsidRPr="006D371E">
              <w:rPr>
                <w:lang w:eastAsia="zh-CN"/>
              </w:rPr>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rPr>
                <w:lang w:eastAsia="zh-CN"/>
              </w:rPr>
            </w:pPr>
            <w:r w:rsidRPr="006D371E">
              <w:rPr>
                <w:lang w:eastAsia="zh-CN"/>
              </w:rPr>
              <w:t>DIFFRSRP_</w:t>
            </w:r>
            <w:r>
              <w:rPr>
                <w:rFonts w:hint="eastAsia"/>
                <w:lang w:eastAsia="zh-CN"/>
              </w:rPr>
              <w:t>59</w:t>
            </w:r>
          </w:p>
        </w:tc>
        <w:tc>
          <w:tcPr>
            <w:tcW w:w="3204" w:type="dxa"/>
          </w:tcPr>
          <w:p w14:paraId="1E4D873E" w14:textId="77777777" w:rsidR="005B6EBB" w:rsidRPr="006D371E" w:rsidRDefault="005B6EBB" w:rsidP="005B6EBB">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1F4A28D9" w14:textId="77777777" w:rsidR="005B6EBB" w:rsidRPr="006D371E" w:rsidRDefault="005B6EBB" w:rsidP="005B6EBB">
            <w:pPr>
              <w:pStyle w:val="TAL"/>
              <w:rPr>
                <w:lang w:eastAsia="zh-CN"/>
              </w:rPr>
            </w:pPr>
            <w:r w:rsidRPr="006D371E">
              <w:rPr>
                <w:lang w:eastAsia="zh-CN"/>
              </w:rPr>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rPr>
                <w:lang w:eastAsia="zh-CN"/>
              </w:rPr>
            </w:pPr>
            <w:r w:rsidRPr="006D371E">
              <w:rPr>
                <w:lang w:eastAsia="zh-CN"/>
              </w:rPr>
              <w:t>DIFFRSRP_</w:t>
            </w:r>
            <w:r>
              <w:rPr>
                <w:rFonts w:hint="eastAsia"/>
                <w:lang w:eastAsia="zh-CN"/>
              </w:rPr>
              <w:t>60</w:t>
            </w:r>
          </w:p>
        </w:tc>
        <w:tc>
          <w:tcPr>
            <w:tcW w:w="3204" w:type="dxa"/>
          </w:tcPr>
          <w:p w14:paraId="2E588EED" w14:textId="77777777" w:rsidR="005B6EBB" w:rsidRPr="006D371E" w:rsidRDefault="005B6EBB" w:rsidP="005B6EBB">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166FF344" w14:textId="77777777" w:rsidR="005B6EBB" w:rsidRPr="006D371E" w:rsidRDefault="005B6EBB" w:rsidP="005B6EBB">
            <w:pPr>
              <w:pStyle w:val="TAL"/>
              <w:rPr>
                <w:lang w:eastAsia="zh-CN"/>
              </w:rPr>
            </w:pPr>
            <w:r w:rsidRPr="006D371E">
              <w:rPr>
                <w:lang w:eastAsia="zh-CN"/>
              </w:rPr>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rPr>
                <w:lang w:eastAsia="zh-CN"/>
              </w:rPr>
            </w:pPr>
            <w:r w:rsidRPr="006D371E">
              <w:rPr>
                <w:lang w:eastAsia="zh-CN"/>
              </w:rPr>
              <w:t>DIFFRSRP_</w:t>
            </w:r>
            <w:r>
              <w:rPr>
                <w:rFonts w:hint="eastAsia"/>
                <w:lang w:eastAsia="zh-CN"/>
              </w:rPr>
              <w:t>61</w:t>
            </w:r>
          </w:p>
        </w:tc>
        <w:tc>
          <w:tcPr>
            <w:tcW w:w="3204" w:type="dxa"/>
          </w:tcPr>
          <w:p w14:paraId="6E11AD76" w14:textId="77777777" w:rsidR="005B6EBB" w:rsidRDefault="005B6EBB" w:rsidP="005B6EBB">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37387351" w14:textId="77777777" w:rsidR="005B6EBB" w:rsidRPr="006D371E" w:rsidRDefault="005B6EBB" w:rsidP="005B6EBB">
            <w:pPr>
              <w:pStyle w:val="TAL"/>
              <w:rPr>
                <w:lang w:eastAsia="zh-CN"/>
              </w:rPr>
            </w:pPr>
            <w:r w:rsidRPr="006D371E">
              <w:rPr>
                <w:lang w:eastAsia="zh-CN"/>
              </w:rPr>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lang w:eastAsia="zh-CN"/>
        </w:rPr>
      </w:pPr>
      <w:r>
        <w:rPr>
          <w:rFonts w:eastAsia="MS Mincho"/>
          <w:bCs/>
          <w:lang w:eastAsia="zh-CN"/>
        </w:rPr>
        <w:t>-</w:t>
      </w:r>
      <w:r>
        <w:rPr>
          <w:rFonts w:eastAsia="MS Mincho"/>
          <w:bCs/>
          <w:lang w:eastAsia="zh-CN"/>
        </w:rPr>
        <w:tab/>
      </w:r>
      <w:r w:rsidR="005A3BCE">
        <w:rPr>
          <w:rFonts w:eastAsia="MS Mincho"/>
          <w:bCs/>
          <w:lang w:eastAsia="zh-CN"/>
        </w:rPr>
        <w:t xml:space="preserve">The </w:t>
      </w:r>
      <w:r w:rsidR="005A3BCE">
        <w:rPr>
          <w:lang w:val="en-US" w:eastAsia="zh-CN"/>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lang w:eastAsia="zh-CN"/>
        </w:rPr>
      </w:pPr>
      <w:r>
        <w:rPr>
          <w:rFonts w:eastAsia="MS Mincho"/>
          <w:lang w:eastAsia="zh-CN"/>
        </w:rPr>
        <w:t>-</w:t>
      </w:r>
      <w:r>
        <w:rPr>
          <w:rFonts w:eastAsia="MS Mincho"/>
          <w:lang w:eastAsia="zh-CN"/>
        </w:rPr>
        <w:tab/>
      </w:r>
      <w:r w:rsidR="00A11203" w:rsidRPr="00C3508A">
        <w:rPr>
          <w:rFonts w:eastAsia="MS Mincho"/>
          <w:lang w:eastAsia="zh-CN"/>
        </w:rPr>
        <w:t xml:space="preserve">UE Rx-Tx measurement accuracy requirements shall apply for a cell, which is also the downlink reference cell (defined in section 7.1.1) for SRS transmission even if the </w:t>
      </w:r>
      <w:r w:rsidR="00A11203" w:rsidRPr="007E01B9">
        <w:rPr>
          <w:rFonts w:eastAsia="MS Mincho"/>
          <w:lang w:eastAsia="zh-CN"/>
        </w:rPr>
        <w:t>uplink transmission timing changes during the UE Rx-Tx measurement period due to autonomous adjustment.</w:t>
      </w:r>
    </w:p>
    <w:p w14:paraId="384EE2A3" w14:textId="5E9DA80F" w:rsidR="00A43B00" w:rsidRDefault="00A43B00" w:rsidP="00A43B00">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A39B070" w14:textId="22328BDC" w:rsidR="00933B63" w:rsidRDefault="00933B63" w:rsidP="00AD57C0">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2AA4DD8B" w14:textId="51EB4818" w:rsidR="00AD57C0" w:rsidRDefault="00AD57C0" w:rsidP="00AD57C0">
      <w:r>
        <w:t>The accuracy requirements in Table 10.1.25.2-1 for FR1 are valid under the following conditions:</w:t>
      </w:r>
    </w:p>
    <w:p w14:paraId="11D3E295" w14:textId="79726E66"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336C18E7" w14:textId="77777777" w:rsidR="00B46EF8" w:rsidRPr="00F8474E" w:rsidRDefault="00B46EF8" w:rsidP="00B46EF8">
      <w:pPr>
        <w:pStyle w:val="TH"/>
      </w:pPr>
      <w:r w:rsidRPr="00F8474E">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B46EF8" w:rsidRPr="00F8474E" w14:paraId="1F3049B5"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504293D" w14:textId="77777777" w:rsidR="00B46EF8" w:rsidRPr="00F8474E" w:rsidRDefault="00B46EF8" w:rsidP="00B46EF8">
            <w:pPr>
              <w:pStyle w:val="TAH"/>
              <w:rPr>
                <w:lang w:eastAsia="ko-KR"/>
              </w:rPr>
            </w:pPr>
            <w:r w:rsidRPr="00F8474E">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BAEE267" w14:textId="77777777" w:rsidR="00B46EF8" w:rsidRPr="00F8474E" w:rsidRDefault="00B46EF8" w:rsidP="00B46EF8">
            <w:pPr>
              <w:pStyle w:val="TAH"/>
              <w:rPr>
                <w:lang w:eastAsia="ko-KR"/>
              </w:rPr>
            </w:pPr>
            <w:r w:rsidRPr="00F8474E">
              <w:rPr>
                <w:lang w:eastAsia="ko-KR"/>
              </w:rPr>
              <w:t>Conditions</w:t>
            </w:r>
          </w:p>
        </w:tc>
      </w:tr>
      <w:tr w:rsidR="00B46EF8" w:rsidRPr="00F8474E" w14:paraId="43F5F5B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A8878C0" w14:textId="77777777" w:rsidR="00B46EF8" w:rsidRPr="00F8474E" w:rsidRDefault="00B46EF8" w:rsidP="00B46EF8">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8D28FB" w14:textId="77777777" w:rsidR="00B46EF8" w:rsidRPr="00F8474E" w:rsidRDefault="00B46EF8" w:rsidP="00B46EF8">
            <w:pPr>
              <w:pStyle w:val="TAH"/>
              <w:rPr>
                <w:lang w:eastAsia="ko-KR"/>
              </w:rPr>
            </w:pPr>
            <w:r w:rsidRPr="00F8474E">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269E6BF" w14:textId="77777777" w:rsidR="00B46EF8" w:rsidRPr="00F8474E" w:rsidRDefault="00B46EF8" w:rsidP="00B46EF8">
            <w:pPr>
              <w:pStyle w:val="TAH"/>
              <w:rPr>
                <w:lang w:eastAsia="ko-KR"/>
              </w:rPr>
            </w:pPr>
            <w:r w:rsidRPr="00F8474E">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73C604C0" w14:textId="77777777" w:rsidR="00B46EF8" w:rsidRPr="00F8474E" w:rsidRDefault="00B46EF8" w:rsidP="00B46EF8">
            <w:pPr>
              <w:pStyle w:val="TAH"/>
              <w:rPr>
                <w:lang w:eastAsia="ko-KR"/>
              </w:rPr>
            </w:pPr>
          </w:p>
          <w:p w14:paraId="0EB13D7A" w14:textId="77777777" w:rsidR="00B46EF8" w:rsidRPr="00F8474E" w:rsidRDefault="00B46EF8" w:rsidP="00B46EF8">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903162" w14:textId="77777777" w:rsidR="00B46EF8" w:rsidRPr="00F8474E" w:rsidRDefault="00B46EF8" w:rsidP="00B46EF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6C3620D" w14:textId="77777777" w:rsidR="00B46EF8" w:rsidRPr="00F8474E" w:rsidRDefault="00B46EF8" w:rsidP="00B46EF8">
            <w:pPr>
              <w:pStyle w:val="TAH"/>
              <w:rPr>
                <w:lang w:eastAsia="ko-KR"/>
              </w:rPr>
            </w:pPr>
            <w:r w:rsidRPr="00F8474E">
              <w:rPr>
                <w:lang w:eastAsia="ko-KR"/>
              </w:rPr>
              <w:t>NR operating band groups</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958AAD" w14:textId="77777777" w:rsidR="00B46EF8" w:rsidRPr="00F8474E" w:rsidRDefault="00B46EF8" w:rsidP="00B46EF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B46EF8" w:rsidRPr="00F8474E" w14:paraId="6094D73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E0A31B"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DE280A"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B2CA53"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087896"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0719A9" w14:textId="77777777" w:rsidR="00B46EF8" w:rsidRPr="00F8474E" w:rsidRDefault="00B46EF8" w:rsidP="00B46EF8">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705C4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C921C89" w14:textId="77777777" w:rsidR="00B46EF8" w:rsidRPr="00F8474E" w:rsidRDefault="00B46EF8" w:rsidP="00B46EF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6C5DABCD" w14:textId="77777777" w:rsidR="00B46EF8" w:rsidRPr="00F8474E" w:rsidRDefault="00B46EF8" w:rsidP="00B46EF8">
            <w:pPr>
              <w:pStyle w:val="TAH"/>
              <w:rPr>
                <w:lang w:eastAsia="ko-KR"/>
              </w:rPr>
            </w:pPr>
            <w:r w:rsidRPr="00F8474E">
              <w:rPr>
                <w:lang w:eastAsia="ko-KR"/>
              </w:rPr>
              <w:t>Maximum</w:t>
            </w:r>
            <w:r w:rsidRPr="00F8474E">
              <w:rPr>
                <w:lang w:eastAsia="ko-KR"/>
              </w:rPr>
              <w:br/>
              <w:t>Io</w:t>
            </w:r>
          </w:p>
        </w:tc>
      </w:tr>
      <w:tr w:rsidR="00B46EF8" w:rsidRPr="00F8474E" w14:paraId="34CE6DF9" w14:textId="77777777" w:rsidTr="00FA482E">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49119A5F" w14:textId="77777777" w:rsidR="00B46EF8" w:rsidRPr="00F8474E" w:rsidRDefault="00B46EF8" w:rsidP="00B46EF8">
            <w:pPr>
              <w:pStyle w:val="TAH"/>
              <w:rPr>
                <w:lang w:eastAsia="ko-KR"/>
              </w:rPr>
            </w:pPr>
            <w:r w:rsidRPr="00F8474E">
              <w:rPr>
                <w:lang w:eastAsia="ko-KR"/>
              </w:rPr>
              <w:t>Tc</w:t>
            </w:r>
            <w:r w:rsidRPr="00F8474E">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435C013C" w14:textId="77777777" w:rsidR="00B46EF8" w:rsidRPr="00F8474E" w:rsidRDefault="00B46EF8" w:rsidP="00B46EF8">
            <w:pPr>
              <w:pStyle w:val="TAH"/>
              <w:rPr>
                <w:lang w:eastAsia="ko-KR"/>
              </w:rPr>
            </w:pPr>
            <w:r w:rsidRPr="00F8474E">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3BA822A7" w14:textId="77777777" w:rsidR="00B46EF8" w:rsidRPr="00F8474E" w:rsidRDefault="00B46EF8" w:rsidP="00B46EF8">
            <w:pPr>
              <w:pStyle w:val="TAH"/>
              <w:rPr>
                <w:lang w:eastAsia="ko-KR"/>
              </w:rPr>
            </w:pPr>
            <w:r w:rsidRPr="00F8474E">
              <w:rPr>
                <w:lang w:eastAsia="ko-KR"/>
              </w:rPr>
              <w:t>RB</w:t>
            </w:r>
          </w:p>
        </w:tc>
        <w:tc>
          <w:tcPr>
            <w:tcW w:w="0" w:type="auto"/>
            <w:tcBorders>
              <w:top w:val="single" w:sz="6" w:space="0" w:color="auto"/>
              <w:left w:val="single" w:sz="6" w:space="0" w:color="auto"/>
              <w:bottom w:val="nil"/>
              <w:right w:val="single" w:sz="6" w:space="0" w:color="auto"/>
            </w:tcBorders>
          </w:tcPr>
          <w:p w14:paraId="3C4641ED" w14:textId="77777777" w:rsidR="00B46EF8" w:rsidRPr="00F8474E" w:rsidRDefault="00B46EF8" w:rsidP="00B46EF8">
            <w:pPr>
              <w:pStyle w:val="TAH"/>
              <w:rPr>
                <w:lang w:eastAsia="ko-KR"/>
              </w:rPr>
            </w:pPr>
          </w:p>
          <w:p w14:paraId="6E5BF218" w14:textId="77777777" w:rsidR="00B46EF8" w:rsidRPr="00F8474E" w:rsidRDefault="00B46EF8" w:rsidP="00B46EF8">
            <w:pPr>
              <w:pStyle w:val="TAH"/>
              <w:rPr>
                <w:lang w:eastAsia="ko-KR"/>
              </w:rPr>
            </w:pPr>
            <w:r w:rsidRPr="00F8474E">
              <w:rPr>
                <w:lang w:eastAsia="ko-KR"/>
              </w:rPr>
              <w:t>kHz</w:t>
            </w:r>
          </w:p>
        </w:tc>
        <w:tc>
          <w:tcPr>
            <w:tcW w:w="0" w:type="auto"/>
            <w:tcBorders>
              <w:top w:val="single" w:sz="6" w:space="0" w:color="auto"/>
              <w:left w:val="single" w:sz="6" w:space="0" w:color="auto"/>
              <w:bottom w:val="nil"/>
              <w:right w:val="single" w:sz="6" w:space="0" w:color="auto"/>
            </w:tcBorders>
            <w:vAlign w:val="center"/>
          </w:tcPr>
          <w:p w14:paraId="58636A1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78EAF436" w14:textId="77777777" w:rsidR="00B46EF8" w:rsidRPr="00F8474E" w:rsidRDefault="00B46EF8" w:rsidP="00B46EF8">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8A7AA5C" w14:textId="77777777" w:rsidR="00B46EF8" w:rsidRPr="00F8474E" w:rsidRDefault="00B46EF8" w:rsidP="00B46EF8">
            <w:pPr>
              <w:pStyle w:val="TAH"/>
              <w:rPr>
                <w:lang w:eastAsia="ko-KR"/>
              </w:rPr>
            </w:pPr>
            <w:r w:rsidRPr="00F8474E">
              <w:rPr>
                <w:lang w:eastAsia="ko-KR"/>
              </w:rPr>
              <w:t>dBm / SCS</w:t>
            </w:r>
            <w:r w:rsidRPr="00F8474E">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033F773F" w14:textId="77777777" w:rsidR="00B46EF8" w:rsidRPr="00F8474E" w:rsidRDefault="00B46EF8" w:rsidP="00B46EF8">
            <w:pPr>
              <w:pStyle w:val="TAH"/>
              <w:rPr>
                <w:lang w:eastAsia="ko-KR"/>
              </w:rPr>
            </w:pPr>
            <w:r w:rsidRPr="00F8474E">
              <w:rPr>
                <w:lang w:eastAsia="ko-KR"/>
              </w:rPr>
              <w:t>dBm/BW</w:t>
            </w:r>
          </w:p>
        </w:tc>
      </w:tr>
      <w:tr w:rsidR="00B46EF8" w:rsidRPr="00F8474E" w14:paraId="629F7BC6"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6E5DCB3D" w14:textId="77777777" w:rsidR="00B46EF8" w:rsidRPr="00F8474E" w:rsidRDefault="00B46EF8" w:rsidP="00B46EF8">
            <w:pPr>
              <w:pStyle w:val="TAC"/>
              <w:rPr>
                <w:lang w:eastAsia="ko-KR"/>
              </w:rPr>
            </w:pPr>
            <w:r w:rsidRPr="00F8474E">
              <w:rPr>
                <w:lang w:eastAsia="ko-KR"/>
              </w:rPr>
              <w:t>± 78+</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F4AD594" w14:textId="77777777" w:rsidR="00B46EF8" w:rsidRPr="00F8474E" w:rsidRDefault="00B46EF8" w:rsidP="00B46EF8">
            <w:pPr>
              <w:pStyle w:val="TAC"/>
              <w:rPr>
                <w:lang w:val="sv-SE" w:eastAsia="ko-KR"/>
              </w:rPr>
            </w:pPr>
            <w:r w:rsidRPr="00F8474E">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14F05055"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6" w:space="0" w:color="auto"/>
            </w:tcBorders>
            <w:vAlign w:val="center"/>
            <w:hideMark/>
          </w:tcPr>
          <w:p w14:paraId="62467DE1" w14:textId="77777777" w:rsidR="00B46EF8" w:rsidRPr="00F8474E" w:rsidRDefault="00B46EF8" w:rsidP="00B46EF8">
            <w:pPr>
              <w:pStyle w:val="TAC"/>
              <w:rPr>
                <w:lang w:eastAsia="ko-KR"/>
              </w:rPr>
            </w:pPr>
            <w:r w:rsidRPr="00F8474E">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558190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5FC3DCEE" w14:textId="77777777" w:rsidR="00B46EF8" w:rsidRPr="00F8474E" w:rsidRDefault="00B46EF8" w:rsidP="00B46EF8">
            <w:pPr>
              <w:pStyle w:val="TAC"/>
              <w:rPr>
                <w:lang w:eastAsia="ko-KR"/>
              </w:rPr>
            </w:pPr>
            <w:r w:rsidRPr="00F8474E">
              <w:rPr>
                <w:lang w:eastAsia="ko-KR"/>
              </w:rPr>
              <w:t>NR_FDD_FR1_A, NR_TDD_FR1_A,</w:t>
            </w:r>
          </w:p>
          <w:p w14:paraId="77FF7EAF"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BF2D1" w14:textId="72E15C6D" w:rsidR="00B46EF8" w:rsidRPr="00F8474E" w:rsidRDefault="00B46EF8" w:rsidP="00B46E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28EFD7D" w14:textId="77777777" w:rsidR="00B46EF8" w:rsidRPr="00F8474E" w:rsidRDefault="00B46EF8" w:rsidP="00B46EF8">
            <w:pPr>
              <w:pStyle w:val="TAC"/>
              <w:rPr>
                <w:lang w:eastAsia="ko-KR"/>
              </w:rPr>
            </w:pPr>
            <w:r w:rsidRPr="00F8474E">
              <w:rPr>
                <w:lang w:eastAsia="ko-KR"/>
              </w:rPr>
              <w:t>-50</w:t>
            </w:r>
          </w:p>
        </w:tc>
      </w:tr>
      <w:tr w:rsidR="00B46EF8" w:rsidRPr="00F8474E" w14:paraId="53A14CF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5C533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F046B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FD65C2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D9A5D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60C367F"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D935724"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882D1FA" w14:textId="4AA3B3A3" w:rsidR="00B46EF8" w:rsidRPr="00F8474E" w:rsidRDefault="00B46EF8" w:rsidP="00B46E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BE2BC1" w14:textId="77777777" w:rsidR="00B46EF8" w:rsidRPr="00F8474E" w:rsidRDefault="00B46EF8" w:rsidP="00B46EF8">
            <w:pPr>
              <w:pStyle w:val="TAC"/>
              <w:rPr>
                <w:lang w:eastAsia="ko-KR"/>
              </w:rPr>
            </w:pPr>
          </w:p>
        </w:tc>
      </w:tr>
      <w:tr w:rsidR="00B46EF8" w:rsidRPr="00F8474E" w14:paraId="61AEA7D6"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E12D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1C977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EA938F"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2B8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03462B9"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BC42DB"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D7166" w14:textId="052F5FBE" w:rsidR="00B46EF8" w:rsidRPr="00F8474E" w:rsidRDefault="00B46EF8" w:rsidP="00B46E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D4257B" w14:textId="77777777" w:rsidR="00B46EF8" w:rsidRPr="00F8474E" w:rsidRDefault="00B46EF8" w:rsidP="00B46EF8">
            <w:pPr>
              <w:pStyle w:val="TAC"/>
              <w:rPr>
                <w:lang w:eastAsia="ko-KR"/>
              </w:rPr>
            </w:pPr>
          </w:p>
        </w:tc>
      </w:tr>
      <w:tr w:rsidR="00B46EF8" w:rsidRPr="00F8474E" w14:paraId="717E64C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469B9E0"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0C86E3"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69F9B5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18240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D2A7023"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01CE1E1"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2559F" w14:textId="0578A23E" w:rsidR="00B46EF8" w:rsidRPr="00F8474E" w:rsidRDefault="00B46EF8" w:rsidP="00B46E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6B8949" w14:textId="77777777" w:rsidR="00B46EF8" w:rsidRPr="00F8474E" w:rsidRDefault="00B46EF8" w:rsidP="00B46EF8">
            <w:pPr>
              <w:pStyle w:val="TAC"/>
              <w:rPr>
                <w:lang w:eastAsia="ko-KR"/>
              </w:rPr>
            </w:pPr>
          </w:p>
        </w:tc>
      </w:tr>
      <w:tr w:rsidR="00B46EF8" w:rsidRPr="00F8474E" w14:paraId="7F3B263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8EDD78E"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773165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2DB4F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84572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1102A78"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439F30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CDDA" w14:textId="7FF4CA0F" w:rsidR="00B46EF8" w:rsidRPr="00F8474E" w:rsidRDefault="00B46EF8" w:rsidP="00B46E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7E1DF2B" w14:textId="77777777" w:rsidR="00B46EF8" w:rsidRPr="00F8474E" w:rsidRDefault="00B46EF8" w:rsidP="00B46EF8">
            <w:pPr>
              <w:pStyle w:val="TAC"/>
              <w:rPr>
                <w:lang w:eastAsia="ko-KR"/>
              </w:rPr>
            </w:pPr>
          </w:p>
        </w:tc>
      </w:tr>
      <w:tr w:rsidR="00B46EF8" w:rsidRPr="00F8474E" w14:paraId="1F2E5D5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363BF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A82651"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FD296E3"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F37B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E037C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BC83623"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1D80B" w14:textId="6CF8A1B9" w:rsidR="00B46EF8" w:rsidRPr="00F8474E" w:rsidRDefault="00B46EF8" w:rsidP="00B46E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5A1D99" w14:textId="77777777" w:rsidR="00B46EF8" w:rsidRPr="00F8474E" w:rsidRDefault="00B46EF8" w:rsidP="00B46EF8">
            <w:pPr>
              <w:pStyle w:val="TAC"/>
              <w:rPr>
                <w:lang w:eastAsia="ko-KR"/>
              </w:rPr>
            </w:pPr>
          </w:p>
        </w:tc>
      </w:tr>
      <w:tr w:rsidR="00B46EF8" w:rsidRPr="00F8474E" w14:paraId="3F138512"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0BE7AA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7492DE"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331096"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101E5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868ACE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BDBD5B" w14:textId="77777777" w:rsidR="00B46EF8" w:rsidRPr="00F8474E" w:rsidRDefault="00B46EF8" w:rsidP="00B46E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6491E" w14:textId="19613537" w:rsidR="00B46EF8" w:rsidRPr="00F8474E" w:rsidRDefault="00B46EF8" w:rsidP="00B46E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FFBD72" w14:textId="77777777" w:rsidR="00B46EF8" w:rsidRPr="00F8474E" w:rsidRDefault="00B46EF8" w:rsidP="00B46EF8">
            <w:pPr>
              <w:pStyle w:val="TAC"/>
              <w:rPr>
                <w:lang w:eastAsia="ko-KR"/>
              </w:rPr>
            </w:pPr>
          </w:p>
        </w:tc>
      </w:tr>
      <w:tr w:rsidR="00B46EF8" w:rsidRPr="00F8474E" w14:paraId="70E98ADC" w14:textId="77777777" w:rsidTr="00503C8D">
        <w:trPr>
          <w:trHeight w:val="20"/>
          <w:jc w:val="center"/>
        </w:trPr>
        <w:tc>
          <w:tcPr>
            <w:tcW w:w="0" w:type="auto"/>
            <w:vMerge/>
            <w:tcBorders>
              <w:top w:val="single" w:sz="6" w:space="0" w:color="auto"/>
              <w:left w:val="single" w:sz="4" w:space="0" w:color="auto"/>
              <w:right w:val="single" w:sz="6" w:space="0" w:color="auto"/>
            </w:tcBorders>
            <w:vAlign w:val="center"/>
            <w:hideMark/>
          </w:tcPr>
          <w:p w14:paraId="6AE4E86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AB430E6"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DC4C90A"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61442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B812706"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C2DF42"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A4CC" w14:textId="41432DF6" w:rsidR="00B46EF8" w:rsidRPr="00F8474E" w:rsidRDefault="00B46EF8" w:rsidP="00B46EF8">
            <w:pPr>
              <w:pStyle w:val="TAC"/>
              <w:rPr>
                <w:lang w:eastAsia="ko-KR"/>
              </w:rPr>
            </w:pPr>
            <w:r w:rsidRPr="00F8474E">
              <w:t>-123.5</w:t>
            </w: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AEDD3F7" w14:textId="77777777" w:rsidR="00B46EF8" w:rsidRPr="00F8474E" w:rsidRDefault="00B46EF8" w:rsidP="00B46EF8">
            <w:pPr>
              <w:pStyle w:val="TAC"/>
              <w:rPr>
                <w:lang w:eastAsia="ko-KR"/>
              </w:rPr>
            </w:pPr>
          </w:p>
        </w:tc>
      </w:tr>
      <w:tr w:rsidR="00503C8D" w:rsidRPr="00F8474E" w14:paraId="0B0A7AF5" w14:textId="77777777" w:rsidTr="00503C8D">
        <w:trPr>
          <w:trHeight w:val="20"/>
          <w:jc w:val="center"/>
        </w:trPr>
        <w:tc>
          <w:tcPr>
            <w:tcW w:w="0" w:type="auto"/>
            <w:tcBorders>
              <w:left w:val="single" w:sz="4" w:space="0" w:color="auto"/>
              <w:bottom w:val="single" w:sz="6" w:space="0" w:color="auto"/>
              <w:right w:val="single" w:sz="6" w:space="0" w:color="auto"/>
            </w:tcBorders>
            <w:vAlign w:val="center"/>
          </w:tcPr>
          <w:p w14:paraId="6B39A272" w14:textId="77777777" w:rsidR="00503C8D" w:rsidRPr="00F8474E" w:rsidRDefault="00503C8D" w:rsidP="00503C8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D19E7C0" w14:textId="77777777" w:rsidR="00503C8D" w:rsidRPr="00F8474E" w:rsidRDefault="00503C8D" w:rsidP="00503C8D">
            <w:pPr>
              <w:pStyle w:val="TAC"/>
              <w:rPr>
                <w:lang w:val="sv-SE" w:eastAsia="ko-KR"/>
              </w:rPr>
            </w:pPr>
          </w:p>
        </w:tc>
        <w:tc>
          <w:tcPr>
            <w:tcW w:w="0" w:type="auto"/>
            <w:tcBorders>
              <w:top w:val="single" w:sz="4" w:space="0" w:color="auto"/>
              <w:left w:val="single" w:sz="6" w:space="0" w:color="auto"/>
              <w:bottom w:val="single" w:sz="6" w:space="0" w:color="auto"/>
              <w:right w:val="single" w:sz="6" w:space="0" w:color="auto"/>
            </w:tcBorders>
            <w:vAlign w:val="center"/>
          </w:tcPr>
          <w:p w14:paraId="05DC7FCE" w14:textId="77777777" w:rsidR="00503C8D" w:rsidRPr="00F8474E" w:rsidRDefault="00503C8D" w:rsidP="00503C8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71FA726" w14:textId="77777777" w:rsidR="00503C8D" w:rsidRPr="00F8474E" w:rsidRDefault="00503C8D" w:rsidP="00503C8D">
            <w:pPr>
              <w:pStyle w:val="TAC"/>
              <w:rPr>
                <w:lang w:eastAsia="ko-KR"/>
              </w:rPr>
            </w:pPr>
          </w:p>
        </w:tc>
        <w:tc>
          <w:tcPr>
            <w:tcW w:w="0" w:type="auto"/>
            <w:tcBorders>
              <w:top w:val="single" w:sz="4" w:space="0" w:color="auto"/>
              <w:left w:val="single" w:sz="6" w:space="0" w:color="auto"/>
              <w:bottom w:val="single" w:sz="4" w:space="0" w:color="auto"/>
              <w:right w:val="single" w:sz="6" w:space="0" w:color="auto"/>
            </w:tcBorders>
            <w:vAlign w:val="center"/>
          </w:tcPr>
          <w:p w14:paraId="145C482E" w14:textId="77777777" w:rsidR="00503C8D" w:rsidRPr="00F8474E" w:rsidRDefault="00503C8D" w:rsidP="00503C8D">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349CB6D" w14:textId="3450B5DF" w:rsidR="00503C8D" w:rsidRPr="00F8474E" w:rsidRDefault="00503C8D" w:rsidP="00503C8D">
            <w:pPr>
              <w:pStyle w:val="TAC"/>
            </w:pPr>
            <w:r>
              <w:rPr>
                <w:lang w:eastAsia="zh-CN"/>
              </w:rPr>
              <w:t>NR</w:t>
            </w:r>
            <w: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10DEFB6" w14:textId="175DE88F" w:rsidR="00503C8D" w:rsidRPr="00F8474E" w:rsidRDefault="00503C8D" w:rsidP="00503C8D">
            <w:pPr>
              <w:pStyle w:val="TAC"/>
            </w:pPr>
            <w:r>
              <w:rPr>
                <w:rFonts w:eastAsia="SimSun" w:hint="eastAsia"/>
                <w:lang w:val="en-US" w:eastAsia="zh-CN"/>
              </w:rPr>
              <w:t>-120.5</w:t>
            </w:r>
          </w:p>
        </w:tc>
        <w:tc>
          <w:tcPr>
            <w:tcW w:w="0" w:type="auto"/>
            <w:tcBorders>
              <w:top w:val="single" w:sz="4" w:space="0" w:color="auto"/>
              <w:left w:val="single" w:sz="4" w:space="0" w:color="auto"/>
              <w:bottom w:val="single" w:sz="6" w:space="0" w:color="auto"/>
              <w:right w:val="single" w:sz="4" w:space="0" w:color="auto"/>
            </w:tcBorders>
            <w:vAlign w:val="center"/>
          </w:tcPr>
          <w:p w14:paraId="7EB1EE28" w14:textId="77777777" w:rsidR="00503C8D" w:rsidRPr="00F8474E" w:rsidRDefault="00503C8D" w:rsidP="00503C8D">
            <w:pPr>
              <w:pStyle w:val="TAC"/>
              <w:rPr>
                <w:lang w:eastAsia="ko-KR"/>
              </w:rPr>
            </w:pPr>
          </w:p>
        </w:tc>
      </w:tr>
      <w:tr w:rsidR="00B46EF8" w:rsidRPr="00F8474E" w14:paraId="72DF31BE" w14:textId="77777777" w:rsidTr="00503C8D">
        <w:trPr>
          <w:jc w:val="center"/>
        </w:trPr>
        <w:tc>
          <w:tcPr>
            <w:tcW w:w="0" w:type="auto"/>
            <w:tcBorders>
              <w:top w:val="single" w:sz="6" w:space="0" w:color="auto"/>
              <w:left w:val="single" w:sz="4" w:space="0" w:color="auto"/>
              <w:bottom w:val="nil"/>
              <w:right w:val="single" w:sz="6" w:space="0" w:color="auto"/>
            </w:tcBorders>
            <w:vAlign w:val="center"/>
            <w:hideMark/>
          </w:tcPr>
          <w:p w14:paraId="4A811BD9" w14:textId="77777777" w:rsidR="00B46EF8" w:rsidRPr="00F8474E" w:rsidRDefault="00B46EF8" w:rsidP="00B46EF8">
            <w:pPr>
              <w:pStyle w:val="TAC"/>
              <w:rPr>
                <w:lang w:eastAsia="ko-KR"/>
              </w:rPr>
            </w:pPr>
            <w:r w:rsidRPr="00F8474E">
              <w:rPr>
                <w:lang w:eastAsia="ko-KR"/>
              </w:rPr>
              <w:t>± 59+</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6162C79"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B4F33A"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6" w:space="0" w:color="auto"/>
            </w:tcBorders>
            <w:vAlign w:val="center"/>
            <w:hideMark/>
          </w:tcPr>
          <w:p w14:paraId="57E3C6AB"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8497CB7"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6425638"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9F25EBD"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2293B93" w14:textId="77777777" w:rsidR="00B46EF8" w:rsidRPr="00F8474E" w:rsidRDefault="00B46EF8" w:rsidP="00B46EF8">
            <w:pPr>
              <w:pStyle w:val="TAC"/>
              <w:rPr>
                <w:lang w:eastAsia="ko-KR"/>
              </w:rPr>
            </w:pPr>
            <w:r w:rsidRPr="00F8474E">
              <w:rPr>
                <w:lang w:eastAsia="ko-KR"/>
              </w:rPr>
              <w:t>Note 6</w:t>
            </w:r>
          </w:p>
        </w:tc>
      </w:tr>
      <w:tr w:rsidR="00B46EF8" w:rsidRPr="00F8474E" w14:paraId="0FA9AA8A" w14:textId="77777777" w:rsidTr="00FA482E">
        <w:trPr>
          <w:jc w:val="center"/>
        </w:trPr>
        <w:tc>
          <w:tcPr>
            <w:tcW w:w="0" w:type="auto"/>
            <w:tcBorders>
              <w:top w:val="single" w:sz="6" w:space="0" w:color="auto"/>
              <w:left w:val="single" w:sz="4" w:space="0" w:color="auto"/>
              <w:bottom w:val="nil"/>
              <w:right w:val="single" w:sz="6" w:space="0" w:color="auto"/>
            </w:tcBorders>
            <w:vAlign w:val="center"/>
            <w:hideMark/>
          </w:tcPr>
          <w:p w14:paraId="778440D4"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7B7FA21"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8039A3B"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1D40A5E6"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54292193"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8F9E702"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201311"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78836C4" w14:textId="77777777" w:rsidR="00B46EF8" w:rsidRPr="00F8474E" w:rsidRDefault="00B46EF8" w:rsidP="00B46EF8">
            <w:pPr>
              <w:pStyle w:val="TAC"/>
              <w:rPr>
                <w:lang w:eastAsia="ko-KR"/>
              </w:rPr>
            </w:pPr>
            <w:r w:rsidRPr="00F8474E">
              <w:rPr>
                <w:lang w:eastAsia="ko-KR"/>
              </w:rPr>
              <w:t>Note 6</w:t>
            </w:r>
          </w:p>
        </w:tc>
      </w:tr>
      <w:tr w:rsidR="00B46EF8" w:rsidRPr="00F8474E" w14:paraId="79443CEA" w14:textId="77777777" w:rsidTr="00FA482E">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B001F7C" w14:textId="77777777" w:rsidR="00B46EF8" w:rsidRPr="00F8474E" w:rsidRDefault="00B46EF8" w:rsidP="00B46EF8">
            <w:pPr>
              <w:pStyle w:val="TAC"/>
              <w:rPr>
                <w:lang w:eastAsia="ko-KR"/>
              </w:rPr>
            </w:pPr>
            <w:r w:rsidRPr="00F8474E">
              <w:rPr>
                <w:lang w:eastAsia="ko-KR"/>
              </w:rPr>
              <w:t>± 57+</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EC4D07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F7DEE72"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4D31725D" w14:textId="77777777" w:rsidR="00B46EF8" w:rsidRPr="00F8474E" w:rsidRDefault="00B46EF8" w:rsidP="00B46EF8">
            <w:pPr>
              <w:pStyle w:val="TAC"/>
              <w:rPr>
                <w:lang w:eastAsia="ko-KR"/>
              </w:rPr>
            </w:pPr>
            <w:r w:rsidRPr="00F8474E">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D49CD"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1C052C85" w14:textId="77777777" w:rsidR="00B46EF8" w:rsidRPr="00F8474E" w:rsidRDefault="00B46EF8" w:rsidP="00B46EF8">
            <w:pPr>
              <w:pStyle w:val="TAC"/>
              <w:rPr>
                <w:lang w:eastAsia="ko-KR"/>
              </w:rPr>
            </w:pPr>
            <w:r w:rsidRPr="00F8474E">
              <w:rPr>
                <w:lang w:eastAsia="ko-KR"/>
              </w:rPr>
              <w:t>NR_FDD_FR1_A, NR_TDD_FR1_A,</w:t>
            </w:r>
          </w:p>
          <w:p w14:paraId="0D89A54A"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B97C" w14:textId="49470BEF" w:rsidR="00B46EF8" w:rsidRPr="00F8474E" w:rsidRDefault="00B46EF8" w:rsidP="00B46E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556AD53" w14:textId="77777777" w:rsidR="00B46EF8" w:rsidRPr="00F8474E" w:rsidRDefault="00B46EF8" w:rsidP="00B46EF8">
            <w:pPr>
              <w:pStyle w:val="TAC"/>
              <w:rPr>
                <w:lang w:eastAsia="ko-KR"/>
              </w:rPr>
            </w:pPr>
            <w:r w:rsidRPr="00F8474E">
              <w:rPr>
                <w:lang w:eastAsia="ko-KR"/>
              </w:rPr>
              <w:t>-50</w:t>
            </w:r>
          </w:p>
        </w:tc>
      </w:tr>
      <w:tr w:rsidR="00B46EF8" w:rsidRPr="00F8474E" w14:paraId="2E731D15"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9E1CF3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6D6AA78"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56C0B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2C27E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0F8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C775C46"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7A1BC60A" w14:textId="45A1BA4C" w:rsidR="00B46EF8" w:rsidRPr="00F8474E" w:rsidRDefault="00B46EF8" w:rsidP="00B46E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895AF5" w14:textId="77777777" w:rsidR="00B46EF8" w:rsidRPr="00F8474E" w:rsidRDefault="00B46EF8" w:rsidP="00B46EF8">
            <w:pPr>
              <w:pStyle w:val="TAC"/>
              <w:rPr>
                <w:lang w:eastAsia="ko-KR"/>
              </w:rPr>
            </w:pPr>
          </w:p>
        </w:tc>
      </w:tr>
      <w:tr w:rsidR="00B46EF8" w:rsidRPr="00F8474E" w14:paraId="4CA3A89D"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12F6B5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5079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47063A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AAC711"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BE2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C1C17E"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8DFE1" w14:textId="6874D3B8" w:rsidR="00B46EF8" w:rsidRPr="00F8474E" w:rsidRDefault="00B46EF8" w:rsidP="00B46E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1A429" w14:textId="77777777" w:rsidR="00B46EF8" w:rsidRPr="00F8474E" w:rsidRDefault="00B46EF8" w:rsidP="00B46EF8">
            <w:pPr>
              <w:pStyle w:val="TAC"/>
              <w:rPr>
                <w:lang w:eastAsia="ko-KR"/>
              </w:rPr>
            </w:pPr>
          </w:p>
        </w:tc>
      </w:tr>
      <w:tr w:rsidR="00B46EF8" w:rsidRPr="00F8474E" w14:paraId="452F1F0E"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D88623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42C568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01747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DE65ED"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2DBB"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5C49B4"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7873" w14:textId="64EB1913" w:rsidR="00B46EF8" w:rsidRPr="00F8474E" w:rsidRDefault="00B46EF8" w:rsidP="00B46E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0DA992" w14:textId="77777777" w:rsidR="00B46EF8" w:rsidRPr="00F8474E" w:rsidRDefault="00B46EF8" w:rsidP="00B46EF8">
            <w:pPr>
              <w:pStyle w:val="TAC"/>
              <w:rPr>
                <w:lang w:eastAsia="ko-KR"/>
              </w:rPr>
            </w:pPr>
          </w:p>
        </w:tc>
      </w:tr>
      <w:tr w:rsidR="00B46EF8" w:rsidRPr="00F8474E" w14:paraId="4707B44F"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BC72DD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624B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F2C30C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D579B5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D45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954B38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7CBB5" w14:textId="2A2DE8F0" w:rsidR="00B46EF8" w:rsidRPr="00F8474E" w:rsidRDefault="00B46EF8" w:rsidP="00B46E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BCEC926" w14:textId="77777777" w:rsidR="00B46EF8" w:rsidRPr="00F8474E" w:rsidRDefault="00B46EF8" w:rsidP="00B46EF8">
            <w:pPr>
              <w:pStyle w:val="TAC"/>
              <w:rPr>
                <w:lang w:eastAsia="ko-KR"/>
              </w:rPr>
            </w:pPr>
          </w:p>
        </w:tc>
      </w:tr>
      <w:tr w:rsidR="00B46EF8" w:rsidRPr="00F8474E" w14:paraId="0F960557"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D9D1E22"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F99B34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7E813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308C3F"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14899"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CAC4CA"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C3D7E" w14:textId="3E4DFC68" w:rsidR="00B46EF8" w:rsidRPr="00F8474E" w:rsidRDefault="00B46EF8" w:rsidP="00B46E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FE8E2" w14:textId="77777777" w:rsidR="00B46EF8" w:rsidRPr="00F8474E" w:rsidRDefault="00B46EF8" w:rsidP="00B46EF8">
            <w:pPr>
              <w:pStyle w:val="TAC"/>
              <w:rPr>
                <w:lang w:eastAsia="ko-KR"/>
              </w:rPr>
            </w:pPr>
          </w:p>
        </w:tc>
      </w:tr>
      <w:tr w:rsidR="00B46EF8" w:rsidRPr="00F8474E" w14:paraId="6CEB9D8A"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95788EA"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E2C3639"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12911E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A0CC06"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B46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377ED67" w14:textId="77777777" w:rsidR="00B46EF8" w:rsidRPr="00F8474E" w:rsidRDefault="00B46EF8" w:rsidP="00B46E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69E7" w14:textId="50D8E49E" w:rsidR="00B46EF8" w:rsidRPr="00F8474E" w:rsidRDefault="00B46EF8" w:rsidP="00B46E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E7A8274" w14:textId="77777777" w:rsidR="00B46EF8" w:rsidRPr="00F8474E" w:rsidRDefault="00B46EF8" w:rsidP="00B46EF8">
            <w:pPr>
              <w:pStyle w:val="TAC"/>
              <w:rPr>
                <w:lang w:eastAsia="ko-KR"/>
              </w:rPr>
            </w:pPr>
          </w:p>
        </w:tc>
      </w:tr>
      <w:tr w:rsidR="00B46EF8" w:rsidRPr="00F8474E" w14:paraId="74EF45F8" w14:textId="77777777" w:rsidTr="00503C8D">
        <w:trPr>
          <w:trHeight w:val="258"/>
          <w:jc w:val="center"/>
        </w:trPr>
        <w:tc>
          <w:tcPr>
            <w:tcW w:w="0" w:type="auto"/>
            <w:vMerge/>
            <w:tcBorders>
              <w:top w:val="single" w:sz="6" w:space="0" w:color="auto"/>
              <w:left w:val="single" w:sz="4" w:space="0" w:color="auto"/>
              <w:right w:val="single" w:sz="6" w:space="0" w:color="auto"/>
            </w:tcBorders>
            <w:vAlign w:val="center"/>
            <w:hideMark/>
          </w:tcPr>
          <w:p w14:paraId="2607ABA6" w14:textId="77777777" w:rsidR="00B46EF8" w:rsidRPr="00F8474E" w:rsidRDefault="00B46EF8" w:rsidP="00B46EF8">
            <w:pPr>
              <w:pStyle w:val="TAC"/>
              <w:rPr>
                <w:lang w:eastAsia="ko-KR"/>
              </w:rPr>
            </w:pPr>
          </w:p>
        </w:tc>
        <w:tc>
          <w:tcPr>
            <w:tcW w:w="0" w:type="auto"/>
            <w:tcBorders>
              <w:top w:val="nil"/>
              <w:left w:val="single" w:sz="6" w:space="0" w:color="auto"/>
              <w:bottom w:val="nil"/>
              <w:right w:val="single" w:sz="6" w:space="0" w:color="auto"/>
            </w:tcBorders>
            <w:vAlign w:val="center"/>
          </w:tcPr>
          <w:p w14:paraId="0F50C42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right w:val="single" w:sz="6" w:space="0" w:color="auto"/>
            </w:tcBorders>
            <w:vAlign w:val="center"/>
            <w:hideMark/>
          </w:tcPr>
          <w:p w14:paraId="2882565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B368A8A"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right w:val="single" w:sz="4" w:space="0" w:color="auto"/>
            </w:tcBorders>
            <w:vAlign w:val="center"/>
            <w:hideMark/>
          </w:tcPr>
          <w:p w14:paraId="666DA88C"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E7E997"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8FA75" w14:textId="2BC75C23" w:rsidR="00B46EF8" w:rsidRPr="00F8474E" w:rsidRDefault="00B46EF8" w:rsidP="00B46EF8">
            <w:pPr>
              <w:pStyle w:val="TAC"/>
              <w:rPr>
                <w:lang w:eastAsia="ko-KR"/>
              </w:rPr>
            </w:pPr>
            <w:r w:rsidRPr="00F8474E">
              <w:t>-120.5</w:t>
            </w:r>
          </w:p>
        </w:tc>
        <w:tc>
          <w:tcPr>
            <w:tcW w:w="0" w:type="auto"/>
            <w:vMerge/>
            <w:tcBorders>
              <w:top w:val="single" w:sz="6" w:space="0" w:color="auto"/>
              <w:left w:val="single" w:sz="4" w:space="0" w:color="auto"/>
              <w:right w:val="single" w:sz="4" w:space="0" w:color="auto"/>
            </w:tcBorders>
            <w:vAlign w:val="center"/>
            <w:hideMark/>
          </w:tcPr>
          <w:p w14:paraId="08AD219D" w14:textId="77777777" w:rsidR="00B46EF8" w:rsidRPr="00F8474E" w:rsidRDefault="00B46EF8" w:rsidP="00B46EF8">
            <w:pPr>
              <w:pStyle w:val="TAC"/>
              <w:rPr>
                <w:lang w:eastAsia="ko-KR"/>
              </w:rPr>
            </w:pPr>
          </w:p>
        </w:tc>
      </w:tr>
      <w:tr w:rsidR="00503C8D" w:rsidRPr="00F8474E" w14:paraId="05F9A1FF" w14:textId="77777777" w:rsidTr="00503C8D">
        <w:trPr>
          <w:jc w:val="center"/>
        </w:trPr>
        <w:tc>
          <w:tcPr>
            <w:tcW w:w="0" w:type="auto"/>
            <w:tcBorders>
              <w:left w:val="single" w:sz="4" w:space="0" w:color="auto"/>
              <w:bottom w:val="single" w:sz="6" w:space="0" w:color="auto"/>
              <w:right w:val="single" w:sz="6" w:space="0" w:color="auto"/>
            </w:tcBorders>
            <w:vAlign w:val="center"/>
          </w:tcPr>
          <w:p w14:paraId="1503CD7D" w14:textId="77777777" w:rsidR="00503C8D" w:rsidRPr="00F8474E" w:rsidRDefault="00503C8D" w:rsidP="00503C8D">
            <w:pPr>
              <w:pStyle w:val="TAC"/>
              <w:rPr>
                <w:lang w:eastAsia="ko-KR"/>
              </w:rPr>
            </w:pPr>
          </w:p>
        </w:tc>
        <w:tc>
          <w:tcPr>
            <w:tcW w:w="0" w:type="auto"/>
            <w:tcBorders>
              <w:top w:val="nil"/>
              <w:left w:val="single" w:sz="6" w:space="0" w:color="auto"/>
              <w:bottom w:val="nil"/>
              <w:right w:val="single" w:sz="6" w:space="0" w:color="auto"/>
            </w:tcBorders>
            <w:vAlign w:val="center"/>
          </w:tcPr>
          <w:p w14:paraId="4DEEE8DC" w14:textId="77777777" w:rsidR="00503C8D" w:rsidRPr="00F8474E" w:rsidRDefault="00503C8D" w:rsidP="00503C8D">
            <w:pPr>
              <w:pStyle w:val="TAC"/>
              <w:rPr>
                <w:lang w:val="sv-SE" w:eastAsia="ko-KR"/>
              </w:rPr>
            </w:pPr>
          </w:p>
        </w:tc>
        <w:tc>
          <w:tcPr>
            <w:tcW w:w="0" w:type="auto"/>
            <w:tcBorders>
              <w:left w:val="single" w:sz="6" w:space="0" w:color="auto"/>
              <w:bottom w:val="single" w:sz="6" w:space="0" w:color="auto"/>
              <w:right w:val="single" w:sz="6" w:space="0" w:color="auto"/>
            </w:tcBorders>
            <w:vAlign w:val="center"/>
          </w:tcPr>
          <w:p w14:paraId="61681F74" w14:textId="77777777" w:rsidR="00503C8D" w:rsidRPr="00F8474E" w:rsidRDefault="00503C8D" w:rsidP="00503C8D">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728B95AE" w14:textId="77777777" w:rsidR="00503C8D" w:rsidRPr="00F8474E" w:rsidRDefault="00503C8D" w:rsidP="00503C8D">
            <w:pPr>
              <w:pStyle w:val="TAC"/>
              <w:rPr>
                <w:lang w:eastAsia="ko-KR"/>
              </w:rPr>
            </w:pPr>
          </w:p>
        </w:tc>
        <w:tc>
          <w:tcPr>
            <w:tcW w:w="0" w:type="auto"/>
            <w:tcBorders>
              <w:left w:val="single" w:sz="4" w:space="0" w:color="auto"/>
              <w:bottom w:val="single" w:sz="4" w:space="0" w:color="auto"/>
              <w:right w:val="single" w:sz="4" w:space="0" w:color="auto"/>
            </w:tcBorders>
            <w:vAlign w:val="center"/>
          </w:tcPr>
          <w:p w14:paraId="6FFA2DAB" w14:textId="77777777" w:rsidR="00503C8D" w:rsidRPr="00F8474E" w:rsidRDefault="00503C8D" w:rsidP="00503C8D">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BB6E3E4" w14:textId="5C52B717" w:rsidR="00503C8D" w:rsidRPr="00F8474E" w:rsidRDefault="00503C8D" w:rsidP="00503C8D">
            <w:pPr>
              <w:pStyle w:val="TAC"/>
            </w:pPr>
            <w:r>
              <w:rPr>
                <w:lang w:eastAsia="zh-CN"/>
              </w:rPr>
              <w:t>NR</w:t>
            </w:r>
            <w: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2519BE2" w14:textId="6C46D6DA" w:rsidR="00503C8D" w:rsidRPr="00F8474E" w:rsidRDefault="00503C8D" w:rsidP="00503C8D">
            <w:pPr>
              <w:pStyle w:val="TAC"/>
            </w:pPr>
            <w:r>
              <w:rPr>
                <w:rFonts w:eastAsia="SimSun" w:hint="eastAsia"/>
                <w:lang w:val="en-US" w:eastAsia="zh-CN"/>
              </w:rPr>
              <w:t>-117.5</w:t>
            </w:r>
          </w:p>
        </w:tc>
        <w:tc>
          <w:tcPr>
            <w:tcW w:w="0" w:type="auto"/>
            <w:tcBorders>
              <w:left w:val="single" w:sz="4" w:space="0" w:color="auto"/>
              <w:bottom w:val="single" w:sz="6" w:space="0" w:color="auto"/>
              <w:right w:val="single" w:sz="4" w:space="0" w:color="auto"/>
            </w:tcBorders>
            <w:vAlign w:val="center"/>
          </w:tcPr>
          <w:p w14:paraId="6FD62941" w14:textId="77777777" w:rsidR="00503C8D" w:rsidRPr="00F8474E" w:rsidRDefault="00503C8D" w:rsidP="00503C8D">
            <w:pPr>
              <w:pStyle w:val="TAC"/>
              <w:rPr>
                <w:lang w:eastAsia="ko-KR"/>
              </w:rPr>
            </w:pPr>
          </w:p>
        </w:tc>
      </w:tr>
      <w:tr w:rsidR="00B46EF8" w:rsidRPr="00F8474E" w14:paraId="538817C8" w14:textId="77777777" w:rsidTr="00503C8D">
        <w:trPr>
          <w:jc w:val="center"/>
        </w:trPr>
        <w:tc>
          <w:tcPr>
            <w:tcW w:w="0" w:type="auto"/>
            <w:tcBorders>
              <w:top w:val="single" w:sz="6" w:space="0" w:color="auto"/>
              <w:left w:val="single" w:sz="4" w:space="0" w:color="auto"/>
              <w:bottom w:val="nil"/>
              <w:right w:val="single" w:sz="6" w:space="0" w:color="auto"/>
            </w:tcBorders>
            <w:hideMark/>
          </w:tcPr>
          <w:p w14:paraId="1A5C354E"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5E75AEB3"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3BC0029" w14:textId="77777777" w:rsidR="00B46EF8" w:rsidRPr="00F8474E" w:rsidRDefault="00B46EF8" w:rsidP="00B46EF8">
            <w:pPr>
              <w:pStyle w:val="TAC"/>
              <w:rPr>
                <w:lang w:eastAsia="ko-KR"/>
              </w:rPr>
            </w:pPr>
            <w:r w:rsidRPr="00F8474E">
              <w:rPr>
                <w:rFonts w:cs="Calibri"/>
              </w:rPr>
              <w:t>≥</w:t>
            </w:r>
            <w:r w:rsidRPr="00F8474E">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3E5F1DC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2054E6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9E9939"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8C937"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1FC34F2" w14:textId="77777777" w:rsidR="00B46EF8" w:rsidRPr="00F8474E" w:rsidRDefault="00B46EF8" w:rsidP="00B46EF8">
            <w:pPr>
              <w:pStyle w:val="TAC"/>
              <w:rPr>
                <w:lang w:eastAsia="ko-KR"/>
              </w:rPr>
            </w:pPr>
            <w:r w:rsidRPr="00F8474E">
              <w:rPr>
                <w:lang w:eastAsia="ko-KR"/>
              </w:rPr>
              <w:t>NOTE 6</w:t>
            </w:r>
          </w:p>
        </w:tc>
      </w:tr>
      <w:tr w:rsidR="00B46EF8" w:rsidRPr="00F8474E" w14:paraId="3CA58AB5"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70534C4" w14:textId="77777777" w:rsidR="00B46EF8" w:rsidRPr="00F8474E" w:rsidRDefault="00B46EF8" w:rsidP="00B46EF8">
            <w:pPr>
              <w:pStyle w:val="TAC"/>
              <w:rPr>
                <w:lang w:eastAsia="ko-KR"/>
              </w:rPr>
            </w:pPr>
            <w:r w:rsidRPr="00F8474E">
              <w:rPr>
                <w:lang w:eastAsia="ko-KR"/>
              </w:rPr>
              <w:t>± 15+</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0DC6064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EB27FD" w14:textId="77777777" w:rsidR="00B46EF8" w:rsidRPr="00F8474E" w:rsidRDefault="00B46EF8" w:rsidP="00B46EF8">
            <w:pPr>
              <w:pStyle w:val="TAC"/>
              <w:rPr>
                <w:lang w:eastAsia="ko-KR"/>
              </w:rPr>
            </w:pPr>
            <w:r w:rsidRPr="00F8474E">
              <w:rPr>
                <w:rFonts w:cs="Calibri"/>
              </w:rPr>
              <w:t>≥</w:t>
            </w:r>
            <w:r w:rsidRPr="00F8474E">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5869BAB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2E272C"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1BCF7"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BDB44D8"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5ECE8A4" w14:textId="77777777" w:rsidR="00B46EF8" w:rsidRPr="00F8474E" w:rsidRDefault="00B46EF8" w:rsidP="00B46EF8">
            <w:pPr>
              <w:pStyle w:val="TAC"/>
              <w:rPr>
                <w:lang w:eastAsia="ko-KR"/>
              </w:rPr>
            </w:pPr>
            <w:r w:rsidRPr="00F8474E">
              <w:rPr>
                <w:lang w:eastAsia="ko-KR"/>
              </w:rPr>
              <w:t>NOTE 6</w:t>
            </w:r>
          </w:p>
        </w:tc>
      </w:tr>
      <w:tr w:rsidR="00B46EF8" w:rsidRPr="00F8474E" w14:paraId="774F676C"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5C72542" w14:textId="77777777" w:rsidR="00B46EF8" w:rsidRPr="00F8474E" w:rsidRDefault="00B46EF8" w:rsidP="00B46EF8">
            <w:pPr>
              <w:pStyle w:val="TAC"/>
              <w:rPr>
                <w:rFonts w:cs="Arial"/>
                <w:szCs w:val="18"/>
                <w:lang w:eastAsia="ko-KR"/>
              </w:rPr>
            </w:pPr>
            <w:r w:rsidRPr="00F8474E">
              <w:rPr>
                <w:lang w:eastAsia="ko-KR"/>
              </w:rPr>
              <w:t>± 29+</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3ED373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E6BCB1D" w14:textId="77777777" w:rsidR="00B46EF8" w:rsidRPr="00F8474E" w:rsidRDefault="00B46EF8" w:rsidP="00B46EF8">
            <w:pPr>
              <w:pStyle w:val="TAC"/>
              <w:rPr>
                <w:rFonts w:cs="Arial"/>
                <w:szCs w:val="18"/>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785BEFB9" w14:textId="77777777" w:rsidR="00B46EF8" w:rsidRPr="00F8474E" w:rsidRDefault="00B46EF8" w:rsidP="00B46EF8">
            <w:pPr>
              <w:pStyle w:val="TAC"/>
              <w:rPr>
                <w:rFonts w:cs="Arial"/>
                <w:szCs w:val="18"/>
                <w:lang w:eastAsia="ko-KR"/>
              </w:rPr>
            </w:pPr>
            <w:r w:rsidRPr="00F8474E">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088464" w14:textId="77777777" w:rsidR="00B46EF8" w:rsidRPr="00F8474E" w:rsidRDefault="00B46EF8" w:rsidP="00B46EF8">
            <w:pPr>
              <w:pStyle w:val="TAC"/>
              <w:rPr>
                <w:rFonts w:cs="Arial"/>
                <w:szCs w:val="18"/>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33CBD7A8" w14:textId="77777777" w:rsidR="00B46EF8" w:rsidRPr="00F8474E" w:rsidRDefault="00B46EF8" w:rsidP="00B46EF8">
            <w:pPr>
              <w:pStyle w:val="TAC"/>
              <w:rPr>
                <w:rFonts w:cs="Arial"/>
                <w:szCs w:val="18"/>
                <w:lang w:eastAsia="ko-KR"/>
              </w:rPr>
            </w:pPr>
            <w:r w:rsidRPr="00F8474E">
              <w:rPr>
                <w:rFonts w:cs="Arial"/>
                <w:szCs w:val="18"/>
                <w:lang w:eastAsia="ko-KR"/>
              </w:rPr>
              <w:t>NR_FDD_FR1_A, NR_TDD_FR1_A,</w:t>
            </w:r>
          </w:p>
          <w:p w14:paraId="2E1D0E17" w14:textId="77777777" w:rsidR="00B46EF8" w:rsidRPr="00F8474E" w:rsidRDefault="00B46EF8" w:rsidP="00B46E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25BD4" w14:textId="1A268348" w:rsidR="00B46EF8" w:rsidRPr="00F8474E" w:rsidRDefault="00B46EF8" w:rsidP="00B46E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47994D3" w14:textId="77777777" w:rsidR="00B46EF8" w:rsidRPr="00F8474E" w:rsidRDefault="00B46EF8" w:rsidP="00B46EF8">
            <w:pPr>
              <w:pStyle w:val="TAC"/>
              <w:rPr>
                <w:lang w:eastAsia="ko-KR"/>
              </w:rPr>
            </w:pPr>
            <w:r w:rsidRPr="00F8474E">
              <w:rPr>
                <w:lang w:eastAsia="ko-KR"/>
              </w:rPr>
              <w:t>-50</w:t>
            </w:r>
          </w:p>
        </w:tc>
      </w:tr>
      <w:tr w:rsidR="00B46EF8" w:rsidRPr="00F8474E" w14:paraId="20788D5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3F9558"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E51153A"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A83E1E"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C63DC0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4EFD"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9CC1434" w14:textId="77777777" w:rsidR="00B46EF8" w:rsidRPr="00F8474E" w:rsidRDefault="00B46EF8" w:rsidP="00B46E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52FF5FE" w14:textId="52872F75" w:rsidR="00B46EF8" w:rsidRPr="00F8474E" w:rsidRDefault="00B46EF8" w:rsidP="00B46E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FCE8B7" w14:textId="77777777" w:rsidR="00B46EF8" w:rsidRPr="00F8474E" w:rsidRDefault="00B46EF8" w:rsidP="00B46EF8">
            <w:pPr>
              <w:pStyle w:val="TAC"/>
              <w:rPr>
                <w:lang w:eastAsia="ko-KR"/>
              </w:rPr>
            </w:pPr>
          </w:p>
        </w:tc>
      </w:tr>
      <w:tr w:rsidR="00B46EF8" w:rsidRPr="00F8474E" w14:paraId="6BA570B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BD35324"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52974A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6E0091"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1188DD8"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892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3C7CC52" w14:textId="77777777" w:rsidR="00B46EF8" w:rsidRPr="00F8474E" w:rsidRDefault="00B46EF8" w:rsidP="00B46E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4001" w14:textId="27346E3A" w:rsidR="00B46EF8" w:rsidRPr="00F8474E" w:rsidRDefault="00B46EF8" w:rsidP="00B46E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023484" w14:textId="77777777" w:rsidR="00B46EF8" w:rsidRPr="00F8474E" w:rsidRDefault="00B46EF8" w:rsidP="00B46EF8">
            <w:pPr>
              <w:pStyle w:val="TAC"/>
              <w:rPr>
                <w:lang w:eastAsia="ko-KR"/>
              </w:rPr>
            </w:pPr>
          </w:p>
        </w:tc>
      </w:tr>
      <w:tr w:rsidR="00B46EF8" w:rsidRPr="00F8474E" w14:paraId="45C7438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4E2D2C2"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CBC3D0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C7F4775"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9E539A1"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C58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F05D4E8" w14:textId="77777777" w:rsidR="00B46EF8" w:rsidRPr="00F8474E" w:rsidRDefault="00B46EF8" w:rsidP="00B46E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5A976" w14:textId="21756EEE" w:rsidR="00B46EF8" w:rsidRPr="00F8474E" w:rsidRDefault="00B46EF8" w:rsidP="00B46E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030443" w14:textId="77777777" w:rsidR="00B46EF8" w:rsidRPr="00F8474E" w:rsidRDefault="00B46EF8" w:rsidP="00B46EF8">
            <w:pPr>
              <w:pStyle w:val="TAC"/>
              <w:rPr>
                <w:lang w:eastAsia="ko-KR"/>
              </w:rPr>
            </w:pPr>
          </w:p>
        </w:tc>
      </w:tr>
      <w:tr w:rsidR="00B46EF8" w:rsidRPr="00F8474E" w14:paraId="1E513FED"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8755215"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7DA95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996C89"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E59C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3D69"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976DA1C" w14:textId="77777777" w:rsidR="00B46EF8" w:rsidRPr="00F8474E" w:rsidRDefault="00B46EF8" w:rsidP="00B46E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C68" w14:textId="312D5B5B" w:rsidR="00B46EF8" w:rsidRPr="00F8474E" w:rsidRDefault="00B46EF8" w:rsidP="00B46E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A64926" w14:textId="77777777" w:rsidR="00B46EF8" w:rsidRPr="00F8474E" w:rsidRDefault="00B46EF8" w:rsidP="00B46EF8">
            <w:pPr>
              <w:pStyle w:val="TAC"/>
              <w:rPr>
                <w:lang w:eastAsia="ko-KR"/>
              </w:rPr>
            </w:pPr>
          </w:p>
        </w:tc>
      </w:tr>
      <w:tr w:rsidR="00B46EF8" w:rsidRPr="00F8474E" w14:paraId="69518A1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0E2A2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07430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468FA8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60C2B9"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0255"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354987" w14:textId="77777777" w:rsidR="00B46EF8" w:rsidRPr="00F8474E" w:rsidRDefault="00B46EF8" w:rsidP="00B46E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80EF" w14:textId="3416830F" w:rsidR="00B46EF8" w:rsidRPr="00F8474E" w:rsidRDefault="00B46EF8" w:rsidP="00B46E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90FD7" w14:textId="77777777" w:rsidR="00B46EF8" w:rsidRPr="00F8474E" w:rsidRDefault="00B46EF8" w:rsidP="00B46EF8">
            <w:pPr>
              <w:pStyle w:val="TAC"/>
              <w:rPr>
                <w:lang w:eastAsia="ko-KR"/>
              </w:rPr>
            </w:pPr>
          </w:p>
        </w:tc>
      </w:tr>
      <w:tr w:rsidR="00B46EF8" w:rsidRPr="00F8474E" w14:paraId="5237F20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82BA8B6"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DF440D5"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E6808D0"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2700CF"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D898"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DC01F6C"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27B21" w14:textId="5EAE977C" w:rsidR="00B46EF8" w:rsidRPr="00F8474E" w:rsidRDefault="00B46EF8" w:rsidP="00B46E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BA756E" w14:textId="77777777" w:rsidR="00B46EF8" w:rsidRPr="00F8474E" w:rsidRDefault="00B46EF8" w:rsidP="00B46EF8">
            <w:pPr>
              <w:pStyle w:val="TAC"/>
              <w:rPr>
                <w:lang w:eastAsia="ko-KR"/>
              </w:rPr>
            </w:pPr>
          </w:p>
        </w:tc>
      </w:tr>
      <w:tr w:rsidR="00B46EF8" w:rsidRPr="00F8474E" w14:paraId="7DDFAAF1" w14:textId="77777777" w:rsidTr="00503C8D">
        <w:trPr>
          <w:trHeight w:val="20"/>
          <w:jc w:val="center"/>
        </w:trPr>
        <w:tc>
          <w:tcPr>
            <w:tcW w:w="0" w:type="auto"/>
            <w:vMerge/>
            <w:tcBorders>
              <w:top w:val="single" w:sz="6" w:space="0" w:color="auto"/>
              <w:left w:val="single" w:sz="4" w:space="0" w:color="auto"/>
              <w:right w:val="single" w:sz="6" w:space="0" w:color="auto"/>
            </w:tcBorders>
            <w:vAlign w:val="center"/>
            <w:hideMark/>
          </w:tcPr>
          <w:p w14:paraId="474BB95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F1272E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right w:val="single" w:sz="6" w:space="0" w:color="auto"/>
            </w:tcBorders>
            <w:vAlign w:val="center"/>
            <w:hideMark/>
          </w:tcPr>
          <w:p w14:paraId="41CE22F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right w:val="single" w:sz="4" w:space="0" w:color="auto"/>
            </w:tcBorders>
            <w:vAlign w:val="center"/>
            <w:hideMark/>
          </w:tcPr>
          <w:p w14:paraId="1C212A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right w:val="single" w:sz="4" w:space="0" w:color="auto"/>
            </w:tcBorders>
            <w:vAlign w:val="center"/>
            <w:hideMark/>
          </w:tcPr>
          <w:p w14:paraId="3F64EA91"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879026"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1C29D" w14:textId="6AF6635C" w:rsidR="00B46EF8" w:rsidRPr="00F8474E" w:rsidRDefault="00B46EF8" w:rsidP="00B46EF8">
            <w:pPr>
              <w:pStyle w:val="TAC"/>
              <w:rPr>
                <w:rFonts w:cs="Arial"/>
                <w:szCs w:val="18"/>
                <w:lang w:eastAsia="ko-KR"/>
              </w:rPr>
            </w:pPr>
            <w:r w:rsidRPr="00F8474E">
              <w:t>-117.5</w:t>
            </w:r>
          </w:p>
        </w:tc>
        <w:tc>
          <w:tcPr>
            <w:tcW w:w="0" w:type="auto"/>
            <w:vMerge/>
            <w:tcBorders>
              <w:top w:val="single" w:sz="6" w:space="0" w:color="auto"/>
              <w:left w:val="single" w:sz="4" w:space="0" w:color="auto"/>
              <w:right w:val="single" w:sz="4" w:space="0" w:color="auto"/>
            </w:tcBorders>
            <w:vAlign w:val="center"/>
            <w:hideMark/>
          </w:tcPr>
          <w:p w14:paraId="628405CE" w14:textId="77777777" w:rsidR="00B46EF8" w:rsidRPr="00F8474E" w:rsidRDefault="00B46EF8" w:rsidP="00B46EF8">
            <w:pPr>
              <w:pStyle w:val="TAC"/>
              <w:rPr>
                <w:lang w:eastAsia="ko-KR"/>
              </w:rPr>
            </w:pPr>
          </w:p>
        </w:tc>
      </w:tr>
      <w:tr w:rsidR="00503C8D" w:rsidRPr="00F8474E" w14:paraId="3C9735C7" w14:textId="77777777" w:rsidTr="00503C8D">
        <w:trPr>
          <w:trHeight w:val="20"/>
          <w:jc w:val="center"/>
        </w:trPr>
        <w:tc>
          <w:tcPr>
            <w:tcW w:w="0" w:type="auto"/>
            <w:tcBorders>
              <w:left w:val="single" w:sz="4" w:space="0" w:color="auto"/>
              <w:bottom w:val="single" w:sz="6" w:space="0" w:color="auto"/>
              <w:right w:val="single" w:sz="6" w:space="0" w:color="auto"/>
            </w:tcBorders>
            <w:vAlign w:val="center"/>
          </w:tcPr>
          <w:p w14:paraId="6BFB035E" w14:textId="77777777" w:rsidR="00503C8D" w:rsidRPr="00F8474E" w:rsidRDefault="00503C8D" w:rsidP="00503C8D">
            <w:pPr>
              <w:pStyle w:val="TAC"/>
              <w:rPr>
                <w:rFonts w:cs="Arial"/>
                <w:szCs w:val="18"/>
                <w:lang w:eastAsia="ko-KR"/>
              </w:rPr>
            </w:pPr>
          </w:p>
        </w:tc>
        <w:tc>
          <w:tcPr>
            <w:tcW w:w="0" w:type="auto"/>
            <w:tcBorders>
              <w:top w:val="nil"/>
              <w:left w:val="single" w:sz="6" w:space="0" w:color="auto"/>
              <w:bottom w:val="nil"/>
              <w:right w:val="single" w:sz="6" w:space="0" w:color="auto"/>
            </w:tcBorders>
            <w:vAlign w:val="center"/>
          </w:tcPr>
          <w:p w14:paraId="17BD0C63" w14:textId="77777777" w:rsidR="00503C8D" w:rsidRPr="00F8474E" w:rsidRDefault="00503C8D" w:rsidP="00503C8D">
            <w:pPr>
              <w:pStyle w:val="TAC"/>
              <w:rPr>
                <w:lang w:val="sv-SE" w:eastAsia="ko-KR"/>
              </w:rPr>
            </w:pPr>
          </w:p>
        </w:tc>
        <w:tc>
          <w:tcPr>
            <w:tcW w:w="0" w:type="auto"/>
            <w:tcBorders>
              <w:left w:val="single" w:sz="6" w:space="0" w:color="auto"/>
              <w:bottom w:val="nil"/>
              <w:right w:val="single" w:sz="6" w:space="0" w:color="auto"/>
            </w:tcBorders>
            <w:vAlign w:val="center"/>
          </w:tcPr>
          <w:p w14:paraId="4A90E058" w14:textId="77777777" w:rsidR="00503C8D" w:rsidRPr="00F8474E" w:rsidRDefault="00503C8D" w:rsidP="00503C8D">
            <w:pPr>
              <w:pStyle w:val="TAC"/>
              <w:rPr>
                <w:rFonts w:cs="Arial"/>
                <w:szCs w:val="18"/>
                <w:lang w:eastAsia="ko-KR"/>
              </w:rPr>
            </w:pPr>
          </w:p>
        </w:tc>
        <w:tc>
          <w:tcPr>
            <w:tcW w:w="0" w:type="auto"/>
            <w:tcBorders>
              <w:left w:val="single" w:sz="6" w:space="0" w:color="auto"/>
              <w:bottom w:val="nil"/>
              <w:right w:val="single" w:sz="4" w:space="0" w:color="auto"/>
            </w:tcBorders>
            <w:vAlign w:val="center"/>
          </w:tcPr>
          <w:p w14:paraId="32FB7A85" w14:textId="77777777" w:rsidR="00503C8D" w:rsidRPr="00F8474E" w:rsidRDefault="00503C8D" w:rsidP="00503C8D">
            <w:pPr>
              <w:pStyle w:val="TAC"/>
              <w:rPr>
                <w:rFonts w:cs="Arial"/>
                <w:szCs w:val="18"/>
                <w:lang w:eastAsia="ko-KR"/>
              </w:rPr>
            </w:pPr>
          </w:p>
        </w:tc>
        <w:tc>
          <w:tcPr>
            <w:tcW w:w="0" w:type="auto"/>
            <w:tcBorders>
              <w:left w:val="single" w:sz="4" w:space="0" w:color="auto"/>
              <w:bottom w:val="single" w:sz="4" w:space="0" w:color="auto"/>
              <w:right w:val="single" w:sz="4" w:space="0" w:color="auto"/>
            </w:tcBorders>
            <w:vAlign w:val="center"/>
          </w:tcPr>
          <w:p w14:paraId="7497FF07" w14:textId="77777777" w:rsidR="00503C8D" w:rsidRPr="00F8474E" w:rsidRDefault="00503C8D" w:rsidP="00503C8D">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61FB106" w14:textId="6139BBBD" w:rsidR="00503C8D" w:rsidRPr="00F8474E" w:rsidRDefault="00503C8D" w:rsidP="00503C8D">
            <w:pPr>
              <w:pStyle w:val="TAC"/>
            </w:pPr>
            <w:r>
              <w:rPr>
                <w:lang w:eastAsia="zh-CN"/>
              </w:rPr>
              <w:t>NR</w:t>
            </w:r>
            <w: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8D6E1DD" w14:textId="7EE41AE5" w:rsidR="00503C8D" w:rsidRPr="00F8474E" w:rsidRDefault="00503C8D" w:rsidP="00503C8D">
            <w:pPr>
              <w:pStyle w:val="TAC"/>
            </w:pPr>
            <w:r>
              <w:rPr>
                <w:rFonts w:eastAsia="SimSun" w:cs="Arial" w:hint="eastAsia"/>
                <w:szCs w:val="18"/>
                <w:lang w:val="en-US" w:eastAsia="zh-CN"/>
              </w:rPr>
              <w:t>-114.5</w:t>
            </w:r>
          </w:p>
        </w:tc>
        <w:tc>
          <w:tcPr>
            <w:tcW w:w="0" w:type="auto"/>
            <w:tcBorders>
              <w:left w:val="single" w:sz="4" w:space="0" w:color="auto"/>
              <w:bottom w:val="single" w:sz="6" w:space="0" w:color="auto"/>
              <w:right w:val="single" w:sz="4" w:space="0" w:color="auto"/>
            </w:tcBorders>
            <w:vAlign w:val="center"/>
          </w:tcPr>
          <w:p w14:paraId="36A394FB" w14:textId="77777777" w:rsidR="00503C8D" w:rsidRPr="00F8474E" w:rsidRDefault="00503C8D" w:rsidP="00503C8D">
            <w:pPr>
              <w:pStyle w:val="TAC"/>
              <w:rPr>
                <w:lang w:eastAsia="ko-KR"/>
              </w:rPr>
            </w:pPr>
          </w:p>
        </w:tc>
      </w:tr>
      <w:tr w:rsidR="00B46EF8" w:rsidRPr="00F8474E" w14:paraId="568E02E4" w14:textId="77777777" w:rsidTr="00503C8D">
        <w:trPr>
          <w:jc w:val="center"/>
        </w:trPr>
        <w:tc>
          <w:tcPr>
            <w:tcW w:w="0" w:type="auto"/>
            <w:tcBorders>
              <w:top w:val="single" w:sz="6" w:space="0" w:color="auto"/>
              <w:left w:val="single" w:sz="4" w:space="0" w:color="auto"/>
              <w:bottom w:val="nil"/>
              <w:right w:val="single" w:sz="6" w:space="0" w:color="auto"/>
            </w:tcBorders>
            <w:hideMark/>
          </w:tcPr>
          <w:p w14:paraId="08ADCA1A" w14:textId="77777777" w:rsidR="00B46EF8" w:rsidRPr="00F8474E" w:rsidRDefault="00B46EF8" w:rsidP="00B46EF8">
            <w:pPr>
              <w:pStyle w:val="TAC"/>
              <w:rPr>
                <w:rFonts w:cs="Arial"/>
                <w:szCs w:val="18"/>
                <w:lang w:eastAsia="ko-KR"/>
              </w:rPr>
            </w:pPr>
            <w:r w:rsidRPr="00F8474E">
              <w:rPr>
                <w:lang w:eastAsia="ko-KR"/>
              </w:rPr>
              <w:t>± 15+</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0E2F065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D11EDC0"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73DAAB8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F4210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EA3FD7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43F4B4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3760EC"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317AC3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111D7C5" w14:textId="77777777" w:rsidR="00B46EF8" w:rsidRPr="00F8474E" w:rsidRDefault="00B46EF8" w:rsidP="00B46EF8">
            <w:pPr>
              <w:pStyle w:val="TAC"/>
              <w:rPr>
                <w:rFonts w:cs="Arial"/>
                <w:szCs w:val="18"/>
                <w:lang w:eastAsia="ko-KR"/>
              </w:rPr>
            </w:pPr>
            <w:r w:rsidRPr="00F8474E">
              <w:rPr>
                <w:lang w:eastAsia="ko-KR"/>
              </w:rPr>
              <w:t>± 7+</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48F6C7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D411182"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544980DE"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E199EB"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3DA9AF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4780AB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C3EDFAB"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3EAA61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0E378996" w14:textId="77777777" w:rsidR="00B46EF8" w:rsidRPr="00F8474E" w:rsidRDefault="00B46EF8" w:rsidP="00B46EF8">
            <w:pPr>
              <w:pStyle w:val="TAC"/>
              <w:rPr>
                <w:rFonts w:cs="Arial"/>
                <w:szCs w:val="18"/>
                <w:lang w:eastAsia="ko-KR"/>
              </w:rPr>
            </w:pPr>
            <w:r w:rsidRPr="00F8474E">
              <w:rPr>
                <w:lang w:eastAsia="ko-KR"/>
              </w:rPr>
              <w:t>± 101+</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3A608C7" w14:textId="77777777" w:rsidR="00B46EF8" w:rsidRPr="00F8474E" w:rsidRDefault="00B46EF8" w:rsidP="00B46EF8">
            <w:pPr>
              <w:pStyle w:val="TAC"/>
              <w:rPr>
                <w:lang w:val="sv-SE" w:eastAsia="ko-KR"/>
              </w:rPr>
            </w:pPr>
          </w:p>
          <w:p w14:paraId="13AB6023" w14:textId="77777777" w:rsidR="00B46EF8" w:rsidRPr="00F8474E" w:rsidRDefault="00B46EF8" w:rsidP="00B46EF8">
            <w:pPr>
              <w:pStyle w:val="TAC"/>
              <w:rPr>
                <w:lang w:val="sv-SE" w:eastAsia="ko-KR"/>
              </w:rPr>
            </w:pPr>
            <w:r w:rsidRPr="00F8474E">
              <w:rPr>
                <w:lang w:val="sv-SE" w:eastAsia="ko-KR"/>
              </w:rPr>
              <w:t>-13</w:t>
            </w:r>
          </w:p>
        </w:tc>
        <w:tc>
          <w:tcPr>
            <w:tcW w:w="0" w:type="auto"/>
            <w:tcBorders>
              <w:top w:val="single" w:sz="6" w:space="0" w:color="auto"/>
              <w:left w:val="single" w:sz="6" w:space="0" w:color="auto"/>
              <w:bottom w:val="nil"/>
              <w:right w:val="single" w:sz="6" w:space="0" w:color="auto"/>
            </w:tcBorders>
            <w:hideMark/>
          </w:tcPr>
          <w:p w14:paraId="3093C7C7"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tcPr>
          <w:p w14:paraId="3063E573" w14:textId="77777777" w:rsidR="00B46EF8" w:rsidRPr="00F8474E" w:rsidRDefault="00B46EF8" w:rsidP="00B46EF8">
            <w:pPr>
              <w:pStyle w:val="TAC"/>
              <w:rPr>
                <w:lang w:eastAsia="ko-KR"/>
              </w:rPr>
            </w:pPr>
          </w:p>
          <w:p w14:paraId="0366438C" w14:textId="77777777" w:rsidR="00B46EF8" w:rsidRPr="00F8474E" w:rsidRDefault="00B46EF8" w:rsidP="00B46EF8">
            <w:pPr>
              <w:pStyle w:val="TAC"/>
              <w:rPr>
                <w:lang w:eastAsia="ko-KR"/>
              </w:rPr>
            </w:pPr>
            <w:r w:rsidRPr="00F8474E">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A126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FDFAF6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359345F"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3B098F"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9FBE1CD"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BF3876A" w14:textId="77777777" w:rsidR="00B46EF8" w:rsidRPr="00F8474E" w:rsidRDefault="00B46EF8" w:rsidP="00B46EF8">
            <w:pPr>
              <w:pStyle w:val="TAC"/>
              <w:rPr>
                <w:rFonts w:cs="Arial"/>
                <w:szCs w:val="18"/>
                <w:lang w:eastAsia="ko-KR"/>
              </w:rPr>
            </w:pPr>
            <w:r w:rsidRPr="00F8474E">
              <w:rPr>
                <w:lang w:eastAsia="ko-KR"/>
              </w:rPr>
              <w:t>± 75+</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89EE86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34619F9"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4" w:space="0" w:color="auto"/>
            </w:tcBorders>
            <w:vAlign w:val="center"/>
            <w:hideMark/>
          </w:tcPr>
          <w:p w14:paraId="035F308A"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5D1C1"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6DCDF1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2672025"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948D40D"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72F9F443"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22F3F" w14:textId="77777777" w:rsidR="00B46EF8" w:rsidRPr="00F8474E" w:rsidRDefault="00B46EF8" w:rsidP="00B46EF8">
            <w:pPr>
              <w:pStyle w:val="TAC"/>
              <w:rPr>
                <w:rFonts w:cs="Arial"/>
                <w:szCs w:val="18"/>
                <w:lang w:eastAsia="ko-KR"/>
              </w:rPr>
            </w:pPr>
            <w:r w:rsidRPr="00F8474E">
              <w:rPr>
                <w:lang w:eastAsia="ko-KR"/>
              </w:rPr>
              <w:t>± 37+</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7AB39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B9D97C"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AD9316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482D14"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0F6461C"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2EC84F3"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B543E2"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DFF27D9"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A1CB342" w14:textId="77777777" w:rsidR="00B46EF8" w:rsidRPr="00F8474E" w:rsidRDefault="00B46EF8" w:rsidP="00B46EF8">
            <w:pPr>
              <w:pStyle w:val="TAC"/>
              <w:rPr>
                <w:rFonts w:cs="Arial"/>
                <w:szCs w:val="18"/>
                <w:lang w:eastAsia="ko-KR"/>
              </w:rPr>
            </w:pPr>
            <w:r w:rsidRPr="00F8474E">
              <w:rPr>
                <w:lang w:eastAsia="ko-KR"/>
              </w:rPr>
              <w:t>± 58+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A15F42C"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74505F0"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E01ACBE" w14:textId="77777777" w:rsidR="00B46EF8" w:rsidRPr="00F8474E" w:rsidRDefault="00B46EF8" w:rsidP="00B46EF8">
            <w:pPr>
              <w:pStyle w:val="TAC"/>
              <w:rPr>
                <w:lang w:eastAsia="ko-KR"/>
              </w:rPr>
            </w:pPr>
            <w:r w:rsidRPr="00F8474E">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CC5E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94FD57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BD7E8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AB5595"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9DF76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0A866E8" w14:textId="77777777" w:rsidR="00B46EF8" w:rsidRPr="00F8474E" w:rsidRDefault="00B46EF8" w:rsidP="00B46EF8">
            <w:pPr>
              <w:pStyle w:val="TAC"/>
              <w:rPr>
                <w:rFonts w:cs="Arial"/>
                <w:szCs w:val="18"/>
                <w:lang w:eastAsia="ko-KR"/>
              </w:rPr>
            </w:pPr>
            <w:r w:rsidRPr="00F8474E">
              <w:rPr>
                <w:lang w:eastAsia="ko-KR"/>
              </w:rPr>
              <w:t>± 39+</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2780992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B80B3A8" w14:textId="77777777" w:rsidR="00B46EF8" w:rsidRPr="00F8474E" w:rsidRDefault="00B46EF8" w:rsidP="00B46EF8">
            <w:pPr>
              <w:pStyle w:val="TAC"/>
              <w:rPr>
                <w:rFonts w:cs="Calibri"/>
                <w:lang w:eastAsia="ko-KR"/>
              </w:rPr>
            </w:pPr>
            <w:r w:rsidRPr="00F8474E">
              <w:rPr>
                <w:rFonts w:cs="Calibri"/>
              </w:rPr>
              <w:t>≥48</w:t>
            </w:r>
          </w:p>
        </w:tc>
        <w:tc>
          <w:tcPr>
            <w:tcW w:w="0" w:type="auto"/>
            <w:tcBorders>
              <w:top w:val="single" w:sz="6" w:space="0" w:color="auto"/>
              <w:left w:val="single" w:sz="6" w:space="0" w:color="auto"/>
              <w:bottom w:val="nil"/>
              <w:right w:val="single" w:sz="4" w:space="0" w:color="auto"/>
            </w:tcBorders>
          </w:tcPr>
          <w:p w14:paraId="6378ED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A8CE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40C74A7"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E3F26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D62033"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0641D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5B291112"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180B38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17459FF" w14:textId="77777777" w:rsidR="00B46EF8" w:rsidRPr="00F8474E" w:rsidRDefault="00B46EF8" w:rsidP="00B46EF8">
            <w:pPr>
              <w:pStyle w:val="TAC"/>
              <w:rPr>
                <w:lang w:eastAsia="ko-KR"/>
              </w:rPr>
            </w:pPr>
            <w:r w:rsidRPr="00F8474E">
              <w:rPr>
                <w:rFonts w:cs="Calibri"/>
              </w:rPr>
              <w:t>≥132</w:t>
            </w:r>
          </w:p>
        </w:tc>
        <w:tc>
          <w:tcPr>
            <w:tcW w:w="0" w:type="auto"/>
            <w:tcBorders>
              <w:top w:val="nil"/>
              <w:left w:val="single" w:sz="6" w:space="0" w:color="auto"/>
              <w:bottom w:val="nil"/>
              <w:right w:val="single" w:sz="4" w:space="0" w:color="auto"/>
            </w:tcBorders>
          </w:tcPr>
          <w:p w14:paraId="77AD738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3732AE"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00F41"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B762CD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FA33A74"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214C276"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8BCCF" w14:textId="77777777" w:rsidR="00B46EF8" w:rsidRPr="00F8474E" w:rsidRDefault="00B46EF8" w:rsidP="00B46EF8">
            <w:pPr>
              <w:pStyle w:val="TAC"/>
              <w:rPr>
                <w:rFonts w:cs="Arial"/>
                <w:szCs w:val="18"/>
                <w:lang w:eastAsia="ko-KR"/>
              </w:rPr>
            </w:pPr>
            <w:r w:rsidRPr="00F8474E">
              <w:rPr>
                <w:lang w:eastAsia="ko-KR"/>
              </w:rPr>
              <w:t>± 36+</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131013A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CF18A7"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5F1ABD7" w14:textId="77777777" w:rsidR="00B46EF8" w:rsidRPr="00F8474E" w:rsidRDefault="00B46EF8" w:rsidP="00B46EF8">
            <w:pPr>
              <w:pStyle w:val="TAC"/>
              <w:rPr>
                <w:lang w:eastAsia="ko-KR"/>
              </w:rPr>
            </w:pPr>
            <w:r w:rsidRPr="00F8474E">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A239B"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414DC9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0045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1937C5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2CE3D3D" w14:textId="77777777" w:rsidTr="00FA482E">
        <w:trPr>
          <w:trHeight w:val="397"/>
          <w:jc w:val="center"/>
        </w:trPr>
        <w:tc>
          <w:tcPr>
            <w:tcW w:w="0" w:type="auto"/>
            <w:tcBorders>
              <w:top w:val="single" w:sz="6" w:space="0" w:color="auto"/>
              <w:left w:val="single" w:sz="4" w:space="0" w:color="auto"/>
              <w:bottom w:val="nil"/>
              <w:right w:val="single" w:sz="6" w:space="0" w:color="auto"/>
            </w:tcBorders>
            <w:hideMark/>
          </w:tcPr>
          <w:p w14:paraId="4174E197"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BFF30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7E4B66D"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2C3745C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7D608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7EDD8F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AA94A1B"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8CC78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510D1973" w14:textId="77777777" w:rsidTr="00FA482E">
        <w:trPr>
          <w:trHeight w:val="340"/>
          <w:jc w:val="center"/>
        </w:trPr>
        <w:tc>
          <w:tcPr>
            <w:tcW w:w="0" w:type="auto"/>
            <w:tcBorders>
              <w:top w:val="single" w:sz="6" w:space="0" w:color="auto"/>
              <w:left w:val="single" w:sz="4" w:space="0" w:color="auto"/>
              <w:bottom w:val="nil"/>
              <w:right w:val="single" w:sz="6" w:space="0" w:color="auto"/>
            </w:tcBorders>
            <w:hideMark/>
          </w:tcPr>
          <w:p w14:paraId="5D10086D" w14:textId="77777777" w:rsidR="00B46EF8" w:rsidRPr="00F8474E" w:rsidRDefault="00B46EF8" w:rsidP="00B46EF8">
            <w:pPr>
              <w:pStyle w:val="TAC"/>
              <w:rPr>
                <w:rFonts w:cs="Arial"/>
                <w:szCs w:val="18"/>
                <w:lang w:eastAsia="ko-KR"/>
              </w:rPr>
            </w:pPr>
            <w:r w:rsidRPr="00F8474E">
              <w:rPr>
                <w:lang w:eastAsia="ko-KR"/>
              </w:rPr>
              <w:t>± 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B20317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15687C"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29562B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9DDE725"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F96E2E"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04983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50C7C8"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3F22431F" w14:textId="77777777" w:rsidTr="00FA482E">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E9629CA"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1CE227E" w14:textId="77777777" w:rsidR="00B46EF8" w:rsidRPr="00F8474E" w:rsidRDefault="00B46EF8" w:rsidP="004E0904">
            <w:pPr>
              <w:pStyle w:val="TAN"/>
              <w:rPr>
                <w:lang w:eastAsia="ko-KR"/>
              </w:rPr>
            </w:pPr>
            <w:r w:rsidRPr="00F8474E">
              <w:rPr>
                <w:lang w:eastAsia="ko-KR"/>
              </w:rPr>
              <w:t>NOTE 2:</w:t>
            </w:r>
            <w:r w:rsidRPr="00F8474E">
              <w:rPr>
                <w:lang w:eastAsia="ko-KR"/>
              </w:rPr>
              <w:tab/>
              <w:t>NR operating band groups are as defined in Section 3.5.</w:t>
            </w:r>
          </w:p>
          <w:p w14:paraId="3C0E1C3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045CEE55" w14:textId="77777777" w:rsidR="00B46EF8" w:rsidRPr="00F8474E" w:rsidRDefault="00B46EF8" w:rsidP="004E0904">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7C2FD48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1F8E182" w14:textId="77777777" w:rsidR="00B46EF8" w:rsidRPr="00F8474E" w:rsidRDefault="00B46EF8" w:rsidP="004E0904">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53F02758" w14:textId="77777777" w:rsidR="00B46EF8" w:rsidRPr="00F8474E" w:rsidRDefault="00B46EF8" w:rsidP="004E0904">
            <w:pPr>
              <w:pStyle w:val="TAN"/>
              <w:rPr>
                <w:lang w:eastAsia="ko-KR"/>
              </w:rPr>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075C22C" w14:textId="77777777" w:rsidR="00B46EF8" w:rsidRPr="00F8474E" w:rsidRDefault="00B46EF8" w:rsidP="00B46EF8"/>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65D23A0" w14:textId="77777777" w:rsidR="005F5583" w:rsidRPr="00F8474E" w:rsidRDefault="005F5583" w:rsidP="005F5583">
      <w:pPr>
        <w:pStyle w:val="TH"/>
      </w:pPr>
      <w:r w:rsidRPr="00F8474E">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5F5583" w:rsidRPr="00F8474E" w14:paraId="720C59D9" w14:textId="77777777" w:rsidTr="00FA482E">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E2C9F7F" w14:textId="77777777" w:rsidR="005F5583" w:rsidRPr="00F8474E" w:rsidRDefault="005F5583" w:rsidP="005F5583">
            <w:pPr>
              <w:pStyle w:val="TAH"/>
            </w:pPr>
            <w:r w:rsidRPr="00F8474E">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0EF93F8" w14:textId="77777777" w:rsidR="005F5583" w:rsidRPr="00F8474E" w:rsidRDefault="005F5583" w:rsidP="005F5583">
            <w:pPr>
              <w:pStyle w:val="TAH"/>
            </w:pPr>
            <w:r w:rsidRPr="00F8474E">
              <w:t>Conditions</w:t>
            </w:r>
          </w:p>
        </w:tc>
      </w:tr>
      <w:tr w:rsidR="005F5583" w:rsidRPr="00F8474E" w14:paraId="54D51ADE"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EDFC1FB" w14:textId="77777777" w:rsidR="005F5583" w:rsidRPr="00F8474E" w:rsidRDefault="005F5583" w:rsidP="005F5583">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21A69B" w14:textId="77777777" w:rsidR="005F5583" w:rsidRPr="00F8474E" w:rsidRDefault="005F5583" w:rsidP="005F5583">
            <w:pPr>
              <w:pStyle w:val="TAH"/>
            </w:pPr>
            <w:r w:rsidRPr="00F8474E">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B015BC8" w14:textId="77777777" w:rsidR="005F5583" w:rsidRPr="00F8474E" w:rsidRDefault="005F5583" w:rsidP="005F5583">
            <w:pPr>
              <w:pStyle w:val="TAH"/>
            </w:pPr>
            <w:r w:rsidRPr="00F8474E">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E2AC877" w14:textId="77777777" w:rsidR="005F5583" w:rsidRPr="00F8474E" w:rsidRDefault="005F5583" w:rsidP="005F5583">
            <w:pPr>
              <w:pStyle w:val="TAH"/>
            </w:pPr>
          </w:p>
          <w:p w14:paraId="7A598200" w14:textId="77777777" w:rsidR="005F5583" w:rsidRPr="00F8474E" w:rsidRDefault="005F5583" w:rsidP="005F5583">
            <w:pPr>
              <w:pStyle w:val="TAH"/>
            </w:pPr>
            <w:r w:rsidRPr="00F8474E">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6DD351B" w14:textId="77777777" w:rsidR="005F5583" w:rsidRPr="00F8474E" w:rsidRDefault="005F5583" w:rsidP="005F5583">
            <w:pPr>
              <w:pStyle w:val="TAH"/>
              <w:rPr>
                <w:lang w:eastAsia="zh-CN"/>
              </w:rPr>
            </w:pPr>
            <w:r w:rsidRPr="00F8474E">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F4B376E" w14:textId="77777777" w:rsidR="005F5583" w:rsidRPr="00F8474E" w:rsidRDefault="005F5583" w:rsidP="005F5583">
            <w:pPr>
              <w:pStyle w:val="TAH"/>
            </w:pPr>
            <w:r w:rsidRPr="00F8474E">
              <w:t>NR operating band groups</w:t>
            </w:r>
            <w:r w:rsidRPr="00F8474E">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39A6303" w14:textId="77777777" w:rsidR="005F5583" w:rsidRPr="00F8474E" w:rsidRDefault="005F5583" w:rsidP="005F5583">
            <w:pPr>
              <w:pStyle w:val="TAH"/>
            </w:pPr>
            <w:r w:rsidRPr="00F8474E">
              <w:t>Io</w:t>
            </w:r>
            <w:r w:rsidRPr="00F8474E">
              <w:rPr>
                <w:vertAlign w:val="superscript"/>
                <w:lang w:eastAsia="zh-CN"/>
              </w:rPr>
              <w:t>Note 4</w:t>
            </w:r>
            <w:r w:rsidRPr="00F8474E">
              <w:t xml:space="preserve"> range</w:t>
            </w:r>
          </w:p>
        </w:tc>
      </w:tr>
      <w:tr w:rsidR="005F5583" w:rsidRPr="00F8474E" w14:paraId="53CE1B5C"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E749A02" w14:textId="77777777" w:rsidR="005F5583" w:rsidRPr="00F8474E" w:rsidRDefault="005F5583" w:rsidP="005F5583">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A44ECA9" w14:textId="77777777" w:rsidR="005F5583" w:rsidRPr="00F8474E" w:rsidRDefault="005F5583" w:rsidP="005F558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37D022" w14:textId="77777777" w:rsidR="005F5583" w:rsidRPr="00F8474E" w:rsidRDefault="005F5583" w:rsidP="005F5583">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387FCB" w14:textId="77777777" w:rsidR="005F5583" w:rsidRPr="00F8474E" w:rsidRDefault="005F5583" w:rsidP="005F5583">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8B679D" w14:textId="77777777" w:rsidR="005F5583" w:rsidRPr="00F8474E" w:rsidRDefault="005F5583" w:rsidP="005F5583">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12B5D9"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6D70813" w14:textId="77777777" w:rsidR="005F5583" w:rsidRPr="00F8474E" w:rsidRDefault="005F5583" w:rsidP="005F5583">
            <w:pPr>
              <w:pStyle w:val="TAH"/>
            </w:pPr>
            <w:r w:rsidRPr="00F8474E">
              <w:t>Minimum</w:t>
            </w:r>
            <w:r w:rsidRPr="00F8474E">
              <w:br/>
              <w:t>Io</w:t>
            </w:r>
            <w:r w:rsidRPr="00F8474E">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25D63E6" w14:textId="77777777" w:rsidR="005F5583" w:rsidRPr="00F8474E" w:rsidRDefault="005F5583" w:rsidP="005F5583">
            <w:pPr>
              <w:pStyle w:val="TAH"/>
            </w:pPr>
            <w:r w:rsidRPr="00F8474E">
              <w:t>Maximum</w:t>
            </w:r>
            <w:r w:rsidRPr="00F8474E">
              <w:br/>
              <w:t>Io</w:t>
            </w:r>
          </w:p>
        </w:tc>
      </w:tr>
      <w:tr w:rsidR="005F5583" w:rsidRPr="00F8474E" w14:paraId="69CA7A81" w14:textId="77777777" w:rsidTr="00FA482E">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4FC8A18" w14:textId="77777777" w:rsidR="005F5583" w:rsidRPr="00F8474E" w:rsidRDefault="005F5583" w:rsidP="005F5583">
            <w:pPr>
              <w:pStyle w:val="TAH"/>
            </w:pPr>
            <w:r w:rsidRPr="00F8474E">
              <w:t>Tc</w:t>
            </w:r>
            <w:r w:rsidRPr="00F8474E">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74A73E5" w14:textId="77777777" w:rsidR="005F5583" w:rsidRPr="00F8474E" w:rsidRDefault="005F5583" w:rsidP="005F5583">
            <w:pPr>
              <w:pStyle w:val="TAH"/>
            </w:pPr>
            <w:r w:rsidRPr="00F8474E">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CBC02" w14:textId="77777777" w:rsidR="005F5583" w:rsidRPr="00F8474E" w:rsidRDefault="005F5583" w:rsidP="005F5583">
            <w:pPr>
              <w:pStyle w:val="TAH"/>
            </w:pPr>
            <w:r w:rsidRPr="00F8474E">
              <w:t>RB</w:t>
            </w:r>
          </w:p>
        </w:tc>
        <w:tc>
          <w:tcPr>
            <w:tcW w:w="709" w:type="dxa"/>
            <w:tcBorders>
              <w:top w:val="single" w:sz="4" w:space="0" w:color="auto"/>
              <w:left w:val="single" w:sz="4" w:space="0" w:color="auto"/>
              <w:bottom w:val="single" w:sz="4" w:space="0" w:color="auto"/>
              <w:right w:val="single" w:sz="4" w:space="0" w:color="auto"/>
            </w:tcBorders>
          </w:tcPr>
          <w:p w14:paraId="70D56BD2" w14:textId="77777777" w:rsidR="005F5583" w:rsidRPr="00F8474E" w:rsidRDefault="005F5583" w:rsidP="005F5583">
            <w:pPr>
              <w:pStyle w:val="TAH"/>
            </w:pPr>
          </w:p>
          <w:p w14:paraId="469641FD" w14:textId="77777777" w:rsidR="005F5583" w:rsidRPr="00F8474E" w:rsidRDefault="005F5583" w:rsidP="005F5583">
            <w:pPr>
              <w:pStyle w:val="TAH"/>
            </w:pPr>
            <w:r w:rsidRPr="00F8474E">
              <w:t>kHz</w:t>
            </w:r>
          </w:p>
        </w:tc>
        <w:tc>
          <w:tcPr>
            <w:tcW w:w="1832" w:type="dxa"/>
            <w:tcBorders>
              <w:top w:val="single" w:sz="4" w:space="0" w:color="auto"/>
              <w:left w:val="single" w:sz="4" w:space="0" w:color="auto"/>
              <w:bottom w:val="single" w:sz="4" w:space="0" w:color="auto"/>
              <w:right w:val="single" w:sz="4" w:space="0" w:color="auto"/>
            </w:tcBorders>
            <w:vAlign w:val="center"/>
          </w:tcPr>
          <w:p w14:paraId="0D6E5391" w14:textId="77777777" w:rsidR="005F5583" w:rsidRPr="00F8474E" w:rsidRDefault="005F5583" w:rsidP="005F558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C888E2F"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DC376DD" w14:textId="77777777" w:rsidR="005F5583" w:rsidRPr="00F8474E" w:rsidRDefault="005F5583" w:rsidP="005F5583">
            <w:pPr>
              <w:pStyle w:val="TAH"/>
            </w:pPr>
            <w:r w:rsidRPr="00F8474E">
              <w:t>dBm / SCS</w:t>
            </w:r>
            <w:r w:rsidRPr="00F8474E">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EB3FBAA" w14:textId="77777777" w:rsidR="005F5583" w:rsidRPr="00F8474E" w:rsidRDefault="005F5583" w:rsidP="005F5583">
            <w:pPr>
              <w:pStyle w:val="TAH"/>
            </w:pPr>
            <w:r w:rsidRPr="00F8474E">
              <w:t>dBm/BW</w:t>
            </w:r>
          </w:p>
        </w:tc>
      </w:tr>
      <w:tr w:rsidR="005F5583" w:rsidRPr="00F8474E" w14:paraId="1323AE0B"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7CA8739" w14:textId="2AA2CA15" w:rsidR="005F5583" w:rsidRPr="00F8474E" w:rsidRDefault="005F5583" w:rsidP="005F5583">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4FB25FCF" w14:textId="77777777" w:rsidR="005F5583" w:rsidRPr="00F8474E" w:rsidRDefault="005F5583" w:rsidP="005F5583">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09127AB1" w14:textId="2B2BD343" w:rsidR="005F5583" w:rsidRPr="00F8474E" w:rsidRDefault="005F5583" w:rsidP="005F5583">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24F9A0C2" w14:textId="77777777" w:rsidR="005F5583" w:rsidRPr="00F8474E" w:rsidRDefault="005F5583" w:rsidP="005F5583">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1798FEC2" w14:textId="05A892AC"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3720881" w14:textId="2F0F79B2"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28BD2743" w14:textId="7FBC77C1" w:rsidR="005F5583" w:rsidRPr="00F8474E" w:rsidRDefault="005F5583" w:rsidP="005F5583">
            <w:pPr>
              <w:pStyle w:val="TAC"/>
            </w:pPr>
            <w:r w:rsidRPr="00F8474E">
              <w:t>-127</w:t>
            </w:r>
          </w:p>
        </w:tc>
        <w:tc>
          <w:tcPr>
            <w:tcW w:w="1123" w:type="dxa"/>
            <w:tcBorders>
              <w:top w:val="single" w:sz="4" w:space="0" w:color="auto"/>
              <w:left w:val="single" w:sz="4" w:space="0" w:color="auto"/>
              <w:right w:val="single" w:sz="4" w:space="0" w:color="auto"/>
            </w:tcBorders>
            <w:hideMark/>
          </w:tcPr>
          <w:p w14:paraId="7B980C7A" w14:textId="7C4B1C00" w:rsidR="005F5583" w:rsidRPr="00F8474E" w:rsidRDefault="005F5583" w:rsidP="005F5583">
            <w:pPr>
              <w:pStyle w:val="TAC"/>
              <w:rPr>
                <w:lang w:eastAsia="zh-CN"/>
              </w:rPr>
            </w:pPr>
            <w:r w:rsidRPr="00F8474E">
              <w:rPr>
                <w:rFonts w:hint="eastAsia"/>
                <w:lang w:eastAsia="zh-CN"/>
              </w:rPr>
              <w:t>-50</w:t>
            </w:r>
          </w:p>
        </w:tc>
      </w:tr>
      <w:tr w:rsidR="005F5583" w:rsidRPr="00F8474E" w14:paraId="773B7613" w14:textId="77777777" w:rsidTr="00380899">
        <w:trPr>
          <w:trHeight w:val="26"/>
          <w:jc w:val="center"/>
        </w:trPr>
        <w:tc>
          <w:tcPr>
            <w:tcW w:w="1132" w:type="dxa"/>
            <w:vMerge/>
            <w:tcBorders>
              <w:top w:val="single" w:sz="6" w:space="0" w:color="auto"/>
              <w:left w:val="single" w:sz="4" w:space="0" w:color="auto"/>
              <w:right w:val="single" w:sz="6" w:space="0" w:color="auto"/>
            </w:tcBorders>
            <w:vAlign w:val="center"/>
          </w:tcPr>
          <w:p w14:paraId="5AD88A13"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4035EFF1"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7042BFBF"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vAlign w:val="center"/>
          </w:tcPr>
          <w:p w14:paraId="4BC3025D"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vAlign w:val="center"/>
          </w:tcPr>
          <w:p w14:paraId="133E8C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B0D2C2"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57924FF1" w14:textId="77777777" w:rsidR="005F5583" w:rsidRPr="00F8474E" w:rsidRDefault="005F5583" w:rsidP="005F5583">
            <w:pPr>
              <w:pStyle w:val="TAC"/>
            </w:pPr>
            <w:r w:rsidRPr="00F8474E">
              <w:t>-126.5</w:t>
            </w:r>
          </w:p>
        </w:tc>
        <w:tc>
          <w:tcPr>
            <w:tcW w:w="1123" w:type="dxa"/>
            <w:tcBorders>
              <w:left w:val="single" w:sz="4" w:space="0" w:color="auto"/>
              <w:right w:val="single" w:sz="4" w:space="0" w:color="auto"/>
            </w:tcBorders>
          </w:tcPr>
          <w:p w14:paraId="2311A6DF" w14:textId="77777777" w:rsidR="005F5583" w:rsidRPr="00F8474E" w:rsidRDefault="005F5583" w:rsidP="005F5583">
            <w:pPr>
              <w:pStyle w:val="TAC"/>
            </w:pPr>
            <w:r w:rsidRPr="00F8474E">
              <w:rPr>
                <w:rFonts w:hint="eastAsia"/>
                <w:lang w:eastAsia="zh-CN"/>
              </w:rPr>
              <w:t>-50</w:t>
            </w:r>
          </w:p>
        </w:tc>
      </w:tr>
      <w:tr w:rsidR="005F5583" w:rsidRPr="00F8474E" w14:paraId="0EB11C6A" w14:textId="77777777" w:rsidTr="00380899">
        <w:trPr>
          <w:trHeight w:val="22"/>
          <w:jc w:val="center"/>
        </w:trPr>
        <w:tc>
          <w:tcPr>
            <w:tcW w:w="1132" w:type="dxa"/>
            <w:vMerge/>
            <w:tcBorders>
              <w:left w:val="single" w:sz="4" w:space="0" w:color="auto"/>
              <w:right w:val="single" w:sz="6" w:space="0" w:color="auto"/>
            </w:tcBorders>
            <w:vAlign w:val="center"/>
          </w:tcPr>
          <w:p w14:paraId="3F2DB887"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80CF62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44CDBB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396AEC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16BB4529"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58F2F6"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546DA2A1" w14:textId="77777777" w:rsidR="005F5583" w:rsidRPr="00F8474E" w:rsidRDefault="005F5583" w:rsidP="005F5583">
            <w:pPr>
              <w:pStyle w:val="TAC"/>
            </w:pPr>
            <w:r w:rsidRPr="00F8474E">
              <w:t>-126</w:t>
            </w:r>
          </w:p>
        </w:tc>
        <w:tc>
          <w:tcPr>
            <w:tcW w:w="1123" w:type="dxa"/>
            <w:tcBorders>
              <w:left w:val="single" w:sz="4" w:space="0" w:color="auto"/>
              <w:right w:val="single" w:sz="4" w:space="0" w:color="auto"/>
            </w:tcBorders>
          </w:tcPr>
          <w:p w14:paraId="0D04DD79" w14:textId="77777777" w:rsidR="005F5583" w:rsidRPr="00F8474E" w:rsidRDefault="005F5583" w:rsidP="005F5583">
            <w:pPr>
              <w:pStyle w:val="TAC"/>
            </w:pPr>
            <w:r w:rsidRPr="00F8474E">
              <w:rPr>
                <w:rFonts w:hint="eastAsia"/>
                <w:lang w:eastAsia="zh-CN"/>
              </w:rPr>
              <w:t>-50</w:t>
            </w:r>
          </w:p>
        </w:tc>
      </w:tr>
      <w:tr w:rsidR="005F5583" w:rsidRPr="00F8474E" w14:paraId="1582880B" w14:textId="77777777" w:rsidTr="00380899">
        <w:trPr>
          <w:trHeight w:val="22"/>
          <w:jc w:val="center"/>
        </w:trPr>
        <w:tc>
          <w:tcPr>
            <w:tcW w:w="1132" w:type="dxa"/>
            <w:vMerge/>
            <w:tcBorders>
              <w:left w:val="single" w:sz="4" w:space="0" w:color="auto"/>
              <w:right w:val="single" w:sz="6" w:space="0" w:color="auto"/>
            </w:tcBorders>
            <w:vAlign w:val="center"/>
          </w:tcPr>
          <w:p w14:paraId="3B9BBD7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60C139FA"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6FDA164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C96195C"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4557974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C53ECEA"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4AB4B096" w14:textId="77777777" w:rsidR="005F5583" w:rsidRPr="00F8474E" w:rsidRDefault="005F5583" w:rsidP="005F5583">
            <w:pPr>
              <w:pStyle w:val="TAC"/>
            </w:pPr>
            <w:r w:rsidRPr="00F8474E">
              <w:t>-125.5</w:t>
            </w:r>
          </w:p>
        </w:tc>
        <w:tc>
          <w:tcPr>
            <w:tcW w:w="1123" w:type="dxa"/>
            <w:tcBorders>
              <w:left w:val="single" w:sz="4" w:space="0" w:color="auto"/>
              <w:right w:val="single" w:sz="4" w:space="0" w:color="auto"/>
            </w:tcBorders>
          </w:tcPr>
          <w:p w14:paraId="10E753B2" w14:textId="77777777" w:rsidR="005F5583" w:rsidRPr="00F8474E" w:rsidRDefault="005F5583" w:rsidP="005F5583">
            <w:pPr>
              <w:pStyle w:val="TAC"/>
            </w:pPr>
            <w:r w:rsidRPr="00F8474E">
              <w:rPr>
                <w:rFonts w:hint="eastAsia"/>
                <w:lang w:eastAsia="zh-CN"/>
              </w:rPr>
              <w:t>-50</w:t>
            </w:r>
          </w:p>
        </w:tc>
      </w:tr>
      <w:tr w:rsidR="005F5583" w:rsidRPr="00F8474E" w14:paraId="1194FE34" w14:textId="77777777" w:rsidTr="00380899">
        <w:trPr>
          <w:trHeight w:val="22"/>
          <w:jc w:val="center"/>
        </w:trPr>
        <w:tc>
          <w:tcPr>
            <w:tcW w:w="1132" w:type="dxa"/>
            <w:vMerge/>
            <w:tcBorders>
              <w:left w:val="single" w:sz="4" w:space="0" w:color="auto"/>
              <w:right w:val="single" w:sz="6" w:space="0" w:color="auto"/>
            </w:tcBorders>
            <w:vAlign w:val="center"/>
          </w:tcPr>
          <w:p w14:paraId="4BA9C033"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A3F32D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758DC1BC"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5A4E378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05B4A44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F5C7B"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E5BE454" w14:textId="77777777" w:rsidR="005F5583" w:rsidRPr="00F8474E" w:rsidRDefault="005F5583" w:rsidP="005F5583">
            <w:pPr>
              <w:pStyle w:val="TAC"/>
            </w:pPr>
            <w:r w:rsidRPr="00F8474E">
              <w:t>-125</w:t>
            </w:r>
          </w:p>
        </w:tc>
        <w:tc>
          <w:tcPr>
            <w:tcW w:w="1123" w:type="dxa"/>
            <w:tcBorders>
              <w:left w:val="single" w:sz="4" w:space="0" w:color="auto"/>
              <w:right w:val="single" w:sz="4" w:space="0" w:color="auto"/>
            </w:tcBorders>
          </w:tcPr>
          <w:p w14:paraId="165337EB" w14:textId="77777777" w:rsidR="005F5583" w:rsidRPr="00F8474E" w:rsidRDefault="005F5583" w:rsidP="005F5583">
            <w:pPr>
              <w:pStyle w:val="TAC"/>
            </w:pPr>
            <w:r w:rsidRPr="00F8474E">
              <w:rPr>
                <w:rFonts w:hint="eastAsia"/>
                <w:lang w:eastAsia="zh-CN"/>
              </w:rPr>
              <w:t>-50</w:t>
            </w:r>
          </w:p>
        </w:tc>
      </w:tr>
      <w:tr w:rsidR="005F5583" w:rsidRPr="00F8474E" w14:paraId="466BDE03" w14:textId="77777777" w:rsidTr="00380899">
        <w:trPr>
          <w:trHeight w:val="22"/>
          <w:jc w:val="center"/>
        </w:trPr>
        <w:tc>
          <w:tcPr>
            <w:tcW w:w="1132" w:type="dxa"/>
            <w:vMerge/>
            <w:tcBorders>
              <w:left w:val="single" w:sz="4" w:space="0" w:color="auto"/>
              <w:right w:val="single" w:sz="6" w:space="0" w:color="auto"/>
            </w:tcBorders>
            <w:vAlign w:val="center"/>
          </w:tcPr>
          <w:p w14:paraId="1BE8BD7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AB9A7B8"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4F6412B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4D2FAEC8"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39510B7E"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532BCA2"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367B8737" w14:textId="77777777" w:rsidR="005F5583" w:rsidRPr="00F8474E" w:rsidRDefault="005F5583" w:rsidP="005F5583">
            <w:pPr>
              <w:pStyle w:val="TAC"/>
            </w:pPr>
            <w:r w:rsidRPr="00F8474E">
              <w:t>-124.5</w:t>
            </w:r>
          </w:p>
        </w:tc>
        <w:tc>
          <w:tcPr>
            <w:tcW w:w="1123" w:type="dxa"/>
            <w:tcBorders>
              <w:left w:val="single" w:sz="4" w:space="0" w:color="auto"/>
              <w:right w:val="single" w:sz="4" w:space="0" w:color="auto"/>
            </w:tcBorders>
          </w:tcPr>
          <w:p w14:paraId="3BFF2644" w14:textId="77777777" w:rsidR="005F5583" w:rsidRPr="00F8474E" w:rsidRDefault="005F5583" w:rsidP="005F5583">
            <w:pPr>
              <w:pStyle w:val="TAC"/>
            </w:pPr>
            <w:r w:rsidRPr="00F8474E">
              <w:rPr>
                <w:rFonts w:hint="eastAsia"/>
                <w:lang w:eastAsia="zh-CN"/>
              </w:rPr>
              <w:t>-50</w:t>
            </w:r>
          </w:p>
        </w:tc>
      </w:tr>
      <w:tr w:rsidR="005F5583" w:rsidRPr="00F8474E" w14:paraId="44ABE9E6" w14:textId="77777777" w:rsidTr="00380899">
        <w:trPr>
          <w:trHeight w:val="22"/>
          <w:jc w:val="center"/>
        </w:trPr>
        <w:tc>
          <w:tcPr>
            <w:tcW w:w="1132" w:type="dxa"/>
            <w:vMerge/>
            <w:tcBorders>
              <w:left w:val="single" w:sz="4" w:space="0" w:color="auto"/>
              <w:right w:val="single" w:sz="6" w:space="0" w:color="auto"/>
            </w:tcBorders>
            <w:vAlign w:val="center"/>
          </w:tcPr>
          <w:p w14:paraId="3330F4B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829630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66C8ED1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453D6F31"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60DF75B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B452FC"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5BE07565" w14:textId="77777777" w:rsidR="005F5583" w:rsidRPr="00F8474E" w:rsidRDefault="005F5583" w:rsidP="005F5583">
            <w:pPr>
              <w:pStyle w:val="TAC"/>
            </w:pPr>
            <w:r w:rsidRPr="00F8474E">
              <w:t>-124</w:t>
            </w:r>
          </w:p>
        </w:tc>
        <w:tc>
          <w:tcPr>
            <w:tcW w:w="1123" w:type="dxa"/>
            <w:tcBorders>
              <w:left w:val="single" w:sz="4" w:space="0" w:color="auto"/>
              <w:right w:val="single" w:sz="4" w:space="0" w:color="auto"/>
            </w:tcBorders>
          </w:tcPr>
          <w:p w14:paraId="4D049A9A" w14:textId="77777777" w:rsidR="005F5583" w:rsidRPr="00F8474E" w:rsidRDefault="005F5583" w:rsidP="005F5583">
            <w:pPr>
              <w:pStyle w:val="TAC"/>
            </w:pPr>
            <w:r w:rsidRPr="00F8474E">
              <w:rPr>
                <w:rFonts w:hint="eastAsia"/>
                <w:lang w:eastAsia="zh-CN"/>
              </w:rPr>
              <w:t>-50</w:t>
            </w:r>
          </w:p>
        </w:tc>
      </w:tr>
      <w:tr w:rsidR="005F5583" w:rsidRPr="00F8474E" w14:paraId="6135C600" w14:textId="77777777" w:rsidTr="00992FD4">
        <w:trPr>
          <w:trHeight w:val="22"/>
          <w:jc w:val="center"/>
        </w:trPr>
        <w:tc>
          <w:tcPr>
            <w:tcW w:w="1132" w:type="dxa"/>
            <w:vMerge/>
            <w:tcBorders>
              <w:left w:val="single" w:sz="4" w:space="0" w:color="auto"/>
              <w:bottom w:val="nil"/>
              <w:right w:val="single" w:sz="6" w:space="0" w:color="auto"/>
            </w:tcBorders>
            <w:vAlign w:val="center"/>
          </w:tcPr>
          <w:p w14:paraId="1239023C"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30177DEE" w14:textId="77777777" w:rsidR="005F5583" w:rsidRPr="00F8474E" w:rsidRDefault="005F5583" w:rsidP="005F5583">
            <w:pPr>
              <w:pStyle w:val="TAC"/>
              <w:rPr>
                <w:lang w:val="sv-SE"/>
              </w:rPr>
            </w:pPr>
          </w:p>
        </w:tc>
        <w:tc>
          <w:tcPr>
            <w:tcW w:w="1133" w:type="dxa"/>
            <w:vMerge/>
            <w:tcBorders>
              <w:left w:val="single" w:sz="4" w:space="0" w:color="auto"/>
              <w:bottom w:val="nil"/>
              <w:right w:val="single" w:sz="4" w:space="0" w:color="auto"/>
            </w:tcBorders>
          </w:tcPr>
          <w:p w14:paraId="1046EDE7"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
          <w:p w14:paraId="0C21739D" w14:textId="77777777" w:rsidR="005F5583" w:rsidRPr="00F8474E" w:rsidRDefault="005F5583" w:rsidP="005F5583">
            <w:pPr>
              <w:pStyle w:val="TAC"/>
            </w:pPr>
          </w:p>
        </w:tc>
        <w:tc>
          <w:tcPr>
            <w:tcW w:w="1832" w:type="dxa"/>
            <w:vMerge/>
            <w:tcBorders>
              <w:left w:val="single" w:sz="4" w:space="0" w:color="auto"/>
              <w:bottom w:val="nil"/>
              <w:right w:val="single" w:sz="4" w:space="0" w:color="auto"/>
            </w:tcBorders>
            <w:vAlign w:val="center"/>
          </w:tcPr>
          <w:p w14:paraId="7A5D0674"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DCD87BA"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0DCC084" w14:textId="77777777" w:rsidR="005F5583" w:rsidRPr="00F8474E" w:rsidRDefault="005F5583" w:rsidP="005F5583">
            <w:pPr>
              <w:pStyle w:val="TAC"/>
            </w:pPr>
            <w:r w:rsidRPr="00F8474E">
              <w:t>-123.5</w:t>
            </w:r>
          </w:p>
        </w:tc>
        <w:tc>
          <w:tcPr>
            <w:tcW w:w="1123" w:type="dxa"/>
            <w:tcBorders>
              <w:left w:val="single" w:sz="4" w:space="0" w:color="auto"/>
              <w:bottom w:val="single" w:sz="4" w:space="0" w:color="auto"/>
              <w:right w:val="single" w:sz="4" w:space="0" w:color="auto"/>
            </w:tcBorders>
          </w:tcPr>
          <w:p w14:paraId="1FD2488B" w14:textId="77777777" w:rsidR="005F5583" w:rsidRPr="00F8474E" w:rsidRDefault="005F5583" w:rsidP="005F5583">
            <w:pPr>
              <w:pStyle w:val="TAC"/>
            </w:pPr>
            <w:r w:rsidRPr="00F8474E">
              <w:rPr>
                <w:rFonts w:hint="eastAsia"/>
                <w:lang w:eastAsia="zh-CN"/>
              </w:rPr>
              <w:t>-50</w:t>
            </w:r>
          </w:p>
        </w:tc>
      </w:tr>
      <w:tr w:rsidR="00992FD4" w:rsidRPr="00F8474E" w14:paraId="5E39D64B" w14:textId="77777777" w:rsidTr="00992FD4">
        <w:trPr>
          <w:trHeight w:val="22"/>
          <w:jc w:val="center"/>
        </w:trPr>
        <w:tc>
          <w:tcPr>
            <w:tcW w:w="1132" w:type="dxa"/>
            <w:tcBorders>
              <w:top w:val="nil"/>
              <w:left w:val="single" w:sz="4" w:space="0" w:color="auto"/>
              <w:bottom w:val="nil"/>
              <w:right w:val="single" w:sz="6" w:space="0" w:color="auto"/>
            </w:tcBorders>
            <w:vAlign w:val="center"/>
          </w:tcPr>
          <w:p w14:paraId="2C5F505D" w14:textId="77777777" w:rsidR="00992FD4" w:rsidRPr="00F8474E" w:rsidRDefault="00992FD4" w:rsidP="00992FD4">
            <w:pPr>
              <w:pStyle w:val="TAC"/>
            </w:pPr>
          </w:p>
        </w:tc>
        <w:tc>
          <w:tcPr>
            <w:tcW w:w="715" w:type="dxa"/>
            <w:tcBorders>
              <w:top w:val="nil"/>
              <w:left w:val="single" w:sz="4" w:space="0" w:color="auto"/>
              <w:bottom w:val="nil"/>
              <w:right w:val="single" w:sz="4" w:space="0" w:color="auto"/>
            </w:tcBorders>
            <w:vAlign w:val="center"/>
          </w:tcPr>
          <w:p w14:paraId="5F9ACF22" w14:textId="77777777" w:rsidR="00992FD4" w:rsidRPr="00F8474E" w:rsidRDefault="00992FD4" w:rsidP="00992FD4">
            <w:pPr>
              <w:pStyle w:val="TAC"/>
              <w:rPr>
                <w:lang w:val="sv-SE"/>
              </w:rPr>
            </w:pPr>
          </w:p>
        </w:tc>
        <w:tc>
          <w:tcPr>
            <w:tcW w:w="1133" w:type="dxa"/>
            <w:tcBorders>
              <w:top w:val="nil"/>
              <w:left w:val="single" w:sz="4" w:space="0" w:color="auto"/>
              <w:bottom w:val="single" w:sz="4" w:space="0" w:color="auto"/>
              <w:right w:val="single" w:sz="4" w:space="0" w:color="auto"/>
            </w:tcBorders>
          </w:tcPr>
          <w:p w14:paraId="510932E7" w14:textId="77777777" w:rsidR="00992FD4" w:rsidRPr="00F8474E" w:rsidRDefault="00992FD4" w:rsidP="00992FD4">
            <w:pPr>
              <w:pStyle w:val="TAC"/>
              <w:rPr>
                <w:rFonts w:cs="Calibri"/>
              </w:rPr>
            </w:pPr>
          </w:p>
        </w:tc>
        <w:tc>
          <w:tcPr>
            <w:tcW w:w="709" w:type="dxa"/>
            <w:tcBorders>
              <w:top w:val="nil"/>
              <w:left w:val="single" w:sz="4" w:space="0" w:color="auto"/>
              <w:bottom w:val="nil"/>
              <w:right w:val="single" w:sz="4" w:space="0" w:color="auto"/>
            </w:tcBorders>
            <w:vAlign w:val="center"/>
          </w:tcPr>
          <w:p w14:paraId="68F2A2CE" w14:textId="77777777" w:rsidR="00992FD4" w:rsidRPr="00F8474E" w:rsidRDefault="00992FD4" w:rsidP="00992FD4">
            <w:pPr>
              <w:pStyle w:val="TAC"/>
            </w:pPr>
          </w:p>
        </w:tc>
        <w:tc>
          <w:tcPr>
            <w:tcW w:w="1832" w:type="dxa"/>
            <w:tcBorders>
              <w:top w:val="nil"/>
              <w:left w:val="single" w:sz="4" w:space="0" w:color="auto"/>
              <w:bottom w:val="single" w:sz="4" w:space="0" w:color="auto"/>
              <w:right w:val="single" w:sz="4" w:space="0" w:color="auto"/>
            </w:tcBorders>
            <w:vAlign w:val="center"/>
          </w:tcPr>
          <w:p w14:paraId="3F5C9F57" w14:textId="77777777" w:rsidR="00992FD4" w:rsidRPr="00F8474E" w:rsidRDefault="00992FD4" w:rsidP="00992FD4">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F5992A9" w14:textId="787A8358" w:rsidR="00992FD4" w:rsidRPr="00F8474E" w:rsidRDefault="00992FD4" w:rsidP="00992FD4">
            <w:pPr>
              <w:pStyle w:val="TAC"/>
              <w:rPr>
                <w:lang w:val="sv-SE"/>
              </w:rPr>
            </w:pPr>
            <w:r>
              <w:rPr>
                <w:lang w:eastAsia="zh-CN"/>
              </w:rPr>
              <w:t>NR</w:t>
            </w:r>
            <w:r>
              <w:t>_</w:t>
            </w:r>
            <w:r>
              <w:rPr>
                <w:lang w:eastAsia="zh-CN"/>
              </w:rPr>
              <w:t>FDD_FR1_</w:t>
            </w:r>
            <w:r>
              <w:rPr>
                <w:rFonts w:hint="eastAsia"/>
                <w:lang w:val="en-US" w:eastAsia="zh-CN"/>
              </w:rPr>
              <w:t>N</w:t>
            </w:r>
          </w:p>
        </w:tc>
        <w:tc>
          <w:tcPr>
            <w:tcW w:w="1289" w:type="dxa"/>
            <w:tcBorders>
              <w:left w:val="single" w:sz="4" w:space="0" w:color="auto"/>
              <w:bottom w:val="single" w:sz="4" w:space="0" w:color="auto"/>
              <w:right w:val="single" w:sz="4" w:space="0" w:color="auto"/>
            </w:tcBorders>
            <w:vAlign w:val="center"/>
          </w:tcPr>
          <w:p w14:paraId="0A5C573B" w14:textId="0F0DCDEB" w:rsidR="00992FD4" w:rsidRPr="00F8474E" w:rsidRDefault="00992FD4" w:rsidP="00992FD4">
            <w:pPr>
              <w:pStyle w:val="TAC"/>
            </w:pPr>
            <w:r>
              <w:rPr>
                <w:rFonts w:eastAsia="SimSun" w:hint="eastAsia"/>
                <w:lang w:val="en-US" w:eastAsia="zh-CN"/>
              </w:rPr>
              <w:t>-120.5</w:t>
            </w:r>
          </w:p>
        </w:tc>
        <w:tc>
          <w:tcPr>
            <w:tcW w:w="1123" w:type="dxa"/>
            <w:tcBorders>
              <w:left w:val="single" w:sz="4" w:space="0" w:color="auto"/>
              <w:bottom w:val="single" w:sz="4" w:space="0" w:color="auto"/>
              <w:right w:val="single" w:sz="4" w:space="0" w:color="auto"/>
            </w:tcBorders>
          </w:tcPr>
          <w:p w14:paraId="138B3340" w14:textId="1FA16918" w:rsidR="00992FD4" w:rsidRPr="00F8474E" w:rsidRDefault="00992FD4" w:rsidP="00992FD4">
            <w:pPr>
              <w:pStyle w:val="TAC"/>
              <w:rPr>
                <w:lang w:eastAsia="zh-CN"/>
              </w:rPr>
            </w:pPr>
            <w:r>
              <w:rPr>
                <w:rFonts w:eastAsia="SimSun" w:hint="eastAsia"/>
                <w:lang w:val="en-US" w:eastAsia="zh-CN"/>
              </w:rPr>
              <w:t>-50</w:t>
            </w:r>
          </w:p>
        </w:tc>
      </w:tr>
      <w:tr w:rsidR="005F5583" w:rsidRPr="00F8474E" w14:paraId="2FB6ACD9" w14:textId="77777777" w:rsidTr="00FA482E">
        <w:trPr>
          <w:jc w:val="center"/>
        </w:trPr>
        <w:tc>
          <w:tcPr>
            <w:tcW w:w="1132" w:type="dxa"/>
            <w:tcBorders>
              <w:top w:val="single" w:sz="6" w:space="0" w:color="auto"/>
              <w:left w:val="single" w:sz="4" w:space="0" w:color="auto"/>
              <w:bottom w:val="nil"/>
              <w:right w:val="single" w:sz="6" w:space="0" w:color="auto"/>
            </w:tcBorders>
            <w:vAlign w:val="center"/>
            <w:hideMark/>
          </w:tcPr>
          <w:p w14:paraId="66F9CF1B" w14:textId="47C3C30E" w:rsidR="005F5583" w:rsidRPr="00F8474E" w:rsidRDefault="005F5583" w:rsidP="005F5583">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188B283C"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D934F14" w14:textId="06886001" w:rsidR="005F5583" w:rsidRPr="00F8474E" w:rsidRDefault="005F5583" w:rsidP="005F5583">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74D7E79"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2F99105" w14:textId="45942F34"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B3D34F8" w14:textId="60E3A991" w:rsidR="005F5583" w:rsidRPr="00F8474E" w:rsidRDefault="005F5583" w:rsidP="005F5583">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76260B39" w14:textId="18ED0B0D" w:rsidR="005F5583" w:rsidRPr="00F8474E" w:rsidRDefault="005F5583" w:rsidP="005F5583">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2C8970BC" w14:textId="58CDB05D" w:rsidR="005F5583" w:rsidRPr="00F8474E" w:rsidRDefault="005F5583" w:rsidP="005F5583">
            <w:pPr>
              <w:pStyle w:val="TAC"/>
            </w:pPr>
            <w:r w:rsidRPr="00F8474E">
              <w:rPr>
                <w:rFonts w:hint="eastAsia"/>
                <w:lang w:eastAsia="zh-CN"/>
              </w:rPr>
              <w:t>NOTE</w:t>
            </w:r>
            <w:r w:rsidRPr="00F8474E">
              <w:t xml:space="preserve"> 6</w:t>
            </w:r>
          </w:p>
        </w:tc>
      </w:tr>
      <w:tr w:rsidR="005F5583" w:rsidRPr="00F8474E" w14:paraId="575CA14B"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E11BE6D" w14:textId="514A8AA0" w:rsidR="005F5583" w:rsidRPr="00F8474E" w:rsidRDefault="005F5583" w:rsidP="005F5583">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59C31AE9"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CEC4924" w14:textId="412D0C51" w:rsidR="005F5583" w:rsidRPr="00F8474E" w:rsidRDefault="005F5583" w:rsidP="005F5583">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7FBEC483" w14:textId="77777777" w:rsidR="005F5583" w:rsidRPr="00F8474E" w:rsidRDefault="005F5583" w:rsidP="005F5583">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5485DF02" w14:textId="08B4713E"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EC92EA9" w14:textId="0D691D49"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770FE88D" w14:textId="1495311F" w:rsidR="005F5583" w:rsidRPr="00F8474E" w:rsidRDefault="005F5583" w:rsidP="005F5583">
            <w:pPr>
              <w:pStyle w:val="TAC"/>
            </w:pPr>
            <w:r w:rsidRPr="00F8474E">
              <w:t>-124</w:t>
            </w:r>
          </w:p>
        </w:tc>
        <w:tc>
          <w:tcPr>
            <w:tcW w:w="1123" w:type="dxa"/>
            <w:tcBorders>
              <w:top w:val="single" w:sz="4" w:space="0" w:color="auto"/>
              <w:left w:val="single" w:sz="4" w:space="0" w:color="auto"/>
              <w:right w:val="single" w:sz="4" w:space="0" w:color="auto"/>
            </w:tcBorders>
            <w:hideMark/>
          </w:tcPr>
          <w:p w14:paraId="38595D4A" w14:textId="3A8A1D32" w:rsidR="005F5583" w:rsidRPr="00F8474E" w:rsidRDefault="005F5583" w:rsidP="005F5583">
            <w:pPr>
              <w:pStyle w:val="TAC"/>
            </w:pPr>
            <w:r w:rsidRPr="00F8474E">
              <w:rPr>
                <w:rFonts w:hint="eastAsia"/>
                <w:lang w:eastAsia="zh-CN"/>
              </w:rPr>
              <w:t>-50</w:t>
            </w:r>
          </w:p>
        </w:tc>
      </w:tr>
      <w:tr w:rsidR="005F5583" w:rsidRPr="00F8474E" w14:paraId="31777906" w14:textId="77777777" w:rsidTr="00380899">
        <w:trPr>
          <w:trHeight w:val="26"/>
          <w:jc w:val="center"/>
        </w:trPr>
        <w:tc>
          <w:tcPr>
            <w:tcW w:w="1132" w:type="dxa"/>
            <w:vMerge/>
            <w:tcBorders>
              <w:top w:val="single" w:sz="6" w:space="0" w:color="auto"/>
              <w:left w:val="single" w:sz="4" w:space="0" w:color="auto"/>
              <w:right w:val="single" w:sz="6" w:space="0" w:color="auto"/>
            </w:tcBorders>
          </w:tcPr>
          <w:p w14:paraId="17A4AA0B"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231C1BC6"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0862421E"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vAlign w:val="center"/>
          </w:tcPr>
          <w:p w14:paraId="3C8F1B71"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tcPr>
          <w:p w14:paraId="591C8DC6"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77C8F6"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09654BA7" w14:textId="77777777" w:rsidR="005F5583" w:rsidRPr="00F8474E" w:rsidRDefault="005F5583" w:rsidP="005F5583">
            <w:pPr>
              <w:pStyle w:val="TAC"/>
            </w:pPr>
            <w:r w:rsidRPr="00F8474E">
              <w:t>-123.5</w:t>
            </w:r>
          </w:p>
        </w:tc>
        <w:tc>
          <w:tcPr>
            <w:tcW w:w="1123" w:type="dxa"/>
            <w:tcBorders>
              <w:left w:val="single" w:sz="4" w:space="0" w:color="auto"/>
              <w:right w:val="single" w:sz="4" w:space="0" w:color="auto"/>
            </w:tcBorders>
          </w:tcPr>
          <w:p w14:paraId="0E1407AF" w14:textId="77777777" w:rsidR="005F5583" w:rsidRPr="00F8474E" w:rsidRDefault="005F5583" w:rsidP="005F5583">
            <w:pPr>
              <w:pStyle w:val="TAC"/>
            </w:pPr>
            <w:r w:rsidRPr="00F8474E">
              <w:rPr>
                <w:rFonts w:hint="eastAsia"/>
                <w:lang w:eastAsia="zh-CN"/>
              </w:rPr>
              <w:t>-50</w:t>
            </w:r>
          </w:p>
        </w:tc>
      </w:tr>
      <w:tr w:rsidR="005F5583" w:rsidRPr="00F8474E" w14:paraId="0AC0E0FD" w14:textId="77777777" w:rsidTr="00380899">
        <w:trPr>
          <w:trHeight w:val="22"/>
          <w:jc w:val="center"/>
        </w:trPr>
        <w:tc>
          <w:tcPr>
            <w:tcW w:w="1132" w:type="dxa"/>
            <w:vMerge/>
            <w:tcBorders>
              <w:left w:val="single" w:sz="4" w:space="0" w:color="auto"/>
              <w:right w:val="single" w:sz="6" w:space="0" w:color="auto"/>
            </w:tcBorders>
          </w:tcPr>
          <w:p w14:paraId="4F6ABAB6"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C89C8A9"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CE3CE7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2A757C1C"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78270AD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CD71387"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3214D1A0" w14:textId="77777777" w:rsidR="005F5583" w:rsidRPr="00F8474E" w:rsidRDefault="005F5583" w:rsidP="005F5583">
            <w:pPr>
              <w:pStyle w:val="TAC"/>
            </w:pPr>
            <w:r w:rsidRPr="00F8474E">
              <w:t>-123</w:t>
            </w:r>
          </w:p>
        </w:tc>
        <w:tc>
          <w:tcPr>
            <w:tcW w:w="1123" w:type="dxa"/>
            <w:tcBorders>
              <w:left w:val="single" w:sz="4" w:space="0" w:color="auto"/>
              <w:right w:val="single" w:sz="4" w:space="0" w:color="auto"/>
            </w:tcBorders>
          </w:tcPr>
          <w:p w14:paraId="63BAA7B6" w14:textId="77777777" w:rsidR="005F5583" w:rsidRPr="00F8474E" w:rsidRDefault="005F5583" w:rsidP="005F5583">
            <w:pPr>
              <w:pStyle w:val="TAC"/>
            </w:pPr>
            <w:r w:rsidRPr="00F8474E">
              <w:rPr>
                <w:rFonts w:hint="eastAsia"/>
                <w:lang w:eastAsia="zh-CN"/>
              </w:rPr>
              <w:t>-50</w:t>
            </w:r>
          </w:p>
        </w:tc>
      </w:tr>
      <w:tr w:rsidR="005F5583" w:rsidRPr="00F8474E" w14:paraId="23433FE4" w14:textId="77777777" w:rsidTr="00380899">
        <w:trPr>
          <w:trHeight w:val="22"/>
          <w:jc w:val="center"/>
        </w:trPr>
        <w:tc>
          <w:tcPr>
            <w:tcW w:w="1132" w:type="dxa"/>
            <w:vMerge/>
            <w:tcBorders>
              <w:left w:val="single" w:sz="4" w:space="0" w:color="auto"/>
              <w:right w:val="single" w:sz="6" w:space="0" w:color="auto"/>
            </w:tcBorders>
          </w:tcPr>
          <w:p w14:paraId="248404A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7B3641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3813B600"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6739EA5A"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33E05C0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386B5D"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C7BA64E" w14:textId="77777777" w:rsidR="005F5583" w:rsidRPr="00F8474E" w:rsidRDefault="005F5583" w:rsidP="005F5583">
            <w:pPr>
              <w:pStyle w:val="TAC"/>
            </w:pPr>
            <w:r w:rsidRPr="00F8474E">
              <w:t>-122.5</w:t>
            </w:r>
          </w:p>
        </w:tc>
        <w:tc>
          <w:tcPr>
            <w:tcW w:w="1123" w:type="dxa"/>
            <w:tcBorders>
              <w:left w:val="single" w:sz="4" w:space="0" w:color="auto"/>
              <w:right w:val="single" w:sz="4" w:space="0" w:color="auto"/>
            </w:tcBorders>
          </w:tcPr>
          <w:p w14:paraId="1EA7B7CF" w14:textId="77777777" w:rsidR="005F5583" w:rsidRPr="00F8474E" w:rsidRDefault="005F5583" w:rsidP="005F5583">
            <w:pPr>
              <w:pStyle w:val="TAC"/>
            </w:pPr>
            <w:r w:rsidRPr="00F8474E">
              <w:rPr>
                <w:rFonts w:hint="eastAsia"/>
                <w:lang w:eastAsia="zh-CN"/>
              </w:rPr>
              <w:t>-50</w:t>
            </w:r>
          </w:p>
        </w:tc>
      </w:tr>
      <w:tr w:rsidR="005F5583" w:rsidRPr="00F8474E" w14:paraId="2431F1F0" w14:textId="77777777" w:rsidTr="00380899">
        <w:trPr>
          <w:trHeight w:val="22"/>
          <w:jc w:val="center"/>
        </w:trPr>
        <w:tc>
          <w:tcPr>
            <w:tcW w:w="1132" w:type="dxa"/>
            <w:vMerge/>
            <w:tcBorders>
              <w:left w:val="single" w:sz="4" w:space="0" w:color="auto"/>
              <w:right w:val="single" w:sz="6" w:space="0" w:color="auto"/>
            </w:tcBorders>
          </w:tcPr>
          <w:p w14:paraId="65F6D070"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8A744E2"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40A7707"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30853B15"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23871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76FD51"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51E0E811" w14:textId="77777777" w:rsidR="005F5583" w:rsidRPr="00F8474E" w:rsidRDefault="005F5583" w:rsidP="005F5583">
            <w:pPr>
              <w:pStyle w:val="TAC"/>
            </w:pPr>
            <w:r w:rsidRPr="00F8474E">
              <w:t>-122</w:t>
            </w:r>
          </w:p>
        </w:tc>
        <w:tc>
          <w:tcPr>
            <w:tcW w:w="1123" w:type="dxa"/>
            <w:tcBorders>
              <w:left w:val="single" w:sz="4" w:space="0" w:color="auto"/>
              <w:right w:val="single" w:sz="4" w:space="0" w:color="auto"/>
            </w:tcBorders>
          </w:tcPr>
          <w:p w14:paraId="3C33A446" w14:textId="77777777" w:rsidR="005F5583" w:rsidRPr="00F8474E" w:rsidRDefault="005F5583" w:rsidP="005F5583">
            <w:pPr>
              <w:pStyle w:val="TAC"/>
            </w:pPr>
            <w:r w:rsidRPr="00F8474E">
              <w:rPr>
                <w:rFonts w:hint="eastAsia"/>
                <w:lang w:eastAsia="zh-CN"/>
              </w:rPr>
              <w:t>-50</w:t>
            </w:r>
          </w:p>
        </w:tc>
      </w:tr>
      <w:tr w:rsidR="005F5583" w:rsidRPr="00F8474E" w14:paraId="625043AE" w14:textId="77777777" w:rsidTr="00380899">
        <w:trPr>
          <w:trHeight w:val="22"/>
          <w:jc w:val="center"/>
        </w:trPr>
        <w:tc>
          <w:tcPr>
            <w:tcW w:w="1132" w:type="dxa"/>
            <w:vMerge/>
            <w:tcBorders>
              <w:left w:val="single" w:sz="4" w:space="0" w:color="auto"/>
              <w:right w:val="single" w:sz="6" w:space="0" w:color="auto"/>
            </w:tcBorders>
          </w:tcPr>
          <w:p w14:paraId="2B1B5C3B"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3AE0751"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65B9DF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3C904E0"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21CCB28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4EADFBB"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0195E33A" w14:textId="77777777" w:rsidR="005F5583" w:rsidRPr="00F8474E" w:rsidRDefault="005F5583" w:rsidP="005F5583">
            <w:pPr>
              <w:pStyle w:val="TAC"/>
            </w:pPr>
            <w:r w:rsidRPr="00F8474E">
              <w:t>-121.5</w:t>
            </w:r>
          </w:p>
        </w:tc>
        <w:tc>
          <w:tcPr>
            <w:tcW w:w="1123" w:type="dxa"/>
            <w:tcBorders>
              <w:left w:val="single" w:sz="4" w:space="0" w:color="auto"/>
              <w:right w:val="single" w:sz="4" w:space="0" w:color="auto"/>
            </w:tcBorders>
          </w:tcPr>
          <w:p w14:paraId="6E3AD6D3" w14:textId="77777777" w:rsidR="005F5583" w:rsidRPr="00F8474E" w:rsidRDefault="005F5583" w:rsidP="005F5583">
            <w:pPr>
              <w:pStyle w:val="TAC"/>
            </w:pPr>
            <w:r w:rsidRPr="00F8474E">
              <w:rPr>
                <w:rFonts w:hint="eastAsia"/>
                <w:lang w:eastAsia="zh-CN"/>
              </w:rPr>
              <w:t>-50</w:t>
            </w:r>
          </w:p>
        </w:tc>
      </w:tr>
      <w:tr w:rsidR="005F5583" w:rsidRPr="00F8474E" w14:paraId="7AE97688" w14:textId="77777777" w:rsidTr="00380899">
        <w:trPr>
          <w:trHeight w:val="22"/>
          <w:jc w:val="center"/>
        </w:trPr>
        <w:tc>
          <w:tcPr>
            <w:tcW w:w="1132" w:type="dxa"/>
            <w:vMerge/>
            <w:tcBorders>
              <w:left w:val="single" w:sz="4" w:space="0" w:color="auto"/>
              <w:right w:val="single" w:sz="6" w:space="0" w:color="auto"/>
            </w:tcBorders>
          </w:tcPr>
          <w:p w14:paraId="3C41464C"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2F32B48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4743FCC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6461DF1"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1AF7556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D93583C"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8ACC226" w14:textId="77777777" w:rsidR="005F5583" w:rsidRPr="00F8474E" w:rsidRDefault="005F5583" w:rsidP="005F5583">
            <w:pPr>
              <w:pStyle w:val="TAC"/>
            </w:pPr>
            <w:r w:rsidRPr="00F8474E">
              <w:t>-121</w:t>
            </w:r>
          </w:p>
        </w:tc>
        <w:tc>
          <w:tcPr>
            <w:tcW w:w="1123" w:type="dxa"/>
            <w:tcBorders>
              <w:left w:val="single" w:sz="4" w:space="0" w:color="auto"/>
              <w:right w:val="single" w:sz="4" w:space="0" w:color="auto"/>
            </w:tcBorders>
          </w:tcPr>
          <w:p w14:paraId="56A1092A" w14:textId="77777777" w:rsidR="005F5583" w:rsidRPr="00F8474E" w:rsidRDefault="005F5583" w:rsidP="005F5583">
            <w:pPr>
              <w:pStyle w:val="TAC"/>
            </w:pPr>
            <w:r w:rsidRPr="00F8474E">
              <w:rPr>
                <w:rFonts w:hint="eastAsia"/>
                <w:lang w:eastAsia="zh-CN"/>
              </w:rPr>
              <w:t>-50</w:t>
            </w:r>
          </w:p>
        </w:tc>
      </w:tr>
      <w:tr w:rsidR="005F5583" w:rsidRPr="00F8474E" w14:paraId="2AB5FBB1" w14:textId="77777777" w:rsidTr="00992FD4">
        <w:trPr>
          <w:trHeight w:val="22"/>
          <w:jc w:val="center"/>
        </w:trPr>
        <w:tc>
          <w:tcPr>
            <w:tcW w:w="1132" w:type="dxa"/>
            <w:vMerge/>
            <w:tcBorders>
              <w:left w:val="single" w:sz="4" w:space="0" w:color="auto"/>
              <w:bottom w:val="nil"/>
              <w:right w:val="single" w:sz="6" w:space="0" w:color="auto"/>
            </w:tcBorders>
          </w:tcPr>
          <w:p w14:paraId="69753D49"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51BCF95A" w14:textId="77777777" w:rsidR="005F5583" w:rsidRPr="00F8474E" w:rsidRDefault="005F5583" w:rsidP="005F5583">
            <w:pPr>
              <w:pStyle w:val="TAC"/>
              <w:rPr>
                <w:lang w:val="sv-SE"/>
              </w:rPr>
            </w:pPr>
          </w:p>
        </w:tc>
        <w:tc>
          <w:tcPr>
            <w:tcW w:w="1133" w:type="dxa"/>
            <w:vMerge/>
            <w:tcBorders>
              <w:left w:val="single" w:sz="4" w:space="0" w:color="auto"/>
              <w:bottom w:val="nil"/>
              <w:right w:val="single" w:sz="4" w:space="0" w:color="auto"/>
            </w:tcBorders>
          </w:tcPr>
          <w:p w14:paraId="59B6D7BF"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
          <w:p w14:paraId="567FA35C" w14:textId="77777777" w:rsidR="005F5583" w:rsidRPr="00F8474E" w:rsidRDefault="005F5583" w:rsidP="005F5583">
            <w:pPr>
              <w:pStyle w:val="TAC"/>
            </w:pPr>
          </w:p>
        </w:tc>
        <w:tc>
          <w:tcPr>
            <w:tcW w:w="1832" w:type="dxa"/>
            <w:vMerge/>
            <w:tcBorders>
              <w:left w:val="single" w:sz="4" w:space="0" w:color="auto"/>
              <w:bottom w:val="nil"/>
              <w:right w:val="single" w:sz="4" w:space="0" w:color="auto"/>
            </w:tcBorders>
          </w:tcPr>
          <w:p w14:paraId="79AAEC9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D444E54"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07DB9C5" w14:textId="77777777" w:rsidR="005F5583" w:rsidRPr="00F8474E" w:rsidRDefault="005F5583" w:rsidP="005F5583">
            <w:pPr>
              <w:pStyle w:val="TAC"/>
            </w:pPr>
            <w:r w:rsidRPr="00F8474E">
              <w:t>-120.5</w:t>
            </w:r>
          </w:p>
        </w:tc>
        <w:tc>
          <w:tcPr>
            <w:tcW w:w="1123" w:type="dxa"/>
            <w:tcBorders>
              <w:left w:val="single" w:sz="4" w:space="0" w:color="auto"/>
              <w:bottom w:val="single" w:sz="4" w:space="0" w:color="auto"/>
              <w:right w:val="single" w:sz="4" w:space="0" w:color="auto"/>
            </w:tcBorders>
          </w:tcPr>
          <w:p w14:paraId="624C7875" w14:textId="77777777" w:rsidR="005F5583" w:rsidRPr="00F8474E" w:rsidRDefault="005F5583" w:rsidP="005F5583">
            <w:pPr>
              <w:pStyle w:val="TAC"/>
            </w:pPr>
            <w:r w:rsidRPr="00F8474E">
              <w:rPr>
                <w:rFonts w:hint="eastAsia"/>
                <w:lang w:eastAsia="zh-CN"/>
              </w:rPr>
              <w:t>-50</w:t>
            </w:r>
          </w:p>
        </w:tc>
      </w:tr>
      <w:tr w:rsidR="00992FD4" w:rsidRPr="00F8474E" w14:paraId="06C69409" w14:textId="77777777" w:rsidTr="00992FD4">
        <w:trPr>
          <w:trHeight w:val="22"/>
          <w:jc w:val="center"/>
        </w:trPr>
        <w:tc>
          <w:tcPr>
            <w:tcW w:w="1132" w:type="dxa"/>
            <w:tcBorders>
              <w:top w:val="nil"/>
              <w:left w:val="single" w:sz="4" w:space="0" w:color="auto"/>
              <w:bottom w:val="nil"/>
              <w:right w:val="single" w:sz="6" w:space="0" w:color="auto"/>
            </w:tcBorders>
          </w:tcPr>
          <w:p w14:paraId="2DA840F4" w14:textId="77777777" w:rsidR="00992FD4" w:rsidRPr="00F8474E" w:rsidRDefault="00992FD4" w:rsidP="00992FD4">
            <w:pPr>
              <w:pStyle w:val="TAC"/>
            </w:pPr>
          </w:p>
        </w:tc>
        <w:tc>
          <w:tcPr>
            <w:tcW w:w="715" w:type="dxa"/>
            <w:tcBorders>
              <w:top w:val="nil"/>
              <w:left w:val="single" w:sz="4" w:space="0" w:color="auto"/>
              <w:bottom w:val="nil"/>
              <w:right w:val="single" w:sz="4" w:space="0" w:color="auto"/>
            </w:tcBorders>
            <w:vAlign w:val="center"/>
          </w:tcPr>
          <w:p w14:paraId="2AD0A037" w14:textId="77777777" w:rsidR="00992FD4" w:rsidRPr="00F8474E" w:rsidRDefault="00992FD4" w:rsidP="00992FD4">
            <w:pPr>
              <w:pStyle w:val="TAC"/>
              <w:rPr>
                <w:lang w:val="sv-SE"/>
              </w:rPr>
            </w:pPr>
          </w:p>
        </w:tc>
        <w:tc>
          <w:tcPr>
            <w:tcW w:w="1133" w:type="dxa"/>
            <w:tcBorders>
              <w:top w:val="nil"/>
              <w:left w:val="single" w:sz="4" w:space="0" w:color="auto"/>
              <w:bottom w:val="single" w:sz="4" w:space="0" w:color="auto"/>
              <w:right w:val="single" w:sz="4" w:space="0" w:color="auto"/>
            </w:tcBorders>
          </w:tcPr>
          <w:p w14:paraId="209F3413" w14:textId="77777777" w:rsidR="00992FD4" w:rsidRPr="00F8474E" w:rsidRDefault="00992FD4" w:rsidP="00992FD4">
            <w:pPr>
              <w:pStyle w:val="TAC"/>
              <w:rPr>
                <w:rFonts w:cs="Calibri"/>
              </w:rPr>
            </w:pPr>
          </w:p>
        </w:tc>
        <w:tc>
          <w:tcPr>
            <w:tcW w:w="709" w:type="dxa"/>
            <w:tcBorders>
              <w:top w:val="nil"/>
              <w:left w:val="single" w:sz="4" w:space="0" w:color="auto"/>
              <w:bottom w:val="nil"/>
              <w:right w:val="single" w:sz="4" w:space="0" w:color="auto"/>
            </w:tcBorders>
            <w:vAlign w:val="center"/>
          </w:tcPr>
          <w:p w14:paraId="169D8B6E" w14:textId="77777777" w:rsidR="00992FD4" w:rsidRPr="00F8474E" w:rsidRDefault="00992FD4" w:rsidP="00992FD4">
            <w:pPr>
              <w:pStyle w:val="TAC"/>
            </w:pPr>
          </w:p>
        </w:tc>
        <w:tc>
          <w:tcPr>
            <w:tcW w:w="1832" w:type="dxa"/>
            <w:tcBorders>
              <w:top w:val="nil"/>
              <w:left w:val="single" w:sz="4" w:space="0" w:color="auto"/>
              <w:bottom w:val="single" w:sz="4" w:space="0" w:color="auto"/>
              <w:right w:val="single" w:sz="4" w:space="0" w:color="auto"/>
            </w:tcBorders>
          </w:tcPr>
          <w:p w14:paraId="34FABC39" w14:textId="77777777" w:rsidR="00992FD4" w:rsidRPr="00F8474E" w:rsidRDefault="00992FD4" w:rsidP="00992FD4">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213B891" w14:textId="594FD9C3" w:rsidR="00992FD4" w:rsidRPr="00F8474E" w:rsidRDefault="00992FD4" w:rsidP="00992FD4">
            <w:pPr>
              <w:pStyle w:val="TAC"/>
              <w:rPr>
                <w:lang w:val="sv-SE"/>
              </w:rPr>
            </w:pPr>
            <w:r>
              <w:rPr>
                <w:lang w:eastAsia="zh-CN"/>
              </w:rPr>
              <w:t>NR</w:t>
            </w:r>
            <w:r>
              <w:t>_</w:t>
            </w:r>
            <w:r>
              <w:rPr>
                <w:lang w:eastAsia="zh-CN"/>
              </w:rPr>
              <w:t>FDD_FR1_</w:t>
            </w:r>
            <w:r>
              <w:rPr>
                <w:rFonts w:hint="eastAsia"/>
                <w:lang w:val="en-US" w:eastAsia="zh-CN"/>
              </w:rPr>
              <w:t>N</w:t>
            </w:r>
          </w:p>
        </w:tc>
        <w:tc>
          <w:tcPr>
            <w:tcW w:w="1289" w:type="dxa"/>
            <w:tcBorders>
              <w:left w:val="single" w:sz="4" w:space="0" w:color="auto"/>
              <w:bottom w:val="single" w:sz="4" w:space="0" w:color="auto"/>
              <w:right w:val="single" w:sz="4" w:space="0" w:color="auto"/>
            </w:tcBorders>
            <w:vAlign w:val="center"/>
          </w:tcPr>
          <w:p w14:paraId="199C4EB2" w14:textId="6761EF78" w:rsidR="00992FD4" w:rsidRPr="00F8474E" w:rsidRDefault="00992FD4" w:rsidP="00992FD4">
            <w:pPr>
              <w:pStyle w:val="TAC"/>
            </w:pPr>
            <w:r>
              <w:rPr>
                <w:rFonts w:eastAsia="SimSun" w:hint="eastAsia"/>
                <w:lang w:val="en-US" w:eastAsia="zh-CN"/>
              </w:rPr>
              <w:t>-117.5</w:t>
            </w:r>
          </w:p>
        </w:tc>
        <w:tc>
          <w:tcPr>
            <w:tcW w:w="1123" w:type="dxa"/>
            <w:tcBorders>
              <w:left w:val="single" w:sz="4" w:space="0" w:color="auto"/>
              <w:bottom w:val="single" w:sz="4" w:space="0" w:color="auto"/>
              <w:right w:val="single" w:sz="4" w:space="0" w:color="auto"/>
            </w:tcBorders>
          </w:tcPr>
          <w:p w14:paraId="1C83C919" w14:textId="332CC26F" w:rsidR="00992FD4" w:rsidRPr="00F8474E" w:rsidRDefault="00992FD4" w:rsidP="00992FD4">
            <w:pPr>
              <w:pStyle w:val="TAC"/>
              <w:rPr>
                <w:lang w:eastAsia="zh-CN"/>
              </w:rPr>
            </w:pPr>
            <w:r>
              <w:rPr>
                <w:rFonts w:eastAsia="SimSun" w:hint="eastAsia"/>
                <w:lang w:val="en-US" w:eastAsia="zh-CN"/>
              </w:rPr>
              <w:t>-50</w:t>
            </w:r>
          </w:p>
        </w:tc>
      </w:tr>
      <w:tr w:rsidR="005F5583" w:rsidRPr="00F8474E" w14:paraId="47A6B80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2859151" w14:textId="07D08FBD" w:rsidR="005F5583" w:rsidRPr="00F8474E" w:rsidRDefault="005F5583" w:rsidP="005F5583">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92485FF"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93582F9" w14:textId="5ACC40EF"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4EE3D55"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2B3CC88" w14:textId="09EDB61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6BA5166"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4D1A7A6"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4A194CDE" w14:textId="77777777" w:rsidR="005F5583" w:rsidRPr="00F8474E" w:rsidRDefault="005F5583" w:rsidP="005F5583">
            <w:pPr>
              <w:pStyle w:val="TAC"/>
            </w:pPr>
            <w:r w:rsidRPr="00F8474E">
              <w:t>NOTE 6</w:t>
            </w:r>
          </w:p>
        </w:tc>
      </w:tr>
      <w:tr w:rsidR="005F5583" w:rsidRPr="00F8474E" w14:paraId="400B4006"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1EE4359" w14:textId="771AA355" w:rsidR="005F5583" w:rsidRPr="00F8474E" w:rsidRDefault="005F5583" w:rsidP="005F5583">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C9A9BA1"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251315A" w14:textId="0F7C699B" w:rsidR="005F5583" w:rsidRPr="00F8474E" w:rsidRDefault="005F5583" w:rsidP="005F5583">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1FDF1693" w14:textId="77777777" w:rsidR="005F5583" w:rsidRPr="00F8474E" w:rsidRDefault="005F5583" w:rsidP="005F5583">
            <w:pPr>
              <w:pStyle w:val="TAC"/>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4C71C6D0" w14:textId="25855B9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3E5095B" w14:textId="0817CC76"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4A4C233" w14:textId="140B701C" w:rsidR="005F5583" w:rsidRPr="00F8474E" w:rsidRDefault="005F5583" w:rsidP="005F5583">
            <w:pPr>
              <w:pStyle w:val="TAC"/>
            </w:pPr>
            <w:r w:rsidRPr="00F8474E">
              <w:t>-121</w:t>
            </w:r>
          </w:p>
        </w:tc>
        <w:tc>
          <w:tcPr>
            <w:tcW w:w="1123" w:type="dxa"/>
            <w:tcBorders>
              <w:top w:val="single" w:sz="4" w:space="0" w:color="auto"/>
              <w:left w:val="single" w:sz="4" w:space="0" w:color="auto"/>
              <w:right w:val="single" w:sz="4" w:space="0" w:color="auto"/>
            </w:tcBorders>
            <w:hideMark/>
          </w:tcPr>
          <w:p w14:paraId="7FBAE5B5" w14:textId="15D8A037" w:rsidR="005F5583" w:rsidRPr="00F8474E" w:rsidRDefault="005F5583" w:rsidP="005F5583">
            <w:pPr>
              <w:pStyle w:val="TAC"/>
            </w:pPr>
            <w:r w:rsidRPr="00F8474E">
              <w:rPr>
                <w:rFonts w:hint="eastAsia"/>
                <w:lang w:eastAsia="zh-CN"/>
              </w:rPr>
              <w:t>-50</w:t>
            </w:r>
          </w:p>
        </w:tc>
      </w:tr>
      <w:tr w:rsidR="005F5583" w:rsidRPr="00F8474E" w14:paraId="5B4FB6A9" w14:textId="77777777" w:rsidTr="00380899">
        <w:trPr>
          <w:trHeight w:val="26"/>
          <w:jc w:val="center"/>
        </w:trPr>
        <w:tc>
          <w:tcPr>
            <w:tcW w:w="1132" w:type="dxa"/>
            <w:vMerge/>
            <w:tcBorders>
              <w:top w:val="single" w:sz="6" w:space="0" w:color="auto"/>
              <w:left w:val="single" w:sz="4" w:space="0" w:color="auto"/>
              <w:right w:val="single" w:sz="6" w:space="0" w:color="auto"/>
            </w:tcBorders>
          </w:tcPr>
          <w:p w14:paraId="0AA3F5FB"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4F2062D1"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287BD474"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tcPr>
          <w:p w14:paraId="31922887"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tcPr>
          <w:p w14:paraId="4F299A55"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12A02D"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0797840A" w14:textId="77777777" w:rsidR="005F5583" w:rsidRPr="00F8474E" w:rsidRDefault="005F5583" w:rsidP="005F5583">
            <w:pPr>
              <w:pStyle w:val="TAC"/>
            </w:pPr>
            <w:r w:rsidRPr="00F8474E">
              <w:t>-120.5</w:t>
            </w:r>
          </w:p>
        </w:tc>
        <w:tc>
          <w:tcPr>
            <w:tcW w:w="1123" w:type="dxa"/>
            <w:tcBorders>
              <w:left w:val="single" w:sz="4" w:space="0" w:color="auto"/>
              <w:right w:val="single" w:sz="4" w:space="0" w:color="auto"/>
            </w:tcBorders>
          </w:tcPr>
          <w:p w14:paraId="5AB1351E" w14:textId="77777777" w:rsidR="005F5583" w:rsidRPr="00F8474E" w:rsidRDefault="005F5583" w:rsidP="005F5583">
            <w:pPr>
              <w:pStyle w:val="TAC"/>
            </w:pPr>
            <w:r w:rsidRPr="00F8474E">
              <w:rPr>
                <w:rFonts w:hint="eastAsia"/>
                <w:lang w:eastAsia="zh-CN"/>
              </w:rPr>
              <w:t>-50</w:t>
            </w:r>
          </w:p>
        </w:tc>
      </w:tr>
      <w:tr w:rsidR="005F5583" w:rsidRPr="00F8474E" w14:paraId="2FAC4FE0" w14:textId="77777777" w:rsidTr="00380899">
        <w:trPr>
          <w:trHeight w:val="22"/>
          <w:jc w:val="center"/>
        </w:trPr>
        <w:tc>
          <w:tcPr>
            <w:tcW w:w="1132" w:type="dxa"/>
            <w:vMerge/>
            <w:tcBorders>
              <w:left w:val="single" w:sz="4" w:space="0" w:color="auto"/>
              <w:right w:val="single" w:sz="6" w:space="0" w:color="auto"/>
            </w:tcBorders>
          </w:tcPr>
          <w:p w14:paraId="1C1F476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7037510"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AAED28F"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7FD09994"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0A0B69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08A2B41"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3FAA3960" w14:textId="77777777" w:rsidR="005F5583" w:rsidRPr="00F8474E" w:rsidRDefault="005F5583" w:rsidP="005F5583">
            <w:pPr>
              <w:pStyle w:val="TAC"/>
            </w:pPr>
            <w:r w:rsidRPr="00F8474E">
              <w:t>-120</w:t>
            </w:r>
          </w:p>
        </w:tc>
        <w:tc>
          <w:tcPr>
            <w:tcW w:w="1123" w:type="dxa"/>
            <w:tcBorders>
              <w:left w:val="single" w:sz="4" w:space="0" w:color="auto"/>
              <w:right w:val="single" w:sz="4" w:space="0" w:color="auto"/>
            </w:tcBorders>
          </w:tcPr>
          <w:p w14:paraId="0067F846" w14:textId="77777777" w:rsidR="005F5583" w:rsidRPr="00F8474E" w:rsidRDefault="005F5583" w:rsidP="005F5583">
            <w:pPr>
              <w:pStyle w:val="TAC"/>
            </w:pPr>
            <w:r w:rsidRPr="00F8474E">
              <w:rPr>
                <w:rFonts w:hint="eastAsia"/>
                <w:lang w:eastAsia="zh-CN"/>
              </w:rPr>
              <w:t>-50</w:t>
            </w:r>
          </w:p>
        </w:tc>
      </w:tr>
      <w:tr w:rsidR="005F5583" w:rsidRPr="00F8474E" w14:paraId="610540E8" w14:textId="77777777" w:rsidTr="00380899">
        <w:trPr>
          <w:trHeight w:val="22"/>
          <w:jc w:val="center"/>
        </w:trPr>
        <w:tc>
          <w:tcPr>
            <w:tcW w:w="1132" w:type="dxa"/>
            <w:vMerge/>
            <w:tcBorders>
              <w:left w:val="single" w:sz="4" w:space="0" w:color="auto"/>
              <w:right w:val="single" w:sz="6" w:space="0" w:color="auto"/>
            </w:tcBorders>
          </w:tcPr>
          <w:p w14:paraId="008111EE"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299993F"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998F22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4B8EE00B"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4335D4F8"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38192C"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A2A4FC1" w14:textId="77777777" w:rsidR="005F5583" w:rsidRPr="00F8474E" w:rsidRDefault="005F5583" w:rsidP="005F5583">
            <w:pPr>
              <w:pStyle w:val="TAC"/>
            </w:pPr>
            <w:r w:rsidRPr="00F8474E">
              <w:t>-119.5</w:t>
            </w:r>
          </w:p>
        </w:tc>
        <w:tc>
          <w:tcPr>
            <w:tcW w:w="1123" w:type="dxa"/>
            <w:tcBorders>
              <w:left w:val="single" w:sz="4" w:space="0" w:color="auto"/>
              <w:right w:val="single" w:sz="4" w:space="0" w:color="auto"/>
            </w:tcBorders>
          </w:tcPr>
          <w:p w14:paraId="64425D61" w14:textId="77777777" w:rsidR="005F5583" w:rsidRPr="00F8474E" w:rsidRDefault="005F5583" w:rsidP="005F5583">
            <w:pPr>
              <w:pStyle w:val="TAC"/>
            </w:pPr>
            <w:r w:rsidRPr="00F8474E">
              <w:rPr>
                <w:rFonts w:hint="eastAsia"/>
                <w:lang w:eastAsia="zh-CN"/>
              </w:rPr>
              <w:t>-50</w:t>
            </w:r>
          </w:p>
        </w:tc>
      </w:tr>
      <w:tr w:rsidR="005F5583" w:rsidRPr="00F8474E" w14:paraId="785CC69A" w14:textId="77777777" w:rsidTr="00380899">
        <w:trPr>
          <w:trHeight w:val="22"/>
          <w:jc w:val="center"/>
        </w:trPr>
        <w:tc>
          <w:tcPr>
            <w:tcW w:w="1132" w:type="dxa"/>
            <w:vMerge/>
            <w:tcBorders>
              <w:left w:val="single" w:sz="4" w:space="0" w:color="auto"/>
              <w:right w:val="single" w:sz="6" w:space="0" w:color="auto"/>
            </w:tcBorders>
          </w:tcPr>
          <w:p w14:paraId="2197E8F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BD1EA2E"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1F11D05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0973379C"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24291B83"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8114123"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8FCBFAC" w14:textId="77777777" w:rsidR="005F5583" w:rsidRPr="00F8474E" w:rsidRDefault="005F5583" w:rsidP="005F5583">
            <w:pPr>
              <w:pStyle w:val="TAC"/>
            </w:pPr>
            <w:r w:rsidRPr="00F8474E">
              <w:t>-119</w:t>
            </w:r>
          </w:p>
        </w:tc>
        <w:tc>
          <w:tcPr>
            <w:tcW w:w="1123" w:type="dxa"/>
            <w:tcBorders>
              <w:left w:val="single" w:sz="4" w:space="0" w:color="auto"/>
              <w:right w:val="single" w:sz="4" w:space="0" w:color="auto"/>
            </w:tcBorders>
          </w:tcPr>
          <w:p w14:paraId="0351E8CE" w14:textId="77777777" w:rsidR="005F5583" w:rsidRPr="00F8474E" w:rsidRDefault="005F5583" w:rsidP="005F5583">
            <w:pPr>
              <w:pStyle w:val="TAC"/>
            </w:pPr>
            <w:r w:rsidRPr="00F8474E">
              <w:rPr>
                <w:rFonts w:hint="eastAsia"/>
                <w:lang w:eastAsia="zh-CN"/>
              </w:rPr>
              <w:t>-50</w:t>
            </w:r>
          </w:p>
        </w:tc>
      </w:tr>
      <w:tr w:rsidR="005F5583" w:rsidRPr="00F8474E" w14:paraId="2F81BC19" w14:textId="77777777" w:rsidTr="00380899">
        <w:trPr>
          <w:trHeight w:val="22"/>
          <w:jc w:val="center"/>
        </w:trPr>
        <w:tc>
          <w:tcPr>
            <w:tcW w:w="1132" w:type="dxa"/>
            <w:vMerge/>
            <w:tcBorders>
              <w:left w:val="single" w:sz="4" w:space="0" w:color="auto"/>
              <w:right w:val="single" w:sz="6" w:space="0" w:color="auto"/>
            </w:tcBorders>
          </w:tcPr>
          <w:p w14:paraId="1A3C02C1"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0B425373"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A881223"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212C7466"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417A42E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6637B9"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0E745B79" w14:textId="77777777" w:rsidR="005F5583" w:rsidRPr="00F8474E" w:rsidRDefault="005F5583" w:rsidP="005F5583">
            <w:pPr>
              <w:pStyle w:val="TAC"/>
            </w:pPr>
            <w:r w:rsidRPr="00F8474E">
              <w:t>-118.5</w:t>
            </w:r>
          </w:p>
        </w:tc>
        <w:tc>
          <w:tcPr>
            <w:tcW w:w="1123" w:type="dxa"/>
            <w:tcBorders>
              <w:left w:val="single" w:sz="4" w:space="0" w:color="auto"/>
              <w:right w:val="single" w:sz="4" w:space="0" w:color="auto"/>
            </w:tcBorders>
          </w:tcPr>
          <w:p w14:paraId="20E5EB54" w14:textId="77777777" w:rsidR="005F5583" w:rsidRPr="00F8474E" w:rsidRDefault="005F5583" w:rsidP="005F5583">
            <w:pPr>
              <w:pStyle w:val="TAC"/>
            </w:pPr>
            <w:r w:rsidRPr="00F8474E">
              <w:rPr>
                <w:rFonts w:hint="eastAsia"/>
                <w:lang w:eastAsia="zh-CN"/>
              </w:rPr>
              <w:t>-50</w:t>
            </w:r>
          </w:p>
        </w:tc>
      </w:tr>
      <w:tr w:rsidR="005F5583" w:rsidRPr="00F8474E" w14:paraId="242235CD" w14:textId="77777777" w:rsidTr="00380899">
        <w:trPr>
          <w:trHeight w:val="22"/>
          <w:jc w:val="center"/>
        </w:trPr>
        <w:tc>
          <w:tcPr>
            <w:tcW w:w="1132" w:type="dxa"/>
            <w:vMerge/>
            <w:tcBorders>
              <w:left w:val="single" w:sz="4" w:space="0" w:color="auto"/>
              <w:right w:val="single" w:sz="6" w:space="0" w:color="auto"/>
            </w:tcBorders>
          </w:tcPr>
          <w:p w14:paraId="1F19E8F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00B3C6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A19DC45"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1D23FF29"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900954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6C506F"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456ABA2" w14:textId="77777777" w:rsidR="005F5583" w:rsidRPr="00F8474E" w:rsidRDefault="005F5583" w:rsidP="005F5583">
            <w:pPr>
              <w:pStyle w:val="TAC"/>
            </w:pPr>
            <w:r w:rsidRPr="00F8474E">
              <w:t>-118</w:t>
            </w:r>
          </w:p>
        </w:tc>
        <w:tc>
          <w:tcPr>
            <w:tcW w:w="1123" w:type="dxa"/>
            <w:tcBorders>
              <w:left w:val="single" w:sz="4" w:space="0" w:color="auto"/>
              <w:right w:val="single" w:sz="4" w:space="0" w:color="auto"/>
            </w:tcBorders>
          </w:tcPr>
          <w:p w14:paraId="7C0342AF" w14:textId="77777777" w:rsidR="005F5583" w:rsidRPr="00F8474E" w:rsidRDefault="005F5583" w:rsidP="005F5583">
            <w:pPr>
              <w:pStyle w:val="TAC"/>
            </w:pPr>
            <w:r w:rsidRPr="00F8474E">
              <w:rPr>
                <w:rFonts w:hint="eastAsia"/>
                <w:lang w:eastAsia="zh-CN"/>
              </w:rPr>
              <w:t>-50</w:t>
            </w:r>
          </w:p>
        </w:tc>
      </w:tr>
      <w:tr w:rsidR="005F5583" w:rsidRPr="00F8474E" w14:paraId="78452146" w14:textId="77777777" w:rsidTr="00992FD4">
        <w:trPr>
          <w:trHeight w:val="22"/>
          <w:jc w:val="center"/>
        </w:trPr>
        <w:tc>
          <w:tcPr>
            <w:tcW w:w="1132" w:type="dxa"/>
            <w:vMerge/>
            <w:tcBorders>
              <w:left w:val="single" w:sz="4" w:space="0" w:color="auto"/>
              <w:bottom w:val="nil"/>
              <w:right w:val="single" w:sz="6" w:space="0" w:color="auto"/>
            </w:tcBorders>
          </w:tcPr>
          <w:p w14:paraId="4F76C79F"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1AD509E9" w14:textId="77777777" w:rsidR="005F5583" w:rsidRPr="00F8474E" w:rsidRDefault="005F5583" w:rsidP="005F5583">
            <w:pPr>
              <w:pStyle w:val="TAC"/>
              <w:rPr>
                <w:lang w:val="sv-SE"/>
              </w:rPr>
            </w:pPr>
          </w:p>
        </w:tc>
        <w:tc>
          <w:tcPr>
            <w:tcW w:w="1133" w:type="dxa"/>
            <w:vMerge/>
            <w:tcBorders>
              <w:left w:val="single" w:sz="4" w:space="0" w:color="auto"/>
              <w:bottom w:val="nil"/>
              <w:right w:val="single" w:sz="4" w:space="0" w:color="auto"/>
            </w:tcBorders>
          </w:tcPr>
          <w:p w14:paraId="79E9FFBD"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tcPr>
          <w:p w14:paraId="2104FC89" w14:textId="77777777" w:rsidR="005F5583" w:rsidRPr="00F8474E" w:rsidRDefault="005F5583" w:rsidP="005F5583">
            <w:pPr>
              <w:pStyle w:val="TAC"/>
            </w:pPr>
          </w:p>
        </w:tc>
        <w:tc>
          <w:tcPr>
            <w:tcW w:w="1832" w:type="dxa"/>
            <w:vMerge/>
            <w:tcBorders>
              <w:left w:val="single" w:sz="4" w:space="0" w:color="auto"/>
              <w:bottom w:val="nil"/>
              <w:right w:val="single" w:sz="4" w:space="0" w:color="auto"/>
            </w:tcBorders>
          </w:tcPr>
          <w:p w14:paraId="5758C57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9B90AB"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20992F8" w14:textId="77777777" w:rsidR="005F5583" w:rsidRPr="00F8474E" w:rsidRDefault="005F5583" w:rsidP="005F5583">
            <w:pPr>
              <w:pStyle w:val="TAC"/>
            </w:pPr>
            <w:r w:rsidRPr="00F8474E">
              <w:t>-117.5</w:t>
            </w:r>
          </w:p>
        </w:tc>
        <w:tc>
          <w:tcPr>
            <w:tcW w:w="1123" w:type="dxa"/>
            <w:tcBorders>
              <w:left w:val="single" w:sz="4" w:space="0" w:color="auto"/>
              <w:bottom w:val="single" w:sz="4" w:space="0" w:color="auto"/>
              <w:right w:val="single" w:sz="4" w:space="0" w:color="auto"/>
            </w:tcBorders>
          </w:tcPr>
          <w:p w14:paraId="4457D2F7" w14:textId="77777777" w:rsidR="005F5583" w:rsidRPr="00F8474E" w:rsidRDefault="005F5583" w:rsidP="005F5583">
            <w:pPr>
              <w:pStyle w:val="TAC"/>
            </w:pPr>
            <w:r w:rsidRPr="00F8474E">
              <w:rPr>
                <w:rFonts w:hint="eastAsia"/>
                <w:lang w:eastAsia="zh-CN"/>
              </w:rPr>
              <w:t>-50</w:t>
            </w:r>
          </w:p>
        </w:tc>
      </w:tr>
      <w:tr w:rsidR="00992FD4" w:rsidRPr="00F8474E" w14:paraId="28D0AC42" w14:textId="77777777" w:rsidTr="00992FD4">
        <w:trPr>
          <w:trHeight w:val="22"/>
          <w:jc w:val="center"/>
        </w:trPr>
        <w:tc>
          <w:tcPr>
            <w:tcW w:w="1132" w:type="dxa"/>
            <w:tcBorders>
              <w:top w:val="nil"/>
              <w:left w:val="single" w:sz="4" w:space="0" w:color="auto"/>
              <w:bottom w:val="nil"/>
              <w:right w:val="single" w:sz="6" w:space="0" w:color="auto"/>
            </w:tcBorders>
          </w:tcPr>
          <w:p w14:paraId="3849728B" w14:textId="77777777" w:rsidR="00992FD4" w:rsidRPr="00F8474E" w:rsidRDefault="00992FD4" w:rsidP="00992FD4">
            <w:pPr>
              <w:pStyle w:val="TAC"/>
            </w:pPr>
          </w:p>
        </w:tc>
        <w:tc>
          <w:tcPr>
            <w:tcW w:w="715" w:type="dxa"/>
            <w:tcBorders>
              <w:top w:val="nil"/>
              <w:left w:val="single" w:sz="4" w:space="0" w:color="auto"/>
              <w:bottom w:val="nil"/>
              <w:right w:val="single" w:sz="4" w:space="0" w:color="auto"/>
            </w:tcBorders>
            <w:vAlign w:val="center"/>
          </w:tcPr>
          <w:p w14:paraId="74BC17BC" w14:textId="77777777" w:rsidR="00992FD4" w:rsidRPr="00F8474E" w:rsidRDefault="00992FD4" w:rsidP="00992FD4">
            <w:pPr>
              <w:pStyle w:val="TAC"/>
              <w:rPr>
                <w:lang w:val="sv-SE"/>
              </w:rPr>
            </w:pPr>
          </w:p>
        </w:tc>
        <w:tc>
          <w:tcPr>
            <w:tcW w:w="1133" w:type="dxa"/>
            <w:tcBorders>
              <w:top w:val="nil"/>
              <w:left w:val="single" w:sz="4" w:space="0" w:color="auto"/>
              <w:bottom w:val="single" w:sz="4" w:space="0" w:color="auto"/>
              <w:right w:val="single" w:sz="4" w:space="0" w:color="auto"/>
            </w:tcBorders>
          </w:tcPr>
          <w:p w14:paraId="6EE76DF2" w14:textId="77777777" w:rsidR="00992FD4" w:rsidRPr="00F8474E" w:rsidRDefault="00992FD4" w:rsidP="00992FD4">
            <w:pPr>
              <w:pStyle w:val="TAC"/>
              <w:rPr>
                <w:rFonts w:cs="Calibri"/>
              </w:rPr>
            </w:pPr>
          </w:p>
        </w:tc>
        <w:tc>
          <w:tcPr>
            <w:tcW w:w="709" w:type="dxa"/>
            <w:tcBorders>
              <w:top w:val="nil"/>
              <w:left w:val="single" w:sz="4" w:space="0" w:color="auto"/>
              <w:bottom w:val="nil"/>
              <w:right w:val="single" w:sz="4" w:space="0" w:color="auto"/>
            </w:tcBorders>
          </w:tcPr>
          <w:p w14:paraId="3F71D76C" w14:textId="77777777" w:rsidR="00992FD4" w:rsidRPr="00F8474E" w:rsidRDefault="00992FD4" w:rsidP="00992FD4">
            <w:pPr>
              <w:pStyle w:val="TAC"/>
            </w:pPr>
          </w:p>
        </w:tc>
        <w:tc>
          <w:tcPr>
            <w:tcW w:w="1832" w:type="dxa"/>
            <w:tcBorders>
              <w:top w:val="nil"/>
              <w:left w:val="single" w:sz="4" w:space="0" w:color="auto"/>
              <w:bottom w:val="single" w:sz="4" w:space="0" w:color="auto"/>
              <w:right w:val="single" w:sz="4" w:space="0" w:color="auto"/>
            </w:tcBorders>
          </w:tcPr>
          <w:p w14:paraId="0D62237A" w14:textId="77777777" w:rsidR="00992FD4" w:rsidRPr="00F8474E" w:rsidRDefault="00992FD4" w:rsidP="00992FD4">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8F7BF9D" w14:textId="07DFAB84" w:rsidR="00992FD4" w:rsidRPr="00F8474E" w:rsidRDefault="00992FD4" w:rsidP="00992FD4">
            <w:pPr>
              <w:pStyle w:val="TAC"/>
              <w:rPr>
                <w:lang w:val="sv-SE"/>
              </w:rPr>
            </w:pPr>
            <w:r>
              <w:rPr>
                <w:lang w:eastAsia="zh-CN"/>
              </w:rPr>
              <w:t>NR</w:t>
            </w:r>
            <w:r>
              <w:t>_</w:t>
            </w:r>
            <w:r>
              <w:rPr>
                <w:lang w:eastAsia="zh-CN"/>
              </w:rPr>
              <w:t>FDD_FR1_</w:t>
            </w:r>
            <w:r>
              <w:rPr>
                <w:rFonts w:hint="eastAsia"/>
                <w:lang w:val="en-US" w:eastAsia="zh-CN"/>
              </w:rPr>
              <w:t>N</w:t>
            </w:r>
          </w:p>
        </w:tc>
        <w:tc>
          <w:tcPr>
            <w:tcW w:w="1289" w:type="dxa"/>
            <w:tcBorders>
              <w:left w:val="single" w:sz="4" w:space="0" w:color="auto"/>
              <w:bottom w:val="single" w:sz="4" w:space="0" w:color="auto"/>
              <w:right w:val="single" w:sz="4" w:space="0" w:color="auto"/>
            </w:tcBorders>
            <w:vAlign w:val="center"/>
          </w:tcPr>
          <w:p w14:paraId="237E97AB" w14:textId="2AC39303" w:rsidR="00992FD4" w:rsidRPr="00F8474E" w:rsidRDefault="00992FD4" w:rsidP="00992FD4">
            <w:pPr>
              <w:pStyle w:val="TAC"/>
            </w:pPr>
            <w:r>
              <w:rPr>
                <w:rFonts w:eastAsia="SimSun" w:hint="eastAsia"/>
                <w:lang w:val="en-US" w:eastAsia="zh-CN"/>
              </w:rPr>
              <w:t>-114.5</w:t>
            </w:r>
          </w:p>
        </w:tc>
        <w:tc>
          <w:tcPr>
            <w:tcW w:w="1123" w:type="dxa"/>
            <w:tcBorders>
              <w:left w:val="single" w:sz="4" w:space="0" w:color="auto"/>
              <w:bottom w:val="single" w:sz="4" w:space="0" w:color="auto"/>
              <w:right w:val="single" w:sz="4" w:space="0" w:color="auto"/>
            </w:tcBorders>
          </w:tcPr>
          <w:p w14:paraId="4A8D4659" w14:textId="2BEBAC70" w:rsidR="00992FD4" w:rsidRPr="00F8474E" w:rsidRDefault="00992FD4" w:rsidP="00992FD4">
            <w:pPr>
              <w:pStyle w:val="TAC"/>
              <w:rPr>
                <w:lang w:eastAsia="zh-CN"/>
              </w:rPr>
            </w:pPr>
            <w:r>
              <w:rPr>
                <w:rFonts w:eastAsia="SimSun" w:hint="eastAsia"/>
                <w:lang w:val="en-US" w:eastAsia="zh-CN"/>
              </w:rPr>
              <w:t>-50</w:t>
            </w:r>
          </w:p>
        </w:tc>
      </w:tr>
      <w:tr w:rsidR="005F5583" w:rsidRPr="00F8474E" w14:paraId="187F7FF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F1A7F95" w14:textId="04FFECCC" w:rsidR="005F5583" w:rsidRPr="00F8474E" w:rsidRDefault="005F5583" w:rsidP="005F5583">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069D2211"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309CB9" w14:textId="58B2E440"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44F9480A"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4D7184" w14:textId="193C5B3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8088C2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F66F2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138FC6" w14:textId="77777777" w:rsidR="005F5583" w:rsidRPr="00F8474E" w:rsidRDefault="005F5583" w:rsidP="005F5583">
            <w:pPr>
              <w:pStyle w:val="TAC"/>
            </w:pPr>
            <w:r w:rsidRPr="00F8474E">
              <w:t>NOTE 6</w:t>
            </w:r>
          </w:p>
        </w:tc>
      </w:tr>
      <w:tr w:rsidR="005F5583" w:rsidRPr="00F8474E" w14:paraId="2B35B54F"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6E5CE2D2" w14:textId="75658350" w:rsidR="005F5583" w:rsidRPr="00F8474E" w:rsidRDefault="005F5583" w:rsidP="005F5583">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7C76860D" w14:textId="77777777" w:rsidR="005F5583" w:rsidRPr="00F8474E" w:rsidRDefault="005F5583" w:rsidP="005F5583">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6A0192FC" w14:textId="045D43DE" w:rsidR="005F5583" w:rsidRPr="00F8474E" w:rsidRDefault="005F5583" w:rsidP="005F5583">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970CDE6" w14:textId="77777777" w:rsidR="005F5583" w:rsidRPr="00F8474E" w:rsidRDefault="005F5583" w:rsidP="005F5583">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97D029" w14:textId="1264EEE1"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619AC67"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51F7E0C1"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D763756" w14:textId="77777777" w:rsidR="005F5583" w:rsidRPr="00F8474E" w:rsidRDefault="005F5583" w:rsidP="005F5583">
            <w:pPr>
              <w:pStyle w:val="TAC"/>
            </w:pPr>
            <w:r w:rsidRPr="00F8474E">
              <w:t>NOTE 6</w:t>
            </w:r>
          </w:p>
        </w:tc>
      </w:tr>
      <w:tr w:rsidR="005F5583" w:rsidRPr="00F8474E" w14:paraId="2388215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46797416" w14:textId="64AC3974" w:rsidR="005F5583" w:rsidRPr="00F8474E" w:rsidRDefault="005F5583" w:rsidP="005F5583">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3C674868"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151A482" w14:textId="2DD2959A" w:rsidR="005F5583" w:rsidRPr="00F8474E" w:rsidRDefault="005F5583" w:rsidP="005F5583">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420EA31"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DC520E8" w14:textId="6822F92F"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8C4C95"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762C3F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3050B1C" w14:textId="77777777" w:rsidR="005F5583" w:rsidRPr="00F8474E" w:rsidRDefault="005F5583" w:rsidP="005F5583">
            <w:pPr>
              <w:pStyle w:val="TAC"/>
            </w:pPr>
            <w:r w:rsidRPr="00F8474E">
              <w:t>NOTE 6</w:t>
            </w:r>
          </w:p>
        </w:tc>
      </w:tr>
      <w:tr w:rsidR="005F5583" w:rsidRPr="00F8474E" w14:paraId="0AAF689D"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3873DD4C" w14:textId="438ED789" w:rsidR="005F5583" w:rsidRPr="00F8474E" w:rsidRDefault="005F5583" w:rsidP="005F5583">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4FFD8C84"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D0490F9" w14:textId="50CEDDE6" w:rsidR="005F5583" w:rsidRPr="00F8474E" w:rsidRDefault="005F5583" w:rsidP="005F5583">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433A8550" w14:textId="77777777" w:rsidR="005F5583" w:rsidRPr="00F8474E" w:rsidRDefault="005F5583" w:rsidP="005F5583">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191445" w14:textId="110C192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82B7C79"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7530CE5"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82265FC" w14:textId="77777777" w:rsidR="005F5583" w:rsidRPr="00F8474E" w:rsidRDefault="005F5583" w:rsidP="005F5583">
            <w:pPr>
              <w:pStyle w:val="TAC"/>
            </w:pPr>
            <w:r w:rsidRPr="00F8474E">
              <w:t>NOTE 6</w:t>
            </w:r>
          </w:p>
        </w:tc>
      </w:tr>
      <w:tr w:rsidR="005F5583" w:rsidRPr="00F8474E" w14:paraId="3644F17C"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64D1060" w14:textId="4C251C41" w:rsidR="005F5583" w:rsidRPr="00F8474E" w:rsidRDefault="005F5583" w:rsidP="005F5583">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579F556"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2C5C281" w14:textId="6118B8F7" w:rsidR="005F5583" w:rsidRPr="00F8474E" w:rsidRDefault="005F5583" w:rsidP="005F5583">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37C395AC"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551B3E9" w14:textId="283FE8D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A6FD5FA"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F70939C"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CDBC5EE" w14:textId="77777777" w:rsidR="005F5583" w:rsidRPr="00F8474E" w:rsidRDefault="005F5583" w:rsidP="005F5583">
            <w:pPr>
              <w:pStyle w:val="TAC"/>
            </w:pPr>
            <w:r w:rsidRPr="00F8474E">
              <w:t>NOTE 6</w:t>
            </w:r>
          </w:p>
        </w:tc>
      </w:tr>
      <w:tr w:rsidR="005F5583" w:rsidRPr="00F8474E" w14:paraId="57F32DEA"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DF0FA77" w14:textId="16D7287D" w:rsidR="005F5583" w:rsidRPr="00F8474E" w:rsidRDefault="005F5583" w:rsidP="005F5583">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0C56797"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0240D2E" w14:textId="3EF1394F" w:rsidR="005F5583" w:rsidRPr="00F8474E" w:rsidRDefault="005F5583" w:rsidP="005F5583">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621A8B54" w14:textId="77777777" w:rsidR="005F5583" w:rsidRPr="00F8474E" w:rsidRDefault="005F5583" w:rsidP="005F5583">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2F600BC1" w14:textId="2857DDE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2AFB6B8"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016EE2"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407BD3A" w14:textId="77777777" w:rsidR="005F5583" w:rsidRPr="00F8474E" w:rsidRDefault="005F5583" w:rsidP="005F5583">
            <w:pPr>
              <w:pStyle w:val="TAC"/>
            </w:pPr>
            <w:r w:rsidRPr="00F8474E">
              <w:t>NOTE 6</w:t>
            </w:r>
          </w:p>
        </w:tc>
      </w:tr>
      <w:tr w:rsidR="005F5583" w:rsidRPr="00F8474E" w14:paraId="635CBFE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7354DAA" w14:textId="13B6C4E7" w:rsidR="005F5583" w:rsidRPr="00F8474E" w:rsidRDefault="005F5583" w:rsidP="005F5583">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F13C90"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AD36EE" w14:textId="27D9761B"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7F212166"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50B3733" w14:textId="4E2EB680"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A515DC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6E880C69"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5105E9" w14:textId="77777777" w:rsidR="005F5583" w:rsidRPr="00F8474E" w:rsidRDefault="005F5583" w:rsidP="005F5583">
            <w:pPr>
              <w:pStyle w:val="TAC"/>
            </w:pPr>
            <w:r w:rsidRPr="00F8474E">
              <w:t>NOTE 6</w:t>
            </w:r>
          </w:p>
        </w:tc>
      </w:tr>
      <w:tr w:rsidR="005F5583" w:rsidRPr="00F8474E" w14:paraId="3495FD46" w14:textId="77777777" w:rsidTr="00FA482E">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83A7E98" w14:textId="77777777" w:rsidR="005F5583" w:rsidRPr="00F8474E" w:rsidRDefault="005F5583" w:rsidP="005F5583">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77177537" w14:textId="77777777" w:rsidR="005F5583" w:rsidRPr="00F8474E" w:rsidRDefault="005F5583" w:rsidP="005F5583">
            <w:pPr>
              <w:pStyle w:val="TAN"/>
            </w:pPr>
            <w:r w:rsidRPr="00F8474E">
              <w:t>NOTE 2:</w:t>
            </w:r>
            <w:r w:rsidRPr="00F8474E">
              <w:tab/>
              <w:t>NR operating band groups are as defined in Section 3.5.</w:t>
            </w:r>
          </w:p>
          <w:p w14:paraId="59F8C3AD" w14:textId="77777777" w:rsidR="005F5583" w:rsidRPr="00F8474E" w:rsidRDefault="005F5583" w:rsidP="005F5583">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3777B810" w14:textId="77777777" w:rsidR="005F5583" w:rsidRPr="00F8474E" w:rsidRDefault="005F5583" w:rsidP="005F5583">
            <w:pPr>
              <w:pStyle w:val="TAN"/>
            </w:pPr>
            <w:r w:rsidRPr="00F8474E">
              <w:t>NOTE 4:</w:t>
            </w:r>
            <w:r w:rsidRPr="00F8474E">
              <w:tab/>
              <w:t>The Io is defined in PRS slots. The same Io range applies to PRS and non-PRS symbols. Io levels are different in PRS and non-PRS symbols within the same slot.</w:t>
            </w:r>
          </w:p>
          <w:p w14:paraId="06DD0D17" w14:textId="77777777" w:rsidR="005F5583" w:rsidRPr="00F8474E" w:rsidRDefault="005F5583" w:rsidP="005F5583">
            <w:pPr>
              <w:pStyle w:val="TAN"/>
            </w:pPr>
            <w:r w:rsidRPr="00F8474E">
              <w:t>N</w:t>
            </w:r>
            <w:r w:rsidRPr="00F8474E">
              <w:rPr>
                <w:lang w:eastAsia="zh-CN"/>
              </w:rPr>
              <w:t>OTE</w:t>
            </w:r>
            <w:r w:rsidRPr="00F8474E">
              <w:t xml:space="preserve"> 5:</w:t>
            </w:r>
            <w:r w:rsidRPr="00F8474E">
              <w:tab/>
              <w:t>Tc is the basic timing unit defined in TS 38.211 [6].</w:t>
            </w:r>
          </w:p>
          <w:p w14:paraId="694BE593" w14:textId="77777777" w:rsidR="005F5583" w:rsidRPr="00F8474E" w:rsidRDefault="005F5583" w:rsidP="005F5583">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1FB3176A" w14:textId="77777777" w:rsidR="005F5583" w:rsidRPr="00F8474E" w:rsidRDefault="005F5583" w:rsidP="005F5583">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79223002" w14:textId="77777777" w:rsidR="005F5583" w:rsidRPr="00F8474E" w:rsidRDefault="005F5583" w:rsidP="005F5583"/>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CFEA663" w:rsidR="007671C1" w:rsidRDefault="00610D6E" w:rsidP="00610D6E">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064C2F3" w14:textId="77777777" w:rsidR="007671C1" w:rsidRDefault="007671C1" w:rsidP="00174920"/>
    <w:p w14:paraId="4C835FBB" w14:textId="77777777" w:rsidR="00C40BE8" w:rsidRPr="00F8474E" w:rsidRDefault="00C40BE8" w:rsidP="00C40BE8">
      <w:pPr>
        <w:pStyle w:val="TH"/>
        <w:rPr>
          <w:lang w:val="en-US" w:eastAsia="zh-CN"/>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BE8" w:rsidRPr="00F8474E" w14:paraId="4561AFD4"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6FC77AD" w14:textId="77777777" w:rsidR="00C40BE8" w:rsidRPr="00F8474E" w:rsidRDefault="00C40BE8" w:rsidP="00C40BE8">
            <w:pPr>
              <w:pStyle w:val="TAH"/>
            </w:pPr>
            <w:r w:rsidRPr="00F8474E">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E881384" w14:textId="77777777" w:rsidR="00C40BE8" w:rsidRPr="00F8474E" w:rsidRDefault="00C40BE8" w:rsidP="00C40BE8">
            <w:pPr>
              <w:pStyle w:val="TAH"/>
            </w:pPr>
            <w:r w:rsidRPr="00F8474E">
              <w:t>Conditions</w:t>
            </w:r>
          </w:p>
        </w:tc>
      </w:tr>
      <w:tr w:rsidR="00C40BE8" w:rsidRPr="00F8474E" w14:paraId="1E42CB7D"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A3420A" w14:textId="77777777" w:rsidR="00C40BE8" w:rsidRPr="00F8474E" w:rsidRDefault="00C40BE8" w:rsidP="00C40BE8">
            <w:pPr>
              <w:pStyle w:val="TAH"/>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529544C" w14:textId="77777777" w:rsidR="00C40BE8" w:rsidRPr="00F8474E" w:rsidRDefault="00C40BE8" w:rsidP="00C40BE8">
            <w:pPr>
              <w:pStyle w:val="TAH"/>
            </w:pPr>
            <w:r w:rsidRPr="00F8474E">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93B934" w14:textId="77777777" w:rsidR="00C40BE8" w:rsidRPr="00F8474E" w:rsidRDefault="00C40BE8" w:rsidP="00C40BE8">
            <w:pPr>
              <w:pStyle w:val="TAH"/>
              <w:rPr>
                <w:lang w:eastAsia="zh-CN"/>
              </w:rPr>
            </w:pPr>
            <w:r w:rsidRPr="00F8474E">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34F8AE" w14:textId="77777777" w:rsidR="00C40BE8" w:rsidRPr="00F8474E" w:rsidRDefault="00C40BE8" w:rsidP="00C40BE8">
            <w:pPr>
              <w:pStyle w:val="TAH"/>
              <w:rPr>
                <w:lang w:eastAsia="zh-CN"/>
              </w:rPr>
            </w:pPr>
            <w:r w:rsidRPr="00F8474E">
              <w:rPr>
                <w:lang w:eastAsia="zh-CN"/>
              </w:rPr>
              <w:t>PRS bandwidth</w:t>
            </w:r>
          </w:p>
          <w:p w14:paraId="1634D732" w14:textId="77777777" w:rsidR="00C40BE8" w:rsidRPr="00F8474E" w:rsidRDefault="00C40BE8" w:rsidP="00C40BE8">
            <w:pPr>
              <w:pStyle w:val="TAH"/>
            </w:pPr>
            <w:r w:rsidRPr="00F8474E">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430648C" w14:textId="77777777" w:rsidR="00C40BE8" w:rsidRPr="00F8474E" w:rsidRDefault="00C40BE8" w:rsidP="00C40BE8">
            <w:pPr>
              <w:pStyle w:val="TAH"/>
              <w:rPr>
                <w:lang w:eastAsia="zh-CN"/>
              </w:rPr>
            </w:pPr>
            <w:r w:rsidRPr="00F8474E">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F8474E">
              <w:rPr>
                <w:lang w:eastAsia="zh-CN"/>
              </w:rPr>
              <w:t>)</w:t>
            </w:r>
          </w:p>
          <w:p w14:paraId="4F8DF7FF" w14:textId="77777777" w:rsidR="00C40BE8" w:rsidRPr="00F8474E" w:rsidRDefault="00C40BE8" w:rsidP="00C40BE8">
            <w:pPr>
              <w:pStyle w:val="TAH"/>
              <w:rPr>
                <w:lang w:eastAsia="zh-CN"/>
              </w:rPr>
            </w:pPr>
            <w:r w:rsidRPr="00F8474E">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46FC0C4" w14:textId="77777777" w:rsidR="00C40BE8" w:rsidRPr="00F8474E" w:rsidRDefault="00C40BE8" w:rsidP="00C40BE8">
            <w:pPr>
              <w:pStyle w:val="TAH"/>
            </w:pPr>
            <w:r w:rsidRPr="00F8474E">
              <w:t>Io</w:t>
            </w:r>
            <w:r w:rsidRPr="00F8474E">
              <w:rPr>
                <w:vertAlign w:val="superscript"/>
                <w:lang w:eastAsia="zh-CN"/>
              </w:rPr>
              <w:t xml:space="preserve"> Note 3</w:t>
            </w:r>
            <w:r w:rsidRPr="00F8474E">
              <w:t xml:space="preserve"> range</w:t>
            </w:r>
          </w:p>
        </w:tc>
      </w:tr>
      <w:tr w:rsidR="00C40BE8" w:rsidRPr="00F8474E" w14:paraId="7D63D5F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853B4D" w14:textId="77777777" w:rsidR="00C40BE8" w:rsidRPr="00F8474E" w:rsidRDefault="00C40BE8" w:rsidP="00C40BE8">
            <w:pPr>
              <w:pStyle w:val="TAH"/>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B7FD" w14:textId="77777777" w:rsidR="00C40BE8" w:rsidRPr="00F8474E" w:rsidRDefault="00C40BE8" w:rsidP="00C40BE8">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DF3589" w14:textId="77777777" w:rsidR="00C40BE8" w:rsidRPr="00F8474E" w:rsidRDefault="00C40BE8" w:rsidP="00C40BE8">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58D54" w14:textId="77777777" w:rsidR="00C40BE8" w:rsidRPr="00F8474E" w:rsidRDefault="00C40BE8" w:rsidP="00C40BE8">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DBB113" w14:textId="77777777" w:rsidR="00C40BE8" w:rsidRPr="00F8474E" w:rsidRDefault="00C40BE8" w:rsidP="00C40BE8">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24EC69" w14:textId="77777777" w:rsidR="00C40BE8" w:rsidRPr="00F8474E" w:rsidRDefault="00C40BE8" w:rsidP="00C40BE8">
            <w:pPr>
              <w:pStyle w:val="TAH"/>
            </w:pPr>
            <w:r w:rsidRPr="00F8474E">
              <w:t>NR operating band groups</w:t>
            </w:r>
            <w:r w:rsidRPr="00F8474E">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E4F11" w14:textId="77777777" w:rsidR="00C40BE8" w:rsidRPr="00F8474E" w:rsidRDefault="00C40BE8" w:rsidP="00C40BE8">
            <w:pPr>
              <w:pStyle w:val="TAH"/>
            </w:pPr>
            <w:r w:rsidRPr="00F8474E">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BE744" w14:textId="77777777" w:rsidR="00C40BE8" w:rsidRPr="00F8474E" w:rsidRDefault="00C40BE8" w:rsidP="00C40BE8">
            <w:pPr>
              <w:pStyle w:val="TAH"/>
            </w:pPr>
            <w:r w:rsidRPr="00F8474E">
              <w:t>Maximum Io</w:t>
            </w:r>
          </w:p>
        </w:tc>
      </w:tr>
      <w:tr w:rsidR="00C40BE8" w:rsidRPr="00F8474E" w14:paraId="142ABE43"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A157D9C" w14:textId="77777777" w:rsidR="00C40BE8" w:rsidRPr="00F8474E" w:rsidRDefault="00C40BE8" w:rsidP="00C40BE8">
            <w:pPr>
              <w:pStyle w:val="TAH"/>
            </w:pPr>
            <w:r w:rsidRPr="00F8474E">
              <w:t>Tc</w:t>
            </w:r>
            <w:r w:rsidRPr="00F8474E">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80D21E" w14:textId="77777777" w:rsidR="00C40BE8" w:rsidRPr="00F8474E" w:rsidRDefault="00C40BE8" w:rsidP="00C40BE8">
            <w:pPr>
              <w:pStyle w:val="TAH"/>
            </w:pPr>
            <w:r w:rsidRPr="00F8474E">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0999E5" w14:textId="77777777" w:rsidR="00C40BE8" w:rsidRPr="00F8474E" w:rsidRDefault="00C40BE8" w:rsidP="00C40BE8">
            <w:pPr>
              <w:pStyle w:val="TAH"/>
              <w:rPr>
                <w:lang w:eastAsia="zh-CN"/>
              </w:rPr>
            </w:pPr>
            <w:r w:rsidRPr="00F8474E">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1CD98" w14:textId="77777777" w:rsidR="00C40BE8" w:rsidRPr="00F8474E" w:rsidRDefault="00C40BE8" w:rsidP="00C40BE8">
            <w:pPr>
              <w:pStyle w:val="TAH"/>
            </w:pPr>
            <w:r w:rsidRPr="00F8474E">
              <w:t>RB</w:t>
            </w:r>
          </w:p>
        </w:tc>
        <w:tc>
          <w:tcPr>
            <w:tcW w:w="1367" w:type="dxa"/>
            <w:tcBorders>
              <w:top w:val="single" w:sz="4" w:space="0" w:color="auto"/>
              <w:left w:val="single" w:sz="4" w:space="0" w:color="auto"/>
              <w:bottom w:val="single" w:sz="4" w:space="0" w:color="auto"/>
              <w:right w:val="single" w:sz="4" w:space="0" w:color="auto"/>
            </w:tcBorders>
            <w:vAlign w:val="center"/>
          </w:tcPr>
          <w:p w14:paraId="6C190D2B" w14:textId="77777777" w:rsidR="00C40BE8" w:rsidRPr="00F8474E" w:rsidRDefault="00C40BE8" w:rsidP="00C40BE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81B195E" w14:textId="77777777" w:rsidR="00C40BE8" w:rsidRPr="00F8474E" w:rsidRDefault="00C40BE8" w:rsidP="00C40BE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A8F09B" w14:textId="77777777" w:rsidR="00C40BE8" w:rsidRPr="00F8474E" w:rsidRDefault="00C40BE8" w:rsidP="00C40BE8">
            <w:pPr>
              <w:pStyle w:val="TAH"/>
            </w:pPr>
            <w:r w:rsidRPr="00F8474E">
              <w:t>dBm/SCS</w:t>
            </w:r>
            <w:r w:rsidRPr="00F8474E">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352C3" w14:textId="77777777" w:rsidR="00C40BE8" w:rsidRPr="00F8474E" w:rsidRDefault="00C40BE8" w:rsidP="00C40BE8">
            <w:pPr>
              <w:pStyle w:val="TAH"/>
            </w:pPr>
            <w:r w:rsidRPr="00F8474E">
              <w:t>dBm/BW</w:t>
            </w:r>
            <w:r w:rsidRPr="00F8474E">
              <w:rPr>
                <w:vertAlign w:val="subscript"/>
              </w:rPr>
              <w:t>Channel</w:t>
            </w:r>
          </w:p>
        </w:tc>
      </w:tr>
      <w:tr w:rsidR="00C40BE8" w:rsidRPr="00F8474E" w14:paraId="5EE304E8"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6D1C564" w14:textId="5ED27678" w:rsidR="00C40BE8" w:rsidRPr="00F8474E" w:rsidRDefault="00C40BE8" w:rsidP="00C40BE8">
            <w:pPr>
              <w:pStyle w:val="TAC"/>
              <w:rPr>
                <w:lang w:eastAsia="zh-CN"/>
              </w:rPr>
            </w:pPr>
            <w:r w:rsidRPr="00F8474E">
              <w:rPr>
                <w:lang w:eastAsia="zh-CN"/>
              </w:rPr>
              <w:t>132 +</w:t>
            </w:r>
            <w:r w:rsidRPr="00F8474E">
              <w:rPr>
                <w:rFonts w:ascii="SimSun" w:hAnsi="SimSun"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88E57E1" w14:textId="77777777" w:rsidR="00C40BE8" w:rsidRPr="00F8474E" w:rsidRDefault="00C40BE8" w:rsidP="00C40BE8">
            <w:pPr>
              <w:pStyle w:val="TAC"/>
            </w:pPr>
            <w:r w:rsidRPr="00F8474E">
              <w:t>(PRS Ês/Iot)</w:t>
            </w:r>
            <w:r w:rsidRPr="00F8474E">
              <w:rPr>
                <w:i/>
                <w:vertAlign w:val="subscript"/>
              </w:rPr>
              <w:t>j</w:t>
            </w:r>
            <w:r w:rsidRPr="00F8474E">
              <w:rPr>
                <w:vertAlign w:val="subscript"/>
              </w:rPr>
              <w:t xml:space="preserve"> </w:t>
            </w:r>
            <w:r w:rsidRPr="00F8474E">
              <w:t>≥-6dB</w:t>
            </w:r>
          </w:p>
          <w:p w14:paraId="07CE48AE" w14:textId="77777777" w:rsidR="00C40BE8" w:rsidRPr="00F8474E" w:rsidRDefault="00C40BE8" w:rsidP="00C40BE8">
            <w:pPr>
              <w:pStyle w:val="TAC"/>
            </w:pPr>
          </w:p>
          <w:p w14:paraId="0FC6EB18" w14:textId="77777777" w:rsidR="00C40BE8" w:rsidRPr="00F8474E" w:rsidRDefault="00C40BE8" w:rsidP="00C40BE8">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35ADD1" w14:textId="77777777" w:rsidR="00C40BE8" w:rsidRPr="00F8474E" w:rsidRDefault="00C40BE8" w:rsidP="00C40BE8">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5A0A4F" w14:textId="4B17B156" w:rsidR="00C40BE8" w:rsidRPr="00F8474E" w:rsidRDefault="00C40BE8" w:rsidP="00C40BE8">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C4A5B4D" w14:textId="4606CD16"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9D9AAC" w14:textId="77777777" w:rsidR="00C40BE8" w:rsidRPr="00F8474E" w:rsidRDefault="00C40BE8" w:rsidP="00C40BE8">
            <w:pPr>
              <w:pStyle w:val="TAC"/>
              <w:rPr>
                <w:szCs w:val="18"/>
              </w:rPr>
            </w:pPr>
            <w:r w:rsidRPr="00F8474E">
              <w:rPr>
                <w:szCs w:val="18"/>
              </w:rPr>
              <w:t>NR_FDD_FR1_A, NR_TDD_FR1_A,</w:t>
            </w:r>
          </w:p>
          <w:p w14:paraId="6843A281"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E2FF8" w14:textId="0DF6AF18" w:rsidR="00C40BE8" w:rsidRPr="00F8474E" w:rsidRDefault="00C40BE8" w:rsidP="00C40BE8">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42EF4B" w14:textId="77777777" w:rsidR="00C40BE8" w:rsidRPr="00F8474E" w:rsidRDefault="00C40BE8" w:rsidP="00C40BE8">
            <w:pPr>
              <w:pStyle w:val="TAC"/>
              <w:rPr>
                <w:lang w:eastAsia="zh-CN"/>
              </w:rPr>
            </w:pPr>
            <w:r w:rsidRPr="00F8474E">
              <w:rPr>
                <w:lang w:eastAsia="zh-CN"/>
              </w:rPr>
              <w:t>-50</w:t>
            </w:r>
          </w:p>
        </w:tc>
      </w:tr>
      <w:tr w:rsidR="00C40BE8" w:rsidRPr="00F8474E" w14:paraId="0E583827"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40317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B58A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9D908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DC2F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ED3B6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0C7E56"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0957919F" w14:textId="4BA7E6FD" w:rsidR="00C40BE8" w:rsidRPr="00F8474E" w:rsidRDefault="00C40BE8" w:rsidP="00C40BE8">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7F7A3535" w14:textId="77777777" w:rsidR="00C40BE8" w:rsidRPr="00F8474E" w:rsidRDefault="00C40BE8" w:rsidP="00C40BE8">
            <w:pPr>
              <w:pStyle w:val="TAC"/>
            </w:pPr>
            <w:r w:rsidRPr="00F8474E">
              <w:rPr>
                <w:lang w:eastAsia="zh-CN"/>
              </w:rPr>
              <w:t>-50</w:t>
            </w:r>
          </w:p>
        </w:tc>
      </w:tr>
      <w:tr w:rsidR="00C40BE8" w:rsidRPr="00F8474E" w14:paraId="416B6E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6EFA6B"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89DB4C"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AED93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CED37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934B9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C75FC9"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24E99" w14:textId="03554564" w:rsidR="00C40BE8" w:rsidRPr="00F8474E" w:rsidRDefault="00C40BE8" w:rsidP="00C40BE8">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027E46B6" w14:textId="77777777" w:rsidR="00C40BE8" w:rsidRPr="00F8474E" w:rsidRDefault="00C40BE8" w:rsidP="00C40BE8">
            <w:pPr>
              <w:pStyle w:val="TAC"/>
            </w:pPr>
            <w:r w:rsidRPr="00F8474E">
              <w:rPr>
                <w:lang w:eastAsia="zh-CN"/>
              </w:rPr>
              <w:t>-50</w:t>
            </w:r>
          </w:p>
        </w:tc>
      </w:tr>
      <w:tr w:rsidR="00C40BE8" w:rsidRPr="00F8474E" w14:paraId="39F4D32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6EF883"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989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2B0BB6"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D0EB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D9AAB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77F9F8"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D4263" w14:textId="7953B9C2" w:rsidR="00C40BE8" w:rsidRPr="00F8474E" w:rsidRDefault="00C40BE8" w:rsidP="00C40BE8">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17A898A6" w14:textId="77777777" w:rsidR="00C40BE8" w:rsidRPr="00F8474E" w:rsidRDefault="00C40BE8" w:rsidP="00C40BE8">
            <w:pPr>
              <w:pStyle w:val="TAC"/>
            </w:pPr>
            <w:r w:rsidRPr="00F8474E">
              <w:rPr>
                <w:lang w:eastAsia="zh-CN"/>
              </w:rPr>
              <w:t>-50</w:t>
            </w:r>
          </w:p>
        </w:tc>
      </w:tr>
      <w:tr w:rsidR="00C40BE8" w:rsidRPr="00F8474E" w14:paraId="7A1309F5"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0543CA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AA7BE3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382A6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EA58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E1012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F668EC"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3F635" w14:textId="1C0A3CAB" w:rsidR="00C40BE8" w:rsidRPr="00F8474E" w:rsidRDefault="00C40BE8" w:rsidP="00C40BE8">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49A92C3D" w14:textId="77777777" w:rsidR="00C40BE8" w:rsidRPr="00F8474E" w:rsidRDefault="00C40BE8" w:rsidP="00C40BE8">
            <w:pPr>
              <w:pStyle w:val="TAC"/>
            </w:pPr>
            <w:r w:rsidRPr="00F8474E">
              <w:rPr>
                <w:lang w:eastAsia="zh-CN"/>
              </w:rPr>
              <w:t>-50</w:t>
            </w:r>
          </w:p>
        </w:tc>
      </w:tr>
      <w:tr w:rsidR="00C40BE8" w:rsidRPr="00F8474E" w14:paraId="6BD6249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1E82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E2F1A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5DB8A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20456"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ED220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3EFE4C"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E7369" w14:textId="4FC639F9" w:rsidR="00C40BE8" w:rsidRPr="00F8474E" w:rsidRDefault="00C40BE8" w:rsidP="00C40BE8">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6E8E801F" w14:textId="77777777" w:rsidR="00C40BE8" w:rsidRPr="00F8474E" w:rsidRDefault="00C40BE8" w:rsidP="00C40BE8">
            <w:pPr>
              <w:pStyle w:val="TAC"/>
            </w:pPr>
            <w:r w:rsidRPr="00F8474E">
              <w:rPr>
                <w:lang w:eastAsia="zh-CN"/>
              </w:rPr>
              <w:t>-50</w:t>
            </w:r>
          </w:p>
        </w:tc>
      </w:tr>
      <w:tr w:rsidR="00C40BE8" w:rsidRPr="00F8474E" w14:paraId="6C0A1C2A"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45998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1FBB9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6B764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4678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240CF1"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1592A" w14:textId="77777777" w:rsidR="00C40BE8" w:rsidRPr="00F8474E" w:rsidRDefault="00C40BE8" w:rsidP="00C40BE8">
            <w:pPr>
              <w:pStyle w:val="TAC"/>
            </w:pPr>
            <w:r w:rsidRPr="00F8474E">
              <w:rPr>
                <w:lang w:eastAsia="zh-CN"/>
              </w:rPr>
              <w:t>NR</w:t>
            </w:r>
            <w:r w:rsidRPr="00F8474E">
              <w:t>_</w:t>
            </w:r>
            <w:r w:rsidRPr="00F8474E">
              <w:rPr>
                <w:lang w:eastAsia="zh-CN"/>
              </w:rPr>
              <w:t>FDD_FR1_G</w:t>
            </w:r>
            <w:r w:rsidRPr="00C40BE8">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64B0B" w14:textId="02AAD4BC" w:rsidR="00C40BE8" w:rsidRPr="00F8474E" w:rsidRDefault="00C40BE8" w:rsidP="00C40BE8">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03C9B3F9" w14:textId="77777777" w:rsidR="00C40BE8" w:rsidRPr="00F8474E" w:rsidRDefault="00C40BE8" w:rsidP="00C40BE8">
            <w:pPr>
              <w:pStyle w:val="TAC"/>
            </w:pPr>
            <w:r w:rsidRPr="00F8474E">
              <w:rPr>
                <w:lang w:eastAsia="zh-CN"/>
              </w:rPr>
              <w:t>-50</w:t>
            </w:r>
          </w:p>
        </w:tc>
      </w:tr>
      <w:tr w:rsidR="00C40BE8" w:rsidRPr="00F8474E" w14:paraId="737F59A0" w14:textId="77777777" w:rsidTr="00992FD4">
        <w:trPr>
          <w:jc w:val="center"/>
        </w:trPr>
        <w:tc>
          <w:tcPr>
            <w:tcW w:w="960" w:type="dxa"/>
            <w:vMerge/>
            <w:tcBorders>
              <w:top w:val="single" w:sz="4" w:space="0" w:color="auto"/>
              <w:left w:val="single" w:sz="4" w:space="0" w:color="auto"/>
              <w:bottom w:val="nil"/>
              <w:right w:val="single" w:sz="4" w:space="0" w:color="auto"/>
            </w:tcBorders>
            <w:vAlign w:val="center"/>
            <w:hideMark/>
          </w:tcPr>
          <w:p w14:paraId="5AE766C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5DB8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7738E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0CEE3D7" w14:textId="77777777" w:rsidR="00C40BE8" w:rsidRPr="00F8474E" w:rsidRDefault="00C40BE8" w:rsidP="00C40BE8">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6C077490"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0FA0C2"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73AC5" w14:textId="6EAFEA83" w:rsidR="00C40BE8" w:rsidRPr="00F8474E" w:rsidRDefault="00C40BE8" w:rsidP="00C40BE8">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0BB680FE" w14:textId="77777777" w:rsidR="00C40BE8" w:rsidRPr="00F8474E" w:rsidRDefault="00C40BE8" w:rsidP="00C40BE8">
            <w:pPr>
              <w:pStyle w:val="TAC"/>
            </w:pPr>
            <w:r w:rsidRPr="00F8474E">
              <w:rPr>
                <w:lang w:eastAsia="zh-CN"/>
              </w:rPr>
              <w:t>-50</w:t>
            </w:r>
          </w:p>
        </w:tc>
      </w:tr>
      <w:tr w:rsidR="00992FD4" w:rsidRPr="00F8474E" w14:paraId="15471792" w14:textId="77777777" w:rsidTr="00992FD4">
        <w:trPr>
          <w:jc w:val="center"/>
        </w:trPr>
        <w:tc>
          <w:tcPr>
            <w:tcW w:w="960" w:type="dxa"/>
            <w:tcBorders>
              <w:top w:val="nil"/>
              <w:left w:val="single" w:sz="4" w:space="0" w:color="auto"/>
              <w:bottom w:val="single" w:sz="4" w:space="0" w:color="auto"/>
              <w:right w:val="single" w:sz="4" w:space="0" w:color="auto"/>
            </w:tcBorders>
            <w:vAlign w:val="center"/>
          </w:tcPr>
          <w:p w14:paraId="3CE23A70" w14:textId="77777777" w:rsidR="00992FD4" w:rsidRPr="00F8474E" w:rsidRDefault="00992FD4" w:rsidP="00992FD4">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4DE8A3F8" w14:textId="77777777" w:rsidR="00992FD4" w:rsidRPr="00F8474E" w:rsidRDefault="00992FD4" w:rsidP="00992FD4">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70E72D4B" w14:textId="77777777" w:rsidR="00992FD4" w:rsidRPr="00F8474E" w:rsidRDefault="00992FD4" w:rsidP="00992FD4">
            <w:pPr>
              <w:pStyle w:val="TAC"/>
              <w:rPr>
                <w:lang w:val="sv-SE" w:eastAsia="zh-CN"/>
              </w:rPr>
            </w:pPr>
          </w:p>
        </w:tc>
        <w:tc>
          <w:tcPr>
            <w:tcW w:w="1134" w:type="dxa"/>
            <w:tcBorders>
              <w:top w:val="nil"/>
              <w:left w:val="single" w:sz="4" w:space="0" w:color="auto"/>
              <w:bottom w:val="single" w:sz="4" w:space="0" w:color="auto"/>
              <w:right w:val="single" w:sz="4" w:space="0" w:color="auto"/>
            </w:tcBorders>
            <w:vAlign w:val="center"/>
          </w:tcPr>
          <w:p w14:paraId="6FC18C08" w14:textId="77777777" w:rsidR="00992FD4" w:rsidRPr="00F8474E" w:rsidRDefault="00992FD4" w:rsidP="00992FD4">
            <w:pPr>
              <w:pStyle w:val="TAC"/>
            </w:pPr>
          </w:p>
        </w:tc>
        <w:tc>
          <w:tcPr>
            <w:tcW w:w="1367" w:type="dxa"/>
            <w:tcBorders>
              <w:top w:val="nil"/>
              <w:left w:val="single" w:sz="4" w:space="0" w:color="auto"/>
              <w:bottom w:val="single" w:sz="4" w:space="0" w:color="auto"/>
              <w:right w:val="single" w:sz="4" w:space="0" w:color="auto"/>
            </w:tcBorders>
            <w:vAlign w:val="center"/>
          </w:tcPr>
          <w:p w14:paraId="6F25FD6C" w14:textId="77777777" w:rsidR="00992FD4" w:rsidRPr="00F8474E" w:rsidRDefault="00992FD4" w:rsidP="00992FD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F781571" w14:textId="36012D1B" w:rsidR="00992FD4" w:rsidRPr="00F8474E" w:rsidRDefault="00992FD4" w:rsidP="00992FD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5CDB579B" w14:textId="662C36DA" w:rsidR="00992FD4" w:rsidRPr="00F8474E" w:rsidRDefault="00992FD4" w:rsidP="00992FD4">
            <w:pPr>
              <w:pStyle w:val="TAC"/>
            </w:pPr>
            <w:r>
              <w:rPr>
                <w:rFonts w:eastAsia="SimSun" w:hint="eastAsia"/>
                <w:lang w:val="en-US" w:eastAsia="zh-CN"/>
              </w:rPr>
              <w:t>-120.5</w:t>
            </w:r>
          </w:p>
        </w:tc>
        <w:tc>
          <w:tcPr>
            <w:tcW w:w="1275" w:type="dxa"/>
            <w:tcBorders>
              <w:top w:val="single" w:sz="4" w:space="0" w:color="auto"/>
              <w:left w:val="single" w:sz="4" w:space="0" w:color="auto"/>
              <w:bottom w:val="single" w:sz="4" w:space="0" w:color="auto"/>
              <w:right w:val="single" w:sz="4" w:space="0" w:color="auto"/>
            </w:tcBorders>
          </w:tcPr>
          <w:p w14:paraId="65BCC10E" w14:textId="4941456D" w:rsidR="00992FD4" w:rsidRPr="00F8474E" w:rsidRDefault="00992FD4" w:rsidP="00992FD4">
            <w:pPr>
              <w:pStyle w:val="TAC"/>
              <w:rPr>
                <w:lang w:eastAsia="zh-CN"/>
              </w:rPr>
            </w:pPr>
            <w:r>
              <w:rPr>
                <w:rFonts w:eastAsia="SimSun" w:hint="eastAsia"/>
                <w:lang w:val="en-US" w:eastAsia="zh-CN"/>
              </w:rPr>
              <w:t>-50</w:t>
            </w:r>
          </w:p>
        </w:tc>
      </w:tr>
      <w:tr w:rsidR="00C40BE8" w:rsidRPr="00F8474E" w14:paraId="14A5C9CA"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779E48A8" w14:textId="2C92E293" w:rsidR="00C40BE8" w:rsidRPr="00F8474E" w:rsidRDefault="00C40BE8" w:rsidP="00C40BE8">
            <w:pPr>
              <w:pStyle w:val="TAC"/>
            </w:pPr>
            <w:r w:rsidRPr="00F8474E">
              <w:rPr>
                <w:lang w:eastAsia="zh-CN"/>
              </w:rPr>
              <w:t>98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5646D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E8C96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8239D8" w14:textId="2F97EAC1" w:rsidR="00C40BE8" w:rsidRPr="00F8474E" w:rsidRDefault="00C40BE8" w:rsidP="00C40BE8">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5F208BC" w14:textId="440A2256"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45D20B"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796E2"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4405B" w14:textId="77777777" w:rsidR="00C40BE8" w:rsidRPr="00F8474E" w:rsidRDefault="00C40BE8" w:rsidP="00C40BE8">
            <w:pPr>
              <w:pStyle w:val="TAC"/>
            </w:pPr>
            <w:r w:rsidRPr="00F8474E">
              <w:t>Note 6</w:t>
            </w:r>
          </w:p>
        </w:tc>
      </w:tr>
      <w:tr w:rsidR="00C40BE8" w:rsidRPr="00F8474E" w14:paraId="434382C0"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373AFEFC" w14:textId="0AB4503C" w:rsidR="00C40BE8" w:rsidRPr="00F8474E" w:rsidRDefault="00C40BE8" w:rsidP="00C40BE8">
            <w:pPr>
              <w:pStyle w:val="TAC"/>
              <w:rPr>
                <w:lang w:eastAsia="zh-CN"/>
              </w:rPr>
            </w:pPr>
            <w:r w:rsidRPr="00F8474E">
              <w:rPr>
                <w:lang w:eastAsia="zh-CN"/>
              </w:rPr>
              <w:t>42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D54D0A7"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D57EF7"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74C3F0" w14:textId="626E1A41" w:rsidR="00C40BE8" w:rsidRPr="00F8474E" w:rsidRDefault="00C40BE8" w:rsidP="00C40BE8">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08DB1D8" w14:textId="4552EDF3"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EC7545"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BD50B"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09064D" w14:textId="77777777" w:rsidR="00C40BE8" w:rsidRPr="00F8474E" w:rsidRDefault="00C40BE8" w:rsidP="00C40BE8">
            <w:pPr>
              <w:pStyle w:val="TAC"/>
            </w:pPr>
            <w:r w:rsidRPr="00F8474E">
              <w:t>Note 6</w:t>
            </w:r>
          </w:p>
        </w:tc>
      </w:tr>
      <w:tr w:rsidR="00C40BE8" w:rsidRPr="00F8474E" w14:paraId="1663E5D2"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FBE43B" w14:textId="45F05BE6" w:rsidR="00C40BE8" w:rsidRPr="00F8474E" w:rsidRDefault="00C40BE8" w:rsidP="00C40BE8">
            <w:pPr>
              <w:pStyle w:val="TAC"/>
              <w:rPr>
                <w:lang w:eastAsia="zh-CN"/>
              </w:rPr>
            </w:pPr>
            <w:r w:rsidRPr="00F8474E">
              <w:rPr>
                <w:lang w:eastAsia="zh-CN"/>
              </w:rPr>
              <w:t>75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6F752A"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EE9BE8" w14:textId="77777777" w:rsidR="00C40BE8" w:rsidRPr="00F8474E" w:rsidRDefault="00C40BE8" w:rsidP="00C40BE8">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DFF058" w14:textId="42C5D989" w:rsidR="00C40BE8" w:rsidRPr="00F8474E" w:rsidRDefault="00C40BE8" w:rsidP="00C40BE8">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5142A5F" w14:textId="51DA7D76"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AA6684" w14:textId="77777777" w:rsidR="00C40BE8" w:rsidRPr="00F8474E" w:rsidRDefault="00C40BE8" w:rsidP="00C40BE8">
            <w:pPr>
              <w:pStyle w:val="TAC"/>
              <w:rPr>
                <w:szCs w:val="18"/>
              </w:rPr>
            </w:pPr>
            <w:r w:rsidRPr="00F8474E">
              <w:rPr>
                <w:szCs w:val="18"/>
              </w:rPr>
              <w:t>NR_FDD_FR1_A, NR_TDD_FR1_A,</w:t>
            </w:r>
          </w:p>
          <w:p w14:paraId="012B8DEE"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F08ADF" w14:textId="460BFD65" w:rsidR="00C40BE8" w:rsidRPr="00F8474E" w:rsidRDefault="00C40BE8" w:rsidP="00C40BE8">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0C92AD" w14:textId="77777777" w:rsidR="00C40BE8" w:rsidRPr="00F8474E" w:rsidRDefault="00C40BE8" w:rsidP="00C40BE8">
            <w:pPr>
              <w:pStyle w:val="TAC"/>
            </w:pPr>
            <w:r w:rsidRPr="00F8474E">
              <w:rPr>
                <w:lang w:eastAsia="zh-CN"/>
              </w:rPr>
              <w:t>-50</w:t>
            </w:r>
          </w:p>
        </w:tc>
      </w:tr>
      <w:tr w:rsidR="00C40BE8" w:rsidRPr="00F8474E" w14:paraId="24D2BE59"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745D3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28DC1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90921D"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0CA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EBF2E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357E5"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2FDFD850" w14:textId="5504EA40" w:rsidR="00C40BE8" w:rsidRPr="00F8474E" w:rsidRDefault="00C40BE8" w:rsidP="00C40BE8">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97A5319" w14:textId="77777777" w:rsidR="00C40BE8" w:rsidRPr="00F8474E" w:rsidRDefault="00C40BE8" w:rsidP="00C40BE8">
            <w:pPr>
              <w:pStyle w:val="TAC"/>
            </w:pPr>
            <w:r w:rsidRPr="00F8474E">
              <w:rPr>
                <w:lang w:eastAsia="zh-CN"/>
              </w:rPr>
              <w:t>-50</w:t>
            </w:r>
          </w:p>
        </w:tc>
      </w:tr>
      <w:tr w:rsidR="00C40BE8" w:rsidRPr="00F8474E" w14:paraId="161664E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DD351F"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4BC97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7CC6F4"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947A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6D757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3FC30D"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A9062" w14:textId="389B7BEE" w:rsidR="00C40BE8" w:rsidRPr="00F8474E" w:rsidRDefault="00C40BE8" w:rsidP="00C40BE8">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F1BE18" w14:textId="77777777" w:rsidR="00C40BE8" w:rsidRPr="00F8474E" w:rsidRDefault="00C40BE8" w:rsidP="00C40BE8">
            <w:pPr>
              <w:pStyle w:val="TAC"/>
            </w:pPr>
            <w:r w:rsidRPr="00F8474E">
              <w:rPr>
                <w:lang w:eastAsia="zh-CN"/>
              </w:rPr>
              <w:t>-50</w:t>
            </w:r>
          </w:p>
        </w:tc>
      </w:tr>
      <w:tr w:rsidR="00C40BE8" w:rsidRPr="00F8474E" w14:paraId="39AEEA2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2AD08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8DE11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0135D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BC7C3"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AB35F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42326E"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55671" w14:textId="3FEE3BC4" w:rsidR="00C40BE8" w:rsidRPr="00F8474E" w:rsidRDefault="00C40BE8" w:rsidP="00C40BE8">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2821F489" w14:textId="77777777" w:rsidR="00C40BE8" w:rsidRPr="00F8474E" w:rsidRDefault="00C40BE8" w:rsidP="00C40BE8">
            <w:pPr>
              <w:pStyle w:val="TAC"/>
            </w:pPr>
            <w:r w:rsidRPr="00F8474E">
              <w:rPr>
                <w:lang w:eastAsia="zh-CN"/>
              </w:rPr>
              <w:t>-50</w:t>
            </w:r>
          </w:p>
        </w:tc>
      </w:tr>
      <w:tr w:rsidR="00C40BE8" w:rsidRPr="00F8474E" w14:paraId="34FF335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5AF2AE"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1CBC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738D6F"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5BE0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570EB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D7BD2"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3F73C" w14:textId="3177B408" w:rsidR="00C40BE8" w:rsidRPr="00F8474E" w:rsidRDefault="00C40BE8" w:rsidP="00C40BE8">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6790B1BB" w14:textId="77777777" w:rsidR="00C40BE8" w:rsidRPr="00F8474E" w:rsidRDefault="00C40BE8" w:rsidP="00C40BE8">
            <w:pPr>
              <w:pStyle w:val="TAC"/>
            </w:pPr>
            <w:r w:rsidRPr="00F8474E">
              <w:rPr>
                <w:lang w:eastAsia="zh-CN"/>
              </w:rPr>
              <w:t>-50</w:t>
            </w:r>
          </w:p>
        </w:tc>
      </w:tr>
      <w:tr w:rsidR="00C40BE8" w:rsidRPr="00F8474E" w14:paraId="7BDD0B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626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2B48B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915D5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58ED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A34D013"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F552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364E1" w14:textId="58426AFA" w:rsidR="00C40BE8" w:rsidRPr="00F8474E" w:rsidRDefault="00C40BE8" w:rsidP="00C40BE8">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7B11FB27" w14:textId="77777777" w:rsidR="00C40BE8" w:rsidRPr="00F8474E" w:rsidRDefault="00C40BE8" w:rsidP="00C40BE8">
            <w:pPr>
              <w:pStyle w:val="TAC"/>
            </w:pPr>
            <w:r w:rsidRPr="00F8474E">
              <w:rPr>
                <w:lang w:eastAsia="zh-CN"/>
              </w:rPr>
              <w:t>-50</w:t>
            </w:r>
          </w:p>
        </w:tc>
      </w:tr>
      <w:tr w:rsidR="00C40BE8" w:rsidRPr="00F8474E" w14:paraId="7D89FC28"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0332B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E51B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51467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087E5E"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E4DF32"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537586" w14:textId="77777777" w:rsidR="00C40BE8" w:rsidRPr="00F8474E" w:rsidRDefault="00C40BE8" w:rsidP="00C40BE8">
            <w:pPr>
              <w:pStyle w:val="TAC"/>
            </w:pPr>
            <w:r w:rsidRPr="00F8474E">
              <w:rPr>
                <w:lang w:eastAsia="zh-CN"/>
              </w:rPr>
              <w:t>NR</w:t>
            </w:r>
            <w:r w:rsidRPr="00F8474E">
              <w:t>_</w:t>
            </w:r>
            <w:r w:rsidRPr="00F8474E">
              <w:rPr>
                <w:lang w:eastAsia="zh-CN"/>
              </w:rPr>
              <w:t>FDD_FR1_G</w:t>
            </w:r>
            <w:r w:rsidRPr="00C40BE8">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09954" w14:textId="070ECB05" w:rsidR="00C40BE8" w:rsidRPr="00F8474E" w:rsidRDefault="00C40BE8" w:rsidP="00C40BE8">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40970AE6" w14:textId="77777777" w:rsidR="00C40BE8" w:rsidRPr="00F8474E" w:rsidRDefault="00C40BE8" w:rsidP="00C40BE8">
            <w:pPr>
              <w:pStyle w:val="TAC"/>
            </w:pPr>
            <w:r w:rsidRPr="00F8474E">
              <w:rPr>
                <w:lang w:eastAsia="zh-CN"/>
              </w:rPr>
              <w:t>-50</w:t>
            </w:r>
          </w:p>
        </w:tc>
      </w:tr>
      <w:tr w:rsidR="00C40BE8" w:rsidRPr="00F8474E" w14:paraId="0F99458B" w14:textId="77777777" w:rsidTr="00992FD4">
        <w:trPr>
          <w:jc w:val="center"/>
        </w:trPr>
        <w:tc>
          <w:tcPr>
            <w:tcW w:w="960" w:type="dxa"/>
            <w:vMerge/>
            <w:tcBorders>
              <w:top w:val="single" w:sz="4" w:space="0" w:color="auto"/>
              <w:left w:val="single" w:sz="4" w:space="0" w:color="auto"/>
              <w:bottom w:val="nil"/>
              <w:right w:val="single" w:sz="4" w:space="0" w:color="auto"/>
            </w:tcBorders>
            <w:vAlign w:val="center"/>
            <w:hideMark/>
          </w:tcPr>
          <w:p w14:paraId="319B8C3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75F9D7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286C2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BCA7F38" w14:textId="77777777" w:rsidR="00C40BE8" w:rsidRPr="00F8474E" w:rsidRDefault="00C40BE8" w:rsidP="00C40BE8">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127F59C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A3868D"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D9A9A" w14:textId="5D8F3C42" w:rsidR="00C40BE8" w:rsidRPr="00F8474E" w:rsidRDefault="00C40BE8" w:rsidP="00C40BE8">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DD0D572" w14:textId="77777777" w:rsidR="00C40BE8" w:rsidRPr="00F8474E" w:rsidRDefault="00C40BE8" w:rsidP="00C40BE8">
            <w:pPr>
              <w:pStyle w:val="TAC"/>
            </w:pPr>
            <w:r w:rsidRPr="00F8474E">
              <w:rPr>
                <w:lang w:eastAsia="zh-CN"/>
              </w:rPr>
              <w:t>-50</w:t>
            </w:r>
          </w:p>
        </w:tc>
      </w:tr>
      <w:tr w:rsidR="00992FD4" w:rsidRPr="00F8474E" w14:paraId="4AE37CFD" w14:textId="77777777" w:rsidTr="00992FD4">
        <w:trPr>
          <w:jc w:val="center"/>
        </w:trPr>
        <w:tc>
          <w:tcPr>
            <w:tcW w:w="960" w:type="dxa"/>
            <w:tcBorders>
              <w:top w:val="nil"/>
              <w:left w:val="single" w:sz="4" w:space="0" w:color="auto"/>
              <w:bottom w:val="single" w:sz="4" w:space="0" w:color="auto"/>
              <w:right w:val="single" w:sz="4" w:space="0" w:color="auto"/>
            </w:tcBorders>
            <w:vAlign w:val="center"/>
          </w:tcPr>
          <w:p w14:paraId="6AA11314" w14:textId="77777777" w:rsidR="00992FD4" w:rsidRPr="00F8474E" w:rsidRDefault="00992FD4" w:rsidP="00992FD4">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4065DAC8" w14:textId="77777777" w:rsidR="00992FD4" w:rsidRPr="00F8474E" w:rsidRDefault="00992FD4" w:rsidP="00992FD4">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E86EF71" w14:textId="77777777" w:rsidR="00992FD4" w:rsidRPr="00F8474E" w:rsidRDefault="00992FD4" w:rsidP="00992FD4">
            <w:pPr>
              <w:pStyle w:val="TAC"/>
              <w:rPr>
                <w:lang w:val="sv-SE" w:eastAsia="zh-CN"/>
              </w:rPr>
            </w:pPr>
          </w:p>
        </w:tc>
        <w:tc>
          <w:tcPr>
            <w:tcW w:w="1134" w:type="dxa"/>
            <w:tcBorders>
              <w:top w:val="nil"/>
              <w:left w:val="single" w:sz="4" w:space="0" w:color="auto"/>
              <w:bottom w:val="single" w:sz="4" w:space="0" w:color="auto"/>
              <w:right w:val="single" w:sz="4" w:space="0" w:color="auto"/>
            </w:tcBorders>
            <w:vAlign w:val="center"/>
          </w:tcPr>
          <w:p w14:paraId="399C9226" w14:textId="77777777" w:rsidR="00992FD4" w:rsidRPr="00F8474E" w:rsidRDefault="00992FD4" w:rsidP="00992FD4">
            <w:pPr>
              <w:pStyle w:val="TAC"/>
            </w:pPr>
          </w:p>
        </w:tc>
        <w:tc>
          <w:tcPr>
            <w:tcW w:w="1367" w:type="dxa"/>
            <w:tcBorders>
              <w:top w:val="nil"/>
              <w:left w:val="single" w:sz="4" w:space="0" w:color="auto"/>
              <w:bottom w:val="single" w:sz="4" w:space="0" w:color="auto"/>
              <w:right w:val="single" w:sz="4" w:space="0" w:color="auto"/>
            </w:tcBorders>
            <w:vAlign w:val="center"/>
          </w:tcPr>
          <w:p w14:paraId="469F9C50" w14:textId="77777777" w:rsidR="00992FD4" w:rsidRPr="00F8474E" w:rsidRDefault="00992FD4" w:rsidP="00992FD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43C811A" w14:textId="2EB04D65" w:rsidR="00992FD4" w:rsidRPr="00F8474E" w:rsidRDefault="00992FD4" w:rsidP="00992FD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5031ACB1" w14:textId="3C95FA8D" w:rsidR="00992FD4" w:rsidRPr="00F8474E" w:rsidRDefault="00992FD4" w:rsidP="00992FD4">
            <w:pPr>
              <w:pStyle w:val="TAC"/>
            </w:pPr>
            <w:r>
              <w:rPr>
                <w:rFonts w:eastAsia="SimSun" w:hint="eastAsia"/>
                <w:lang w:val="en-US" w:eastAsia="zh-CN"/>
              </w:rPr>
              <w:t>-117.5</w:t>
            </w:r>
          </w:p>
        </w:tc>
        <w:tc>
          <w:tcPr>
            <w:tcW w:w="1275" w:type="dxa"/>
            <w:tcBorders>
              <w:top w:val="single" w:sz="4" w:space="0" w:color="auto"/>
              <w:left w:val="single" w:sz="4" w:space="0" w:color="auto"/>
              <w:bottom w:val="single" w:sz="4" w:space="0" w:color="auto"/>
              <w:right w:val="single" w:sz="4" w:space="0" w:color="auto"/>
            </w:tcBorders>
          </w:tcPr>
          <w:p w14:paraId="1CBAF205" w14:textId="60B9CB69" w:rsidR="00992FD4" w:rsidRPr="00F8474E" w:rsidRDefault="00992FD4" w:rsidP="00992FD4">
            <w:pPr>
              <w:pStyle w:val="TAC"/>
              <w:rPr>
                <w:lang w:eastAsia="zh-CN"/>
              </w:rPr>
            </w:pPr>
            <w:r>
              <w:rPr>
                <w:rFonts w:eastAsia="SimSun" w:hint="eastAsia"/>
                <w:lang w:val="en-US" w:eastAsia="zh-CN"/>
              </w:rPr>
              <w:t>-50</w:t>
            </w:r>
          </w:p>
        </w:tc>
      </w:tr>
      <w:tr w:rsidR="00C40BE8" w:rsidRPr="00F8474E" w14:paraId="6A1E0C7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060D91C8" w14:textId="4AEE6C38" w:rsidR="00C40BE8" w:rsidRPr="00F8474E" w:rsidRDefault="00C40BE8" w:rsidP="00C40BE8">
            <w:pPr>
              <w:pStyle w:val="TAC"/>
              <w:rPr>
                <w:lang w:eastAsia="zh-CN"/>
              </w:rPr>
            </w:pPr>
            <w:r w:rsidRPr="00F8474E">
              <w:rPr>
                <w:lang w:eastAsia="zh-CN"/>
              </w:rPr>
              <w:t>48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19E668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D0C7E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90AD00" w14:textId="07E86F02" w:rsidR="00C40BE8" w:rsidRPr="00F8474E" w:rsidRDefault="00C40BE8" w:rsidP="00C40BE8">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99D90" w14:textId="7E6AB61C"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2E5883" w14:textId="77777777" w:rsidR="00C40BE8" w:rsidRPr="00F8474E" w:rsidRDefault="00C40BE8" w:rsidP="00C40BE8">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639B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E1C3B7" w14:textId="77777777" w:rsidR="00C40BE8" w:rsidRPr="00F8474E" w:rsidRDefault="00C40BE8" w:rsidP="00C40BE8">
            <w:pPr>
              <w:pStyle w:val="TAC"/>
              <w:rPr>
                <w:lang w:eastAsia="zh-CN"/>
              </w:rPr>
            </w:pPr>
            <w:r w:rsidRPr="00F8474E">
              <w:t>Note 6</w:t>
            </w:r>
          </w:p>
        </w:tc>
      </w:tr>
      <w:tr w:rsidR="00C40BE8" w:rsidRPr="00F8474E" w14:paraId="2678E1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1DD0E190" w14:textId="50E4D085" w:rsidR="00C40BE8" w:rsidRPr="00F8474E" w:rsidRDefault="00C40BE8" w:rsidP="00C40BE8">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6A0AD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2F60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98F2B2" w14:textId="753064B5" w:rsidR="00C40BE8" w:rsidRPr="00F8474E" w:rsidRDefault="00C40BE8" w:rsidP="00C40BE8">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6A363D7" w14:textId="46B589CD"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3A0C64"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FA37A3"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3543DA" w14:textId="77777777" w:rsidR="00C40BE8" w:rsidRPr="00F8474E" w:rsidRDefault="00C40BE8" w:rsidP="00C40BE8">
            <w:pPr>
              <w:pStyle w:val="TAC"/>
            </w:pPr>
            <w:r w:rsidRPr="00F8474E">
              <w:t>Note 6</w:t>
            </w:r>
          </w:p>
        </w:tc>
      </w:tr>
      <w:tr w:rsidR="00C40BE8" w:rsidRPr="00F8474E" w14:paraId="1E8E812F" w14:textId="77777777" w:rsidTr="00FA482E">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0675AD3F" w14:textId="3496BA9B" w:rsidR="00C40BE8" w:rsidRPr="00F8474E" w:rsidRDefault="00C40BE8" w:rsidP="00C40BE8">
            <w:pPr>
              <w:pStyle w:val="TAC"/>
              <w:rPr>
                <w:lang w:eastAsia="zh-CN"/>
              </w:rPr>
            </w:pPr>
            <w:r w:rsidRPr="00F8474E">
              <w:rPr>
                <w:lang w:eastAsia="zh-CN"/>
              </w:rPr>
              <w:t>50 +</w:t>
            </w:r>
            <w:r w:rsidRPr="00F8474E">
              <w:rPr>
                <w:rFonts w:ascii="SimSun" w:hAnsi="SimSun" w:hint="eastAsia"/>
                <w:lang w:eastAsia="zh-CN"/>
              </w:rPr>
              <w:t>Δ</w:t>
            </w:r>
          </w:p>
          <w:p w14:paraId="6B83FABD"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70EFC"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46A9CB" w14:textId="77777777" w:rsidR="00C40BE8" w:rsidRPr="00F8474E" w:rsidRDefault="00C40BE8" w:rsidP="00C40BE8">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ECBF31" w14:textId="267A17E3" w:rsidR="00C40BE8" w:rsidRPr="00F8474E" w:rsidRDefault="00C40BE8" w:rsidP="00C40BE8">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A6F8AC0" w14:textId="714C1E1E"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42ABA52" w14:textId="77777777" w:rsidR="00C40BE8" w:rsidRPr="00F8474E" w:rsidRDefault="00C40BE8" w:rsidP="00C40BE8">
            <w:pPr>
              <w:pStyle w:val="TAC"/>
              <w:rPr>
                <w:szCs w:val="18"/>
              </w:rPr>
            </w:pPr>
            <w:r w:rsidRPr="00F8474E">
              <w:rPr>
                <w:szCs w:val="18"/>
              </w:rPr>
              <w:t>NR_FDD_FR1_A, NR_TDD_FR1_A,</w:t>
            </w:r>
          </w:p>
          <w:p w14:paraId="363ABC13"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E80B" w14:textId="102C6122" w:rsidR="00C40BE8" w:rsidRPr="00F8474E" w:rsidRDefault="00C40BE8" w:rsidP="00C40BE8">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B97E1" w14:textId="77777777" w:rsidR="00C40BE8" w:rsidRPr="00F8474E" w:rsidRDefault="00C40BE8" w:rsidP="00C40BE8">
            <w:pPr>
              <w:pStyle w:val="TAC"/>
            </w:pPr>
            <w:r w:rsidRPr="00F8474E">
              <w:rPr>
                <w:lang w:eastAsia="zh-CN"/>
              </w:rPr>
              <w:t>-50</w:t>
            </w:r>
          </w:p>
        </w:tc>
      </w:tr>
      <w:tr w:rsidR="00C40BE8" w:rsidRPr="00F8474E" w14:paraId="49E08A85"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FEB805"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E690C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4BF60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A7A6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A6B80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EED2FE"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652103DB" w14:textId="11970F20" w:rsidR="00C40BE8" w:rsidRPr="00F8474E" w:rsidRDefault="00C40BE8" w:rsidP="00C40BE8">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E9DE17F" w14:textId="77777777" w:rsidR="00C40BE8" w:rsidRPr="00F8474E" w:rsidRDefault="00C40BE8" w:rsidP="00C40BE8">
            <w:pPr>
              <w:pStyle w:val="TAC"/>
            </w:pPr>
            <w:r w:rsidRPr="00F8474E">
              <w:rPr>
                <w:lang w:eastAsia="zh-CN"/>
              </w:rPr>
              <w:t>-50</w:t>
            </w:r>
          </w:p>
        </w:tc>
      </w:tr>
      <w:tr w:rsidR="00C40BE8" w:rsidRPr="00F8474E" w14:paraId="294DE592"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2EF1C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FF050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01F2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7031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ED612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B4843B"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1C9B1" w14:textId="6B2BF3D2" w:rsidR="00C40BE8" w:rsidRPr="00F8474E" w:rsidRDefault="00C40BE8" w:rsidP="00C40BE8">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00E34154" w14:textId="77777777" w:rsidR="00C40BE8" w:rsidRPr="00F8474E" w:rsidRDefault="00C40BE8" w:rsidP="00C40BE8">
            <w:pPr>
              <w:pStyle w:val="TAC"/>
            </w:pPr>
            <w:r w:rsidRPr="00F8474E">
              <w:rPr>
                <w:lang w:eastAsia="zh-CN"/>
              </w:rPr>
              <w:t>-50</w:t>
            </w:r>
          </w:p>
        </w:tc>
      </w:tr>
      <w:tr w:rsidR="00C40BE8" w:rsidRPr="00F8474E" w14:paraId="2FBEE0D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6CD26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09F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9276DC"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6985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6DE5F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1D0C33"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9FE73" w14:textId="1035BE25" w:rsidR="00C40BE8" w:rsidRPr="00F8474E" w:rsidRDefault="00C40BE8" w:rsidP="00C40BE8">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6532BAA" w14:textId="77777777" w:rsidR="00C40BE8" w:rsidRPr="00F8474E" w:rsidRDefault="00C40BE8" w:rsidP="00C40BE8">
            <w:pPr>
              <w:pStyle w:val="TAC"/>
            </w:pPr>
            <w:r w:rsidRPr="00F8474E">
              <w:rPr>
                <w:lang w:eastAsia="zh-CN"/>
              </w:rPr>
              <w:t>-50</w:t>
            </w:r>
          </w:p>
        </w:tc>
      </w:tr>
      <w:tr w:rsidR="00C40BE8" w:rsidRPr="00F8474E" w14:paraId="1DF9E0AB"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C467E7"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1D2F3E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E4408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C8A2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9CF7D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C2494"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43430" w14:textId="78CC58D8" w:rsidR="00C40BE8" w:rsidRPr="00F8474E" w:rsidRDefault="00C40BE8" w:rsidP="00C40BE8">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6202BC2C" w14:textId="77777777" w:rsidR="00C40BE8" w:rsidRPr="00F8474E" w:rsidRDefault="00C40BE8" w:rsidP="00C40BE8">
            <w:pPr>
              <w:pStyle w:val="TAC"/>
            </w:pPr>
            <w:r w:rsidRPr="00F8474E">
              <w:rPr>
                <w:lang w:eastAsia="zh-CN"/>
              </w:rPr>
              <w:t>-50</w:t>
            </w:r>
          </w:p>
        </w:tc>
      </w:tr>
      <w:tr w:rsidR="00C40BE8" w:rsidRPr="00F8474E" w14:paraId="0B4B0946"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62CC8A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1A81E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F6C04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B4E9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41E44C"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E0065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60E497" w14:textId="52795AA4" w:rsidR="00C40BE8" w:rsidRPr="00F8474E" w:rsidRDefault="00C40BE8" w:rsidP="00C40BE8">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2C2E67A6" w14:textId="77777777" w:rsidR="00C40BE8" w:rsidRPr="00F8474E" w:rsidRDefault="00C40BE8" w:rsidP="00C40BE8">
            <w:pPr>
              <w:pStyle w:val="TAC"/>
            </w:pPr>
            <w:r w:rsidRPr="00F8474E">
              <w:rPr>
                <w:lang w:eastAsia="zh-CN"/>
              </w:rPr>
              <w:t>-50</w:t>
            </w:r>
          </w:p>
        </w:tc>
      </w:tr>
      <w:tr w:rsidR="00C40BE8" w:rsidRPr="00F8474E" w14:paraId="5415B8C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AF7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F8A289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4451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68FA4"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0C14B0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97F67" w14:textId="77777777" w:rsidR="00C40BE8" w:rsidRPr="00F8474E" w:rsidRDefault="00C40BE8" w:rsidP="00C40BE8">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95D1F" w14:textId="14972F4E" w:rsidR="00C40BE8" w:rsidRPr="00F8474E" w:rsidRDefault="00C40BE8" w:rsidP="00C40BE8">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6D864BC5" w14:textId="77777777" w:rsidR="00C40BE8" w:rsidRPr="00F8474E" w:rsidRDefault="00C40BE8" w:rsidP="00C40BE8">
            <w:pPr>
              <w:pStyle w:val="TAC"/>
            </w:pPr>
            <w:r w:rsidRPr="00F8474E">
              <w:rPr>
                <w:lang w:eastAsia="zh-CN"/>
              </w:rPr>
              <w:t>-50</w:t>
            </w:r>
          </w:p>
        </w:tc>
      </w:tr>
      <w:tr w:rsidR="00C40BE8" w:rsidRPr="00F8474E" w14:paraId="3DC87A9A" w14:textId="77777777" w:rsidTr="00992FD4">
        <w:trPr>
          <w:trHeight w:val="22"/>
          <w:jc w:val="center"/>
        </w:trPr>
        <w:tc>
          <w:tcPr>
            <w:tcW w:w="960" w:type="dxa"/>
            <w:vMerge/>
            <w:tcBorders>
              <w:top w:val="single" w:sz="4" w:space="0" w:color="auto"/>
              <w:left w:val="single" w:sz="4" w:space="0" w:color="auto"/>
              <w:bottom w:val="nil"/>
              <w:right w:val="single" w:sz="4" w:space="0" w:color="auto"/>
            </w:tcBorders>
            <w:vAlign w:val="center"/>
            <w:hideMark/>
          </w:tcPr>
          <w:p w14:paraId="605EA00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nil"/>
              <w:right w:val="single" w:sz="4" w:space="0" w:color="auto"/>
            </w:tcBorders>
            <w:vAlign w:val="center"/>
            <w:hideMark/>
          </w:tcPr>
          <w:p w14:paraId="292D2DEA" w14:textId="77777777" w:rsidR="00C40BE8" w:rsidRPr="00F8474E" w:rsidRDefault="00C40BE8" w:rsidP="00C40BE8">
            <w:pPr>
              <w:pStyle w:val="TAC"/>
            </w:pPr>
          </w:p>
        </w:tc>
        <w:tc>
          <w:tcPr>
            <w:tcW w:w="992" w:type="dxa"/>
            <w:vMerge/>
            <w:tcBorders>
              <w:top w:val="single" w:sz="4" w:space="0" w:color="auto"/>
              <w:left w:val="single" w:sz="4" w:space="0" w:color="auto"/>
              <w:bottom w:val="nil"/>
              <w:right w:val="single" w:sz="4" w:space="0" w:color="auto"/>
            </w:tcBorders>
            <w:vAlign w:val="center"/>
            <w:hideMark/>
          </w:tcPr>
          <w:p w14:paraId="454744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A2AEBB1" w14:textId="77777777" w:rsidR="00C40BE8" w:rsidRPr="00F8474E" w:rsidRDefault="00C40BE8" w:rsidP="00C40BE8">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3BA0D1B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9A79AE" w14:textId="77777777" w:rsidR="00C40BE8" w:rsidRPr="00F8474E" w:rsidRDefault="00C40BE8" w:rsidP="00C40BE8">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AC905" w14:textId="06FE8221" w:rsidR="00C40BE8" w:rsidRPr="00F8474E" w:rsidRDefault="00C40BE8" w:rsidP="00C40BE8">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023EC998" w14:textId="77777777" w:rsidR="00C40BE8" w:rsidRPr="00F8474E" w:rsidRDefault="00C40BE8" w:rsidP="00C40BE8">
            <w:pPr>
              <w:pStyle w:val="TAC"/>
              <w:rPr>
                <w:lang w:eastAsia="zh-CN"/>
              </w:rPr>
            </w:pPr>
            <w:r w:rsidRPr="00F8474E">
              <w:rPr>
                <w:lang w:eastAsia="zh-CN"/>
              </w:rPr>
              <w:t>-50</w:t>
            </w:r>
          </w:p>
        </w:tc>
      </w:tr>
      <w:tr w:rsidR="00992FD4" w:rsidRPr="00F8474E" w14:paraId="6D59DBA8" w14:textId="77777777" w:rsidTr="00992FD4">
        <w:trPr>
          <w:trHeight w:val="22"/>
          <w:jc w:val="center"/>
        </w:trPr>
        <w:tc>
          <w:tcPr>
            <w:tcW w:w="960" w:type="dxa"/>
            <w:tcBorders>
              <w:top w:val="nil"/>
              <w:left w:val="single" w:sz="4" w:space="0" w:color="auto"/>
              <w:bottom w:val="single" w:sz="4" w:space="0" w:color="auto"/>
              <w:right w:val="single" w:sz="4" w:space="0" w:color="auto"/>
            </w:tcBorders>
            <w:vAlign w:val="center"/>
          </w:tcPr>
          <w:p w14:paraId="1D6CBF74" w14:textId="77777777" w:rsidR="00992FD4" w:rsidRPr="00F8474E" w:rsidRDefault="00992FD4" w:rsidP="00992FD4">
            <w:pPr>
              <w:pStyle w:val="TAC"/>
              <w:rPr>
                <w:lang w:eastAsia="zh-CN"/>
              </w:rPr>
            </w:pPr>
          </w:p>
        </w:tc>
        <w:tc>
          <w:tcPr>
            <w:tcW w:w="1163" w:type="dxa"/>
            <w:tcBorders>
              <w:top w:val="nil"/>
              <w:left w:val="single" w:sz="4" w:space="0" w:color="auto"/>
              <w:bottom w:val="single" w:sz="4" w:space="0" w:color="auto"/>
              <w:right w:val="single" w:sz="4" w:space="0" w:color="auto"/>
            </w:tcBorders>
            <w:vAlign w:val="center"/>
          </w:tcPr>
          <w:p w14:paraId="6FF97F22" w14:textId="77777777" w:rsidR="00992FD4" w:rsidRPr="00F8474E" w:rsidRDefault="00992FD4" w:rsidP="00992FD4">
            <w:pPr>
              <w:pStyle w:val="TAC"/>
            </w:pPr>
          </w:p>
        </w:tc>
        <w:tc>
          <w:tcPr>
            <w:tcW w:w="992" w:type="dxa"/>
            <w:tcBorders>
              <w:top w:val="nil"/>
              <w:left w:val="single" w:sz="4" w:space="0" w:color="auto"/>
              <w:bottom w:val="single" w:sz="4" w:space="0" w:color="auto"/>
              <w:right w:val="single" w:sz="4" w:space="0" w:color="auto"/>
            </w:tcBorders>
            <w:vAlign w:val="center"/>
          </w:tcPr>
          <w:p w14:paraId="518F2BD1" w14:textId="77777777" w:rsidR="00992FD4" w:rsidRPr="00F8474E" w:rsidRDefault="00992FD4" w:rsidP="00992FD4">
            <w:pPr>
              <w:pStyle w:val="TAC"/>
              <w:rPr>
                <w:lang w:val="sv-SE" w:eastAsia="zh-CN"/>
              </w:rPr>
            </w:pPr>
          </w:p>
        </w:tc>
        <w:tc>
          <w:tcPr>
            <w:tcW w:w="1134" w:type="dxa"/>
            <w:tcBorders>
              <w:top w:val="nil"/>
              <w:left w:val="single" w:sz="4" w:space="0" w:color="auto"/>
              <w:bottom w:val="single" w:sz="4" w:space="0" w:color="auto"/>
              <w:right w:val="single" w:sz="4" w:space="0" w:color="auto"/>
            </w:tcBorders>
            <w:vAlign w:val="center"/>
          </w:tcPr>
          <w:p w14:paraId="7C90E37D" w14:textId="77777777" w:rsidR="00992FD4" w:rsidRPr="00F8474E" w:rsidRDefault="00992FD4" w:rsidP="00992FD4">
            <w:pPr>
              <w:pStyle w:val="TAC"/>
            </w:pPr>
          </w:p>
        </w:tc>
        <w:tc>
          <w:tcPr>
            <w:tcW w:w="1367" w:type="dxa"/>
            <w:tcBorders>
              <w:top w:val="nil"/>
              <w:left w:val="single" w:sz="4" w:space="0" w:color="auto"/>
              <w:bottom w:val="single" w:sz="4" w:space="0" w:color="auto"/>
              <w:right w:val="single" w:sz="4" w:space="0" w:color="auto"/>
            </w:tcBorders>
            <w:vAlign w:val="center"/>
          </w:tcPr>
          <w:p w14:paraId="5D742832" w14:textId="77777777" w:rsidR="00992FD4" w:rsidRPr="00F8474E" w:rsidRDefault="00992FD4" w:rsidP="00992FD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36F4AF" w14:textId="2FBAA91B" w:rsidR="00992FD4" w:rsidRPr="00F8474E" w:rsidRDefault="00992FD4" w:rsidP="00992FD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7355B457" w14:textId="26F62B54" w:rsidR="00992FD4" w:rsidRPr="00F8474E" w:rsidRDefault="00992FD4" w:rsidP="00992FD4">
            <w:pPr>
              <w:pStyle w:val="TAC"/>
            </w:pPr>
            <w:r>
              <w:rPr>
                <w:rFonts w:eastAsia="SimSun" w:hint="eastAsia"/>
                <w:lang w:val="en-US" w:eastAsia="zh-CN"/>
              </w:rPr>
              <w:t>-114.5</w:t>
            </w:r>
          </w:p>
        </w:tc>
        <w:tc>
          <w:tcPr>
            <w:tcW w:w="1275" w:type="dxa"/>
            <w:tcBorders>
              <w:top w:val="single" w:sz="4" w:space="0" w:color="auto"/>
              <w:left w:val="single" w:sz="4" w:space="0" w:color="auto"/>
              <w:bottom w:val="single" w:sz="4" w:space="0" w:color="auto"/>
              <w:right w:val="single" w:sz="4" w:space="0" w:color="auto"/>
            </w:tcBorders>
          </w:tcPr>
          <w:p w14:paraId="39F4547C" w14:textId="4CE90A09" w:rsidR="00992FD4" w:rsidRPr="00F8474E" w:rsidRDefault="00992FD4" w:rsidP="00992FD4">
            <w:pPr>
              <w:pStyle w:val="TAC"/>
              <w:rPr>
                <w:lang w:eastAsia="zh-CN"/>
              </w:rPr>
            </w:pPr>
            <w:r>
              <w:rPr>
                <w:rFonts w:hint="eastAsia"/>
                <w:lang w:val="en-US" w:eastAsia="zh-CN"/>
              </w:rPr>
              <w:t>-50</w:t>
            </w:r>
          </w:p>
        </w:tc>
      </w:tr>
      <w:tr w:rsidR="00C40BE8" w:rsidRPr="00F8474E" w14:paraId="46666D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4F142A22" w14:textId="720FDBAC" w:rsidR="00C40BE8" w:rsidRPr="00F8474E" w:rsidRDefault="00C40BE8" w:rsidP="00C40BE8">
            <w:pPr>
              <w:pStyle w:val="TAC"/>
              <w:rPr>
                <w:lang w:eastAsia="zh-CN"/>
              </w:rPr>
            </w:pPr>
            <w:r w:rsidRPr="00F8474E">
              <w:rPr>
                <w:lang w:eastAsia="zh-CN"/>
              </w:rPr>
              <w:t>24 +</w:t>
            </w:r>
            <w:r w:rsidRPr="00F8474E">
              <w:rPr>
                <w:rFonts w:ascii="SimSun" w:hAnsi="SimSun" w:hint="eastAsia"/>
                <w:lang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3A13012"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9BDF4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5CF45C" w14:textId="62C0074D" w:rsidR="00C40BE8" w:rsidRPr="00F8474E" w:rsidRDefault="00C40BE8" w:rsidP="00C40BE8">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4174D69" w14:textId="1CC963C6"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015C69"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2E284"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8A88A" w14:textId="77777777" w:rsidR="00C40BE8" w:rsidRPr="00F8474E" w:rsidRDefault="00C40BE8" w:rsidP="00C40BE8">
            <w:pPr>
              <w:pStyle w:val="TAC"/>
            </w:pPr>
            <w:r w:rsidRPr="00F8474E">
              <w:t>Note 6</w:t>
            </w:r>
          </w:p>
        </w:tc>
      </w:tr>
      <w:tr w:rsidR="00C40BE8" w:rsidRPr="00F8474E" w14:paraId="67E5A78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6289905C" w14:textId="6C123FF2" w:rsidR="00C40BE8" w:rsidRPr="00F8474E" w:rsidRDefault="00C40BE8" w:rsidP="00C40BE8">
            <w:pPr>
              <w:pStyle w:val="TAC"/>
              <w:rPr>
                <w:lang w:eastAsia="zh-CN"/>
              </w:rPr>
            </w:pPr>
            <w:r w:rsidRPr="00F8474E">
              <w:rPr>
                <w:lang w:eastAsia="zh-CN"/>
              </w:rPr>
              <w:t>10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73FA7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C1699"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DBB8FB" w14:textId="1EF40683" w:rsidR="00C40BE8" w:rsidRPr="00F8474E" w:rsidRDefault="00C40BE8" w:rsidP="00C40BE8">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54675F" w14:textId="338F880C"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0EA0D2"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C750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3489D" w14:textId="77777777" w:rsidR="00C40BE8" w:rsidRPr="00F8474E" w:rsidRDefault="00C40BE8" w:rsidP="00C40BE8">
            <w:pPr>
              <w:pStyle w:val="TAC"/>
            </w:pPr>
            <w:r w:rsidRPr="00F8474E">
              <w:t>Note 6</w:t>
            </w:r>
          </w:p>
        </w:tc>
      </w:tr>
      <w:tr w:rsidR="00C40BE8" w:rsidRPr="00F8474E" w14:paraId="1240EC51" w14:textId="77777777" w:rsidTr="00FA482E">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0587626" w14:textId="77777777" w:rsidR="00C40BE8" w:rsidRPr="00F8474E" w:rsidRDefault="00C40BE8" w:rsidP="00C40BE8">
            <w:pPr>
              <w:pStyle w:val="TAN"/>
            </w:pPr>
            <w:r w:rsidRPr="00F8474E">
              <w:t>NOTE 1:</w:t>
            </w:r>
            <w:r w:rsidRPr="00F8474E">
              <w:tab/>
              <w:t>Minimum PRS bandwidth, which is minimum of the PRS bandwidths of resource j and resource i.</w:t>
            </w:r>
          </w:p>
          <w:p w14:paraId="0CB99209" w14:textId="77777777" w:rsidR="00C40BE8" w:rsidRPr="00F8474E" w:rsidRDefault="00C40BE8" w:rsidP="00C40BE8">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eastAsia="zh-CN"/>
              </w:rPr>
              <w:t>.</w:t>
            </w:r>
          </w:p>
          <w:p w14:paraId="46240B0E" w14:textId="77777777" w:rsidR="00C40BE8" w:rsidRPr="00F8474E" w:rsidRDefault="00C40BE8" w:rsidP="00C40BE8">
            <w:pPr>
              <w:pStyle w:val="TAN"/>
            </w:pPr>
            <w:r w:rsidRPr="00F8474E">
              <w:t>N</w:t>
            </w:r>
            <w:r w:rsidRPr="00F8474E">
              <w:rPr>
                <w:lang w:eastAsia="zh-CN"/>
              </w:rPr>
              <w:t>OTE</w:t>
            </w:r>
            <w:r w:rsidRPr="00F8474E">
              <w:t xml:space="preserve"> 3:</w:t>
            </w:r>
            <w:r w:rsidRPr="00F8474E">
              <w:tab/>
              <w:t>Io is assumed to have constant EPRE across the bandwidth.</w:t>
            </w:r>
          </w:p>
          <w:p w14:paraId="6FC9033B" w14:textId="77777777" w:rsidR="00C40BE8" w:rsidRPr="00F8474E" w:rsidRDefault="00C40BE8" w:rsidP="00C40BE8">
            <w:pPr>
              <w:pStyle w:val="TAN"/>
            </w:pPr>
            <w:r w:rsidRPr="00F8474E">
              <w:t>N</w:t>
            </w:r>
            <w:r w:rsidRPr="00F8474E">
              <w:rPr>
                <w:lang w:eastAsia="zh-CN"/>
              </w:rPr>
              <w:t>OTE</w:t>
            </w:r>
            <w:r w:rsidRPr="00F8474E">
              <w:t xml:space="preserve"> 4:</w:t>
            </w:r>
            <w:r w:rsidRPr="00F8474E">
              <w:tab/>
              <w:t>NR operating band groups in FR1 are as defined in clause 3.5.2.</w:t>
            </w:r>
          </w:p>
          <w:p w14:paraId="0D8DE4E6" w14:textId="77777777" w:rsidR="00C40BE8" w:rsidRPr="00F8474E" w:rsidRDefault="00C40BE8" w:rsidP="00C40BE8">
            <w:pPr>
              <w:pStyle w:val="TAN"/>
            </w:pPr>
            <w:r w:rsidRPr="00F8474E">
              <w:t>N</w:t>
            </w:r>
            <w:r w:rsidRPr="00F8474E">
              <w:rPr>
                <w:lang w:eastAsia="zh-CN"/>
              </w:rPr>
              <w:t>OTE</w:t>
            </w:r>
            <w:r w:rsidRPr="00F8474E">
              <w:t xml:space="preserve"> 5:</w:t>
            </w:r>
            <w:r w:rsidRPr="00F8474E">
              <w:tab/>
              <w:t>Tc is the basic timing unit defined in TS 38.211 [6].</w:t>
            </w:r>
          </w:p>
          <w:p w14:paraId="179305C7" w14:textId="77777777" w:rsidR="00C40BE8" w:rsidRPr="00F8474E" w:rsidRDefault="00C40BE8" w:rsidP="00C40BE8">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E515BEF" w14:textId="77777777" w:rsidR="00C40BE8" w:rsidRPr="00F8474E" w:rsidRDefault="00C40BE8" w:rsidP="00C40BE8">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(dependent on PRS/SRS BW) for any pair of individual UE Rx-Tx time difference measurements associated with the RxTx TEG. .</w:t>
            </w:r>
          </w:p>
        </w:tc>
      </w:tr>
    </w:tbl>
    <w:p w14:paraId="5FB6A914" w14:textId="77777777" w:rsidR="00C40BE8" w:rsidRPr="00F8474E" w:rsidRDefault="00C40BE8" w:rsidP="00C40BE8"/>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379A6C2E" w14:textId="77777777" w:rsidR="00C40BE8" w:rsidRPr="00F8474E" w:rsidRDefault="00C40BE8" w:rsidP="00C40BE8">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40BE8" w:rsidRPr="00F8474E" w14:paraId="29E2F842"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A34E379" w14:textId="77777777" w:rsidR="00C40BE8" w:rsidRPr="00F8474E" w:rsidRDefault="00C40BE8" w:rsidP="00C40BE8">
            <w:pPr>
              <w:pStyle w:val="TAH"/>
              <w:rPr>
                <w:lang w:eastAsia="ko-KR"/>
              </w:rPr>
            </w:pPr>
            <w:r w:rsidRPr="00F8474E">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A076CBB" w14:textId="77777777" w:rsidR="00C40BE8" w:rsidRPr="00F8474E" w:rsidRDefault="00C40BE8" w:rsidP="00C40BE8">
            <w:pPr>
              <w:pStyle w:val="TAH"/>
              <w:rPr>
                <w:lang w:eastAsia="ko-KR"/>
              </w:rPr>
            </w:pPr>
            <w:r w:rsidRPr="00F8474E">
              <w:rPr>
                <w:lang w:eastAsia="ko-KR"/>
              </w:rPr>
              <w:t>Conditions</w:t>
            </w:r>
          </w:p>
        </w:tc>
      </w:tr>
      <w:tr w:rsidR="00C40BE8" w:rsidRPr="00F8474E" w14:paraId="3189DB16"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35AC9E8" w14:textId="77777777" w:rsidR="00C40BE8" w:rsidRPr="00F8474E" w:rsidRDefault="00C40BE8" w:rsidP="00C40BE8">
            <w:pPr>
              <w:pStyle w:val="TAH"/>
              <w:rPr>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D007929" w14:textId="77777777" w:rsidR="00C40BE8" w:rsidRPr="00F8474E" w:rsidRDefault="00C40BE8" w:rsidP="00C40BE8">
            <w:pPr>
              <w:pStyle w:val="TAH"/>
              <w:rPr>
                <w:lang w:eastAsia="ko-KR"/>
              </w:rPr>
            </w:pPr>
            <w:r w:rsidRPr="00F8474E">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634F65C" w14:textId="77777777" w:rsidR="00C40BE8" w:rsidRPr="00F8474E" w:rsidRDefault="00C40BE8" w:rsidP="00C40BE8">
            <w:pPr>
              <w:pStyle w:val="TAH"/>
              <w:rPr>
                <w:lang w:eastAsia="ko-KR"/>
              </w:rPr>
            </w:pPr>
            <w:r w:rsidRPr="00F8474E">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8DBE071" w14:textId="77777777" w:rsidR="00C40BE8" w:rsidRPr="00F8474E" w:rsidRDefault="00C40BE8" w:rsidP="00C40BE8">
            <w:pPr>
              <w:pStyle w:val="TAH"/>
              <w:rPr>
                <w:lang w:eastAsia="ko-KR"/>
              </w:rPr>
            </w:pPr>
          </w:p>
          <w:p w14:paraId="063E31A9" w14:textId="77777777" w:rsidR="00C40BE8" w:rsidRPr="00F8474E" w:rsidRDefault="00C40BE8" w:rsidP="00C40BE8">
            <w:pPr>
              <w:pStyle w:val="TAH"/>
              <w:rPr>
                <w:lang w:eastAsia="ko-KR"/>
              </w:rPr>
            </w:pPr>
            <w:r w:rsidRPr="00F8474E">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B03D55F" w14:textId="77777777" w:rsidR="00C40BE8" w:rsidRPr="00F8474E" w:rsidRDefault="00C40BE8" w:rsidP="00C40BE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D1D6118" w14:textId="77777777" w:rsidR="00C40BE8" w:rsidRPr="00F8474E" w:rsidRDefault="00C40BE8" w:rsidP="00C40BE8">
            <w:pPr>
              <w:pStyle w:val="TAH"/>
              <w:rPr>
                <w:lang w:eastAsia="ko-KR"/>
              </w:rPr>
            </w:pPr>
            <w:r w:rsidRPr="00F8474E">
              <w:rPr>
                <w:lang w:eastAsia="ko-KR"/>
              </w:rPr>
              <w:t>NR operating band groups</w:t>
            </w:r>
            <w:r w:rsidRPr="00F8474E">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B22CFC6" w14:textId="77777777" w:rsidR="00C40BE8" w:rsidRPr="00F8474E" w:rsidRDefault="00C40BE8" w:rsidP="00C40BE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C40BE8" w:rsidRPr="00F8474E" w14:paraId="44E23C67"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A6B416" w14:textId="77777777" w:rsidR="00C40BE8" w:rsidRPr="00F8474E" w:rsidRDefault="00C40BE8" w:rsidP="00C40BE8">
            <w:pPr>
              <w:pStyle w:val="TAH"/>
              <w:rPr>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6576258" w14:textId="77777777" w:rsidR="00C40BE8" w:rsidRPr="00F8474E" w:rsidRDefault="00C40BE8" w:rsidP="00C40BE8">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164A635" w14:textId="77777777" w:rsidR="00C40BE8" w:rsidRPr="00F8474E" w:rsidRDefault="00C40BE8" w:rsidP="00C40BE8">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D4909BB" w14:textId="77777777" w:rsidR="00C40BE8" w:rsidRPr="00F8474E" w:rsidRDefault="00C40BE8" w:rsidP="00C40BE8">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60739E8" w14:textId="77777777" w:rsidR="00C40BE8" w:rsidRPr="00F8474E" w:rsidRDefault="00C40BE8" w:rsidP="00C40BE8">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452D21" w14:textId="77777777" w:rsidR="00C40BE8" w:rsidRPr="00F8474E" w:rsidRDefault="00C40BE8" w:rsidP="00C40BE8">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1EE13F81" w14:textId="77777777" w:rsidR="00C40BE8" w:rsidRPr="00F8474E" w:rsidRDefault="00C40BE8" w:rsidP="00C40BE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424DFCA6" w14:textId="77777777" w:rsidR="00C40BE8" w:rsidRPr="00F8474E" w:rsidRDefault="00C40BE8" w:rsidP="00C40BE8">
            <w:pPr>
              <w:pStyle w:val="TAH"/>
              <w:rPr>
                <w:lang w:eastAsia="ko-KR"/>
              </w:rPr>
            </w:pPr>
            <w:r w:rsidRPr="00F8474E">
              <w:rPr>
                <w:lang w:eastAsia="ko-KR"/>
              </w:rPr>
              <w:t>Maximum</w:t>
            </w:r>
            <w:r w:rsidRPr="00F8474E">
              <w:rPr>
                <w:lang w:eastAsia="ko-KR"/>
              </w:rPr>
              <w:br/>
              <w:t>Io</w:t>
            </w:r>
          </w:p>
        </w:tc>
      </w:tr>
      <w:tr w:rsidR="00C40BE8" w:rsidRPr="00F8474E" w14:paraId="16EBFC37" w14:textId="77777777" w:rsidTr="00FA482E">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36341BED" w14:textId="77777777" w:rsidR="00C40BE8" w:rsidRPr="00F8474E" w:rsidRDefault="00C40BE8" w:rsidP="00C40BE8">
            <w:pPr>
              <w:pStyle w:val="TAH"/>
              <w:rPr>
                <w:lang w:eastAsia="ko-KR"/>
              </w:rPr>
            </w:pPr>
            <w:r w:rsidRPr="00F8474E">
              <w:rPr>
                <w:lang w:eastAsia="ko-KR"/>
              </w:rPr>
              <w:t>Tc</w:t>
            </w:r>
            <w:r w:rsidRPr="00F8474E">
              <w:rPr>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08202B24" w14:textId="77777777" w:rsidR="00C40BE8" w:rsidRPr="00F8474E" w:rsidRDefault="00C40BE8" w:rsidP="00C40BE8">
            <w:pPr>
              <w:pStyle w:val="TAH"/>
              <w:rPr>
                <w:lang w:eastAsia="ko-KR"/>
              </w:rPr>
            </w:pPr>
            <w:r w:rsidRPr="00F8474E">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523C7F6" w14:textId="77777777" w:rsidR="00C40BE8" w:rsidRPr="00F8474E" w:rsidRDefault="00C40BE8" w:rsidP="00C40BE8">
            <w:pPr>
              <w:pStyle w:val="TAH"/>
              <w:rPr>
                <w:lang w:eastAsia="ko-KR"/>
              </w:rPr>
            </w:pPr>
            <w:r w:rsidRPr="00F8474E">
              <w:rPr>
                <w:lang w:eastAsia="ko-KR"/>
              </w:rPr>
              <w:t>RB</w:t>
            </w:r>
          </w:p>
        </w:tc>
        <w:tc>
          <w:tcPr>
            <w:tcW w:w="709" w:type="dxa"/>
            <w:tcBorders>
              <w:top w:val="single" w:sz="6" w:space="0" w:color="auto"/>
              <w:left w:val="single" w:sz="6" w:space="0" w:color="auto"/>
              <w:bottom w:val="nil"/>
              <w:right w:val="single" w:sz="6" w:space="0" w:color="auto"/>
            </w:tcBorders>
          </w:tcPr>
          <w:p w14:paraId="58BB17EF" w14:textId="77777777" w:rsidR="00C40BE8" w:rsidRPr="00F8474E" w:rsidRDefault="00C40BE8" w:rsidP="00C40BE8">
            <w:pPr>
              <w:pStyle w:val="TAH"/>
              <w:rPr>
                <w:lang w:eastAsia="ko-KR"/>
              </w:rPr>
            </w:pPr>
          </w:p>
          <w:p w14:paraId="1C92176C" w14:textId="77777777" w:rsidR="00C40BE8" w:rsidRPr="00F8474E" w:rsidRDefault="00C40BE8" w:rsidP="00C40BE8">
            <w:pPr>
              <w:pStyle w:val="TAH"/>
              <w:rPr>
                <w:lang w:eastAsia="ko-KR"/>
              </w:rPr>
            </w:pPr>
            <w:r w:rsidRPr="00F8474E">
              <w:rPr>
                <w:lang w:eastAsia="ko-KR"/>
              </w:rPr>
              <w:t>kHz</w:t>
            </w:r>
          </w:p>
        </w:tc>
        <w:tc>
          <w:tcPr>
            <w:tcW w:w="1832" w:type="dxa"/>
            <w:tcBorders>
              <w:top w:val="single" w:sz="6" w:space="0" w:color="auto"/>
              <w:left w:val="single" w:sz="6" w:space="0" w:color="auto"/>
              <w:bottom w:val="nil"/>
              <w:right w:val="single" w:sz="6" w:space="0" w:color="auto"/>
            </w:tcBorders>
            <w:vAlign w:val="center"/>
          </w:tcPr>
          <w:p w14:paraId="2B995DC8" w14:textId="77777777" w:rsidR="00C40BE8" w:rsidRPr="00F8474E" w:rsidRDefault="00C40BE8" w:rsidP="00C40BE8">
            <w:pPr>
              <w:pStyle w:val="TAH"/>
              <w:rPr>
                <w:lang w:eastAsia="ko-KR"/>
              </w:rPr>
            </w:pPr>
          </w:p>
        </w:tc>
        <w:tc>
          <w:tcPr>
            <w:tcW w:w="2267" w:type="dxa"/>
            <w:tcBorders>
              <w:top w:val="single" w:sz="6" w:space="0" w:color="auto"/>
              <w:left w:val="single" w:sz="6" w:space="0" w:color="auto"/>
              <w:bottom w:val="nil"/>
              <w:right w:val="single" w:sz="4" w:space="0" w:color="auto"/>
            </w:tcBorders>
            <w:vAlign w:val="center"/>
          </w:tcPr>
          <w:p w14:paraId="35AF8970" w14:textId="77777777" w:rsidR="00C40BE8" w:rsidRPr="00F8474E" w:rsidRDefault="00C40BE8" w:rsidP="00C40BE8">
            <w:pPr>
              <w:pStyle w:val="TAH"/>
              <w:rPr>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2A3867FA" w14:textId="77777777" w:rsidR="00C40BE8" w:rsidRPr="00F8474E" w:rsidRDefault="00C40BE8" w:rsidP="00C40BE8">
            <w:pPr>
              <w:pStyle w:val="TAH"/>
              <w:rPr>
                <w:lang w:eastAsia="ko-KR"/>
              </w:rPr>
            </w:pPr>
            <w:r w:rsidRPr="00F8474E">
              <w:rPr>
                <w:lang w:eastAsia="ko-KR"/>
              </w:rPr>
              <w:t>dBm / SCS</w:t>
            </w:r>
            <w:r w:rsidRPr="00F8474E">
              <w:rPr>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50F9B6F0" w14:textId="77777777" w:rsidR="00C40BE8" w:rsidRPr="00F8474E" w:rsidRDefault="00C40BE8" w:rsidP="00C40BE8">
            <w:pPr>
              <w:pStyle w:val="TAH"/>
              <w:rPr>
                <w:lang w:eastAsia="ko-KR"/>
              </w:rPr>
            </w:pPr>
            <w:r w:rsidRPr="00F8474E">
              <w:rPr>
                <w:lang w:eastAsia="ko-KR"/>
              </w:rPr>
              <w:t>dBm/BW</w:t>
            </w:r>
          </w:p>
        </w:tc>
      </w:tr>
      <w:tr w:rsidR="00C40BE8" w:rsidRPr="00F8474E" w14:paraId="5117419A"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379A73" w14:textId="77777777" w:rsidR="00C40BE8" w:rsidRPr="00F8474E" w:rsidRDefault="00C40BE8" w:rsidP="00C40BE8">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E2D3120" w14:textId="77777777" w:rsidR="00C40BE8" w:rsidRPr="00F8474E" w:rsidRDefault="00C40BE8" w:rsidP="00C40BE8">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36C28280"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5F15353A" w14:textId="77777777" w:rsidR="00C40BE8" w:rsidRPr="00F8474E" w:rsidRDefault="00C40BE8" w:rsidP="00C40BE8">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BA7CBE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F467B50" w14:textId="77777777" w:rsidR="00C40BE8" w:rsidRPr="00F8474E" w:rsidRDefault="00C40BE8" w:rsidP="00C40BE8">
            <w:pPr>
              <w:pStyle w:val="TAC"/>
              <w:rPr>
                <w:lang w:eastAsia="ko-KR"/>
              </w:rPr>
            </w:pPr>
            <w:r w:rsidRPr="00F8474E">
              <w:rPr>
                <w:lang w:eastAsia="ko-KR"/>
              </w:rPr>
              <w:t>NR_FDD_FR1_A, NR_TDD_FR1_A,</w:t>
            </w:r>
          </w:p>
          <w:p w14:paraId="4DF5ABD1"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CD3F39" w14:textId="2462F566" w:rsidR="00C40BE8" w:rsidRPr="00F8474E" w:rsidRDefault="00C40BE8" w:rsidP="00C40BE8">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0FF66CB" w14:textId="77777777" w:rsidR="00C40BE8" w:rsidRPr="00F8474E" w:rsidRDefault="00C40BE8" w:rsidP="00C40BE8">
            <w:pPr>
              <w:pStyle w:val="TAC"/>
              <w:rPr>
                <w:lang w:eastAsia="ko-KR"/>
              </w:rPr>
            </w:pPr>
            <w:r w:rsidRPr="00F8474E">
              <w:rPr>
                <w:lang w:eastAsia="ko-KR"/>
              </w:rPr>
              <w:t>-50</w:t>
            </w:r>
          </w:p>
        </w:tc>
      </w:tr>
      <w:tr w:rsidR="00C40BE8" w:rsidRPr="00F8474E" w14:paraId="36A65A3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3C923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2C1A5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05DCD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DF6FD9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6BC567"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80CC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399F0F" w14:textId="036D1703" w:rsidR="00C40BE8" w:rsidRPr="00F8474E" w:rsidRDefault="00C40BE8" w:rsidP="00C40BE8">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97C67D" w14:textId="77777777" w:rsidR="00C40BE8" w:rsidRPr="00F8474E" w:rsidRDefault="00C40BE8" w:rsidP="00C40BE8">
            <w:pPr>
              <w:pStyle w:val="TAC"/>
              <w:rPr>
                <w:lang w:eastAsia="ko-KR"/>
              </w:rPr>
            </w:pPr>
          </w:p>
        </w:tc>
      </w:tr>
      <w:tr w:rsidR="00C40BE8" w:rsidRPr="00F8474E" w14:paraId="2C491F9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DEC6CC"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7D398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13E8F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CDC7902"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11B2D8D"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AAF3C62"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AC645A" w14:textId="0B18701C" w:rsidR="00C40BE8" w:rsidRPr="00F8474E" w:rsidRDefault="00C40BE8" w:rsidP="00C40BE8">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92A824" w14:textId="77777777" w:rsidR="00C40BE8" w:rsidRPr="00F8474E" w:rsidRDefault="00C40BE8" w:rsidP="00C40BE8">
            <w:pPr>
              <w:pStyle w:val="TAC"/>
              <w:rPr>
                <w:lang w:eastAsia="ko-KR"/>
              </w:rPr>
            </w:pPr>
          </w:p>
        </w:tc>
      </w:tr>
      <w:tr w:rsidR="00C40BE8" w:rsidRPr="00F8474E" w14:paraId="559827D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4D5AF1"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EA691CA"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33BB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6B614D6"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249FAA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B22D41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2FE30E" w14:textId="4391A77B" w:rsidR="00C40BE8" w:rsidRPr="00F8474E" w:rsidRDefault="00C40BE8" w:rsidP="00C40BE8">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26625B" w14:textId="77777777" w:rsidR="00C40BE8" w:rsidRPr="00F8474E" w:rsidRDefault="00C40BE8" w:rsidP="00C40BE8">
            <w:pPr>
              <w:pStyle w:val="TAC"/>
              <w:rPr>
                <w:lang w:eastAsia="ko-KR"/>
              </w:rPr>
            </w:pPr>
          </w:p>
        </w:tc>
      </w:tr>
      <w:tr w:rsidR="00C40BE8" w:rsidRPr="00F8474E" w14:paraId="4D6C562A"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3CEA00"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0E9D0C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FA2BE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73ABD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C9520CB"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17C79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51B0E5" w14:textId="45D2F432" w:rsidR="00C40BE8" w:rsidRPr="00F8474E" w:rsidRDefault="00C40BE8" w:rsidP="00C40BE8">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FC1988" w14:textId="77777777" w:rsidR="00C40BE8" w:rsidRPr="00F8474E" w:rsidRDefault="00C40BE8" w:rsidP="00C40BE8">
            <w:pPr>
              <w:pStyle w:val="TAC"/>
              <w:rPr>
                <w:lang w:eastAsia="ko-KR"/>
              </w:rPr>
            </w:pPr>
          </w:p>
        </w:tc>
      </w:tr>
      <w:tr w:rsidR="00C40BE8" w:rsidRPr="00F8474E" w14:paraId="0570050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326857"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8D9BEB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75C4D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50DA14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6F128E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BC5A9A"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EC9081" w14:textId="48EF0C30" w:rsidR="00C40BE8" w:rsidRPr="00F8474E" w:rsidRDefault="00C40BE8" w:rsidP="00C40BE8">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704E14" w14:textId="77777777" w:rsidR="00C40BE8" w:rsidRPr="00F8474E" w:rsidRDefault="00C40BE8" w:rsidP="00C40BE8">
            <w:pPr>
              <w:pStyle w:val="TAC"/>
              <w:rPr>
                <w:lang w:eastAsia="ko-KR"/>
              </w:rPr>
            </w:pPr>
          </w:p>
        </w:tc>
      </w:tr>
      <w:tr w:rsidR="00C40BE8" w:rsidRPr="00F8474E" w14:paraId="6FFDA3B8"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57C84AA"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4FA3DAC"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F1CAB6E"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9E95A6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83EDBA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E7E0151"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05643B" w14:textId="15B3681B" w:rsidR="00C40BE8" w:rsidRPr="00F8474E" w:rsidRDefault="00C40BE8" w:rsidP="00C40BE8">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E3032E" w14:textId="77777777" w:rsidR="00C40BE8" w:rsidRPr="00F8474E" w:rsidRDefault="00C40BE8" w:rsidP="00C40BE8">
            <w:pPr>
              <w:pStyle w:val="TAC"/>
              <w:rPr>
                <w:lang w:eastAsia="ko-KR"/>
              </w:rPr>
            </w:pPr>
          </w:p>
        </w:tc>
      </w:tr>
      <w:tr w:rsidR="00C40BE8" w:rsidRPr="00F8474E" w14:paraId="6FDB7752" w14:textId="77777777" w:rsidTr="00A54167">
        <w:trPr>
          <w:trHeight w:val="20"/>
          <w:jc w:val="center"/>
        </w:trPr>
        <w:tc>
          <w:tcPr>
            <w:tcW w:w="1133" w:type="dxa"/>
            <w:vMerge/>
            <w:tcBorders>
              <w:top w:val="single" w:sz="6" w:space="0" w:color="auto"/>
              <w:left w:val="single" w:sz="4" w:space="0" w:color="auto"/>
              <w:right w:val="single" w:sz="6" w:space="0" w:color="auto"/>
            </w:tcBorders>
            <w:vAlign w:val="center"/>
            <w:hideMark/>
          </w:tcPr>
          <w:p w14:paraId="707EC9E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14405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right w:val="single" w:sz="6" w:space="0" w:color="auto"/>
            </w:tcBorders>
            <w:vAlign w:val="center"/>
            <w:hideMark/>
          </w:tcPr>
          <w:p w14:paraId="62F6187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6153731"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right w:val="single" w:sz="6" w:space="0" w:color="auto"/>
            </w:tcBorders>
            <w:vAlign w:val="center"/>
            <w:hideMark/>
          </w:tcPr>
          <w:p w14:paraId="46F321D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86673DF"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781D63" w14:textId="1EAD7F0B" w:rsidR="00C40BE8" w:rsidRPr="00F8474E" w:rsidRDefault="00C40BE8" w:rsidP="00C40BE8">
            <w:pPr>
              <w:pStyle w:val="TAC"/>
              <w:rPr>
                <w:lang w:eastAsia="ko-KR"/>
              </w:rPr>
            </w:pPr>
            <w:r w:rsidRPr="00F8474E">
              <w:t>-123.5</w:t>
            </w:r>
          </w:p>
        </w:tc>
        <w:tc>
          <w:tcPr>
            <w:tcW w:w="1123" w:type="dxa"/>
            <w:vMerge/>
            <w:tcBorders>
              <w:top w:val="single" w:sz="6" w:space="0" w:color="auto"/>
              <w:left w:val="single" w:sz="4" w:space="0" w:color="auto"/>
              <w:right w:val="single" w:sz="4" w:space="0" w:color="auto"/>
            </w:tcBorders>
            <w:vAlign w:val="center"/>
            <w:hideMark/>
          </w:tcPr>
          <w:p w14:paraId="540C1DAE" w14:textId="77777777" w:rsidR="00C40BE8" w:rsidRPr="00F8474E" w:rsidRDefault="00C40BE8" w:rsidP="00C40BE8">
            <w:pPr>
              <w:pStyle w:val="TAC"/>
              <w:rPr>
                <w:lang w:eastAsia="ko-KR"/>
              </w:rPr>
            </w:pPr>
          </w:p>
        </w:tc>
      </w:tr>
      <w:tr w:rsidR="00A54167" w:rsidRPr="00F8474E" w14:paraId="49D6CED7" w14:textId="77777777" w:rsidTr="00A54167">
        <w:trPr>
          <w:trHeight w:val="20"/>
          <w:jc w:val="center"/>
        </w:trPr>
        <w:tc>
          <w:tcPr>
            <w:tcW w:w="1133" w:type="dxa"/>
            <w:tcBorders>
              <w:left w:val="single" w:sz="4" w:space="0" w:color="auto"/>
              <w:bottom w:val="single" w:sz="6" w:space="0" w:color="auto"/>
              <w:right w:val="single" w:sz="6" w:space="0" w:color="auto"/>
            </w:tcBorders>
            <w:vAlign w:val="center"/>
          </w:tcPr>
          <w:p w14:paraId="77EBCC7D" w14:textId="77777777" w:rsidR="00A54167" w:rsidRPr="00F8474E" w:rsidRDefault="00A54167" w:rsidP="00A54167">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tcPr>
          <w:p w14:paraId="2C10D3F2" w14:textId="77777777" w:rsidR="00A54167" w:rsidRPr="00F8474E" w:rsidRDefault="00A54167" w:rsidP="00A54167">
            <w:pPr>
              <w:pStyle w:val="TAC"/>
              <w:rPr>
                <w:lang w:val="sv-SE" w:eastAsia="ko-KR"/>
              </w:rPr>
            </w:pPr>
          </w:p>
        </w:tc>
        <w:tc>
          <w:tcPr>
            <w:tcW w:w="1133" w:type="dxa"/>
            <w:tcBorders>
              <w:left w:val="single" w:sz="6" w:space="0" w:color="auto"/>
              <w:bottom w:val="single" w:sz="6" w:space="0" w:color="auto"/>
              <w:right w:val="single" w:sz="6" w:space="0" w:color="auto"/>
            </w:tcBorders>
            <w:vAlign w:val="center"/>
          </w:tcPr>
          <w:p w14:paraId="1C9FA596" w14:textId="77777777" w:rsidR="00A54167" w:rsidRPr="00F8474E" w:rsidRDefault="00A54167" w:rsidP="00A54167">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33A02796" w14:textId="77777777" w:rsidR="00A54167" w:rsidRPr="00F8474E" w:rsidRDefault="00A54167" w:rsidP="00A54167">
            <w:pPr>
              <w:pStyle w:val="TAC"/>
              <w:rPr>
                <w:lang w:eastAsia="ko-KR"/>
              </w:rPr>
            </w:pPr>
          </w:p>
        </w:tc>
        <w:tc>
          <w:tcPr>
            <w:tcW w:w="1832" w:type="dxa"/>
            <w:tcBorders>
              <w:left w:val="single" w:sz="6" w:space="0" w:color="auto"/>
              <w:bottom w:val="single" w:sz="4" w:space="0" w:color="auto"/>
              <w:right w:val="single" w:sz="6" w:space="0" w:color="auto"/>
            </w:tcBorders>
            <w:vAlign w:val="center"/>
          </w:tcPr>
          <w:p w14:paraId="221B72E5" w14:textId="77777777" w:rsidR="00A54167" w:rsidRPr="00F8474E" w:rsidRDefault="00A54167" w:rsidP="00A54167">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12138706" w14:textId="1B0B1734" w:rsidR="00A54167" w:rsidRPr="00F8474E" w:rsidRDefault="00A54167" w:rsidP="00A54167">
            <w:pPr>
              <w:pStyle w:val="TAC"/>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122F9DC4" w14:textId="1385D373" w:rsidR="00A54167" w:rsidRPr="00F8474E" w:rsidRDefault="00A54167" w:rsidP="00A54167">
            <w:pPr>
              <w:pStyle w:val="TAC"/>
            </w:pPr>
            <w:r>
              <w:rPr>
                <w:rFonts w:eastAsia="SimSun" w:hint="eastAsia"/>
                <w:lang w:val="en-US" w:eastAsia="zh-CN"/>
              </w:rPr>
              <w:t>-120.5</w:t>
            </w:r>
          </w:p>
        </w:tc>
        <w:tc>
          <w:tcPr>
            <w:tcW w:w="1123" w:type="dxa"/>
            <w:tcBorders>
              <w:left w:val="single" w:sz="4" w:space="0" w:color="auto"/>
              <w:bottom w:val="single" w:sz="6" w:space="0" w:color="auto"/>
              <w:right w:val="single" w:sz="4" w:space="0" w:color="auto"/>
            </w:tcBorders>
            <w:vAlign w:val="center"/>
          </w:tcPr>
          <w:p w14:paraId="47C41E9A" w14:textId="77777777" w:rsidR="00A54167" w:rsidRPr="00F8474E" w:rsidRDefault="00A54167" w:rsidP="00A54167">
            <w:pPr>
              <w:pStyle w:val="TAC"/>
              <w:rPr>
                <w:lang w:eastAsia="ko-KR"/>
              </w:rPr>
            </w:pPr>
          </w:p>
        </w:tc>
      </w:tr>
      <w:tr w:rsidR="00C40BE8" w:rsidRPr="00F8474E" w14:paraId="369C5BEC" w14:textId="77777777" w:rsidTr="00A54167">
        <w:trPr>
          <w:jc w:val="center"/>
        </w:trPr>
        <w:tc>
          <w:tcPr>
            <w:tcW w:w="1133" w:type="dxa"/>
            <w:tcBorders>
              <w:top w:val="single" w:sz="6" w:space="0" w:color="auto"/>
              <w:left w:val="single" w:sz="4" w:space="0" w:color="auto"/>
              <w:bottom w:val="nil"/>
              <w:right w:val="single" w:sz="6" w:space="0" w:color="auto"/>
            </w:tcBorders>
            <w:vAlign w:val="center"/>
            <w:hideMark/>
          </w:tcPr>
          <w:p w14:paraId="517D8032" w14:textId="77777777" w:rsidR="00C40BE8" w:rsidRPr="00F8474E" w:rsidRDefault="00C40BE8" w:rsidP="00C40BE8">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6ABDE4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A7BE52D"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1E13A17A"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2268CA6"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EEB98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04F9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972DD31" w14:textId="77777777" w:rsidR="00C40BE8" w:rsidRPr="00F8474E" w:rsidRDefault="00C40BE8" w:rsidP="00C40BE8">
            <w:pPr>
              <w:pStyle w:val="TAC"/>
              <w:rPr>
                <w:lang w:eastAsia="ko-KR"/>
              </w:rPr>
            </w:pPr>
            <w:r w:rsidRPr="00F8474E">
              <w:rPr>
                <w:lang w:eastAsia="ko-KR"/>
              </w:rPr>
              <w:t>NOTE 6</w:t>
            </w:r>
          </w:p>
        </w:tc>
      </w:tr>
      <w:tr w:rsidR="00C40BE8" w:rsidRPr="00F8474E" w14:paraId="1763DBA8" w14:textId="77777777" w:rsidTr="00FA482E">
        <w:trPr>
          <w:jc w:val="center"/>
        </w:trPr>
        <w:tc>
          <w:tcPr>
            <w:tcW w:w="1133" w:type="dxa"/>
            <w:tcBorders>
              <w:top w:val="single" w:sz="6" w:space="0" w:color="auto"/>
              <w:left w:val="single" w:sz="4" w:space="0" w:color="auto"/>
              <w:bottom w:val="nil"/>
              <w:right w:val="single" w:sz="6" w:space="0" w:color="auto"/>
            </w:tcBorders>
            <w:vAlign w:val="center"/>
            <w:hideMark/>
          </w:tcPr>
          <w:p w14:paraId="277F2C47" w14:textId="77777777" w:rsidR="00C40BE8" w:rsidRPr="00F8474E" w:rsidRDefault="00C40BE8" w:rsidP="00C40BE8">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4D2547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F4DAC"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4537D4E"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61FAC731"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B882E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D83E662"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2A3C9B" w14:textId="77777777" w:rsidR="00C40BE8" w:rsidRPr="00F8474E" w:rsidRDefault="00C40BE8" w:rsidP="00C40BE8">
            <w:pPr>
              <w:pStyle w:val="TAC"/>
              <w:rPr>
                <w:lang w:eastAsia="ko-KR"/>
              </w:rPr>
            </w:pPr>
            <w:r w:rsidRPr="00F8474E">
              <w:rPr>
                <w:lang w:eastAsia="ko-KR"/>
              </w:rPr>
              <w:t>NOTE 6</w:t>
            </w:r>
          </w:p>
        </w:tc>
      </w:tr>
      <w:tr w:rsidR="00C40BE8" w:rsidRPr="00F8474E" w14:paraId="14328761" w14:textId="77777777" w:rsidTr="00FA482E">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CEE6B3C"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194C746"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13AD8041"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21DFD75" w14:textId="77777777" w:rsidR="00C40BE8" w:rsidRPr="00F8474E" w:rsidRDefault="00C40BE8" w:rsidP="00C40BE8">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3911BB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0E012E6" w14:textId="77777777" w:rsidR="00C40BE8" w:rsidRPr="00F8474E" w:rsidRDefault="00C40BE8" w:rsidP="00C40BE8">
            <w:pPr>
              <w:pStyle w:val="TAC"/>
              <w:rPr>
                <w:lang w:eastAsia="ko-KR"/>
              </w:rPr>
            </w:pPr>
            <w:r w:rsidRPr="00F8474E">
              <w:rPr>
                <w:lang w:eastAsia="ko-KR"/>
              </w:rPr>
              <w:t>NR_FDD_FR1_A, NR_TDD_FR1_A,</w:t>
            </w:r>
          </w:p>
          <w:p w14:paraId="2F41B183"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43ABA9" w14:textId="00EF9B6C" w:rsidR="00C40BE8" w:rsidRPr="00F8474E" w:rsidRDefault="00C40BE8" w:rsidP="00C40BE8">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D1D32CB" w14:textId="77777777" w:rsidR="00C40BE8" w:rsidRPr="00F8474E" w:rsidRDefault="00C40BE8" w:rsidP="00C40BE8">
            <w:pPr>
              <w:pStyle w:val="TAC"/>
              <w:rPr>
                <w:lang w:eastAsia="ko-KR"/>
              </w:rPr>
            </w:pPr>
            <w:r w:rsidRPr="00F8474E">
              <w:rPr>
                <w:lang w:eastAsia="ko-KR"/>
              </w:rPr>
              <w:t>-50</w:t>
            </w:r>
          </w:p>
        </w:tc>
      </w:tr>
      <w:tr w:rsidR="00C40BE8" w:rsidRPr="00F8474E" w14:paraId="32C0D2D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8046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1128BB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F87B0E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39A15D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457C8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C623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15464C5" w14:textId="032A2A39" w:rsidR="00C40BE8" w:rsidRPr="00F8474E" w:rsidRDefault="00C40BE8" w:rsidP="00C40BE8">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AA8BC5" w14:textId="77777777" w:rsidR="00C40BE8" w:rsidRPr="00F8474E" w:rsidRDefault="00C40BE8" w:rsidP="00C40BE8">
            <w:pPr>
              <w:pStyle w:val="TAC"/>
              <w:rPr>
                <w:lang w:eastAsia="ko-KR"/>
              </w:rPr>
            </w:pPr>
          </w:p>
        </w:tc>
      </w:tr>
      <w:tr w:rsidR="00C40BE8" w:rsidRPr="00F8474E" w14:paraId="40A5288A"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A666CD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66B7D8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BB129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C641D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D9AEE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1791CE"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418D89" w14:textId="03A271BA" w:rsidR="00C40BE8" w:rsidRPr="00F8474E" w:rsidRDefault="00C40BE8" w:rsidP="00C40BE8">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DFAAB9" w14:textId="77777777" w:rsidR="00C40BE8" w:rsidRPr="00F8474E" w:rsidRDefault="00C40BE8" w:rsidP="00C40BE8">
            <w:pPr>
              <w:pStyle w:val="TAC"/>
              <w:rPr>
                <w:lang w:eastAsia="ko-KR"/>
              </w:rPr>
            </w:pPr>
          </w:p>
        </w:tc>
      </w:tr>
      <w:tr w:rsidR="00C40BE8" w:rsidRPr="00F8474E" w14:paraId="50EE78D8"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B110BD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8007C3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AB2C64"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2D2D87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C7026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B50E73"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F83F8B" w14:textId="09F1A135" w:rsidR="00C40BE8" w:rsidRPr="00F8474E" w:rsidRDefault="00C40BE8" w:rsidP="00C40BE8">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AABBAC" w14:textId="77777777" w:rsidR="00C40BE8" w:rsidRPr="00F8474E" w:rsidRDefault="00C40BE8" w:rsidP="00C40BE8">
            <w:pPr>
              <w:pStyle w:val="TAC"/>
              <w:rPr>
                <w:lang w:eastAsia="ko-KR"/>
              </w:rPr>
            </w:pPr>
          </w:p>
        </w:tc>
      </w:tr>
      <w:tr w:rsidR="00C40BE8" w:rsidRPr="00F8474E" w14:paraId="7A91D0F2"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79EDB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45C44D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C9E36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2553C3"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0B30F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6328E2"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24512E" w14:textId="15C23509" w:rsidR="00C40BE8" w:rsidRPr="00F8474E" w:rsidRDefault="00C40BE8" w:rsidP="00C40BE8">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4AF47A" w14:textId="77777777" w:rsidR="00C40BE8" w:rsidRPr="00F8474E" w:rsidRDefault="00C40BE8" w:rsidP="00C40BE8">
            <w:pPr>
              <w:pStyle w:val="TAC"/>
              <w:rPr>
                <w:lang w:eastAsia="ko-KR"/>
              </w:rPr>
            </w:pPr>
          </w:p>
        </w:tc>
      </w:tr>
      <w:tr w:rsidR="00C40BE8" w:rsidRPr="00F8474E" w14:paraId="678705E0"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09D20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ECAD84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D7895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5BD746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0274F1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10E2C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D85DC3" w14:textId="56795F49" w:rsidR="00C40BE8" w:rsidRPr="00F8474E" w:rsidRDefault="00C40BE8" w:rsidP="00C40BE8">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91AC2C" w14:textId="77777777" w:rsidR="00C40BE8" w:rsidRPr="00F8474E" w:rsidRDefault="00C40BE8" w:rsidP="00C40BE8">
            <w:pPr>
              <w:pStyle w:val="TAC"/>
              <w:rPr>
                <w:lang w:eastAsia="ko-KR"/>
              </w:rPr>
            </w:pPr>
          </w:p>
        </w:tc>
      </w:tr>
      <w:tr w:rsidR="00C40BE8" w:rsidRPr="00F8474E" w14:paraId="6025012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1F93FD0"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211D573"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3649C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BA6A69"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90FA5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DFA36E"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8DA108" w14:textId="094967C6" w:rsidR="00C40BE8" w:rsidRPr="00F8474E" w:rsidRDefault="00C40BE8" w:rsidP="00C40BE8">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67834E" w14:textId="77777777" w:rsidR="00C40BE8" w:rsidRPr="00F8474E" w:rsidRDefault="00C40BE8" w:rsidP="00C40BE8">
            <w:pPr>
              <w:pStyle w:val="TAC"/>
              <w:rPr>
                <w:lang w:eastAsia="ko-KR"/>
              </w:rPr>
            </w:pPr>
          </w:p>
        </w:tc>
      </w:tr>
      <w:tr w:rsidR="00C40BE8" w:rsidRPr="00F8474E" w14:paraId="786F334B" w14:textId="77777777" w:rsidTr="00A54167">
        <w:trPr>
          <w:jc w:val="center"/>
        </w:trPr>
        <w:tc>
          <w:tcPr>
            <w:tcW w:w="1133" w:type="dxa"/>
            <w:vMerge/>
            <w:tcBorders>
              <w:top w:val="single" w:sz="6" w:space="0" w:color="auto"/>
              <w:left w:val="single" w:sz="4" w:space="0" w:color="auto"/>
              <w:right w:val="single" w:sz="6" w:space="0" w:color="auto"/>
            </w:tcBorders>
            <w:vAlign w:val="center"/>
            <w:hideMark/>
          </w:tcPr>
          <w:p w14:paraId="06AB243F" w14:textId="77777777" w:rsidR="00C40BE8" w:rsidRPr="00F8474E" w:rsidRDefault="00C40BE8" w:rsidP="00C40BE8">
            <w:pPr>
              <w:pStyle w:val="TAC"/>
              <w:rPr>
                <w:lang w:eastAsia="ko-KR"/>
              </w:rPr>
            </w:pPr>
          </w:p>
        </w:tc>
        <w:tc>
          <w:tcPr>
            <w:tcW w:w="714" w:type="dxa"/>
            <w:tcBorders>
              <w:top w:val="nil"/>
              <w:left w:val="single" w:sz="6" w:space="0" w:color="auto"/>
              <w:bottom w:val="nil"/>
              <w:right w:val="single" w:sz="6" w:space="0" w:color="auto"/>
            </w:tcBorders>
            <w:vAlign w:val="center"/>
          </w:tcPr>
          <w:p w14:paraId="6E9A32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right w:val="single" w:sz="6" w:space="0" w:color="auto"/>
            </w:tcBorders>
            <w:vAlign w:val="center"/>
            <w:hideMark/>
          </w:tcPr>
          <w:p w14:paraId="2C9F42E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D644F2"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right w:val="single" w:sz="4" w:space="0" w:color="auto"/>
            </w:tcBorders>
            <w:vAlign w:val="center"/>
            <w:hideMark/>
          </w:tcPr>
          <w:p w14:paraId="5B1FFE7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72BD93"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DFAB22" w14:textId="601ED678" w:rsidR="00C40BE8" w:rsidRPr="00F8474E" w:rsidRDefault="00C40BE8" w:rsidP="00C40BE8">
            <w:pPr>
              <w:pStyle w:val="TAC"/>
              <w:rPr>
                <w:lang w:eastAsia="ko-KR"/>
              </w:rPr>
            </w:pPr>
            <w:r w:rsidRPr="00F8474E">
              <w:t>-120.5</w:t>
            </w:r>
          </w:p>
        </w:tc>
        <w:tc>
          <w:tcPr>
            <w:tcW w:w="1123" w:type="dxa"/>
            <w:vMerge/>
            <w:tcBorders>
              <w:top w:val="single" w:sz="6" w:space="0" w:color="auto"/>
              <w:left w:val="single" w:sz="4" w:space="0" w:color="auto"/>
              <w:right w:val="single" w:sz="4" w:space="0" w:color="auto"/>
            </w:tcBorders>
            <w:vAlign w:val="center"/>
            <w:hideMark/>
          </w:tcPr>
          <w:p w14:paraId="18B52593" w14:textId="77777777" w:rsidR="00C40BE8" w:rsidRPr="00F8474E" w:rsidRDefault="00C40BE8" w:rsidP="00C40BE8">
            <w:pPr>
              <w:pStyle w:val="TAC"/>
              <w:rPr>
                <w:lang w:eastAsia="ko-KR"/>
              </w:rPr>
            </w:pPr>
          </w:p>
        </w:tc>
      </w:tr>
      <w:tr w:rsidR="00A54167" w:rsidRPr="00F8474E" w14:paraId="56F57AE7" w14:textId="77777777" w:rsidTr="00A54167">
        <w:trPr>
          <w:jc w:val="center"/>
        </w:trPr>
        <w:tc>
          <w:tcPr>
            <w:tcW w:w="1133" w:type="dxa"/>
            <w:tcBorders>
              <w:left w:val="single" w:sz="4" w:space="0" w:color="auto"/>
              <w:bottom w:val="single" w:sz="6" w:space="0" w:color="auto"/>
              <w:right w:val="single" w:sz="6" w:space="0" w:color="auto"/>
            </w:tcBorders>
            <w:vAlign w:val="center"/>
          </w:tcPr>
          <w:p w14:paraId="34CD5818" w14:textId="77777777" w:rsidR="00A54167" w:rsidRPr="00F8474E" w:rsidRDefault="00A54167" w:rsidP="00A54167">
            <w:pPr>
              <w:pStyle w:val="TAC"/>
              <w:rPr>
                <w:lang w:eastAsia="ko-KR"/>
              </w:rPr>
            </w:pPr>
          </w:p>
        </w:tc>
        <w:tc>
          <w:tcPr>
            <w:tcW w:w="714" w:type="dxa"/>
            <w:tcBorders>
              <w:top w:val="nil"/>
              <w:left w:val="single" w:sz="6" w:space="0" w:color="auto"/>
              <w:bottom w:val="nil"/>
              <w:right w:val="single" w:sz="6" w:space="0" w:color="auto"/>
            </w:tcBorders>
            <w:vAlign w:val="center"/>
          </w:tcPr>
          <w:p w14:paraId="44B96011" w14:textId="77777777" w:rsidR="00A54167" w:rsidRPr="00F8474E" w:rsidRDefault="00A54167" w:rsidP="00A54167">
            <w:pPr>
              <w:pStyle w:val="TAC"/>
              <w:rPr>
                <w:lang w:val="sv-SE" w:eastAsia="ko-KR"/>
              </w:rPr>
            </w:pPr>
          </w:p>
        </w:tc>
        <w:tc>
          <w:tcPr>
            <w:tcW w:w="1133" w:type="dxa"/>
            <w:tcBorders>
              <w:left w:val="single" w:sz="6" w:space="0" w:color="auto"/>
              <w:bottom w:val="single" w:sz="6" w:space="0" w:color="auto"/>
              <w:right w:val="single" w:sz="6" w:space="0" w:color="auto"/>
            </w:tcBorders>
            <w:vAlign w:val="center"/>
          </w:tcPr>
          <w:p w14:paraId="16A753BB" w14:textId="77777777" w:rsidR="00A54167" w:rsidRPr="00F8474E" w:rsidRDefault="00A54167" w:rsidP="00A54167">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2C43E176" w14:textId="77777777" w:rsidR="00A54167" w:rsidRPr="00F8474E" w:rsidRDefault="00A54167" w:rsidP="00A54167">
            <w:pPr>
              <w:pStyle w:val="TAC"/>
              <w:rPr>
                <w:lang w:eastAsia="ko-KR"/>
              </w:rPr>
            </w:pPr>
          </w:p>
        </w:tc>
        <w:tc>
          <w:tcPr>
            <w:tcW w:w="1832" w:type="dxa"/>
            <w:tcBorders>
              <w:left w:val="single" w:sz="4" w:space="0" w:color="auto"/>
              <w:bottom w:val="single" w:sz="4" w:space="0" w:color="auto"/>
              <w:right w:val="single" w:sz="4" w:space="0" w:color="auto"/>
            </w:tcBorders>
            <w:vAlign w:val="center"/>
          </w:tcPr>
          <w:p w14:paraId="432D2C02" w14:textId="77777777" w:rsidR="00A54167" w:rsidRPr="00F8474E" w:rsidRDefault="00A54167" w:rsidP="00A54167">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6FE0EC9" w14:textId="6357B826" w:rsidR="00A54167" w:rsidRPr="00F8474E" w:rsidRDefault="00A54167" w:rsidP="00A54167">
            <w:pPr>
              <w:pStyle w:val="TAC"/>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4B8A087D" w14:textId="37406CDC" w:rsidR="00A54167" w:rsidRPr="00F8474E" w:rsidRDefault="00A54167" w:rsidP="00A54167">
            <w:pPr>
              <w:pStyle w:val="TAC"/>
            </w:pPr>
            <w:r>
              <w:rPr>
                <w:rFonts w:eastAsia="SimSun" w:hint="eastAsia"/>
                <w:lang w:val="en-US" w:eastAsia="zh-CN"/>
              </w:rPr>
              <w:t>-117.5</w:t>
            </w:r>
          </w:p>
        </w:tc>
        <w:tc>
          <w:tcPr>
            <w:tcW w:w="1123" w:type="dxa"/>
            <w:tcBorders>
              <w:left w:val="single" w:sz="4" w:space="0" w:color="auto"/>
              <w:bottom w:val="single" w:sz="6" w:space="0" w:color="auto"/>
              <w:right w:val="single" w:sz="4" w:space="0" w:color="auto"/>
            </w:tcBorders>
            <w:vAlign w:val="center"/>
          </w:tcPr>
          <w:p w14:paraId="09748A97" w14:textId="77777777" w:rsidR="00A54167" w:rsidRPr="00F8474E" w:rsidRDefault="00A54167" w:rsidP="00A54167">
            <w:pPr>
              <w:pStyle w:val="TAC"/>
              <w:rPr>
                <w:lang w:eastAsia="ko-KR"/>
              </w:rPr>
            </w:pPr>
          </w:p>
        </w:tc>
      </w:tr>
      <w:tr w:rsidR="00C40BE8" w:rsidRPr="00F8474E" w14:paraId="7A386349" w14:textId="77777777" w:rsidTr="00A54167">
        <w:trPr>
          <w:jc w:val="center"/>
        </w:trPr>
        <w:tc>
          <w:tcPr>
            <w:tcW w:w="1133" w:type="dxa"/>
            <w:tcBorders>
              <w:top w:val="single" w:sz="6" w:space="0" w:color="auto"/>
              <w:left w:val="single" w:sz="4" w:space="0" w:color="auto"/>
              <w:bottom w:val="nil"/>
              <w:right w:val="single" w:sz="6" w:space="0" w:color="auto"/>
            </w:tcBorders>
            <w:hideMark/>
          </w:tcPr>
          <w:p w14:paraId="5D0FBB9B"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F9D10C9"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99C2F1" w14:textId="77777777" w:rsidR="00C40BE8" w:rsidRPr="00F8474E" w:rsidRDefault="00C40BE8" w:rsidP="00C40BE8">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0D85BD0"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747003E"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E147E0"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28F583B"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038B303" w14:textId="77777777" w:rsidR="00C40BE8" w:rsidRPr="00F8474E" w:rsidRDefault="00C40BE8" w:rsidP="00C40BE8">
            <w:pPr>
              <w:pStyle w:val="TAC"/>
              <w:rPr>
                <w:lang w:eastAsia="ko-KR"/>
              </w:rPr>
            </w:pPr>
            <w:r w:rsidRPr="00F8474E">
              <w:rPr>
                <w:lang w:eastAsia="ko-KR"/>
              </w:rPr>
              <w:t>NOTE 6</w:t>
            </w:r>
          </w:p>
        </w:tc>
      </w:tr>
      <w:tr w:rsidR="00C40BE8" w:rsidRPr="00F8474E" w14:paraId="6C0D9014"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045E89F"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4F9F46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21E8B0" w14:textId="77777777" w:rsidR="00C40BE8" w:rsidRPr="00F8474E" w:rsidRDefault="00C40BE8" w:rsidP="00C40BE8">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3E876B1"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81E141B"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4F6254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01DE7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C0D08D" w14:textId="77777777" w:rsidR="00C40BE8" w:rsidRPr="00F8474E" w:rsidRDefault="00C40BE8" w:rsidP="00C40BE8">
            <w:pPr>
              <w:pStyle w:val="TAC"/>
              <w:rPr>
                <w:lang w:eastAsia="ko-KR"/>
              </w:rPr>
            </w:pPr>
            <w:r w:rsidRPr="00F8474E">
              <w:rPr>
                <w:lang w:eastAsia="ko-KR"/>
              </w:rPr>
              <w:t>NOTE 6</w:t>
            </w:r>
          </w:p>
        </w:tc>
      </w:tr>
      <w:tr w:rsidR="00C40BE8" w:rsidRPr="00F8474E" w14:paraId="657EB5C2"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F5D4DD1" w14:textId="77777777" w:rsidR="00C40BE8" w:rsidRPr="00F8474E" w:rsidRDefault="00C40BE8" w:rsidP="00C40BE8">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97F4330"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241505E"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EB50E5F" w14:textId="77777777" w:rsidR="00C40BE8" w:rsidRPr="00F8474E" w:rsidRDefault="00C40BE8" w:rsidP="00C40BE8">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2F545C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681BE86" w14:textId="77777777" w:rsidR="00C40BE8" w:rsidRPr="00F8474E" w:rsidRDefault="00C40BE8" w:rsidP="00C40BE8">
            <w:pPr>
              <w:pStyle w:val="TAC"/>
              <w:rPr>
                <w:lang w:eastAsia="ko-KR"/>
              </w:rPr>
            </w:pPr>
            <w:r w:rsidRPr="00F8474E">
              <w:rPr>
                <w:lang w:eastAsia="ko-KR"/>
              </w:rPr>
              <w:t>NR_FDD_FR1_A, NR_TDD_FR1_A,</w:t>
            </w:r>
          </w:p>
          <w:p w14:paraId="6A770A78"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D99E18" w14:textId="1A1694A2" w:rsidR="00C40BE8" w:rsidRPr="00F8474E" w:rsidRDefault="00C40BE8" w:rsidP="00C40BE8">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E92EC43" w14:textId="77777777" w:rsidR="00C40BE8" w:rsidRPr="00F8474E" w:rsidRDefault="00C40BE8" w:rsidP="00C40BE8">
            <w:pPr>
              <w:pStyle w:val="TAC"/>
              <w:rPr>
                <w:lang w:eastAsia="ko-KR"/>
              </w:rPr>
            </w:pPr>
            <w:r w:rsidRPr="00F8474E">
              <w:rPr>
                <w:lang w:eastAsia="ko-KR"/>
              </w:rPr>
              <w:t>-50</w:t>
            </w:r>
          </w:p>
        </w:tc>
      </w:tr>
      <w:tr w:rsidR="00C40BE8" w:rsidRPr="00F8474E" w14:paraId="66910CC2"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0FB1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0E475F"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0D4F0C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42630C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2B03E2"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40E606"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5C51D64" w14:textId="6F50D8ED" w:rsidR="00C40BE8" w:rsidRPr="00F8474E" w:rsidRDefault="00C40BE8" w:rsidP="00C40BE8">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055B6C" w14:textId="77777777" w:rsidR="00C40BE8" w:rsidRPr="00F8474E" w:rsidRDefault="00C40BE8" w:rsidP="00C40BE8">
            <w:pPr>
              <w:pStyle w:val="TAC"/>
              <w:rPr>
                <w:lang w:eastAsia="ko-KR"/>
              </w:rPr>
            </w:pPr>
          </w:p>
        </w:tc>
      </w:tr>
      <w:tr w:rsidR="00C40BE8" w:rsidRPr="00F8474E" w14:paraId="14ADC22B"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A3561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2B054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B773D5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79927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F5BBB8"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2F7AC8"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860493" w14:textId="0B9EE048" w:rsidR="00C40BE8" w:rsidRPr="00F8474E" w:rsidRDefault="00C40BE8" w:rsidP="00C40BE8">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A64E7" w14:textId="77777777" w:rsidR="00C40BE8" w:rsidRPr="00F8474E" w:rsidRDefault="00C40BE8" w:rsidP="00C40BE8">
            <w:pPr>
              <w:pStyle w:val="TAC"/>
              <w:rPr>
                <w:lang w:eastAsia="ko-KR"/>
              </w:rPr>
            </w:pPr>
          </w:p>
        </w:tc>
      </w:tr>
      <w:tr w:rsidR="00C40BE8" w:rsidRPr="00F8474E" w14:paraId="4EE5C58D"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FEB3B3"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E40D03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77FAC6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0706DA"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9E9B9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C37A6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3C4C2A" w14:textId="690ED816" w:rsidR="00C40BE8" w:rsidRPr="00F8474E" w:rsidRDefault="00C40BE8" w:rsidP="00C40BE8">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42B350" w14:textId="77777777" w:rsidR="00C40BE8" w:rsidRPr="00F8474E" w:rsidRDefault="00C40BE8" w:rsidP="00C40BE8">
            <w:pPr>
              <w:pStyle w:val="TAC"/>
              <w:rPr>
                <w:lang w:eastAsia="ko-KR"/>
              </w:rPr>
            </w:pPr>
          </w:p>
        </w:tc>
      </w:tr>
      <w:tr w:rsidR="00C40BE8" w:rsidRPr="00F8474E" w14:paraId="1FCD3EE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D8829E"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017E3C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F8A373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74FE5C"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4F176B"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42316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6ED600" w14:textId="7984AB17" w:rsidR="00C40BE8" w:rsidRPr="00F8474E" w:rsidRDefault="00C40BE8" w:rsidP="00C40BE8">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1488B5" w14:textId="77777777" w:rsidR="00C40BE8" w:rsidRPr="00F8474E" w:rsidRDefault="00C40BE8" w:rsidP="00C40BE8">
            <w:pPr>
              <w:pStyle w:val="TAC"/>
              <w:rPr>
                <w:lang w:eastAsia="ko-KR"/>
              </w:rPr>
            </w:pPr>
          </w:p>
        </w:tc>
      </w:tr>
      <w:tr w:rsidR="00C40BE8" w:rsidRPr="00F8474E" w14:paraId="7CDE9A0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F2F1C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31E1D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B1D5B1"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5F9FF1"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87ED0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9D9F9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FFCFC6" w14:textId="71A48F28" w:rsidR="00C40BE8" w:rsidRPr="00F8474E" w:rsidRDefault="00C40BE8" w:rsidP="00C40BE8">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D2C50F" w14:textId="77777777" w:rsidR="00C40BE8" w:rsidRPr="00F8474E" w:rsidRDefault="00C40BE8" w:rsidP="00C40BE8">
            <w:pPr>
              <w:pStyle w:val="TAC"/>
              <w:rPr>
                <w:lang w:eastAsia="ko-KR"/>
              </w:rPr>
            </w:pPr>
          </w:p>
        </w:tc>
      </w:tr>
      <w:tr w:rsidR="00C40BE8" w:rsidRPr="00F8474E" w14:paraId="170300D9"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2C7E6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9E720C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2E142EB"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D10CEF"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EA055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DABBC2"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61D851" w14:textId="5114F0D5" w:rsidR="00C40BE8" w:rsidRPr="00F8474E" w:rsidRDefault="00C40BE8" w:rsidP="00C40BE8">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B48945" w14:textId="77777777" w:rsidR="00C40BE8" w:rsidRPr="00F8474E" w:rsidRDefault="00C40BE8" w:rsidP="00C40BE8">
            <w:pPr>
              <w:pStyle w:val="TAC"/>
              <w:rPr>
                <w:lang w:eastAsia="ko-KR"/>
              </w:rPr>
            </w:pPr>
          </w:p>
        </w:tc>
      </w:tr>
      <w:tr w:rsidR="00C40BE8" w:rsidRPr="00F8474E" w14:paraId="57B1612F" w14:textId="77777777" w:rsidTr="00A54167">
        <w:trPr>
          <w:trHeight w:val="20"/>
          <w:jc w:val="center"/>
        </w:trPr>
        <w:tc>
          <w:tcPr>
            <w:tcW w:w="1133" w:type="dxa"/>
            <w:vMerge/>
            <w:tcBorders>
              <w:top w:val="single" w:sz="6" w:space="0" w:color="auto"/>
              <w:left w:val="single" w:sz="4" w:space="0" w:color="auto"/>
              <w:right w:val="single" w:sz="6" w:space="0" w:color="auto"/>
            </w:tcBorders>
            <w:vAlign w:val="center"/>
            <w:hideMark/>
          </w:tcPr>
          <w:p w14:paraId="69444412"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F44C1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right w:val="single" w:sz="6" w:space="0" w:color="auto"/>
            </w:tcBorders>
            <w:vAlign w:val="center"/>
            <w:hideMark/>
          </w:tcPr>
          <w:p w14:paraId="091706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right w:val="single" w:sz="4" w:space="0" w:color="auto"/>
            </w:tcBorders>
            <w:vAlign w:val="center"/>
            <w:hideMark/>
          </w:tcPr>
          <w:p w14:paraId="536A3D20"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right w:val="single" w:sz="4" w:space="0" w:color="auto"/>
            </w:tcBorders>
            <w:vAlign w:val="center"/>
            <w:hideMark/>
          </w:tcPr>
          <w:p w14:paraId="2DB7E4DE"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D3F63D"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9A309E" w14:textId="2B680C99" w:rsidR="00C40BE8" w:rsidRPr="00F8474E" w:rsidRDefault="00C40BE8" w:rsidP="00C40BE8">
            <w:pPr>
              <w:pStyle w:val="TAC"/>
              <w:rPr>
                <w:lang w:eastAsia="ko-KR"/>
              </w:rPr>
            </w:pPr>
            <w:r w:rsidRPr="00F8474E">
              <w:t>-117.5</w:t>
            </w:r>
          </w:p>
        </w:tc>
        <w:tc>
          <w:tcPr>
            <w:tcW w:w="1123" w:type="dxa"/>
            <w:vMerge/>
            <w:tcBorders>
              <w:top w:val="single" w:sz="6" w:space="0" w:color="auto"/>
              <w:left w:val="single" w:sz="4" w:space="0" w:color="auto"/>
              <w:right w:val="single" w:sz="4" w:space="0" w:color="auto"/>
            </w:tcBorders>
            <w:vAlign w:val="center"/>
            <w:hideMark/>
          </w:tcPr>
          <w:p w14:paraId="6E47E88D" w14:textId="77777777" w:rsidR="00C40BE8" w:rsidRPr="00F8474E" w:rsidRDefault="00C40BE8" w:rsidP="00C40BE8">
            <w:pPr>
              <w:pStyle w:val="TAC"/>
              <w:rPr>
                <w:lang w:eastAsia="ko-KR"/>
              </w:rPr>
            </w:pPr>
          </w:p>
        </w:tc>
      </w:tr>
      <w:tr w:rsidR="00A54167" w:rsidRPr="00F8474E" w14:paraId="5C6EF6A7" w14:textId="77777777" w:rsidTr="00A54167">
        <w:trPr>
          <w:trHeight w:val="20"/>
          <w:jc w:val="center"/>
        </w:trPr>
        <w:tc>
          <w:tcPr>
            <w:tcW w:w="1133" w:type="dxa"/>
            <w:tcBorders>
              <w:left w:val="single" w:sz="4" w:space="0" w:color="auto"/>
              <w:bottom w:val="single" w:sz="6" w:space="0" w:color="auto"/>
              <w:right w:val="single" w:sz="6" w:space="0" w:color="auto"/>
            </w:tcBorders>
            <w:vAlign w:val="center"/>
          </w:tcPr>
          <w:p w14:paraId="5F2B32B7" w14:textId="77777777" w:rsidR="00A54167" w:rsidRPr="00F8474E" w:rsidRDefault="00A54167" w:rsidP="00A54167">
            <w:pPr>
              <w:pStyle w:val="TAC"/>
              <w:rPr>
                <w:lang w:eastAsia="ko-KR"/>
              </w:rPr>
            </w:pPr>
          </w:p>
        </w:tc>
        <w:tc>
          <w:tcPr>
            <w:tcW w:w="714" w:type="dxa"/>
            <w:tcBorders>
              <w:top w:val="nil"/>
              <w:left w:val="single" w:sz="6" w:space="0" w:color="auto"/>
              <w:bottom w:val="nil"/>
              <w:right w:val="single" w:sz="6" w:space="0" w:color="auto"/>
            </w:tcBorders>
            <w:vAlign w:val="center"/>
          </w:tcPr>
          <w:p w14:paraId="17458C45" w14:textId="77777777" w:rsidR="00A54167" w:rsidRPr="00F8474E" w:rsidRDefault="00A54167" w:rsidP="00A54167">
            <w:pPr>
              <w:pStyle w:val="TAC"/>
              <w:rPr>
                <w:lang w:val="sv-SE" w:eastAsia="ko-KR"/>
              </w:rPr>
            </w:pPr>
          </w:p>
        </w:tc>
        <w:tc>
          <w:tcPr>
            <w:tcW w:w="1133" w:type="dxa"/>
            <w:tcBorders>
              <w:left w:val="single" w:sz="6" w:space="0" w:color="auto"/>
              <w:bottom w:val="nil"/>
              <w:right w:val="single" w:sz="6" w:space="0" w:color="auto"/>
            </w:tcBorders>
            <w:vAlign w:val="center"/>
          </w:tcPr>
          <w:p w14:paraId="6222FB38" w14:textId="77777777" w:rsidR="00A54167" w:rsidRPr="00F8474E" w:rsidRDefault="00A54167" w:rsidP="00A54167">
            <w:pPr>
              <w:pStyle w:val="TAC"/>
              <w:rPr>
                <w:lang w:eastAsia="ko-KR"/>
              </w:rPr>
            </w:pPr>
          </w:p>
        </w:tc>
        <w:tc>
          <w:tcPr>
            <w:tcW w:w="709" w:type="dxa"/>
            <w:tcBorders>
              <w:left w:val="single" w:sz="6" w:space="0" w:color="auto"/>
              <w:bottom w:val="nil"/>
              <w:right w:val="single" w:sz="4" w:space="0" w:color="auto"/>
            </w:tcBorders>
            <w:vAlign w:val="center"/>
          </w:tcPr>
          <w:p w14:paraId="730C9079" w14:textId="77777777" w:rsidR="00A54167" w:rsidRPr="00F8474E" w:rsidRDefault="00A54167" w:rsidP="00A54167">
            <w:pPr>
              <w:pStyle w:val="TAC"/>
              <w:rPr>
                <w:lang w:eastAsia="ko-KR"/>
              </w:rPr>
            </w:pPr>
          </w:p>
        </w:tc>
        <w:tc>
          <w:tcPr>
            <w:tcW w:w="1832" w:type="dxa"/>
            <w:tcBorders>
              <w:left w:val="single" w:sz="4" w:space="0" w:color="auto"/>
              <w:bottom w:val="single" w:sz="4" w:space="0" w:color="auto"/>
              <w:right w:val="single" w:sz="4" w:space="0" w:color="auto"/>
            </w:tcBorders>
            <w:vAlign w:val="center"/>
          </w:tcPr>
          <w:p w14:paraId="440F58D5" w14:textId="77777777" w:rsidR="00A54167" w:rsidRPr="00F8474E" w:rsidRDefault="00A54167" w:rsidP="00A54167">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1BCFCC5B" w14:textId="2483C806" w:rsidR="00A54167" w:rsidRPr="00F8474E" w:rsidRDefault="00A54167" w:rsidP="00A54167">
            <w:pPr>
              <w:pStyle w:val="TAC"/>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0DDF84E5" w14:textId="6E9D5270" w:rsidR="00A54167" w:rsidRPr="00F8474E" w:rsidRDefault="00A54167" w:rsidP="00A54167">
            <w:pPr>
              <w:pStyle w:val="TAC"/>
            </w:pPr>
            <w:r>
              <w:rPr>
                <w:rFonts w:eastAsia="SimSun" w:hint="eastAsia"/>
                <w:lang w:val="en-US" w:eastAsia="zh-CN"/>
              </w:rPr>
              <w:t>-114.5</w:t>
            </w:r>
          </w:p>
        </w:tc>
        <w:tc>
          <w:tcPr>
            <w:tcW w:w="1123" w:type="dxa"/>
            <w:tcBorders>
              <w:left w:val="single" w:sz="4" w:space="0" w:color="auto"/>
              <w:bottom w:val="single" w:sz="6" w:space="0" w:color="auto"/>
              <w:right w:val="single" w:sz="4" w:space="0" w:color="auto"/>
            </w:tcBorders>
            <w:vAlign w:val="center"/>
          </w:tcPr>
          <w:p w14:paraId="52FA03C1" w14:textId="77777777" w:rsidR="00A54167" w:rsidRPr="00F8474E" w:rsidRDefault="00A54167" w:rsidP="00A54167">
            <w:pPr>
              <w:pStyle w:val="TAC"/>
              <w:rPr>
                <w:lang w:eastAsia="ko-KR"/>
              </w:rPr>
            </w:pPr>
          </w:p>
        </w:tc>
      </w:tr>
      <w:tr w:rsidR="00C40BE8" w:rsidRPr="00F8474E" w14:paraId="64B19066" w14:textId="77777777" w:rsidTr="00A54167">
        <w:trPr>
          <w:jc w:val="center"/>
        </w:trPr>
        <w:tc>
          <w:tcPr>
            <w:tcW w:w="1133" w:type="dxa"/>
            <w:tcBorders>
              <w:top w:val="single" w:sz="6" w:space="0" w:color="auto"/>
              <w:left w:val="single" w:sz="4" w:space="0" w:color="auto"/>
              <w:bottom w:val="nil"/>
              <w:right w:val="single" w:sz="6" w:space="0" w:color="auto"/>
            </w:tcBorders>
            <w:hideMark/>
          </w:tcPr>
          <w:p w14:paraId="4AEA1A92" w14:textId="77777777" w:rsidR="00C40BE8" w:rsidRPr="00F8474E" w:rsidRDefault="00C40BE8" w:rsidP="00C40BE8">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0A2C5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B546651"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5FE6014C"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CCB294"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8EB95C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DEE8F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9BF922" w14:textId="77777777" w:rsidR="00C40BE8" w:rsidRPr="00F8474E" w:rsidRDefault="00C40BE8" w:rsidP="00C40BE8">
            <w:pPr>
              <w:pStyle w:val="TAC"/>
              <w:rPr>
                <w:lang w:eastAsia="ko-KR"/>
              </w:rPr>
            </w:pPr>
            <w:r w:rsidRPr="00F8474E">
              <w:rPr>
                <w:lang w:eastAsia="ko-KR"/>
              </w:rPr>
              <w:t>NOTE 6</w:t>
            </w:r>
          </w:p>
        </w:tc>
      </w:tr>
      <w:tr w:rsidR="00C40BE8" w:rsidRPr="00F8474E" w14:paraId="0D7402E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AFD8D6C" w14:textId="77777777" w:rsidR="00C40BE8" w:rsidRPr="00F8474E" w:rsidRDefault="00C40BE8" w:rsidP="00C40BE8">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C271F15"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E040F8"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0D2949DB"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4030F49"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6E03E4"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B98074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5C63F8" w14:textId="77777777" w:rsidR="00C40BE8" w:rsidRPr="00F8474E" w:rsidRDefault="00C40BE8" w:rsidP="00C40BE8">
            <w:pPr>
              <w:pStyle w:val="TAC"/>
              <w:rPr>
                <w:lang w:eastAsia="ko-KR"/>
              </w:rPr>
            </w:pPr>
            <w:r w:rsidRPr="00F8474E">
              <w:rPr>
                <w:lang w:eastAsia="ko-KR"/>
              </w:rPr>
              <w:t>NOTE 6</w:t>
            </w:r>
          </w:p>
        </w:tc>
      </w:tr>
      <w:tr w:rsidR="00C40BE8" w:rsidRPr="00F8474E" w14:paraId="28457946" w14:textId="77777777" w:rsidTr="00FA482E">
        <w:trPr>
          <w:trHeight w:val="208"/>
          <w:jc w:val="center"/>
        </w:trPr>
        <w:tc>
          <w:tcPr>
            <w:tcW w:w="1133" w:type="dxa"/>
            <w:tcBorders>
              <w:top w:val="single" w:sz="6" w:space="0" w:color="auto"/>
              <w:left w:val="single" w:sz="4" w:space="0" w:color="auto"/>
              <w:bottom w:val="nil"/>
              <w:right w:val="single" w:sz="6" w:space="0" w:color="auto"/>
            </w:tcBorders>
            <w:hideMark/>
          </w:tcPr>
          <w:p w14:paraId="369F26CA" w14:textId="77777777" w:rsidR="00C40BE8" w:rsidRPr="00F8474E" w:rsidRDefault="00C40BE8" w:rsidP="00C40BE8">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29FDDF1" w14:textId="77777777" w:rsidR="00C40BE8" w:rsidRPr="00F8474E" w:rsidRDefault="00C40BE8" w:rsidP="00C40BE8">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1A120FC4"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1F381EF" w14:textId="77777777" w:rsidR="00C40BE8" w:rsidRPr="00F8474E" w:rsidRDefault="00C40BE8" w:rsidP="00C40BE8">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CC7C5A"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0CB49F6"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1E11DDD"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43634F" w14:textId="77777777" w:rsidR="00C40BE8" w:rsidRPr="00F8474E" w:rsidRDefault="00C40BE8" w:rsidP="00C40BE8">
            <w:pPr>
              <w:pStyle w:val="TAC"/>
              <w:rPr>
                <w:lang w:eastAsia="ko-KR"/>
              </w:rPr>
            </w:pPr>
            <w:r w:rsidRPr="00F8474E">
              <w:rPr>
                <w:lang w:eastAsia="ko-KR"/>
              </w:rPr>
              <w:t>NOTE 6</w:t>
            </w:r>
          </w:p>
        </w:tc>
      </w:tr>
      <w:tr w:rsidR="00C40BE8" w:rsidRPr="00F8474E" w14:paraId="060AEFE3"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C4A2AAB" w14:textId="77777777" w:rsidR="00C40BE8" w:rsidRPr="00F8474E" w:rsidRDefault="00C40BE8" w:rsidP="00C40BE8">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4538EBE"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497DC16"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30E31E02"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030500"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E39569"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FE7B0C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751DF3" w14:textId="77777777" w:rsidR="00C40BE8" w:rsidRPr="00F8474E" w:rsidRDefault="00C40BE8" w:rsidP="00C40BE8">
            <w:pPr>
              <w:pStyle w:val="TAC"/>
              <w:rPr>
                <w:lang w:eastAsia="ko-KR"/>
              </w:rPr>
            </w:pPr>
            <w:r w:rsidRPr="00F8474E">
              <w:rPr>
                <w:lang w:eastAsia="ko-KR"/>
              </w:rPr>
              <w:t>NOTE 6</w:t>
            </w:r>
          </w:p>
        </w:tc>
      </w:tr>
      <w:tr w:rsidR="00C40BE8" w:rsidRPr="00F8474E" w14:paraId="702D9F39"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CA18DA3"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CC38C92"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F4754F"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145415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E8D185"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BA9B3A"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FE1FDF4"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BD8331C" w14:textId="77777777" w:rsidR="00C40BE8" w:rsidRPr="00F8474E" w:rsidRDefault="00C40BE8" w:rsidP="00C40BE8">
            <w:pPr>
              <w:pStyle w:val="TAC"/>
              <w:rPr>
                <w:lang w:eastAsia="ko-KR"/>
              </w:rPr>
            </w:pPr>
            <w:r w:rsidRPr="00F8474E">
              <w:rPr>
                <w:lang w:eastAsia="ko-KR"/>
              </w:rPr>
              <w:t>NOTE 6</w:t>
            </w:r>
          </w:p>
        </w:tc>
      </w:tr>
      <w:tr w:rsidR="00C40BE8" w:rsidRPr="00F8474E" w14:paraId="50532D72"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14236AF"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4389D7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FE6395"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C3F142F" w14:textId="77777777" w:rsidR="00C40BE8" w:rsidRPr="00F8474E" w:rsidRDefault="00C40BE8" w:rsidP="00C40BE8">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F62CBB"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11F0415"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EC871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07B261" w14:textId="77777777" w:rsidR="00C40BE8" w:rsidRPr="00F8474E" w:rsidRDefault="00C40BE8" w:rsidP="00C40BE8">
            <w:pPr>
              <w:pStyle w:val="TAC"/>
              <w:rPr>
                <w:lang w:eastAsia="ko-KR"/>
              </w:rPr>
            </w:pPr>
            <w:r w:rsidRPr="00F8474E">
              <w:rPr>
                <w:lang w:eastAsia="ko-KR"/>
              </w:rPr>
              <w:t>NOTE 6</w:t>
            </w:r>
          </w:p>
        </w:tc>
      </w:tr>
      <w:tr w:rsidR="00C40BE8" w:rsidRPr="00F8474E" w14:paraId="0C34A4E6"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2035212" w14:textId="77777777" w:rsidR="00C40BE8" w:rsidRPr="00F8474E" w:rsidRDefault="00C40BE8" w:rsidP="00C40BE8">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470465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477497" w14:textId="77777777" w:rsidR="00C40BE8" w:rsidRPr="00F8474E" w:rsidRDefault="00C40BE8" w:rsidP="00C40BE8">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A50776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C02A81A"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F7D1E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3D3AD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A06A6AB" w14:textId="77777777" w:rsidR="00C40BE8" w:rsidRPr="00F8474E" w:rsidRDefault="00C40BE8" w:rsidP="00C40BE8">
            <w:pPr>
              <w:pStyle w:val="TAC"/>
              <w:rPr>
                <w:lang w:eastAsia="ko-KR"/>
              </w:rPr>
            </w:pPr>
            <w:r w:rsidRPr="00F8474E">
              <w:rPr>
                <w:lang w:eastAsia="ko-KR"/>
              </w:rPr>
              <w:t>NOTE 6</w:t>
            </w:r>
          </w:p>
        </w:tc>
      </w:tr>
      <w:tr w:rsidR="00C40BE8" w:rsidRPr="00F8474E" w14:paraId="3124A33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AA6B690"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8B69631"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FACB483" w14:textId="77777777" w:rsidR="00C40BE8" w:rsidRPr="00F8474E" w:rsidRDefault="00C40BE8" w:rsidP="00C40BE8">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3F95CFD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1536B88"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5126F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C515EA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8A8DC9F" w14:textId="77777777" w:rsidR="00C40BE8" w:rsidRPr="00F8474E" w:rsidRDefault="00C40BE8" w:rsidP="00C40BE8">
            <w:pPr>
              <w:pStyle w:val="TAC"/>
              <w:rPr>
                <w:lang w:eastAsia="ko-KR"/>
              </w:rPr>
            </w:pPr>
            <w:r w:rsidRPr="00F8474E">
              <w:rPr>
                <w:lang w:eastAsia="ko-KR"/>
              </w:rPr>
              <w:t>NOTE 6</w:t>
            </w:r>
          </w:p>
        </w:tc>
      </w:tr>
      <w:tr w:rsidR="00C40BE8" w:rsidRPr="00F8474E" w14:paraId="5B7B6B9D"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956A10" w14:textId="77777777" w:rsidR="00C40BE8" w:rsidRPr="00F8474E" w:rsidRDefault="00C40BE8" w:rsidP="00C40BE8">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012CAC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BFAA590"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39AE5AA8" w14:textId="77777777" w:rsidR="00C40BE8" w:rsidRPr="00F8474E" w:rsidRDefault="00C40BE8" w:rsidP="00C40BE8">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D8B49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4953C0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C2DC34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A91444" w14:textId="77777777" w:rsidR="00C40BE8" w:rsidRPr="00F8474E" w:rsidRDefault="00C40BE8" w:rsidP="00C40BE8">
            <w:pPr>
              <w:pStyle w:val="TAC"/>
              <w:rPr>
                <w:lang w:eastAsia="ko-KR"/>
              </w:rPr>
            </w:pPr>
            <w:r w:rsidRPr="00F8474E">
              <w:rPr>
                <w:lang w:eastAsia="ko-KR"/>
              </w:rPr>
              <w:t>NOTE 6</w:t>
            </w:r>
          </w:p>
        </w:tc>
      </w:tr>
      <w:tr w:rsidR="00C40BE8" w:rsidRPr="00F8474E" w14:paraId="3CAE04C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8DC4A11" w14:textId="77777777" w:rsidR="00C40BE8" w:rsidRPr="00F8474E" w:rsidRDefault="00C40BE8" w:rsidP="00C40BE8">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612347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7354E2"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1A8C168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B49FEC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BF22A8"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FA15A21"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0B6852" w14:textId="77777777" w:rsidR="00C40BE8" w:rsidRPr="00F8474E" w:rsidRDefault="00C40BE8" w:rsidP="00C40BE8">
            <w:pPr>
              <w:pStyle w:val="TAC"/>
              <w:rPr>
                <w:lang w:eastAsia="ko-KR"/>
              </w:rPr>
            </w:pPr>
            <w:r w:rsidRPr="00F8474E">
              <w:rPr>
                <w:lang w:eastAsia="ko-KR"/>
              </w:rPr>
              <w:t>NOTE 6</w:t>
            </w:r>
          </w:p>
        </w:tc>
      </w:tr>
      <w:tr w:rsidR="00C40BE8" w:rsidRPr="00F8474E" w14:paraId="502E1A2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AFB25B4" w14:textId="77777777" w:rsidR="00C40BE8" w:rsidRPr="00F8474E" w:rsidRDefault="00C40BE8" w:rsidP="00C40BE8">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FE2668D"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84E1F2"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33DCFFF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0558F8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D6F5F1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49EF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88ABA9" w14:textId="77777777" w:rsidR="00C40BE8" w:rsidRPr="00F8474E" w:rsidRDefault="00C40BE8" w:rsidP="00C40BE8">
            <w:pPr>
              <w:pStyle w:val="TAC"/>
              <w:rPr>
                <w:lang w:eastAsia="ko-KR"/>
              </w:rPr>
            </w:pPr>
            <w:r w:rsidRPr="00F8474E">
              <w:rPr>
                <w:lang w:eastAsia="ko-KR"/>
              </w:rPr>
              <w:t>NOTE 6</w:t>
            </w:r>
          </w:p>
        </w:tc>
      </w:tr>
      <w:tr w:rsidR="00C40BE8" w:rsidRPr="00F8474E" w14:paraId="26188E85" w14:textId="77777777" w:rsidTr="00FA482E">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3AF41DD"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457E7C06" w14:textId="77777777" w:rsidR="00C40BE8" w:rsidRPr="00F8474E" w:rsidRDefault="00C40BE8" w:rsidP="00C40BE8">
            <w:pPr>
              <w:pStyle w:val="TAN"/>
              <w:rPr>
                <w:lang w:eastAsia="ko-KR"/>
              </w:rPr>
            </w:pPr>
            <w:r w:rsidRPr="00F8474E">
              <w:rPr>
                <w:lang w:eastAsia="ko-KR"/>
              </w:rPr>
              <w:t>NOTE 2:</w:t>
            </w:r>
            <w:r w:rsidRPr="00F8474E">
              <w:rPr>
                <w:lang w:eastAsia="ko-KR"/>
              </w:rPr>
              <w:tab/>
              <w:t>NR operating band groups are as defined in Section 3.5.</w:t>
            </w:r>
          </w:p>
          <w:p w14:paraId="2068C9A0"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6F0BB1A0" w14:textId="77777777" w:rsidR="00C40BE8" w:rsidRPr="00F8474E" w:rsidRDefault="00C40BE8" w:rsidP="00C40BE8">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EAA314D"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2321949" w14:textId="77777777" w:rsidR="00C40BE8" w:rsidRPr="00F8474E" w:rsidRDefault="00C40BE8" w:rsidP="00C40BE8">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6700D5D7" w14:textId="77777777" w:rsidR="00C40BE8" w:rsidRPr="00F8474E" w:rsidRDefault="00C40BE8" w:rsidP="00C40BE8">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17204FFF" w14:textId="77777777" w:rsidR="00C40BE8" w:rsidRPr="00F8474E" w:rsidRDefault="00C40BE8" w:rsidP="00C40BE8"/>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222A2D65"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F22181B"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06C39EA9" w:rsidR="00CD3B3E" w:rsidRPr="006A7330" w:rsidRDefault="003731F7" w:rsidP="00B406AC">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69BF4AF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3451E64F"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3E64133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06174D2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7D527699"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1D84CCD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3731F7"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3E8546F9" w:rsidR="003731F7" w:rsidRPr="006A7330" w:rsidRDefault="003731F7" w:rsidP="003731F7">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213BEBAD"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9AA6FDF"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3731F7" w:rsidRPr="006A7330" w:rsidRDefault="003731F7" w:rsidP="003731F7">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3731F7" w:rsidRPr="006A7330" w:rsidRDefault="003731F7" w:rsidP="003731F7">
            <w:pPr>
              <w:pStyle w:val="TAC"/>
              <w:rPr>
                <w:lang w:eastAsia="ko-KR"/>
              </w:rPr>
            </w:pPr>
            <w:r w:rsidRPr="006A7330">
              <w:rPr>
                <w:lang w:eastAsia="ko-KR"/>
              </w:rPr>
              <w:t>-50</w:t>
            </w:r>
          </w:p>
        </w:tc>
      </w:tr>
      <w:tr w:rsidR="003731F7"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3989585A" w:rsidR="003731F7" w:rsidRPr="006A7330" w:rsidRDefault="003731F7" w:rsidP="003731F7">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159862B7"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4B80E700"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3731F7" w:rsidRPr="006A7330" w:rsidRDefault="003731F7" w:rsidP="003731F7">
            <w:pPr>
              <w:pStyle w:val="TAC"/>
              <w:rPr>
                <w:lang w:eastAsia="ko-KR"/>
              </w:rPr>
            </w:pPr>
            <w:r w:rsidRPr="006A7330">
              <w:rPr>
                <w:lang w:eastAsia="ko-KR"/>
              </w:rPr>
              <w:t>NOTE 6</w:t>
            </w:r>
          </w:p>
        </w:tc>
      </w:tr>
      <w:tr w:rsidR="003731F7"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30CD54C8" w:rsidR="003731F7" w:rsidRPr="006A7330" w:rsidRDefault="003731F7" w:rsidP="003731F7">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64F62745"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2152CED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3731F7" w:rsidRPr="006A7330" w:rsidRDefault="003731F7" w:rsidP="003731F7">
            <w:pPr>
              <w:pStyle w:val="TAC"/>
              <w:rPr>
                <w:lang w:eastAsia="ko-KR"/>
              </w:rPr>
            </w:pPr>
            <w:r w:rsidRPr="006A7330">
              <w:rPr>
                <w:lang w:eastAsia="ko-KR"/>
              </w:rPr>
              <w:t>NOTE 6</w:t>
            </w:r>
          </w:p>
        </w:tc>
      </w:tr>
      <w:tr w:rsidR="003731F7"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399B61EA" w:rsidR="003731F7" w:rsidRPr="006A7330" w:rsidRDefault="003731F7" w:rsidP="003731F7">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3731F7" w:rsidRPr="006A7330" w:rsidRDefault="003731F7" w:rsidP="003731F7">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6A71900B" w:rsidR="003731F7" w:rsidRPr="006A7330" w:rsidRDefault="003731F7" w:rsidP="003731F7">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3731F7" w:rsidRPr="006A7330" w:rsidRDefault="003731F7" w:rsidP="003731F7">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3A927383"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3731F7" w:rsidRPr="006A7330" w:rsidRDefault="003731F7" w:rsidP="003731F7">
            <w:pPr>
              <w:pStyle w:val="TAC"/>
              <w:rPr>
                <w:lang w:eastAsia="ko-KR"/>
              </w:rPr>
            </w:pPr>
            <w:r w:rsidRPr="006A7330">
              <w:rPr>
                <w:lang w:eastAsia="ko-KR"/>
              </w:rPr>
              <w:t>NOTE 6</w:t>
            </w:r>
          </w:p>
        </w:tc>
      </w:tr>
      <w:tr w:rsidR="003731F7"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63977D6B" w:rsidR="003731F7" w:rsidRPr="006A7330" w:rsidRDefault="003731F7" w:rsidP="003731F7">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0B386D9C"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48E99FDC"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3731F7" w:rsidRPr="006A7330" w:rsidRDefault="003731F7" w:rsidP="003731F7">
            <w:pPr>
              <w:pStyle w:val="TAC"/>
              <w:rPr>
                <w:lang w:eastAsia="ko-KR"/>
              </w:rPr>
            </w:pPr>
            <w:r w:rsidRPr="006A7330">
              <w:rPr>
                <w:lang w:eastAsia="ko-KR"/>
              </w:rPr>
              <w:t>NOTE 6</w:t>
            </w:r>
          </w:p>
        </w:tc>
      </w:tr>
      <w:tr w:rsidR="003731F7"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00342DA" w:rsidR="003731F7" w:rsidRPr="006A7330" w:rsidRDefault="003731F7" w:rsidP="003731F7">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385B82E0" w:rsidR="003731F7" w:rsidRPr="006A7330" w:rsidRDefault="003731F7" w:rsidP="003731F7">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25B0CB77"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3731F7" w:rsidRPr="006A7330" w:rsidRDefault="003731F7" w:rsidP="003731F7">
            <w:pPr>
              <w:pStyle w:val="TAC"/>
              <w:rPr>
                <w:lang w:eastAsia="ko-KR"/>
              </w:rPr>
            </w:pPr>
            <w:r w:rsidRPr="006A7330">
              <w:rPr>
                <w:lang w:eastAsia="ko-KR"/>
              </w:rPr>
              <w:t>NOTE 6</w:t>
            </w:r>
          </w:p>
        </w:tc>
      </w:tr>
      <w:tr w:rsidR="003731F7"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647342F" w:rsidR="003731F7" w:rsidRPr="006A7330" w:rsidRDefault="003731F7" w:rsidP="003731F7">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3D5A4F8A"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1F663698"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3731F7" w:rsidRPr="006A7330" w:rsidRDefault="003731F7" w:rsidP="003731F7">
            <w:pPr>
              <w:pStyle w:val="TAC"/>
              <w:rPr>
                <w:lang w:eastAsia="ko-KR"/>
              </w:rPr>
            </w:pPr>
            <w:r w:rsidRPr="006A7330">
              <w:rPr>
                <w:lang w:eastAsia="ko-KR"/>
              </w:rPr>
              <w:t>NOTE 6</w:t>
            </w:r>
          </w:p>
        </w:tc>
      </w:tr>
      <w:tr w:rsidR="003731F7"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7D4A514C" w:rsidR="003731F7" w:rsidRPr="006A7330" w:rsidRDefault="003731F7" w:rsidP="003731F7">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3F6A5B84"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719DB52D"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3731F7" w:rsidRPr="006A7330" w:rsidRDefault="003731F7" w:rsidP="003731F7">
            <w:pPr>
              <w:pStyle w:val="TAC"/>
              <w:rPr>
                <w:lang w:eastAsia="ko-KR"/>
              </w:rPr>
            </w:pPr>
            <w:r w:rsidRPr="006A7330">
              <w:rPr>
                <w:lang w:eastAsia="ko-KR"/>
              </w:rPr>
              <w:t>NOTE 6</w:t>
            </w:r>
          </w:p>
        </w:tc>
      </w:tr>
      <w:tr w:rsidR="003731F7"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756BB39E" w:rsidR="003731F7" w:rsidRPr="006A7330" w:rsidRDefault="003731F7" w:rsidP="003731F7">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29825936"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0A9A9C91"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3731F7" w:rsidRPr="006A7330" w:rsidRDefault="003731F7" w:rsidP="003731F7">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634C7548" w14:textId="77777777" w:rsidR="001E7112" w:rsidRPr="00F8474E" w:rsidRDefault="001E7112" w:rsidP="001E7112">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E7112" w:rsidRPr="00F8474E" w14:paraId="7A4E9E5C"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73C3542" w14:textId="77777777" w:rsidR="001E7112" w:rsidRPr="00F8474E" w:rsidRDefault="001E7112" w:rsidP="001E7112">
            <w:pPr>
              <w:pStyle w:val="TAH"/>
            </w:pPr>
            <w:r w:rsidRPr="00F8474E">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BD3E03F" w14:textId="77777777" w:rsidR="001E7112" w:rsidRPr="00F8474E" w:rsidRDefault="001E7112" w:rsidP="001E7112">
            <w:pPr>
              <w:pStyle w:val="TAH"/>
            </w:pPr>
            <w:r w:rsidRPr="00F8474E">
              <w:t>Conditions</w:t>
            </w:r>
          </w:p>
        </w:tc>
      </w:tr>
      <w:tr w:rsidR="001E7112" w:rsidRPr="00F8474E" w14:paraId="530550E0" w14:textId="77777777" w:rsidTr="00FA482E">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51E2895" w14:textId="77777777" w:rsidR="001E7112" w:rsidRPr="00F8474E" w:rsidRDefault="001E7112" w:rsidP="001E7112">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107AB07" w14:textId="77777777" w:rsidR="001E7112" w:rsidRPr="00F8474E" w:rsidRDefault="001E7112" w:rsidP="001E7112">
            <w:pPr>
              <w:pStyle w:val="TAH"/>
            </w:pPr>
            <w:r w:rsidRPr="00F8474E">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E390FA5" w14:textId="77777777" w:rsidR="001E7112" w:rsidRPr="00F8474E" w:rsidRDefault="001E7112" w:rsidP="001E7112">
            <w:pPr>
              <w:pStyle w:val="TAH"/>
            </w:pPr>
            <w:r w:rsidRPr="00F8474E">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E1A208E" w14:textId="77777777" w:rsidR="001E7112" w:rsidRPr="00F8474E" w:rsidRDefault="001E7112" w:rsidP="001E7112">
            <w:pPr>
              <w:pStyle w:val="TAH"/>
            </w:pPr>
          </w:p>
          <w:p w14:paraId="7B5FCBE9" w14:textId="77777777" w:rsidR="001E7112" w:rsidRPr="00F8474E" w:rsidRDefault="001E7112" w:rsidP="001E7112">
            <w:pPr>
              <w:pStyle w:val="TAH"/>
            </w:pPr>
            <w:r w:rsidRPr="00F8474E">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51EB23E" w14:textId="77777777" w:rsidR="001E7112" w:rsidRPr="00F8474E" w:rsidRDefault="001E7112" w:rsidP="001E7112">
            <w:pPr>
              <w:pStyle w:val="TAH"/>
              <w:rPr>
                <w:lang w:eastAsia="zh-CN"/>
              </w:rPr>
            </w:pPr>
            <w:r w:rsidRPr="00F8474E">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5A8AD19" w14:textId="77777777" w:rsidR="001E7112" w:rsidRPr="00F8474E" w:rsidRDefault="001E7112" w:rsidP="001E7112">
            <w:pPr>
              <w:pStyle w:val="TAH"/>
            </w:pPr>
            <w:r w:rsidRPr="00F8474E">
              <w:t>Io</w:t>
            </w:r>
            <w:r w:rsidRPr="00F8474E">
              <w:rPr>
                <w:vertAlign w:val="superscript"/>
                <w:lang w:eastAsia="zh-CN"/>
              </w:rPr>
              <w:t>Note 4</w:t>
            </w:r>
            <w:r w:rsidRPr="00F8474E">
              <w:t xml:space="preserve"> range</w:t>
            </w:r>
          </w:p>
        </w:tc>
      </w:tr>
      <w:tr w:rsidR="001E7112" w:rsidRPr="00F8474E" w14:paraId="7BEB19C5" w14:textId="77777777" w:rsidTr="00FA482E">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DFC9571" w14:textId="77777777" w:rsidR="001E7112" w:rsidRPr="00F8474E" w:rsidRDefault="001E7112" w:rsidP="001E7112">
            <w:pPr>
              <w:pStyle w:val="TAH"/>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DFDD164" w14:textId="77777777" w:rsidR="001E7112" w:rsidRPr="00F8474E" w:rsidRDefault="001E7112" w:rsidP="001E7112">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56ABC9" w14:textId="77777777" w:rsidR="001E7112" w:rsidRPr="00F8474E" w:rsidRDefault="001E7112" w:rsidP="001E7112">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10942A6" w14:textId="77777777" w:rsidR="001E7112" w:rsidRPr="00F8474E" w:rsidRDefault="001E7112" w:rsidP="001E7112">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B4E7AE6" w14:textId="77777777" w:rsidR="001E7112" w:rsidRPr="00F8474E" w:rsidRDefault="001E7112" w:rsidP="001E7112">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CDA3EB" w14:textId="77777777" w:rsidR="001E7112" w:rsidRPr="00F8474E" w:rsidRDefault="001E7112" w:rsidP="001E7112">
            <w:pPr>
              <w:pStyle w:val="TAH"/>
            </w:pPr>
            <w:r w:rsidRPr="00F8474E">
              <w:t>Minimum</w:t>
            </w:r>
            <w:r w:rsidRPr="00F8474E">
              <w:br/>
              <w:t>Io</w:t>
            </w:r>
            <w:r w:rsidRPr="00F8474E">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81655EC" w14:textId="77777777" w:rsidR="001E7112" w:rsidRPr="00F8474E" w:rsidRDefault="001E7112" w:rsidP="001E7112">
            <w:pPr>
              <w:pStyle w:val="TAH"/>
            </w:pPr>
            <w:r w:rsidRPr="00F8474E">
              <w:t>Maximum</w:t>
            </w:r>
            <w:r w:rsidRPr="00F8474E">
              <w:br/>
              <w:t>Io</w:t>
            </w:r>
          </w:p>
        </w:tc>
      </w:tr>
      <w:tr w:rsidR="001E7112" w:rsidRPr="00F8474E" w14:paraId="0DB41E1A" w14:textId="77777777" w:rsidTr="00FA482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5488F02" w14:textId="77777777" w:rsidR="001E7112" w:rsidRPr="00F8474E" w:rsidRDefault="001E7112" w:rsidP="001E7112">
            <w:pPr>
              <w:pStyle w:val="TAH"/>
            </w:pPr>
            <w:r w:rsidRPr="00F8474E">
              <w:t>Tc</w:t>
            </w:r>
            <w:r w:rsidRPr="00F8474E">
              <w:rPr>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4BA2FDB1" w14:textId="77777777" w:rsidR="001E7112" w:rsidRPr="00F8474E" w:rsidRDefault="001E7112" w:rsidP="001E7112">
            <w:pPr>
              <w:pStyle w:val="TAH"/>
            </w:pPr>
            <w:r w:rsidRPr="00F8474E">
              <w:t>dB</w:t>
            </w:r>
          </w:p>
        </w:tc>
        <w:tc>
          <w:tcPr>
            <w:tcW w:w="1133" w:type="dxa"/>
            <w:tcBorders>
              <w:top w:val="single" w:sz="6" w:space="0" w:color="auto"/>
              <w:left w:val="single" w:sz="6" w:space="0" w:color="auto"/>
              <w:bottom w:val="nil"/>
              <w:right w:val="single" w:sz="6" w:space="0" w:color="auto"/>
            </w:tcBorders>
            <w:vAlign w:val="center"/>
            <w:hideMark/>
          </w:tcPr>
          <w:p w14:paraId="46EB5175" w14:textId="77777777" w:rsidR="001E7112" w:rsidRPr="00F8474E" w:rsidRDefault="001E7112" w:rsidP="001E7112">
            <w:pPr>
              <w:pStyle w:val="TAH"/>
            </w:pPr>
            <w:r w:rsidRPr="00F8474E">
              <w:t>RB</w:t>
            </w:r>
          </w:p>
        </w:tc>
        <w:tc>
          <w:tcPr>
            <w:tcW w:w="845" w:type="dxa"/>
            <w:tcBorders>
              <w:top w:val="single" w:sz="6" w:space="0" w:color="auto"/>
              <w:left w:val="single" w:sz="6" w:space="0" w:color="auto"/>
              <w:bottom w:val="single" w:sz="4" w:space="0" w:color="auto"/>
              <w:right w:val="single" w:sz="6" w:space="0" w:color="auto"/>
            </w:tcBorders>
            <w:hideMark/>
          </w:tcPr>
          <w:p w14:paraId="4CA0CD65" w14:textId="77777777" w:rsidR="001E7112" w:rsidRPr="00F8474E" w:rsidRDefault="001E7112" w:rsidP="001E7112">
            <w:pPr>
              <w:pStyle w:val="TAH"/>
            </w:pPr>
            <w:r w:rsidRPr="00F8474E">
              <w:t>kHz</w:t>
            </w:r>
          </w:p>
        </w:tc>
        <w:tc>
          <w:tcPr>
            <w:tcW w:w="1422" w:type="dxa"/>
            <w:tcBorders>
              <w:top w:val="single" w:sz="6" w:space="0" w:color="auto"/>
              <w:left w:val="single" w:sz="6" w:space="0" w:color="auto"/>
              <w:bottom w:val="nil"/>
              <w:right w:val="single" w:sz="6" w:space="0" w:color="auto"/>
            </w:tcBorders>
            <w:vAlign w:val="center"/>
          </w:tcPr>
          <w:p w14:paraId="4FF47801" w14:textId="77777777" w:rsidR="001E7112" w:rsidRPr="00F8474E" w:rsidRDefault="001E7112" w:rsidP="001E7112">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0AC8FCF" w14:textId="77777777" w:rsidR="001E7112" w:rsidRPr="00F8474E" w:rsidRDefault="001E7112" w:rsidP="001E7112">
            <w:pPr>
              <w:pStyle w:val="TAH"/>
            </w:pPr>
            <w:r w:rsidRPr="00F8474E">
              <w:t>dBm / SCS</w:t>
            </w:r>
            <w:r w:rsidRPr="00F8474E">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715E30C" w14:textId="77777777" w:rsidR="001E7112" w:rsidRPr="00F8474E" w:rsidRDefault="001E7112" w:rsidP="001E7112">
            <w:pPr>
              <w:pStyle w:val="TAH"/>
            </w:pPr>
            <w:r w:rsidRPr="00F8474E">
              <w:t>dBm/BW</w:t>
            </w:r>
            <w:r w:rsidRPr="00F8474E">
              <w:rPr>
                <w:vertAlign w:val="subscript"/>
              </w:rPr>
              <w:t>Channel</w:t>
            </w:r>
          </w:p>
        </w:tc>
      </w:tr>
      <w:tr w:rsidR="001E7112" w:rsidRPr="00F8474E" w14:paraId="0056564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1F37DA6" w14:textId="1D177BBB" w:rsidR="001E7112" w:rsidRPr="00F8474E" w:rsidRDefault="001E7112" w:rsidP="001E7112">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528179C" w14:textId="77777777" w:rsidR="001E7112" w:rsidRPr="00F8474E" w:rsidRDefault="001E7112" w:rsidP="001E7112">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6E1E6807" w14:textId="7AE3848A"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1F89C2C4"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0301942D" w14:textId="6799AB0D"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E9E33F3" w14:textId="0D4412C1" w:rsidR="001E7112" w:rsidRPr="00F8474E" w:rsidRDefault="001E7112" w:rsidP="001E7112">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63BD48F" w14:textId="77777777" w:rsidR="001E7112" w:rsidRPr="00F8474E" w:rsidRDefault="001E7112" w:rsidP="001E7112">
            <w:pPr>
              <w:pStyle w:val="TAC"/>
            </w:pPr>
            <w:r w:rsidRPr="00F8474E">
              <w:t>NOTE 6</w:t>
            </w:r>
          </w:p>
        </w:tc>
      </w:tr>
      <w:tr w:rsidR="001E7112" w:rsidRPr="00F8474E" w14:paraId="3401DB45"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B38C3F4" w14:textId="3F5C25C1"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1BC2192C"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4C7150" w14:textId="0D268D40" w:rsidR="001E7112" w:rsidRPr="00F8474E" w:rsidRDefault="001E7112" w:rsidP="001E711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FA3C778"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192807AC" w14:textId="3C0E9A17"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BB1D1B"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3858715D" w14:textId="77777777" w:rsidR="001E7112" w:rsidRPr="00F8474E" w:rsidRDefault="001E7112" w:rsidP="001E7112">
            <w:pPr>
              <w:pStyle w:val="TAC"/>
            </w:pPr>
            <w:r w:rsidRPr="00F8474E">
              <w:t>NOTE 6</w:t>
            </w:r>
          </w:p>
        </w:tc>
      </w:tr>
      <w:tr w:rsidR="001E7112" w:rsidRPr="00F8474E" w14:paraId="24F7658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645C1C7" w14:textId="2F5CE241"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7D27D5B7"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C3ED94B" w14:textId="297F6F1D" w:rsidR="001E7112" w:rsidRPr="00F8474E" w:rsidRDefault="001E7112" w:rsidP="001E7112">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1223105B"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6371B25" w14:textId="75972A46"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93B19" w14:textId="433DAC4D" w:rsidR="001E7112" w:rsidRPr="00F8474E" w:rsidRDefault="001E7112" w:rsidP="001E7112">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1FD140F" w14:textId="77777777" w:rsidR="001E7112" w:rsidRPr="00F8474E" w:rsidRDefault="001E7112" w:rsidP="001E7112">
            <w:pPr>
              <w:pStyle w:val="TAC"/>
            </w:pPr>
            <w:r w:rsidRPr="00F8474E">
              <w:t>NOTE 6</w:t>
            </w:r>
          </w:p>
        </w:tc>
      </w:tr>
      <w:tr w:rsidR="001E7112" w:rsidRPr="00F8474E" w14:paraId="40F79DB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1FEE354" w14:textId="38B4C526" w:rsidR="001E7112" w:rsidRPr="00F8474E" w:rsidRDefault="001E7112" w:rsidP="001E711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6A63EDF2"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6AC545A" w14:textId="284B32F6" w:rsidR="001E7112" w:rsidRPr="00F8474E" w:rsidRDefault="001E7112" w:rsidP="001E711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6C2CC8B3"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D1C6A39" w14:textId="4D34FA1F"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623D577"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7C0F804" w14:textId="77777777" w:rsidR="001E7112" w:rsidRPr="00F8474E" w:rsidRDefault="001E7112" w:rsidP="001E7112">
            <w:pPr>
              <w:pStyle w:val="TAC"/>
            </w:pPr>
            <w:r w:rsidRPr="00F8474E">
              <w:t>NOTE 6</w:t>
            </w:r>
          </w:p>
        </w:tc>
      </w:tr>
      <w:tr w:rsidR="001E7112" w:rsidRPr="00F8474E" w14:paraId="67954D5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66AAE2D" w14:textId="4C530E64" w:rsidR="001E7112" w:rsidRPr="00F8474E" w:rsidRDefault="001E7112" w:rsidP="001E7112">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75A8EABB" w14:textId="77777777" w:rsidR="001E7112" w:rsidRPr="00F8474E" w:rsidRDefault="001E7112" w:rsidP="001E7112">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6C4207D5" w14:textId="4629C32C"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3C3378FB"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DB4FFBD" w14:textId="3DFA0A5C"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3C3C53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487264E4" w14:textId="77777777" w:rsidR="001E7112" w:rsidRPr="00F8474E" w:rsidRDefault="001E7112" w:rsidP="001E7112">
            <w:pPr>
              <w:pStyle w:val="TAC"/>
            </w:pPr>
            <w:r w:rsidRPr="00F8474E">
              <w:t>NOTE 6</w:t>
            </w:r>
          </w:p>
        </w:tc>
      </w:tr>
      <w:tr w:rsidR="001E7112" w:rsidRPr="00F8474E" w14:paraId="3F6F447F"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C55D52" w14:textId="1D23559F"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99F4A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4B4053" w14:textId="49058E3D" w:rsidR="001E7112" w:rsidRPr="00F8474E" w:rsidRDefault="001E7112" w:rsidP="001E711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1EF7696"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6AA52870" w14:textId="1996F727"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0D499F"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1CE390B" w14:textId="77777777" w:rsidR="001E7112" w:rsidRPr="00F8474E" w:rsidRDefault="001E7112" w:rsidP="001E7112">
            <w:pPr>
              <w:pStyle w:val="TAC"/>
            </w:pPr>
            <w:r w:rsidRPr="00F8474E">
              <w:t>NOTE 6</w:t>
            </w:r>
          </w:p>
        </w:tc>
      </w:tr>
      <w:tr w:rsidR="001E7112" w:rsidRPr="00F8474E" w14:paraId="53CD2AC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AA38C63" w14:textId="0A15CF33" w:rsidR="001E7112" w:rsidRPr="00F8474E" w:rsidRDefault="001E7112" w:rsidP="001E7112">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5F4D7A0B"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A4FEE29" w14:textId="6B094754"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7705F88"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D0DA692" w14:textId="19AE5814"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BBF16D"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829B9E3" w14:textId="77777777" w:rsidR="001E7112" w:rsidRPr="00F8474E" w:rsidRDefault="001E7112" w:rsidP="001E7112">
            <w:pPr>
              <w:pStyle w:val="TAC"/>
            </w:pPr>
            <w:r w:rsidRPr="00F8474E">
              <w:t>NOTE 6</w:t>
            </w:r>
          </w:p>
        </w:tc>
      </w:tr>
      <w:tr w:rsidR="001E7112" w:rsidRPr="00F8474E" w14:paraId="12217507"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0EE2088" w14:textId="4CED6F27" w:rsidR="001E7112" w:rsidRPr="00F8474E" w:rsidRDefault="001E7112" w:rsidP="001E711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4A62C2E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DB9B97" w14:textId="39CE0D76" w:rsidR="001E7112" w:rsidRPr="00F8474E" w:rsidRDefault="001E7112" w:rsidP="001E711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08ECD157"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027B626" w14:textId="2F3B97AF"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E83847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67E30C2" w14:textId="77777777" w:rsidR="001E7112" w:rsidRPr="00F8474E" w:rsidRDefault="001E7112" w:rsidP="001E7112">
            <w:pPr>
              <w:pStyle w:val="TAC"/>
            </w:pPr>
            <w:r w:rsidRPr="00F8474E">
              <w:t>NOTE 6</w:t>
            </w:r>
          </w:p>
        </w:tc>
      </w:tr>
      <w:tr w:rsidR="001E7112" w:rsidRPr="00F8474E" w14:paraId="7680166D" w14:textId="77777777" w:rsidTr="00FA482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8933E79" w14:textId="77777777" w:rsidR="001E7112" w:rsidRPr="00F8474E" w:rsidRDefault="001E7112" w:rsidP="001E7112">
            <w:pPr>
              <w:pStyle w:val="TAN"/>
            </w:pPr>
            <w:r w:rsidRPr="00F8474E">
              <w:t>NOTE 1:</w:t>
            </w:r>
            <w:r w:rsidRPr="00F8474E">
              <w:tab/>
              <w:t>This minimum Io condition is expressed as the average Io per RE over all REs in an OFDM symbol.</w:t>
            </w:r>
          </w:p>
          <w:p w14:paraId="33D072E3" w14:textId="77777777" w:rsidR="001E7112" w:rsidRPr="00F8474E" w:rsidRDefault="001E7112" w:rsidP="001E7112">
            <w:pPr>
              <w:pStyle w:val="TAN"/>
            </w:pPr>
            <w:r w:rsidRPr="00F8474E">
              <w:t>NOTE 2:</w:t>
            </w:r>
            <w:r w:rsidRPr="00F8474E">
              <w:tab/>
              <w:t>NR operating band groups are as defined in Section 3.5.</w:t>
            </w:r>
          </w:p>
          <w:p w14:paraId="5ED43A84" w14:textId="77777777" w:rsidR="001E7112" w:rsidRPr="00F8474E" w:rsidRDefault="001E7112" w:rsidP="001E7112">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0ED5C1CF" w14:textId="77777777" w:rsidR="001E7112" w:rsidRPr="00F8474E" w:rsidRDefault="001E7112" w:rsidP="001E7112">
            <w:pPr>
              <w:pStyle w:val="TAN"/>
            </w:pPr>
            <w:r w:rsidRPr="00F8474E">
              <w:t>NOTE 4:</w:t>
            </w:r>
            <w:r w:rsidRPr="00F8474E">
              <w:tab/>
              <w:t>The Io is defined in PRS slots. The same Io range applies to PRS and non-PRS symbols. Io levels are different in PRS and non-PRS symbols within the same slot.</w:t>
            </w:r>
          </w:p>
          <w:p w14:paraId="3978CC3C" w14:textId="77777777" w:rsidR="001E7112" w:rsidRPr="00F8474E" w:rsidRDefault="001E7112" w:rsidP="001E7112">
            <w:pPr>
              <w:pStyle w:val="TAN"/>
            </w:pPr>
            <w:r w:rsidRPr="00F8474E">
              <w:t>NOTE 5:</w:t>
            </w:r>
            <w:r w:rsidRPr="00F8474E">
              <w:tab/>
              <w:t>Tc is the basic timing unit defined in TS 38.211 [6].</w:t>
            </w:r>
          </w:p>
          <w:p w14:paraId="6A3FEFD0" w14:textId="77777777" w:rsidR="001E7112" w:rsidRPr="00F8474E" w:rsidRDefault="001E7112" w:rsidP="001E7112">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31DFEC7C" w14:textId="77777777" w:rsidR="001E7112" w:rsidRPr="00F8474E" w:rsidRDefault="001E7112" w:rsidP="001E7112">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3F5FB6C4" w14:textId="77777777" w:rsidR="001E7112" w:rsidRDefault="001E7112" w:rsidP="0012580B">
      <w:pPr>
        <w:spacing w:before="180"/>
      </w:pPr>
    </w:p>
    <w:p w14:paraId="6B94688A" w14:textId="53AA17CB"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D1F1C51" w:rsidR="00F32113" w:rsidRPr="006B6398" w:rsidRDefault="0012580B" w:rsidP="0012580B">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07553502" w14:textId="77777777" w:rsidR="007E4333" w:rsidRPr="00F8474E" w:rsidRDefault="007E4333" w:rsidP="007E4333">
      <w:pPr>
        <w:pStyle w:val="TH"/>
        <w:rPr>
          <w:lang w:val="en-US" w:eastAsia="zh-CN"/>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7E4333" w:rsidRPr="00F8474E" w14:paraId="3B91AE6D"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ADF54AE" w14:textId="77777777" w:rsidR="007E4333" w:rsidRPr="00F8474E" w:rsidRDefault="007E4333" w:rsidP="007E4333">
            <w:pPr>
              <w:pStyle w:val="TAH"/>
              <w:rPr>
                <w:lang w:eastAsia="ko-KR"/>
              </w:rPr>
            </w:pPr>
            <w:r w:rsidRPr="00F8474E">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C097F1" w14:textId="77777777" w:rsidR="007E4333" w:rsidRPr="00F8474E" w:rsidRDefault="007E4333" w:rsidP="007E4333">
            <w:pPr>
              <w:pStyle w:val="TAH"/>
              <w:rPr>
                <w:lang w:eastAsia="ko-KR"/>
              </w:rPr>
            </w:pPr>
            <w:r w:rsidRPr="00F8474E">
              <w:rPr>
                <w:lang w:eastAsia="ko-KR"/>
              </w:rPr>
              <w:t>Conditions</w:t>
            </w:r>
          </w:p>
        </w:tc>
      </w:tr>
      <w:tr w:rsidR="007E4333" w:rsidRPr="00F8474E" w14:paraId="366A0B4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EDD5613" w14:textId="77777777" w:rsidR="007E4333" w:rsidRPr="00F8474E" w:rsidRDefault="007E4333" w:rsidP="007E4333">
            <w:pPr>
              <w:pStyle w:val="TAH"/>
              <w:rPr>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C3C05DE" w14:textId="77777777" w:rsidR="007E4333" w:rsidRPr="00F8474E" w:rsidRDefault="007E4333" w:rsidP="007E4333">
            <w:pPr>
              <w:pStyle w:val="TAH"/>
              <w:rPr>
                <w:lang w:eastAsia="ko-KR"/>
              </w:rPr>
            </w:pPr>
            <w:r w:rsidRPr="00F8474E">
              <w:rPr>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BA1639" w14:textId="77777777" w:rsidR="007E4333" w:rsidRPr="00F8474E" w:rsidRDefault="007E4333" w:rsidP="007E4333">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F37D38" w14:textId="77777777" w:rsidR="007E4333" w:rsidRPr="00F8474E" w:rsidRDefault="007E4333" w:rsidP="007E4333">
            <w:pPr>
              <w:pStyle w:val="TAH"/>
              <w:rPr>
                <w:lang w:eastAsia="ko-KR"/>
              </w:rPr>
            </w:pPr>
            <w:r w:rsidRPr="00F8474E">
              <w:rPr>
                <w:lang w:eastAsia="ko-KR"/>
              </w:rPr>
              <w:t>PRS bandwidth</w:t>
            </w:r>
          </w:p>
          <w:p w14:paraId="3E17B87E" w14:textId="77777777" w:rsidR="007E4333" w:rsidRPr="00F8474E" w:rsidRDefault="007E4333" w:rsidP="007E4333">
            <w:pPr>
              <w:pStyle w:val="TAH"/>
              <w:rPr>
                <w:lang w:eastAsia="ko-KR"/>
              </w:rPr>
            </w:pPr>
            <w:r w:rsidRPr="00F8474E">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0D89E0" w14:textId="77777777" w:rsidR="007E4333" w:rsidRPr="00F8474E" w:rsidRDefault="007E4333" w:rsidP="007E4333">
            <w:pPr>
              <w:pStyle w:val="TAH"/>
              <w:rPr>
                <w:lang w:eastAsia="ko-KR"/>
              </w:rPr>
            </w:pPr>
            <w:r w:rsidRPr="00F8474E">
              <w:rPr>
                <w:lang w:eastAsia="ko-KR"/>
              </w:rPr>
              <w:t xml:space="preserve">PRS resource repetition </w:t>
            </w:r>
          </w:p>
          <w:p w14:paraId="356F1085" w14:textId="77777777" w:rsidR="007E4333" w:rsidRPr="00F8474E" w:rsidRDefault="007E4333" w:rsidP="007E4333">
            <w:pPr>
              <w:pStyle w:val="TAH"/>
              <w:rPr>
                <w:lang w:eastAsia="ko-KR"/>
              </w:rPr>
            </w:pPr>
            <w:r w:rsidRPr="00F8474E">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sty m:val="b"/>
                    </m:rPr>
                    <w:rPr>
                      <w:rFonts w:ascii="Cambria Math" w:hAnsi="Cambria Math"/>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lang w:eastAsia="ko-KR"/>
              </w:rPr>
              <w:t xml:space="preserve">)          </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0D9965D" w14:textId="77777777" w:rsidR="007E4333" w:rsidRPr="00F8474E" w:rsidRDefault="007E4333" w:rsidP="007E4333">
            <w:pPr>
              <w:pStyle w:val="TAH"/>
              <w:rPr>
                <w:lang w:eastAsia="ko-KR"/>
              </w:rPr>
            </w:pPr>
            <w:r w:rsidRPr="00F8474E">
              <w:rPr>
                <w:lang w:eastAsia="ko-KR"/>
              </w:rPr>
              <w:t>Io</w:t>
            </w:r>
            <w:r w:rsidRPr="00F8474E">
              <w:rPr>
                <w:vertAlign w:val="superscript"/>
                <w:lang w:eastAsia="ko-KR"/>
              </w:rPr>
              <w:t xml:space="preserve"> Note 3</w:t>
            </w:r>
            <w:r w:rsidRPr="00F8474E">
              <w:rPr>
                <w:lang w:eastAsia="ko-KR"/>
              </w:rPr>
              <w:t xml:space="preserve"> range</w:t>
            </w:r>
          </w:p>
        </w:tc>
      </w:tr>
      <w:tr w:rsidR="007E4333" w:rsidRPr="00F8474E" w14:paraId="0D390C6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409EE8"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31CFAFA" w14:textId="77777777" w:rsidR="007E4333" w:rsidRPr="00F8474E" w:rsidRDefault="007E4333" w:rsidP="007E4333">
            <w:pPr>
              <w:pStyle w:val="TAH"/>
              <w:rPr>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9D53AB7"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3A358E"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254F77"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6681FC" w14:textId="77777777" w:rsidR="007E4333" w:rsidRPr="00F8474E" w:rsidRDefault="007E4333" w:rsidP="007E4333">
            <w:pPr>
              <w:pStyle w:val="TAH"/>
              <w:rPr>
                <w:lang w:eastAsia="ko-KR"/>
              </w:rPr>
            </w:pPr>
            <w:r w:rsidRPr="00F8474E">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95A71E" w14:textId="77777777" w:rsidR="007E4333" w:rsidRPr="00F8474E" w:rsidRDefault="007E4333" w:rsidP="007E4333">
            <w:pPr>
              <w:pStyle w:val="TAH"/>
              <w:rPr>
                <w:lang w:eastAsia="ko-KR"/>
              </w:rPr>
            </w:pPr>
            <w:r w:rsidRPr="00F8474E">
              <w:rPr>
                <w:lang w:eastAsia="ko-KR"/>
              </w:rPr>
              <w:t>Maximum Io</w:t>
            </w:r>
          </w:p>
        </w:tc>
      </w:tr>
      <w:tr w:rsidR="007E4333" w:rsidRPr="00F8474E" w14:paraId="70678A9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09EAC54" w14:textId="77777777" w:rsidR="007E4333" w:rsidRPr="00F8474E" w:rsidRDefault="007E4333" w:rsidP="007E4333">
            <w:pPr>
              <w:pStyle w:val="TAH"/>
              <w:rPr>
                <w:lang w:eastAsia="ko-KR"/>
              </w:rPr>
            </w:pPr>
            <w:r w:rsidRPr="00F8474E">
              <w:rPr>
                <w:lang w:eastAsia="ko-KR"/>
              </w:rPr>
              <w:t>Tc</w:t>
            </w:r>
            <w:r w:rsidRPr="00F8474E">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2460096" w14:textId="77777777" w:rsidR="007E4333" w:rsidRPr="00F8474E" w:rsidRDefault="007E4333" w:rsidP="007E4333">
            <w:pPr>
              <w:pStyle w:val="TAH"/>
              <w:rPr>
                <w:lang w:eastAsia="ko-KR"/>
              </w:rPr>
            </w:pPr>
            <w:r w:rsidRPr="00F8474E">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2914DD1" w14:textId="77777777" w:rsidR="007E4333" w:rsidRPr="00F8474E" w:rsidRDefault="007E4333" w:rsidP="007E4333">
            <w:pPr>
              <w:pStyle w:val="TAH"/>
              <w:rPr>
                <w:lang w:eastAsia="ko-KR"/>
              </w:rPr>
            </w:pPr>
            <w:r w:rsidRPr="00F8474E">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B62FDCD" w14:textId="77777777" w:rsidR="007E4333" w:rsidRPr="00F8474E" w:rsidRDefault="007E4333" w:rsidP="007E4333">
            <w:pPr>
              <w:pStyle w:val="TAH"/>
              <w:rPr>
                <w:lang w:eastAsia="ko-KR"/>
              </w:rPr>
            </w:pPr>
            <w:r w:rsidRPr="00F8474E">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4FAF8820"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0607C6" w14:textId="77777777" w:rsidR="007E4333" w:rsidRPr="00F8474E" w:rsidRDefault="007E4333" w:rsidP="007E4333">
            <w:pPr>
              <w:pStyle w:val="TAH"/>
              <w:rPr>
                <w:lang w:eastAsia="ko-KR"/>
              </w:rPr>
            </w:pPr>
            <w:r w:rsidRPr="00F8474E">
              <w:rPr>
                <w:lang w:eastAsia="ko-KR"/>
              </w:rPr>
              <w:t>dBm/SCS</w:t>
            </w:r>
            <w:r w:rsidRPr="00F8474E">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64E9BC" w14:textId="77777777" w:rsidR="007E4333" w:rsidRPr="00F8474E" w:rsidRDefault="007E4333" w:rsidP="007E4333">
            <w:pPr>
              <w:pStyle w:val="TAH"/>
              <w:rPr>
                <w:lang w:eastAsia="ko-KR"/>
              </w:rPr>
            </w:pPr>
            <w:r w:rsidRPr="00F8474E">
              <w:rPr>
                <w:lang w:eastAsia="ko-KR"/>
              </w:rPr>
              <w:t>dBm/BW</w:t>
            </w:r>
            <w:r w:rsidRPr="00F8474E">
              <w:rPr>
                <w:vertAlign w:val="subscript"/>
                <w:lang w:eastAsia="ko-KR"/>
              </w:rPr>
              <w:t>Channel</w:t>
            </w:r>
          </w:p>
        </w:tc>
      </w:tr>
      <w:tr w:rsidR="007E4333" w:rsidRPr="00F8474E" w14:paraId="0B58B067"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3DA783" w14:textId="5F4467C2" w:rsidR="007E4333" w:rsidRPr="00F8474E" w:rsidRDefault="007E4333" w:rsidP="007E4333">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0B503DCF" w14:textId="77777777" w:rsidR="007E4333" w:rsidRPr="00F8474E" w:rsidRDefault="007E4333" w:rsidP="007E4333">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205FF349" w14:textId="77777777" w:rsidR="007E4333" w:rsidRPr="00F8474E" w:rsidRDefault="007E4333" w:rsidP="007E4333">
            <w:pPr>
              <w:pStyle w:val="TAC"/>
              <w:rPr>
                <w:lang w:eastAsia="ko-KR"/>
              </w:rPr>
            </w:pPr>
          </w:p>
          <w:p w14:paraId="1C04FD21" w14:textId="77777777" w:rsidR="007E4333" w:rsidRPr="00F8474E" w:rsidRDefault="007E4333" w:rsidP="007E4333">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6FAB04" w14:textId="77777777" w:rsidR="007E4333" w:rsidRPr="00F8474E" w:rsidRDefault="007E4333" w:rsidP="007E4333">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5006BA2" w14:textId="57F911A6" w:rsidR="007E4333" w:rsidRPr="00F8474E" w:rsidRDefault="007E4333" w:rsidP="007E4333">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2DDBA6" w14:textId="361675C0" w:rsidR="007E4333" w:rsidRPr="00F8474E" w:rsidRDefault="007E4333" w:rsidP="007E4333">
            <w:pPr>
              <w:pStyle w:val="TAC"/>
              <w:rPr>
                <w:b/>
                <w:szCs w:val="22"/>
                <w:lang w:eastAsia="zh-CN"/>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0592F" w14:textId="16B01667" w:rsidR="007E4333" w:rsidRPr="00F8474E" w:rsidRDefault="007E4333" w:rsidP="007E4333">
            <w:pPr>
              <w:pStyle w:val="TAC"/>
              <w:rPr>
                <w:b/>
                <w:sz w:val="16"/>
                <w:szCs w:val="16"/>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37A0683" w14:textId="77777777" w:rsidR="007E4333" w:rsidRPr="00F8474E" w:rsidRDefault="007E4333" w:rsidP="007E4333">
            <w:pPr>
              <w:pStyle w:val="TAC"/>
              <w:rPr>
                <w:b/>
                <w:sz w:val="16"/>
                <w:szCs w:val="16"/>
                <w:lang w:eastAsia="ko-KR"/>
              </w:rPr>
            </w:pPr>
            <w:r w:rsidRPr="00F8474E">
              <w:rPr>
                <w:lang w:eastAsia="ko-KR"/>
              </w:rPr>
              <w:t>-50</w:t>
            </w:r>
          </w:p>
        </w:tc>
      </w:tr>
      <w:tr w:rsidR="007E4333" w:rsidRPr="00F8474E" w14:paraId="72BF9DC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74069B" w14:textId="10FE3B0D" w:rsidR="007E4333" w:rsidRPr="00F8474E" w:rsidRDefault="007E4333" w:rsidP="007E4333">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22E4212"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3A99D9B"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1020D2" w14:textId="2BEDE36A" w:rsidR="007E4333" w:rsidRPr="00F8474E" w:rsidRDefault="007E4333" w:rsidP="007E4333">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EC7E623" w14:textId="313E6C9F" w:rsidR="007E4333" w:rsidRPr="00F8474E" w:rsidRDefault="007E4333" w:rsidP="007E4333">
            <w:pPr>
              <w:pStyle w:val="TAC"/>
              <w:rPr>
                <w:b/>
                <w:szCs w:val="22"/>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5D4C25A" w14:textId="77777777" w:rsidR="007E4333" w:rsidRPr="00F8474E" w:rsidRDefault="007E4333" w:rsidP="007E4333">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30D747" w14:textId="77777777" w:rsidR="007E4333" w:rsidRPr="00F8474E" w:rsidRDefault="007E4333" w:rsidP="007E4333">
            <w:pPr>
              <w:pStyle w:val="TAC"/>
              <w:rPr>
                <w:b/>
                <w:sz w:val="16"/>
                <w:szCs w:val="16"/>
                <w:lang w:eastAsia="ko-KR"/>
              </w:rPr>
            </w:pPr>
            <w:r w:rsidRPr="00F8474E">
              <w:rPr>
                <w:lang w:eastAsia="ko-KR"/>
              </w:rPr>
              <w:t>Note 5</w:t>
            </w:r>
          </w:p>
        </w:tc>
      </w:tr>
      <w:tr w:rsidR="007E4333" w:rsidRPr="00F8474E" w14:paraId="7BC32282"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C15A79A" w14:textId="1C4061DC" w:rsidR="007E4333" w:rsidRPr="00F8474E" w:rsidRDefault="007E4333" w:rsidP="007E4333">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5CB889A"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C4444A1"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098F4F" w14:textId="5AE77891" w:rsidR="007E4333" w:rsidRPr="00F8474E" w:rsidRDefault="007E4333" w:rsidP="007E4333">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3CB93BB" w14:textId="63CF97B1" w:rsidR="007E4333" w:rsidRPr="00F8474E" w:rsidRDefault="007E4333" w:rsidP="007E4333">
            <w:pPr>
              <w:pStyle w:val="TAC"/>
              <w:rPr>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3EF3218"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A618F4C" w14:textId="77777777" w:rsidR="007E4333" w:rsidRPr="00F8474E" w:rsidRDefault="007E4333" w:rsidP="007E4333">
            <w:pPr>
              <w:pStyle w:val="TAC"/>
              <w:rPr>
                <w:lang w:eastAsia="ko-KR"/>
              </w:rPr>
            </w:pPr>
            <w:r w:rsidRPr="00F8474E">
              <w:rPr>
                <w:lang w:eastAsia="ko-KR"/>
              </w:rPr>
              <w:t>Note 5</w:t>
            </w:r>
          </w:p>
        </w:tc>
      </w:tr>
      <w:tr w:rsidR="007E4333" w:rsidRPr="00F8474E" w14:paraId="06294E5B" w14:textId="77777777" w:rsidTr="00FA482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80FD582" w14:textId="0ABA2058" w:rsidR="007E4333" w:rsidRPr="00F8474E" w:rsidRDefault="007E4333" w:rsidP="007E4333">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27E8E80" w14:textId="77777777" w:rsidR="007E4333" w:rsidRPr="00F8474E" w:rsidRDefault="007E4333" w:rsidP="007E4333">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C2DC022" w14:textId="77777777" w:rsidR="007E4333" w:rsidRPr="00F8474E" w:rsidRDefault="007E4333" w:rsidP="007E4333">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7230A6F3" w14:textId="026D4D68" w:rsidR="007E4333" w:rsidRPr="00F8474E" w:rsidRDefault="007E4333" w:rsidP="007E4333">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4F81A6DF" w14:textId="349E46FD" w:rsidR="007E4333" w:rsidRPr="00F8474E" w:rsidRDefault="007E4333" w:rsidP="007E4333">
            <w:pPr>
              <w:pStyle w:val="TAC"/>
              <w:rPr>
                <w:lang w:eastAsia="zh-CN"/>
              </w:rPr>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BEB96BF" w14:textId="37161A5F" w:rsidR="007E4333" w:rsidRPr="00F8474E" w:rsidRDefault="007E4333" w:rsidP="007E4333">
            <w:pPr>
              <w:pStyle w:val="TAC"/>
              <w:rPr>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8030024" w14:textId="77777777" w:rsidR="007E4333" w:rsidRPr="00F8474E" w:rsidRDefault="007E4333" w:rsidP="007E4333">
            <w:pPr>
              <w:pStyle w:val="TAC"/>
              <w:rPr>
                <w:lang w:eastAsia="ko-KR"/>
              </w:rPr>
            </w:pPr>
            <w:r w:rsidRPr="00F8474E">
              <w:rPr>
                <w:lang w:eastAsia="ko-KR"/>
              </w:rPr>
              <w:t>-50</w:t>
            </w:r>
          </w:p>
        </w:tc>
      </w:tr>
      <w:tr w:rsidR="007E4333" w:rsidRPr="00F8474E" w14:paraId="4135153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79AFB466" w14:textId="3CB87516" w:rsidR="007E4333" w:rsidRPr="00F8474E" w:rsidRDefault="007E4333" w:rsidP="007E4333">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4A8A7D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3C9809"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A1676F" w14:textId="7D4F78F1" w:rsidR="007E4333" w:rsidRPr="00F8474E" w:rsidRDefault="007E4333" w:rsidP="007E4333">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B0A092D" w14:textId="5D01C239" w:rsidR="007E4333" w:rsidRPr="00F8474E" w:rsidRDefault="007E4333" w:rsidP="007E4333">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B0F0D4A"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B7DB929" w14:textId="77777777" w:rsidR="007E4333" w:rsidRPr="00F8474E" w:rsidRDefault="007E4333" w:rsidP="007E4333">
            <w:pPr>
              <w:pStyle w:val="TAC"/>
              <w:rPr>
                <w:lang w:eastAsia="ko-KR"/>
              </w:rPr>
            </w:pPr>
            <w:r w:rsidRPr="00F8474E">
              <w:rPr>
                <w:lang w:eastAsia="ko-KR"/>
              </w:rPr>
              <w:t>Note 5</w:t>
            </w:r>
          </w:p>
        </w:tc>
      </w:tr>
      <w:tr w:rsidR="007E4333" w:rsidRPr="00F8474E" w14:paraId="58D195F1"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2C7C999B" w14:textId="7AF532C3" w:rsidR="007E4333" w:rsidRPr="00F8474E" w:rsidRDefault="007E4333" w:rsidP="007E4333">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31D9DF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2429BBF"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5DC801" w14:textId="19892E81" w:rsidR="007E4333" w:rsidRPr="00F8474E" w:rsidRDefault="007E4333" w:rsidP="007E4333">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8CE8B22" w14:textId="6071D4EB" w:rsidR="007E4333" w:rsidRPr="00F8474E" w:rsidRDefault="007E4333" w:rsidP="007E4333">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6BC56BE"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2588420" w14:textId="77777777" w:rsidR="007E4333" w:rsidRPr="00F8474E" w:rsidRDefault="007E4333" w:rsidP="007E4333">
            <w:pPr>
              <w:pStyle w:val="TAC"/>
              <w:rPr>
                <w:lang w:eastAsia="ko-KR"/>
              </w:rPr>
            </w:pPr>
            <w:r w:rsidRPr="00F8474E">
              <w:rPr>
                <w:lang w:eastAsia="ko-KR"/>
              </w:rPr>
              <w:t>Note 5</w:t>
            </w:r>
          </w:p>
        </w:tc>
      </w:tr>
      <w:tr w:rsidR="007E4333" w:rsidRPr="00F8474E" w14:paraId="615E6C85" w14:textId="77777777" w:rsidTr="00FA482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B7221FA" w14:textId="77777777" w:rsidR="007E4333" w:rsidRPr="00F8474E" w:rsidRDefault="007E4333" w:rsidP="007E4333">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648E7572" w14:textId="77777777" w:rsidR="007E4333" w:rsidRPr="00F8474E" w:rsidRDefault="007E4333" w:rsidP="007E4333">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83C798B" w14:textId="77777777" w:rsidR="007E4333" w:rsidRPr="00F8474E" w:rsidRDefault="007E4333" w:rsidP="007E4333">
            <w:pPr>
              <w:pStyle w:val="TAN"/>
              <w:rPr>
                <w:lang w:eastAsia="ko-KR"/>
              </w:rPr>
            </w:pPr>
            <w:r w:rsidRPr="00F8474E">
              <w:rPr>
                <w:lang w:eastAsia="ko-KR"/>
              </w:rPr>
              <w:t>NOTE 3:</w:t>
            </w:r>
            <w:r w:rsidRPr="00F8474E">
              <w:rPr>
                <w:lang w:eastAsia="ko-KR"/>
              </w:rPr>
              <w:tab/>
              <w:t>Io is assumed to have constant EPRE across the bandwidth.</w:t>
            </w:r>
          </w:p>
          <w:p w14:paraId="530FAF3F" w14:textId="77777777" w:rsidR="007E4333" w:rsidRPr="00F8474E" w:rsidRDefault="007E4333" w:rsidP="007E4333">
            <w:pPr>
              <w:pStyle w:val="TAN"/>
              <w:rPr>
                <w:lang w:eastAsia="ko-KR"/>
              </w:rPr>
            </w:pPr>
            <w:r w:rsidRPr="00F8474E">
              <w:rPr>
                <w:lang w:eastAsia="ko-KR"/>
              </w:rPr>
              <w:t>NOTE 4:</w:t>
            </w:r>
            <w:r w:rsidRPr="00F8474E">
              <w:rPr>
                <w:lang w:eastAsia="ko-KR"/>
              </w:rPr>
              <w:tab/>
              <w:t>Tc is the basic timing unit defined in TS 38.211 [6].</w:t>
            </w:r>
          </w:p>
          <w:p w14:paraId="1BC2F75B" w14:textId="77777777" w:rsidR="007E4333" w:rsidRPr="00F8474E" w:rsidRDefault="007E4333" w:rsidP="007E4333">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21980E04" w14:textId="77777777" w:rsidR="007E4333" w:rsidRPr="00F8474E" w:rsidRDefault="007E4333" w:rsidP="007E4333">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RxTx TEG. </w:t>
            </w:r>
          </w:p>
        </w:tc>
      </w:tr>
    </w:tbl>
    <w:p w14:paraId="7E760593" w14:textId="77777777" w:rsidR="007E4333" w:rsidRPr="00F8474E" w:rsidRDefault="007E4333" w:rsidP="007E4333"/>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3918432D"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150C2D3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7F5CE565"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128DFD44"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0432E4D7"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1D9A2015"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3388FD03"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458AB2C9"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2A2E497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4BD492DB"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2A4A15C7"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2F491C11" w:rsidR="00CD3B3E" w:rsidRPr="006A7330" w:rsidRDefault="003731F7"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3731F7"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709E91DF" w:rsidR="003731F7" w:rsidRPr="006A7330" w:rsidRDefault="003731F7" w:rsidP="003731F7">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DD3BB8"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22F56B4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3731F7" w:rsidRPr="006A7330" w:rsidRDefault="003731F7" w:rsidP="003731F7">
            <w:pPr>
              <w:pStyle w:val="TAC"/>
              <w:rPr>
                <w:lang w:eastAsia="ko-KR"/>
              </w:rPr>
            </w:pPr>
            <w:r w:rsidRPr="006A7330">
              <w:rPr>
                <w:lang w:eastAsia="ko-KR"/>
              </w:rPr>
              <w:t>NOTE 6</w:t>
            </w:r>
          </w:p>
        </w:tc>
      </w:tr>
      <w:tr w:rsidR="003731F7"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74CE6AC5" w:rsidR="003731F7" w:rsidRPr="006A7330" w:rsidRDefault="003731F7" w:rsidP="003731F7">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7929A842"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7339F6C8"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3731F7" w:rsidRPr="006A7330" w:rsidRDefault="003731F7" w:rsidP="003731F7">
            <w:pPr>
              <w:pStyle w:val="TAC"/>
              <w:rPr>
                <w:lang w:eastAsia="ko-KR"/>
              </w:rPr>
            </w:pPr>
            <w:r w:rsidRPr="006A7330">
              <w:rPr>
                <w:lang w:eastAsia="ko-KR"/>
              </w:rPr>
              <w:t>NOTE 6</w:t>
            </w:r>
          </w:p>
        </w:tc>
      </w:tr>
      <w:tr w:rsidR="003731F7"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6365A40E" w:rsidR="003731F7" w:rsidRPr="006A7330" w:rsidRDefault="003731F7" w:rsidP="003731F7">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3731F7" w:rsidRPr="006A7330" w:rsidRDefault="003731F7" w:rsidP="003731F7">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1AB94943" w:rsidR="003731F7" w:rsidRPr="006A7330" w:rsidRDefault="003731F7" w:rsidP="003731F7">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3731F7" w:rsidRPr="006A7330" w:rsidRDefault="003731F7" w:rsidP="003731F7">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236FF913"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3731F7" w:rsidRPr="006A7330" w:rsidRDefault="003731F7" w:rsidP="003731F7">
            <w:pPr>
              <w:pStyle w:val="TAC"/>
              <w:rPr>
                <w:lang w:eastAsia="ko-KR"/>
              </w:rPr>
            </w:pPr>
            <w:r w:rsidRPr="006A7330">
              <w:rPr>
                <w:lang w:eastAsia="ko-KR"/>
              </w:rPr>
              <w:t>NOTE 6</w:t>
            </w:r>
          </w:p>
        </w:tc>
      </w:tr>
      <w:tr w:rsidR="003731F7"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26BF7E3D" w:rsidR="003731F7" w:rsidRPr="006A7330" w:rsidRDefault="003731F7" w:rsidP="003731F7">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7F7ADB14"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04768A56"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3731F7" w:rsidRPr="006A7330" w:rsidRDefault="003731F7" w:rsidP="003731F7">
            <w:pPr>
              <w:pStyle w:val="TAC"/>
              <w:rPr>
                <w:lang w:eastAsia="ko-KR"/>
              </w:rPr>
            </w:pPr>
            <w:r w:rsidRPr="006A7330">
              <w:rPr>
                <w:lang w:eastAsia="ko-KR"/>
              </w:rPr>
              <w:t>NOTE 6</w:t>
            </w:r>
          </w:p>
        </w:tc>
      </w:tr>
      <w:tr w:rsidR="003731F7"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435978A6" w:rsidR="003731F7" w:rsidRPr="006A7330" w:rsidRDefault="003731F7" w:rsidP="003731F7">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0606C077" w:rsidR="003731F7" w:rsidRPr="006A7330" w:rsidRDefault="003731F7" w:rsidP="003731F7">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38FFEFC9"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3731F7" w:rsidRPr="006A7330" w:rsidRDefault="003731F7" w:rsidP="003731F7">
            <w:pPr>
              <w:pStyle w:val="TAC"/>
              <w:rPr>
                <w:lang w:eastAsia="ko-KR"/>
              </w:rPr>
            </w:pPr>
            <w:r w:rsidRPr="006A7330">
              <w:rPr>
                <w:lang w:eastAsia="ko-KR"/>
              </w:rPr>
              <w:t>NOTE 6</w:t>
            </w:r>
          </w:p>
        </w:tc>
      </w:tr>
      <w:tr w:rsidR="003731F7"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4D13F3AC" w:rsidR="003731F7" w:rsidRPr="006A7330" w:rsidRDefault="003731F7" w:rsidP="003731F7">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3EC45A67"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2C69085"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3731F7" w:rsidRPr="006A7330" w:rsidRDefault="003731F7" w:rsidP="003731F7">
            <w:pPr>
              <w:pStyle w:val="TAC"/>
              <w:rPr>
                <w:lang w:eastAsia="ko-KR"/>
              </w:rPr>
            </w:pPr>
            <w:r w:rsidRPr="006A7330">
              <w:rPr>
                <w:lang w:eastAsia="ko-KR"/>
              </w:rPr>
              <w:t>NOTE 6</w:t>
            </w:r>
          </w:p>
        </w:tc>
      </w:tr>
      <w:tr w:rsidR="003731F7"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B69FAB" w:rsidR="003731F7" w:rsidRPr="006A7330" w:rsidRDefault="003731F7" w:rsidP="003731F7">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743AD749"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35FA264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3731F7" w:rsidRPr="006A7330" w:rsidRDefault="003731F7" w:rsidP="003731F7">
            <w:pPr>
              <w:pStyle w:val="TAC"/>
              <w:rPr>
                <w:lang w:eastAsia="ko-KR"/>
              </w:rPr>
            </w:pPr>
            <w:r w:rsidRPr="006A7330">
              <w:rPr>
                <w:lang w:eastAsia="ko-KR"/>
              </w:rPr>
              <w:t>NOTE 6</w:t>
            </w:r>
          </w:p>
        </w:tc>
      </w:tr>
      <w:tr w:rsidR="003731F7"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1CE774D1" w:rsidR="003731F7" w:rsidRPr="006A7330" w:rsidRDefault="003731F7" w:rsidP="003731F7">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24C83CF7"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96976F4"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3731F7" w:rsidRPr="006A7330" w:rsidRDefault="003731F7" w:rsidP="003731F7">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EC132E">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3FF8099C"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65A02966"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691B326"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9528721"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3CFD1788"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EC132E">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4CA22948"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6D92C753"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18C25C91"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2651F1A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rPr>
                <w:lang w:eastAsia="zh-CN"/>
              </w:rPr>
            </w:pPr>
            <w:bookmarkStart w:id="17" w:name="_Hlk40263897"/>
            <w:r w:rsidRPr="00E611AB">
              <w:t>Reported Quantity Value</w:t>
            </w:r>
          </w:p>
        </w:tc>
        <w:tc>
          <w:tcPr>
            <w:tcW w:w="3260" w:type="dxa"/>
            <w:vAlign w:val="center"/>
          </w:tcPr>
          <w:p w14:paraId="086049BA" w14:textId="77777777" w:rsidR="00777EC6" w:rsidRPr="00E611AB" w:rsidRDefault="00777EC6" w:rsidP="002F5786">
            <w:pPr>
              <w:pStyle w:val="TAH"/>
              <w:rPr>
                <w:lang w:eastAsia="zh-CN"/>
              </w:rPr>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7"/>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D0D7265"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7F2C7667"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0202E633"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rPr>
                <w:lang w:eastAsia="zh-CN"/>
              </w:rPr>
              <w:t>RX-TX_TIME_DIFFERENCE_985024</w:t>
            </w:r>
          </w:p>
        </w:tc>
        <w:tc>
          <w:tcPr>
            <w:tcW w:w="3260" w:type="dxa"/>
          </w:tcPr>
          <w:p w14:paraId="31EDFC0D" w14:textId="77777777" w:rsidR="00777EC6" w:rsidRPr="00E611AB" w:rsidRDefault="00777EC6" w:rsidP="002F5786">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rPr>
                <w:lang w:eastAsia="zh-CN"/>
              </w:rPr>
              <w:t>RX-TX_TIME_DIFFERENCE_985025</w:t>
            </w:r>
          </w:p>
        </w:tc>
        <w:tc>
          <w:tcPr>
            <w:tcW w:w="3260" w:type="dxa"/>
          </w:tcPr>
          <w:p w14:paraId="5EC260F7"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rPr>
                <w:lang w:eastAsia="zh-CN"/>
              </w:rPr>
            </w:pPr>
            <w:r w:rsidRPr="00E611AB">
              <w:t>Reported Quantity Value</w:t>
            </w:r>
          </w:p>
        </w:tc>
        <w:tc>
          <w:tcPr>
            <w:tcW w:w="3260" w:type="dxa"/>
            <w:vAlign w:val="center"/>
          </w:tcPr>
          <w:p w14:paraId="7EF6FFAB" w14:textId="77777777" w:rsidR="00777EC6" w:rsidRPr="00E611AB" w:rsidRDefault="00777EC6" w:rsidP="002F5786">
            <w:pPr>
              <w:pStyle w:val="TAH"/>
              <w:rPr>
                <w:lang w:eastAsia="zh-CN"/>
              </w:rPr>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08686D47"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28FCAAE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22B0783"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rPr>
                <w:lang w:eastAsia="zh-CN"/>
              </w:rPr>
              <w:t>RX-TX_TIME_DIFFERENCE_492512</w:t>
            </w:r>
          </w:p>
        </w:tc>
        <w:tc>
          <w:tcPr>
            <w:tcW w:w="3260" w:type="dxa"/>
          </w:tcPr>
          <w:p w14:paraId="1E1E8BF4" w14:textId="77777777" w:rsidR="00777EC6" w:rsidRPr="00E611AB" w:rsidRDefault="00777EC6" w:rsidP="002F5786">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rPr>
                <w:lang w:eastAsia="zh-CN"/>
              </w:rPr>
              <w:t>RX-TX_TIME_DIFFERENCE_492513</w:t>
            </w:r>
          </w:p>
        </w:tc>
        <w:tc>
          <w:tcPr>
            <w:tcW w:w="3260" w:type="dxa"/>
          </w:tcPr>
          <w:p w14:paraId="2BE75A10"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rPr>
                <w:lang w:eastAsia="zh-CN"/>
              </w:rPr>
            </w:pPr>
            <w:r w:rsidRPr="00E611AB">
              <w:t>Reported Quantity Value</w:t>
            </w:r>
          </w:p>
        </w:tc>
        <w:tc>
          <w:tcPr>
            <w:tcW w:w="3260" w:type="dxa"/>
            <w:vAlign w:val="center"/>
          </w:tcPr>
          <w:p w14:paraId="3FA95501" w14:textId="77777777" w:rsidR="00777EC6" w:rsidRPr="00E611AB" w:rsidRDefault="00777EC6" w:rsidP="002F5786">
            <w:pPr>
              <w:pStyle w:val="TAH"/>
              <w:rPr>
                <w:lang w:eastAsia="zh-CN"/>
              </w:rPr>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81E1431"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39D6CDCA"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3042A06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rPr>
                <w:lang w:eastAsia="zh-CN"/>
              </w:rPr>
              <w:t>RX-TX_TIME_DIFFERENCE_246256</w:t>
            </w:r>
          </w:p>
        </w:tc>
        <w:tc>
          <w:tcPr>
            <w:tcW w:w="3260" w:type="dxa"/>
          </w:tcPr>
          <w:p w14:paraId="56C2BB68" w14:textId="77777777" w:rsidR="00777EC6" w:rsidRPr="00E611AB" w:rsidRDefault="00777EC6" w:rsidP="002F5786">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rPr>
                <w:lang w:eastAsia="zh-CN"/>
              </w:rPr>
              <w:t>RX-TX_TIME_DIFFERENCE_246257</w:t>
            </w:r>
          </w:p>
        </w:tc>
        <w:tc>
          <w:tcPr>
            <w:tcW w:w="3260" w:type="dxa"/>
          </w:tcPr>
          <w:p w14:paraId="7361D9B8"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rPr>
                <w:lang w:eastAsia="zh-CN"/>
              </w:rPr>
            </w:pPr>
            <w:r w:rsidRPr="00E611AB">
              <w:t>Reported Quantity Value</w:t>
            </w:r>
          </w:p>
        </w:tc>
        <w:tc>
          <w:tcPr>
            <w:tcW w:w="3260" w:type="dxa"/>
            <w:vAlign w:val="center"/>
          </w:tcPr>
          <w:p w14:paraId="26013D76" w14:textId="77777777" w:rsidR="00777EC6" w:rsidRPr="00E611AB" w:rsidRDefault="00777EC6" w:rsidP="00DA29A5">
            <w:pPr>
              <w:pStyle w:val="TAH"/>
              <w:rPr>
                <w:lang w:eastAsia="zh-CN"/>
              </w:rPr>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rPr>
                <w:lang w:eastAsia="zh-CN"/>
              </w:rPr>
              <w:t>RX-TX_TIME_DIFFERENCE_</w:t>
            </w:r>
            <w:r w:rsidRPr="00E611AB">
              <w:t>0000</w:t>
            </w:r>
          </w:p>
        </w:tc>
        <w:tc>
          <w:tcPr>
            <w:tcW w:w="3260" w:type="dxa"/>
          </w:tcPr>
          <w:p w14:paraId="665DC6D4" w14:textId="77777777" w:rsidR="00777EC6" w:rsidRPr="00E611AB" w:rsidRDefault="00777EC6" w:rsidP="00DA29A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rPr>
                <w:lang w:eastAsia="zh-CN"/>
              </w:rPr>
              <w:t>RX-TX_TIME_DIFFERENCE_</w:t>
            </w:r>
            <w:r w:rsidRPr="00E611AB">
              <w:t>0001</w:t>
            </w:r>
          </w:p>
        </w:tc>
        <w:tc>
          <w:tcPr>
            <w:tcW w:w="3260" w:type="dxa"/>
          </w:tcPr>
          <w:p w14:paraId="784A32CF"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rPr>
                <w:lang w:eastAsia="zh-CN"/>
              </w:rPr>
              <w:t>RX-TX_TIME_DIFFERENCE_</w:t>
            </w:r>
            <w:r w:rsidRPr="00E611AB">
              <w:t>0002</w:t>
            </w:r>
          </w:p>
        </w:tc>
        <w:tc>
          <w:tcPr>
            <w:tcW w:w="3260" w:type="dxa"/>
          </w:tcPr>
          <w:p w14:paraId="785161AE"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rPr>
                <w:lang w:eastAsia="zh-CN"/>
              </w:rPr>
              <w:t>RX-TX_TIME_DIFFERENCE_123128</w:t>
            </w:r>
          </w:p>
        </w:tc>
        <w:tc>
          <w:tcPr>
            <w:tcW w:w="3260" w:type="dxa"/>
          </w:tcPr>
          <w:p w14:paraId="6290D2DE" w14:textId="77777777" w:rsidR="00777EC6" w:rsidRPr="00E611AB" w:rsidRDefault="00777EC6" w:rsidP="00DA29A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rPr>
                <w:lang w:eastAsia="zh-CN"/>
              </w:rPr>
              <w:t>RX-TX_TIME_DIFFERENCE_123129</w:t>
            </w:r>
          </w:p>
        </w:tc>
        <w:tc>
          <w:tcPr>
            <w:tcW w:w="3260" w:type="dxa"/>
          </w:tcPr>
          <w:p w14:paraId="65731DE0" w14:textId="77777777" w:rsidR="00777EC6" w:rsidRPr="00E611AB" w:rsidRDefault="00777EC6" w:rsidP="00DA29A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rPr>
                <w:lang w:eastAsia="zh-CN"/>
              </w:rPr>
            </w:pPr>
            <w:r w:rsidRPr="00E611AB">
              <w:t>Reported Quantity Value</w:t>
            </w:r>
          </w:p>
        </w:tc>
        <w:tc>
          <w:tcPr>
            <w:tcW w:w="3260" w:type="dxa"/>
            <w:vAlign w:val="center"/>
          </w:tcPr>
          <w:p w14:paraId="269DD957" w14:textId="77777777" w:rsidR="00777EC6" w:rsidRPr="00E611AB" w:rsidRDefault="00777EC6" w:rsidP="002F5786">
            <w:pPr>
              <w:pStyle w:val="TAH"/>
              <w:rPr>
                <w:lang w:eastAsia="zh-CN"/>
              </w:rPr>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60E183BE"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087DA4C1"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3AAECB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rPr>
                <w:lang w:eastAsia="zh-CN"/>
              </w:rPr>
              <w:t>RX-TX_TIME_DIFFERENCE_61564</w:t>
            </w:r>
          </w:p>
        </w:tc>
        <w:tc>
          <w:tcPr>
            <w:tcW w:w="3260" w:type="dxa"/>
          </w:tcPr>
          <w:p w14:paraId="63FE1B9E" w14:textId="77777777" w:rsidR="00777EC6" w:rsidRPr="00E611AB" w:rsidRDefault="00777EC6" w:rsidP="002F5786">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rPr>
                <w:lang w:eastAsia="zh-CN"/>
              </w:rPr>
              <w:t>RX-TX_TIME_DIFFERENCE_61565</w:t>
            </w:r>
          </w:p>
        </w:tc>
        <w:tc>
          <w:tcPr>
            <w:tcW w:w="3260" w:type="dxa"/>
          </w:tcPr>
          <w:p w14:paraId="254D6C03"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2185D0B6"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1ADA127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CD0B32F"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rPr>
                <w:lang w:eastAsia="zh-CN"/>
              </w:rPr>
              <w:t>RX-TX_TIME_DIFFERENCE_30782</w:t>
            </w:r>
          </w:p>
        </w:tc>
        <w:tc>
          <w:tcPr>
            <w:tcW w:w="3260" w:type="dxa"/>
          </w:tcPr>
          <w:p w14:paraId="255301FA" w14:textId="77777777" w:rsidR="00777EC6" w:rsidRPr="00E611AB" w:rsidRDefault="00777EC6" w:rsidP="002F5786">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rPr>
                <w:lang w:eastAsia="zh-CN"/>
              </w:rPr>
              <w:t>RX-TX_TIME_DIFFERENCE_30783</w:t>
            </w:r>
          </w:p>
        </w:tc>
        <w:tc>
          <w:tcPr>
            <w:tcW w:w="3260" w:type="dxa"/>
          </w:tcPr>
          <w:p w14:paraId="6183460E"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1DF94E08" w14:textId="77777777" w:rsidR="00777EC6" w:rsidRPr="007C55F6" w:rsidRDefault="00777EC6" w:rsidP="002F5786">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0335B55"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D4377DD"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36B03E9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056B9EAD" w14:textId="77777777" w:rsidR="00777EC6" w:rsidRPr="00E611AB" w:rsidRDefault="00777EC6" w:rsidP="002F5786">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3E42169"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6976D49B"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42FEFA43"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E2C3324"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956264E"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6B360D16"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441126A6"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1D9FDF0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567C4C19"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51D68F3B"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D1101AD"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1E30BC74"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218706D3"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rPr>
                <w:lang w:eastAsia="zh-CN"/>
              </w:rPr>
              <w:t>DIFF_RX-TX_TIME_DIFFERENCE_</w:t>
            </w:r>
            <w:r w:rsidRPr="00E611AB">
              <w:t>0000</w:t>
            </w:r>
          </w:p>
        </w:tc>
        <w:tc>
          <w:tcPr>
            <w:tcW w:w="2693" w:type="dxa"/>
          </w:tcPr>
          <w:p w14:paraId="469EC37F"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rPr>
                <w:lang w:eastAsia="zh-CN"/>
              </w:rPr>
              <w:t>DIFF_RX-TX_TIME_DIFFERENCE_</w:t>
            </w:r>
            <w:r w:rsidRPr="00E611AB">
              <w:t>0001</w:t>
            </w:r>
          </w:p>
        </w:tc>
        <w:tc>
          <w:tcPr>
            <w:tcW w:w="2693" w:type="dxa"/>
          </w:tcPr>
          <w:p w14:paraId="45F26AE1"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rPr>
                <w:lang w:eastAsia="zh-CN"/>
              </w:rPr>
              <w:t>DIFF_RX-TX_TIME_DIFFERENCE_</w:t>
            </w:r>
            <w:r w:rsidRPr="00E611AB">
              <w:t>0002</w:t>
            </w:r>
          </w:p>
        </w:tc>
        <w:tc>
          <w:tcPr>
            <w:tcW w:w="2693" w:type="dxa"/>
          </w:tcPr>
          <w:p w14:paraId="4BB9E124" w14:textId="77777777" w:rsidR="00777EC6" w:rsidRPr="00E611AB" w:rsidRDefault="00777EC6" w:rsidP="002F5786">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rPr>
                <w:lang w:eastAsia="zh-CN"/>
              </w:rP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rPr>
                <w:lang w:eastAsia="zh-CN"/>
              </w:rP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rPr>
                <w:lang w:eastAsia="zh-CN"/>
              </w:rP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rPr>
                <w:lang w:eastAsia="zh-CN"/>
              </w:rPr>
              <w:t>path</w:t>
            </w:r>
            <w:r w:rsidRPr="002A78AE">
              <w:rPr>
                <w:lang w:eastAsia="zh-CN"/>
              </w:rPr>
              <w:t>_</w:t>
            </w:r>
            <w:r>
              <w:rPr>
                <w:lang w:eastAsia="zh-CN"/>
              </w:rPr>
              <w:t>08175</w:t>
            </w:r>
          </w:p>
        </w:tc>
        <w:tc>
          <w:tcPr>
            <w:tcW w:w="2694" w:type="dxa"/>
          </w:tcPr>
          <w:p w14:paraId="561C3AF9" w14:textId="77777777" w:rsidR="00777EC6" w:rsidRPr="002A78AE" w:rsidRDefault="00777EC6"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rPr>
                <w:lang w:eastAsia="zh-CN"/>
              </w:rPr>
              <w:t>path</w:t>
            </w:r>
            <w:r w:rsidRPr="002A78AE">
              <w:rPr>
                <w:lang w:eastAsia="zh-CN"/>
              </w:rPr>
              <w:t>_</w:t>
            </w:r>
            <w:r>
              <w:rPr>
                <w:lang w:eastAsia="zh-CN"/>
              </w:rPr>
              <w:t>08176</w:t>
            </w:r>
          </w:p>
        </w:tc>
        <w:tc>
          <w:tcPr>
            <w:tcW w:w="2694" w:type="dxa"/>
          </w:tcPr>
          <w:p w14:paraId="09C0AB22" w14:textId="77777777" w:rsidR="00777EC6" w:rsidRPr="002A78AE" w:rsidRDefault="00777EC6"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rPr>
                <w:lang w:eastAsia="zh-CN"/>
              </w:rP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rPr>
                <w:lang w:eastAsia="zh-CN"/>
              </w:rPr>
              <w:t>path</w:t>
            </w:r>
            <w:r w:rsidRPr="002A78AE">
              <w:t>_0001</w:t>
            </w:r>
          </w:p>
        </w:tc>
        <w:tc>
          <w:tcPr>
            <w:tcW w:w="2694" w:type="dxa"/>
          </w:tcPr>
          <w:p w14:paraId="70095B75"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rPr>
                <w:lang w:eastAsia="zh-CN"/>
              </w:rPr>
              <w:t>path</w:t>
            </w:r>
            <w:r w:rsidRPr="002A78AE">
              <w:t>_0002</w:t>
            </w:r>
          </w:p>
        </w:tc>
        <w:tc>
          <w:tcPr>
            <w:tcW w:w="2694" w:type="dxa"/>
          </w:tcPr>
          <w:p w14:paraId="3BE09C18" w14:textId="77777777" w:rsidR="00777EC6" w:rsidRPr="002A78AE" w:rsidRDefault="00777EC6"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rPr>
                <w:lang w:eastAsia="zh-CN"/>
              </w:rPr>
              <w:t>path</w:t>
            </w:r>
            <w:r w:rsidRPr="002A78AE">
              <w:rPr>
                <w:lang w:eastAsia="zh-CN"/>
              </w:rPr>
              <w:t>_4</w:t>
            </w:r>
            <w:r>
              <w:rPr>
                <w:lang w:eastAsia="zh-CN"/>
              </w:rPr>
              <w:t>088</w:t>
            </w:r>
          </w:p>
        </w:tc>
        <w:tc>
          <w:tcPr>
            <w:tcW w:w="2694" w:type="dxa"/>
          </w:tcPr>
          <w:p w14:paraId="72AC75AA" w14:textId="77777777" w:rsidR="00777EC6" w:rsidRPr="002A78AE" w:rsidRDefault="00777EC6"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rPr>
                <w:lang w:eastAsia="zh-CN"/>
              </w:rP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rPr>
                <w:lang w:eastAsia="zh-CN"/>
              </w:rPr>
              <w:t>path</w:t>
            </w:r>
            <w:r w:rsidRPr="002A78AE">
              <w:t>_0001</w:t>
            </w:r>
          </w:p>
        </w:tc>
        <w:tc>
          <w:tcPr>
            <w:tcW w:w="2694" w:type="dxa"/>
          </w:tcPr>
          <w:p w14:paraId="6C87D82D" w14:textId="77777777" w:rsidR="00777EC6" w:rsidRPr="002A78AE" w:rsidRDefault="00777EC6" w:rsidP="002F5786">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rPr>
                <w:lang w:eastAsia="zh-CN"/>
              </w:rPr>
              <w:t>path</w:t>
            </w:r>
            <w:r w:rsidRPr="002A78AE">
              <w:t>_0002</w:t>
            </w:r>
          </w:p>
        </w:tc>
        <w:tc>
          <w:tcPr>
            <w:tcW w:w="2694" w:type="dxa"/>
          </w:tcPr>
          <w:p w14:paraId="4073D132" w14:textId="77777777" w:rsidR="00777EC6" w:rsidRPr="002A78AE" w:rsidRDefault="00777EC6"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rPr>
                <w:lang w:eastAsia="zh-CN"/>
              </w:rPr>
              <w:t>path</w:t>
            </w:r>
            <w:r w:rsidRPr="002A78AE">
              <w:rPr>
                <w:lang w:eastAsia="zh-CN"/>
              </w:rPr>
              <w:t>_</w:t>
            </w:r>
            <w:r>
              <w:rPr>
                <w:lang w:eastAsia="zh-CN"/>
              </w:rPr>
              <w:t>2044</w:t>
            </w:r>
          </w:p>
        </w:tc>
        <w:tc>
          <w:tcPr>
            <w:tcW w:w="2694" w:type="dxa"/>
          </w:tcPr>
          <w:p w14:paraId="3AD2BD91" w14:textId="77777777" w:rsidR="00777EC6" w:rsidRPr="002A78AE" w:rsidRDefault="00777EC6"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rPr>
                <w:lang w:eastAsia="zh-CN"/>
              </w:rP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rPr>
                <w:lang w:eastAsia="zh-CN"/>
              </w:rPr>
              <w:t>path</w:t>
            </w:r>
            <w:r w:rsidRPr="002A78AE">
              <w:t>_0001</w:t>
            </w:r>
          </w:p>
        </w:tc>
        <w:tc>
          <w:tcPr>
            <w:tcW w:w="2694" w:type="dxa"/>
          </w:tcPr>
          <w:p w14:paraId="5A963A32" w14:textId="77777777" w:rsidR="00777EC6" w:rsidRPr="002A78AE" w:rsidRDefault="00777EC6" w:rsidP="00DA29A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rPr>
                <w:lang w:eastAsia="zh-CN"/>
              </w:rPr>
              <w:t>path</w:t>
            </w:r>
            <w:r w:rsidRPr="002A78AE">
              <w:t>_0002</w:t>
            </w:r>
          </w:p>
        </w:tc>
        <w:tc>
          <w:tcPr>
            <w:tcW w:w="2694" w:type="dxa"/>
          </w:tcPr>
          <w:p w14:paraId="5DDC62A7" w14:textId="77777777" w:rsidR="00777EC6" w:rsidRPr="002A78AE" w:rsidRDefault="00777EC6"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rPr>
                <w:lang w:eastAsia="zh-CN"/>
              </w:rPr>
              <w:t>path</w:t>
            </w:r>
            <w:r w:rsidRPr="002A78AE">
              <w:rPr>
                <w:lang w:eastAsia="zh-CN"/>
              </w:rPr>
              <w:t>_</w:t>
            </w:r>
            <w:r>
              <w:rPr>
                <w:lang w:eastAsia="zh-CN"/>
              </w:rPr>
              <w:t>1022</w:t>
            </w:r>
          </w:p>
        </w:tc>
        <w:tc>
          <w:tcPr>
            <w:tcW w:w="2694" w:type="dxa"/>
          </w:tcPr>
          <w:p w14:paraId="2EAD04FF" w14:textId="77777777" w:rsidR="00777EC6" w:rsidRPr="002A78AE" w:rsidRDefault="00777EC6" w:rsidP="00DA29A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rPr>
                <w:lang w:eastAsia="zh-CN"/>
              </w:rP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rPr>
                <w:lang w:eastAsia="zh-CN"/>
              </w:rPr>
              <w:t>path</w:t>
            </w:r>
            <w:r w:rsidRPr="002A78AE">
              <w:t>_0001</w:t>
            </w:r>
          </w:p>
        </w:tc>
        <w:tc>
          <w:tcPr>
            <w:tcW w:w="2694" w:type="dxa"/>
          </w:tcPr>
          <w:p w14:paraId="0F93D6BD" w14:textId="77777777" w:rsidR="00777EC6" w:rsidRPr="002A78AE" w:rsidRDefault="00777EC6" w:rsidP="002F5786">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rPr>
                <w:lang w:eastAsia="zh-CN"/>
              </w:rPr>
              <w:t>path</w:t>
            </w:r>
            <w:r w:rsidRPr="002A78AE">
              <w:t>_0002</w:t>
            </w:r>
          </w:p>
        </w:tc>
        <w:tc>
          <w:tcPr>
            <w:tcW w:w="2694" w:type="dxa"/>
          </w:tcPr>
          <w:p w14:paraId="3692823D" w14:textId="77777777" w:rsidR="00777EC6" w:rsidRPr="002A78AE" w:rsidRDefault="00777EC6"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rPr>
                <w:lang w:eastAsia="zh-CN"/>
              </w:rPr>
              <w:t>path</w:t>
            </w:r>
            <w:r w:rsidRPr="002A78AE">
              <w:rPr>
                <w:lang w:eastAsia="zh-CN"/>
              </w:rPr>
              <w:t>_</w:t>
            </w:r>
            <w:r>
              <w:rPr>
                <w:lang w:eastAsia="zh-CN"/>
              </w:rPr>
              <w:t>511</w:t>
            </w:r>
          </w:p>
        </w:tc>
        <w:tc>
          <w:tcPr>
            <w:tcW w:w="2694" w:type="dxa"/>
          </w:tcPr>
          <w:p w14:paraId="66473E05" w14:textId="77777777" w:rsidR="00777EC6" w:rsidRPr="002A78AE" w:rsidRDefault="00777EC6"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rPr>
                <w:lang w:eastAsia="zh-CN"/>
              </w:rP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rPr>
                <w:lang w:eastAsia="zh-CN"/>
              </w:rPr>
              <w:t>path</w:t>
            </w:r>
            <w:r w:rsidRPr="002A78AE">
              <w:t>_001</w:t>
            </w:r>
          </w:p>
        </w:tc>
        <w:tc>
          <w:tcPr>
            <w:tcW w:w="2694" w:type="dxa"/>
          </w:tcPr>
          <w:p w14:paraId="0FB068A0" w14:textId="77777777" w:rsidR="00777EC6" w:rsidRPr="002A78AE" w:rsidRDefault="00777EC6" w:rsidP="002F5786">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rPr>
                <w:lang w:eastAsia="zh-CN"/>
              </w:rPr>
              <w:t>path</w:t>
            </w:r>
            <w:r w:rsidRPr="002A78AE">
              <w:t>_002</w:t>
            </w:r>
          </w:p>
        </w:tc>
        <w:tc>
          <w:tcPr>
            <w:tcW w:w="2694" w:type="dxa"/>
          </w:tcPr>
          <w:p w14:paraId="4E4349A3" w14:textId="77777777" w:rsidR="00777EC6" w:rsidRPr="002A78AE" w:rsidRDefault="00777EC6"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rPr>
                <w:lang w:eastAsia="zh-CN"/>
              </w:rPr>
              <w:t>path</w:t>
            </w:r>
            <w:r w:rsidRPr="002A78AE">
              <w:rPr>
                <w:lang w:eastAsia="zh-CN"/>
              </w:rPr>
              <w:t>_</w:t>
            </w:r>
            <w:r>
              <w:rPr>
                <w:lang w:eastAsia="zh-CN"/>
              </w:rPr>
              <w:t>256</w:t>
            </w:r>
          </w:p>
        </w:tc>
        <w:tc>
          <w:tcPr>
            <w:tcW w:w="2694" w:type="dxa"/>
          </w:tcPr>
          <w:p w14:paraId="1E1419D5" w14:textId="77777777" w:rsidR="00777EC6" w:rsidRPr="002A78AE" w:rsidRDefault="00777EC6"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w:t>
      </w:r>
      <w:r w:rsidRPr="00237C0D">
        <w:rPr>
          <w:lang w:eastAsia="zh-CN"/>
        </w:rPr>
        <w:t xml:space="preserve">Mapping of </w:t>
      </w:r>
      <w:r>
        <w:rPr>
          <w:lang w:eastAsia="zh-CN"/>
        </w:rPr>
        <w:t xml:space="preserve">FR2 </w:t>
      </w:r>
      <w:r w:rsidRPr="00237C0D">
        <w:rPr>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8258E56" w14:textId="77777777" w:rsidR="00C81100" w:rsidRDefault="00C81100" w:rsidP="00C81100">
      <w:pPr>
        <w:pStyle w:val="B10"/>
        <w:rPr>
          <w:lang w:eastAsia="zh-CN"/>
        </w:rPr>
      </w:pPr>
      <w:r>
        <w:rPr>
          <w:lang w:eastAsia="zh-CN"/>
        </w:rPr>
        <w:t>-</w:t>
      </w:r>
      <w:r>
        <w:rPr>
          <w:lang w:eastAsia="zh-CN"/>
        </w:rPr>
        <w:tab/>
        <w:t>The bandwidth of CSI-RS as CMR is 48 PRBs and the density is 3.</w:t>
      </w:r>
    </w:p>
    <w:p w14:paraId="33D25C39" w14:textId="12B8C5B9"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2828CE86" w14:textId="3D62770D" w:rsidR="00C81100" w:rsidRDefault="00C81100" w:rsidP="00C8110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lang w:eastAsia="zh-CN"/>
        </w:rPr>
      </w:pPr>
    </w:p>
    <w:p w14:paraId="4087C006" w14:textId="23148918" w:rsidR="00C81100" w:rsidRPr="003852A9" w:rsidRDefault="00FA41EA" w:rsidP="003852A9">
      <w:pPr>
        <w:pStyle w:val="TH"/>
      </w:pPr>
      <w:bookmarkStart w:id="18"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8"/>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8E7B61" w14:paraId="5F9015EC" w14:textId="77777777" w:rsidTr="00AD2F6B">
        <w:trPr>
          <w:jc w:val="center"/>
        </w:trPr>
        <w:tc>
          <w:tcPr>
            <w:tcW w:w="1027" w:type="dxa"/>
            <w:tcBorders>
              <w:top w:val="nil"/>
              <w:left w:val="single" w:sz="4" w:space="0" w:color="auto"/>
              <w:bottom w:val="nil"/>
              <w:right w:val="single" w:sz="6" w:space="0" w:color="auto"/>
            </w:tcBorders>
          </w:tcPr>
          <w:p w14:paraId="52588C36" w14:textId="77777777" w:rsidR="008E7B61" w:rsidRDefault="008E7B61" w:rsidP="008E7B61">
            <w:pPr>
              <w:pStyle w:val="TAC"/>
            </w:pPr>
          </w:p>
        </w:tc>
        <w:tc>
          <w:tcPr>
            <w:tcW w:w="1030" w:type="dxa"/>
            <w:tcBorders>
              <w:top w:val="nil"/>
              <w:left w:val="single" w:sz="6" w:space="0" w:color="auto"/>
              <w:bottom w:val="nil"/>
              <w:right w:val="single" w:sz="6" w:space="0" w:color="auto"/>
            </w:tcBorders>
          </w:tcPr>
          <w:p w14:paraId="2A07DE3E" w14:textId="77777777" w:rsidR="008E7B61" w:rsidRDefault="008E7B61" w:rsidP="008E7B61">
            <w:pPr>
              <w:pStyle w:val="TAC"/>
            </w:pPr>
          </w:p>
        </w:tc>
        <w:tc>
          <w:tcPr>
            <w:tcW w:w="915" w:type="dxa"/>
            <w:tcBorders>
              <w:top w:val="nil"/>
              <w:left w:val="single" w:sz="6" w:space="0" w:color="auto"/>
              <w:bottom w:val="nil"/>
              <w:right w:val="single" w:sz="6" w:space="0" w:color="auto"/>
            </w:tcBorders>
          </w:tcPr>
          <w:p w14:paraId="0AE5B636" w14:textId="77777777" w:rsidR="008E7B61" w:rsidRDefault="008E7B61" w:rsidP="008E7B61">
            <w:pPr>
              <w:pStyle w:val="TAC"/>
            </w:pPr>
          </w:p>
        </w:tc>
        <w:tc>
          <w:tcPr>
            <w:tcW w:w="1843" w:type="dxa"/>
            <w:tcBorders>
              <w:top w:val="single" w:sz="6" w:space="0" w:color="auto"/>
              <w:left w:val="single" w:sz="6" w:space="0" w:color="auto"/>
              <w:bottom w:val="single" w:sz="6" w:space="0" w:color="auto"/>
              <w:right w:val="single" w:sz="4" w:space="0" w:color="auto"/>
            </w:tcBorders>
          </w:tcPr>
          <w:p w14:paraId="298BE63F" w14:textId="38A08E11" w:rsidR="008E7B61" w:rsidRDefault="008E7B61" w:rsidP="008E7B61">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6" w:space="0" w:color="auto"/>
              <w:left w:val="single" w:sz="4" w:space="0" w:color="auto"/>
              <w:bottom w:val="single" w:sz="6" w:space="0" w:color="auto"/>
              <w:right w:val="single" w:sz="6" w:space="0" w:color="auto"/>
            </w:tcBorders>
          </w:tcPr>
          <w:p w14:paraId="770CD44D" w14:textId="0276E4B7" w:rsidR="008E7B61" w:rsidRDefault="008E7B61" w:rsidP="008E7B61">
            <w:pPr>
              <w:pStyle w:val="TAC"/>
            </w:pPr>
            <w:r>
              <w:rPr>
                <w:rFonts w:eastAsia="SimSun" w:hint="eastAsia"/>
                <w:lang w:val="en-US" w:eastAsia="zh-CN"/>
              </w:rPr>
              <w:t>-114.5</w:t>
            </w:r>
          </w:p>
        </w:tc>
        <w:tc>
          <w:tcPr>
            <w:tcW w:w="992" w:type="dxa"/>
            <w:tcBorders>
              <w:top w:val="single" w:sz="6" w:space="0" w:color="auto"/>
              <w:left w:val="single" w:sz="4" w:space="0" w:color="auto"/>
              <w:bottom w:val="single" w:sz="6" w:space="0" w:color="auto"/>
              <w:right w:val="single" w:sz="6" w:space="0" w:color="auto"/>
            </w:tcBorders>
          </w:tcPr>
          <w:p w14:paraId="423990DF" w14:textId="2630FF59" w:rsidR="008E7B61" w:rsidRDefault="008E7B61" w:rsidP="008E7B61">
            <w:pPr>
              <w:pStyle w:val="TAC"/>
              <w:rPr>
                <w:rFonts w:cs="Arial"/>
              </w:rPr>
            </w:pPr>
            <w:r>
              <w:rPr>
                <w:rFonts w:eastAsia="SimSun" w:cs="Arial" w:hint="eastAsia"/>
                <w:lang w:val="en-US" w:eastAsia="zh-CN"/>
              </w:rPr>
              <w:t>-111.5</w:t>
            </w:r>
          </w:p>
        </w:tc>
        <w:tc>
          <w:tcPr>
            <w:tcW w:w="992" w:type="dxa"/>
            <w:tcBorders>
              <w:top w:val="single" w:sz="6" w:space="0" w:color="auto"/>
              <w:left w:val="single" w:sz="4" w:space="0" w:color="auto"/>
              <w:bottom w:val="single" w:sz="6" w:space="0" w:color="auto"/>
              <w:right w:val="single" w:sz="6" w:space="0" w:color="auto"/>
            </w:tcBorders>
          </w:tcPr>
          <w:p w14:paraId="3577A171" w14:textId="40C0BC05" w:rsidR="008E7B61" w:rsidRDefault="008E7B61" w:rsidP="008E7B61">
            <w:pPr>
              <w:pStyle w:val="TAC"/>
              <w:rPr>
                <w:rFonts w:cs="Arial"/>
              </w:rPr>
            </w:pPr>
            <w:r>
              <w:rPr>
                <w:rFonts w:eastAsia="SimSun" w:cs="Arial" w:hint="eastAsia"/>
                <w:lang w:val="en-US" w:eastAsia="zh-CN"/>
              </w:rPr>
              <w:t>-108.5</w:t>
            </w:r>
          </w:p>
        </w:tc>
        <w:tc>
          <w:tcPr>
            <w:tcW w:w="993" w:type="dxa"/>
            <w:tcBorders>
              <w:top w:val="single" w:sz="6" w:space="0" w:color="auto"/>
              <w:left w:val="single" w:sz="6" w:space="0" w:color="auto"/>
              <w:bottom w:val="single" w:sz="6" w:space="0" w:color="auto"/>
              <w:right w:val="single" w:sz="6" w:space="0" w:color="auto"/>
            </w:tcBorders>
          </w:tcPr>
          <w:p w14:paraId="49792B24" w14:textId="3CF9EF9F" w:rsidR="008E7B61" w:rsidRDefault="008E7B61" w:rsidP="008E7B61">
            <w:pPr>
              <w:pStyle w:val="TAC"/>
            </w:pPr>
            <w:r>
              <w:rPr>
                <w:rFonts w:eastAsia="SimSun" w:hint="eastAsia"/>
                <w:lang w:val="en-US" w:eastAsia="zh-CN"/>
              </w:rPr>
              <w:t>N/A</w:t>
            </w:r>
          </w:p>
        </w:tc>
        <w:tc>
          <w:tcPr>
            <w:tcW w:w="1559" w:type="dxa"/>
            <w:tcBorders>
              <w:top w:val="single" w:sz="6" w:space="0" w:color="auto"/>
              <w:left w:val="single" w:sz="6" w:space="0" w:color="auto"/>
              <w:bottom w:val="single" w:sz="6" w:space="0" w:color="auto"/>
              <w:right w:val="single" w:sz="4" w:space="0" w:color="auto"/>
            </w:tcBorders>
          </w:tcPr>
          <w:p w14:paraId="4878DBAB" w14:textId="5B6A7E80" w:rsidR="008E7B61" w:rsidRDefault="008E7B61" w:rsidP="008E7B61">
            <w:pPr>
              <w:pStyle w:val="TAC"/>
            </w:pPr>
            <w:r>
              <w:rPr>
                <w:rFonts w:eastAsia="SimSun" w:hint="eastAsia"/>
                <w:lang w:val="en-US" w:eastAsia="zh-CN"/>
              </w:rP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8E7B61" w14:paraId="5D8B2B24" w14:textId="77777777" w:rsidTr="00AD2F6B">
        <w:trPr>
          <w:jc w:val="center"/>
        </w:trPr>
        <w:tc>
          <w:tcPr>
            <w:tcW w:w="1027" w:type="dxa"/>
            <w:tcBorders>
              <w:top w:val="nil"/>
              <w:left w:val="single" w:sz="4" w:space="0" w:color="auto"/>
              <w:bottom w:val="nil"/>
              <w:right w:val="single" w:sz="6" w:space="0" w:color="auto"/>
            </w:tcBorders>
          </w:tcPr>
          <w:p w14:paraId="02829C7E" w14:textId="77777777" w:rsidR="008E7B61" w:rsidRDefault="008E7B61" w:rsidP="008E7B61">
            <w:pPr>
              <w:pStyle w:val="TAC"/>
            </w:pPr>
          </w:p>
        </w:tc>
        <w:tc>
          <w:tcPr>
            <w:tcW w:w="1030" w:type="dxa"/>
            <w:tcBorders>
              <w:top w:val="nil"/>
              <w:left w:val="single" w:sz="6" w:space="0" w:color="auto"/>
              <w:bottom w:val="nil"/>
              <w:right w:val="single" w:sz="6" w:space="0" w:color="auto"/>
            </w:tcBorders>
          </w:tcPr>
          <w:p w14:paraId="67BA2DEA" w14:textId="77777777" w:rsidR="008E7B61" w:rsidRDefault="008E7B61" w:rsidP="008E7B61">
            <w:pPr>
              <w:pStyle w:val="TAC"/>
            </w:pPr>
          </w:p>
        </w:tc>
        <w:tc>
          <w:tcPr>
            <w:tcW w:w="915" w:type="dxa"/>
            <w:tcBorders>
              <w:top w:val="nil"/>
              <w:left w:val="single" w:sz="6" w:space="0" w:color="auto"/>
              <w:bottom w:val="nil"/>
              <w:right w:val="single" w:sz="6" w:space="0" w:color="auto"/>
            </w:tcBorders>
          </w:tcPr>
          <w:p w14:paraId="6C80674A" w14:textId="77777777" w:rsidR="008E7B61" w:rsidRDefault="008E7B61" w:rsidP="008E7B61">
            <w:pPr>
              <w:pStyle w:val="TAC"/>
            </w:pPr>
          </w:p>
        </w:tc>
        <w:tc>
          <w:tcPr>
            <w:tcW w:w="1843" w:type="dxa"/>
            <w:tcBorders>
              <w:top w:val="single" w:sz="6" w:space="0" w:color="auto"/>
              <w:left w:val="single" w:sz="6" w:space="0" w:color="auto"/>
              <w:bottom w:val="single" w:sz="6" w:space="0" w:color="auto"/>
              <w:right w:val="single" w:sz="4" w:space="0" w:color="auto"/>
            </w:tcBorders>
          </w:tcPr>
          <w:p w14:paraId="15076757" w14:textId="1A1182A8" w:rsidR="008E7B61" w:rsidRDefault="008E7B61" w:rsidP="008E7B61">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6" w:space="0" w:color="auto"/>
              <w:left w:val="single" w:sz="4" w:space="0" w:color="auto"/>
              <w:bottom w:val="single" w:sz="6" w:space="0" w:color="auto"/>
              <w:right w:val="single" w:sz="6" w:space="0" w:color="auto"/>
            </w:tcBorders>
          </w:tcPr>
          <w:p w14:paraId="581425FB" w14:textId="2CCE38C8" w:rsidR="008E7B61" w:rsidRDefault="008E7B61" w:rsidP="008E7B61">
            <w:pPr>
              <w:pStyle w:val="TAC"/>
            </w:pPr>
            <w:r>
              <w:rPr>
                <w:rFonts w:eastAsia="SimSun" w:hint="eastAsia"/>
                <w:lang w:val="en-US" w:eastAsia="zh-CN"/>
              </w:rPr>
              <w:t>-114.5</w:t>
            </w:r>
          </w:p>
        </w:tc>
        <w:tc>
          <w:tcPr>
            <w:tcW w:w="992" w:type="dxa"/>
            <w:tcBorders>
              <w:top w:val="single" w:sz="6" w:space="0" w:color="auto"/>
              <w:left w:val="single" w:sz="4" w:space="0" w:color="auto"/>
              <w:bottom w:val="single" w:sz="6" w:space="0" w:color="auto"/>
              <w:right w:val="single" w:sz="6" w:space="0" w:color="auto"/>
            </w:tcBorders>
          </w:tcPr>
          <w:p w14:paraId="180202ED" w14:textId="7E650AA6" w:rsidR="008E7B61" w:rsidRDefault="008E7B61" w:rsidP="008E7B61">
            <w:pPr>
              <w:pStyle w:val="TAC"/>
              <w:rPr>
                <w:rFonts w:cs="Arial"/>
              </w:rPr>
            </w:pPr>
            <w:r>
              <w:rPr>
                <w:rFonts w:eastAsia="SimSun" w:cs="Arial" w:hint="eastAsia"/>
                <w:lang w:val="en-US" w:eastAsia="zh-CN"/>
              </w:rPr>
              <w:t>-111.5</w:t>
            </w:r>
          </w:p>
        </w:tc>
        <w:tc>
          <w:tcPr>
            <w:tcW w:w="992" w:type="dxa"/>
            <w:tcBorders>
              <w:top w:val="single" w:sz="6" w:space="0" w:color="auto"/>
              <w:left w:val="single" w:sz="4" w:space="0" w:color="auto"/>
              <w:bottom w:val="single" w:sz="6" w:space="0" w:color="auto"/>
              <w:right w:val="single" w:sz="6" w:space="0" w:color="auto"/>
            </w:tcBorders>
          </w:tcPr>
          <w:p w14:paraId="2036F16D" w14:textId="055672C7" w:rsidR="008E7B61" w:rsidRDefault="008E7B61" w:rsidP="008E7B61">
            <w:pPr>
              <w:pStyle w:val="TAC"/>
              <w:rPr>
                <w:rFonts w:cs="Arial"/>
              </w:rPr>
            </w:pPr>
            <w:r>
              <w:rPr>
                <w:rFonts w:eastAsia="SimSun" w:cs="Arial" w:hint="eastAsia"/>
                <w:lang w:val="en-US" w:eastAsia="zh-CN"/>
              </w:rPr>
              <w:t>-108.5</w:t>
            </w:r>
          </w:p>
        </w:tc>
        <w:tc>
          <w:tcPr>
            <w:tcW w:w="993" w:type="dxa"/>
            <w:tcBorders>
              <w:top w:val="single" w:sz="6" w:space="0" w:color="auto"/>
              <w:left w:val="single" w:sz="6" w:space="0" w:color="auto"/>
              <w:bottom w:val="single" w:sz="6" w:space="0" w:color="auto"/>
              <w:right w:val="single" w:sz="6" w:space="0" w:color="auto"/>
            </w:tcBorders>
          </w:tcPr>
          <w:p w14:paraId="76D8A654" w14:textId="607DE221" w:rsidR="008E7B61" w:rsidRDefault="008E7B61" w:rsidP="008E7B61">
            <w:pPr>
              <w:pStyle w:val="TAC"/>
            </w:pPr>
            <w:r>
              <w:rPr>
                <w:rFonts w:eastAsia="SimSun" w:hint="eastAsia"/>
                <w:lang w:val="en-US" w:eastAsia="zh-CN"/>
              </w:rPr>
              <w:t>N/A</w:t>
            </w:r>
          </w:p>
        </w:tc>
        <w:tc>
          <w:tcPr>
            <w:tcW w:w="1559" w:type="dxa"/>
            <w:tcBorders>
              <w:top w:val="single" w:sz="6" w:space="0" w:color="auto"/>
              <w:left w:val="single" w:sz="6" w:space="0" w:color="auto"/>
              <w:bottom w:val="single" w:sz="6" w:space="0" w:color="auto"/>
              <w:right w:val="single" w:sz="4" w:space="0" w:color="auto"/>
            </w:tcBorders>
          </w:tcPr>
          <w:p w14:paraId="7071EC82" w14:textId="585901C6" w:rsidR="008E7B61" w:rsidRDefault="008E7B61" w:rsidP="008E7B61">
            <w:pPr>
              <w:pStyle w:val="TAC"/>
            </w:pPr>
            <w:r>
              <w:rPr>
                <w:rFonts w:eastAsia="SimSun" w:hint="eastAsia"/>
                <w:lang w:val="en-US" w:eastAsia="zh-CN"/>
              </w:rP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9" w:name="_Hlk53324613"/>
      <w:r>
        <w:rPr>
          <w:rFonts w:cs="v4.2.0"/>
        </w:rPr>
        <w:t xml:space="preserve">10.1.27.2.1-1 </w:t>
      </w:r>
      <w:bookmarkEnd w:id="19"/>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rPr>
          <w:lang w:eastAsia="zh-CN"/>
        </w:rPr>
      </w:pPr>
      <w:bookmarkStart w:id="20" w:name="_Hlk53385889"/>
      <w:r>
        <w:rPr>
          <w:lang w:eastAsia="zh-CN"/>
        </w:rPr>
        <w:t>-</w:t>
      </w:r>
      <w:r>
        <w:rPr>
          <w:lang w:eastAsia="zh-CN"/>
        </w:rPr>
        <w:tab/>
        <w:t>The bandwidth of NZP-IMR and ZP-IMR is 48 PRBs and the density is 3.</w:t>
      </w:r>
    </w:p>
    <w:p w14:paraId="62AE5D1A" w14:textId="253C3CEA"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bookmarkEnd w:id="20"/>
    </w:p>
    <w:p w14:paraId="5636A462" w14:textId="1CB4BE5A" w:rsidR="00C81100" w:rsidRDefault="00C81100" w:rsidP="003852A9">
      <w:pPr>
        <w:rPr>
          <w:lang w:eastAsia="zh-CN"/>
        </w:rPr>
      </w:pPr>
      <w:r>
        <w:rPr>
          <w:lang w:eastAsia="zh-CN"/>
        </w:rPr>
        <w:t>The performance with larger bandwidth of NZP-IMR and ZP-IMR is equal to or better than the accuracy requirements in Tables 10.1.27.2.1-1 and 10.1.27.2.1-2.</w:t>
      </w:r>
    </w:p>
    <w:p w14:paraId="5CF74D3F" w14:textId="77777777" w:rsidR="003852A9" w:rsidRPr="00012E84" w:rsidRDefault="003852A9" w:rsidP="003852A9">
      <w:pPr>
        <w:rPr>
          <w:lang w:eastAsia="zh-CN"/>
        </w:rPr>
      </w:pPr>
    </w:p>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1" w:name="_Hlk63015785"/>
            <w:r>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1E4B16">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9"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79"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1E4B16">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0"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39"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1E4B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29" w:type="dxa"/>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707"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0"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899"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1E4B16">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0"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6"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3"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1E4B16">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29" w:type="dxa"/>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707"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6"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3"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1E4B16">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6"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3"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1E4B16">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6"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3"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1E4B16">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29" w:type="dxa"/>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707"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0"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6"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3"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1E4B16">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6"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3"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1E4B16">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rPr>
                <w:lang w:eastAsia="zh-CN"/>
              </w:rPr>
              <w:t>NR_FDD_FR1_F</w:t>
            </w:r>
          </w:p>
        </w:tc>
        <w:tc>
          <w:tcPr>
            <w:tcW w:w="926"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3"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1E4B16">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rPr>
                <w:lang w:eastAsia="zh-CN"/>
              </w:rPr>
            </w:pPr>
            <w:r>
              <w:rPr>
                <w:lang w:eastAsia="zh-CN"/>
              </w:rPr>
              <w:t>NR</w:t>
            </w:r>
            <w:r>
              <w:t>_</w:t>
            </w:r>
            <w:r>
              <w:rPr>
                <w:lang w:eastAsia="zh-CN"/>
              </w:rPr>
              <w:t>FDD_FR1_G</w:t>
            </w:r>
          </w:p>
        </w:tc>
        <w:tc>
          <w:tcPr>
            <w:tcW w:w="926"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3"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1E4B16">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rPr>
                <w:lang w:eastAsia="zh-CN"/>
              </w:rPr>
            </w:pPr>
            <w:r>
              <w:rPr>
                <w:lang w:eastAsia="zh-CN"/>
              </w:rPr>
              <w:t>NR</w:t>
            </w:r>
            <w:r>
              <w:t>_</w:t>
            </w:r>
            <w:r>
              <w:rPr>
                <w:lang w:eastAsia="zh-CN"/>
              </w:rPr>
              <w:t>FDD_FR1_H</w:t>
            </w:r>
          </w:p>
        </w:tc>
        <w:tc>
          <w:tcPr>
            <w:tcW w:w="926"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3"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1E4B16" w14:paraId="1CC58FF0" w14:textId="77777777" w:rsidTr="001E4B16">
        <w:trPr>
          <w:jc w:val="center"/>
        </w:trPr>
        <w:tc>
          <w:tcPr>
            <w:tcW w:w="1031" w:type="dxa"/>
            <w:tcBorders>
              <w:top w:val="nil"/>
              <w:left w:val="single" w:sz="4" w:space="0" w:color="auto"/>
              <w:bottom w:val="nil"/>
              <w:right w:val="single" w:sz="6" w:space="0" w:color="auto"/>
            </w:tcBorders>
          </w:tcPr>
          <w:p w14:paraId="68B7D259" w14:textId="77777777" w:rsidR="001E4B16" w:rsidRDefault="001E4B16" w:rsidP="001E4B16">
            <w:pPr>
              <w:pStyle w:val="TAC"/>
            </w:pPr>
          </w:p>
        </w:tc>
        <w:tc>
          <w:tcPr>
            <w:tcW w:w="1026" w:type="dxa"/>
            <w:tcBorders>
              <w:top w:val="nil"/>
              <w:left w:val="single" w:sz="6" w:space="0" w:color="auto"/>
              <w:bottom w:val="nil"/>
              <w:right w:val="single" w:sz="6" w:space="0" w:color="auto"/>
            </w:tcBorders>
          </w:tcPr>
          <w:p w14:paraId="6F0D9478" w14:textId="77777777" w:rsidR="001E4B16" w:rsidRDefault="001E4B16" w:rsidP="001E4B16">
            <w:pPr>
              <w:pStyle w:val="TAC"/>
            </w:pPr>
          </w:p>
        </w:tc>
        <w:tc>
          <w:tcPr>
            <w:tcW w:w="929" w:type="dxa"/>
            <w:tcBorders>
              <w:top w:val="nil"/>
              <w:left w:val="single" w:sz="6" w:space="0" w:color="auto"/>
              <w:bottom w:val="nil"/>
              <w:right w:val="single" w:sz="6" w:space="0" w:color="auto"/>
            </w:tcBorders>
          </w:tcPr>
          <w:p w14:paraId="7705AE43" w14:textId="77777777" w:rsidR="001E4B16" w:rsidRDefault="001E4B16" w:rsidP="001E4B16">
            <w:pPr>
              <w:pStyle w:val="TAC"/>
            </w:pPr>
          </w:p>
        </w:tc>
        <w:tc>
          <w:tcPr>
            <w:tcW w:w="707" w:type="dxa"/>
            <w:tcBorders>
              <w:top w:val="nil"/>
              <w:left w:val="single" w:sz="6" w:space="0" w:color="auto"/>
              <w:bottom w:val="nil"/>
              <w:right w:val="single" w:sz="6" w:space="0" w:color="auto"/>
            </w:tcBorders>
          </w:tcPr>
          <w:p w14:paraId="2FFB251F" w14:textId="77777777" w:rsidR="001E4B16" w:rsidRDefault="001E4B16" w:rsidP="001E4B16">
            <w:pPr>
              <w:pStyle w:val="TAC"/>
            </w:pPr>
          </w:p>
        </w:tc>
        <w:tc>
          <w:tcPr>
            <w:tcW w:w="1700" w:type="dxa"/>
            <w:tcBorders>
              <w:top w:val="single" w:sz="6" w:space="0" w:color="auto"/>
              <w:left w:val="single" w:sz="6" w:space="0" w:color="auto"/>
              <w:bottom w:val="single" w:sz="6" w:space="0" w:color="auto"/>
              <w:right w:val="single" w:sz="4" w:space="0" w:color="auto"/>
            </w:tcBorders>
          </w:tcPr>
          <w:p w14:paraId="50CBD593" w14:textId="0DB655CE" w:rsidR="001E4B16" w:rsidRDefault="001E4B16" w:rsidP="001E4B16">
            <w:pPr>
              <w:pStyle w:val="TAC"/>
              <w:rPr>
                <w:lang w:eastAsia="zh-CN"/>
              </w:rPr>
            </w:pPr>
            <w:r>
              <w:rPr>
                <w:lang w:eastAsia="zh-CN"/>
              </w:rPr>
              <w:t>NR</w:t>
            </w:r>
            <w:r>
              <w:t>_</w:t>
            </w:r>
            <w:r>
              <w:rPr>
                <w:lang w:eastAsia="zh-CN"/>
              </w:rPr>
              <w:t>FDD_FR1_</w:t>
            </w:r>
            <w:r>
              <w:rPr>
                <w:rFonts w:hint="eastAsia"/>
                <w:lang w:val="en-US" w:eastAsia="zh-CN"/>
              </w:rPr>
              <w:t>N</w:t>
            </w:r>
          </w:p>
        </w:tc>
        <w:tc>
          <w:tcPr>
            <w:tcW w:w="926" w:type="dxa"/>
            <w:tcBorders>
              <w:top w:val="single" w:sz="6" w:space="0" w:color="auto"/>
              <w:left w:val="single" w:sz="4" w:space="0" w:color="auto"/>
              <w:bottom w:val="single" w:sz="6" w:space="0" w:color="auto"/>
              <w:right w:val="single" w:sz="6" w:space="0" w:color="auto"/>
            </w:tcBorders>
          </w:tcPr>
          <w:p w14:paraId="36CD54E6" w14:textId="27066873" w:rsidR="001E4B16" w:rsidRDefault="001E4B16" w:rsidP="001E4B16">
            <w:pPr>
              <w:pStyle w:val="TAC"/>
            </w:pPr>
            <w:r>
              <w:rPr>
                <w:rFonts w:eastAsia="SimSun" w:hint="eastAsia"/>
                <w:lang w:val="en-US" w:eastAsia="zh-CN"/>
              </w:rPr>
              <w:t>-114.5</w:t>
            </w:r>
          </w:p>
        </w:tc>
        <w:tc>
          <w:tcPr>
            <w:tcW w:w="973" w:type="dxa"/>
            <w:tcBorders>
              <w:top w:val="single" w:sz="6" w:space="0" w:color="auto"/>
              <w:left w:val="single" w:sz="4" w:space="0" w:color="auto"/>
              <w:bottom w:val="single" w:sz="6" w:space="0" w:color="auto"/>
              <w:right w:val="single" w:sz="6" w:space="0" w:color="auto"/>
            </w:tcBorders>
          </w:tcPr>
          <w:p w14:paraId="7E3ED5FD" w14:textId="3BE1C87D" w:rsidR="001E4B16" w:rsidRDefault="001E4B16" w:rsidP="001E4B16">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4BA45454" w14:textId="5FD52C8A" w:rsidR="001E4B16" w:rsidRDefault="001E4B16" w:rsidP="001E4B16">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7A43F972" w14:textId="101A8EC4" w:rsidR="001E4B16" w:rsidRDefault="001E4B16" w:rsidP="001E4B16">
            <w:pPr>
              <w:pStyle w:val="TAC"/>
            </w:pPr>
            <w:r>
              <w:rPr>
                <w:rFonts w:eastAsia="SimSun" w:hint="eastAsia"/>
                <w:lang w:val="en-US" w:eastAsia="zh-CN"/>
              </w:rPr>
              <w:t>-50</w:t>
            </w:r>
          </w:p>
        </w:tc>
      </w:tr>
      <w:tr w:rsidR="00C81100" w14:paraId="19B39EAB"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1"/>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193918" w14:paraId="109031DF" w14:textId="77777777" w:rsidTr="00AD2F6B">
        <w:trPr>
          <w:jc w:val="center"/>
        </w:trPr>
        <w:tc>
          <w:tcPr>
            <w:tcW w:w="1031" w:type="dxa"/>
            <w:tcBorders>
              <w:top w:val="nil"/>
              <w:left w:val="single" w:sz="4" w:space="0" w:color="auto"/>
              <w:bottom w:val="nil"/>
              <w:right w:val="single" w:sz="6" w:space="0" w:color="auto"/>
            </w:tcBorders>
          </w:tcPr>
          <w:p w14:paraId="3BA8268D" w14:textId="77777777" w:rsidR="00193918" w:rsidRDefault="00193918" w:rsidP="00193918">
            <w:pPr>
              <w:pStyle w:val="TAC"/>
            </w:pPr>
          </w:p>
        </w:tc>
        <w:tc>
          <w:tcPr>
            <w:tcW w:w="1026" w:type="dxa"/>
            <w:tcBorders>
              <w:top w:val="nil"/>
              <w:left w:val="single" w:sz="6" w:space="0" w:color="auto"/>
              <w:bottom w:val="nil"/>
              <w:right w:val="single" w:sz="6" w:space="0" w:color="auto"/>
            </w:tcBorders>
          </w:tcPr>
          <w:p w14:paraId="3CDBB761" w14:textId="77777777" w:rsidR="00193918" w:rsidRDefault="00193918" w:rsidP="00193918">
            <w:pPr>
              <w:pStyle w:val="TAC"/>
            </w:pPr>
          </w:p>
        </w:tc>
        <w:tc>
          <w:tcPr>
            <w:tcW w:w="773" w:type="dxa"/>
            <w:tcBorders>
              <w:top w:val="nil"/>
              <w:left w:val="single" w:sz="6" w:space="0" w:color="auto"/>
              <w:bottom w:val="nil"/>
              <w:right w:val="single" w:sz="6" w:space="0" w:color="auto"/>
            </w:tcBorders>
          </w:tcPr>
          <w:p w14:paraId="5416DB01" w14:textId="77777777" w:rsidR="00193918" w:rsidRDefault="00193918" w:rsidP="00193918">
            <w:pPr>
              <w:pStyle w:val="TAC"/>
            </w:pPr>
          </w:p>
        </w:tc>
        <w:tc>
          <w:tcPr>
            <w:tcW w:w="1985" w:type="dxa"/>
            <w:tcBorders>
              <w:top w:val="single" w:sz="6" w:space="0" w:color="auto"/>
              <w:left w:val="single" w:sz="6" w:space="0" w:color="auto"/>
              <w:bottom w:val="single" w:sz="6" w:space="0" w:color="auto"/>
              <w:right w:val="single" w:sz="4" w:space="0" w:color="auto"/>
            </w:tcBorders>
          </w:tcPr>
          <w:p w14:paraId="0BDC9C3E" w14:textId="51DD897F" w:rsidR="00193918" w:rsidRDefault="00193918" w:rsidP="00193918">
            <w:pPr>
              <w:pStyle w:val="TAC"/>
              <w:rPr>
                <w:lang w:eastAsia="zh-CN"/>
              </w:rPr>
            </w:pPr>
            <w:r>
              <w:rPr>
                <w:lang w:eastAsia="zh-CN"/>
              </w:rPr>
              <w:t>NR</w:t>
            </w:r>
            <w:r>
              <w:t>_</w:t>
            </w:r>
            <w:r>
              <w:rPr>
                <w:lang w:eastAsia="zh-CN"/>
              </w:rPr>
              <w:t>FDD_FR1_</w:t>
            </w:r>
            <w:r>
              <w:rPr>
                <w:rFonts w:hint="eastAsia"/>
                <w:lang w:val="en-US" w:eastAsia="zh-CN"/>
              </w:rPr>
              <w:t>N</w:t>
            </w:r>
          </w:p>
        </w:tc>
        <w:tc>
          <w:tcPr>
            <w:tcW w:w="1276" w:type="dxa"/>
            <w:tcBorders>
              <w:top w:val="single" w:sz="6" w:space="0" w:color="auto"/>
              <w:left w:val="single" w:sz="4" w:space="0" w:color="auto"/>
              <w:bottom w:val="single" w:sz="6" w:space="0" w:color="auto"/>
              <w:right w:val="single" w:sz="6" w:space="0" w:color="auto"/>
            </w:tcBorders>
          </w:tcPr>
          <w:p w14:paraId="2962B910" w14:textId="3AF0B823" w:rsidR="00193918" w:rsidRDefault="00193918" w:rsidP="00193918">
            <w:pPr>
              <w:pStyle w:val="TAC"/>
            </w:pPr>
            <w:r>
              <w:rPr>
                <w:rFonts w:eastAsia="SimSun" w:hint="eastAsia"/>
                <w:lang w:val="en-US" w:eastAsia="zh-CN"/>
              </w:rPr>
              <w:t>-114.5</w:t>
            </w:r>
          </w:p>
        </w:tc>
        <w:tc>
          <w:tcPr>
            <w:tcW w:w="1201" w:type="dxa"/>
            <w:tcBorders>
              <w:top w:val="single" w:sz="6" w:space="0" w:color="auto"/>
              <w:left w:val="single" w:sz="4" w:space="0" w:color="auto"/>
              <w:bottom w:val="single" w:sz="6" w:space="0" w:color="auto"/>
              <w:right w:val="single" w:sz="6" w:space="0" w:color="auto"/>
            </w:tcBorders>
          </w:tcPr>
          <w:p w14:paraId="4B6259AD" w14:textId="3FD4D8E0" w:rsidR="00193918" w:rsidRDefault="00193918" w:rsidP="00193918">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17172AE6" w14:textId="6390F21F" w:rsidR="00193918" w:rsidRDefault="00193918" w:rsidP="0019391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6ED5865B" w14:textId="4AA58CEB" w:rsidR="00193918" w:rsidRDefault="00193918" w:rsidP="00193918">
            <w:pPr>
              <w:pStyle w:val="TAC"/>
            </w:pPr>
            <w:r>
              <w:rPr>
                <w:rFonts w:eastAsia="SimSun" w:hint="eastAsia"/>
                <w:lang w:val="en-US" w:eastAsia="zh-CN"/>
              </w:rP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rPr>
          <w:lang w:eastAsia="zh-CN"/>
        </w:rPr>
      </w:pPr>
      <w:r>
        <w:rPr>
          <w:lang w:eastAsia="zh-CN"/>
        </w:rPr>
        <w:t>-</w:t>
      </w:r>
      <w:r>
        <w:rPr>
          <w:lang w:eastAsia="zh-CN"/>
        </w:rPr>
        <w:tab/>
        <w:t>The bandwidth of NZP-IMR and ZP-IMR is 48 PRBs and the density is 3.</w:t>
      </w:r>
    </w:p>
    <w:p w14:paraId="01E656C1" w14:textId="0E39736B"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7C9AE800" w14:textId="77777777" w:rsidR="00C81100" w:rsidRPr="00012E84" w:rsidRDefault="00C81100" w:rsidP="003852A9">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5DC3498D" w14:textId="77777777" w:rsidR="00C81100" w:rsidRDefault="00C81100" w:rsidP="003852A9">
      <w:pPr>
        <w:rPr>
          <w:lang w:eastAsia="zh-CN"/>
        </w:rPr>
      </w:pPr>
    </w:p>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193918">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9"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79"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193918">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0"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39"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193918">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29" w:type="dxa"/>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707"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0"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899"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193918">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0"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6"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3"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193918">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29" w:type="dxa"/>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707"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6"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3"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193918">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6"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3"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193918">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6"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3"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193918">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29" w:type="dxa"/>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707"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0"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6"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3"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193918">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6"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3"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193918">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rPr>
                <w:lang w:eastAsia="zh-CN"/>
              </w:rPr>
              <w:t>NR_FDD_FR1_F</w:t>
            </w:r>
          </w:p>
        </w:tc>
        <w:tc>
          <w:tcPr>
            <w:tcW w:w="926"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3"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193918">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rPr>
                <w:lang w:eastAsia="zh-CN"/>
              </w:rPr>
            </w:pPr>
            <w:r>
              <w:rPr>
                <w:lang w:eastAsia="zh-CN"/>
              </w:rPr>
              <w:t>NR</w:t>
            </w:r>
            <w:r>
              <w:t>_</w:t>
            </w:r>
            <w:r>
              <w:rPr>
                <w:lang w:eastAsia="zh-CN"/>
              </w:rPr>
              <w:t>FDD_FR1_G</w:t>
            </w:r>
          </w:p>
        </w:tc>
        <w:tc>
          <w:tcPr>
            <w:tcW w:w="926"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3"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193918">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rPr>
                <w:lang w:eastAsia="zh-CN"/>
              </w:rPr>
            </w:pPr>
            <w:r>
              <w:rPr>
                <w:lang w:eastAsia="zh-CN"/>
              </w:rPr>
              <w:t>NR</w:t>
            </w:r>
            <w:r>
              <w:t>_</w:t>
            </w:r>
            <w:r>
              <w:rPr>
                <w:lang w:eastAsia="zh-CN"/>
              </w:rPr>
              <w:t>FDD_FR1_H</w:t>
            </w:r>
          </w:p>
        </w:tc>
        <w:tc>
          <w:tcPr>
            <w:tcW w:w="926"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3"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193918" w14:paraId="2861C308" w14:textId="77777777" w:rsidTr="00193918">
        <w:trPr>
          <w:jc w:val="center"/>
        </w:trPr>
        <w:tc>
          <w:tcPr>
            <w:tcW w:w="1031" w:type="dxa"/>
            <w:tcBorders>
              <w:top w:val="nil"/>
              <w:left w:val="single" w:sz="4" w:space="0" w:color="auto"/>
              <w:bottom w:val="nil"/>
              <w:right w:val="single" w:sz="6" w:space="0" w:color="auto"/>
            </w:tcBorders>
          </w:tcPr>
          <w:p w14:paraId="1600483F" w14:textId="77777777" w:rsidR="00193918" w:rsidRDefault="00193918" w:rsidP="00193918">
            <w:pPr>
              <w:pStyle w:val="TAC"/>
            </w:pPr>
          </w:p>
        </w:tc>
        <w:tc>
          <w:tcPr>
            <w:tcW w:w="1026" w:type="dxa"/>
            <w:tcBorders>
              <w:top w:val="nil"/>
              <w:left w:val="single" w:sz="6" w:space="0" w:color="auto"/>
              <w:bottom w:val="nil"/>
              <w:right w:val="single" w:sz="6" w:space="0" w:color="auto"/>
            </w:tcBorders>
          </w:tcPr>
          <w:p w14:paraId="23E056A1" w14:textId="77777777" w:rsidR="00193918" w:rsidRDefault="00193918" w:rsidP="00193918">
            <w:pPr>
              <w:pStyle w:val="TAC"/>
            </w:pPr>
          </w:p>
        </w:tc>
        <w:tc>
          <w:tcPr>
            <w:tcW w:w="929" w:type="dxa"/>
            <w:tcBorders>
              <w:top w:val="nil"/>
              <w:left w:val="single" w:sz="6" w:space="0" w:color="auto"/>
              <w:bottom w:val="nil"/>
              <w:right w:val="single" w:sz="6" w:space="0" w:color="auto"/>
            </w:tcBorders>
          </w:tcPr>
          <w:p w14:paraId="70682BBD" w14:textId="77777777" w:rsidR="00193918" w:rsidRDefault="00193918" w:rsidP="00193918">
            <w:pPr>
              <w:pStyle w:val="TAC"/>
            </w:pPr>
          </w:p>
        </w:tc>
        <w:tc>
          <w:tcPr>
            <w:tcW w:w="707" w:type="dxa"/>
            <w:tcBorders>
              <w:top w:val="nil"/>
              <w:left w:val="single" w:sz="6" w:space="0" w:color="auto"/>
              <w:bottom w:val="nil"/>
              <w:right w:val="single" w:sz="6" w:space="0" w:color="auto"/>
            </w:tcBorders>
          </w:tcPr>
          <w:p w14:paraId="6762D5EA" w14:textId="77777777" w:rsidR="00193918" w:rsidRDefault="00193918" w:rsidP="00193918">
            <w:pPr>
              <w:pStyle w:val="TAC"/>
            </w:pPr>
          </w:p>
        </w:tc>
        <w:tc>
          <w:tcPr>
            <w:tcW w:w="1700" w:type="dxa"/>
            <w:tcBorders>
              <w:top w:val="single" w:sz="6" w:space="0" w:color="auto"/>
              <w:left w:val="single" w:sz="6" w:space="0" w:color="auto"/>
              <w:bottom w:val="single" w:sz="6" w:space="0" w:color="auto"/>
              <w:right w:val="single" w:sz="4" w:space="0" w:color="auto"/>
            </w:tcBorders>
          </w:tcPr>
          <w:p w14:paraId="55B54D58" w14:textId="19ADEF66" w:rsidR="00193918" w:rsidRDefault="00193918" w:rsidP="00193918">
            <w:pPr>
              <w:pStyle w:val="TAC"/>
              <w:rPr>
                <w:lang w:eastAsia="zh-CN"/>
              </w:rPr>
            </w:pPr>
            <w:r>
              <w:rPr>
                <w:lang w:eastAsia="zh-CN"/>
              </w:rPr>
              <w:t>NR</w:t>
            </w:r>
            <w:r>
              <w:t>_</w:t>
            </w:r>
            <w:r>
              <w:rPr>
                <w:lang w:eastAsia="zh-CN"/>
              </w:rPr>
              <w:t>FDD_FR1_</w:t>
            </w:r>
            <w:r>
              <w:rPr>
                <w:rFonts w:hint="eastAsia"/>
                <w:lang w:val="en-US" w:eastAsia="zh-CN"/>
              </w:rPr>
              <w:t>N</w:t>
            </w:r>
          </w:p>
        </w:tc>
        <w:tc>
          <w:tcPr>
            <w:tcW w:w="926" w:type="dxa"/>
            <w:tcBorders>
              <w:top w:val="single" w:sz="6" w:space="0" w:color="auto"/>
              <w:left w:val="single" w:sz="4" w:space="0" w:color="auto"/>
              <w:bottom w:val="single" w:sz="6" w:space="0" w:color="auto"/>
              <w:right w:val="single" w:sz="6" w:space="0" w:color="auto"/>
            </w:tcBorders>
          </w:tcPr>
          <w:p w14:paraId="276512EB" w14:textId="40C5E230" w:rsidR="00193918" w:rsidRDefault="00193918" w:rsidP="00193918">
            <w:pPr>
              <w:pStyle w:val="TAC"/>
            </w:pPr>
            <w:r>
              <w:rPr>
                <w:rFonts w:eastAsia="SimSun" w:hint="eastAsia"/>
                <w:lang w:val="en-US" w:eastAsia="zh-CN"/>
              </w:rPr>
              <w:t>-114.5</w:t>
            </w:r>
          </w:p>
        </w:tc>
        <w:tc>
          <w:tcPr>
            <w:tcW w:w="973" w:type="dxa"/>
            <w:tcBorders>
              <w:top w:val="single" w:sz="6" w:space="0" w:color="auto"/>
              <w:left w:val="single" w:sz="4" w:space="0" w:color="auto"/>
              <w:bottom w:val="single" w:sz="6" w:space="0" w:color="auto"/>
              <w:right w:val="single" w:sz="6" w:space="0" w:color="auto"/>
            </w:tcBorders>
          </w:tcPr>
          <w:p w14:paraId="6B939510" w14:textId="028325E1" w:rsidR="00193918" w:rsidRDefault="00193918" w:rsidP="00193918">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17CA82E6" w14:textId="7C50E56D" w:rsidR="00193918" w:rsidRDefault="00193918" w:rsidP="0019391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F0C5D3D" w14:textId="467E8BBF" w:rsidR="00193918" w:rsidRDefault="00193918" w:rsidP="00193918">
            <w:pPr>
              <w:pStyle w:val="TAC"/>
            </w:pPr>
            <w:r>
              <w:rPr>
                <w:rFonts w:eastAsia="SimSun" w:hint="eastAsia"/>
                <w:lang w:val="en-US" w:eastAsia="zh-CN"/>
              </w:rPr>
              <w:t>-50</w:t>
            </w:r>
          </w:p>
        </w:tc>
      </w:tr>
      <w:tr w:rsidR="00C81100" w14:paraId="5BD65655"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193918" w14:paraId="749BC23A" w14:textId="77777777" w:rsidTr="00AD2F6B">
        <w:trPr>
          <w:jc w:val="center"/>
        </w:trPr>
        <w:tc>
          <w:tcPr>
            <w:tcW w:w="1031" w:type="dxa"/>
            <w:tcBorders>
              <w:top w:val="nil"/>
              <w:left w:val="single" w:sz="4" w:space="0" w:color="auto"/>
              <w:bottom w:val="nil"/>
              <w:right w:val="single" w:sz="6" w:space="0" w:color="auto"/>
            </w:tcBorders>
          </w:tcPr>
          <w:p w14:paraId="2727AE1F" w14:textId="77777777" w:rsidR="00193918" w:rsidRDefault="00193918" w:rsidP="00193918">
            <w:pPr>
              <w:pStyle w:val="TAC"/>
            </w:pPr>
          </w:p>
        </w:tc>
        <w:tc>
          <w:tcPr>
            <w:tcW w:w="1026" w:type="dxa"/>
            <w:tcBorders>
              <w:top w:val="nil"/>
              <w:left w:val="single" w:sz="6" w:space="0" w:color="auto"/>
              <w:bottom w:val="nil"/>
              <w:right w:val="single" w:sz="6" w:space="0" w:color="auto"/>
            </w:tcBorders>
          </w:tcPr>
          <w:p w14:paraId="384FB567" w14:textId="77777777" w:rsidR="00193918" w:rsidRDefault="00193918" w:rsidP="00193918">
            <w:pPr>
              <w:pStyle w:val="TAC"/>
            </w:pPr>
          </w:p>
        </w:tc>
        <w:tc>
          <w:tcPr>
            <w:tcW w:w="773" w:type="dxa"/>
            <w:tcBorders>
              <w:top w:val="nil"/>
              <w:left w:val="single" w:sz="6" w:space="0" w:color="auto"/>
              <w:bottom w:val="nil"/>
              <w:right w:val="single" w:sz="6" w:space="0" w:color="auto"/>
            </w:tcBorders>
          </w:tcPr>
          <w:p w14:paraId="64EEF799" w14:textId="77777777" w:rsidR="00193918" w:rsidRDefault="00193918" w:rsidP="00193918">
            <w:pPr>
              <w:pStyle w:val="TAC"/>
            </w:pPr>
          </w:p>
        </w:tc>
        <w:tc>
          <w:tcPr>
            <w:tcW w:w="1985" w:type="dxa"/>
            <w:tcBorders>
              <w:top w:val="single" w:sz="6" w:space="0" w:color="auto"/>
              <w:left w:val="single" w:sz="6" w:space="0" w:color="auto"/>
              <w:bottom w:val="single" w:sz="6" w:space="0" w:color="auto"/>
              <w:right w:val="single" w:sz="4" w:space="0" w:color="auto"/>
            </w:tcBorders>
          </w:tcPr>
          <w:p w14:paraId="3E9D97DA" w14:textId="2BDA4683" w:rsidR="00193918" w:rsidRDefault="00193918" w:rsidP="00193918">
            <w:pPr>
              <w:pStyle w:val="TAC"/>
              <w:rPr>
                <w:lang w:eastAsia="zh-CN"/>
              </w:rPr>
            </w:pPr>
            <w:r>
              <w:rPr>
                <w:lang w:eastAsia="zh-CN"/>
              </w:rPr>
              <w:t>NR</w:t>
            </w:r>
            <w:r>
              <w:t>_</w:t>
            </w:r>
            <w:r>
              <w:rPr>
                <w:lang w:eastAsia="zh-CN"/>
              </w:rPr>
              <w:t>FDD_FR1_</w:t>
            </w:r>
            <w:r>
              <w:rPr>
                <w:rFonts w:hint="eastAsia"/>
                <w:lang w:val="en-US" w:eastAsia="zh-CN"/>
              </w:rPr>
              <w:t>N</w:t>
            </w:r>
          </w:p>
        </w:tc>
        <w:tc>
          <w:tcPr>
            <w:tcW w:w="1276" w:type="dxa"/>
            <w:tcBorders>
              <w:top w:val="single" w:sz="6" w:space="0" w:color="auto"/>
              <w:left w:val="single" w:sz="4" w:space="0" w:color="auto"/>
              <w:bottom w:val="single" w:sz="6" w:space="0" w:color="auto"/>
              <w:right w:val="single" w:sz="6" w:space="0" w:color="auto"/>
            </w:tcBorders>
          </w:tcPr>
          <w:p w14:paraId="3ED755EB" w14:textId="6FCFD1C0" w:rsidR="00193918" w:rsidRDefault="00193918" w:rsidP="00193918">
            <w:pPr>
              <w:pStyle w:val="TAC"/>
            </w:pPr>
            <w:r>
              <w:rPr>
                <w:rFonts w:eastAsia="SimSun" w:hint="eastAsia"/>
                <w:lang w:val="en-US" w:eastAsia="zh-CN"/>
              </w:rPr>
              <w:t>-114.5</w:t>
            </w:r>
          </w:p>
        </w:tc>
        <w:tc>
          <w:tcPr>
            <w:tcW w:w="1201" w:type="dxa"/>
            <w:tcBorders>
              <w:top w:val="single" w:sz="6" w:space="0" w:color="auto"/>
              <w:left w:val="single" w:sz="4" w:space="0" w:color="auto"/>
              <w:bottom w:val="single" w:sz="6" w:space="0" w:color="auto"/>
              <w:right w:val="single" w:sz="6" w:space="0" w:color="auto"/>
            </w:tcBorders>
          </w:tcPr>
          <w:p w14:paraId="6607FC66" w14:textId="12AE9B81" w:rsidR="00193918" w:rsidRDefault="00193918" w:rsidP="00193918">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5B6AC1B3" w14:textId="4F9054F1" w:rsidR="00193918" w:rsidRDefault="00193918" w:rsidP="0019391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2995D867" w14:textId="6F177A6A" w:rsidR="00193918" w:rsidRDefault="00193918" w:rsidP="00193918">
            <w:pPr>
              <w:pStyle w:val="TAC"/>
            </w:pPr>
            <w:r>
              <w:rPr>
                <w:rFonts w:eastAsia="SimSun" w:hint="eastAsia"/>
                <w:lang w:val="en-US" w:eastAsia="zh-CN"/>
              </w:rP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A47742F"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7240E6D1" w14:textId="11B6B397"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3EE3E586"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2B2478" w14:paraId="18FE2ECA" w14:textId="77777777" w:rsidTr="00AD2F6B">
        <w:trPr>
          <w:jc w:val="center"/>
        </w:trPr>
        <w:tc>
          <w:tcPr>
            <w:tcW w:w="1026" w:type="dxa"/>
            <w:tcBorders>
              <w:top w:val="nil"/>
              <w:left w:val="single" w:sz="4" w:space="0" w:color="auto"/>
              <w:bottom w:val="nil"/>
              <w:right w:val="single" w:sz="6" w:space="0" w:color="auto"/>
            </w:tcBorders>
          </w:tcPr>
          <w:p w14:paraId="05F62E44" w14:textId="77777777" w:rsidR="002B2478" w:rsidRDefault="002B2478" w:rsidP="002B2478">
            <w:pPr>
              <w:pStyle w:val="TAC"/>
            </w:pPr>
          </w:p>
        </w:tc>
        <w:tc>
          <w:tcPr>
            <w:tcW w:w="1026" w:type="dxa"/>
            <w:tcBorders>
              <w:top w:val="nil"/>
              <w:left w:val="single" w:sz="6" w:space="0" w:color="auto"/>
              <w:bottom w:val="nil"/>
              <w:right w:val="single" w:sz="6" w:space="0" w:color="auto"/>
            </w:tcBorders>
          </w:tcPr>
          <w:p w14:paraId="5059A9EA" w14:textId="77777777" w:rsidR="002B2478" w:rsidRDefault="002B2478" w:rsidP="002B2478">
            <w:pPr>
              <w:pStyle w:val="TAC"/>
            </w:pPr>
          </w:p>
        </w:tc>
        <w:tc>
          <w:tcPr>
            <w:tcW w:w="778" w:type="dxa"/>
            <w:tcBorders>
              <w:top w:val="nil"/>
              <w:left w:val="single" w:sz="6" w:space="0" w:color="auto"/>
              <w:bottom w:val="nil"/>
              <w:right w:val="single" w:sz="6" w:space="0" w:color="auto"/>
            </w:tcBorders>
          </w:tcPr>
          <w:p w14:paraId="1AD84D3A" w14:textId="77777777" w:rsidR="002B2478" w:rsidRDefault="002B2478" w:rsidP="002B2478">
            <w:pPr>
              <w:pStyle w:val="TAC"/>
            </w:pPr>
          </w:p>
        </w:tc>
        <w:tc>
          <w:tcPr>
            <w:tcW w:w="709" w:type="dxa"/>
            <w:tcBorders>
              <w:top w:val="nil"/>
              <w:left w:val="single" w:sz="6" w:space="0" w:color="auto"/>
              <w:bottom w:val="nil"/>
              <w:right w:val="single" w:sz="6" w:space="0" w:color="auto"/>
            </w:tcBorders>
          </w:tcPr>
          <w:p w14:paraId="77176E07" w14:textId="77777777" w:rsidR="002B2478" w:rsidRDefault="002B2478" w:rsidP="002B2478">
            <w:pPr>
              <w:pStyle w:val="TAC"/>
            </w:pPr>
          </w:p>
        </w:tc>
        <w:tc>
          <w:tcPr>
            <w:tcW w:w="1701" w:type="dxa"/>
            <w:tcBorders>
              <w:top w:val="single" w:sz="6" w:space="0" w:color="auto"/>
              <w:left w:val="single" w:sz="6" w:space="0" w:color="auto"/>
              <w:bottom w:val="single" w:sz="6" w:space="0" w:color="auto"/>
              <w:right w:val="single" w:sz="4" w:space="0" w:color="auto"/>
            </w:tcBorders>
          </w:tcPr>
          <w:p w14:paraId="58E4F914" w14:textId="28B97AE1" w:rsidR="002B2478" w:rsidRDefault="002B2478" w:rsidP="002B2478">
            <w:pPr>
              <w:pStyle w:val="TAC"/>
              <w:rPr>
                <w:lang w:eastAsia="zh-CN"/>
              </w:rPr>
            </w:pPr>
            <w:r>
              <w:rPr>
                <w:lang w:eastAsia="zh-CN"/>
              </w:rPr>
              <w:t>NR</w:t>
            </w:r>
            <w:r>
              <w:t>_</w:t>
            </w:r>
            <w:r>
              <w:rPr>
                <w:lang w:eastAsia="zh-CN"/>
              </w:rPr>
              <w:t>FDD_FR1_</w:t>
            </w:r>
            <w:r>
              <w:rPr>
                <w:rFonts w:hint="eastAsia"/>
                <w:lang w:val="en-US" w:eastAsia="zh-CN"/>
              </w:rPr>
              <w:t>N</w:t>
            </w:r>
          </w:p>
        </w:tc>
        <w:tc>
          <w:tcPr>
            <w:tcW w:w="709" w:type="dxa"/>
            <w:tcBorders>
              <w:top w:val="single" w:sz="6" w:space="0" w:color="auto"/>
              <w:left w:val="single" w:sz="4" w:space="0" w:color="auto"/>
              <w:bottom w:val="single" w:sz="6" w:space="0" w:color="auto"/>
              <w:right w:val="single" w:sz="6" w:space="0" w:color="auto"/>
            </w:tcBorders>
          </w:tcPr>
          <w:p w14:paraId="63345BE4" w14:textId="6EABDF14" w:rsidR="002B2478" w:rsidRDefault="002B2478" w:rsidP="002B2478">
            <w:pPr>
              <w:pStyle w:val="TAC"/>
            </w:pPr>
            <w:r>
              <w:rPr>
                <w:rFonts w:eastAsia="SimSun" w:hint="eastAsia"/>
                <w:lang w:val="en-US" w:eastAsia="zh-CN"/>
              </w:rPr>
              <w:t>-114.5</w:t>
            </w:r>
          </w:p>
        </w:tc>
        <w:tc>
          <w:tcPr>
            <w:tcW w:w="850" w:type="dxa"/>
            <w:tcBorders>
              <w:top w:val="single" w:sz="6" w:space="0" w:color="auto"/>
              <w:left w:val="single" w:sz="4" w:space="0" w:color="auto"/>
              <w:bottom w:val="single" w:sz="6" w:space="0" w:color="auto"/>
              <w:right w:val="single" w:sz="6" w:space="0" w:color="auto"/>
            </w:tcBorders>
          </w:tcPr>
          <w:p w14:paraId="6AB61BAF" w14:textId="5299FE32" w:rsidR="002B2478" w:rsidRDefault="002B2478" w:rsidP="002B2478">
            <w:pPr>
              <w:pStyle w:val="TAC"/>
              <w:rPr>
                <w:rFonts w:cs="Arial"/>
              </w:rPr>
            </w:pPr>
            <w:r>
              <w:rPr>
                <w:rFonts w:eastAsia="SimSun" w:cs="Arial" w:hint="eastAsia"/>
                <w:lang w:val="en-US" w:eastAsia="zh-CN"/>
              </w:rPr>
              <w:t>-111.5</w:t>
            </w:r>
          </w:p>
        </w:tc>
        <w:tc>
          <w:tcPr>
            <w:tcW w:w="734" w:type="dxa"/>
            <w:tcBorders>
              <w:top w:val="single" w:sz="6" w:space="0" w:color="auto"/>
              <w:left w:val="single" w:sz="4" w:space="0" w:color="auto"/>
              <w:bottom w:val="single" w:sz="6" w:space="0" w:color="auto"/>
              <w:right w:val="single" w:sz="6" w:space="0" w:color="auto"/>
            </w:tcBorders>
          </w:tcPr>
          <w:p w14:paraId="6750EAF4" w14:textId="78B9AEC9" w:rsidR="002B2478" w:rsidRDefault="002B2478" w:rsidP="002B2478">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26527F70" w14:textId="06734112" w:rsidR="002B2478" w:rsidRDefault="002B2478" w:rsidP="002B247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5EFBBA3" w14:textId="0E940052" w:rsidR="002B2478" w:rsidRDefault="002B2478" w:rsidP="002B2478">
            <w:pPr>
              <w:pStyle w:val="TAC"/>
            </w:pPr>
            <w:r>
              <w:rPr>
                <w:rFonts w:eastAsia="SimSun" w:hint="eastAsia"/>
                <w:lang w:val="en-US" w:eastAsia="zh-CN"/>
              </w:rP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2B2478">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2B2478">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2B2478">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2B2478">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2B2478">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2B2478">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2B2478">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2B2478">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17"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2B2478">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2B2478">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2B2478">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2B2478">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2B2478" w14:paraId="4B47768A" w14:textId="77777777" w:rsidTr="002B2478">
        <w:trPr>
          <w:jc w:val="center"/>
        </w:trPr>
        <w:tc>
          <w:tcPr>
            <w:tcW w:w="1026" w:type="dxa"/>
            <w:tcBorders>
              <w:top w:val="nil"/>
              <w:left w:val="single" w:sz="4" w:space="0" w:color="auto"/>
              <w:bottom w:val="nil"/>
              <w:right w:val="single" w:sz="6" w:space="0" w:color="auto"/>
            </w:tcBorders>
          </w:tcPr>
          <w:p w14:paraId="00DE4E67" w14:textId="77777777" w:rsidR="002B2478" w:rsidRDefault="002B2478" w:rsidP="002B2478">
            <w:pPr>
              <w:pStyle w:val="TAC"/>
            </w:pPr>
          </w:p>
        </w:tc>
        <w:tc>
          <w:tcPr>
            <w:tcW w:w="1026" w:type="dxa"/>
            <w:tcBorders>
              <w:top w:val="nil"/>
              <w:left w:val="single" w:sz="6" w:space="0" w:color="auto"/>
              <w:bottom w:val="nil"/>
              <w:right w:val="single" w:sz="6" w:space="0" w:color="auto"/>
            </w:tcBorders>
          </w:tcPr>
          <w:p w14:paraId="6B728435" w14:textId="77777777" w:rsidR="002B2478" w:rsidRDefault="002B2478" w:rsidP="002B2478">
            <w:pPr>
              <w:pStyle w:val="TAC"/>
            </w:pPr>
          </w:p>
        </w:tc>
        <w:tc>
          <w:tcPr>
            <w:tcW w:w="917" w:type="dxa"/>
            <w:tcBorders>
              <w:top w:val="nil"/>
              <w:left w:val="single" w:sz="6" w:space="0" w:color="auto"/>
              <w:bottom w:val="nil"/>
              <w:right w:val="single" w:sz="6" w:space="0" w:color="auto"/>
            </w:tcBorders>
          </w:tcPr>
          <w:p w14:paraId="2346C757" w14:textId="77777777" w:rsidR="002B2478" w:rsidRDefault="002B2478" w:rsidP="002B2478">
            <w:pPr>
              <w:pStyle w:val="TAC"/>
            </w:pPr>
          </w:p>
        </w:tc>
        <w:tc>
          <w:tcPr>
            <w:tcW w:w="1842" w:type="dxa"/>
            <w:tcBorders>
              <w:top w:val="single" w:sz="6" w:space="0" w:color="auto"/>
              <w:left w:val="single" w:sz="6" w:space="0" w:color="auto"/>
              <w:bottom w:val="single" w:sz="6" w:space="0" w:color="auto"/>
              <w:right w:val="single" w:sz="4" w:space="0" w:color="auto"/>
            </w:tcBorders>
          </w:tcPr>
          <w:p w14:paraId="6D5A0AC7" w14:textId="7C84502D" w:rsidR="002B2478" w:rsidRDefault="002B2478" w:rsidP="002B2478">
            <w:pPr>
              <w:pStyle w:val="TAC"/>
              <w:rPr>
                <w:lang w:eastAsia="zh-CN"/>
              </w:rPr>
            </w:pPr>
            <w:r>
              <w:rPr>
                <w:lang w:eastAsia="zh-CN"/>
              </w:rPr>
              <w:t>NR</w:t>
            </w:r>
            <w:r>
              <w:t>_</w:t>
            </w:r>
            <w:r>
              <w:rPr>
                <w:lang w:eastAsia="zh-CN"/>
              </w:rPr>
              <w:t>FDD_FR1_</w:t>
            </w:r>
            <w:r>
              <w:rPr>
                <w:rFonts w:hint="eastAsia"/>
                <w:lang w:val="en-US" w:eastAsia="zh-CN"/>
              </w:rPr>
              <w:t>N</w:t>
            </w:r>
          </w:p>
        </w:tc>
        <w:tc>
          <w:tcPr>
            <w:tcW w:w="991" w:type="dxa"/>
            <w:tcBorders>
              <w:top w:val="single" w:sz="6" w:space="0" w:color="auto"/>
              <w:left w:val="single" w:sz="4" w:space="0" w:color="auto"/>
              <w:bottom w:val="single" w:sz="6" w:space="0" w:color="auto"/>
              <w:right w:val="single" w:sz="6" w:space="0" w:color="auto"/>
            </w:tcBorders>
          </w:tcPr>
          <w:p w14:paraId="325C5AA5" w14:textId="7B04D956" w:rsidR="002B2478" w:rsidRDefault="002B2478" w:rsidP="002B2478">
            <w:pPr>
              <w:pStyle w:val="TAC"/>
            </w:pPr>
            <w:r>
              <w:rPr>
                <w:rFonts w:eastAsia="SimSun" w:hint="eastAsia"/>
                <w:lang w:val="en-US" w:eastAsia="zh-CN"/>
              </w:rPr>
              <w:t>-114.5</w:t>
            </w:r>
          </w:p>
        </w:tc>
        <w:tc>
          <w:tcPr>
            <w:tcW w:w="851" w:type="dxa"/>
            <w:tcBorders>
              <w:top w:val="single" w:sz="6" w:space="0" w:color="auto"/>
              <w:left w:val="single" w:sz="4" w:space="0" w:color="auto"/>
              <w:bottom w:val="single" w:sz="6" w:space="0" w:color="auto"/>
              <w:right w:val="single" w:sz="6" w:space="0" w:color="auto"/>
            </w:tcBorders>
          </w:tcPr>
          <w:p w14:paraId="1C0E4A94" w14:textId="0412B65A" w:rsidR="002B2478" w:rsidRDefault="002B2478" w:rsidP="002B2478">
            <w:pPr>
              <w:pStyle w:val="TAC"/>
              <w:rPr>
                <w:rFonts w:cs="Arial"/>
              </w:rPr>
            </w:pPr>
            <w:r>
              <w:rPr>
                <w:rFonts w:eastAsia="SimSun" w:cs="Arial" w:hint="eastAsia"/>
                <w:lang w:val="en-US" w:eastAsia="zh-CN"/>
              </w:rPr>
              <w:t>-111.5</w:t>
            </w:r>
          </w:p>
        </w:tc>
        <w:tc>
          <w:tcPr>
            <w:tcW w:w="880" w:type="dxa"/>
            <w:tcBorders>
              <w:top w:val="single" w:sz="6" w:space="0" w:color="auto"/>
              <w:left w:val="single" w:sz="4" w:space="0" w:color="auto"/>
              <w:bottom w:val="single" w:sz="6" w:space="0" w:color="auto"/>
              <w:right w:val="single" w:sz="6" w:space="0" w:color="auto"/>
            </w:tcBorders>
          </w:tcPr>
          <w:p w14:paraId="6B4FD30D" w14:textId="5CEA42C8" w:rsidR="002B2478" w:rsidRDefault="002B2478" w:rsidP="002B2478">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706077E8" w14:textId="2210D351" w:rsidR="002B2478" w:rsidRDefault="002B2478" w:rsidP="002B247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3FE4E58F" w14:textId="7A878A09" w:rsidR="002B2478" w:rsidRDefault="002B2478" w:rsidP="002B2478">
            <w:pPr>
              <w:pStyle w:val="TAC"/>
            </w:pPr>
            <w:r>
              <w:rPr>
                <w:rFonts w:eastAsia="SimSun" w:hint="eastAsia"/>
                <w:lang w:val="en-US" w:eastAsia="zh-CN"/>
              </w:rP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453D796"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1F825256" w14:textId="32CD9644"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59D7399"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9026B9" w14:paraId="00426062" w14:textId="77777777" w:rsidTr="00AD2F6B">
        <w:trPr>
          <w:jc w:val="center"/>
        </w:trPr>
        <w:tc>
          <w:tcPr>
            <w:tcW w:w="1026" w:type="dxa"/>
            <w:tcBorders>
              <w:top w:val="nil"/>
              <w:left w:val="single" w:sz="4" w:space="0" w:color="auto"/>
              <w:bottom w:val="nil"/>
              <w:right w:val="single" w:sz="6" w:space="0" w:color="auto"/>
            </w:tcBorders>
          </w:tcPr>
          <w:p w14:paraId="0A67CBF2" w14:textId="77777777" w:rsidR="009026B9" w:rsidRDefault="009026B9" w:rsidP="009026B9">
            <w:pPr>
              <w:pStyle w:val="TAC"/>
            </w:pPr>
          </w:p>
        </w:tc>
        <w:tc>
          <w:tcPr>
            <w:tcW w:w="1026" w:type="dxa"/>
            <w:tcBorders>
              <w:top w:val="nil"/>
              <w:left w:val="single" w:sz="6" w:space="0" w:color="auto"/>
              <w:bottom w:val="nil"/>
              <w:right w:val="single" w:sz="6" w:space="0" w:color="auto"/>
            </w:tcBorders>
          </w:tcPr>
          <w:p w14:paraId="4B07C826" w14:textId="77777777" w:rsidR="009026B9" w:rsidRDefault="009026B9" w:rsidP="009026B9">
            <w:pPr>
              <w:pStyle w:val="TAC"/>
            </w:pPr>
          </w:p>
        </w:tc>
        <w:tc>
          <w:tcPr>
            <w:tcW w:w="778" w:type="dxa"/>
            <w:tcBorders>
              <w:top w:val="nil"/>
              <w:left w:val="single" w:sz="6" w:space="0" w:color="auto"/>
              <w:bottom w:val="nil"/>
              <w:right w:val="single" w:sz="6" w:space="0" w:color="auto"/>
            </w:tcBorders>
          </w:tcPr>
          <w:p w14:paraId="04962D5B" w14:textId="77777777" w:rsidR="009026B9" w:rsidRDefault="009026B9" w:rsidP="009026B9">
            <w:pPr>
              <w:pStyle w:val="TAC"/>
            </w:pPr>
          </w:p>
        </w:tc>
        <w:tc>
          <w:tcPr>
            <w:tcW w:w="709" w:type="dxa"/>
            <w:tcBorders>
              <w:top w:val="nil"/>
              <w:left w:val="single" w:sz="6" w:space="0" w:color="auto"/>
              <w:bottom w:val="nil"/>
              <w:right w:val="single" w:sz="6" w:space="0" w:color="auto"/>
            </w:tcBorders>
          </w:tcPr>
          <w:p w14:paraId="10569D7B" w14:textId="77777777" w:rsidR="009026B9" w:rsidRDefault="009026B9" w:rsidP="009026B9">
            <w:pPr>
              <w:pStyle w:val="TAC"/>
            </w:pPr>
          </w:p>
        </w:tc>
        <w:tc>
          <w:tcPr>
            <w:tcW w:w="1701" w:type="dxa"/>
            <w:tcBorders>
              <w:top w:val="single" w:sz="6" w:space="0" w:color="auto"/>
              <w:left w:val="single" w:sz="6" w:space="0" w:color="auto"/>
              <w:bottom w:val="single" w:sz="6" w:space="0" w:color="auto"/>
              <w:right w:val="single" w:sz="4" w:space="0" w:color="auto"/>
            </w:tcBorders>
          </w:tcPr>
          <w:p w14:paraId="65E42B9B" w14:textId="42D0EFC4" w:rsidR="009026B9" w:rsidRDefault="009026B9" w:rsidP="009026B9">
            <w:pPr>
              <w:pStyle w:val="TAC"/>
              <w:rPr>
                <w:lang w:eastAsia="zh-CN"/>
              </w:rPr>
            </w:pPr>
            <w:r>
              <w:rPr>
                <w:lang w:eastAsia="zh-CN"/>
              </w:rPr>
              <w:t>NR</w:t>
            </w:r>
            <w:r>
              <w:t>_</w:t>
            </w:r>
            <w:r>
              <w:rPr>
                <w:lang w:eastAsia="zh-CN"/>
              </w:rPr>
              <w:t>FDD_FR1_</w:t>
            </w:r>
            <w:r>
              <w:rPr>
                <w:rFonts w:hint="eastAsia"/>
                <w:lang w:val="en-US" w:eastAsia="zh-CN"/>
              </w:rPr>
              <w:t>N</w:t>
            </w:r>
          </w:p>
        </w:tc>
        <w:tc>
          <w:tcPr>
            <w:tcW w:w="709" w:type="dxa"/>
            <w:tcBorders>
              <w:top w:val="single" w:sz="6" w:space="0" w:color="auto"/>
              <w:left w:val="single" w:sz="4" w:space="0" w:color="auto"/>
              <w:bottom w:val="single" w:sz="6" w:space="0" w:color="auto"/>
              <w:right w:val="single" w:sz="6" w:space="0" w:color="auto"/>
            </w:tcBorders>
          </w:tcPr>
          <w:p w14:paraId="7D69D4C9" w14:textId="648B07D8" w:rsidR="009026B9" w:rsidRDefault="009026B9" w:rsidP="009026B9">
            <w:pPr>
              <w:pStyle w:val="TAC"/>
            </w:pPr>
            <w:r>
              <w:rPr>
                <w:rFonts w:eastAsia="SimSun" w:hint="eastAsia"/>
                <w:lang w:val="en-US" w:eastAsia="zh-CN"/>
              </w:rPr>
              <w:t>-114.5</w:t>
            </w:r>
          </w:p>
        </w:tc>
        <w:tc>
          <w:tcPr>
            <w:tcW w:w="850" w:type="dxa"/>
            <w:tcBorders>
              <w:top w:val="single" w:sz="6" w:space="0" w:color="auto"/>
              <w:left w:val="single" w:sz="4" w:space="0" w:color="auto"/>
              <w:bottom w:val="single" w:sz="6" w:space="0" w:color="auto"/>
              <w:right w:val="single" w:sz="6" w:space="0" w:color="auto"/>
            </w:tcBorders>
          </w:tcPr>
          <w:p w14:paraId="60153068" w14:textId="44B8DAE9" w:rsidR="009026B9" w:rsidRDefault="009026B9" w:rsidP="009026B9">
            <w:pPr>
              <w:pStyle w:val="TAC"/>
              <w:rPr>
                <w:rFonts w:cs="Arial"/>
              </w:rPr>
            </w:pPr>
            <w:r>
              <w:rPr>
                <w:rFonts w:eastAsia="SimSun" w:cs="Arial" w:hint="eastAsia"/>
                <w:lang w:val="en-US" w:eastAsia="zh-CN"/>
              </w:rPr>
              <w:t>-111.5</w:t>
            </w:r>
          </w:p>
        </w:tc>
        <w:tc>
          <w:tcPr>
            <w:tcW w:w="734" w:type="dxa"/>
            <w:tcBorders>
              <w:top w:val="single" w:sz="6" w:space="0" w:color="auto"/>
              <w:left w:val="single" w:sz="4" w:space="0" w:color="auto"/>
              <w:bottom w:val="single" w:sz="6" w:space="0" w:color="auto"/>
              <w:right w:val="single" w:sz="6" w:space="0" w:color="auto"/>
            </w:tcBorders>
          </w:tcPr>
          <w:p w14:paraId="27EEFCB2" w14:textId="02B2F6A3" w:rsidR="009026B9" w:rsidRDefault="009026B9" w:rsidP="009026B9">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1660F642" w14:textId="26AC8476" w:rsidR="009026B9" w:rsidRDefault="009026B9" w:rsidP="009026B9">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20D4014B" w14:textId="43627404" w:rsidR="009026B9" w:rsidRDefault="009026B9" w:rsidP="009026B9">
            <w:pPr>
              <w:pStyle w:val="TAC"/>
            </w:pPr>
            <w:r>
              <w:rPr>
                <w:rFonts w:eastAsia="SimSun" w:hint="eastAsia"/>
                <w:lang w:val="en-US" w:eastAsia="zh-CN"/>
              </w:rP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9026B9" w14:paraId="6A809B9D" w14:textId="77777777" w:rsidTr="00930E00">
        <w:trPr>
          <w:jc w:val="center"/>
        </w:trPr>
        <w:tc>
          <w:tcPr>
            <w:tcW w:w="1026" w:type="dxa"/>
            <w:tcBorders>
              <w:top w:val="nil"/>
              <w:left w:val="single" w:sz="4" w:space="0" w:color="auto"/>
              <w:bottom w:val="nil"/>
              <w:right w:val="single" w:sz="6" w:space="0" w:color="auto"/>
            </w:tcBorders>
          </w:tcPr>
          <w:p w14:paraId="2634DC98" w14:textId="77777777" w:rsidR="009026B9" w:rsidRDefault="009026B9" w:rsidP="009026B9">
            <w:pPr>
              <w:pStyle w:val="TAC"/>
            </w:pPr>
          </w:p>
        </w:tc>
        <w:tc>
          <w:tcPr>
            <w:tcW w:w="1026" w:type="dxa"/>
            <w:tcBorders>
              <w:top w:val="nil"/>
              <w:left w:val="single" w:sz="6" w:space="0" w:color="auto"/>
              <w:bottom w:val="nil"/>
              <w:right w:val="single" w:sz="6" w:space="0" w:color="auto"/>
            </w:tcBorders>
          </w:tcPr>
          <w:p w14:paraId="54FF8796" w14:textId="77777777" w:rsidR="009026B9" w:rsidRDefault="009026B9" w:rsidP="009026B9">
            <w:pPr>
              <w:pStyle w:val="TAC"/>
            </w:pPr>
          </w:p>
        </w:tc>
        <w:tc>
          <w:tcPr>
            <w:tcW w:w="917" w:type="dxa"/>
            <w:tcBorders>
              <w:top w:val="nil"/>
              <w:left w:val="single" w:sz="6" w:space="0" w:color="auto"/>
              <w:bottom w:val="nil"/>
              <w:right w:val="single" w:sz="6" w:space="0" w:color="auto"/>
            </w:tcBorders>
          </w:tcPr>
          <w:p w14:paraId="6A01738F" w14:textId="77777777" w:rsidR="009026B9" w:rsidRDefault="009026B9" w:rsidP="009026B9">
            <w:pPr>
              <w:pStyle w:val="TAC"/>
            </w:pPr>
          </w:p>
        </w:tc>
        <w:tc>
          <w:tcPr>
            <w:tcW w:w="1842" w:type="dxa"/>
            <w:tcBorders>
              <w:top w:val="single" w:sz="6" w:space="0" w:color="auto"/>
              <w:left w:val="single" w:sz="6" w:space="0" w:color="auto"/>
              <w:bottom w:val="single" w:sz="6" w:space="0" w:color="auto"/>
              <w:right w:val="single" w:sz="4" w:space="0" w:color="auto"/>
            </w:tcBorders>
          </w:tcPr>
          <w:p w14:paraId="54BB2EA2" w14:textId="161834C4" w:rsidR="009026B9" w:rsidRDefault="009026B9" w:rsidP="009026B9">
            <w:pPr>
              <w:pStyle w:val="TAC"/>
              <w:rPr>
                <w:lang w:eastAsia="zh-CN"/>
              </w:rPr>
            </w:pPr>
            <w:r>
              <w:rPr>
                <w:lang w:eastAsia="zh-CN"/>
              </w:rPr>
              <w:t>NR</w:t>
            </w:r>
            <w:r>
              <w:t>_</w:t>
            </w:r>
            <w:r>
              <w:rPr>
                <w:lang w:eastAsia="zh-CN"/>
              </w:rPr>
              <w:t>FDD_FR1_</w:t>
            </w:r>
            <w:r>
              <w:rPr>
                <w:rFonts w:hint="eastAsia"/>
                <w:lang w:val="en-US" w:eastAsia="zh-CN"/>
              </w:rPr>
              <w:t>N</w:t>
            </w:r>
          </w:p>
        </w:tc>
        <w:tc>
          <w:tcPr>
            <w:tcW w:w="991" w:type="dxa"/>
            <w:tcBorders>
              <w:top w:val="single" w:sz="6" w:space="0" w:color="auto"/>
              <w:left w:val="single" w:sz="4" w:space="0" w:color="auto"/>
              <w:bottom w:val="single" w:sz="6" w:space="0" w:color="auto"/>
              <w:right w:val="single" w:sz="6" w:space="0" w:color="auto"/>
            </w:tcBorders>
          </w:tcPr>
          <w:p w14:paraId="2BF8D618" w14:textId="39ACFD0C" w:rsidR="009026B9" w:rsidRDefault="009026B9" w:rsidP="009026B9">
            <w:pPr>
              <w:pStyle w:val="TAC"/>
            </w:pPr>
            <w:r>
              <w:rPr>
                <w:rFonts w:eastAsia="SimSun" w:hint="eastAsia"/>
                <w:lang w:val="en-US" w:eastAsia="zh-CN"/>
              </w:rPr>
              <w:t>-114.5</w:t>
            </w:r>
          </w:p>
        </w:tc>
        <w:tc>
          <w:tcPr>
            <w:tcW w:w="851" w:type="dxa"/>
            <w:tcBorders>
              <w:top w:val="single" w:sz="6" w:space="0" w:color="auto"/>
              <w:left w:val="single" w:sz="4" w:space="0" w:color="auto"/>
              <w:bottom w:val="single" w:sz="6" w:space="0" w:color="auto"/>
              <w:right w:val="single" w:sz="6" w:space="0" w:color="auto"/>
            </w:tcBorders>
          </w:tcPr>
          <w:p w14:paraId="043A1703" w14:textId="3C7497E4" w:rsidR="009026B9" w:rsidRDefault="009026B9" w:rsidP="009026B9">
            <w:pPr>
              <w:pStyle w:val="TAC"/>
              <w:rPr>
                <w:rFonts w:cs="Arial"/>
              </w:rPr>
            </w:pPr>
            <w:r>
              <w:rPr>
                <w:rFonts w:eastAsia="SimSun" w:cs="Arial" w:hint="eastAsia"/>
                <w:lang w:val="en-US" w:eastAsia="zh-CN"/>
              </w:rPr>
              <w:t>-111.5</w:t>
            </w:r>
          </w:p>
        </w:tc>
        <w:tc>
          <w:tcPr>
            <w:tcW w:w="880" w:type="dxa"/>
            <w:tcBorders>
              <w:top w:val="single" w:sz="6" w:space="0" w:color="auto"/>
              <w:left w:val="single" w:sz="4" w:space="0" w:color="auto"/>
              <w:bottom w:val="single" w:sz="6" w:space="0" w:color="auto"/>
              <w:right w:val="single" w:sz="6" w:space="0" w:color="auto"/>
            </w:tcBorders>
          </w:tcPr>
          <w:p w14:paraId="43917BB9" w14:textId="5FF3DA32" w:rsidR="009026B9" w:rsidRDefault="009026B9" w:rsidP="009026B9">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3F44336F" w14:textId="29069E3C" w:rsidR="009026B9" w:rsidRDefault="009026B9" w:rsidP="009026B9">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36761140" w14:textId="7DF1371D" w:rsidR="009026B9" w:rsidRDefault="009026B9" w:rsidP="009026B9">
            <w:pPr>
              <w:pStyle w:val="TAC"/>
            </w:pPr>
            <w:r>
              <w:rPr>
                <w:rFonts w:eastAsia="SimSun" w:hint="eastAsia"/>
                <w:lang w:val="en-US" w:eastAsia="zh-CN"/>
              </w:rP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30AF4DEF"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0230394"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396D52C" w14:textId="77777777" w:rsidR="00930E00" w:rsidRDefault="00930E00" w:rsidP="00930E00">
      <w:pPr>
        <w:rPr>
          <w:lang w:eastAsia="zh-CN"/>
        </w:rPr>
      </w:pPr>
      <w:r>
        <w:rPr>
          <w:lang w:eastAsia="zh-CN"/>
        </w:rP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E71C612"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5DAB9062" w14:textId="77777777" w:rsidR="00930E00" w:rsidRDefault="00930E00" w:rsidP="00930E00">
      <w:pPr>
        <w:rPr>
          <w:lang w:eastAsia="zh-CN"/>
        </w:rPr>
      </w:pPr>
      <w:r>
        <w:rPr>
          <w:lang w:eastAsia="zh-CN"/>
        </w:rP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FA855D0"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1B62C188" w14:textId="77777777" w:rsidR="00930E00" w:rsidRPr="007C55F6" w:rsidRDefault="00930E00" w:rsidP="007C55F6">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4BE1A76A"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7FB29E70" w14:textId="77777777" w:rsidR="00930E00" w:rsidRDefault="00930E00" w:rsidP="00930E00">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8BD6EE0"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6537A2A"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8B239A6"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eastAsia="zh-CN"/>
        </w:rPr>
        <w:t>based</w:t>
      </w:r>
      <w:r w:rsidR="009C6F72">
        <w:rPr>
          <w:lang w:val="en-US" w:eastAsia="zh-CN"/>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6EDACF5"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7112348"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rPr>
          <w:lang w:eastAsia="zh-CN"/>
        </w:rPr>
      </w:pPr>
      <w:r>
        <w:rPr>
          <w:lang w:eastAsia="zh-CN"/>
        </w:rPr>
        <w:t>-</w:t>
      </w:r>
      <w:r>
        <w:rPr>
          <w:lang w:eastAsia="zh-CN"/>
        </w:rPr>
        <w:tab/>
        <w:t>AWGN</w:t>
      </w:r>
      <w:r w:rsidR="00B15E34" w:rsidRPr="00FB249D">
        <w:t xml:space="preserve"> </w:t>
      </w:r>
      <w:r w:rsidR="00B15E34" w:rsidRPr="00B910B8">
        <w:t>radio propagation conditions</w:t>
      </w:r>
      <w:r>
        <w:rPr>
          <w:lang w:eastAsia="zh-CN"/>
        </w:rPr>
        <w:t>.</w:t>
      </w:r>
    </w:p>
    <w:p w14:paraId="05CAF45D"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eastAsia="zh-CN"/>
        </w:rPr>
      </w:pPr>
      <w:r w:rsidRPr="007275DF">
        <w:rPr>
          <w:lang w:val="en-US" w:eastAsia="zh-CN"/>
        </w:rPr>
        <w:t>10.1.29.1</w:t>
      </w:r>
      <w:r w:rsidRPr="007275DF">
        <w:rPr>
          <w:lang w:val="en-US" w:eastAsia="zh-CN"/>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rPr>
          <w:lang w:eastAsia="zh-CN"/>
        </w:rPr>
        <w:t>10.</w:t>
      </w:r>
      <w:r w:rsidRPr="007275DF">
        <w:t>1</w:t>
      </w:r>
      <w:r w:rsidRPr="007275DF">
        <w:rPr>
          <w:lang w:eastAsia="zh-CN"/>
        </w:rPr>
        <w:t>.</w:t>
      </w:r>
      <w:r w:rsidRPr="007275DF">
        <w:t>29</w:t>
      </w:r>
      <w:r w:rsidRPr="007275DF">
        <w:rPr>
          <w:lang w:eastAsia="zh-CN"/>
        </w:rPr>
        <w:t>.</w:t>
      </w:r>
      <w:r w:rsidRPr="007275DF">
        <w:t>1</w:t>
      </w:r>
      <w:r w:rsidRPr="007275DF">
        <w:rPr>
          <w:lang w:eastAsia="zh-CN"/>
        </w:rPr>
        <w:t>.1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SS-RSRQ</w:t>
      </w:r>
      <w:r w:rsidRPr="007275DF">
        <w:rPr>
          <w:rFonts w:cs="v4.2.0"/>
        </w:rPr>
        <w:t xml:space="preserve">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10.1.29.1.1</w:t>
      </w:r>
      <w:r w:rsidRPr="007275DF">
        <w:rPr>
          <w:rFonts w:cs="v4.2.0"/>
        </w:rPr>
        <w:t>-1 are valid under the following conditions:</w:t>
      </w:r>
    </w:p>
    <w:p w14:paraId="3131D3A7"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5F9189AE" w14:textId="36A2F7B6" w:rsidR="007D2333" w:rsidRPr="007275DF" w:rsidRDefault="008075B7" w:rsidP="007D2333">
      <w:pPr>
        <w:pStyle w:val="B10"/>
        <w:rPr>
          <w:lang w:eastAsia="zh-CN"/>
        </w:rPr>
      </w:pPr>
      <w:r>
        <w:t>-</w:t>
      </w:r>
      <w:r>
        <w:rPr>
          <w:rFonts w:ascii="Arial" w:hAnsi="Arial"/>
          <w:sz w:val="28"/>
          <w:lang w:val="en-US"/>
        </w:rPr>
        <w:tab/>
      </w:r>
      <w:r>
        <w:t xml:space="preserve">Conditions for intra-frequency measurements are fulfilled according to Annex B.2.9 for a corresponding Band </w:t>
      </w:r>
      <w:r>
        <w:rPr>
          <w:rFonts w:cs="v4.2.0"/>
          <w:lang w:eastAsia="ko-KR"/>
        </w:rPr>
        <w:t>for each relevant SSB</w:t>
      </w:r>
      <w:r>
        <w:t>.</w:t>
      </w:r>
    </w:p>
    <w:p w14:paraId="6D5BB425" w14:textId="77777777" w:rsidR="007D2333" w:rsidRPr="007275DF" w:rsidRDefault="007D2333" w:rsidP="007D2333">
      <w:pPr>
        <w:pStyle w:val="TH"/>
        <w:rPr>
          <w:lang w:eastAsia="zh-CN"/>
        </w:rPr>
      </w:pPr>
      <w:r w:rsidRPr="007275DF">
        <w:t xml:space="preserve">Table </w:t>
      </w:r>
      <w:r w:rsidRPr="007275DF">
        <w:rPr>
          <w:lang w:eastAsia="zh-CN"/>
        </w:rPr>
        <w:t>10.1.29.1.1-1</w:t>
      </w:r>
      <w:r w:rsidRPr="007275DF">
        <w:t xml:space="preserve">: </w:t>
      </w:r>
      <w:r w:rsidRPr="007275DF">
        <w:rPr>
          <w:lang w:eastAsia="zh-CN"/>
        </w:rPr>
        <w:t>SS-RSRQ</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eastAsia="zh-CN"/>
        </w:rPr>
      </w:pPr>
      <w:r w:rsidRPr="007275DF">
        <w:rPr>
          <w:lang w:val="en-US" w:eastAsia="zh-CN"/>
        </w:rPr>
        <w:t>10.1.30.1</w:t>
      </w:r>
      <w:r w:rsidRPr="007275DF">
        <w:rPr>
          <w:lang w:val="en-US" w:eastAsia="zh-CN"/>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eastAsia="zh-CN"/>
        </w:rPr>
      </w:pPr>
      <w:r w:rsidRPr="007275DF">
        <w:rPr>
          <w:lang w:val="en-US" w:eastAsia="zh-CN"/>
        </w:rPr>
        <w:t>10.1.30.1.1</w:t>
      </w:r>
      <w:r w:rsidRPr="007275DF">
        <w:rPr>
          <w:lang w:val="en-US" w:eastAsia="zh-CN"/>
        </w:rPr>
        <w:tab/>
      </w:r>
      <w:r w:rsidRPr="007275DF">
        <w:rPr>
          <w:lang w:eastAsia="zh-CN"/>
        </w:rPr>
        <w:t>Aboslute</w:t>
      </w:r>
      <w:r w:rsidRPr="007275DF">
        <w:t xml:space="preserve"> Accuracy of </w:t>
      </w:r>
      <w:r w:rsidRPr="007275DF">
        <w:rPr>
          <w:lang w:eastAsia="zh-CN"/>
        </w:rPr>
        <w:t>SS-RSRQ</w:t>
      </w:r>
    </w:p>
    <w:p w14:paraId="620D6C9A"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SS-RSRQ</w:t>
      </w:r>
      <w:r w:rsidRPr="007275DF">
        <w:rPr>
          <w:rFonts w:cs="v4.2.0"/>
        </w:rPr>
        <w:t xml:space="preserve">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10.1.30.1.1</w:t>
      </w:r>
      <w:r w:rsidRPr="007275DF">
        <w:rPr>
          <w:rFonts w:cs="v4.2.0"/>
        </w:rPr>
        <w:t>-1 are valid under the following conditions:</w:t>
      </w:r>
    </w:p>
    <w:p w14:paraId="4AFB7885" w14:textId="512E3347" w:rsidR="007D2333" w:rsidRPr="007275DF" w:rsidRDefault="00233327" w:rsidP="00F37389">
      <w:pPr>
        <w:pStyle w:val="B10"/>
        <w:rPr>
          <w:lang w:eastAsia="zh-CN"/>
        </w:rPr>
      </w:pPr>
      <w:r w:rsidRPr="007275DF">
        <w:t>-</w:t>
      </w:r>
      <w:r w:rsidRPr="007275DF">
        <w:tab/>
      </w:r>
      <w:r w:rsidR="007D2333" w:rsidRPr="007275DF">
        <w:t>Conditions defined in clause 7.3F of TS 38.101-1 [18] for reference sensitivity are fulfilled.</w:t>
      </w:r>
    </w:p>
    <w:p w14:paraId="2C4B66FA" w14:textId="2505E034" w:rsidR="007D2333" w:rsidRPr="007275DF" w:rsidRDefault="008075B7" w:rsidP="00F37389">
      <w:pPr>
        <w:pStyle w:val="B10"/>
        <w:rPr>
          <w:lang w:eastAsia="zh-CN"/>
        </w:rPr>
      </w:pPr>
      <w:r>
        <w:t>-</w:t>
      </w:r>
      <w:r w:rsidRPr="007275DF">
        <w:tab/>
      </w:r>
      <w:r>
        <w:t xml:space="preserve">Conditions for inter-frequency measurements are fulfilled according to Annex B.2.10 for a corresponding Band </w:t>
      </w:r>
      <w:r>
        <w:rPr>
          <w:rFonts w:cs="v4.2.0"/>
          <w:lang w:eastAsia="ko-KR"/>
        </w:rPr>
        <w:t>for each relevant SSB</w:t>
      </w:r>
      <w:r>
        <w:t>.</w:t>
      </w:r>
    </w:p>
    <w:p w14:paraId="2B286DD4" w14:textId="275E461F" w:rsidR="007D2333" w:rsidRPr="007275DF" w:rsidRDefault="007D2333" w:rsidP="00F37389">
      <w:pPr>
        <w:pStyle w:val="TH"/>
        <w:rPr>
          <w:rFonts w:cs="v4.2.0"/>
        </w:rPr>
      </w:pPr>
      <w:r w:rsidRPr="007275DF">
        <w:t xml:space="preserve">Table </w:t>
      </w:r>
      <w:r w:rsidRPr="007275DF">
        <w:rPr>
          <w:lang w:eastAsia="zh-CN"/>
        </w:rPr>
        <w:t>10.1.30.1.1</w:t>
      </w:r>
      <w:r w:rsidRPr="007275DF">
        <w:t xml:space="preserve">-1: </w:t>
      </w:r>
      <w:r w:rsidRPr="007275DF">
        <w:rPr>
          <w:lang w:eastAsia="zh-CN"/>
        </w:rPr>
        <w:t>SS-RSRQ</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Pr>
        <w:rPr>
          <w:lang w:eastAsia="zh-CN"/>
        </w:rPr>
      </w:pPr>
    </w:p>
    <w:p w14:paraId="4862A8EE" w14:textId="77777777" w:rsidR="007D2333" w:rsidRPr="007275DF" w:rsidRDefault="007D2333" w:rsidP="007D2333">
      <w:pPr>
        <w:pStyle w:val="Heading5"/>
      </w:pPr>
      <w:r w:rsidRPr="007275DF">
        <w:rPr>
          <w:lang w:eastAsia="zh-CN"/>
        </w:rPr>
        <w:t>10.</w:t>
      </w:r>
      <w:r w:rsidRPr="007275DF">
        <w:t>1</w:t>
      </w:r>
      <w:r w:rsidRPr="007275DF">
        <w:rPr>
          <w:lang w:eastAsia="zh-CN"/>
        </w:rPr>
        <w:t>.30.1.2</w:t>
      </w:r>
      <w:r w:rsidRPr="007275DF">
        <w:tab/>
        <w:t xml:space="preserve">Relative Accuracy of </w:t>
      </w:r>
      <w:r w:rsidRPr="007275DF">
        <w:rPr>
          <w:lang w:eastAsia="zh-CN"/>
        </w:rPr>
        <w:t>SS-RSRQ</w:t>
      </w:r>
    </w:p>
    <w:p w14:paraId="0BF7955F"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SS-RSRQ</w:t>
      </w:r>
      <w:r w:rsidRPr="007275DF">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10.1.30.1.2</w:t>
      </w:r>
      <w:r w:rsidRPr="007275DF">
        <w:rPr>
          <w:rFonts w:cs="v4.2.0"/>
        </w:rPr>
        <w:t>-1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6D76F19F" w:rsidR="007D2333" w:rsidRPr="007275DF" w:rsidRDefault="008075B7" w:rsidP="00F37389">
      <w:pPr>
        <w:pStyle w:val="B10"/>
        <w:rPr>
          <w:lang w:eastAsia="zh-CN"/>
        </w:rPr>
      </w:pPr>
      <w:r>
        <w:t>-</w:t>
      </w:r>
      <w:r w:rsidRPr="007275DF">
        <w:tab/>
      </w:r>
      <w:r>
        <w:t xml:space="preserve">Conditions for inter-frequency measurements are fulfilled according to Annex B.2.10 for a corresponding Band </w:t>
      </w:r>
      <w:r>
        <w:rPr>
          <w:rFonts w:cs="v4.2.0"/>
          <w:lang w:eastAsia="ko-KR"/>
        </w:rPr>
        <w:t>for each relevant SSB</w:t>
      </w:r>
      <w:r>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rPr>
          <w:lang w:eastAsia="zh-CN"/>
        </w:rPr>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lang w:eastAsia="zh-CN"/>
        </w:rPr>
      </w:pPr>
      <w:r w:rsidRPr="007275DF">
        <w:t xml:space="preserve">Table </w:t>
      </w:r>
      <w:r w:rsidRPr="007275DF">
        <w:rPr>
          <w:lang w:eastAsia="zh-CN"/>
        </w:rPr>
        <w:t>10.1.30.1.2</w:t>
      </w:r>
      <w:r w:rsidRPr="007275DF">
        <w:t xml:space="preserve">-1: </w:t>
      </w:r>
      <w:r w:rsidRPr="007275DF">
        <w:rPr>
          <w:lang w:eastAsia="zh-CN"/>
        </w:rPr>
        <w:t>SS-RSRQ</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73ED1AF9"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SSB </w:t>
            </w:r>
            <w:r w:rsidRPr="007275DF">
              <w:t>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6A30AF1A"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eastAsia="zh-CN"/>
        </w:rPr>
        <w:t>under CCA</w:t>
      </w:r>
    </w:p>
    <w:p w14:paraId="7051BF9E" w14:textId="77777777" w:rsidR="007D2333" w:rsidRPr="007275DF" w:rsidRDefault="007D2333" w:rsidP="00F37389">
      <w:pPr>
        <w:pStyle w:val="Heading4"/>
        <w:rPr>
          <w:lang w:val="en-US" w:eastAsia="zh-CN"/>
        </w:rPr>
      </w:pPr>
      <w:r w:rsidRPr="007275DF">
        <w:rPr>
          <w:lang w:val="en-US" w:eastAsia="zh-CN"/>
        </w:rPr>
        <w:t>10.1.31.1</w:t>
      </w:r>
      <w:r w:rsidRPr="007275DF">
        <w:rPr>
          <w:lang w:val="en-US" w:eastAsia="zh-CN"/>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rPr>
          <w:lang w:eastAsia="zh-CN"/>
        </w:rPr>
        <w:t>10.1.31</w:t>
      </w:r>
      <w:r w:rsidRPr="007275DF">
        <w:t>.1</w:t>
      </w:r>
      <w:r w:rsidRPr="007275DF">
        <w:rPr>
          <w:lang w:eastAsia="zh-CN"/>
        </w:rPr>
        <w:t>.1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SS-SINR</w:t>
      </w:r>
      <w:r w:rsidRPr="007275DF">
        <w:rPr>
          <w:rFonts w:cs="v4.2.0"/>
        </w:rPr>
        <w:t xml:space="preserve">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10.1.31.1.1</w:t>
      </w:r>
      <w:r w:rsidRPr="007275DF">
        <w:rPr>
          <w:rFonts w:cs="v4.2.0"/>
        </w:rPr>
        <w:t>-1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07204C96" w:rsidR="007D2333" w:rsidRPr="007275DF" w:rsidRDefault="008B50AA" w:rsidP="004A1BD3">
      <w:pPr>
        <w:pStyle w:val="B10"/>
      </w:pPr>
      <w:r>
        <w:t>-</w:t>
      </w:r>
      <w:r w:rsidRPr="007275DF">
        <w:tab/>
      </w:r>
      <w:r>
        <w:t>Conditions for intra-frequency measurements are fulfilled according to Annex B.2.9 for a corresponding Band.</w:t>
      </w:r>
    </w:p>
    <w:p w14:paraId="24A0FDA7" w14:textId="77777777" w:rsidR="007D2333" w:rsidRPr="007275DF" w:rsidRDefault="007D2333" w:rsidP="007D2333">
      <w:pPr>
        <w:pStyle w:val="TH"/>
        <w:rPr>
          <w:lang w:eastAsia="zh-CN"/>
        </w:rPr>
      </w:pPr>
      <w:r w:rsidRPr="007275DF">
        <w:t xml:space="preserve">Table </w:t>
      </w:r>
      <w:r w:rsidRPr="007275DF">
        <w:rPr>
          <w:lang w:eastAsia="zh-CN"/>
        </w:rPr>
        <w:t>10.1.31.1.1-1</w:t>
      </w:r>
      <w:r w:rsidRPr="007275DF">
        <w:t xml:space="preserve">: </w:t>
      </w:r>
      <w:r w:rsidRPr="007275DF">
        <w:rPr>
          <w:lang w:eastAsia="zh-CN"/>
        </w:rPr>
        <w:t>SS-SINR</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eastAsia="zh-CN"/>
        </w:rPr>
        <w:t>under CCA</w:t>
      </w:r>
    </w:p>
    <w:p w14:paraId="58172DA0" w14:textId="77777777" w:rsidR="007D2333" w:rsidRPr="007275DF" w:rsidRDefault="007D2333" w:rsidP="00F37389">
      <w:pPr>
        <w:pStyle w:val="Heading4"/>
        <w:rPr>
          <w:lang w:val="en-US" w:eastAsia="zh-CN"/>
        </w:rPr>
      </w:pPr>
      <w:r w:rsidRPr="007275DF">
        <w:rPr>
          <w:lang w:val="en-US" w:eastAsia="zh-CN"/>
        </w:rPr>
        <w:t>10.1.32.1</w:t>
      </w:r>
      <w:r w:rsidRPr="007275DF">
        <w:rPr>
          <w:lang w:val="en-US" w:eastAsia="zh-CN"/>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eastAsia="zh-CN"/>
        </w:rPr>
      </w:pPr>
      <w:r w:rsidRPr="007275DF">
        <w:rPr>
          <w:lang w:val="en-US" w:eastAsia="zh-CN"/>
        </w:rPr>
        <w:t>10.1.32.1.1</w:t>
      </w:r>
      <w:r w:rsidRPr="007275DF">
        <w:rPr>
          <w:lang w:val="en-US" w:eastAsia="zh-CN"/>
        </w:rPr>
        <w:tab/>
      </w:r>
      <w:r w:rsidRPr="007275DF">
        <w:rPr>
          <w:lang w:eastAsia="zh-CN"/>
        </w:rPr>
        <w:t>Aboslute</w:t>
      </w:r>
      <w:r w:rsidRPr="007275DF">
        <w:t xml:space="preserve"> Accuracy of </w:t>
      </w:r>
      <w:r w:rsidRPr="007275DF">
        <w:rPr>
          <w:lang w:eastAsia="zh-CN"/>
        </w:rPr>
        <w:t>SS-SINR</w:t>
      </w:r>
    </w:p>
    <w:p w14:paraId="4A77B892"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SS-SINR</w:t>
      </w:r>
      <w:r w:rsidRPr="007275DF">
        <w:rPr>
          <w:rFonts w:cs="v4.2.0"/>
        </w:rPr>
        <w:t xml:space="preserve">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10.1.32.1.1</w:t>
      </w:r>
      <w:r w:rsidRPr="007275DF">
        <w:rPr>
          <w:rFonts w:cs="v4.2.0"/>
        </w:rPr>
        <w:t>-1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7D26D8A7" w:rsidR="007D2333" w:rsidRPr="007275DF" w:rsidRDefault="00A34744" w:rsidP="007D2333">
      <w:pPr>
        <w:pStyle w:val="B10"/>
      </w:pPr>
      <w:r>
        <w:t>-</w:t>
      </w:r>
      <w:r w:rsidRPr="007275DF">
        <w:tab/>
      </w:r>
      <w:r>
        <w:t>Conditions for inter-frequency measurements are fulfilled according to Annex B.2.10 for a corresponding Band.</w:t>
      </w:r>
    </w:p>
    <w:p w14:paraId="6F8527B5" w14:textId="77777777" w:rsidR="007D2333" w:rsidRPr="007275DF" w:rsidRDefault="007D2333" w:rsidP="007D2333">
      <w:pPr>
        <w:pStyle w:val="TH"/>
        <w:rPr>
          <w:lang w:eastAsia="zh-CN"/>
        </w:rPr>
      </w:pPr>
      <w:r w:rsidRPr="007275DF">
        <w:t xml:space="preserve">Table </w:t>
      </w:r>
      <w:r w:rsidRPr="007275DF">
        <w:rPr>
          <w:lang w:eastAsia="zh-CN"/>
        </w:rPr>
        <w:t>10.1.32.1.1</w:t>
      </w:r>
      <w:r w:rsidRPr="007275DF">
        <w:t xml:space="preserve">-1: </w:t>
      </w:r>
      <w:r w:rsidRPr="007275DF">
        <w:rPr>
          <w:lang w:eastAsia="zh-CN"/>
        </w:rPr>
        <w:t>SS-SINR</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rPr>
          <w:lang w:eastAsia="zh-CN"/>
        </w:rPr>
        <w:t>10.1.32</w:t>
      </w:r>
      <w:r w:rsidRPr="007275DF">
        <w:t>.</w:t>
      </w:r>
      <w:r w:rsidRPr="007275DF">
        <w:rPr>
          <w:lang w:eastAsia="zh-CN"/>
        </w:rPr>
        <w:t>1.2</w:t>
      </w:r>
      <w:r w:rsidRPr="007275DF">
        <w:tab/>
        <w:t xml:space="preserve">Relative Accuracy of </w:t>
      </w:r>
      <w:r w:rsidRPr="007275DF">
        <w:rPr>
          <w:lang w:eastAsia="zh-CN"/>
        </w:rPr>
        <w:t>SS-SINR</w:t>
      </w:r>
    </w:p>
    <w:p w14:paraId="69301785"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SS-SINR</w:t>
      </w:r>
      <w:r w:rsidRPr="007275DF">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10.1.32.1.2</w:t>
      </w:r>
      <w:r w:rsidRPr="007275DF">
        <w:rPr>
          <w:rFonts w:cs="v4.2.0"/>
        </w:rPr>
        <w:t>-1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5652676B" w:rsidR="007D2333" w:rsidRPr="007275DF" w:rsidRDefault="00A34744" w:rsidP="007D2333">
      <w:pPr>
        <w:pStyle w:val="B10"/>
      </w:pPr>
      <w:r>
        <w:t>-</w:t>
      </w:r>
      <w:r w:rsidRPr="007275DF">
        <w:tab/>
      </w:r>
      <w:r>
        <w:t>Conditions for inter-frequency measurements are fulfilled according to Annex B.2.10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lang w:eastAsia="zh-CN"/>
        </w:rPr>
      </w:pPr>
      <w:r w:rsidRPr="007275DF">
        <w:t xml:space="preserve">Table </w:t>
      </w:r>
      <w:r w:rsidRPr="007275DF">
        <w:rPr>
          <w:lang w:eastAsia="zh-CN"/>
        </w:rPr>
        <w:t>10.1.32.1.2</w:t>
      </w:r>
      <w:r w:rsidRPr="007275DF">
        <w:t xml:space="preserve">-1: </w:t>
      </w:r>
      <w:r w:rsidRPr="007275DF">
        <w:rPr>
          <w:lang w:eastAsia="zh-CN"/>
        </w:rPr>
        <w:t>SS-SINR</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rPr>
                <w:lang w:eastAsia="zh-CN"/>
              </w:rPr>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rPr>
                <w:lang w:eastAsia="zh-CN"/>
              </w:rPr>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rPr>
                <w:lang w:eastAsia="zh-CN"/>
              </w:rPr>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rPr>
                <w:lang w:eastAsia="zh-CN"/>
              </w:rPr>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4942408B"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w:t>
            </w:r>
            <w:r w:rsidRPr="007275DF">
              <w:t>SSB Ês/Iot</w:t>
            </w:r>
            <w:r w:rsidRPr="007275DF">
              <w:rPr>
                <w:lang w:eastAsia="zh-CN"/>
              </w:rPr>
              <w:t xml:space="preserve"> is the minimum </w:t>
            </w:r>
            <w:r w:rsidRPr="007275DF">
              <w:t>SSB Ês/Iot</w:t>
            </w:r>
            <w:r w:rsidRPr="007275DF">
              <w:rPr>
                <w:lang w:eastAsia="zh-CN"/>
              </w:rPr>
              <w:t xml:space="preserve"> of the pair of cells to which the requirement applies.</w:t>
            </w:r>
          </w:p>
          <w:p w14:paraId="0DB2E63F"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10.1.33.1.1</w:t>
      </w:r>
      <w:r w:rsidRPr="007275DF">
        <w:rPr>
          <w:rFonts w:cs="v4.2.0"/>
        </w:rPr>
        <w:t>-1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Pr>
        <w:rPr>
          <w:lang w:eastAsia="zh-CN"/>
        </w:rPr>
      </w:pPr>
    </w:p>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lang w:eastAsia="zh-CN"/>
        </w:rPr>
      </w:pPr>
      <w:r w:rsidRPr="007275DF">
        <w:rPr>
          <w:rFonts w:cs="v4.2.0"/>
        </w:rPr>
        <w:t xml:space="preserve">The accuracy requirements in Table </w:t>
      </w:r>
      <w:r w:rsidRPr="007275DF">
        <w:rPr>
          <w:lang w:eastAsia="zh-CN"/>
        </w:rPr>
        <w:t>10.1.33</w:t>
      </w:r>
      <w:r w:rsidRPr="007275DF">
        <w:t>.1</w:t>
      </w:r>
      <w:r w:rsidRPr="007275DF">
        <w:rPr>
          <w:lang w:eastAsia="zh-CN"/>
        </w:rPr>
        <w:t>.2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pPr>
        <w:rPr>
          <w:lang w:eastAsia="zh-CN"/>
        </w:rPr>
      </w:pPr>
      <w:r w:rsidRPr="007275DF">
        <w:rPr>
          <w:lang w:eastAsia="zh-CN"/>
        </w:rPr>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rPr>
          <w:lang w:eastAsia="zh-CN"/>
        </w:rPr>
        <w:t>[2], provided that:</w:t>
      </w:r>
    </w:p>
    <w:p w14:paraId="665477C8" w14:textId="77777777" w:rsidR="007D2333" w:rsidRPr="007275DF" w:rsidRDefault="007D2333" w:rsidP="007D2333">
      <w:pPr>
        <w:pStyle w:val="B10"/>
        <w:rPr>
          <w:lang w:eastAsia="zh-CN"/>
        </w:rPr>
      </w:pPr>
      <w:r w:rsidRPr="007275DF">
        <w:rPr>
          <w:lang w:eastAsia="zh-CN"/>
        </w:rPr>
        <w:t>-</w:t>
      </w:r>
      <w:r w:rsidRPr="007275DF">
        <w:rPr>
          <w:lang w:eastAsia="zh-CN"/>
        </w:rPr>
        <w:tab/>
        <w:t>All symbols duing each RSSI measurement duration are available for RSSI sampling within the same reporting interval.</w:t>
      </w:r>
    </w:p>
    <w:p w14:paraId="51841F1A" w14:textId="77777777" w:rsidR="007D2333" w:rsidRPr="007275DF" w:rsidRDefault="007D2333" w:rsidP="00F37389">
      <w:pPr>
        <w:rPr>
          <w:lang w:eastAsia="zh-CN"/>
        </w:rPr>
      </w:pPr>
      <w:r w:rsidRPr="007275DF">
        <w:rPr>
          <w:lang w:eastAsia="zh-CN"/>
        </w:rPr>
        <w:t xml:space="preserve">The intra-frequency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pPr>
        <w:rPr>
          <w:lang w:eastAsia="zh-CN"/>
        </w:rPr>
      </w:pPr>
      <w:r w:rsidRPr="007275DF">
        <w:rPr>
          <w:lang w:eastAsia="zh-CN"/>
        </w:rPr>
        <w:t>The accuracy requirements for inter-frequency RSSI measurements on a carrier frequency under CCA are the same as specified in clause 10.1.34.1.</w:t>
      </w:r>
    </w:p>
    <w:p w14:paraId="233F6DE7" w14:textId="77777777" w:rsidR="007D2333" w:rsidRPr="007275DF" w:rsidRDefault="007D2333" w:rsidP="007D2333">
      <w:pPr>
        <w:rPr>
          <w:lang w:eastAsia="zh-CN"/>
        </w:rPr>
      </w:pPr>
      <w:r w:rsidRPr="007275DF">
        <w:rPr>
          <w:lang w:eastAsia="zh-CN"/>
        </w:rPr>
        <w:t xml:space="preserve">The inter-frequency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53680ECF" w14:textId="77777777" w:rsidR="007D2333" w:rsidRPr="007275DF" w:rsidRDefault="007D2333" w:rsidP="007D2333">
      <w:pPr>
        <w:rPr>
          <w:lang w:eastAsia="zh-CN"/>
        </w:rPr>
      </w:pPr>
    </w:p>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rPr>
          <w:lang w:eastAsia="zh-CN"/>
        </w:rPr>
      </w:pPr>
      <w:r w:rsidRPr="007275DF">
        <w:rPr>
          <w:lang w:eastAsia="zh-CN"/>
        </w:rPr>
        <w:t>10.1.35</w:t>
      </w:r>
      <w:r w:rsidRPr="007275DF">
        <w:rPr>
          <w:lang w:eastAsia="zh-CN"/>
        </w:rPr>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pPr>
        <w:rPr>
          <w:lang w:eastAsia="zh-CN"/>
        </w:rPr>
      </w:pPr>
      <w:r w:rsidRPr="007275DF">
        <w:rPr>
          <w:lang w:eastAsia="zh-CN"/>
        </w:rPr>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503754A5"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75B7166E" w14:textId="20399774" w:rsidR="007D2333" w:rsidRPr="00473F76" w:rsidRDefault="00506B4C" w:rsidP="00506B4C">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0.5pt" o:ole="">
            <v:imagedata r:id="rId8" o:title=""/>
          </v:shape>
          <o:OLEObject Type="Embed" ProgID="Equation.3" ShapeID="_x0000_i1025" DrawAspect="Content" ObjectID="_1767144572" r:id="rId9"/>
        </w:object>
      </w:r>
      <w:r w:rsidR="007D2333" w:rsidRPr="007275DF">
        <w:rPr>
          <w:lang w:eastAsia="zh-CN"/>
        </w:rPr>
        <w:t>, or</w:t>
      </w:r>
    </w:p>
    <w:p w14:paraId="0BE467A9" w14:textId="5C740F1C" w:rsidR="007D2333" w:rsidRPr="00473F76" w:rsidRDefault="00506B4C" w:rsidP="00506B4C">
      <w:pPr>
        <w:pStyle w:val="B20"/>
        <w:rPr>
          <w:lang w:eastAsia="zh-CN"/>
        </w:rPr>
      </w:pPr>
      <w:r>
        <w:rPr>
          <w:lang w:eastAsia="zh-CN"/>
        </w:rPr>
        <w:t>-</w:t>
      </w:r>
      <w:r>
        <w:rPr>
          <w:lang w:eastAsia="zh-CN"/>
        </w:rPr>
        <w:tab/>
      </w:r>
      <w:r w:rsidR="007D2333" w:rsidRPr="00473F76">
        <w:rPr>
          <w:lang w:eastAsia="zh-CN"/>
        </w:rPr>
        <w:t>RSSI at</w:t>
      </w:r>
      <w:r w:rsidR="007D2333" w:rsidRPr="007275DF">
        <w:rPr>
          <w:lang w:eastAsia="zh-CN"/>
        </w:rPr>
        <w:t xml:space="preserve">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E7EEA4">
          <v:shape id="_x0000_i1026" type="#_x0000_t75" style="width:25.5pt;height:20.5pt" o:ole="">
            <v:imagedata r:id="rId10" o:title=""/>
          </v:shape>
          <o:OLEObject Type="Embed" ProgID="Equation.3" ShapeID="_x0000_i1026" DrawAspect="Content" ObjectID="_1767144573" r:id="rId11"/>
        </w:object>
      </w:r>
      <w:r w:rsidR="007D2333" w:rsidRPr="007275DF">
        <w:rPr>
          <w:lang w:eastAsia="zh-CN"/>
        </w:rPr>
        <w:t>,</w:t>
      </w:r>
    </w:p>
    <w:p w14:paraId="54696EDF" w14:textId="57891682" w:rsidR="007D2333" w:rsidRPr="007275DF" w:rsidRDefault="00B60AA0" w:rsidP="00D85C16">
      <w:pPr>
        <w:pStyle w:val="B10"/>
      </w:pPr>
      <w:r>
        <w:rPr>
          <w:lang w:eastAsia="zh-CN"/>
        </w:rPr>
        <w:t>-</w:t>
      </w:r>
      <w:r w:rsidR="00506B4C">
        <w:rPr>
          <w:lang w:eastAsia="zh-CN"/>
        </w:rPr>
        <w:tab/>
      </w:r>
      <w:r w:rsidR="007D2333" w:rsidRPr="00473F76">
        <w:rPr>
          <w:lang w:eastAsia="zh-CN"/>
        </w:rPr>
        <w:t xml:space="preserve">where </w:t>
      </w:r>
      <w:r w:rsidR="007D2333" w:rsidRPr="00473F76">
        <w:rPr>
          <w:position w:val="-12"/>
          <w:lang w:eastAsia="zh-CN"/>
        </w:rPr>
        <w:object w:dxaOrig="540" w:dyaOrig="360" w14:anchorId="5CBAAFB7">
          <v:shape id="_x0000_i1027" type="#_x0000_t75" style="width:25.5pt;height:20.5pt" o:ole="">
            <v:imagedata r:id="rId12" o:title=""/>
          </v:shape>
          <o:OLEObject Type="Embed" ProgID="Equation.3" ShapeID="_x0000_i1027" DrawAspect="Content" ObjectID="_1767144574" r:id="rId13"/>
        </w:object>
      </w:r>
      <w:r w:rsidR="007D2333" w:rsidRPr="007275DF">
        <w:rPr>
          <w:lang w:eastAsia="zh-CN"/>
        </w:rPr>
        <w:t xml:space="preserve"> is the applicable RSSI measurement accuracy value from the RSSI measu</w:t>
      </w:r>
      <w:r w:rsidR="007D2333" w:rsidRPr="00473F76">
        <w:rPr>
          <w:lang w:eastAsia="zh-CN"/>
        </w:rPr>
        <w:t xml:space="preserve">rement accuracy requirements specified in </w:t>
      </w:r>
      <w:r w:rsidR="007D2333" w:rsidRPr="007275DF">
        <w:rPr>
          <w:lang w:eastAsia="zh-CN"/>
        </w:rPr>
        <w:t xml:space="preserve">clause </w:t>
      </w:r>
      <w:r w:rsidR="007D2333" w:rsidRPr="007275DF">
        <w:t>10.1.34.1.</w:t>
      </w:r>
    </w:p>
    <w:p w14:paraId="6BCF4EDB" w14:textId="77777777" w:rsidR="007D2333" w:rsidRPr="007275DF" w:rsidRDefault="007D2333" w:rsidP="00F37389">
      <w:pPr>
        <w:rPr>
          <w:lang w:eastAsia="zh-CN"/>
        </w:rPr>
      </w:pPr>
      <w:r w:rsidRPr="007275DF">
        <w:rPr>
          <w:lang w:eastAsia="zh-CN"/>
        </w:rPr>
        <w:t xml:space="preserve">The channel occupancy measurement bandwidth is </w:t>
      </w:r>
      <w:r w:rsidRPr="007275DF">
        <w:t>the same as the RSSI measurement bandwidth in Clause 10.1.34.1</w:t>
      </w:r>
      <w:r w:rsidRPr="007275DF">
        <w:rPr>
          <w:lang w:eastAsia="zh-CN"/>
        </w:rPr>
        <w:t>.</w:t>
      </w:r>
    </w:p>
    <w:p w14:paraId="0B110C57" w14:textId="77777777" w:rsidR="007D2333" w:rsidRPr="007275DF" w:rsidRDefault="007D2333" w:rsidP="00F37389">
      <w:pPr>
        <w:rPr>
          <w:lang w:eastAsia="zh-CN"/>
        </w:rPr>
      </w:pPr>
    </w:p>
    <w:p w14:paraId="281324EC" w14:textId="77777777" w:rsidR="007D2333" w:rsidRPr="007275DF" w:rsidRDefault="007D2333" w:rsidP="007D2333">
      <w:pPr>
        <w:pStyle w:val="Heading4"/>
        <w:rPr>
          <w:lang w:eastAsia="zh-CN"/>
        </w:rPr>
      </w:pPr>
      <w:r w:rsidRPr="007275DF">
        <w:rPr>
          <w:lang w:eastAsia="zh-CN"/>
        </w:rPr>
        <w:t>10.1.35.2</w:t>
      </w:r>
      <w:r w:rsidRPr="007275DF">
        <w:rPr>
          <w:lang w:eastAsia="zh-CN"/>
        </w:rPr>
        <w:tab/>
        <w:t>Inter-frequency channel occupancy measurement accuracy requirements in FR1</w:t>
      </w:r>
    </w:p>
    <w:p w14:paraId="017C37DF" w14:textId="77777777" w:rsidR="007D2333" w:rsidRPr="007275DF" w:rsidRDefault="007D2333" w:rsidP="007D2333">
      <w:pPr>
        <w:rPr>
          <w:lang w:eastAsia="zh-CN"/>
        </w:rPr>
      </w:pPr>
      <w:r w:rsidRPr="007275DF">
        <w:rPr>
          <w:lang w:eastAsia="zh-CN"/>
        </w:rPr>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3B8DA10D"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436833A5" w14:textId="04FEBB42" w:rsidR="007D2333" w:rsidRPr="00473F76" w:rsidRDefault="00EA02A8" w:rsidP="00C8413E">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F3EAC8">
          <v:shape id="_x0000_i1028" type="#_x0000_t75" style="width:25.5pt;height:20.5pt" o:ole="">
            <v:imagedata r:id="rId8" o:title=""/>
          </v:shape>
          <o:OLEObject Type="Embed" ProgID="Equation.3" ShapeID="_x0000_i1028" DrawAspect="Content" ObjectID="_1767144575" r:id="rId14"/>
        </w:object>
      </w:r>
      <w:r w:rsidR="007D2333" w:rsidRPr="007275DF">
        <w:rPr>
          <w:lang w:eastAsia="zh-CN"/>
        </w:rPr>
        <w:t>, or</w:t>
      </w:r>
    </w:p>
    <w:p w14:paraId="0F9220DA" w14:textId="3B627DD6" w:rsidR="007D2333" w:rsidRPr="00473F76" w:rsidRDefault="00EA02A8" w:rsidP="00C8413E">
      <w:pPr>
        <w:pStyle w:val="B20"/>
        <w:rPr>
          <w:lang w:eastAsia="zh-CN"/>
        </w:rPr>
      </w:pPr>
      <w:r>
        <w:rPr>
          <w:lang w:eastAsia="zh-CN"/>
        </w:rPr>
        <w:t>-</w:t>
      </w:r>
      <w:r>
        <w:rPr>
          <w:lang w:eastAsia="zh-CN"/>
        </w:rPr>
        <w:tab/>
      </w:r>
      <w:r w:rsidR="007D2333" w:rsidRPr="00473F76">
        <w:rPr>
          <w:lang w:eastAsia="zh-CN"/>
        </w:rPr>
        <w:t xml:space="preserve">RSSI at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2882BDCB">
          <v:shape id="_x0000_i1029" type="#_x0000_t75" style="width:25.5pt;height:20.5pt" o:ole="">
            <v:imagedata r:id="rId10" o:title=""/>
          </v:shape>
          <o:OLEObject Type="Embed" ProgID="Equation.3" ShapeID="_x0000_i1029" DrawAspect="Content" ObjectID="_1767144576" r:id="rId15"/>
        </w:object>
      </w:r>
      <w:r w:rsidR="007D2333" w:rsidRPr="007275DF">
        <w:rPr>
          <w:lang w:eastAsia="zh-CN"/>
        </w:rPr>
        <w:t>,</w:t>
      </w:r>
    </w:p>
    <w:p w14:paraId="740311DA" w14:textId="4C8250AF" w:rsidR="007D2333" w:rsidRPr="007275DF" w:rsidRDefault="00EA02A8" w:rsidP="00B60AA0">
      <w:pPr>
        <w:pStyle w:val="B10"/>
        <w:rPr>
          <w:lang w:eastAsia="zh-CN"/>
        </w:rPr>
      </w:pPr>
      <w:r>
        <w:rPr>
          <w:lang w:eastAsia="zh-CN"/>
        </w:rPr>
        <w:t>-</w:t>
      </w:r>
      <w:r>
        <w:rPr>
          <w:lang w:eastAsia="zh-CN"/>
        </w:rPr>
        <w:tab/>
      </w:r>
      <w:r w:rsidR="007D2333" w:rsidRPr="00473F76">
        <w:rPr>
          <w:lang w:eastAsia="zh-CN"/>
        </w:rPr>
        <w:t xml:space="preserve">where </w:t>
      </w:r>
      <w:r w:rsidR="007D2333" w:rsidRPr="00473F76">
        <w:rPr>
          <w:position w:val="-12"/>
          <w:lang w:eastAsia="zh-CN"/>
        </w:rPr>
        <w:object w:dxaOrig="540" w:dyaOrig="360" w14:anchorId="3AB7E4FF">
          <v:shape id="_x0000_i1030" type="#_x0000_t75" style="width:25.5pt;height:20.5pt" o:ole="">
            <v:imagedata r:id="rId12" o:title=""/>
          </v:shape>
          <o:OLEObject Type="Embed" ProgID="Equation.3" ShapeID="_x0000_i1030" DrawAspect="Content" ObjectID="_1767144577" r:id="rId16"/>
        </w:object>
      </w:r>
      <w:r w:rsidR="007D2333" w:rsidRPr="007275DF">
        <w:rPr>
          <w:lang w:eastAsia="zh-CN"/>
        </w:rPr>
        <w:t xml:space="preserve"> is the applicable</w:t>
      </w:r>
      <w:r w:rsidR="007D2333" w:rsidRPr="00473F76">
        <w:rPr>
          <w:lang w:eastAsia="zh-CN"/>
        </w:rPr>
        <w:t xml:space="preserve"> RSSI measurement accuracy value from the RSSI measurement accuracy requirements specified in </w:t>
      </w:r>
      <w:r w:rsidR="007D2333" w:rsidRPr="007275DF">
        <w:rPr>
          <w:lang w:eastAsia="zh-CN"/>
        </w:rPr>
        <w:t xml:space="preserve">clause </w:t>
      </w:r>
      <w:r w:rsidR="007D2333" w:rsidRPr="007275DF">
        <w:t>10.1.34.2</w:t>
      </w:r>
      <w:r w:rsidR="007D2333" w:rsidRPr="007275DF">
        <w:rPr>
          <w:lang w:eastAsia="zh-CN"/>
        </w:rPr>
        <w:t>.</w:t>
      </w:r>
    </w:p>
    <w:p w14:paraId="34D0BD0D" w14:textId="77777777" w:rsidR="007D2333" w:rsidRPr="007275DF" w:rsidRDefault="007D2333" w:rsidP="007D2333">
      <w:pPr>
        <w:rPr>
          <w:lang w:eastAsia="zh-CN"/>
        </w:rPr>
      </w:pPr>
      <w:r w:rsidRPr="007275DF">
        <w:rPr>
          <w:lang w:eastAsia="zh-CN"/>
        </w:rPr>
        <w:t xml:space="preserve">The channel occupancy measurement bandwidth is </w:t>
      </w:r>
      <w:r w:rsidRPr="007275DF">
        <w:t>the same as the RSSI measurement bandwidth in Clause 10.1.34.2</w:t>
      </w:r>
      <w:r w:rsidRPr="007275DF">
        <w:rPr>
          <w:lang w:eastAsia="zh-CN"/>
        </w:rPr>
        <w:t>.</w:t>
      </w:r>
    </w:p>
    <w:p w14:paraId="46F16215" w14:textId="77777777" w:rsidR="007D2333" w:rsidRPr="007275DF" w:rsidRDefault="007D2333" w:rsidP="007D2333">
      <w:pPr>
        <w:rPr>
          <w:lang w:eastAsia="zh-CN"/>
        </w:rPr>
      </w:pPr>
    </w:p>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10.1.36.1.1</w:t>
      </w:r>
      <w:r w:rsidRPr="007275DF">
        <w:rPr>
          <w:rFonts w:cs="v4.2.0"/>
        </w:rPr>
        <w:t>-1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rPr>
          <w:lang w:eastAsia="zh-CN"/>
        </w:rPr>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rPr>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Pr>
        <w:rPr>
          <w:lang w:eastAsia="zh-CN"/>
        </w:rPr>
      </w:pPr>
    </w:p>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rPr>
          <w:lang w:eastAsia="zh-CN"/>
        </w:rPr>
        <w:t>10</w:t>
      </w:r>
      <w:r w:rsidRPr="007275DF">
        <w:t>.1.36.1</w:t>
      </w:r>
      <w:r w:rsidRPr="007275DF">
        <w:rPr>
          <w:lang w:eastAsia="zh-CN"/>
        </w:rPr>
        <w:t>.2</w:t>
      </w:r>
      <w:r w:rsidRPr="007275DF">
        <w:rPr>
          <w:rFonts w:cs="v4.2.0"/>
        </w:rPr>
        <w:t>-1 are valid under the following conditions:</w:t>
      </w:r>
    </w:p>
    <w:p w14:paraId="44BB622E" w14:textId="77777777" w:rsidR="007D2333" w:rsidRPr="007275DF" w:rsidRDefault="007D2333" w:rsidP="00F37389">
      <w:pPr>
        <w:pStyle w:val="B10"/>
        <w:rPr>
          <w:lang w:eastAsia="zh-CN"/>
        </w:rPr>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rPr>
          <w:lang w:eastAsia="zh-CN"/>
        </w:rPr>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Pr>
        <w:rPr>
          <w:lang w:eastAsia="zh-CN"/>
        </w:rPr>
      </w:pPr>
    </w:p>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eastAsia="zh-CN"/>
        </w:rPr>
        <w:t>under CCA</w:t>
      </w:r>
    </w:p>
    <w:p w14:paraId="4D9EEB4B" w14:textId="77777777" w:rsidR="007D2333" w:rsidRPr="007275DF" w:rsidRDefault="007D2333" w:rsidP="007D2333">
      <w:pPr>
        <w:pStyle w:val="Heading4"/>
        <w:rPr>
          <w:lang w:val="en-US" w:eastAsia="zh-CN"/>
        </w:rPr>
      </w:pPr>
      <w:r w:rsidRPr="007275DF">
        <w:rPr>
          <w:lang w:val="en-US" w:eastAsia="zh-CN"/>
        </w:rPr>
        <w:t>10.1.37.1</w:t>
      </w:r>
      <w:r w:rsidRPr="007275DF">
        <w:rPr>
          <w:lang w:val="en-US" w:eastAsia="zh-CN"/>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eastAsia="zh-CN"/>
        </w:rPr>
      </w:pPr>
      <w:r w:rsidRPr="007275DF">
        <w:rPr>
          <w:lang w:val="en-US" w:eastAsia="zh-CN"/>
        </w:rPr>
        <w:t>10.1.37.1.1</w:t>
      </w:r>
      <w:r w:rsidRPr="007275DF">
        <w:rPr>
          <w:lang w:val="en-US" w:eastAsia="zh-CN"/>
        </w:rPr>
        <w:tab/>
      </w:r>
      <w:r w:rsidRPr="007275DF">
        <w:rPr>
          <w:lang w:eastAsia="zh-CN"/>
        </w:rPr>
        <w:t>Absolute</w:t>
      </w:r>
      <w:r w:rsidRPr="007275DF">
        <w:t xml:space="preserve"> Accuracy of </w:t>
      </w:r>
      <w:r w:rsidRPr="007275DF">
        <w:rPr>
          <w:lang w:eastAsia="zh-CN"/>
        </w:rPr>
        <w:t>SS-RSRP</w:t>
      </w:r>
    </w:p>
    <w:p w14:paraId="1F6C0815"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10.1.37.1.1</w:t>
      </w:r>
      <w:r w:rsidRPr="007275DF">
        <w:rPr>
          <w:rFonts w:cs="v4.2.0"/>
        </w:rPr>
        <w:t>-1 are valid under the following conditions:</w:t>
      </w:r>
    </w:p>
    <w:p w14:paraId="317DA691"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 xml:space="preserve">Table </w:t>
      </w:r>
      <w:r w:rsidRPr="007275DF">
        <w:rPr>
          <w:lang w:eastAsia="zh-CN"/>
        </w:rPr>
        <w:t>10.1.37.1.1-1</w:t>
      </w:r>
      <w:r w:rsidRPr="007275DF">
        <w:t xml:space="preserve">: </w:t>
      </w:r>
      <w:r w:rsidRPr="007275DF">
        <w:rPr>
          <w:lang w:eastAsia="zh-CN"/>
        </w:rPr>
        <w:t>SS-</w:t>
      </w:r>
      <w:r w:rsidRPr="007275DF">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eastAsia="zh-CN"/>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rPr>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Pr>
        <w:rPr>
          <w:lang w:eastAsia="zh-CN"/>
        </w:rPr>
      </w:pPr>
    </w:p>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10.1.37.1.2</w:t>
      </w:r>
      <w:r w:rsidRPr="007275DF">
        <w:rPr>
          <w:rFonts w:cs="v4.2.0"/>
        </w:rPr>
        <w:t>-1 are valid under the following conditions:</w:t>
      </w:r>
    </w:p>
    <w:p w14:paraId="78FE1336"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p>
    <w:p w14:paraId="04D1F709" w14:textId="45F700DA" w:rsidR="007D2333" w:rsidRPr="00473F76" w:rsidRDefault="007D2333" w:rsidP="007D2333">
      <w:pPr>
        <w:pStyle w:val="B10"/>
        <w:rPr>
          <w:lang w:eastAsia="zh-CN"/>
        </w:rPr>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rPr>
                <w:lang w:eastAsia="zh-CN"/>
              </w:rPr>
            </w:pPr>
            <w:r w:rsidRPr="007275DF">
              <w:t>NOTE 2:</w:t>
            </w:r>
            <w:r w:rsidRPr="007275DF">
              <w:tab/>
            </w:r>
            <w:r w:rsidRPr="007275DF">
              <w:rPr>
                <w:lang w:eastAsia="zh-CN"/>
              </w:rPr>
              <w:t xml:space="preserve">The parameter </w:t>
            </w:r>
            <w:r w:rsidRPr="007275DF">
              <w:t>SSB 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09EC459C" w14:textId="18FF71D1" w:rsidR="00BB469D" w:rsidRPr="00956E6E" w:rsidRDefault="00EF4F31" w:rsidP="00BB469D">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lang w:eastAsia="zh-CN"/>
        </w:rPr>
        <w:t xml:space="preserve"> </w:t>
      </w:r>
    </w:p>
    <w:p w14:paraId="4ED87D9C" w14:textId="1ABE10FB" w:rsidR="00BB469D" w:rsidRPr="00956E6E" w:rsidRDefault="00EF4F31" w:rsidP="00BB469D">
      <w:pPr>
        <w:rPr>
          <w:rFonts w:eastAsiaTheme="minorEastAsia"/>
          <w:lang w:eastAsia="zh-CN"/>
        </w:rPr>
      </w:pPr>
      <w:r w:rsidRPr="00956E6E">
        <w:rPr>
          <w:rFonts w:eastAsiaTheme="minorEastAsia"/>
        </w:rPr>
        <w:t>The requirements in Clause 10.1.</w:t>
      </w:r>
      <w:r>
        <w:rPr>
          <w:rFonts w:eastAsiaTheme="minorEastAsia"/>
        </w:rPr>
        <w:t>38.2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16C80385" w14:textId="37462ED3" w:rsidR="00BB469D" w:rsidRPr="00956E6E" w:rsidRDefault="00EF4F31" w:rsidP="00F1512F">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2D93524E" w14:textId="1958C9C8" w:rsidR="00BB469D" w:rsidRPr="00956E6E" w:rsidRDefault="00EF4F31" w:rsidP="00F1512F">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51AC3426" w14:textId="0111F52E"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46163273" w14:textId="77777777" w:rsidR="0012580B" w:rsidRDefault="0012580B" w:rsidP="0012580B">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22CCB5FD" w14:textId="77777777" w:rsidR="0012580B" w:rsidRPr="004F0ADC" w:rsidRDefault="0012580B" w:rsidP="0012580B">
      <w:pPr>
        <w:spacing w:after="120"/>
        <w:rPr>
          <w:bCs/>
          <w:lang w:val="en-US" w:eastAsia="zh-CN"/>
        </w:rPr>
      </w:pPr>
      <w:r w:rsidRPr="004F0ADC">
        <w:rPr>
          <w:bCs/>
          <w:lang w:val="en-US" w:eastAsia="zh-CN"/>
        </w:rPr>
        <w:t>Where:</w:t>
      </w:r>
    </w:p>
    <w:p w14:paraId="226E72C5"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12580B" w:rsidRPr="004F0ADC">
        <w:rPr>
          <w:bCs/>
          <w:lang w:val="en-US" w:eastAsia="zh-CN"/>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12580B" w:rsidRPr="004F0ADC">
        <w:rPr>
          <w:bCs/>
          <w:lang w:val="en-US" w:eastAsia="zh-CN"/>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1F2D107D"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A0F4B11"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7BFABC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5A1E2A6A"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1EDE4B2D"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F6C6ED"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63A5A2D"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A22F4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FCF38A"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17BDD0"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D9B5B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BB469D" w:rsidRPr="00956E6E" w14:paraId="3D6BDE55"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524E1007"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7C9CF7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2993F3"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A1DAB31"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F3D4F71" w14:textId="77777777" w:rsidR="00BB469D" w:rsidRPr="00956E6E" w:rsidRDefault="00BB469D" w:rsidP="007A5129">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0E1D7753"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B775364"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BC6EB8F"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947AAB0"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32B68602"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3D25CA"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ADF9817"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DA7ECD"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3F4D27"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A7F7A02"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77851FA"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DEDC6F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F63E07"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73A789E8"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F3FD10C"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E43766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D230EDD"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4FDF10E"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15657B"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8E2C66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EE2F38C"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A64BA7"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DB12101"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F4C0D51" w14:textId="77777777" w:rsidR="00BB469D" w:rsidRPr="00956E6E" w:rsidRDefault="00BB469D" w:rsidP="007A5129">
            <w:pPr>
              <w:keepNext/>
              <w:keepLines/>
              <w:spacing w:after="0"/>
              <w:jc w:val="center"/>
              <w:rPr>
                <w:rFonts w:ascii="Arial" w:eastAsiaTheme="minorEastAsia" w:hAnsi="Arial"/>
                <w:b/>
                <w:sz w:val="18"/>
              </w:rPr>
            </w:pPr>
          </w:p>
        </w:tc>
      </w:tr>
      <w:tr w:rsidR="007314CC" w:rsidRPr="00956E6E" w14:paraId="20D76A1B" w14:textId="77777777" w:rsidTr="007A512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626CEF" w14:textId="2BFB552B" w:rsidR="007314CC" w:rsidRPr="00956E6E" w:rsidRDefault="007314CC" w:rsidP="007314CC">
            <w:pPr>
              <w:pStyle w:val="TAC"/>
              <w:rPr>
                <w:rFonts w:eastAsiaTheme="minorEastAsia"/>
                <w:noProof/>
                <w:lang w:eastAsia="zh-CN"/>
              </w:rPr>
            </w:pPr>
            <w:r w:rsidRPr="00F25D91">
              <w:rPr>
                <w:rFonts w:eastAsiaTheme="minorEastAsia" w:hint="eastAsia"/>
                <w:noProof/>
                <w:lang w:eastAsia="zh-CN"/>
              </w:rPr>
              <w:t>±</w:t>
            </w:r>
            <w:r>
              <w:rPr>
                <w:rFonts w:eastAsiaTheme="minorEastAsia"/>
                <w:noProof/>
                <w:lang w:eastAsia="zh-CN"/>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F9FD24" w14:textId="63FF0FC3" w:rsidR="007314CC" w:rsidRPr="00956E6E" w:rsidRDefault="007314CC" w:rsidP="007314CC">
            <w:pPr>
              <w:pStyle w:val="TAC"/>
              <w:rPr>
                <w:rFonts w:eastAsiaTheme="minorEastAsia"/>
                <w:lang w:eastAsia="zh-CN"/>
              </w:rPr>
            </w:pPr>
            <w:r w:rsidRPr="00956E6E">
              <w:rPr>
                <w:rFonts w:eastAsiaTheme="minorEastAsia" w:hint="eastAsia"/>
                <w:lang w:eastAsia="zh-CN"/>
              </w:rPr>
              <w:t>±</w:t>
            </w:r>
            <w:r>
              <w:rPr>
                <w:rFonts w:eastAsiaTheme="minorEastAsia"/>
                <w:lang w:eastAsia="zh-CN"/>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7132B4" w14:textId="789C96DB" w:rsidR="007314CC" w:rsidRPr="00956E6E" w:rsidRDefault="007314CC" w:rsidP="007314CC">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B3216B" w14:textId="504D9640" w:rsidR="007314CC" w:rsidRPr="00956E6E" w:rsidRDefault="007314CC" w:rsidP="007314CC">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5F3A4" w14:textId="77777777" w:rsidR="007314CC" w:rsidRPr="00956E6E" w:rsidRDefault="007314CC" w:rsidP="007314CC">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D30B864" w14:textId="77777777" w:rsidR="007314CC" w:rsidRPr="00956E6E" w:rsidRDefault="007314CC" w:rsidP="007314CC">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11E97B1" w14:textId="77777777" w:rsidR="007314CC" w:rsidRPr="00956E6E" w:rsidRDefault="007314CC" w:rsidP="007314CC">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2018" w14:textId="77777777" w:rsidR="007314CC" w:rsidRPr="00956E6E" w:rsidRDefault="007314CC" w:rsidP="007314CC">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11F471" w14:textId="77777777" w:rsidR="007314CC" w:rsidRPr="00956E6E" w:rsidRDefault="007314CC" w:rsidP="007314C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7DB3D9D" w14:textId="77777777" w:rsidR="007314CC" w:rsidRPr="00956E6E" w:rsidRDefault="007314CC" w:rsidP="007314CC">
            <w:pPr>
              <w:pStyle w:val="TAC"/>
              <w:rPr>
                <w:rFonts w:eastAsiaTheme="minorEastAsia"/>
              </w:rPr>
            </w:pPr>
            <w:r w:rsidRPr="00956E6E">
              <w:rPr>
                <w:rFonts w:eastAsiaTheme="minorEastAsia"/>
              </w:rPr>
              <w:t>-50</w:t>
            </w:r>
          </w:p>
        </w:tc>
      </w:tr>
      <w:tr w:rsidR="006D557A" w:rsidRPr="00956E6E" w14:paraId="1B4589E5" w14:textId="77777777" w:rsidTr="007A5129">
        <w:trPr>
          <w:jc w:val="center"/>
        </w:trPr>
        <w:tc>
          <w:tcPr>
            <w:tcW w:w="965" w:type="dxa"/>
            <w:vMerge/>
            <w:tcBorders>
              <w:left w:val="single" w:sz="4" w:space="0" w:color="auto"/>
              <w:right w:val="single" w:sz="6" w:space="0" w:color="auto"/>
            </w:tcBorders>
            <w:shd w:val="clear" w:color="auto" w:fill="auto"/>
            <w:vAlign w:val="center"/>
          </w:tcPr>
          <w:p w14:paraId="030E5EE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ACC1B"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B551702" w14:textId="7A89194D"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A60611F"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7AC15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583A11" w14:textId="77777777" w:rsidR="006D557A" w:rsidRPr="00956E6E" w:rsidRDefault="006D557A" w:rsidP="00F1512F">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1B863A3" w14:textId="77777777" w:rsidR="006D557A" w:rsidRPr="00956E6E" w:rsidRDefault="006D557A" w:rsidP="00F1512F">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D3264E" w14:textId="77777777" w:rsidR="006D557A" w:rsidRPr="00956E6E" w:rsidRDefault="006D557A" w:rsidP="00F1512F">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139C1" w14:textId="77777777" w:rsidR="006D557A" w:rsidRPr="00956E6E" w:rsidRDefault="006D557A" w:rsidP="00F1512F">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19388" w14:textId="77777777" w:rsidR="006D557A" w:rsidRPr="00956E6E" w:rsidRDefault="006D557A" w:rsidP="00F1512F">
            <w:pPr>
              <w:pStyle w:val="TAC"/>
              <w:rPr>
                <w:rFonts w:eastAsiaTheme="minorEastAsia"/>
              </w:rPr>
            </w:pPr>
            <w:r w:rsidRPr="00956E6E">
              <w:rPr>
                <w:rFonts w:eastAsiaTheme="minorEastAsia"/>
                <w:lang w:eastAsia="ja-JP"/>
              </w:rPr>
              <w:t>-50</w:t>
            </w:r>
          </w:p>
        </w:tc>
      </w:tr>
      <w:tr w:rsidR="006D557A" w:rsidRPr="00956E6E" w14:paraId="147B8C70" w14:textId="77777777" w:rsidTr="007A5129">
        <w:trPr>
          <w:jc w:val="center"/>
        </w:trPr>
        <w:tc>
          <w:tcPr>
            <w:tcW w:w="965" w:type="dxa"/>
            <w:vMerge/>
            <w:tcBorders>
              <w:left w:val="single" w:sz="4" w:space="0" w:color="auto"/>
              <w:right w:val="single" w:sz="6" w:space="0" w:color="auto"/>
            </w:tcBorders>
            <w:shd w:val="clear" w:color="auto" w:fill="auto"/>
            <w:vAlign w:val="center"/>
          </w:tcPr>
          <w:p w14:paraId="55C7E69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E604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355CCEF" w14:textId="502C4D67"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DA3B248"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FB5C9C"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1C8818" w14:textId="77777777" w:rsidR="006D557A" w:rsidRPr="00956E6E" w:rsidRDefault="006D557A" w:rsidP="00F1512F">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29DB5C6" w14:textId="77777777" w:rsidR="006D557A" w:rsidRPr="00956E6E" w:rsidRDefault="006D557A" w:rsidP="00F1512F">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53111E" w14:textId="77777777" w:rsidR="006D557A" w:rsidRPr="00956E6E" w:rsidRDefault="006D557A" w:rsidP="00F1512F">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C4A1D6" w14:textId="77777777" w:rsidR="006D557A" w:rsidRPr="00956E6E" w:rsidRDefault="006D557A" w:rsidP="00F1512F">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A817BE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08141D5" w14:textId="77777777" w:rsidTr="007A5129">
        <w:trPr>
          <w:jc w:val="center"/>
        </w:trPr>
        <w:tc>
          <w:tcPr>
            <w:tcW w:w="965" w:type="dxa"/>
            <w:vMerge/>
            <w:tcBorders>
              <w:left w:val="single" w:sz="4" w:space="0" w:color="auto"/>
              <w:right w:val="single" w:sz="6" w:space="0" w:color="auto"/>
            </w:tcBorders>
            <w:shd w:val="clear" w:color="auto" w:fill="auto"/>
            <w:vAlign w:val="center"/>
          </w:tcPr>
          <w:p w14:paraId="62C762A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2082D4"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847B08A" w14:textId="79CAD8E2"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4CA0CE"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C1F6A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2002DD" w14:textId="77777777" w:rsidR="006D557A" w:rsidRPr="00956E6E" w:rsidRDefault="006D557A" w:rsidP="00F1512F">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E1AB9D7" w14:textId="77777777" w:rsidR="006D557A" w:rsidRPr="00956E6E" w:rsidRDefault="006D557A" w:rsidP="00F1512F">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5859FA" w14:textId="77777777" w:rsidR="006D557A" w:rsidRPr="00956E6E" w:rsidRDefault="006D557A" w:rsidP="00F1512F">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A2BC" w14:textId="77777777" w:rsidR="006D557A" w:rsidRPr="00956E6E" w:rsidRDefault="006D557A" w:rsidP="00F1512F">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EFFB1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2B222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69C747FE"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21BD48"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673D1D"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A03FBA"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7B993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538998" w14:textId="77777777" w:rsidR="006D557A" w:rsidRPr="00956E6E" w:rsidRDefault="006D557A" w:rsidP="00F1512F">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60D269A7" w14:textId="77777777" w:rsidR="006D557A" w:rsidRPr="00956E6E" w:rsidRDefault="006D557A" w:rsidP="00F1512F">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2C18EB" w14:textId="77777777" w:rsidR="006D557A" w:rsidRPr="00956E6E" w:rsidRDefault="006D557A" w:rsidP="00F1512F">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DC49C67" w14:textId="77777777" w:rsidR="006D557A" w:rsidRPr="00956E6E" w:rsidRDefault="006D557A" w:rsidP="00F1512F">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AB0FBA2"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25174342" w14:textId="77777777" w:rsidTr="007A5129">
        <w:trPr>
          <w:jc w:val="center"/>
        </w:trPr>
        <w:tc>
          <w:tcPr>
            <w:tcW w:w="965" w:type="dxa"/>
            <w:vMerge/>
            <w:tcBorders>
              <w:left w:val="single" w:sz="4" w:space="0" w:color="auto"/>
              <w:right w:val="single" w:sz="6" w:space="0" w:color="auto"/>
            </w:tcBorders>
            <w:shd w:val="clear" w:color="auto" w:fill="auto"/>
            <w:vAlign w:val="center"/>
          </w:tcPr>
          <w:p w14:paraId="46E878B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6B338E"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EA5C832"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8FDF8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230A51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3A83B5" w14:textId="77777777" w:rsidR="006D557A" w:rsidRPr="00956E6E" w:rsidRDefault="006D557A" w:rsidP="00F1512F">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2DB5F24" w14:textId="77777777" w:rsidR="006D557A" w:rsidRPr="00956E6E" w:rsidRDefault="006D557A" w:rsidP="00F1512F">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DDBE3F" w14:textId="77777777" w:rsidR="006D557A" w:rsidRPr="00956E6E" w:rsidRDefault="006D557A" w:rsidP="00F1512F">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D84C62" w14:textId="77777777" w:rsidR="006D557A" w:rsidRPr="00956E6E" w:rsidRDefault="006D557A" w:rsidP="00F1512F">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49F708BE"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E207FD4" w14:textId="77777777" w:rsidTr="007A5129">
        <w:trPr>
          <w:jc w:val="center"/>
        </w:trPr>
        <w:tc>
          <w:tcPr>
            <w:tcW w:w="965" w:type="dxa"/>
            <w:vMerge/>
            <w:tcBorders>
              <w:left w:val="single" w:sz="4" w:space="0" w:color="auto"/>
              <w:right w:val="single" w:sz="6" w:space="0" w:color="auto"/>
            </w:tcBorders>
            <w:shd w:val="clear" w:color="auto" w:fill="auto"/>
            <w:vAlign w:val="center"/>
          </w:tcPr>
          <w:p w14:paraId="087BF37A"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384127"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72820A1"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78817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F0B0521"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4D06921" w14:textId="77777777" w:rsidR="006D557A" w:rsidRPr="00956E6E" w:rsidRDefault="006D557A" w:rsidP="00F1512F">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A5DDBEC" w14:textId="77777777" w:rsidR="006D557A" w:rsidRPr="00956E6E" w:rsidRDefault="006D557A" w:rsidP="00F1512F">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CACAC5"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D1BFD5" w14:textId="77777777" w:rsidR="006D557A" w:rsidRPr="00956E6E" w:rsidRDefault="006D557A" w:rsidP="00F1512F">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4B9272C"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68514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7FD4AE5F"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3261DC"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0E0E56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CD67E6"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17C75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46ED7B" w14:textId="77777777" w:rsidR="006D557A" w:rsidRPr="00956E6E" w:rsidRDefault="006D557A" w:rsidP="00F1512F">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C116D36" w14:textId="77777777" w:rsidR="006D557A" w:rsidRPr="00956E6E" w:rsidRDefault="006D557A" w:rsidP="00F1512F">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978F2D" w14:textId="77777777" w:rsidR="006D557A" w:rsidRPr="00956E6E" w:rsidRDefault="006D557A" w:rsidP="00F1512F">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5C9406" w14:textId="77777777" w:rsidR="006D557A" w:rsidRPr="00956E6E" w:rsidRDefault="006D557A" w:rsidP="00F1512F">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2A7B2DA" w14:textId="77777777" w:rsidR="006D557A" w:rsidRPr="00956E6E" w:rsidRDefault="006D557A" w:rsidP="00F1512F">
            <w:pPr>
              <w:pStyle w:val="TAC"/>
              <w:rPr>
                <w:rFonts w:eastAsiaTheme="minorEastAsia"/>
              </w:rPr>
            </w:pPr>
            <w:r w:rsidRPr="00956E6E">
              <w:rPr>
                <w:rFonts w:eastAsiaTheme="minorEastAsia"/>
              </w:rPr>
              <w:t>-50</w:t>
            </w:r>
          </w:p>
        </w:tc>
      </w:tr>
      <w:tr w:rsidR="0090027D" w:rsidRPr="00956E6E" w14:paraId="205BC2B8" w14:textId="77777777" w:rsidTr="00190FB3">
        <w:trPr>
          <w:jc w:val="center"/>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F904CC" w14:textId="77777777" w:rsidR="0090027D" w:rsidRPr="00956E6E" w:rsidRDefault="0090027D" w:rsidP="0090027D">
            <w:pPr>
              <w:keepNext/>
              <w:keepLines/>
              <w:spacing w:after="0"/>
              <w:jc w:val="center"/>
              <w:rPr>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1639C2A8" w14:textId="77777777" w:rsidR="0090027D" w:rsidRPr="00956E6E" w:rsidRDefault="0090027D" w:rsidP="0090027D">
            <w:pPr>
              <w:keepNext/>
              <w:keepLines/>
              <w:spacing w:after="0"/>
              <w:jc w:val="center"/>
              <w:rPr>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40ED5184" w14:textId="77777777" w:rsidR="0090027D" w:rsidRPr="00956E6E" w:rsidRDefault="0090027D" w:rsidP="0090027D">
            <w:pPr>
              <w:keepNext/>
              <w:keepLines/>
              <w:spacing w:after="0"/>
              <w:jc w:val="center"/>
              <w:rPr>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6B5D0E6A" w14:textId="77777777" w:rsidR="0090027D" w:rsidRPr="00956E6E" w:rsidRDefault="0090027D" w:rsidP="0090027D">
            <w:pPr>
              <w:keepNext/>
              <w:keepLines/>
              <w:spacing w:after="0"/>
              <w:jc w:val="center"/>
              <w:rPr>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6BFEF410" w14:textId="77777777" w:rsidR="0090027D" w:rsidRPr="00956E6E" w:rsidRDefault="0090027D" w:rsidP="0090027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E5F7E2" w14:textId="6749510D" w:rsidR="0090027D" w:rsidRPr="00956E6E" w:rsidRDefault="0090027D" w:rsidP="0090027D">
            <w:pPr>
              <w:pStyle w:val="TAC"/>
              <w:rPr>
                <w:rFonts w:eastAsiaTheme="minorEastAsia"/>
                <w:lang w:val="sv-SE"/>
              </w:rPr>
            </w:pPr>
            <w:r>
              <w:rPr>
                <w:lang w:eastAsia="zh-CN"/>
              </w:rPr>
              <w:t>NR</w:t>
            </w:r>
            <w:r>
              <w:t>_</w:t>
            </w:r>
            <w:r>
              <w:rPr>
                <w:lang w:eastAsia="zh-CN"/>
              </w:rPr>
              <w:t>FDD_FR1_</w:t>
            </w:r>
            <w:r>
              <w:rPr>
                <w:rFonts w:hint="eastAsia"/>
                <w:lang w:val="en-US" w:eastAsia="zh-CN"/>
              </w:rPr>
              <w:t>N</w:t>
            </w:r>
          </w:p>
        </w:tc>
        <w:tc>
          <w:tcPr>
            <w:tcW w:w="984" w:type="dxa"/>
            <w:tcBorders>
              <w:top w:val="single" w:sz="6" w:space="0" w:color="auto"/>
              <w:left w:val="single" w:sz="6" w:space="0" w:color="auto"/>
              <w:bottom w:val="single" w:sz="6" w:space="0" w:color="auto"/>
              <w:right w:val="single" w:sz="6" w:space="0" w:color="auto"/>
            </w:tcBorders>
          </w:tcPr>
          <w:p w14:paraId="47636C7F" w14:textId="02B755BD" w:rsidR="0090027D" w:rsidRPr="00956E6E" w:rsidRDefault="0090027D" w:rsidP="0090027D">
            <w:pPr>
              <w:pStyle w:val="TAC"/>
              <w:rPr>
                <w:rFonts w:eastAsiaTheme="minorEastAsia"/>
              </w:rPr>
            </w:pPr>
            <w:r>
              <w:rPr>
                <w:rFonts w:eastAsiaTheme="minorEastAsia"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C462458" w14:textId="4E60EA5B" w:rsidR="0090027D" w:rsidRPr="00956E6E" w:rsidRDefault="0090027D" w:rsidP="0090027D">
            <w:pPr>
              <w:pStyle w:val="TAC"/>
              <w:rPr>
                <w:rFonts w:eastAsiaTheme="minorEastAsia"/>
              </w:rPr>
            </w:pPr>
            <w:r>
              <w:rPr>
                <w:rFonts w:eastAsiaTheme="minorEastAsia"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ED2680" w14:textId="770B95D3" w:rsidR="0090027D" w:rsidRPr="00956E6E" w:rsidRDefault="0090027D" w:rsidP="0090027D">
            <w:pPr>
              <w:pStyle w:val="TAC"/>
              <w:rPr>
                <w:rFonts w:eastAsiaTheme="minorEastAsia"/>
              </w:rPr>
            </w:pPr>
            <w:r>
              <w:rPr>
                <w:rFonts w:eastAsiaTheme="minorEastAsia"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59EAD0DE" w14:textId="127FBEA9" w:rsidR="0090027D" w:rsidRPr="00956E6E" w:rsidRDefault="0090027D" w:rsidP="0090027D">
            <w:pPr>
              <w:pStyle w:val="TAC"/>
              <w:rPr>
                <w:rFonts w:eastAsiaTheme="minorEastAsia"/>
              </w:rPr>
            </w:pPr>
            <w:r>
              <w:rPr>
                <w:rFonts w:eastAsiaTheme="minorEastAsia" w:hint="eastAsia"/>
                <w:lang w:val="en-US" w:eastAsia="zh-CN"/>
              </w:rPr>
              <w:t>-50</w:t>
            </w:r>
          </w:p>
        </w:tc>
      </w:tr>
      <w:tr w:rsidR="006D557A" w:rsidRPr="00956E6E" w14:paraId="02F3E296" w14:textId="77777777" w:rsidTr="007A5129">
        <w:trPr>
          <w:jc w:val="center"/>
        </w:trPr>
        <w:tc>
          <w:tcPr>
            <w:tcW w:w="965" w:type="dxa"/>
            <w:vMerge/>
            <w:tcBorders>
              <w:left w:val="single" w:sz="4" w:space="0" w:color="auto"/>
              <w:right w:val="single" w:sz="6" w:space="0" w:color="auto"/>
            </w:tcBorders>
            <w:shd w:val="clear" w:color="auto" w:fill="auto"/>
            <w:vAlign w:val="center"/>
          </w:tcPr>
          <w:p w14:paraId="7A766B76"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05866E"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B02E77A"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6977120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7FB872A"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D09F6"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63C5B35"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1483B27"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23CE2"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5B6824A"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B1491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D4CF88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E632EB"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7314CC" w:rsidRPr="00956E6E" w14:paraId="21C3E9AC"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C279416" w14:textId="4B0C8E12" w:rsidR="007314CC" w:rsidRPr="00956E6E" w:rsidRDefault="007314CC" w:rsidP="007314CC">
            <w:pPr>
              <w:pStyle w:val="TAC"/>
              <w:rPr>
                <w:rFonts w:eastAsiaTheme="minorEastAsia"/>
                <w:lang w:eastAsia="zh-CN"/>
              </w:rPr>
            </w:pPr>
            <w:r w:rsidRPr="00956E6E">
              <w:rPr>
                <w:rFonts w:eastAsiaTheme="minorEastAsia" w:hint="eastAsia"/>
                <w:lang w:eastAsia="zh-CN"/>
              </w:rPr>
              <w:t>±</w:t>
            </w:r>
            <w:r>
              <w:rPr>
                <w:rFonts w:eastAsiaTheme="minorEastAsia"/>
                <w:lang w:eastAsia="zh-CN"/>
              </w:rPr>
              <w:t>[5.8]</w:t>
            </w:r>
          </w:p>
        </w:tc>
        <w:tc>
          <w:tcPr>
            <w:tcW w:w="965" w:type="dxa"/>
            <w:tcBorders>
              <w:top w:val="single" w:sz="4" w:space="0" w:color="auto"/>
              <w:left w:val="single" w:sz="4" w:space="0" w:color="auto"/>
              <w:bottom w:val="single" w:sz="4" w:space="0" w:color="auto"/>
              <w:right w:val="single" w:sz="4" w:space="0" w:color="auto"/>
            </w:tcBorders>
            <w:vAlign w:val="center"/>
          </w:tcPr>
          <w:p w14:paraId="5568EBDA" w14:textId="3BB32766" w:rsidR="007314CC" w:rsidRPr="00956E6E" w:rsidRDefault="007314CC" w:rsidP="007314CC">
            <w:pPr>
              <w:pStyle w:val="TAC"/>
              <w:rPr>
                <w:rFonts w:eastAsiaTheme="minorEastAsia"/>
                <w:lang w:eastAsia="zh-CN"/>
              </w:rPr>
            </w:pPr>
            <w:r w:rsidRPr="00956E6E">
              <w:rPr>
                <w:rFonts w:eastAsiaTheme="minorEastAsia" w:hint="eastAsia"/>
                <w:lang w:eastAsia="zh-CN"/>
              </w:rPr>
              <w:t>±</w:t>
            </w:r>
            <w:r>
              <w:rPr>
                <w:rFonts w:eastAsiaTheme="minorEastAsia"/>
                <w:lang w:eastAsia="zh-CN"/>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2CFE8F" w14:textId="77777777" w:rsidR="007314CC" w:rsidRPr="00956E6E" w:rsidRDefault="007314CC" w:rsidP="007314CC">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A2E912A" w14:textId="4F5E24DF" w:rsidR="007314CC" w:rsidRPr="00956E6E" w:rsidRDefault="007314CC" w:rsidP="007314CC">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83AA3D" w14:textId="77777777" w:rsidR="007314CC" w:rsidRPr="00956E6E" w:rsidRDefault="007314CC" w:rsidP="007314CC">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269F8E" w14:textId="77777777" w:rsidR="007314CC" w:rsidRPr="00956E6E" w:rsidRDefault="007314CC" w:rsidP="007314CC">
            <w:pPr>
              <w:pStyle w:val="TAC"/>
              <w:rPr>
                <w:rFonts w:eastAsiaTheme="minorEastAsia"/>
              </w:rPr>
            </w:pPr>
            <w:r w:rsidRPr="00956E6E">
              <w:rPr>
                <w:rFonts w:eastAsiaTheme="minorEastAsia"/>
              </w:rPr>
              <w:t>Note 4</w:t>
            </w:r>
          </w:p>
        </w:tc>
      </w:tr>
      <w:tr w:rsidR="007314CC" w:rsidRPr="00956E6E" w14:paraId="4AE9AD55" w14:textId="77777777" w:rsidTr="002C561A">
        <w:trPr>
          <w:trHeight w:val="450"/>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E83237" w14:textId="62FB4C3E" w:rsidR="007314CC" w:rsidRPr="00956E6E" w:rsidRDefault="007314CC" w:rsidP="007314CC">
            <w:pPr>
              <w:pStyle w:val="TAC"/>
              <w:rPr>
                <w:rFonts w:eastAsiaTheme="minorEastAsia"/>
                <w:szCs w:val="18"/>
                <w:lang w:eastAsia="zh-CN"/>
              </w:rPr>
            </w:pPr>
            <w:r w:rsidRPr="00956E6E">
              <w:rPr>
                <w:rFonts w:eastAsiaTheme="minorEastAsia" w:hint="eastAsia"/>
                <w:lang w:eastAsia="zh-CN"/>
              </w:rPr>
              <w:t>±</w:t>
            </w:r>
            <w:r>
              <w:rPr>
                <w:rFonts w:eastAsiaTheme="minorEastAsia"/>
                <w:lang w:eastAsia="zh-CN"/>
              </w:rPr>
              <w:t>[4.9]</w:t>
            </w:r>
          </w:p>
        </w:tc>
        <w:tc>
          <w:tcPr>
            <w:tcW w:w="965" w:type="dxa"/>
            <w:tcBorders>
              <w:top w:val="single" w:sz="4" w:space="0" w:color="auto"/>
              <w:left w:val="single" w:sz="4" w:space="0" w:color="auto"/>
              <w:bottom w:val="single" w:sz="4" w:space="0" w:color="auto"/>
              <w:right w:val="single" w:sz="4" w:space="0" w:color="auto"/>
            </w:tcBorders>
            <w:vAlign w:val="center"/>
          </w:tcPr>
          <w:p w14:paraId="2DDB53CE" w14:textId="5DA8DEB5" w:rsidR="007314CC" w:rsidRPr="00956E6E" w:rsidRDefault="007314CC" w:rsidP="007314CC">
            <w:pPr>
              <w:pStyle w:val="TAC"/>
              <w:rPr>
                <w:rFonts w:eastAsiaTheme="minorEastAsia"/>
                <w:lang w:eastAsia="zh-CN"/>
              </w:rPr>
            </w:pPr>
            <w:r w:rsidRPr="00956E6E">
              <w:rPr>
                <w:rFonts w:eastAsiaTheme="minorEastAsia" w:hint="eastAsia"/>
                <w:lang w:eastAsia="zh-CN"/>
              </w:rPr>
              <w:t>±</w:t>
            </w:r>
            <w:r>
              <w:rPr>
                <w:rFonts w:eastAsiaTheme="minorEastAsia"/>
                <w:lang w:eastAsia="zh-CN"/>
              </w:rPr>
              <w:t>[9.4]</w:t>
            </w:r>
          </w:p>
        </w:tc>
        <w:tc>
          <w:tcPr>
            <w:tcW w:w="827" w:type="dxa"/>
            <w:vMerge/>
            <w:tcBorders>
              <w:left w:val="single" w:sz="6" w:space="0" w:color="auto"/>
              <w:right w:val="single" w:sz="6" w:space="0" w:color="auto"/>
            </w:tcBorders>
            <w:shd w:val="clear" w:color="auto" w:fill="auto"/>
            <w:vAlign w:val="center"/>
          </w:tcPr>
          <w:p w14:paraId="522AC7FF" w14:textId="77777777" w:rsidR="007314CC" w:rsidRPr="00956E6E" w:rsidRDefault="007314CC" w:rsidP="007314CC">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E476A63" w14:textId="3274AD15" w:rsidR="007314CC" w:rsidRPr="00956E6E" w:rsidRDefault="007314CC" w:rsidP="007314CC">
            <w:pPr>
              <w:pStyle w:val="TAC"/>
              <w:rPr>
                <w:rFonts w:eastAsiaTheme="minorEastAsia"/>
              </w:rPr>
            </w:pPr>
            <w:r w:rsidRPr="000501F5">
              <w:rPr>
                <w:lang w:eastAsia="zh-CN"/>
              </w:rPr>
              <w:t>BW &gt;</w:t>
            </w:r>
            <w:r>
              <w:rPr>
                <w:lang w:eastAsia="zh-CN"/>
              </w:rPr>
              <w:t xml:space="preserve"> 52</w:t>
            </w:r>
          </w:p>
        </w:tc>
        <w:tc>
          <w:tcPr>
            <w:tcW w:w="1178" w:type="dxa"/>
            <w:tcBorders>
              <w:top w:val="single" w:sz="6" w:space="0" w:color="auto"/>
              <w:left w:val="single" w:sz="6" w:space="0" w:color="auto"/>
              <w:right w:val="single" w:sz="6" w:space="0" w:color="auto"/>
            </w:tcBorders>
            <w:shd w:val="clear" w:color="auto" w:fill="auto"/>
          </w:tcPr>
          <w:p w14:paraId="24C92F42" w14:textId="77777777" w:rsidR="007314CC" w:rsidRPr="00956E6E" w:rsidRDefault="007314CC" w:rsidP="007314CC">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right w:val="single" w:sz="4" w:space="0" w:color="auto"/>
            </w:tcBorders>
            <w:shd w:val="clear" w:color="auto" w:fill="auto"/>
            <w:vAlign w:val="center"/>
          </w:tcPr>
          <w:p w14:paraId="5526C1E7" w14:textId="77777777" w:rsidR="007314CC" w:rsidRPr="00956E6E" w:rsidRDefault="007314CC" w:rsidP="007314CC">
            <w:pPr>
              <w:pStyle w:val="TAC"/>
              <w:rPr>
                <w:rFonts w:eastAsiaTheme="minorEastAsia"/>
              </w:rPr>
            </w:pPr>
            <w:r w:rsidRPr="00956E6E">
              <w:rPr>
                <w:rFonts w:eastAsiaTheme="minorEastAsia"/>
              </w:rPr>
              <w:t>Note 4</w:t>
            </w:r>
          </w:p>
        </w:tc>
      </w:tr>
      <w:tr w:rsidR="00BB469D" w:rsidRPr="00956E6E" w14:paraId="1F2CF6FB"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E16204A"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1E1AFD1"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6959C315" w14:textId="4120C49D" w:rsidR="007314CC" w:rsidRPr="00956E6E" w:rsidRDefault="007314CC" w:rsidP="007314C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12FA2B7F" w14:textId="339DDBB7" w:rsidR="00BB469D" w:rsidRPr="00956E6E" w:rsidRDefault="007314CC" w:rsidP="007314C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22636F2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BABA745"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633CF12F"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3FD803A"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B0BC0B8" w14:textId="77777777" w:rsidR="00BB469D" w:rsidRPr="00956E6E" w:rsidRDefault="00BB469D" w:rsidP="00F1512F">
      <w:pPr>
        <w:rPr>
          <w:rFonts w:eastAsiaTheme="minorEastAsia"/>
          <w:lang w:eastAsia="zh-CN"/>
        </w:rPr>
      </w:pPr>
    </w:p>
    <w:p w14:paraId="2CED1BE6" w14:textId="4165EAF0"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E723B4"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7F7C2A"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2123878A" w:rsidR="007F7C2A" w:rsidRPr="00956E6E" w:rsidRDefault="007F7C2A" w:rsidP="007F7C2A">
            <w:pPr>
              <w:pStyle w:val="TAC"/>
              <w:rPr>
                <w:rFonts w:eastAsiaTheme="minorEastAsia"/>
                <w:lang w:eastAsia="zh-CN"/>
              </w:rPr>
            </w:pPr>
            <w:r w:rsidRPr="00956E6E">
              <w:rPr>
                <w:rFonts w:eastAsiaTheme="minorEastAsia" w:hint="eastAsia"/>
                <w:lang w:eastAsia="zh-CN"/>
              </w:rPr>
              <w:t>±</w:t>
            </w:r>
            <w:r>
              <w:rPr>
                <w:rFonts w:eastAsiaTheme="minorEastAsia"/>
                <w:lang w:eastAsia="zh-CN"/>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6B137E11" w:rsidR="007F7C2A" w:rsidRPr="00956E6E" w:rsidRDefault="007F7C2A" w:rsidP="007F7C2A">
            <w:pPr>
              <w:pStyle w:val="TAC"/>
              <w:rPr>
                <w:rFonts w:eastAsiaTheme="minorEastAsia"/>
                <w:lang w:eastAsia="zh-CN"/>
              </w:rPr>
            </w:pPr>
            <w:r w:rsidRPr="00956E6E">
              <w:rPr>
                <w:rFonts w:eastAsiaTheme="minorEastAsia" w:hint="eastAsia"/>
                <w:lang w:eastAsia="zh-CN"/>
              </w:rPr>
              <w:t>±</w:t>
            </w:r>
            <w:r>
              <w:rPr>
                <w:rFonts w:eastAsiaTheme="minorEastAsia"/>
                <w:lang w:eastAsia="zh-CN"/>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7F7C2A" w:rsidRPr="00956E6E" w:rsidRDefault="007F7C2A" w:rsidP="007F7C2A">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0459BB71" w:rsidR="007F7C2A" w:rsidRPr="00956E6E" w:rsidRDefault="007F7C2A" w:rsidP="007F7C2A">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7F7C2A" w:rsidRPr="00956E6E" w:rsidRDefault="007F7C2A" w:rsidP="007F7C2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0DC660DA" w:rsidR="007F7C2A" w:rsidRPr="00956E6E" w:rsidRDefault="007F7C2A" w:rsidP="007F7C2A">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7F7C2A" w:rsidRPr="00956E6E" w:rsidRDefault="007F7C2A" w:rsidP="007F7C2A">
            <w:pPr>
              <w:pStyle w:val="TAC"/>
              <w:rPr>
                <w:rFonts w:eastAsiaTheme="minorEastAsia"/>
                <w:lang w:eastAsia="zh-CN"/>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lang w:eastAsia="zh-CN"/>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7F7C2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D83035" w:rsidR="007F7C2A" w:rsidRPr="00956E6E" w:rsidRDefault="007F7C2A" w:rsidP="007F7C2A">
            <w:pPr>
              <w:pStyle w:val="TAC"/>
              <w:rPr>
                <w:rFonts w:eastAsiaTheme="minorEastAsia"/>
                <w:lang w:eastAsia="zh-CN"/>
              </w:rPr>
            </w:pPr>
            <w:r w:rsidRPr="00956E6E">
              <w:rPr>
                <w:rFonts w:eastAsiaTheme="minorEastAsia" w:hint="eastAsia"/>
                <w:lang w:eastAsia="zh-CN"/>
              </w:rPr>
              <w:t>±</w:t>
            </w:r>
            <w:r>
              <w:rPr>
                <w:rFonts w:eastAsiaTheme="minorEastAsia"/>
                <w:lang w:eastAsia="zh-CN"/>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31BE5FF5" w:rsidR="007F7C2A" w:rsidRPr="00956E6E" w:rsidRDefault="007F7C2A" w:rsidP="007F7C2A">
            <w:pPr>
              <w:pStyle w:val="TAC"/>
              <w:rPr>
                <w:rFonts w:eastAsiaTheme="minorEastAsia"/>
                <w:lang w:eastAsia="zh-CN"/>
              </w:rPr>
            </w:pPr>
            <w:r w:rsidRPr="00956E6E">
              <w:rPr>
                <w:rFonts w:eastAsiaTheme="minorEastAsia" w:hint="eastAsia"/>
                <w:lang w:eastAsia="zh-CN"/>
              </w:rPr>
              <w:t>±</w:t>
            </w:r>
            <w:r>
              <w:rPr>
                <w:rFonts w:eastAsiaTheme="minorEastAsia"/>
                <w:lang w:eastAsia="zh-CN"/>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7F7C2A" w:rsidRPr="00956E6E" w:rsidRDefault="007F7C2A" w:rsidP="007F7C2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7AC7F0F" w14:textId="01788924" w:rsidR="007F7C2A" w:rsidRPr="00956E6E" w:rsidRDefault="007F7C2A" w:rsidP="007F7C2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7F7C2A" w:rsidRPr="00956E6E" w:rsidRDefault="007F7C2A" w:rsidP="007F7C2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7F7C2A" w:rsidRPr="00956E6E" w:rsidRDefault="007F7C2A" w:rsidP="007F7C2A">
            <w:pPr>
              <w:pStyle w:val="TAC"/>
              <w:rPr>
                <w:rFonts w:eastAsiaTheme="minorEastAsia"/>
                <w:lang w:eastAsia="zh-CN"/>
              </w:rPr>
            </w:pPr>
            <w:r w:rsidRPr="00956E6E">
              <w:rPr>
                <w:rFonts w:eastAsiaTheme="minorEastAsia"/>
              </w:rPr>
              <w:t>Note 4</w:t>
            </w:r>
          </w:p>
        </w:tc>
      </w:tr>
      <w:tr w:rsidR="007F7C2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6F7419C2" w:rsidR="007F7C2A" w:rsidRPr="00956E6E" w:rsidRDefault="007F7C2A" w:rsidP="007F7C2A">
            <w:pPr>
              <w:pStyle w:val="TAC"/>
              <w:rPr>
                <w:rFonts w:eastAsiaTheme="minorEastAsia"/>
                <w:lang w:eastAsia="zh-CN"/>
              </w:rPr>
            </w:pPr>
            <w:r w:rsidRPr="00956E6E">
              <w:rPr>
                <w:rFonts w:eastAsiaTheme="minorEastAsia" w:hint="eastAsia"/>
                <w:lang w:eastAsia="zh-CN"/>
              </w:rPr>
              <w:t>±</w:t>
            </w:r>
            <w:r>
              <w:rPr>
                <w:rFonts w:eastAsiaTheme="minorEastAsia"/>
                <w:lang w:eastAsia="zh-CN"/>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540D2CEC" w:rsidR="007F7C2A" w:rsidRPr="00956E6E" w:rsidRDefault="007F7C2A" w:rsidP="007F7C2A">
            <w:pPr>
              <w:pStyle w:val="TAC"/>
              <w:rPr>
                <w:rFonts w:eastAsiaTheme="minorEastAsia"/>
                <w:lang w:eastAsia="zh-CN"/>
              </w:rPr>
            </w:pPr>
            <w:r w:rsidRPr="00956E6E">
              <w:rPr>
                <w:rFonts w:eastAsiaTheme="minorEastAsia" w:hint="eastAsia"/>
                <w:lang w:eastAsia="zh-CN"/>
              </w:rPr>
              <w:t>±</w:t>
            </w:r>
            <w:r>
              <w:rPr>
                <w:rFonts w:eastAsiaTheme="minorEastAsia"/>
                <w:lang w:eastAsia="zh-CN"/>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7F7C2A" w:rsidRPr="00956E6E" w:rsidRDefault="007F7C2A" w:rsidP="007F7C2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0831C834" w:rsidR="007F7C2A" w:rsidRPr="00956E6E" w:rsidRDefault="007F7C2A" w:rsidP="007F7C2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7F7C2A" w:rsidRPr="00956E6E" w:rsidRDefault="007F7C2A" w:rsidP="007F7C2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7F7C2A" w:rsidRPr="00956E6E" w:rsidRDefault="007F7C2A" w:rsidP="007F7C2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EC29044" w14:textId="188146E8" w:rsidR="00BB469D" w:rsidRPr="00956E6E" w:rsidRDefault="007F7C2A"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2925536D" w14:textId="0E7E444B" w:rsidR="00BB469D" w:rsidRPr="00956E6E" w:rsidRDefault="00574F4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B8D8126" w14:textId="77777777" w:rsidR="00BB469D" w:rsidRPr="00956E6E" w:rsidRDefault="00BB469D" w:rsidP="00BB469D">
      <w:pPr>
        <w:rPr>
          <w:rFonts w:eastAsiaTheme="minorEastAsia"/>
          <w:lang w:eastAsia="zh-CN"/>
        </w:rPr>
      </w:pPr>
    </w:p>
    <w:p w14:paraId="6EA0541C" w14:textId="0E6B3AF7"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472F4AB9"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793591"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3289FEB6" w:rsidR="00793591" w:rsidRPr="00956E6E" w:rsidRDefault="00793591" w:rsidP="00793591">
            <w:pPr>
              <w:pStyle w:val="TAC"/>
              <w:rPr>
                <w:rFonts w:eastAsiaTheme="minorEastAsia"/>
                <w:noProof/>
                <w:lang w:eastAsia="zh-CN"/>
              </w:rPr>
            </w:pPr>
            <w:r w:rsidRPr="00956E6E">
              <w:rPr>
                <w:rFonts w:eastAsiaTheme="minorEastAsia" w:hint="eastAsia"/>
                <w:lang w:eastAsia="zh-CN"/>
              </w:rPr>
              <w:t>±</w:t>
            </w:r>
            <w:r>
              <w:rPr>
                <w:rFonts w:eastAsiaTheme="minorEastAsia"/>
                <w:noProof/>
                <w:lang w:eastAsia="zh-CN"/>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72FD4A15" w:rsidR="00793591" w:rsidRPr="00956E6E" w:rsidRDefault="00793591" w:rsidP="00793591">
            <w:pPr>
              <w:pStyle w:val="TAC"/>
              <w:rPr>
                <w:rFonts w:eastAsiaTheme="minorEastAsia"/>
                <w:lang w:eastAsia="zh-CN"/>
              </w:rPr>
            </w:pPr>
            <w:r w:rsidRPr="00956E6E">
              <w:rPr>
                <w:rFonts w:eastAsiaTheme="minorEastAsia" w:hint="eastAsia"/>
                <w:lang w:eastAsia="zh-CN"/>
              </w:rPr>
              <w:t>±</w:t>
            </w:r>
            <w:r>
              <w:rPr>
                <w:rFonts w:eastAsiaTheme="minorEastAsia"/>
                <w:lang w:eastAsia="zh-CN"/>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E41AB22" w:rsidR="00793591" w:rsidRPr="00956E6E" w:rsidRDefault="00793591" w:rsidP="00793591">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098EAB0F" w:rsidR="00793591" w:rsidRPr="00956E6E" w:rsidRDefault="00793591" w:rsidP="00793591">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0F88DCE6" w:rsidR="00793591" w:rsidRPr="00956E6E" w:rsidRDefault="00793591" w:rsidP="00793591">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793591" w:rsidRPr="00956E6E" w:rsidRDefault="00793591" w:rsidP="00793591">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793591" w:rsidRPr="00956E6E" w:rsidRDefault="00793591" w:rsidP="00793591">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793591" w:rsidRPr="00956E6E" w:rsidRDefault="00793591" w:rsidP="00793591">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793591" w:rsidRPr="00956E6E" w:rsidRDefault="00793591" w:rsidP="00793591">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793591" w:rsidRPr="00956E6E" w:rsidRDefault="00793591" w:rsidP="00793591">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BC6D94" w:rsidRPr="00956E6E" w14:paraId="382ACA68" w14:textId="77777777" w:rsidTr="009D4057">
        <w:trPr>
          <w:jc w:val="center"/>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E6393DC" w14:textId="77777777" w:rsidR="00BC6D94" w:rsidRPr="00956E6E" w:rsidRDefault="00BC6D94" w:rsidP="00BC6D94">
            <w:pPr>
              <w:keepNext/>
              <w:keepLines/>
              <w:spacing w:after="0"/>
              <w:jc w:val="center"/>
              <w:rPr>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7D2C5D9F" w14:textId="77777777" w:rsidR="00BC6D94" w:rsidRPr="00956E6E" w:rsidRDefault="00BC6D94" w:rsidP="00BC6D94">
            <w:pPr>
              <w:keepNext/>
              <w:keepLines/>
              <w:spacing w:after="0"/>
              <w:jc w:val="center"/>
              <w:rPr>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2A10A2F6" w14:textId="77777777" w:rsidR="00BC6D94" w:rsidRPr="00956E6E" w:rsidRDefault="00BC6D94" w:rsidP="00BC6D94">
            <w:pPr>
              <w:keepNext/>
              <w:keepLines/>
              <w:spacing w:after="0"/>
              <w:jc w:val="center"/>
              <w:rPr>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5B487721" w14:textId="77777777" w:rsidR="00BC6D94" w:rsidRPr="00956E6E" w:rsidRDefault="00BC6D94" w:rsidP="00BC6D94">
            <w:pPr>
              <w:keepNext/>
              <w:keepLines/>
              <w:spacing w:after="0"/>
              <w:jc w:val="center"/>
              <w:rPr>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060F1CEF" w14:textId="77777777" w:rsidR="00BC6D94" w:rsidRPr="00956E6E" w:rsidRDefault="00BC6D94" w:rsidP="00BC6D94">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CD5BE8A" w14:textId="1E3A78C6" w:rsidR="00BC6D94" w:rsidRPr="00956E6E" w:rsidRDefault="00BC6D94" w:rsidP="00BC6D94">
            <w:pPr>
              <w:pStyle w:val="TAC"/>
              <w:rPr>
                <w:rFonts w:eastAsiaTheme="minorEastAsia"/>
                <w:lang w:val="sv-SE"/>
              </w:rPr>
            </w:pPr>
            <w:r>
              <w:rPr>
                <w:lang w:eastAsia="zh-CN"/>
              </w:rPr>
              <w:t>NR</w:t>
            </w:r>
            <w:r>
              <w:t>_</w:t>
            </w:r>
            <w:r>
              <w:rPr>
                <w:lang w:eastAsia="zh-CN"/>
              </w:rPr>
              <w:t>FDD_FR1_</w:t>
            </w:r>
            <w:r>
              <w:rPr>
                <w:rFonts w:hint="eastAsia"/>
                <w:lang w:val="en-US" w:eastAsia="zh-CN"/>
              </w:rPr>
              <w:t>N</w:t>
            </w:r>
          </w:p>
        </w:tc>
        <w:tc>
          <w:tcPr>
            <w:tcW w:w="984" w:type="dxa"/>
            <w:tcBorders>
              <w:top w:val="single" w:sz="6" w:space="0" w:color="auto"/>
              <w:left w:val="single" w:sz="6" w:space="0" w:color="auto"/>
              <w:bottom w:val="single" w:sz="6" w:space="0" w:color="auto"/>
              <w:right w:val="single" w:sz="6" w:space="0" w:color="auto"/>
            </w:tcBorders>
          </w:tcPr>
          <w:p w14:paraId="7EFB7312" w14:textId="4437F469" w:rsidR="00BC6D94" w:rsidRPr="00956E6E" w:rsidRDefault="00BC6D94" w:rsidP="00BC6D94">
            <w:pPr>
              <w:pStyle w:val="TAC"/>
              <w:rPr>
                <w:rFonts w:eastAsiaTheme="minorEastAsia"/>
              </w:rPr>
            </w:pPr>
            <w:r>
              <w:rPr>
                <w:rFonts w:eastAsiaTheme="minorEastAsia"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7A698F" w14:textId="31A827A1" w:rsidR="00BC6D94" w:rsidRPr="00956E6E" w:rsidRDefault="00BC6D94" w:rsidP="00BC6D94">
            <w:pPr>
              <w:pStyle w:val="TAC"/>
              <w:rPr>
                <w:rFonts w:eastAsiaTheme="minorEastAsia"/>
              </w:rPr>
            </w:pPr>
            <w:r>
              <w:rPr>
                <w:rFonts w:eastAsiaTheme="minorEastAsia"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6305BB4" w14:textId="1B0509E8" w:rsidR="00BC6D94" w:rsidRPr="00956E6E" w:rsidRDefault="00BC6D94" w:rsidP="00BC6D94">
            <w:pPr>
              <w:pStyle w:val="TAC"/>
              <w:rPr>
                <w:rFonts w:eastAsiaTheme="minorEastAsia"/>
              </w:rPr>
            </w:pPr>
            <w:r>
              <w:rPr>
                <w:rFonts w:eastAsiaTheme="minorEastAsia"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683AF08A" w14:textId="2B59C886" w:rsidR="00BC6D94" w:rsidRPr="00956E6E" w:rsidRDefault="00BC6D94" w:rsidP="00BC6D94">
            <w:pPr>
              <w:pStyle w:val="TAC"/>
              <w:rPr>
                <w:rFonts w:eastAsiaTheme="minorEastAsia"/>
              </w:rPr>
            </w:pPr>
            <w:r>
              <w:rPr>
                <w:rFonts w:eastAsiaTheme="minorEastAsia" w:hint="eastAsia"/>
                <w:lang w:val="en-US" w:eastAsia="zh-CN"/>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793591"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7A0FE9C8" w:rsidR="00793591" w:rsidRPr="00956E6E" w:rsidRDefault="00793591" w:rsidP="00793591">
            <w:pPr>
              <w:pStyle w:val="TAC"/>
              <w:rPr>
                <w:rFonts w:eastAsiaTheme="minorEastAsia"/>
                <w:lang w:eastAsia="zh-CN"/>
              </w:rPr>
            </w:pPr>
            <w:r w:rsidRPr="00A84FA7">
              <w:rPr>
                <w:rFonts w:eastAsiaTheme="minorEastAsia" w:hint="eastAsia"/>
                <w:lang w:eastAsia="zh-CN"/>
              </w:rPr>
              <w:t>±</w:t>
            </w:r>
            <w:r>
              <w:rPr>
                <w:rFonts w:eastAsiaTheme="minorEastAsia"/>
                <w:lang w:eastAsia="zh-CN"/>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4F889C0F" w:rsidR="00793591" w:rsidRPr="00956E6E" w:rsidRDefault="00793591" w:rsidP="00793591">
            <w:pPr>
              <w:pStyle w:val="TAC"/>
              <w:rPr>
                <w:rFonts w:eastAsiaTheme="minorEastAsia"/>
                <w:lang w:eastAsia="zh-CN"/>
              </w:rPr>
            </w:pPr>
            <w:r w:rsidRPr="00A84FA7">
              <w:rPr>
                <w:rFonts w:eastAsiaTheme="minorEastAsia" w:hint="eastAsia"/>
                <w:lang w:eastAsia="zh-CN"/>
              </w:rPr>
              <w:t>±</w:t>
            </w:r>
            <w:r>
              <w:rPr>
                <w:rFonts w:eastAsiaTheme="minorEastAsia"/>
                <w:lang w:eastAsia="zh-CN"/>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2F0AF0C9" w:rsidR="00793591" w:rsidRPr="00956E6E" w:rsidRDefault="00793591" w:rsidP="00793591">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76454E4F" w:rsidR="00793591" w:rsidRPr="00956E6E" w:rsidRDefault="00793591" w:rsidP="00793591">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793591" w:rsidRPr="00956E6E" w:rsidRDefault="00793591" w:rsidP="00793591">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793591" w:rsidRPr="00956E6E" w:rsidRDefault="00793591" w:rsidP="00793591">
            <w:pPr>
              <w:pStyle w:val="TAC"/>
              <w:rPr>
                <w:rFonts w:eastAsiaTheme="minorEastAsia"/>
              </w:rPr>
            </w:pPr>
            <w:r w:rsidRPr="00956E6E">
              <w:rPr>
                <w:rFonts w:eastAsiaTheme="minorEastAsia"/>
              </w:rPr>
              <w:t>Note 4</w:t>
            </w:r>
          </w:p>
        </w:tc>
      </w:tr>
      <w:tr w:rsidR="00793591" w:rsidRPr="00956E6E" w14:paraId="3CAB3574" w14:textId="77777777" w:rsidTr="00C4207E">
        <w:trPr>
          <w:trHeight w:val="450"/>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46D7D5C6" w:rsidR="00793591" w:rsidRPr="00956E6E" w:rsidRDefault="00793591" w:rsidP="00793591">
            <w:pPr>
              <w:pStyle w:val="TAC"/>
              <w:rPr>
                <w:rFonts w:eastAsiaTheme="minorEastAsia"/>
                <w:szCs w:val="18"/>
                <w:lang w:eastAsia="zh-CN"/>
              </w:rPr>
            </w:pPr>
            <w:r w:rsidRPr="00B94A45">
              <w:rPr>
                <w:rFonts w:eastAsiaTheme="minorEastAsia" w:hint="eastAsia"/>
                <w:lang w:eastAsia="zh-CN"/>
              </w:rPr>
              <w:t>±</w:t>
            </w:r>
            <w:r>
              <w:rPr>
                <w:rFonts w:eastAsiaTheme="minorEastAsia"/>
                <w:lang w:eastAsia="zh-CN"/>
              </w:rPr>
              <w:t>[4.1]</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6130DD1A" w:rsidR="00793591" w:rsidRPr="00956E6E" w:rsidRDefault="00793591" w:rsidP="00793591">
            <w:pPr>
              <w:pStyle w:val="TAC"/>
              <w:rPr>
                <w:rFonts w:eastAsiaTheme="minorEastAsia"/>
                <w:lang w:eastAsia="zh-CN"/>
              </w:rPr>
            </w:pPr>
            <w:r w:rsidRPr="00B94A45">
              <w:rPr>
                <w:rFonts w:eastAsiaTheme="minorEastAsia" w:hint="eastAsia"/>
                <w:lang w:eastAsia="zh-CN"/>
              </w:rPr>
              <w:t>±</w:t>
            </w:r>
            <w:r>
              <w:rPr>
                <w:rFonts w:eastAsiaTheme="minorEastAsia"/>
                <w:lang w:eastAsia="zh-CN"/>
              </w:rPr>
              <w:t>[8.6]</w:t>
            </w:r>
          </w:p>
        </w:tc>
        <w:tc>
          <w:tcPr>
            <w:tcW w:w="827" w:type="dxa"/>
            <w:vMerge/>
            <w:tcBorders>
              <w:left w:val="single" w:sz="6" w:space="0" w:color="auto"/>
              <w:right w:val="single" w:sz="6" w:space="0" w:color="auto"/>
            </w:tcBorders>
            <w:shd w:val="clear" w:color="auto" w:fill="auto"/>
            <w:vAlign w:val="center"/>
          </w:tcPr>
          <w:p w14:paraId="04AB74EA" w14:textId="77777777" w:rsidR="00793591" w:rsidRPr="00956E6E" w:rsidRDefault="00793591" w:rsidP="00793591">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2A9F15EC" w:rsidR="00793591" w:rsidRPr="00956E6E" w:rsidRDefault="00793591" w:rsidP="00793591">
            <w:pPr>
              <w:pStyle w:val="TAC"/>
              <w:rPr>
                <w:rFonts w:eastAsiaTheme="minorEastAsia"/>
              </w:rPr>
            </w:pPr>
            <w:r w:rsidRPr="000501F5">
              <w:rPr>
                <w:lang w:eastAsia="zh-CN"/>
              </w:rPr>
              <w:t>BW &gt;</w:t>
            </w:r>
            <w:r>
              <w:rPr>
                <w:lang w:eastAsia="zh-CN"/>
              </w:rPr>
              <w:t>52</w:t>
            </w:r>
          </w:p>
        </w:tc>
        <w:tc>
          <w:tcPr>
            <w:tcW w:w="1178" w:type="dxa"/>
            <w:tcBorders>
              <w:top w:val="single" w:sz="6" w:space="0" w:color="auto"/>
              <w:left w:val="single" w:sz="6" w:space="0" w:color="auto"/>
              <w:right w:val="single" w:sz="6" w:space="0" w:color="auto"/>
            </w:tcBorders>
            <w:shd w:val="clear" w:color="auto" w:fill="auto"/>
          </w:tcPr>
          <w:p w14:paraId="5F913AAC" w14:textId="77777777" w:rsidR="00793591" w:rsidRPr="00956E6E" w:rsidRDefault="00793591" w:rsidP="00793591">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right w:val="single" w:sz="4" w:space="0" w:color="auto"/>
            </w:tcBorders>
            <w:shd w:val="clear" w:color="auto" w:fill="auto"/>
            <w:vAlign w:val="center"/>
          </w:tcPr>
          <w:p w14:paraId="6184BF49" w14:textId="77777777" w:rsidR="00793591" w:rsidRPr="00956E6E" w:rsidRDefault="00793591" w:rsidP="00793591">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4E1C375C" w14:textId="3418D2A8" w:rsidR="00793591" w:rsidRPr="00956E6E" w:rsidRDefault="00793591" w:rsidP="00793591">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A6ED93" w14:textId="2B84B0EB" w:rsidR="00BB469D" w:rsidRPr="00956E6E" w:rsidRDefault="00793591" w:rsidP="0079359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67BAE1D" w14:textId="77777777" w:rsidR="00BB469D" w:rsidRPr="00956E6E" w:rsidRDefault="00BB469D" w:rsidP="00BB469D">
      <w:pPr>
        <w:rPr>
          <w:rFonts w:eastAsiaTheme="minorEastAsia"/>
          <w:lang w:eastAsia="zh-CN"/>
        </w:rPr>
      </w:pPr>
    </w:p>
    <w:p w14:paraId="31D380CD" w14:textId="1E80CFEA" w:rsidR="00BB469D" w:rsidRPr="00956E6E" w:rsidRDefault="00BB469D" w:rsidP="00D5072C">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657AE89" w14:textId="77777777" w:rsidR="00BB469D" w:rsidRPr="00956E6E" w:rsidRDefault="00BB469D" w:rsidP="00D5072C">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F11AD7" w:rsidRPr="00956E6E" w14:paraId="71D98645" w14:textId="77777777" w:rsidTr="00F14781">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tcPr>
          <w:p w14:paraId="7A6FEF95" w14:textId="75219B4D" w:rsidR="00F11AD7" w:rsidRPr="00956E6E" w:rsidRDefault="00F11AD7" w:rsidP="00F11AD7">
            <w:pPr>
              <w:pStyle w:val="TAC"/>
              <w:rPr>
                <w:rFonts w:eastAsiaTheme="minorEastAsia"/>
                <w:lang w:eastAsia="zh-CN"/>
              </w:rPr>
            </w:pPr>
            <w:r w:rsidRPr="00276F83">
              <w:t>±TBD[5.9]</w:t>
            </w:r>
          </w:p>
        </w:tc>
        <w:tc>
          <w:tcPr>
            <w:tcW w:w="1049" w:type="dxa"/>
            <w:vMerge w:val="restart"/>
            <w:tcBorders>
              <w:top w:val="single" w:sz="6" w:space="0" w:color="auto"/>
              <w:left w:val="single" w:sz="4" w:space="0" w:color="auto"/>
              <w:bottom w:val="single" w:sz="4" w:space="0" w:color="auto"/>
              <w:right w:val="single" w:sz="6" w:space="0" w:color="auto"/>
            </w:tcBorders>
          </w:tcPr>
          <w:p w14:paraId="33473113" w14:textId="01237DEE" w:rsidR="00F11AD7" w:rsidRPr="00956E6E" w:rsidRDefault="00F11AD7" w:rsidP="00F11AD7">
            <w:pPr>
              <w:pStyle w:val="TAC"/>
              <w:rPr>
                <w:rFonts w:eastAsiaTheme="minorEastAsia"/>
                <w:lang w:eastAsia="zh-CN"/>
              </w:rPr>
            </w:pPr>
            <w:r w:rsidRPr="00276F83">
              <w:t>±TBD[8.9]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51C41FB7" w:rsidR="00F11AD7" w:rsidRPr="00956E6E" w:rsidRDefault="00F11AD7" w:rsidP="00F11AD7">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22D60071" w:rsidR="00F11AD7" w:rsidRPr="00956E6E" w:rsidRDefault="00F11AD7" w:rsidP="00F11AD7">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354FABB0" w:rsidR="00F11AD7" w:rsidRPr="00956E6E" w:rsidRDefault="00F11AD7" w:rsidP="00F11AD7">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82DC3B8" w:rsidR="00F11AD7" w:rsidRPr="00956E6E" w:rsidRDefault="00F11AD7" w:rsidP="00F11AD7">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F11AD7" w:rsidRPr="00956E6E" w:rsidRDefault="00F11AD7" w:rsidP="00F11AD7">
            <w:pPr>
              <w:pStyle w:val="TAC"/>
              <w:rPr>
                <w:rFonts w:eastAsiaTheme="minorEastAsia"/>
                <w:lang w:eastAsia="zh-CN"/>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lang w:eastAsia="zh-CN"/>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F11AD7"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37563B4B" w:rsidR="00F11AD7" w:rsidRPr="00956E6E" w:rsidRDefault="00F11AD7" w:rsidP="00F11AD7">
            <w:pPr>
              <w:pStyle w:val="TAC"/>
              <w:rPr>
                <w:rFonts w:eastAsiaTheme="minorEastAsia"/>
                <w:lang w:eastAsia="zh-CN"/>
              </w:rPr>
            </w:pPr>
            <w:r w:rsidRPr="00956E6E">
              <w:rPr>
                <w:rFonts w:eastAsiaTheme="minorEastAsia" w:hint="eastAsia"/>
                <w:lang w:eastAsia="zh-CN"/>
              </w:rPr>
              <w:t>±</w:t>
            </w:r>
            <w:r>
              <w:rPr>
                <w:rFonts w:eastAsiaTheme="minorEastAsia"/>
                <w:lang w:eastAsia="zh-CN"/>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022D71EF" w:rsidR="00F11AD7" w:rsidRPr="00956E6E" w:rsidRDefault="00F11AD7" w:rsidP="00F11AD7">
            <w:pPr>
              <w:pStyle w:val="TAC"/>
              <w:rPr>
                <w:rFonts w:eastAsiaTheme="minorEastAsia"/>
                <w:lang w:eastAsia="zh-CN"/>
              </w:rPr>
            </w:pPr>
            <w:r w:rsidRPr="00956E6E">
              <w:rPr>
                <w:rFonts w:eastAsiaTheme="minorEastAsia" w:hint="eastAsia"/>
                <w:lang w:eastAsia="zh-CN"/>
              </w:rPr>
              <w:t>±</w:t>
            </w:r>
            <w:r>
              <w:rPr>
                <w:rFonts w:eastAsiaTheme="minorEastAsia"/>
                <w:lang w:eastAsia="zh-CN"/>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19E3AF3D" w:rsidR="00F11AD7" w:rsidRPr="00956E6E" w:rsidRDefault="00F11AD7" w:rsidP="00F11AD7">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4ED826B2" w14:textId="74786A55" w:rsidR="00F11AD7" w:rsidRPr="00956E6E" w:rsidRDefault="00F11AD7" w:rsidP="00F11AD7">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F11AD7" w:rsidRPr="00956E6E" w:rsidRDefault="00F11AD7" w:rsidP="00F11AD7">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F11AD7" w:rsidRPr="00956E6E" w:rsidRDefault="00F11AD7" w:rsidP="00F11AD7">
            <w:pPr>
              <w:pStyle w:val="TAC"/>
              <w:rPr>
                <w:rFonts w:eastAsiaTheme="minorEastAsia"/>
                <w:lang w:eastAsia="zh-CN"/>
              </w:rPr>
            </w:pPr>
            <w:r w:rsidRPr="00956E6E">
              <w:rPr>
                <w:rFonts w:eastAsiaTheme="minorEastAsia"/>
              </w:rPr>
              <w:t>Note 4</w:t>
            </w:r>
          </w:p>
        </w:tc>
      </w:tr>
      <w:tr w:rsidR="00F11AD7"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24788E74" w:rsidR="00F11AD7" w:rsidRPr="00956E6E" w:rsidRDefault="00F11AD7" w:rsidP="00F11AD7">
            <w:pPr>
              <w:pStyle w:val="TAC"/>
              <w:rPr>
                <w:rFonts w:eastAsiaTheme="minorEastAsia"/>
                <w:lang w:eastAsia="zh-CN"/>
              </w:rPr>
            </w:pPr>
            <w:r w:rsidRPr="00956E6E">
              <w:rPr>
                <w:rFonts w:eastAsiaTheme="minorEastAsia" w:hint="eastAsia"/>
                <w:lang w:eastAsia="zh-CN"/>
              </w:rPr>
              <w:t>±</w:t>
            </w:r>
            <w:r>
              <w:rPr>
                <w:rFonts w:eastAsiaTheme="minorEastAsia"/>
                <w:lang w:eastAsia="zh-CN"/>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3FFDCD90" w:rsidR="00F11AD7" w:rsidRPr="00956E6E" w:rsidRDefault="00F11AD7" w:rsidP="00F11AD7">
            <w:pPr>
              <w:pStyle w:val="TAC"/>
              <w:rPr>
                <w:rFonts w:eastAsiaTheme="minorEastAsia"/>
                <w:lang w:eastAsia="zh-CN"/>
              </w:rPr>
            </w:pPr>
            <w:r w:rsidRPr="00956E6E">
              <w:rPr>
                <w:rFonts w:eastAsiaTheme="minorEastAsia" w:hint="eastAsia"/>
                <w:lang w:eastAsia="zh-CN"/>
              </w:rPr>
              <w:t>±</w:t>
            </w:r>
            <w:r>
              <w:rPr>
                <w:rFonts w:eastAsiaTheme="minorEastAsia"/>
                <w:lang w:eastAsia="zh-CN"/>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F11AD7" w:rsidRPr="00956E6E" w:rsidRDefault="00F11AD7" w:rsidP="00F11AD7">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4A9432CB" w:rsidR="00F11AD7" w:rsidRPr="00956E6E" w:rsidRDefault="00F11AD7" w:rsidP="00F11AD7">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F11AD7" w:rsidRPr="00956E6E" w:rsidRDefault="00F11AD7" w:rsidP="00F11AD7">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F11AD7" w:rsidRPr="00956E6E" w:rsidRDefault="00F11AD7" w:rsidP="00F11AD7">
            <w:pPr>
              <w:pStyle w:val="TAC"/>
              <w:rPr>
                <w:rFonts w:eastAsiaTheme="minorEastAsia"/>
              </w:rPr>
            </w:pPr>
            <w:r w:rsidRPr="00956E6E">
              <w:rPr>
                <w:rFonts w:eastAsiaTheme="minorEastAsia"/>
              </w:rPr>
              <w:t>Note 4</w:t>
            </w:r>
          </w:p>
        </w:tc>
      </w:tr>
      <w:tr w:rsidR="00EF4F31"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391B5BF"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7F62E29" w14:textId="06C3DA7E" w:rsidR="00EF4F31" w:rsidRPr="00956E6E" w:rsidRDefault="00F11AD7" w:rsidP="00EF4F31">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A55C990" w14:textId="6EBA542A" w:rsidR="00EF4F31" w:rsidRPr="00956E6E" w:rsidRDefault="00574F47"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8227E18" w14:textId="77777777" w:rsidR="00EF4F31" w:rsidRPr="00956E6E" w:rsidRDefault="00EF4F31" w:rsidP="00EF4F31">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EF4F31" w:rsidRPr="00956E6E" w:rsidRDefault="00EF4F31" w:rsidP="00EF4F31">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9262588" w14:textId="77777777" w:rsidR="00EF4F31" w:rsidRPr="00956E6E" w:rsidRDefault="00EF4F31" w:rsidP="00EF4F31">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EF4F31" w:rsidRPr="00956E6E" w:rsidRDefault="00EF4F31" w:rsidP="00EF4F31">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lang w:eastAsia="zh-CN"/>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0D975422" w14:textId="4CFC471E"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05412B62" w14:textId="302A0E24" w:rsidR="00EF4F31" w:rsidRPr="00956E6E" w:rsidRDefault="00EF4F31" w:rsidP="00BB469D">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lang w:eastAsia="zh-CN"/>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lang w:eastAsia="zh-CN"/>
        </w:rPr>
      </w:pPr>
    </w:p>
    <w:p w14:paraId="6398198C"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p>
    <w:p w14:paraId="5D18FA7B" w14:textId="70C3132D" w:rsidR="00BB469D" w:rsidRPr="00956E6E" w:rsidRDefault="00A16AF0" w:rsidP="00BB469D">
      <w:pPr>
        <w:rPr>
          <w:rFonts w:eastAsiaTheme="minorEastAsia" w:cs="v4.2.0"/>
          <w:lang w:eastAsia="zh-CN"/>
        </w:rPr>
      </w:pPr>
      <w:r w:rsidRPr="008B35A5">
        <w:rPr>
          <w:rFonts w:eastAsia="Malgun Gothic" w:cs="v4.2.0"/>
        </w:rPr>
        <w:t xml:space="preserve">The reporting range of differential PRS-RSRPP is defined from </w:t>
      </w:r>
      <w:r w:rsidRPr="008B35A5">
        <w:rPr>
          <w:rFonts w:eastAsia="Malgun Gothic" w:cs="v4.2.0" w:hint="eastAsia"/>
          <w:lang w:eastAsia="zh-CN"/>
        </w:rPr>
        <w:t>-3</w:t>
      </w:r>
      <w:r w:rsidRPr="008B35A5">
        <w:rPr>
          <w:rFonts w:eastAsia="Malgun Gothic" w:cs="v4.2.0"/>
        </w:rPr>
        <w:t xml:space="preserve">0 dB to </w:t>
      </w:r>
      <w:r>
        <w:rPr>
          <w:rFonts w:eastAsia="Malgun Gothic" w:cs="v4.2.0"/>
        </w:rPr>
        <w:t>3</w:t>
      </w:r>
      <w:r w:rsidRPr="008B35A5">
        <w:rPr>
          <w:rFonts w:eastAsia="Malgun Gothic" w:cs="v4.2.0"/>
        </w:rPr>
        <w:t>0 dB with 1 dB resolution.</w:t>
      </w:r>
    </w:p>
    <w:p w14:paraId="224E2CBB" w14:textId="241BFCBA" w:rsidR="00BB469D" w:rsidRPr="00956E6E" w:rsidRDefault="00BB469D" w:rsidP="00BB469D">
      <w:pPr>
        <w:rPr>
          <w:rFonts w:eastAsiaTheme="minorEastAsia" w:cs="v4.2.0"/>
          <w:lang w:eastAsia="zh-CN"/>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p>
    <w:p w14:paraId="2C16D8ED" w14:textId="77777777" w:rsidR="00BB469D" w:rsidRPr="00956E6E" w:rsidRDefault="00BB469D" w:rsidP="00BB469D">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038CD185" w14:textId="4644CF1E" w:rsidR="00BB469D" w:rsidRPr="00956E6E" w:rsidRDefault="00BB469D" w:rsidP="00D5072C">
      <w:pPr>
        <w:pStyle w:val="TH"/>
        <w:rPr>
          <w:rFonts w:eastAsiaTheme="minorEastAsia"/>
          <w:lang w:eastAsia="zh-CN"/>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A16AF0" w:rsidRPr="008B35A5" w14:paraId="7ED551FE" w14:textId="77777777" w:rsidTr="00B91A39">
        <w:trPr>
          <w:trHeight w:val="187"/>
          <w:jc w:val="center"/>
        </w:trPr>
        <w:tc>
          <w:tcPr>
            <w:tcW w:w="1817" w:type="dxa"/>
            <w:shd w:val="clear" w:color="auto" w:fill="auto"/>
            <w:noWrap/>
            <w:hideMark/>
          </w:tcPr>
          <w:p w14:paraId="630BDB3E" w14:textId="77777777" w:rsidR="00A16AF0" w:rsidRPr="008B35A5" w:rsidRDefault="00A16AF0" w:rsidP="00A16AF0">
            <w:pPr>
              <w:pStyle w:val="TAH"/>
              <w:rPr>
                <w:lang w:eastAsia="zh-CN"/>
              </w:rPr>
            </w:pPr>
            <w:r w:rsidRPr="008B35A5">
              <w:rPr>
                <w:lang w:eastAsia="zh-CN"/>
              </w:rPr>
              <w:t>Reported value</w:t>
            </w:r>
          </w:p>
        </w:tc>
        <w:tc>
          <w:tcPr>
            <w:tcW w:w="3204" w:type="dxa"/>
          </w:tcPr>
          <w:p w14:paraId="58E6C100" w14:textId="77777777" w:rsidR="00A16AF0" w:rsidRPr="008B35A5" w:rsidRDefault="00A16AF0" w:rsidP="00A16AF0">
            <w:pPr>
              <w:pStyle w:val="TAH"/>
              <w:rPr>
                <w:lang w:eastAsia="zh-CN"/>
              </w:rPr>
            </w:pPr>
            <w:r w:rsidRPr="008B35A5">
              <w:rPr>
                <w:lang w:eastAsia="zh-CN"/>
              </w:rPr>
              <w:t>Measured quantity value</w:t>
            </w:r>
          </w:p>
        </w:tc>
        <w:tc>
          <w:tcPr>
            <w:tcW w:w="713" w:type="dxa"/>
            <w:shd w:val="clear" w:color="auto" w:fill="auto"/>
            <w:noWrap/>
            <w:hideMark/>
          </w:tcPr>
          <w:p w14:paraId="2786F0EC" w14:textId="77777777" w:rsidR="00A16AF0" w:rsidRPr="008B35A5" w:rsidRDefault="00A16AF0" w:rsidP="00A16AF0">
            <w:pPr>
              <w:pStyle w:val="TAH"/>
              <w:rPr>
                <w:lang w:eastAsia="zh-CN"/>
              </w:rPr>
            </w:pPr>
            <w:r w:rsidRPr="008B35A5">
              <w:rPr>
                <w:lang w:eastAsia="zh-CN"/>
              </w:rPr>
              <w:t>Unit</w:t>
            </w:r>
          </w:p>
        </w:tc>
      </w:tr>
      <w:tr w:rsidR="00A16AF0" w:rsidRPr="008B35A5" w14:paraId="74B48C38" w14:textId="77777777" w:rsidTr="00B91A39">
        <w:trPr>
          <w:trHeight w:val="187"/>
          <w:jc w:val="center"/>
        </w:trPr>
        <w:tc>
          <w:tcPr>
            <w:tcW w:w="1817" w:type="dxa"/>
            <w:shd w:val="clear" w:color="auto" w:fill="auto"/>
            <w:noWrap/>
            <w:hideMark/>
          </w:tcPr>
          <w:p w14:paraId="58B76952" w14:textId="77777777" w:rsidR="00A16AF0" w:rsidRPr="008B35A5" w:rsidRDefault="00A16AF0" w:rsidP="00A16AF0">
            <w:pPr>
              <w:pStyle w:val="TAL"/>
              <w:rPr>
                <w:lang w:eastAsia="zh-CN"/>
              </w:rPr>
            </w:pPr>
            <w:r w:rsidRPr="008B35A5">
              <w:rPr>
                <w:lang w:eastAsia="zh-CN"/>
              </w:rPr>
              <w:t>DIFFRSRPP_0</w:t>
            </w:r>
          </w:p>
        </w:tc>
        <w:tc>
          <w:tcPr>
            <w:tcW w:w="3204" w:type="dxa"/>
          </w:tcPr>
          <w:p w14:paraId="0F5045EF" w14:textId="77777777" w:rsidR="00A16AF0" w:rsidRPr="008B35A5" w:rsidRDefault="00A16AF0" w:rsidP="00A16AF0">
            <w:pPr>
              <w:pStyle w:val="TAC"/>
              <w:rPr>
                <w:lang w:eastAsia="zh-CN"/>
              </w:rPr>
            </w:pPr>
            <w:r w:rsidRPr="008B35A5">
              <w:rPr>
                <w:rFonts w:hint="eastAsia"/>
                <w:lang w:eastAsia="zh-CN"/>
              </w:rPr>
              <w:t>-</w:t>
            </w:r>
            <w:r w:rsidRPr="008B35A5">
              <w:rPr>
                <w:lang w:eastAsia="zh-CN"/>
              </w:rPr>
              <w:t>30</w:t>
            </w:r>
            <w:r w:rsidRPr="008B35A5">
              <w:rPr>
                <w:rFonts w:hint="eastAsia"/>
                <w:lang w:eastAsia="zh-CN"/>
              </w:rPr>
              <w:t>≥ΔRSRPP</w:t>
            </w:r>
          </w:p>
        </w:tc>
        <w:tc>
          <w:tcPr>
            <w:tcW w:w="713" w:type="dxa"/>
            <w:shd w:val="clear" w:color="auto" w:fill="auto"/>
            <w:noWrap/>
            <w:hideMark/>
          </w:tcPr>
          <w:p w14:paraId="15979ED2" w14:textId="77777777" w:rsidR="00A16AF0" w:rsidRPr="008B35A5" w:rsidRDefault="00A16AF0" w:rsidP="00A16AF0">
            <w:pPr>
              <w:pStyle w:val="TAC"/>
              <w:rPr>
                <w:lang w:eastAsia="zh-CN"/>
              </w:rPr>
            </w:pPr>
            <w:r w:rsidRPr="008B35A5">
              <w:rPr>
                <w:lang w:eastAsia="zh-CN"/>
              </w:rPr>
              <w:t>dB</w:t>
            </w:r>
          </w:p>
        </w:tc>
      </w:tr>
      <w:tr w:rsidR="00A16AF0" w:rsidRPr="008B35A5" w14:paraId="1E66EA8F" w14:textId="77777777" w:rsidTr="00B91A39">
        <w:trPr>
          <w:trHeight w:val="187"/>
          <w:jc w:val="center"/>
        </w:trPr>
        <w:tc>
          <w:tcPr>
            <w:tcW w:w="1817" w:type="dxa"/>
            <w:shd w:val="clear" w:color="auto" w:fill="auto"/>
            <w:noWrap/>
          </w:tcPr>
          <w:p w14:paraId="4D742772" w14:textId="77777777" w:rsidR="00A16AF0" w:rsidRPr="008B35A5" w:rsidRDefault="00A16AF0" w:rsidP="00A16AF0">
            <w:pPr>
              <w:pStyle w:val="TAL"/>
              <w:rPr>
                <w:lang w:eastAsia="zh-CN"/>
              </w:rPr>
            </w:pPr>
            <w:r w:rsidRPr="008B35A5">
              <w:rPr>
                <w:lang w:eastAsia="zh-CN"/>
              </w:rPr>
              <w:t>DIFFRSRPP_1</w:t>
            </w:r>
          </w:p>
        </w:tc>
        <w:tc>
          <w:tcPr>
            <w:tcW w:w="3204" w:type="dxa"/>
          </w:tcPr>
          <w:p w14:paraId="7C1A17DA" w14:textId="77777777" w:rsidR="00A16AF0" w:rsidRPr="008B35A5" w:rsidRDefault="00A16AF0" w:rsidP="00A16AF0">
            <w:pPr>
              <w:pStyle w:val="TAC"/>
              <w:rPr>
                <w:lang w:eastAsia="zh-CN"/>
              </w:rPr>
            </w:pPr>
            <w:r w:rsidRPr="008B35A5">
              <w:rPr>
                <w:lang w:eastAsia="zh-CN"/>
              </w:rPr>
              <w:t>-29</w:t>
            </w:r>
            <w:r w:rsidRPr="008B35A5">
              <w:rPr>
                <w:rFonts w:hint="eastAsia"/>
                <w:lang w:eastAsia="zh-CN"/>
              </w:rPr>
              <w:t>≥ΔRSRPP</w:t>
            </w:r>
            <w:r w:rsidRPr="008B35A5">
              <w:rPr>
                <w:lang w:eastAsia="zh-CN"/>
              </w:rPr>
              <w:t>&gt;-30</w:t>
            </w:r>
          </w:p>
        </w:tc>
        <w:tc>
          <w:tcPr>
            <w:tcW w:w="713" w:type="dxa"/>
            <w:shd w:val="clear" w:color="auto" w:fill="auto"/>
            <w:noWrap/>
          </w:tcPr>
          <w:p w14:paraId="1012056D" w14:textId="77777777" w:rsidR="00A16AF0" w:rsidRPr="008B35A5" w:rsidRDefault="00A16AF0" w:rsidP="00A16AF0">
            <w:pPr>
              <w:pStyle w:val="TAC"/>
              <w:rPr>
                <w:lang w:eastAsia="zh-CN"/>
              </w:rPr>
            </w:pPr>
            <w:r w:rsidRPr="008B35A5">
              <w:rPr>
                <w:lang w:eastAsia="zh-CN"/>
              </w:rPr>
              <w:t>dB</w:t>
            </w:r>
          </w:p>
        </w:tc>
      </w:tr>
      <w:tr w:rsidR="00A16AF0" w:rsidRPr="008B35A5" w14:paraId="1A25F256" w14:textId="77777777" w:rsidTr="00B91A39">
        <w:trPr>
          <w:trHeight w:val="187"/>
          <w:jc w:val="center"/>
        </w:trPr>
        <w:tc>
          <w:tcPr>
            <w:tcW w:w="1817" w:type="dxa"/>
            <w:shd w:val="clear" w:color="auto" w:fill="auto"/>
            <w:noWrap/>
          </w:tcPr>
          <w:p w14:paraId="6D41401F" w14:textId="77777777" w:rsidR="00A16AF0" w:rsidRPr="008B35A5" w:rsidRDefault="00A16AF0" w:rsidP="00A16AF0">
            <w:pPr>
              <w:pStyle w:val="TAL"/>
              <w:rPr>
                <w:lang w:eastAsia="zh-CN"/>
              </w:rPr>
            </w:pPr>
            <w:r w:rsidRPr="008B35A5">
              <w:rPr>
                <w:lang w:eastAsia="zh-CN"/>
              </w:rPr>
              <w:t>DIFFRSRPP_2</w:t>
            </w:r>
          </w:p>
        </w:tc>
        <w:tc>
          <w:tcPr>
            <w:tcW w:w="3204" w:type="dxa"/>
          </w:tcPr>
          <w:p w14:paraId="7B45CCBC" w14:textId="77777777" w:rsidR="00A16AF0" w:rsidRPr="008B35A5" w:rsidRDefault="00A16AF0" w:rsidP="00A16AF0">
            <w:pPr>
              <w:pStyle w:val="TAC"/>
              <w:rPr>
                <w:lang w:eastAsia="zh-CN"/>
              </w:rPr>
            </w:pPr>
            <w:r w:rsidRPr="008B35A5">
              <w:rPr>
                <w:lang w:eastAsia="zh-CN"/>
              </w:rPr>
              <w:t>-28</w:t>
            </w:r>
            <w:r w:rsidRPr="008B35A5">
              <w:rPr>
                <w:rFonts w:hint="eastAsia"/>
                <w:lang w:eastAsia="zh-CN"/>
              </w:rPr>
              <w:t>≥ΔRSRPP</w:t>
            </w:r>
            <w:r w:rsidRPr="008B35A5">
              <w:rPr>
                <w:lang w:eastAsia="zh-CN"/>
              </w:rPr>
              <w:t>&gt;-29</w:t>
            </w:r>
          </w:p>
        </w:tc>
        <w:tc>
          <w:tcPr>
            <w:tcW w:w="713" w:type="dxa"/>
            <w:shd w:val="clear" w:color="auto" w:fill="auto"/>
            <w:noWrap/>
          </w:tcPr>
          <w:p w14:paraId="3FCC42A8" w14:textId="77777777" w:rsidR="00A16AF0" w:rsidRPr="008B35A5" w:rsidRDefault="00A16AF0" w:rsidP="00A16AF0">
            <w:pPr>
              <w:pStyle w:val="TAC"/>
              <w:rPr>
                <w:lang w:eastAsia="zh-CN"/>
              </w:rPr>
            </w:pPr>
            <w:r w:rsidRPr="008B35A5">
              <w:rPr>
                <w:lang w:eastAsia="zh-CN"/>
              </w:rPr>
              <w:t>dB</w:t>
            </w:r>
          </w:p>
        </w:tc>
      </w:tr>
      <w:tr w:rsidR="00A16AF0" w:rsidRPr="008B35A5" w14:paraId="3131882C" w14:textId="77777777" w:rsidTr="00B91A39">
        <w:trPr>
          <w:trHeight w:val="187"/>
          <w:jc w:val="center"/>
        </w:trPr>
        <w:tc>
          <w:tcPr>
            <w:tcW w:w="1817" w:type="dxa"/>
            <w:shd w:val="clear" w:color="auto" w:fill="auto"/>
            <w:noWrap/>
          </w:tcPr>
          <w:p w14:paraId="3CCE95C6" w14:textId="77777777" w:rsidR="00A16AF0" w:rsidRPr="008B35A5" w:rsidRDefault="00A16AF0" w:rsidP="00A16AF0">
            <w:pPr>
              <w:pStyle w:val="TAL"/>
              <w:rPr>
                <w:lang w:eastAsia="zh-CN"/>
              </w:rPr>
            </w:pPr>
            <w:r w:rsidRPr="008B35A5">
              <w:rPr>
                <w:lang w:eastAsia="zh-CN"/>
              </w:rPr>
              <w:t>DIFFRSRPP_3</w:t>
            </w:r>
          </w:p>
        </w:tc>
        <w:tc>
          <w:tcPr>
            <w:tcW w:w="3204" w:type="dxa"/>
          </w:tcPr>
          <w:p w14:paraId="5C54A02C" w14:textId="77777777" w:rsidR="00A16AF0" w:rsidRPr="008B35A5" w:rsidRDefault="00A16AF0" w:rsidP="00A16AF0">
            <w:pPr>
              <w:pStyle w:val="TAC"/>
              <w:rPr>
                <w:lang w:eastAsia="zh-CN"/>
              </w:rPr>
            </w:pPr>
            <w:r w:rsidRPr="008B35A5">
              <w:rPr>
                <w:lang w:eastAsia="zh-CN"/>
              </w:rPr>
              <w:t>-27</w:t>
            </w:r>
            <w:r w:rsidRPr="008B35A5">
              <w:rPr>
                <w:rFonts w:hint="eastAsia"/>
                <w:lang w:eastAsia="zh-CN"/>
              </w:rPr>
              <w:t>≥ΔRSRPP</w:t>
            </w:r>
            <w:r w:rsidRPr="008B35A5">
              <w:rPr>
                <w:lang w:eastAsia="zh-CN"/>
              </w:rPr>
              <w:t>&gt;-28</w:t>
            </w:r>
          </w:p>
        </w:tc>
        <w:tc>
          <w:tcPr>
            <w:tcW w:w="713" w:type="dxa"/>
            <w:shd w:val="clear" w:color="auto" w:fill="auto"/>
            <w:noWrap/>
          </w:tcPr>
          <w:p w14:paraId="3591B09F" w14:textId="77777777" w:rsidR="00A16AF0" w:rsidRPr="008B35A5" w:rsidRDefault="00A16AF0" w:rsidP="00A16AF0">
            <w:pPr>
              <w:pStyle w:val="TAC"/>
              <w:rPr>
                <w:lang w:eastAsia="zh-CN"/>
              </w:rPr>
            </w:pPr>
            <w:r w:rsidRPr="008B35A5">
              <w:rPr>
                <w:lang w:eastAsia="zh-CN"/>
              </w:rPr>
              <w:t>dB</w:t>
            </w:r>
          </w:p>
        </w:tc>
      </w:tr>
      <w:tr w:rsidR="00A16AF0" w:rsidRPr="008B35A5" w14:paraId="48CE540B" w14:textId="77777777" w:rsidTr="00B91A39">
        <w:trPr>
          <w:trHeight w:val="187"/>
          <w:jc w:val="center"/>
        </w:trPr>
        <w:tc>
          <w:tcPr>
            <w:tcW w:w="1817" w:type="dxa"/>
            <w:shd w:val="clear" w:color="auto" w:fill="auto"/>
            <w:noWrap/>
          </w:tcPr>
          <w:p w14:paraId="5441D39A" w14:textId="77777777" w:rsidR="00A16AF0" w:rsidRPr="008B35A5" w:rsidRDefault="00A16AF0" w:rsidP="00A16AF0">
            <w:pPr>
              <w:pStyle w:val="TAL"/>
              <w:rPr>
                <w:lang w:eastAsia="zh-CN"/>
              </w:rPr>
            </w:pPr>
            <w:r w:rsidRPr="008B35A5">
              <w:rPr>
                <w:lang w:eastAsia="zh-CN"/>
              </w:rPr>
              <w:t>DIFFRSRPP_4</w:t>
            </w:r>
          </w:p>
        </w:tc>
        <w:tc>
          <w:tcPr>
            <w:tcW w:w="3204" w:type="dxa"/>
          </w:tcPr>
          <w:p w14:paraId="7C5FB00E" w14:textId="77777777" w:rsidR="00A16AF0" w:rsidRPr="008B35A5" w:rsidRDefault="00A16AF0" w:rsidP="00A16AF0">
            <w:pPr>
              <w:pStyle w:val="TAC"/>
              <w:rPr>
                <w:lang w:eastAsia="zh-CN"/>
              </w:rPr>
            </w:pPr>
            <w:r w:rsidRPr="008B35A5">
              <w:rPr>
                <w:lang w:eastAsia="zh-CN"/>
              </w:rPr>
              <w:t>-26</w:t>
            </w:r>
            <w:r w:rsidRPr="008B35A5">
              <w:rPr>
                <w:rFonts w:hint="eastAsia"/>
                <w:lang w:eastAsia="zh-CN"/>
              </w:rPr>
              <w:t>≥ΔRSRPP</w:t>
            </w:r>
            <w:r w:rsidRPr="008B35A5">
              <w:rPr>
                <w:lang w:eastAsia="zh-CN"/>
              </w:rPr>
              <w:t>&gt;-27</w:t>
            </w:r>
          </w:p>
        </w:tc>
        <w:tc>
          <w:tcPr>
            <w:tcW w:w="713" w:type="dxa"/>
            <w:shd w:val="clear" w:color="auto" w:fill="auto"/>
            <w:noWrap/>
          </w:tcPr>
          <w:p w14:paraId="7DF2059D" w14:textId="77777777" w:rsidR="00A16AF0" w:rsidRPr="008B35A5" w:rsidRDefault="00A16AF0" w:rsidP="00A16AF0">
            <w:pPr>
              <w:pStyle w:val="TAC"/>
              <w:rPr>
                <w:lang w:eastAsia="zh-CN"/>
              </w:rPr>
            </w:pPr>
            <w:r w:rsidRPr="008B35A5">
              <w:rPr>
                <w:lang w:eastAsia="zh-CN"/>
              </w:rPr>
              <w:t>dB</w:t>
            </w:r>
          </w:p>
        </w:tc>
      </w:tr>
      <w:tr w:rsidR="00A16AF0" w:rsidRPr="008B35A5" w14:paraId="0488170B" w14:textId="77777777" w:rsidTr="00B91A39">
        <w:trPr>
          <w:trHeight w:val="187"/>
          <w:jc w:val="center"/>
        </w:trPr>
        <w:tc>
          <w:tcPr>
            <w:tcW w:w="1817" w:type="dxa"/>
            <w:shd w:val="clear" w:color="auto" w:fill="auto"/>
            <w:noWrap/>
          </w:tcPr>
          <w:p w14:paraId="2E7AF527" w14:textId="77777777" w:rsidR="00A16AF0" w:rsidRPr="008B35A5" w:rsidRDefault="00A16AF0" w:rsidP="00A16AF0">
            <w:pPr>
              <w:pStyle w:val="TAL"/>
              <w:rPr>
                <w:lang w:eastAsia="zh-CN"/>
              </w:rPr>
            </w:pPr>
            <w:r w:rsidRPr="008B35A5">
              <w:rPr>
                <w:lang w:eastAsia="zh-CN"/>
              </w:rPr>
              <w:t>DIFFRSRPP_5</w:t>
            </w:r>
          </w:p>
        </w:tc>
        <w:tc>
          <w:tcPr>
            <w:tcW w:w="3204" w:type="dxa"/>
          </w:tcPr>
          <w:p w14:paraId="3E1B93C3" w14:textId="77777777" w:rsidR="00A16AF0" w:rsidRPr="008B35A5" w:rsidRDefault="00A16AF0" w:rsidP="00A16AF0">
            <w:pPr>
              <w:pStyle w:val="TAC"/>
              <w:rPr>
                <w:lang w:eastAsia="zh-CN"/>
              </w:rPr>
            </w:pPr>
            <w:r w:rsidRPr="008B35A5">
              <w:rPr>
                <w:lang w:eastAsia="zh-CN"/>
              </w:rPr>
              <w:t>-25</w:t>
            </w:r>
            <w:r w:rsidRPr="008B35A5">
              <w:rPr>
                <w:rFonts w:hint="eastAsia"/>
                <w:lang w:eastAsia="zh-CN"/>
              </w:rPr>
              <w:t>≥ΔRSRPP</w:t>
            </w:r>
            <w:r w:rsidRPr="008B35A5">
              <w:rPr>
                <w:lang w:eastAsia="zh-CN"/>
              </w:rPr>
              <w:t>&gt;-26</w:t>
            </w:r>
          </w:p>
        </w:tc>
        <w:tc>
          <w:tcPr>
            <w:tcW w:w="713" w:type="dxa"/>
            <w:shd w:val="clear" w:color="auto" w:fill="auto"/>
            <w:noWrap/>
          </w:tcPr>
          <w:p w14:paraId="43007B54" w14:textId="77777777" w:rsidR="00A16AF0" w:rsidRPr="008B35A5" w:rsidRDefault="00A16AF0" w:rsidP="00A16AF0">
            <w:pPr>
              <w:pStyle w:val="TAC"/>
              <w:rPr>
                <w:lang w:eastAsia="zh-CN"/>
              </w:rPr>
            </w:pPr>
            <w:r w:rsidRPr="008B35A5">
              <w:rPr>
                <w:lang w:eastAsia="zh-CN"/>
              </w:rPr>
              <w:t>dB</w:t>
            </w:r>
          </w:p>
        </w:tc>
      </w:tr>
      <w:tr w:rsidR="00A16AF0" w:rsidRPr="008B35A5" w14:paraId="593BE2C6" w14:textId="77777777" w:rsidTr="00B91A39">
        <w:trPr>
          <w:trHeight w:val="187"/>
          <w:jc w:val="center"/>
        </w:trPr>
        <w:tc>
          <w:tcPr>
            <w:tcW w:w="1817" w:type="dxa"/>
            <w:shd w:val="clear" w:color="auto" w:fill="auto"/>
            <w:noWrap/>
          </w:tcPr>
          <w:p w14:paraId="73E8A615" w14:textId="77777777" w:rsidR="00A16AF0" w:rsidRPr="008B35A5" w:rsidRDefault="00A16AF0" w:rsidP="00A16AF0">
            <w:pPr>
              <w:pStyle w:val="TAL"/>
              <w:rPr>
                <w:lang w:eastAsia="zh-CN"/>
              </w:rPr>
            </w:pPr>
            <w:r w:rsidRPr="008B35A5">
              <w:rPr>
                <w:lang w:eastAsia="zh-CN"/>
              </w:rPr>
              <w:t>DIFFRSRPP_6</w:t>
            </w:r>
          </w:p>
        </w:tc>
        <w:tc>
          <w:tcPr>
            <w:tcW w:w="3204" w:type="dxa"/>
          </w:tcPr>
          <w:p w14:paraId="3F387076" w14:textId="77777777" w:rsidR="00A16AF0" w:rsidRPr="008B35A5" w:rsidRDefault="00A16AF0" w:rsidP="00A16AF0">
            <w:pPr>
              <w:pStyle w:val="TAC"/>
              <w:rPr>
                <w:lang w:eastAsia="zh-CN"/>
              </w:rPr>
            </w:pPr>
            <w:r w:rsidRPr="008B35A5">
              <w:rPr>
                <w:lang w:eastAsia="zh-CN"/>
              </w:rPr>
              <w:t>-24</w:t>
            </w:r>
            <w:r w:rsidRPr="008B35A5">
              <w:rPr>
                <w:rFonts w:hint="eastAsia"/>
                <w:lang w:eastAsia="zh-CN"/>
              </w:rPr>
              <w:t>≥ΔRSRPP</w:t>
            </w:r>
            <w:r w:rsidRPr="008B35A5">
              <w:rPr>
                <w:lang w:eastAsia="zh-CN"/>
              </w:rPr>
              <w:t>&gt;-25</w:t>
            </w:r>
          </w:p>
        </w:tc>
        <w:tc>
          <w:tcPr>
            <w:tcW w:w="713" w:type="dxa"/>
            <w:shd w:val="clear" w:color="auto" w:fill="auto"/>
            <w:noWrap/>
          </w:tcPr>
          <w:p w14:paraId="733F2A04" w14:textId="77777777" w:rsidR="00A16AF0" w:rsidRPr="008B35A5" w:rsidRDefault="00A16AF0" w:rsidP="00A16AF0">
            <w:pPr>
              <w:pStyle w:val="TAC"/>
              <w:rPr>
                <w:lang w:eastAsia="zh-CN"/>
              </w:rPr>
            </w:pPr>
            <w:r w:rsidRPr="008B35A5">
              <w:rPr>
                <w:lang w:eastAsia="zh-CN"/>
              </w:rPr>
              <w:t>dB</w:t>
            </w:r>
          </w:p>
        </w:tc>
      </w:tr>
      <w:tr w:rsidR="00A16AF0" w:rsidRPr="008B35A5" w14:paraId="14DBC751" w14:textId="77777777" w:rsidTr="00B91A39">
        <w:trPr>
          <w:trHeight w:val="187"/>
          <w:jc w:val="center"/>
        </w:trPr>
        <w:tc>
          <w:tcPr>
            <w:tcW w:w="1817" w:type="dxa"/>
            <w:shd w:val="clear" w:color="auto" w:fill="auto"/>
            <w:noWrap/>
          </w:tcPr>
          <w:p w14:paraId="6977A191" w14:textId="77777777" w:rsidR="00A16AF0" w:rsidRPr="008B35A5" w:rsidRDefault="00A16AF0" w:rsidP="00A16AF0">
            <w:pPr>
              <w:pStyle w:val="TAL"/>
              <w:rPr>
                <w:lang w:eastAsia="zh-CN"/>
              </w:rPr>
            </w:pPr>
            <w:r w:rsidRPr="008B35A5">
              <w:rPr>
                <w:lang w:eastAsia="zh-CN"/>
              </w:rPr>
              <w:t>DIFFRSRPP_7</w:t>
            </w:r>
          </w:p>
        </w:tc>
        <w:tc>
          <w:tcPr>
            <w:tcW w:w="3204" w:type="dxa"/>
          </w:tcPr>
          <w:p w14:paraId="2D7E1723" w14:textId="77777777" w:rsidR="00A16AF0" w:rsidRPr="008B35A5" w:rsidRDefault="00A16AF0" w:rsidP="00A16AF0">
            <w:pPr>
              <w:pStyle w:val="TAC"/>
              <w:rPr>
                <w:lang w:eastAsia="zh-CN"/>
              </w:rPr>
            </w:pPr>
            <w:r w:rsidRPr="008B35A5">
              <w:rPr>
                <w:lang w:eastAsia="zh-CN"/>
              </w:rPr>
              <w:t>-23</w:t>
            </w:r>
            <w:r w:rsidRPr="008B35A5">
              <w:rPr>
                <w:rFonts w:hint="eastAsia"/>
                <w:lang w:eastAsia="zh-CN"/>
              </w:rPr>
              <w:t>≥ΔRSRPP</w:t>
            </w:r>
            <w:r w:rsidRPr="008B35A5">
              <w:rPr>
                <w:lang w:eastAsia="zh-CN"/>
              </w:rPr>
              <w:t>&gt;-24</w:t>
            </w:r>
          </w:p>
        </w:tc>
        <w:tc>
          <w:tcPr>
            <w:tcW w:w="713" w:type="dxa"/>
            <w:shd w:val="clear" w:color="auto" w:fill="auto"/>
            <w:noWrap/>
          </w:tcPr>
          <w:p w14:paraId="594A5CED" w14:textId="77777777" w:rsidR="00A16AF0" w:rsidRPr="008B35A5" w:rsidRDefault="00A16AF0" w:rsidP="00A16AF0">
            <w:pPr>
              <w:pStyle w:val="TAC"/>
              <w:rPr>
                <w:lang w:eastAsia="zh-CN"/>
              </w:rPr>
            </w:pPr>
            <w:r w:rsidRPr="008B35A5">
              <w:rPr>
                <w:lang w:eastAsia="zh-CN"/>
              </w:rPr>
              <w:t>dB</w:t>
            </w:r>
          </w:p>
        </w:tc>
      </w:tr>
      <w:tr w:rsidR="00A16AF0" w:rsidRPr="008B35A5" w14:paraId="640649B8" w14:textId="77777777" w:rsidTr="00B91A39">
        <w:trPr>
          <w:trHeight w:val="187"/>
          <w:jc w:val="center"/>
        </w:trPr>
        <w:tc>
          <w:tcPr>
            <w:tcW w:w="1817" w:type="dxa"/>
            <w:shd w:val="clear" w:color="auto" w:fill="auto"/>
            <w:noWrap/>
          </w:tcPr>
          <w:p w14:paraId="4E7A3263" w14:textId="77777777" w:rsidR="00A16AF0" w:rsidRPr="008B35A5" w:rsidRDefault="00A16AF0" w:rsidP="00A16AF0">
            <w:pPr>
              <w:pStyle w:val="TAL"/>
              <w:rPr>
                <w:lang w:eastAsia="zh-CN"/>
              </w:rPr>
            </w:pPr>
            <w:r w:rsidRPr="008B35A5">
              <w:rPr>
                <w:lang w:eastAsia="zh-CN"/>
              </w:rPr>
              <w:t>DIFFRSRPP_8</w:t>
            </w:r>
          </w:p>
        </w:tc>
        <w:tc>
          <w:tcPr>
            <w:tcW w:w="3204" w:type="dxa"/>
          </w:tcPr>
          <w:p w14:paraId="40EBD023" w14:textId="77777777" w:rsidR="00A16AF0" w:rsidRPr="008B35A5" w:rsidRDefault="00A16AF0" w:rsidP="00A16AF0">
            <w:pPr>
              <w:pStyle w:val="TAC"/>
              <w:rPr>
                <w:lang w:eastAsia="zh-CN"/>
              </w:rPr>
            </w:pPr>
            <w:r w:rsidRPr="008B35A5">
              <w:rPr>
                <w:lang w:eastAsia="zh-CN"/>
              </w:rPr>
              <w:t>-22</w:t>
            </w:r>
            <w:r w:rsidRPr="008B35A5">
              <w:rPr>
                <w:rFonts w:hint="eastAsia"/>
                <w:lang w:eastAsia="zh-CN"/>
              </w:rPr>
              <w:t>≥ΔRSRPP</w:t>
            </w:r>
            <w:r w:rsidRPr="008B35A5">
              <w:rPr>
                <w:lang w:eastAsia="zh-CN"/>
              </w:rPr>
              <w:t>&gt;-23</w:t>
            </w:r>
          </w:p>
        </w:tc>
        <w:tc>
          <w:tcPr>
            <w:tcW w:w="713" w:type="dxa"/>
            <w:shd w:val="clear" w:color="auto" w:fill="auto"/>
            <w:noWrap/>
          </w:tcPr>
          <w:p w14:paraId="319CB631" w14:textId="77777777" w:rsidR="00A16AF0" w:rsidRPr="008B35A5" w:rsidRDefault="00A16AF0" w:rsidP="00A16AF0">
            <w:pPr>
              <w:pStyle w:val="TAC"/>
              <w:rPr>
                <w:lang w:eastAsia="zh-CN"/>
              </w:rPr>
            </w:pPr>
            <w:r w:rsidRPr="008B35A5">
              <w:rPr>
                <w:lang w:eastAsia="zh-CN"/>
              </w:rPr>
              <w:t>dB</w:t>
            </w:r>
          </w:p>
        </w:tc>
      </w:tr>
      <w:tr w:rsidR="00A16AF0" w:rsidRPr="008B35A5" w14:paraId="6E63D96F" w14:textId="77777777" w:rsidTr="00B91A39">
        <w:trPr>
          <w:trHeight w:val="187"/>
          <w:jc w:val="center"/>
        </w:trPr>
        <w:tc>
          <w:tcPr>
            <w:tcW w:w="1817" w:type="dxa"/>
            <w:shd w:val="clear" w:color="auto" w:fill="auto"/>
            <w:noWrap/>
          </w:tcPr>
          <w:p w14:paraId="60470277" w14:textId="77777777" w:rsidR="00A16AF0" w:rsidRPr="008B35A5" w:rsidRDefault="00A16AF0" w:rsidP="00A16AF0">
            <w:pPr>
              <w:pStyle w:val="TAL"/>
              <w:rPr>
                <w:lang w:eastAsia="zh-CN"/>
              </w:rPr>
            </w:pPr>
            <w:r w:rsidRPr="008B35A5">
              <w:rPr>
                <w:lang w:eastAsia="zh-CN"/>
              </w:rPr>
              <w:t>DIFFRSRPP_9</w:t>
            </w:r>
          </w:p>
        </w:tc>
        <w:tc>
          <w:tcPr>
            <w:tcW w:w="3204" w:type="dxa"/>
          </w:tcPr>
          <w:p w14:paraId="1F367B48" w14:textId="77777777" w:rsidR="00A16AF0" w:rsidRPr="008B35A5" w:rsidRDefault="00A16AF0" w:rsidP="00A16AF0">
            <w:pPr>
              <w:pStyle w:val="TAC"/>
              <w:rPr>
                <w:lang w:eastAsia="zh-CN"/>
              </w:rPr>
            </w:pPr>
            <w:r w:rsidRPr="008B35A5">
              <w:rPr>
                <w:lang w:eastAsia="zh-CN"/>
              </w:rPr>
              <w:t>-21</w:t>
            </w:r>
            <w:r w:rsidRPr="008B35A5">
              <w:rPr>
                <w:rFonts w:hint="eastAsia"/>
                <w:lang w:eastAsia="zh-CN"/>
              </w:rPr>
              <w:t>≥ΔRSRPP</w:t>
            </w:r>
            <w:r w:rsidRPr="008B35A5">
              <w:rPr>
                <w:lang w:eastAsia="zh-CN"/>
              </w:rPr>
              <w:t>&gt;-22</w:t>
            </w:r>
          </w:p>
        </w:tc>
        <w:tc>
          <w:tcPr>
            <w:tcW w:w="713" w:type="dxa"/>
            <w:shd w:val="clear" w:color="auto" w:fill="auto"/>
            <w:noWrap/>
          </w:tcPr>
          <w:p w14:paraId="082429CA" w14:textId="77777777" w:rsidR="00A16AF0" w:rsidRPr="008B35A5" w:rsidRDefault="00A16AF0" w:rsidP="00A16AF0">
            <w:pPr>
              <w:pStyle w:val="TAC"/>
              <w:rPr>
                <w:lang w:eastAsia="zh-CN"/>
              </w:rPr>
            </w:pPr>
            <w:r w:rsidRPr="008B35A5">
              <w:rPr>
                <w:lang w:eastAsia="zh-CN"/>
              </w:rPr>
              <w:t>dB</w:t>
            </w:r>
          </w:p>
        </w:tc>
      </w:tr>
      <w:tr w:rsidR="00A16AF0" w:rsidRPr="008B35A5" w14:paraId="1ED4BA6E" w14:textId="77777777" w:rsidTr="00B91A39">
        <w:trPr>
          <w:trHeight w:val="187"/>
          <w:jc w:val="center"/>
        </w:trPr>
        <w:tc>
          <w:tcPr>
            <w:tcW w:w="1817" w:type="dxa"/>
            <w:shd w:val="clear" w:color="auto" w:fill="auto"/>
            <w:noWrap/>
          </w:tcPr>
          <w:p w14:paraId="07997A3A" w14:textId="77777777" w:rsidR="00A16AF0" w:rsidRPr="008B35A5" w:rsidRDefault="00A16AF0" w:rsidP="00A16AF0">
            <w:pPr>
              <w:pStyle w:val="TAL"/>
              <w:rPr>
                <w:lang w:eastAsia="zh-CN"/>
              </w:rPr>
            </w:pPr>
            <w:r w:rsidRPr="008B35A5">
              <w:rPr>
                <w:lang w:eastAsia="zh-CN"/>
              </w:rPr>
              <w:t>DIFFRSRPP_10</w:t>
            </w:r>
          </w:p>
        </w:tc>
        <w:tc>
          <w:tcPr>
            <w:tcW w:w="3204" w:type="dxa"/>
          </w:tcPr>
          <w:p w14:paraId="25F2C323" w14:textId="77777777" w:rsidR="00A16AF0" w:rsidRPr="008B35A5" w:rsidRDefault="00A16AF0" w:rsidP="00A16AF0">
            <w:pPr>
              <w:pStyle w:val="TAC"/>
              <w:rPr>
                <w:lang w:eastAsia="zh-CN"/>
              </w:rPr>
            </w:pPr>
            <w:r w:rsidRPr="008B35A5">
              <w:rPr>
                <w:lang w:eastAsia="zh-CN"/>
              </w:rPr>
              <w:t>-20</w:t>
            </w:r>
            <w:r w:rsidRPr="008B35A5">
              <w:rPr>
                <w:rFonts w:hint="eastAsia"/>
                <w:lang w:eastAsia="zh-CN"/>
              </w:rPr>
              <w:t>≥ΔRSRPP</w:t>
            </w:r>
            <w:r w:rsidRPr="008B35A5">
              <w:rPr>
                <w:lang w:eastAsia="zh-CN"/>
              </w:rPr>
              <w:t>&gt;-21</w:t>
            </w:r>
          </w:p>
        </w:tc>
        <w:tc>
          <w:tcPr>
            <w:tcW w:w="713" w:type="dxa"/>
            <w:shd w:val="clear" w:color="auto" w:fill="auto"/>
            <w:noWrap/>
          </w:tcPr>
          <w:p w14:paraId="6D34D4CD" w14:textId="77777777" w:rsidR="00A16AF0" w:rsidRPr="008B35A5" w:rsidRDefault="00A16AF0" w:rsidP="00A16AF0">
            <w:pPr>
              <w:pStyle w:val="TAC"/>
              <w:rPr>
                <w:lang w:eastAsia="zh-CN"/>
              </w:rPr>
            </w:pPr>
            <w:r w:rsidRPr="008B35A5">
              <w:rPr>
                <w:lang w:eastAsia="zh-CN"/>
              </w:rPr>
              <w:t>dB</w:t>
            </w:r>
          </w:p>
        </w:tc>
      </w:tr>
      <w:tr w:rsidR="00A16AF0" w:rsidRPr="008B35A5" w14:paraId="447F0612" w14:textId="77777777" w:rsidTr="00B91A39">
        <w:trPr>
          <w:trHeight w:val="187"/>
          <w:jc w:val="center"/>
        </w:trPr>
        <w:tc>
          <w:tcPr>
            <w:tcW w:w="1817" w:type="dxa"/>
            <w:shd w:val="clear" w:color="auto" w:fill="auto"/>
            <w:noWrap/>
          </w:tcPr>
          <w:p w14:paraId="6200CE79" w14:textId="77777777" w:rsidR="00A16AF0" w:rsidRPr="008B35A5" w:rsidRDefault="00A16AF0" w:rsidP="00A16AF0">
            <w:pPr>
              <w:pStyle w:val="TAL"/>
              <w:rPr>
                <w:lang w:eastAsia="zh-CN"/>
              </w:rPr>
            </w:pPr>
            <w:r w:rsidRPr="008B35A5">
              <w:rPr>
                <w:lang w:eastAsia="zh-CN"/>
              </w:rPr>
              <w:t>DIFFRSRPP_11</w:t>
            </w:r>
          </w:p>
        </w:tc>
        <w:tc>
          <w:tcPr>
            <w:tcW w:w="3204" w:type="dxa"/>
          </w:tcPr>
          <w:p w14:paraId="53FDE0DB" w14:textId="77777777" w:rsidR="00A16AF0" w:rsidRPr="008B35A5" w:rsidRDefault="00A16AF0" w:rsidP="00A16AF0">
            <w:pPr>
              <w:pStyle w:val="TAC"/>
              <w:rPr>
                <w:lang w:eastAsia="zh-CN"/>
              </w:rPr>
            </w:pPr>
            <w:r w:rsidRPr="008B35A5">
              <w:rPr>
                <w:lang w:eastAsia="zh-CN"/>
              </w:rPr>
              <w:t>-19</w:t>
            </w:r>
            <w:r w:rsidRPr="008B35A5">
              <w:rPr>
                <w:rFonts w:hint="eastAsia"/>
                <w:lang w:eastAsia="zh-CN"/>
              </w:rPr>
              <w:t>≥ΔRSRPP</w:t>
            </w:r>
            <w:r w:rsidRPr="008B35A5">
              <w:rPr>
                <w:lang w:eastAsia="zh-CN"/>
              </w:rPr>
              <w:t>&gt;-20</w:t>
            </w:r>
          </w:p>
        </w:tc>
        <w:tc>
          <w:tcPr>
            <w:tcW w:w="713" w:type="dxa"/>
            <w:shd w:val="clear" w:color="auto" w:fill="auto"/>
            <w:noWrap/>
          </w:tcPr>
          <w:p w14:paraId="4DA816C9" w14:textId="77777777" w:rsidR="00A16AF0" w:rsidRPr="008B35A5" w:rsidRDefault="00A16AF0" w:rsidP="00A16AF0">
            <w:pPr>
              <w:pStyle w:val="TAC"/>
              <w:rPr>
                <w:lang w:eastAsia="zh-CN"/>
              </w:rPr>
            </w:pPr>
            <w:r w:rsidRPr="008B35A5">
              <w:rPr>
                <w:lang w:eastAsia="zh-CN"/>
              </w:rPr>
              <w:t>dB</w:t>
            </w:r>
          </w:p>
        </w:tc>
      </w:tr>
      <w:tr w:rsidR="00A16AF0" w:rsidRPr="008B35A5" w14:paraId="4C592436" w14:textId="77777777" w:rsidTr="00B91A39">
        <w:trPr>
          <w:trHeight w:val="187"/>
          <w:jc w:val="center"/>
        </w:trPr>
        <w:tc>
          <w:tcPr>
            <w:tcW w:w="1817" w:type="dxa"/>
            <w:shd w:val="clear" w:color="auto" w:fill="auto"/>
            <w:noWrap/>
          </w:tcPr>
          <w:p w14:paraId="5818AD57" w14:textId="77777777" w:rsidR="00A16AF0" w:rsidRPr="008B35A5" w:rsidRDefault="00A16AF0" w:rsidP="00A16AF0">
            <w:pPr>
              <w:pStyle w:val="TAL"/>
              <w:rPr>
                <w:lang w:eastAsia="zh-CN"/>
              </w:rPr>
            </w:pPr>
            <w:r w:rsidRPr="008B35A5">
              <w:rPr>
                <w:lang w:eastAsia="zh-CN"/>
              </w:rPr>
              <w:t>DIFFRSRPP_12</w:t>
            </w:r>
          </w:p>
        </w:tc>
        <w:tc>
          <w:tcPr>
            <w:tcW w:w="3204" w:type="dxa"/>
          </w:tcPr>
          <w:p w14:paraId="45BEC36A" w14:textId="77777777" w:rsidR="00A16AF0" w:rsidRPr="008B35A5" w:rsidRDefault="00A16AF0" w:rsidP="00A16AF0">
            <w:pPr>
              <w:pStyle w:val="TAC"/>
              <w:rPr>
                <w:lang w:eastAsia="zh-CN"/>
              </w:rPr>
            </w:pPr>
            <w:r w:rsidRPr="008B35A5">
              <w:rPr>
                <w:lang w:eastAsia="zh-CN"/>
              </w:rPr>
              <w:t>-18</w:t>
            </w:r>
            <w:r w:rsidRPr="008B35A5">
              <w:rPr>
                <w:rFonts w:hint="eastAsia"/>
                <w:lang w:eastAsia="zh-CN"/>
              </w:rPr>
              <w:t>≥ΔRSRPP</w:t>
            </w:r>
            <w:r w:rsidRPr="008B35A5">
              <w:rPr>
                <w:lang w:eastAsia="zh-CN"/>
              </w:rPr>
              <w:t>&gt;-19</w:t>
            </w:r>
          </w:p>
        </w:tc>
        <w:tc>
          <w:tcPr>
            <w:tcW w:w="713" w:type="dxa"/>
            <w:shd w:val="clear" w:color="auto" w:fill="auto"/>
            <w:noWrap/>
          </w:tcPr>
          <w:p w14:paraId="425B870F" w14:textId="77777777" w:rsidR="00A16AF0" w:rsidRPr="008B35A5" w:rsidRDefault="00A16AF0" w:rsidP="00A16AF0">
            <w:pPr>
              <w:pStyle w:val="TAC"/>
              <w:rPr>
                <w:lang w:eastAsia="zh-CN"/>
              </w:rPr>
            </w:pPr>
            <w:r w:rsidRPr="008B35A5">
              <w:rPr>
                <w:lang w:eastAsia="zh-CN"/>
              </w:rPr>
              <w:t>dB</w:t>
            </w:r>
          </w:p>
        </w:tc>
      </w:tr>
      <w:tr w:rsidR="00A16AF0" w:rsidRPr="008B35A5" w14:paraId="6A53DDBE" w14:textId="77777777" w:rsidTr="00B91A39">
        <w:trPr>
          <w:trHeight w:val="187"/>
          <w:jc w:val="center"/>
        </w:trPr>
        <w:tc>
          <w:tcPr>
            <w:tcW w:w="1817" w:type="dxa"/>
            <w:shd w:val="clear" w:color="auto" w:fill="auto"/>
            <w:noWrap/>
          </w:tcPr>
          <w:p w14:paraId="12CF1CB0" w14:textId="77777777" w:rsidR="00A16AF0" w:rsidRPr="008B35A5" w:rsidRDefault="00A16AF0" w:rsidP="00A16AF0">
            <w:pPr>
              <w:pStyle w:val="TAL"/>
              <w:rPr>
                <w:lang w:eastAsia="zh-CN"/>
              </w:rPr>
            </w:pPr>
            <w:r w:rsidRPr="008B35A5">
              <w:rPr>
                <w:lang w:eastAsia="zh-CN"/>
              </w:rPr>
              <w:t>DIFFRSRPP_13</w:t>
            </w:r>
          </w:p>
        </w:tc>
        <w:tc>
          <w:tcPr>
            <w:tcW w:w="3204" w:type="dxa"/>
          </w:tcPr>
          <w:p w14:paraId="2E8C4316" w14:textId="77777777" w:rsidR="00A16AF0" w:rsidRPr="008B35A5" w:rsidRDefault="00A16AF0" w:rsidP="00A16AF0">
            <w:pPr>
              <w:pStyle w:val="TAC"/>
              <w:rPr>
                <w:lang w:eastAsia="zh-CN"/>
              </w:rPr>
            </w:pPr>
            <w:r w:rsidRPr="008B35A5">
              <w:rPr>
                <w:lang w:eastAsia="zh-CN"/>
              </w:rPr>
              <w:t>-17</w:t>
            </w:r>
            <w:r w:rsidRPr="008B35A5">
              <w:rPr>
                <w:rFonts w:hint="eastAsia"/>
                <w:lang w:eastAsia="zh-CN"/>
              </w:rPr>
              <w:t>≥ΔRSRPP</w:t>
            </w:r>
            <w:r w:rsidRPr="008B35A5">
              <w:rPr>
                <w:lang w:eastAsia="zh-CN"/>
              </w:rPr>
              <w:t>&gt;-18</w:t>
            </w:r>
          </w:p>
        </w:tc>
        <w:tc>
          <w:tcPr>
            <w:tcW w:w="713" w:type="dxa"/>
            <w:shd w:val="clear" w:color="auto" w:fill="auto"/>
            <w:noWrap/>
          </w:tcPr>
          <w:p w14:paraId="55F670D7" w14:textId="77777777" w:rsidR="00A16AF0" w:rsidRPr="008B35A5" w:rsidRDefault="00A16AF0" w:rsidP="00A16AF0">
            <w:pPr>
              <w:pStyle w:val="TAC"/>
              <w:rPr>
                <w:lang w:eastAsia="zh-CN"/>
              </w:rPr>
            </w:pPr>
            <w:r w:rsidRPr="008B35A5">
              <w:rPr>
                <w:lang w:eastAsia="zh-CN"/>
              </w:rPr>
              <w:t>dB</w:t>
            </w:r>
          </w:p>
        </w:tc>
      </w:tr>
      <w:tr w:rsidR="00A16AF0" w:rsidRPr="008B35A5" w14:paraId="2416212B" w14:textId="77777777" w:rsidTr="00B91A39">
        <w:trPr>
          <w:trHeight w:val="187"/>
          <w:jc w:val="center"/>
        </w:trPr>
        <w:tc>
          <w:tcPr>
            <w:tcW w:w="1817" w:type="dxa"/>
            <w:shd w:val="clear" w:color="auto" w:fill="auto"/>
            <w:noWrap/>
          </w:tcPr>
          <w:p w14:paraId="2E6EA29B" w14:textId="77777777" w:rsidR="00A16AF0" w:rsidRPr="008B35A5" w:rsidRDefault="00A16AF0" w:rsidP="00A16AF0">
            <w:pPr>
              <w:pStyle w:val="TAL"/>
              <w:rPr>
                <w:lang w:eastAsia="zh-CN"/>
              </w:rPr>
            </w:pPr>
            <w:r w:rsidRPr="008B35A5">
              <w:rPr>
                <w:lang w:eastAsia="zh-CN"/>
              </w:rPr>
              <w:t>DIFFRSRPP_14</w:t>
            </w:r>
          </w:p>
        </w:tc>
        <w:tc>
          <w:tcPr>
            <w:tcW w:w="3204" w:type="dxa"/>
          </w:tcPr>
          <w:p w14:paraId="6560F351" w14:textId="77777777" w:rsidR="00A16AF0" w:rsidRPr="008B35A5" w:rsidRDefault="00A16AF0" w:rsidP="00A16AF0">
            <w:pPr>
              <w:pStyle w:val="TAC"/>
              <w:rPr>
                <w:lang w:eastAsia="zh-CN"/>
              </w:rPr>
            </w:pPr>
            <w:r w:rsidRPr="008B35A5">
              <w:rPr>
                <w:lang w:eastAsia="zh-CN"/>
              </w:rPr>
              <w:t>-16</w:t>
            </w:r>
            <w:r w:rsidRPr="008B35A5">
              <w:rPr>
                <w:rFonts w:hint="eastAsia"/>
                <w:lang w:eastAsia="zh-CN"/>
              </w:rPr>
              <w:t>≥ΔRSRPP</w:t>
            </w:r>
            <w:r w:rsidRPr="008B35A5">
              <w:rPr>
                <w:lang w:eastAsia="zh-CN"/>
              </w:rPr>
              <w:t>&gt;-17</w:t>
            </w:r>
          </w:p>
        </w:tc>
        <w:tc>
          <w:tcPr>
            <w:tcW w:w="713" w:type="dxa"/>
            <w:shd w:val="clear" w:color="auto" w:fill="auto"/>
            <w:noWrap/>
          </w:tcPr>
          <w:p w14:paraId="5363508D" w14:textId="77777777" w:rsidR="00A16AF0" w:rsidRPr="008B35A5" w:rsidRDefault="00A16AF0" w:rsidP="00A16AF0">
            <w:pPr>
              <w:pStyle w:val="TAC"/>
              <w:rPr>
                <w:lang w:eastAsia="zh-CN"/>
              </w:rPr>
            </w:pPr>
            <w:r w:rsidRPr="008B35A5">
              <w:rPr>
                <w:lang w:eastAsia="zh-CN"/>
              </w:rPr>
              <w:t>dB</w:t>
            </w:r>
          </w:p>
        </w:tc>
      </w:tr>
      <w:tr w:rsidR="00A16AF0" w:rsidRPr="008B35A5" w14:paraId="021F0271" w14:textId="77777777" w:rsidTr="00B91A39">
        <w:trPr>
          <w:trHeight w:val="187"/>
          <w:jc w:val="center"/>
        </w:trPr>
        <w:tc>
          <w:tcPr>
            <w:tcW w:w="1817" w:type="dxa"/>
            <w:shd w:val="clear" w:color="auto" w:fill="auto"/>
            <w:noWrap/>
          </w:tcPr>
          <w:p w14:paraId="00033056" w14:textId="77777777" w:rsidR="00A16AF0" w:rsidRPr="008B35A5" w:rsidRDefault="00A16AF0" w:rsidP="00A16AF0">
            <w:pPr>
              <w:pStyle w:val="TAL"/>
              <w:rPr>
                <w:lang w:eastAsia="zh-CN"/>
              </w:rPr>
            </w:pPr>
            <w:r w:rsidRPr="008B35A5">
              <w:rPr>
                <w:lang w:eastAsia="zh-CN"/>
              </w:rPr>
              <w:t>…</w:t>
            </w:r>
          </w:p>
        </w:tc>
        <w:tc>
          <w:tcPr>
            <w:tcW w:w="3204" w:type="dxa"/>
          </w:tcPr>
          <w:p w14:paraId="1562122F" w14:textId="77777777" w:rsidR="00A16AF0" w:rsidRPr="008B35A5" w:rsidRDefault="00A16AF0" w:rsidP="00A16AF0">
            <w:pPr>
              <w:pStyle w:val="TAC"/>
              <w:rPr>
                <w:lang w:eastAsia="zh-CN"/>
              </w:rPr>
            </w:pPr>
            <w:r w:rsidRPr="008B35A5">
              <w:rPr>
                <w:lang w:eastAsia="zh-CN"/>
              </w:rPr>
              <w:t>…</w:t>
            </w:r>
          </w:p>
        </w:tc>
        <w:tc>
          <w:tcPr>
            <w:tcW w:w="713" w:type="dxa"/>
            <w:shd w:val="clear" w:color="auto" w:fill="auto"/>
            <w:noWrap/>
          </w:tcPr>
          <w:p w14:paraId="6E605EBA" w14:textId="77777777" w:rsidR="00A16AF0" w:rsidRPr="008B35A5" w:rsidRDefault="00A16AF0" w:rsidP="00A16AF0">
            <w:pPr>
              <w:pStyle w:val="TAC"/>
              <w:rPr>
                <w:lang w:eastAsia="zh-CN"/>
              </w:rPr>
            </w:pPr>
            <w:r w:rsidRPr="008B35A5">
              <w:rPr>
                <w:lang w:eastAsia="zh-CN"/>
              </w:rPr>
              <w:t>…</w:t>
            </w:r>
          </w:p>
        </w:tc>
      </w:tr>
      <w:tr w:rsidR="00A16AF0" w:rsidRPr="008B35A5" w14:paraId="242D0FE6" w14:textId="77777777" w:rsidTr="00B91A39">
        <w:trPr>
          <w:trHeight w:val="187"/>
          <w:jc w:val="center"/>
        </w:trPr>
        <w:tc>
          <w:tcPr>
            <w:tcW w:w="1817" w:type="dxa"/>
            <w:shd w:val="clear" w:color="auto" w:fill="auto"/>
            <w:noWrap/>
          </w:tcPr>
          <w:p w14:paraId="7AAD6477" w14:textId="77777777" w:rsidR="00A16AF0" w:rsidRPr="008B35A5" w:rsidRDefault="00A16AF0" w:rsidP="00A16AF0">
            <w:pPr>
              <w:pStyle w:val="TAL"/>
              <w:rPr>
                <w:lang w:eastAsia="zh-CN"/>
              </w:rPr>
            </w:pPr>
            <w:r w:rsidRPr="008B35A5">
              <w:rPr>
                <w:lang w:eastAsia="zh-CN"/>
              </w:rPr>
              <w:t>DIFFRSRPP_25</w:t>
            </w:r>
          </w:p>
        </w:tc>
        <w:tc>
          <w:tcPr>
            <w:tcW w:w="3204" w:type="dxa"/>
          </w:tcPr>
          <w:p w14:paraId="68F42B02" w14:textId="77777777" w:rsidR="00A16AF0" w:rsidRPr="008B35A5" w:rsidRDefault="00A16AF0" w:rsidP="00A16AF0">
            <w:pPr>
              <w:pStyle w:val="TAC"/>
              <w:rPr>
                <w:lang w:eastAsia="zh-CN"/>
              </w:rPr>
            </w:pPr>
            <w:r w:rsidRPr="008B35A5">
              <w:rPr>
                <w:lang w:eastAsia="zh-CN"/>
              </w:rPr>
              <w:t>-5</w:t>
            </w:r>
            <w:r w:rsidRPr="008B35A5">
              <w:rPr>
                <w:rFonts w:hint="eastAsia"/>
                <w:lang w:eastAsia="zh-CN"/>
              </w:rPr>
              <w:t>≥ΔRSRPP</w:t>
            </w:r>
            <w:r w:rsidRPr="008B35A5">
              <w:rPr>
                <w:lang w:eastAsia="zh-CN"/>
              </w:rPr>
              <w:t>&gt;-6</w:t>
            </w:r>
          </w:p>
        </w:tc>
        <w:tc>
          <w:tcPr>
            <w:tcW w:w="713" w:type="dxa"/>
            <w:shd w:val="clear" w:color="auto" w:fill="auto"/>
            <w:noWrap/>
          </w:tcPr>
          <w:p w14:paraId="7A22CD5B" w14:textId="77777777" w:rsidR="00A16AF0" w:rsidRPr="008B35A5" w:rsidRDefault="00A16AF0" w:rsidP="00A16AF0">
            <w:pPr>
              <w:pStyle w:val="TAC"/>
              <w:rPr>
                <w:lang w:eastAsia="zh-CN"/>
              </w:rPr>
            </w:pPr>
            <w:r w:rsidRPr="008B35A5">
              <w:rPr>
                <w:lang w:eastAsia="zh-CN"/>
              </w:rPr>
              <w:t>dB</w:t>
            </w:r>
          </w:p>
        </w:tc>
      </w:tr>
      <w:tr w:rsidR="00A16AF0" w:rsidRPr="008B35A5" w14:paraId="025AE6AA" w14:textId="77777777" w:rsidTr="00B91A39">
        <w:trPr>
          <w:trHeight w:val="187"/>
          <w:jc w:val="center"/>
        </w:trPr>
        <w:tc>
          <w:tcPr>
            <w:tcW w:w="1817" w:type="dxa"/>
            <w:shd w:val="clear" w:color="auto" w:fill="auto"/>
            <w:noWrap/>
          </w:tcPr>
          <w:p w14:paraId="6FC7BD7F" w14:textId="77777777" w:rsidR="00A16AF0" w:rsidRPr="008B35A5" w:rsidRDefault="00A16AF0" w:rsidP="00A16AF0">
            <w:pPr>
              <w:pStyle w:val="TAL"/>
              <w:rPr>
                <w:lang w:eastAsia="zh-CN"/>
              </w:rPr>
            </w:pPr>
            <w:r w:rsidRPr="008B35A5">
              <w:rPr>
                <w:lang w:eastAsia="zh-CN"/>
              </w:rPr>
              <w:t>DIFFRSRPP_26</w:t>
            </w:r>
          </w:p>
        </w:tc>
        <w:tc>
          <w:tcPr>
            <w:tcW w:w="3204" w:type="dxa"/>
          </w:tcPr>
          <w:p w14:paraId="5CBDB443" w14:textId="77777777" w:rsidR="00A16AF0" w:rsidRPr="008B35A5" w:rsidRDefault="00A16AF0" w:rsidP="00A16AF0">
            <w:pPr>
              <w:pStyle w:val="TAC"/>
              <w:rPr>
                <w:lang w:eastAsia="zh-CN"/>
              </w:rPr>
            </w:pPr>
            <w:r w:rsidRPr="008B35A5">
              <w:rPr>
                <w:lang w:eastAsia="zh-CN"/>
              </w:rPr>
              <w:t>-4</w:t>
            </w:r>
            <w:r w:rsidRPr="008B35A5">
              <w:rPr>
                <w:rFonts w:hint="eastAsia"/>
                <w:lang w:eastAsia="zh-CN"/>
              </w:rPr>
              <w:t>≥ΔRSRPP</w:t>
            </w:r>
            <w:r w:rsidRPr="008B35A5">
              <w:rPr>
                <w:lang w:eastAsia="zh-CN"/>
              </w:rPr>
              <w:t>&gt;-5</w:t>
            </w:r>
          </w:p>
        </w:tc>
        <w:tc>
          <w:tcPr>
            <w:tcW w:w="713" w:type="dxa"/>
            <w:shd w:val="clear" w:color="auto" w:fill="auto"/>
            <w:noWrap/>
          </w:tcPr>
          <w:p w14:paraId="74B94361" w14:textId="77777777" w:rsidR="00A16AF0" w:rsidRPr="008B35A5" w:rsidRDefault="00A16AF0" w:rsidP="00A16AF0">
            <w:pPr>
              <w:pStyle w:val="TAC"/>
              <w:rPr>
                <w:lang w:eastAsia="zh-CN"/>
              </w:rPr>
            </w:pPr>
            <w:r w:rsidRPr="008B35A5">
              <w:rPr>
                <w:lang w:eastAsia="zh-CN"/>
              </w:rPr>
              <w:t>dB</w:t>
            </w:r>
          </w:p>
        </w:tc>
      </w:tr>
      <w:tr w:rsidR="00A16AF0" w:rsidRPr="008B35A5" w14:paraId="2BA6CE27" w14:textId="77777777" w:rsidTr="00B91A39">
        <w:trPr>
          <w:trHeight w:val="187"/>
          <w:jc w:val="center"/>
        </w:trPr>
        <w:tc>
          <w:tcPr>
            <w:tcW w:w="1817" w:type="dxa"/>
            <w:shd w:val="clear" w:color="auto" w:fill="auto"/>
            <w:noWrap/>
          </w:tcPr>
          <w:p w14:paraId="744FB623" w14:textId="77777777" w:rsidR="00A16AF0" w:rsidRPr="008B35A5" w:rsidRDefault="00A16AF0" w:rsidP="00A16AF0">
            <w:pPr>
              <w:pStyle w:val="TAL"/>
              <w:rPr>
                <w:lang w:eastAsia="zh-CN"/>
              </w:rPr>
            </w:pPr>
            <w:r w:rsidRPr="008B35A5">
              <w:rPr>
                <w:lang w:eastAsia="zh-CN"/>
              </w:rPr>
              <w:t>DIFFRSRPP_27</w:t>
            </w:r>
          </w:p>
        </w:tc>
        <w:tc>
          <w:tcPr>
            <w:tcW w:w="3204" w:type="dxa"/>
          </w:tcPr>
          <w:p w14:paraId="310B4744" w14:textId="77777777" w:rsidR="00A16AF0" w:rsidRPr="008B35A5" w:rsidRDefault="00A16AF0" w:rsidP="00A16AF0">
            <w:pPr>
              <w:pStyle w:val="TAC"/>
              <w:rPr>
                <w:lang w:eastAsia="zh-CN"/>
              </w:rPr>
            </w:pPr>
            <w:r w:rsidRPr="008B35A5">
              <w:rPr>
                <w:lang w:eastAsia="zh-CN"/>
              </w:rPr>
              <w:t>-3</w:t>
            </w:r>
            <w:r w:rsidRPr="008B35A5">
              <w:rPr>
                <w:rFonts w:hint="eastAsia"/>
                <w:lang w:eastAsia="zh-CN"/>
              </w:rPr>
              <w:t>≥ΔRSRPP</w:t>
            </w:r>
            <w:r w:rsidRPr="008B35A5">
              <w:rPr>
                <w:lang w:eastAsia="zh-CN"/>
              </w:rPr>
              <w:t>&gt;-4</w:t>
            </w:r>
          </w:p>
        </w:tc>
        <w:tc>
          <w:tcPr>
            <w:tcW w:w="713" w:type="dxa"/>
            <w:shd w:val="clear" w:color="auto" w:fill="auto"/>
            <w:noWrap/>
          </w:tcPr>
          <w:p w14:paraId="18B9D180" w14:textId="77777777" w:rsidR="00A16AF0" w:rsidRPr="008B35A5" w:rsidRDefault="00A16AF0" w:rsidP="00A16AF0">
            <w:pPr>
              <w:pStyle w:val="TAC"/>
              <w:rPr>
                <w:lang w:eastAsia="zh-CN"/>
              </w:rPr>
            </w:pPr>
            <w:r w:rsidRPr="008B35A5">
              <w:rPr>
                <w:lang w:eastAsia="zh-CN"/>
              </w:rPr>
              <w:t>dB</w:t>
            </w:r>
          </w:p>
        </w:tc>
      </w:tr>
      <w:tr w:rsidR="00A16AF0" w:rsidRPr="008B35A5" w14:paraId="64209DBD" w14:textId="77777777" w:rsidTr="00B91A39">
        <w:trPr>
          <w:trHeight w:val="187"/>
          <w:jc w:val="center"/>
        </w:trPr>
        <w:tc>
          <w:tcPr>
            <w:tcW w:w="1817" w:type="dxa"/>
            <w:shd w:val="clear" w:color="auto" w:fill="auto"/>
            <w:noWrap/>
          </w:tcPr>
          <w:p w14:paraId="393F7FEA" w14:textId="77777777" w:rsidR="00A16AF0" w:rsidRPr="008B35A5" w:rsidRDefault="00A16AF0" w:rsidP="00A16AF0">
            <w:pPr>
              <w:pStyle w:val="TAL"/>
              <w:rPr>
                <w:lang w:eastAsia="zh-CN"/>
              </w:rPr>
            </w:pPr>
            <w:r w:rsidRPr="008B35A5">
              <w:rPr>
                <w:lang w:eastAsia="zh-CN"/>
              </w:rPr>
              <w:t>DIFFRSRPP_28</w:t>
            </w:r>
          </w:p>
        </w:tc>
        <w:tc>
          <w:tcPr>
            <w:tcW w:w="3204" w:type="dxa"/>
          </w:tcPr>
          <w:p w14:paraId="541B145D" w14:textId="77777777" w:rsidR="00A16AF0" w:rsidRPr="008B35A5" w:rsidRDefault="00A16AF0" w:rsidP="00A16AF0">
            <w:pPr>
              <w:pStyle w:val="TAC"/>
              <w:rPr>
                <w:lang w:eastAsia="zh-CN"/>
              </w:rPr>
            </w:pPr>
            <w:r w:rsidRPr="008B35A5">
              <w:rPr>
                <w:lang w:eastAsia="zh-CN"/>
              </w:rPr>
              <w:t>-2</w:t>
            </w:r>
            <w:r w:rsidRPr="008B35A5">
              <w:rPr>
                <w:rFonts w:hint="eastAsia"/>
                <w:lang w:eastAsia="zh-CN"/>
              </w:rPr>
              <w:t>≥ΔRSRPP</w:t>
            </w:r>
            <w:r w:rsidRPr="008B35A5">
              <w:rPr>
                <w:lang w:eastAsia="zh-CN"/>
              </w:rPr>
              <w:t>&gt;-3</w:t>
            </w:r>
          </w:p>
        </w:tc>
        <w:tc>
          <w:tcPr>
            <w:tcW w:w="713" w:type="dxa"/>
            <w:shd w:val="clear" w:color="auto" w:fill="auto"/>
            <w:noWrap/>
          </w:tcPr>
          <w:p w14:paraId="2DE92441" w14:textId="77777777" w:rsidR="00A16AF0" w:rsidRPr="008B35A5" w:rsidRDefault="00A16AF0" w:rsidP="00A16AF0">
            <w:pPr>
              <w:pStyle w:val="TAC"/>
              <w:rPr>
                <w:lang w:eastAsia="zh-CN"/>
              </w:rPr>
            </w:pPr>
            <w:r w:rsidRPr="008B35A5">
              <w:rPr>
                <w:lang w:eastAsia="zh-CN"/>
              </w:rPr>
              <w:t>dB</w:t>
            </w:r>
          </w:p>
        </w:tc>
      </w:tr>
      <w:tr w:rsidR="00A16AF0" w:rsidRPr="008B35A5" w14:paraId="4F81FFF3" w14:textId="77777777" w:rsidTr="00B91A39">
        <w:trPr>
          <w:trHeight w:val="187"/>
          <w:jc w:val="center"/>
        </w:trPr>
        <w:tc>
          <w:tcPr>
            <w:tcW w:w="1817" w:type="dxa"/>
            <w:shd w:val="clear" w:color="auto" w:fill="auto"/>
            <w:noWrap/>
          </w:tcPr>
          <w:p w14:paraId="52504A7A" w14:textId="77777777" w:rsidR="00A16AF0" w:rsidRPr="008B35A5" w:rsidRDefault="00A16AF0" w:rsidP="00A16AF0">
            <w:pPr>
              <w:pStyle w:val="TAL"/>
              <w:rPr>
                <w:lang w:eastAsia="zh-CN"/>
              </w:rPr>
            </w:pPr>
            <w:r w:rsidRPr="008B35A5">
              <w:rPr>
                <w:lang w:eastAsia="zh-CN"/>
              </w:rPr>
              <w:t>DIFFRSRPP_29</w:t>
            </w:r>
          </w:p>
        </w:tc>
        <w:tc>
          <w:tcPr>
            <w:tcW w:w="3204" w:type="dxa"/>
          </w:tcPr>
          <w:p w14:paraId="6D461CF5" w14:textId="77777777" w:rsidR="00A16AF0" w:rsidRPr="008B35A5" w:rsidRDefault="00A16AF0" w:rsidP="00A16AF0">
            <w:pPr>
              <w:pStyle w:val="TAC"/>
              <w:rPr>
                <w:lang w:eastAsia="zh-CN"/>
              </w:rPr>
            </w:pPr>
            <w:r w:rsidRPr="008B35A5">
              <w:rPr>
                <w:lang w:eastAsia="zh-CN"/>
              </w:rPr>
              <w:t>-1</w:t>
            </w:r>
            <w:r w:rsidRPr="008B35A5">
              <w:rPr>
                <w:rFonts w:hint="eastAsia"/>
                <w:lang w:eastAsia="zh-CN"/>
              </w:rPr>
              <w:t>≥ΔRSRPP</w:t>
            </w:r>
            <w:r w:rsidRPr="008B35A5">
              <w:rPr>
                <w:lang w:eastAsia="zh-CN"/>
              </w:rPr>
              <w:t>&gt;-2</w:t>
            </w:r>
          </w:p>
        </w:tc>
        <w:tc>
          <w:tcPr>
            <w:tcW w:w="713" w:type="dxa"/>
            <w:shd w:val="clear" w:color="auto" w:fill="auto"/>
            <w:noWrap/>
          </w:tcPr>
          <w:p w14:paraId="35D1DFC3" w14:textId="77777777" w:rsidR="00A16AF0" w:rsidRPr="008B35A5" w:rsidRDefault="00A16AF0" w:rsidP="00A16AF0">
            <w:pPr>
              <w:pStyle w:val="TAC"/>
              <w:rPr>
                <w:lang w:eastAsia="zh-CN"/>
              </w:rPr>
            </w:pPr>
            <w:r w:rsidRPr="008B35A5">
              <w:rPr>
                <w:lang w:eastAsia="zh-CN"/>
              </w:rPr>
              <w:t>dB</w:t>
            </w:r>
          </w:p>
        </w:tc>
      </w:tr>
      <w:tr w:rsidR="00A16AF0" w:rsidRPr="008B35A5" w14:paraId="3ACD0AE5" w14:textId="77777777" w:rsidTr="00B91A39">
        <w:trPr>
          <w:trHeight w:val="187"/>
          <w:jc w:val="center"/>
        </w:trPr>
        <w:tc>
          <w:tcPr>
            <w:tcW w:w="1817" w:type="dxa"/>
            <w:shd w:val="clear" w:color="auto" w:fill="auto"/>
            <w:noWrap/>
          </w:tcPr>
          <w:p w14:paraId="4944EB63" w14:textId="77777777" w:rsidR="00A16AF0" w:rsidRPr="008B35A5" w:rsidRDefault="00A16AF0" w:rsidP="00A16AF0">
            <w:pPr>
              <w:pStyle w:val="TAL"/>
              <w:rPr>
                <w:lang w:eastAsia="zh-CN"/>
              </w:rPr>
            </w:pPr>
            <w:r w:rsidRPr="008B35A5">
              <w:rPr>
                <w:lang w:eastAsia="zh-CN"/>
              </w:rPr>
              <w:t>DIFFRSRPP_30</w:t>
            </w:r>
          </w:p>
        </w:tc>
        <w:tc>
          <w:tcPr>
            <w:tcW w:w="3204" w:type="dxa"/>
          </w:tcPr>
          <w:p w14:paraId="74071432" w14:textId="77777777" w:rsidR="00A16AF0" w:rsidRPr="008B35A5" w:rsidRDefault="00A16AF0" w:rsidP="00A16AF0">
            <w:pPr>
              <w:pStyle w:val="TAC"/>
              <w:rPr>
                <w:lang w:eastAsia="zh-CN"/>
              </w:rPr>
            </w:pPr>
            <w:r w:rsidRPr="008B35A5">
              <w:rPr>
                <w:lang w:eastAsia="zh-CN"/>
              </w:rPr>
              <w:t>0</w:t>
            </w:r>
            <w:r w:rsidRPr="008B35A5">
              <w:rPr>
                <w:rFonts w:hint="eastAsia"/>
                <w:lang w:eastAsia="zh-CN"/>
              </w:rPr>
              <w:t>≥ΔRSRPP</w:t>
            </w:r>
            <w:r w:rsidRPr="008B35A5">
              <w:rPr>
                <w:lang w:eastAsia="zh-CN"/>
              </w:rPr>
              <w:t>&gt;-1</w:t>
            </w:r>
          </w:p>
        </w:tc>
        <w:tc>
          <w:tcPr>
            <w:tcW w:w="713" w:type="dxa"/>
            <w:shd w:val="clear" w:color="auto" w:fill="auto"/>
            <w:noWrap/>
          </w:tcPr>
          <w:p w14:paraId="4E9EBD32" w14:textId="77777777" w:rsidR="00A16AF0" w:rsidRPr="008B35A5" w:rsidRDefault="00A16AF0" w:rsidP="00A16AF0">
            <w:pPr>
              <w:pStyle w:val="TAC"/>
              <w:rPr>
                <w:lang w:eastAsia="zh-CN"/>
              </w:rPr>
            </w:pPr>
            <w:r w:rsidRPr="008B35A5">
              <w:rPr>
                <w:lang w:eastAsia="zh-CN"/>
              </w:rPr>
              <w:t>dB</w:t>
            </w:r>
          </w:p>
        </w:tc>
      </w:tr>
      <w:tr w:rsidR="00A16AF0" w:rsidRPr="008B35A5" w14:paraId="40A89439" w14:textId="77777777" w:rsidTr="00B91A39">
        <w:trPr>
          <w:trHeight w:val="187"/>
          <w:jc w:val="center"/>
        </w:trPr>
        <w:tc>
          <w:tcPr>
            <w:tcW w:w="1817" w:type="dxa"/>
            <w:shd w:val="clear" w:color="auto" w:fill="auto"/>
            <w:noWrap/>
          </w:tcPr>
          <w:p w14:paraId="6727C3F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31</w:t>
            </w:r>
          </w:p>
        </w:tc>
        <w:tc>
          <w:tcPr>
            <w:tcW w:w="3204" w:type="dxa"/>
          </w:tcPr>
          <w:p w14:paraId="7B95AD39" w14:textId="77777777" w:rsidR="00A16AF0" w:rsidRPr="008B35A5" w:rsidRDefault="00A16AF0" w:rsidP="00A16AF0">
            <w:pPr>
              <w:pStyle w:val="TAC"/>
              <w:rPr>
                <w:lang w:eastAsia="zh-CN"/>
              </w:rPr>
            </w:pPr>
            <w:r w:rsidRPr="008B35A5">
              <w:rPr>
                <w:rFonts w:hint="eastAsia"/>
                <w:lang w:eastAsia="zh-CN"/>
              </w:rPr>
              <w:t>1≥ΔRSRPP</w:t>
            </w:r>
            <w:r w:rsidRPr="008B35A5">
              <w:rPr>
                <w:lang w:eastAsia="zh-CN"/>
              </w:rPr>
              <w:t>&gt;</w:t>
            </w:r>
            <w:r w:rsidRPr="008B35A5">
              <w:rPr>
                <w:rFonts w:hint="eastAsia"/>
                <w:lang w:eastAsia="zh-CN"/>
              </w:rPr>
              <w:t>0</w:t>
            </w:r>
          </w:p>
        </w:tc>
        <w:tc>
          <w:tcPr>
            <w:tcW w:w="713" w:type="dxa"/>
            <w:shd w:val="clear" w:color="auto" w:fill="auto"/>
            <w:noWrap/>
          </w:tcPr>
          <w:p w14:paraId="38236363" w14:textId="77777777" w:rsidR="00A16AF0" w:rsidRPr="008B35A5" w:rsidRDefault="00A16AF0" w:rsidP="00A16AF0">
            <w:pPr>
              <w:pStyle w:val="TAC"/>
              <w:rPr>
                <w:lang w:eastAsia="zh-CN"/>
              </w:rPr>
            </w:pPr>
            <w:r w:rsidRPr="008B35A5">
              <w:rPr>
                <w:lang w:eastAsia="zh-CN"/>
              </w:rPr>
              <w:t>dB</w:t>
            </w:r>
          </w:p>
        </w:tc>
      </w:tr>
      <w:tr w:rsidR="00A16AF0" w:rsidRPr="008B35A5" w14:paraId="6A10BB5D" w14:textId="77777777" w:rsidTr="00B91A39">
        <w:trPr>
          <w:trHeight w:val="187"/>
          <w:jc w:val="center"/>
        </w:trPr>
        <w:tc>
          <w:tcPr>
            <w:tcW w:w="1817" w:type="dxa"/>
            <w:shd w:val="clear" w:color="auto" w:fill="auto"/>
            <w:noWrap/>
          </w:tcPr>
          <w:p w14:paraId="1E4B1E95"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32</w:t>
            </w:r>
          </w:p>
        </w:tc>
        <w:tc>
          <w:tcPr>
            <w:tcW w:w="3204" w:type="dxa"/>
          </w:tcPr>
          <w:p w14:paraId="42E105BB" w14:textId="77777777" w:rsidR="00A16AF0" w:rsidRPr="008B35A5" w:rsidRDefault="00A16AF0" w:rsidP="00A16AF0">
            <w:pPr>
              <w:pStyle w:val="TAC"/>
              <w:rPr>
                <w:lang w:eastAsia="zh-CN"/>
              </w:rPr>
            </w:pPr>
            <w:r w:rsidRPr="008B35A5">
              <w:rPr>
                <w:rFonts w:hint="eastAsia"/>
                <w:lang w:eastAsia="zh-CN"/>
              </w:rPr>
              <w:t>2≥ΔRSRPP</w:t>
            </w:r>
            <w:r w:rsidRPr="008B35A5">
              <w:rPr>
                <w:lang w:eastAsia="zh-CN"/>
              </w:rPr>
              <w:t>&gt;</w:t>
            </w:r>
            <w:r w:rsidRPr="008B35A5">
              <w:rPr>
                <w:rFonts w:hint="eastAsia"/>
                <w:lang w:eastAsia="zh-CN"/>
              </w:rPr>
              <w:t>1</w:t>
            </w:r>
          </w:p>
        </w:tc>
        <w:tc>
          <w:tcPr>
            <w:tcW w:w="713" w:type="dxa"/>
            <w:shd w:val="clear" w:color="auto" w:fill="auto"/>
            <w:noWrap/>
          </w:tcPr>
          <w:p w14:paraId="4DA5BB56" w14:textId="77777777" w:rsidR="00A16AF0" w:rsidRPr="008B35A5" w:rsidRDefault="00A16AF0" w:rsidP="00A16AF0">
            <w:pPr>
              <w:pStyle w:val="TAC"/>
              <w:rPr>
                <w:lang w:eastAsia="zh-CN"/>
              </w:rPr>
            </w:pPr>
            <w:r w:rsidRPr="008B35A5">
              <w:rPr>
                <w:lang w:eastAsia="zh-CN"/>
              </w:rPr>
              <w:t>dB</w:t>
            </w:r>
          </w:p>
        </w:tc>
      </w:tr>
      <w:tr w:rsidR="00A16AF0" w:rsidRPr="008B35A5" w14:paraId="3A78DE1E" w14:textId="77777777" w:rsidTr="00B91A39">
        <w:trPr>
          <w:trHeight w:val="187"/>
          <w:jc w:val="center"/>
        </w:trPr>
        <w:tc>
          <w:tcPr>
            <w:tcW w:w="1817" w:type="dxa"/>
            <w:shd w:val="clear" w:color="auto" w:fill="auto"/>
            <w:noWrap/>
          </w:tcPr>
          <w:p w14:paraId="1EF0D8E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33</w:t>
            </w:r>
          </w:p>
        </w:tc>
        <w:tc>
          <w:tcPr>
            <w:tcW w:w="3204" w:type="dxa"/>
          </w:tcPr>
          <w:p w14:paraId="18BE8C0F" w14:textId="77777777" w:rsidR="00A16AF0" w:rsidRPr="008B35A5" w:rsidRDefault="00A16AF0" w:rsidP="00A16AF0">
            <w:pPr>
              <w:pStyle w:val="TAC"/>
              <w:rPr>
                <w:lang w:eastAsia="zh-CN"/>
              </w:rPr>
            </w:pPr>
            <w:r w:rsidRPr="008B35A5">
              <w:rPr>
                <w:rFonts w:hint="eastAsia"/>
                <w:lang w:eastAsia="zh-CN"/>
              </w:rPr>
              <w:t>3≥ΔRSRPP</w:t>
            </w:r>
            <w:r w:rsidRPr="008B35A5">
              <w:rPr>
                <w:lang w:eastAsia="zh-CN"/>
              </w:rPr>
              <w:t>&gt;</w:t>
            </w:r>
            <w:r w:rsidRPr="008B35A5">
              <w:rPr>
                <w:rFonts w:hint="eastAsia"/>
                <w:lang w:eastAsia="zh-CN"/>
              </w:rPr>
              <w:t>2</w:t>
            </w:r>
          </w:p>
        </w:tc>
        <w:tc>
          <w:tcPr>
            <w:tcW w:w="713" w:type="dxa"/>
            <w:shd w:val="clear" w:color="auto" w:fill="auto"/>
            <w:noWrap/>
          </w:tcPr>
          <w:p w14:paraId="610FE95F" w14:textId="77777777" w:rsidR="00A16AF0" w:rsidRPr="008B35A5" w:rsidRDefault="00A16AF0" w:rsidP="00A16AF0">
            <w:pPr>
              <w:pStyle w:val="TAC"/>
              <w:rPr>
                <w:lang w:eastAsia="zh-CN"/>
              </w:rPr>
            </w:pPr>
            <w:r w:rsidRPr="008B35A5">
              <w:rPr>
                <w:lang w:eastAsia="zh-CN"/>
              </w:rPr>
              <w:t>dB</w:t>
            </w:r>
          </w:p>
        </w:tc>
      </w:tr>
      <w:tr w:rsidR="00A16AF0" w:rsidRPr="008B35A5" w14:paraId="7C0CD463" w14:textId="77777777" w:rsidTr="00B91A39">
        <w:trPr>
          <w:trHeight w:val="187"/>
          <w:jc w:val="center"/>
        </w:trPr>
        <w:tc>
          <w:tcPr>
            <w:tcW w:w="1817" w:type="dxa"/>
            <w:shd w:val="clear" w:color="auto" w:fill="auto"/>
            <w:noWrap/>
          </w:tcPr>
          <w:p w14:paraId="49EE015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34</w:t>
            </w:r>
          </w:p>
        </w:tc>
        <w:tc>
          <w:tcPr>
            <w:tcW w:w="3204" w:type="dxa"/>
          </w:tcPr>
          <w:p w14:paraId="4AB705CE" w14:textId="77777777" w:rsidR="00A16AF0" w:rsidRPr="008B35A5" w:rsidRDefault="00A16AF0" w:rsidP="00A16AF0">
            <w:pPr>
              <w:pStyle w:val="TAC"/>
              <w:rPr>
                <w:lang w:eastAsia="zh-CN"/>
              </w:rPr>
            </w:pPr>
            <w:r w:rsidRPr="008B35A5">
              <w:rPr>
                <w:rFonts w:hint="eastAsia"/>
                <w:lang w:eastAsia="zh-CN"/>
              </w:rPr>
              <w:t>4≥ΔRSRPP</w:t>
            </w:r>
            <w:r w:rsidRPr="008B35A5">
              <w:rPr>
                <w:lang w:eastAsia="zh-CN"/>
              </w:rPr>
              <w:t>&gt;</w:t>
            </w:r>
            <w:r w:rsidRPr="008B35A5">
              <w:rPr>
                <w:rFonts w:hint="eastAsia"/>
                <w:lang w:eastAsia="zh-CN"/>
              </w:rPr>
              <w:t>3</w:t>
            </w:r>
          </w:p>
        </w:tc>
        <w:tc>
          <w:tcPr>
            <w:tcW w:w="713" w:type="dxa"/>
            <w:shd w:val="clear" w:color="auto" w:fill="auto"/>
            <w:noWrap/>
          </w:tcPr>
          <w:p w14:paraId="6A669270" w14:textId="77777777" w:rsidR="00A16AF0" w:rsidRPr="008B35A5" w:rsidRDefault="00A16AF0" w:rsidP="00A16AF0">
            <w:pPr>
              <w:pStyle w:val="TAC"/>
              <w:rPr>
                <w:lang w:eastAsia="zh-CN"/>
              </w:rPr>
            </w:pPr>
            <w:r w:rsidRPr="008B35A5">
              <w:rPr>
                <w:lang w:eastAsia="zh-CN"/>
              </w:rPr>
              <w:t>dB</w:t>
            </w:r>
          </w:p>
        </w:tc>
      </w:tr>
      <w:tr w:rsidR="00A16AF0" w:rsidRPr="008B35A5" w14:paraId="1F43DE01" w14:textId="77777777" w:rsidTr="00B91A39">
        <w:trPr>
          <w:trHeight w:val="187"/>
          <w:jc w:val="center"/>
        </w:trPr>
        <w:tc>
          <w:tcPr>
            <w:tcW w:w="1817" w:type="dxa"/>
            <w:shd w:val="clear" w:color="auto" w:fill="auto"/>
            <w:noWrap/>
          </w:tcPr>
          <w:p w14:paraId="133CC3EB"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35</w:t>
            </w:r>
          </w:p>
        </w:tc>
        <w:tc>
          <w:tcPr>
            <w:tcW w:w="3204" w:type="dxa"/>
          </w:tcPr>
          <w:p w14:paraId="1D34BBDB" w14:textId="77777777" w:rsidR="00A16AF0" w:rsidRPr="008B35A5" w:rsidRDefault="00A16AF0" w:rsidP="00A16AF0">
            <w:pPr>
              <w:pStyle w:val="TAC"/>
              <w:rPr>
                <w:lang w:eastAsia="zh-CN"/>
              </w:rPr>
            </w:pPr>
            <w:r w:rsidRPr="008B35A5">
              <w:rPr>
                <w:lang w:eastAsia="zh-CN"/>
              </w:rPr>
              <w:t>5</w:t>
            </w:r>
            <w:r w:rsidRPr="008B35A5">
              <w:rPr>
                <w:rFonts w:hint="eastAsia"/>
                <w:lang w:eastAsia="zh-CN"/>
              </w:rPr>
              <w:t>≥ΔRSRPP</w:t>
            </w:r>
            <w:r w:rsidRPr="008B35A5">
              <w:rPr>
                <w:lang w:eastAsia="zh-CN"/>
              </w:rPr>
              <w:t>&gt;</w:t>
            </w:r>
            <w:r w:rsidRPr="008B35A5">
              <w:rPr>
                <w:rFonts w:hint="eastAsia"/>
                <w:lang w:eastAsia="zh-CN"/>
              </w:rPr>
              <w:t>4</w:t>
            </w:r>
          </w:p>
        </w:tc>
        <w:tc>
          <w:tcPr>
            <w:tcW w:w="713" w:type="dxa"/>
            <w:shd w:val="clear" w:color="auto" w:fill="auto"/>
            <w:noWrap/>
          </w:tcPr>
          <w:p w14:paraId="0B177DDA" w14:textId="77777777" w:rsidR="00A16AF0" w:rsidRPr="008B35A5" w:rsidRDefault="00A16AF0" w:rsidP="00A16AF0">
            <w:pPr>
              <w:pStyle w:val="TAC"/>
              <w:rPr>
                <w:lang w:eastAsia="zh-CN"/>
              </w:rPr>
            </w:pPr>
            <w:r w:rsidRPr="008B35A5">
              <w:rPr>
                <w:lang w:eastAsia="zh-CN"/>
              </w:rPr>
              <w:t>dB</w:t>
            </w:r>
          </w:p>
        </w:tc>
      </w:tr>
      <w:tr w:rsidR="00A16AF0" w:rsidRPr="008B35A5" w14:paraId="0EBB3A15" w14:textId="77777777" w:rsidTr="00B91A39">
        <w:trPr>
          <w:trHeight w:val="187"/>
          <w:jc w:val="center"/>
        </w:trPr>
        <w:tc>
          <w:tcPr>
            <w:tcW w:w="1817" w:type="dxa"/>
            <w:shd w:val="clear" w:color="auto" w:fill="auto"/>
            <w:noWrap/>
          </w:tcPr>
          <w:p w14:paraId="09A87C9F"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w:t>
            </w:r>
            <w:r w:rsidRPr="008B35A5">
              <w:rPr>
                <w:lang w:eastAsia="zh-CN"/>
              </w:rPr>
              <w:t>6</w:t>
            </w:r>
          </w:p>
        </w:tc>
        <w:tc>
          <w:tcPr>
            <w:tcW w:w="3204" w:type="dxa"/>
          </w:tcPr>
          <w:p w14:paraId="1FC19257" w14:textId="77777777" w:rsidR="00A16AF0" w:rsidRPr="008B35A5" w:rsidRDefault="00A16AF0" w:rsidP="00A16AF0">
            <w:pPr>
              <w:pStyle w:val="TAC"/>
              <w:rPr>
                <w:lang w:eastAsia="zh-CN"/>
              </w:rPr>
            </w:pPr>
            <w:r w:rsidRPr="008B35A5">
              <w:rPr>
                <w:rFonts w:hint="eastAsia"/>
                <w:lang w:eastAsia="zh-CN"/>
              </w:rPr>
              <w:t>6≥ΔRSRPP</w:t>
            </w:r>
            <w:r w:rsidRPr="008B35A5">
              <w:rPr>
                <w:lang w:eastAsia="zh-CN"/>
              </w:rPr>
              <w:t>&gt;5</w:t>
            </w:r>
          </w:p>
        </w:tc>
        <w:tc>
          <w:tcPr>
            <w:tcW w:w="713" w:type="dxa"/>
            <w:shd w:val="clear" w:color="auto" w:fill="auto"/>
            <w:noWrap/>
          </w:tcPr>
          <w:p w14:paraId="6017DE62" w14:textId="77777777" w:rsidR="00A16AF0" w:rsidRPr="008B35A5" w:rsidRDefault="00A16AF0" w:rsidP="00A16AF0">
            <w:pPr>
              <w:pStyle w:val="TAC"/>
              <w:rPr>
                <w:lang w:eastAsia="zh-CN"/>
              </w:rPr>
            </w:pPr>
            <w:r w:rsidRPr="008B35A5">
              <w:rPr>
                <w:lang w:eastAsia="zh-CN"/>
              </w:rPr>
              <w:t>dB</w:t>
            </w:r>
          </w:p>
        </w:tc>
      </w:tr>
      <w:tr w:rsidR="00A16AF0" w:rsidRPr="008B35A5" w14:paraId="6313F759" w14:textId="77777777" w:rsidTr="00B91A39">
        <w:trPr>
          <w:trHeight w:val="187"/>
          <w:jc w:val="center"/>
        </w:trPr>
        <w:tc>
          <w:tcPr>
            <w:tcW w:w="1817" w:type="dxa"/>
            <w:shd w:val="clear" w:color="auto" w:fill="auto"/>
            <w:noWrap/>
          </w:tcPr>
          <w:p w14:paraId="3FB0015C" w14:textId="77777777" w:rsidR="00A16AF0" w:rsidRPr="008B35A5" w:rsidRDefault="00A16AF0" w:rsidP="00A16AF0">
            <w:pPr>
              <w:pStyle w:val="TAL"/>
              <w:rPr>
                <w:lang w:eastAsia="zh-CN"/>
              </w:rPr>
            </w:pPr>
            <w:r w:rsidRPr="008B35A5">
              <w:rPr>
                <w:lang w:eastAsia="zh-CN"/>
              </w:rPr>
              <w:t>…</w:t>
            </w:r>
          </w:p>
        </w:tc>
        <w:tc>
          <w:tcPr>
            <w:tcW w:w="3204" w:type="dxa"/>
          </w:tcPr>
          <w:p w14:paraId="5E30F612" w14:textId="77777777" w:rsidR="00A16AF0" w:rsidRPr="008B35A5" w:rsidRDefault="00A16AF0" w:rsidP="00A16AF0">
            <w:pPr>
              <w:pStyle w:val="TAC"/>
              <w:rPr>
                <w:lang w:eastAsia="zh-CN"/>
              </w:rPr>
            </w:pPr>
            <w:r w:rsidRPr="008B35A5">
              <w:rPr>
                <w:lang w:eastAsia="zh-CN"/>
              </w:rPr>
              <w:t>…</w:t>
            </w:r>
          </w:p>
        </w:tc>
        <w:tc>
          <w:tcPr>
            <w:tcW w:w="713" w:type="dxa"/>
            <w:shd w:val="clear" w:color="auto" w:fill="auto"/>
            <w:noWrap/>
          </w:tcPr>
          <w:p w14:paraId="175CED9A" w14:textId="77777777" w:rsidR="00A16AF0" w:rsidRPr="008B35A5" w:rsidRDefault="00A16AF0" w:rsidP="00A16AF0">
            <w:pPr>
              <w:pStyle w:val="TAC"/>
              <w:rPr>
                <w:lang w:eastAsia="zh-CN"/>
              </w:rPr>
            </w:pPr>
            <w:r w:rsidRPr="008B35A5">
              <w:rPr>
                <w:lang w:eastAsia="zh-CN"/>
              </w:rPr>
              <w:t>…</w:t>
            </w:r>
          </w:p>
        </w:tc>
      </w:tr>
      <w:tr w:rsidR="00A16AF0" w:rsidRPr="008B35A5" w14:paraId="529B69C8" w14:textId="77777777" w:rsidTr="00B91A39">
        <w:trPr>
          <w:trHeight w:val="187"/>
          <w:jc w:val="center"/>
        </w:trPr>
        <w:tc>
          <w:tcPr>
            <w:tcW w:w="1817" w:type="dxa"/>
            <w:shd w:val="clear" w:color="auto" w:fill="auto"/>
            <w:noWrap/>
          </w:tcPr>
          <w:p w14:paraId="1004F95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47</w:t>
            </w:r>
          </w:p>
        </w:tc>
        <w:tc>
          <w:tcPr>
            <w:tcW w:w="3204" w:type="dxa"/>
          </w:tcPr>
          <w:p w14:paraId="29DE1037" w14:textId="77777777" w:rsidR="00A16AF0" w:rsidRPr="008B35A5" w:rsidRDefault="00A16AF0" w:rsidP="00A16AF0">
            <w:pPr>
              <w:pStyle w:val="TAC"/>
              <w:rPr>
                <w:lang w:eastAsia="zh-CN"/>
              </w:rPr>
            </w:pPr>
            <w:r w:rsidRPr="008B35A5">
              <w:rPr>
                <w:rFonts w:hint="eastAsia"/>
                <w:lang w:eastAsia="zh-CN"/>
              </w:rPr>
              <w:t>17≥ΔRSRPP</w:t>
            </w:r>
            <w:r w:rsidRPr="008B35A5">
              <w:rPr>
                <w:lang w:eastAsia="zh-CN"/>
              </w:rPr>
              <w:t>&gt;</w:t>
            </w:r>
            <w:r w:rsidRPr="008B35A5">
              <w:rPr>
                <w:rFonts w:hint="eastAsia"/>
                <w:lang w:eastAsia="zh-CN"/>
              </w:rPr>
              <w:t>16</w:t>
            </w:r>
          </w:p>
        </w:tc>
        <w:tc>
          <w:tcPr>
            <w:tcW w:w="713" w:type="dxa"/>
            <w:shd w:val="clear" w:color="auto" w:fill="auto"/>
            <w:noWrap/>
          </w:tcPr>
          <w:p w14:paraId="4720DBC2" w14:textId="77777777" w:rsidR="00A16AF0" w:rsidRPr="008B35A5" w:rsidRDefault="00A16AF0" w:rsidP="00A16AF0">
            <w:pPr>
              <w:pStyle w:val="TAC"/>
              <w:rPr>
                <w:lang w:eastAsia="zh-CN"/>
              </w:rPr>
            </w:pPr>
            <w:r w:rsidRPr="008B35A5">
              <w:rPr>
                <w:lang w:eastAsia="zh-CN"/>
              </w:rPr>
              <w:t>dB</w:t>
            </w:r>
          </w:p>
        </w:tc>
      </w:tr>
      <w:tr w:rsidR="00A16AF0" w:rsidRPr="008B35A5" w14:paraId="3B7CB67B" w14:textId="77777777" w:rsidTr="00B91A39">
        <w:trPr>
          <w:trHeight w:val="187"/>
          <w:jc w:val="center"/>
        </w:trPr>
        <w:tc>
          <w:tcPr>
            <w:tcW w:w="1817" w:type="dxa"/>
            <w:shd w:val="clear" w:color="auto" w:fill="auto"/>
            <w:noWrap/>
          </w:tcPr>
          <w:p w14:paraId="2F36025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48</w:t>
            </w:r>
          </w:p>
        </w:tc>
        <w:tc>
          <w:tcPr>
            <w:tcW w:w="3204" w:type="dxa"/>
          </w:tcPr>
          <w:p w14:paraId="4605620E" w14:textId="77777777" w:rsidR="00A16AF0" w:rsidRPr="008B35A5" w:rsidRDefault="00A16AF0" w:rsidP="00A16AF0">
            <w:pPr>
              <w:pStyle w:val="TAC"/>
              <w:rPr>
                <w:lang w:eastAsia="zh-CN"/>
              </w:rPr>
            </w:pPr>
            <w:r w:rsidRPr="008B35A5">
              <w:rPr>
                <w:rFonts w:hint="eastAsia"/>
                <w:lang w:eastAsia="zh-CN"/>
              </w:rPr>
              <w:t>18≥ΔRSRPP</w:t>
            </w:r>
            <w:r w:rsidRPr="008B35A5">
              <w:rPr>
                <w:lang w:eastAsia="zh-CN"/>
              </w:rPr>
              <w:t>&gt;</w:t>
            </w:r>
            <w:r w:rsidRPr="008B35A5">
              <w:rPr>
                <w:rFonts w:hint="eastAsia"/>
                <w:lang w:eastAsia="zh-CN"/>
              </w:rPr>
              <w:t>17</w:t>
            </w:r>
          </w:p>
        </w:tc>
        <w:tc>
          <w:tcPr>
            <w:tcW w:w="713" w:type="dxa"/>
            <w:shd w:val="clear" w:color="auto" w:fill="auto"/>
            <w:noWrap/>
          </w:tcPr>
          <w:p w14:paraId="578F9CBC" w14:textId="77777777" w:rsidR="00A16AF0" w:rsidRPr="008B35A5" w:rsidRDefault="00A16AF0" w:rsidP="00A16AF0">
            <w:pPr>
              <w:pStyle w:val="TAC"/>
              <w:rPr>
                <w:lang w:eastAsia="zh-CN"/>
              </w:rPr>
            </w:pPr>
            <w:r w:rsidRPr="008B35A5">
              <w:rPr>
                <w:lang w:eastAsia="zh-CN"/>
              </w:rPr>
              <w:t>dB</w:t>
            </w:r>
          </w:p>
        </w:tc>
      </w:tr>
      <w:tr w:rsidR="00A16AF0" w:rsidRPr="008B35A5" w14:paraId="7B1E9DAC" w14:textId="77777777" w:rsidTr="00B91A39">
        <w:trPr>
          <w:trHeight w:val="187"/>
          <w:jc w:val="center"/>
        </w:trPr>
        <w:tc>
          <w:tcPr>
            <w:tcW w:w="1817" w:type="dxa"/>
            <w:shd w:val="clear" w:color="auto" w:fill="auto"/>
            <w:noWrap/>
          </w:tcPr>
          <w:p w14:paraId="3A7172E3"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49</w:t>
            </w:r>
          </w:p>
        </w:tc>
        <w:tc>
          <w:tcPr>
            <w:tcW w:w="3204" w:type="dxa"/>
          </w:tcPr>
          <w:p w14:paraId="2D513F04" w14:textId="77777777" w:rsidR="00A16AF0" w:rsidRPr="008B35A5" w:rsidRDefault="00A16AF0" w:rsidP="00A16AF0">
            <w:pPr>
              <w:pStyle w:val="TAC"/>
              <w:rPr>
                <w:lang w:eastAsia="zh-CN"/>
              </w:rPr>
            </w:pPr>
            <w:r w:rsidRPr="008B35A5">
              <w:rPr>
                <w:rFonts w:hint="eastAsia"/>
                <w:lang w:eastAsia="zh-CN"/>
              </w:rPr>
              <w:t>19≥ΔRSRPP</w:t>
            </w:r>
            <w:r w:rsidRPr="008B35A5">
              <w:rPr>
                <w:lang w:eastAsia="zh-CN"/>
              </w:rPr>
              <w:t>&gt;</w:t>
            </w:r>
            <w:r w:rsidRPr="008B35A5">
              <w:rPr>
                <w:rFonts w:hint="eastAsia"/>
                <w:lang w:eastAsia="zh-CN"/>
              </w:rPr>
              <w:t>18</w:t>
            </w:r>
          </w:p>
        </w:tc>
        <w:tc>
          <w:tcPr>
            <w:tcW w:w="713" w:type="dxa"/>
            <w:shd w:val="clear" w:color="auto" w:fill="auto"/>
            <w:noWrap/>
          </w:tcPr>
          <w:p w14:paraId="20EB3A0C" w14:textId="77777777" w:rsidR="00A16AF0" w:rsidRPr="008B35A5" w:rsidRDefault="00A16AF0" w:rsidP="00A16AF0">
            <w:pPr>
              <w:pStyle w:val="TAC"/>
              <w:rPr>
                <w:lang w:eastAsia="zh-CN"/>
              </w:rPr>
            </w:pPr>
            <w:r w:rsidRPr="008B35A5">
              <w:rPr>
                <w:lang w:eastAsia="zh-CN"/>
              </w:rPr>
              <w:t>dB</w:t>
            </w:r>
          </w:p>
        </w:tc>
      </w:tr>
      <w:tr w:rsidR="00A16AF0" w:rsidRPr="008B35A5" w14:paraId="3DFB64B6" w14:textId="77777777" w:rsidTr="00B91A39">
        <w:trPr>
          <w:trHeight w:val="187"/>
          <w:jc w:val="center"/>
        </w:trPr>
        <w:tc>
          <w:tcPr>
            <w:tcW w:w="1817" w:type="dxa"/>
            <w:shd w:val="clear" w:color="auto" w:fill="auto"/>
            <w:noWrap/>
          </w:tcPr>
          <w:p w14:paraId="6093BBFB"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50</w:t>
            </w:r>
          </w:p>
        </w:tc>
        <w:tc>
          <w:tcPr>
            <w:tcW w:w="3204" w:type="dxa"/>
          </w:tcPr>
          <w:p w14:paraId="1E9F66A0" w14:textId="77777777" w:rsidR="00A16AF0" w:rsidRPr="008B35A5" w:rsidRDefault="00A16AF0" w:rsidP="00A16AF0">
            <w:pPr>
              <w:pStyle w:val="TAC"/>
              <w:rPr>
                <w:lang w:eastAsia="zh-CN"/>
              </w:rPr>
            </w:pPr>
            <w:r w:rsidRPr="008B35A5">
              <w:rPr>
                <w:rFonts w:hint="eastAsia"/>
                <w:lang w:eastAsia="zh-CN"/>
              </w:rPr>
              <w:t>20≥ΔRSRPP</w:t>
            </w:r>
            <w:r w:rsidRPr="008B35A5">
              <w:rPr>
                <w:lang w:eastAsia="zh-CN"/>
              </w:rPr>
              <w:t>&gt;</w:t>
            </w:r>
            <w:r w:rsidRPr="008B35A5">
              <w:rPr>
                <w:rFonts w:hint="eastAsia"/>
                <w:lang w:eastAsia="zh-CN"/>
              </w:rPr>
              <w:t>19</w:t>
            </w:r>
          </w:p>
        </w:tc>
        <w:tc>
          <w:tcPr>
            <w:tcW w:w="713" w:type="dxa"/>
            <w:shd w:val="clear" w:color="auto" w:fill="auto"/>
            <w:noWrap/>
          </w:tcPr>
          <w:p w14:paraId="6430C4D1" w14:textId="77777777" w:rsidR="00A16AF0" w:rsidRPr="008B35A5" w:rsidRDefault="00A16AF0" w:rsidP="00A16AF0">
            <w:pPr>
              <w:pStyle w:val="TAC"/>
              <w:rPr>
                <w:lang w:eastAsia="zh-CN"/>
              </w:rPr>
            </w:pPr>
            <w:r w:rsidRPr="008B35A5">
              <w:rPr>
                <w:lang w:eastAsia="zh-CN"/>
              </w:rPr>
              <w:t>dB</w:t>
            </w:r>
          </w:p>
        </w:tc>
      </w:tr>
      <w:tr w:rsidR="00A16AF0" w:rsidRPr="008B35A5" w14:paraId="4E0FBFF0" w14:textId="77777777" w:rsidTr="00B91A39">
        <w:trPr>
          <w:trHeight w:val="187"/>
          <w:jc w:val="center"/>
        </w:trPr>
        <w:tc>
          <w:tcPr>
            <w:tcW w:w="1817" w:type="dxa"/>
            <w:shd w:val="clear" w:color="auto" w:fill="auto"/>
            <w:noWrap/>
          </w:tcPr>
          <w:p w14:paraId="70536B56" w14:textId="77777777" w:rsidR="00A16AF0" w:rsidRPr="008B35A5" w:rsidRDefault="00A16AF0" w:rsidP="00A16AF0">
            <w:pPr>
              <w:pStyle w:val="TAL"/>
              <w:rPr>
                <w:lang w:eastAsia="zh-CN"/>
              </w:rPr>
            </w:pPr>
            <w:r w:rsidRPr="008B35A5">
              <w:rPr>
                <w:lang w:eastAsia="zh-CN"/>
              </w:rPr>
              <w:t>DIFFRSRPP_5</w:t>
            </w:r>
            <w:r w:rsidRPr="008B35A5">
              <w:rPr>
                <w:rFonts w:hint="eastAsia"/>
                <w:lang w:eastAsia="zh-CN"/>
              </w:rPr>
              <w:t>1</w:t>
            </w:r>
          </w:p>
        </w:tc>
        <w:tc>
          <w:tcPr>
            <w:tcW w:w="3204" w:type="dxa"/>
          </w:tcPr>
          <w:p w14:paraId="4B49BE8C" w14:textId="77777777" w:rsidR="00A16AF0" w:rsidRPr="008B35A5" w:rsidRDefault="00A16AF0" w:rsidP="00A16AF0">
            <w:pPr>
              <w:pStyle w:val="TAC"/>
              <w:rPr>
                <w:lang w:eastAsia="zh-CN"/>
              </w:rPr>
            </w:pPr>
            <w:r w:rsidRPr="008B35A5">
              <w:rPr>
                <w:rFonts w:hint="eastAsia"/>
                <w:lang w:eastAsia="zh-CN"/>
              </w:rPr>
              <w:t>21≥ΔRSRPP</w:t>
            </w:r>
            <w:r w:rsidRPr="008B35A5">
              <w:rPr>
                <w:lang w:eastAsia="zh-CN"/>
              </w:rPr>
              <w:t>&gt;</w:t>
            </w:r>
            <w:r w:rsidRPr="008B35A5">
              <w:rPr>
                <w:rFonts w:hint="eastAsia"/>
                <w:lang w:eastAsia="zh-CN"/>
              </w:rPr>
              <w:t>20</w:t>
            </w:r>
          </w:p>
        </w:tc>
        <w:tc>
          <w:tcPr>
            <w:tcW w:w="713" w:type="dxa"/>
            <w:shd w:val="clear" w:color="auto" w:fill="auto"/>
            <w:noWrap/>
          </w:tcPr>
          <w:p w14:paraId="671FE7E2" w14:textId="77777777" w:rsidR="00A16AF0" w:rsidRPr="008B35A5" w:rsidRDefault="00A16AF0" w:rsidP="00A16AF0">
            <w:pPr>
              <w:pStyle w:val="TAC"/>
              <w:rPr>
                <w:lang w:eastAsia="zh-CN"/>
              </w:rPr>
            </w:pPr>
            <w:r w:rsidRPr="008B35A5">
              <w:rPr>
                <w:lang w:eastAsia="zh-CN"/>
              </w:rPr>
              <w:t>dB</w:t>
            </w:r>
          </w:p>
        </w:tc>
      </w:tr>
      <w:tr w:rsidR="00A16AF0" w:rsidRPr="008B35A5" w14:paraId="196CE041" w14:textId="77777777" w:rsidTr="00B91A39">
        <w:trPr>
          <w:trHeight w:val="187"/>
          <w:jc w:val="center"/>
        </w:trPr>
        <w:tc>
          <w:tcPr>
            <w:tcW w:w="1817" w:type="dxa"/>
            <w:shd w:val="clear" w:color="auto" w:fill="auto"/>
            <w:noWrap/>
          </w:tcPr>
          <w:p w14:paraId="4D43372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52</w:t>
            </w:r>
          </w:p>
        </w:tc>
        <w:tc>
          <w:tcPr>
            <w:tcW w:w="3204" w:type="dxa"/>
          </w:tcPr>
          <w:p w14:paraId="26A87CC9" w14:textId="77777777" w:rsidR="00A16AF0" w:rsidRPr="008B35A5" w:rsidRDefault="00A16AF0" w:rsidP="00A16AF0">
            <w:pPr>
              <w:pStyle w:val="TAC"/>
              <w:rPr>
                <w:lang w:eastAsia="zh-CN"/>
              </w:rPr>
            </w:pPr>
            <w:r w:rsidRPr="008B35A5">
              <w:rPr>
                <w:rFonts w:hint="eastAsia"/>
                <w:lang w:eastAsia="zh-CN"/>
              </w:rPr>
              <w:t>22≥ΔRSRPP</w:t>
            </w:r>
            <w:r w:rsidRPr="008B35A5">
              <w:rPr>
                <w:lang w:eastAsia="zh-CN"/>
              </w:rPr>
              <w:t>&gt;</w:t>
            </w:r>
            <w:r w:rsidRPr="008B35A5">
              <w:rPr>
                <w:rFonts w:hint="eastAsia"/>
                <w:lang w:eastAsia="zh-CN"/>
              </w:rPr>
              <w:t>21</w:t>
            </w:r>
          </w:p>
        </w:tc>
        <w:tc>
          <w:tcPr>
            <w:tcW w:w="713" w:type="dxa"/>
            <w:shd w:val="clear" w:color="auto" w:fill="auto"/>
            <w:noWrap/>
          </w:tcPr>
          <w:p w14:paraId="28C7F0C8" w14:textId="77777777" w:rsidR="00A16AF0" w:rsidRPr="008B35A5" w:rsidRDefault="00A16AF0" w:rsidP="00A16AF0">
            <w:pPr>
              <w:pStyle w:val="TAC"/>
              <w:rPr>
                <w:lang w:eastAsia="zh-CN"/>
              </w:rPr>
            </w:pPr>
            <w:r w:rsidRPr="008B35A5">
              <w:rPr>
                <w:lang w:eastAsia="zh-CN"/>
              </w:rPr>
              <w:t>dB</w:t>
            </w:r>
          </w:p>
        </w:tc>
      </w:tr>
      <w:tr w:rsidR="00A16AF0" w:rsidRPr="008B35A5" w14:paraId="60940536" w14:textId="77777777" w:rsidTr="00B91A39">
        <w:trPr>
          <w:trHeight w:val="187"/>
          <w:jc w:val="center"/>
        </w:trPr>
        <w:tc>
          <w:tcPr>
            <w:tcW w:w="1817" w:type="dxa"/>
            <w:shd w:val="clear" w:color="auto" w:fill="auto"/>
            <w:noWrap/>
          </w:tcPr>
          <w:p w14:paraId="00E3EEEA"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53</w:t>
            </w:r>
          </w:p>
        </w:tc>
        <w:tc>
          <w:tcPr>
            <w:tcW w:w="3204" w:type="dxa"/>
          </w:tcPr>
          <w:p w14:paraId="43513D8E" w14:textId="77777777" w:rsidR="00A16AF0" w:rsidRPr="008B35A5" w:rsidRDefault="00A16AF0" w:rsidP="00A16AF0">
            <w:pPr>
              <w:pStyle w:val="TAC"/>
              <w:rPr>
                <w:lang w:eastAsia="zh-CN"/>
              </w:rPr>
            </w:pPr>
            <w:r w:rsidRPr="008B35A5">
              <w:rPr>
                <w:rFonts w:hint="eastAsia"/>
                <w:lang w:eastAsia="zh-CN"/>
              </w:rPr>
              <w:t>23≥ΔRSRPP</w:t>
            </w:r>
            <w:r w:rsidRPr="008B35A5">
              <w:rPr>
                <w:lang w:eastAsia="zh-CN"/>
              </w:rPr>
              <w:t>&gt;-</w:t>
            </w:r>
            <w:r w:rsidRPr="008B35A5">
              <w:rPr>
                <w:rFonts w:hint="eastAsia"/>
                <w:lang w:eastAsia="zh-CN"/>
              </w:rPr>
              <w:t>22</w:t>
            </w:r>
          </w:p>
        </w:tc>
        <w:tc>
          <w:tcPr>
            <w:tcW w:w="713" w:type="dxa"/>
            <w:shd w:val="clear" w:color="auto" w:fill="auto"/>
            <w:noWrap/>
          </w:tcPr>
          <w:p w14:paraId="1EB3536B" w14:textId="77777777" w:rsidR="00A16AF0" w:rsidRPr="008B35A5" w:rsidRDefault="00A16AF0" w:rsidP="00A16AF0">
            <w:pPr>
              <w:pStyle w:val="TAC"/>
              <w:rPr>
                <w:lang w:eastAsia="zh-CN"/>
              </w:rPr>
            </w:pPr>
            <w:r w:rsidRPr="008B35A5">
              <w:rPr>
                <w:lang w:eastAsia="zh-CN"/>
              </w:rPr>
              <w:t>dB</w:t>
            </w:r>
          </w:p>
        </w:tc>
      </w:tr>
      <w:tr w:rsidR="00A16AF0" w:rsidRPr="008B35A5" w14:paraId="1D25FC25" w14:textId="77777777" w:rsidTr="00B91A39">
        <w:trPr>
          <w:trHeight w:val="187"/>
          <w:jc w:val="center"/>
        </w:trPr>
        <w:tc>
          <w:tcPr>
            <w:tcW w:w="1817" w:type="dxa"/>
            <w:shd w:val="clear" w:color="auto" w:fill="auto"/>
            <w:noWrap/>
          </w:tcPr>
          <w:p w14:paraId="2998E48D"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54</w:t>
            </w:r>
          </w:p>
        </w:tc>
        <w:tc>
          <w:tcPr>
            <w:tcW w:w="3204" w:type="dxa"/>
          </w:tcPr>
          <w:p w14:paraId="6984B955" w14:textId="77777777" w:rsidR="00A16AF0" w:rsidRPr="008B35A5" w:rsidRDefault="00A16AF0" w:rsidP="00A16AF0">
            <w:pPr>
              <w:pStyle w:val="TAC"/>
              <w:rPr>
                <w:lang w:eastAsia="zh-CN"/>
              </w:rPr>
            </w:pPr>
            <w:r w:rsidRPr="008B35A5">
              <w:rPr>
                <w:rFonts w:hint="eastAsia"/>
                <w:lang w:eastAsia="zh-CN"/>
              </w:rPr>
              <w:t>24≥ΔRSRPP</w:t>
            </w:r>
            <w:r w:rsidRPr="008B35A5">
              <w:rPr>
                <w:lang w:eastAsia="zh-CN"/>
              </w:rPr>
              <w:t>&gt;</w:t>
            </w:r>
            <w:r w:rsidRPr="008B35A5">
              <w:rPr>
                <w:rFonts w:hint="eastAsia"/>
                <w:lang w:eastAsia="zh-CN"/>
              </w:rPr>
              <w:t>23</w:t>
            </w:r>
          </w:p>
        </w:tc>
        <w:tc>
          <w:tcPr>
            <w:tcW w:w="713" w:type="dxa"/>
            <w:shd w:val="clear" w:color="auto" w:fill="auto"/>
            <w:noWrap/>
          </w:tcPr>
          <w:p w14:paraId="23C6CFFE" w14:textId="77777777" w:rsidR="00A16AF0" w:rsidRPr="008B35A5" w:rsidRDefault="00A16AF0" w:rsidP="00A16AF0">
            <w:pPr>
              <w:pStyle w:val="TAC"/>
              <w:rPr>
                <w:lang w:eastAsia="zh-CN"/>
              </w:rPr>
            </w:pPr>
            <w:r w:rsidRPr="008B35A5">
              <w:rPr>
                <w:lang w:eastAsia="zh-CN"/>
              </w:rPr>
              <w:t>dB</w:t>
            </w:r>
          </w:p>
        </w:tc>
      </w:tr>
      <w:tr w:rsidR="00A16AF0" w:rsidRPr="008B35A5" w14:paraId="47D69404" w14:textId="77777777" w:rsidTr="00B91A39">
        <w:trPr>
          <w:trHeight w:val="187"/>
          <w:jc w:val="center"/>
        </w:trPr>
        <w:tc>
          <w:tcPr>
            <w:tcW w:w="1817" w:type="dxa"/>
            <w:shd w:val="clear" w:color="auto" w:fill="auto"/>
            <w:noWrap/>
          </w:tcPr>
          <w:p w14:paraId="5546EC1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55</w:t>
            </w:r>
          </w:p>
        </w:tc>
        <w:tc>
          <w:tcPr>
            <w:tcW w:w="3204" w:type="dxa"/>
          </w:tcPr>
          <w:p w14:paraId="1CDCD1C1" w14:textId="77777777" w:rsidR="00A16AF0" w:rsidRPr="008B35A5" w:rsidRDefault="00A16AF0" w:rsidP="00A16AF0">
            <w:pPr>
              <w:pStyle w:val="TAC"/>
              <w:rPr>
                <w:lang w:eastAsia="zh-CN"/>
              </w:rPr>
            </w:pPr>
            <w:r w:rsidRPr="008B35A5">
              <w:rPr>
                <w:rFonts w:hint="eastAsia"/>
                <w:lang w:eastAsia="zh-CN"/>
              </w:rPr>
              <w:t>25≥ΔRSRPP</w:t>
            </w:r>
            <w:r w:rsidRPr="008B35A5">
              <w:rPr>
                <w:lang w:eastAsia="zh-CN"/>
              </w:rPr>
              <w:t>&gt;</w:t>
            </w:r>
            <w:r w:rsidRPr="008B35A5">
              <w:rPr>
                <w:rFonts w:hint="eastAsia"/>
                <w:lang w:eastAsia="zh-CN"/>
              </w:rPr>
              <w:t>24</w:t>
            </w:r>
          </w:p>
        </w:tc>
        <w:tc>
          <w:tcPr>
            <w:tcW w:w="713" w:type="dxa"/>
            <w:shd w:val="clear" w:color="auto" w:fill="auto"/>
            <w:noWrap/>
          </w:tcPr>
          <w:p w14:paraId="5E679BF3" w14:textId="77777777" w:rsidR="00A16AF0" w:rsidRPr="008B35A5" w:rsidRDefault="00A16AF0" w:rsidP="00A16AF0">
            <w:pPr>
              <w:pStyle w:val="TAC"/>
              <w:rPr>
                <w:lang w:eastAsia="zh-CN"/>
              </w:rPr>
            </w:pPr>
            <w:r w:rsidRPr="008B35A5">
              <w:rPr>
                <w:lang w:eastAsia="zh-CN"/>
              </w:rPr>
              <w:t>dB</w:t>
            </w:r>
          </w:p>
        </w:tc>
      </w:tr>
      <w:tr w:rsidR="00A16AF0" w:rsidRPr="008B35A5" w14:paraId="2DFD949F" w14:textId="77777777" w:rsidTr="00B91A39">
        <w:trPr>
          <w:trHeight w:val="187"/>
          <w:jc w:val="center"/>
        </w:trPr>
        <w:tc>
          <w:tcPr>
            <w:tcW w:w="1817" w:type="dxa"/>
            <w:shd w:val="clear" w:color="auto" w:fill="auto"/>
            <w:noWrap/>
          </w:tcPr>
          <w:p w14:paraId="0DF9360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56</w:t>
            </w:r>
          </w:p>
        </w:tc>
        <w:tc>
          <w:tcPr>
            <w:tcW w:w="3204" w:type="dxa"/>
          </w:tcPr>
          <w:p w14:paraId="2C9A2C1E" w14:textId="77777777" w:rsidR="00A16AF0" w:rsidRPr="008B35A5" w:rsidRDefault="00A16AF0" w:rsidP="00A16AF0">
            <w:pPr>
              <w:pStyle w:val="TAC"/>
              <w:rPr>
                <w:lang w:eastAsia="zh-CN"/>
              </w:rPr>
            </w:pPr>
            <w:r w:rsidRPr="008B35A5">
              <w:rPr>
                <w:rFonts w:hint="eastAsia"/>
                <w:lang w:eastAsia="zh-CN"/>
              </w:rPr>
              <w:t>26≥ΔRSRPP</w:t>
            </w:r>
            <w:r w:rsidRPr="008B35A5">
              <w:rPr>
                <w:lang w:eastAsia="zh-CN"/>
              </w:rPr>
              <w:t>&gt;</w:t>
            </w:r>
            <w:r w:rsidRPr="008B35A5">
              <w:rPr>
                <w:rFonts w:hint="eastAsia"/>
                <w:lang w:eastAsia="zh-CN"/>
              </w:rPr>
              <w:t>25</w:t>
            </w:r>
          </w:p>
        </w:tc>
        <w:tc>
          <w:tcPr>
            <w:tcW w:w="713" w:type="dxa"/>
            <w:shd w:val="clear" w:color="auto" w:fill="auto"/>
            <w:noWrap/>
          </w:tcPr>
          <w:p w14:paraId="319B4D9F" w14:textId="77777777" w:rsidR="00A16AF0" w:rsidRPr="008B35A5" w:rsidRDefault="00A16AF0" w:rsidP="00A16AF0">
            <w:pPr>
              <w:pStyle w:val="TAC"/>
              <w:rPr>
                <w:lang w:eastAsia="zh-CN"/>
              </w:rPr>
            </w:pPr>
            <w:r w:rsidRPr="008B35A5">
              <w:rPr>
                <w:lang w:eastAsia="zh-CN"/>
              </w:rPr>
              <w:t>dB</w:t>
            </w:r>
          </w:p>
        </w:tc>
      </w:tr>
      <w:tr w:rsidR="00A16AF0" w:rsidRPr="008B35A5" w14:paraId="13EA3FBD" w14:textId="77777777" w:rsidTr="00B91A39">
        <w:trPr>
          <w:trHeight w:val="187"/>
          <w:jc w:val="center"/>
        </w:trPr>
        <w:tc>
          <w:tcPr>
            <w:tcW w:w="1817" w:type="dxa"/>
            <w:shd w:val="clear" w:color="auto" w:fill="auto"/>
            <w:noWrap/>
          </w:tcPr>
          <w:p w14:paraId="743B52A7"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57</w:t>
            </w:r>
          </w:p>
        </w:tc>
        <w:tc>
          <w:tcPr>
            <w:tcW w:w="3204" w:type="dxa"/>
          </w:tcPr>
          <w:p w14:paraId="22DEC808" w14:textId="77777777" w:rsidR="00A16AF0" w:rsidRPr="008B35A5" w:rsidRDefault="00A16AF0" w:rsidP="00A16AF0">
            <w:pPr>
              <w:pStyle w:val="TAC"/>
              <w:rPr>
                <w:lang w:eastAsia="zh-CN"/>
              </w:rPr>
            </w:pPr>
            <w:r w:rsidRPr="008B35A5">
              <w:rPr>
                <w:rFonts w:hint="eastAsia"/>
                <w:lang w:eastAsia="zh-CN"/>
              </w:rPr>
              <w:t>27≥ΔRSRPP</w:t>
            </w:r>
            <w:r w:rsidRPr="008B35A5">
              <w:rPr>
                <w:lang w:eastAsia="zh-CN"/>
              </w:rPr>
              <w:t>&gt;</w:t>
            </w:r>
            <w:r w:rsidRPr="008B35A5">
              <w:rPr>
                <w:rFonts w:hint="eastAsia"/>
                <w:lang w:eastAsia="zh-CN"/>
              </w:rPr>
              <w:t>26</w:t>
            </w:r>
          </w:p>
        </w:tc>
        <w:tc>
          <w:tcPr>
            <w:tcW w:w="713" w:type="dxa"/>
            <w:shd w:val="clear" w:color="auto" w:fill="auto"/>
            <w:noWrap/>
          </w:tcPr>
          <w:p w14:paraId="57AC9C05" w14:textId="77777777" w:rsidR="00A16AF0" w:rsidRPr="008B35A5" w:rsidRDefault="00A16AF0" w:rsidP="00A16AF0">
            <w:pPr>
              <w:pStyle w:val="TAC"/>
              <w:rPr>
                <w:lang w:eastAsia="zh-CN"/>
              </w:rPr>
            </w:pPr>
            <w:r w:rsidRPr="008B35A5">
              <w:rPr>
                <w:lang w:eastAsia="zh-CN"/>
              </w:rPr>
              <w:t>dB</w:t>
            </w:r>
          </w:p>
        </w:tc>
      </w:tr>
      <w:tr w:rsidR="00A16AF0" w:rsidRPr="008B35A5" w14:paraId="61FB4EB4" w14:textId="77777777" w:rsidTr="00B91A39">
        <w:trPr>
          <w:trHeight w:val="187"/>
          <w:jc w:val="center"/>
        </w:trPr>
        <w:tc>
          <w:tcPr>
            <w:tcW w:w="1817" w:type="dxa"/>
            <w:shd w:val="clear" w:color="auto" w:fill="auto"/>
            <w:noWrap/>
          </w:tcPr>
          <w:p w14:paraId="1C9BF9E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58</w:t>
            </w:r>
          </w:p>
        </w:tc>
        <w:tc>
          <w:tcPr>
            <w:tcW w:w="3204" w:type="dxa"/>
          </w:tcPr>
          <w:p w14:paraId="26CF986B" w14:textId="77777777" w:rsidR="00A16AF0" w:rsidRPr="008B35A5" w:rsidRDefault="00A16AF0" w:rsidP="00A16AF0">
            <w:pPr>
              <w:pStyle w:val="TAC"/>
              <w:rPr>
                <w:lang w:eastAsia="zh-CN"/>
              </w:rPr>
            </w:pPr>
            <w:r w:rsidRPr="008B35A5">
              <w:rPr>
                <w:rFonts w:hint="eastAsia"/>
                <w:lang w:eastAsia="zh-CN"/>
              </w:rPr>
              <w:t>28≥ΔRSRPP</w:t>
            </w:r>
            <w:r w:rsidRPr="008B35A5">
              <w:rPr>
                <w:lang w:eastAsia="zh-CN"/>
              </w:rPr>
              <w:t>&gt;</w:t>
            </w:r>
            <w:r w:rsidRPr="008B35A5">
              <w:rPr>
                <w:rFonts w:hint="eastAsia"/>
                <w:lang w:eastAsia="zh-CN"/>
              </w:rPr>
              <w:t>27</w:t>
            </w:r>
          </w:p>
        </w:tc>
        <w:tc>
          <w:tcPr>
            <w:tcW w:w="713" w:type="dxa"/>
            <w:shd w:val="clear" w:color="auto" w:fill="auto"/>
            <w:noWrap/>
          </w:tcPr>
          <w:p w14:paraId="051717DE" w14:textId="77777777" w:rsidR="00A16AF0" w:rsidRPr="008B35A5" w:rsidRDefault="00A16AF0" w:rsidP="00A16AF0">
            <w:pPr>
              <w:pStyle w:val="TAC"/>
              <w:rPr>
                <w:lang w:eastAsia="zh-CN"/>
              </w:rPr>
            </w:pPr>
            <w:r w:rsidRPr="008B35A5">
              <w:rPr>
                <w:lang w:eastAsia="zh-CN"/>
              </w:rPr>
              <w:t>dB</w:t>
            </w:r>
          </w:p>
        </w:tc>
      </w:tr>
      <w:tr w:rsidR="00A16AF0" w:rsidRPr="008B35A5" w14:paraId="29E3748E" w14:textId="77777777" w:rsidTr="00B91A39">
        <w:trPr>
          <w:trHeight w:val="187"/>
          <w:jc w:val="center"/>
        </w:trPr>
        <w:tc>
          <w:tcPr>
            <w:tcW w:w="1817" w:type="dxa"/>
            <w:shd w:val="clear" w:color="auto" w:fill="auto"/>
            <w:noWrap/>
          </w:tcPr>
          <w:p w14:paraId="01072BEE"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59</w:t>
            </w:r>
          </w:p>
        </w:tc>
        <w:tc>
          <w:tcPr>
            <w:tcW w:w="3204" w:type="dxa"/>
          </w:tcPr>
          <w:p w14:paraId="0B2D0974" w14:textId="77777777" w:rsidR="00A16AF0" w:rsidRPr="008B35A5" w:rsidRDefault="00A16AF0" w:rsidP="00A16AF0">
            <w:pPr>
              <w:pStyle w:val="TAC"/>
              <w:rPr>
                <w:lang w:eastAsia="zh-CN"/>
              </w:rPr>
            </w:pPr>
            <w:r w:rsidRPr="008B35A5">
              <w:rPr>
                <w:rFonts w:hint="eastAsia"/>
                <w:lang w:eastAsia="zh-CN"/>
              </w:rPr>
              <w:t>29≥ΔRSRPP</w:t>
            </w:r>
            <w:r w:rsidRPr="008B35A5">
              <w:rPr>
                <w:lang w:eastAsia="zh-CN"/>
              </w:rPr>
              <w:t>&gt;</w:t>
            </w:r>
            <w:r w:rsidRPr="008B35A5">
              <w:rPr>
                <w:rFonts w:hint="eastAsia"/>
                <w:lang w:eastAsia="zh-CN"/>
              </w:rPr>
              <w:t>28</w:t>
            </w:r>
          </w:p>
        </w:tc>
        <w:tc>
          <w:tcPr>
            <w:tcW w:w="713" w:type="dxa"/>
            <w:shd w:val="clear" w:color="auto" w:fill="auto"/>
            <w:noWrap/>
          </w:tcPr>
          <w:p w14:paraId="59D05F43" w14:textId="77777777" w:rsidR="00A16AF0" w:rsidRPr="008B35A5" w:rsidRDefault="00A16AF0" w:rsidP="00A16AF0">
            <w:pPr>
              <w:pStyle w:val="TAC"/>
              <w:rPr>
                <w:lang w:eastAsia="zh-CN"/>
              </w:rPr>
            </w:pPr>
            <w:r w:rsidRPr="008B35A5">
              <w:rPr>
                <w:lang w:eastAsia="zh-CN"/>
              </w:rPr>
              <w:t>dB</w:t>
            </w:r>
          </w:p>
        </w:tc>
      </w:tr>
      <w:tr w:rsidR="00A16AF0" w:rsidRPr="008B35A5" w14:paraId="7BBF1083" w14:textId="77777777" w:rsidTr="00B91A39">
        <w:trPr>
          <w:trHeight w:val="187"/>
          <w:jc w:val="center"/>
        </w:trPr>
        <w:tc>
          <w:tcPr>
            <w:tcW w:w="1817" w:type="dxa"/>
            <w:shd w:val="clear" w:color="auto" w:fill="auto"/>
            <w:noWrap/>
          </w:tcPr>
          <w:p w14:paraId="15FB3A43"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60</w:t>
            </w:r>
          </w:p>
        </w:tc>
        <w:tc>
          <w:tcPr>
            <w:tcW w:w="3204" w:type="dxa"/>
          </w:tcPr>
          <w:p w14:paraId="61F6EB8A" w14:textId="77777777" w:rsidR="00A16AF0" w:rsidRPr="008B35A5" w:rsidRDefault="00A16AF0" w:rsidP="00A16AF0">
            <w:pPr>
              <w:pStyle w:val="TAC"/>
              <w:rPr>
                <w:lang w:eastAsia="zh-CN"/>
              </w:rPr>
            </w:pPr>
            <w:r w:rsidRPr="008B35A5">
              <w:rPr>
                <w:rFonts w:hint="eastAsia"/>
                <w:lang w:eastAsia="zh-CN"/>
              </w:rPr>
              <w:t>30≥ΔRSRPP</w:t>
            </w:r>
            <w:r w:rsidRPr="008B35A5">
              <w:rPr>
                <w:lang w:eastAsia="zh-CN"/>
              </w:rPr>
              <w:t>&gt;</w:t>
            </w:r>
            <w:r w:rsidRPr="008B35A5">
              <w:rPr>
                <w:rFonts w:hint="eastAsia"/>
                <w:lang w:eastAsia="zh-CN"/>
              </w:rPr>
              <w:t>29</w:t>
            </w:r>
          </w:p>
        </w:tc>
        <w:tc>
          <w:tcPr>
            <w:tcW w:w="713" w:type="dxa"/>
            <w:shd w:val="clear" w:color="auto" w:fill="auto"/>
            <w:noWrap/>
          </w:tcPr>
          <w:p w14:paraId="58B6E6BF" w14:textId="77777777" w:rsidR="00A16AF0" w:rsidRPr="008B35A5" w:rsidRDefault="00A16AF0" w:rsidP="00A16AF0">
            <w:pPr>
              <w:pStyle w:val="TAC"/>
              <w:rPr>
                <w:lang w:eastAsia="zh-CN"/>
              </w:rPr>
            </w:pPr>
            <w:r w:rsidRPr="008B35A5">
              <w:rPr>
                <w:lang w:eastAsia="zh-CN"/>
              </w:rPr>
              <w:t>dB</w:t>
            </w:r>
          </w:p>
        </w:tc>
      </w:tr>
      <w:tr w:rsidR="00A16AF0" w:rsidRPr="008B35A5" w14:paraId="09E99089" w14:textId="77777777" w:rsidTr="00B91A39">
        <w:trPr>
          <w:trHeight w:val="187"/>
          <w:jc w:val="center"/>
        </w:trPr>
        <w:tc>
          <w:tcPr>
            <w:tcW w:w="1817" w:type="dxa"/>
            <w:shd w:val="clear" w:color="auto" w:fill="auto"/>
            <w:noWrap/>
          </w:tcPr>
          <w:p w14:paraId="6BE97DB4"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61</w:t>
            </w:r>
          </w:p>
        </w:tc>
        <w:tc>
          <w:tcPr>
            <w:tcW w:w="3204" w:type="dxa"/>
          </w:tcPr>
          <w:p w14:paraId="77885600" w14:textId="77777777" w:rsidR="00A16AF0" w:rsidRPr="008B35A5" w:rsidRDefault="00A16AF0" w:rsidP="00A16AF0">
            <w:pPr>
              <w:pStyle w:val="TAC"/>
              <w:rPr>
                <w:lang w:eastAsia="zh-CN"/>
              </w:rPr>
            </w:pPr>
            <w:r w:rsidRPr="008B35A5">
              <w:rPr>
                <w:rFonts w:hint="eastAsia"/>
                <w:lang w:eastAsia="zh-CN"/>
              </w:rPr>
              <w:t>ΔRSRPP</w:t>
            </w:r>
            <w:r w:rsidRPr="008B35A5">
              <w:rPr>
                <w:lang w:eastAsia="zh-CN"/>
              </w:rPr>
              <w:t>&gt;</w:t>
            </w:r>
            <w:r w:rsidRPr="008B35A5">
              <w:rPr>
                <w:rFonts w:hint="eastAsia"/>
                <w:lang w:eastAsia="zh-CN"/>
              </w:rPr>
              <w:t>30</w:t>
            </w:r>
          </w:p>
        </w:tc>
        <w:tc>
          <w:tcPr>
            <w:tcW w:w="713" w:type="dxa"/>
            <w:shd w:val="clear" w:color="auto" w:fill="auto"/>
            <w:noWrap/>
          </w:tcPr>
          <w:p w14:paraId="445848B1" w14:textId="77777777" w:rsidR="00A16AF0" w:rsidRPr="008B35A5" w:rsidRDefault="00A16AF0" w:rsidP="00A16AF0">
            <w:pPr>
              <w:pStyle w:val="TAC"/>
              <w:rPr>
                <w:lang w:eastAsia="zh-CN"/>
              </w:rPr>
            </w:pPr>
            <w:r w:rsidRPr="008B35A5">
              <w:rPr>
                <w:lang w:eastAsia="zh-CN"/>
              </w:rPr>
              <w:t>dB</w:t>
            </w:r>
          </w:p>
        </w:tc>
      </w:tr>
    </w:tbl>
    <w:p w14:paraId="6792CE17" w14:textId="77777777" w:rsidR="00A16AF0" w:rsidRDefault="00A16AF0"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22A1CAB3"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00361B2B">
        <w:rPr>
          <w:rStyle w:val="Heading4Char1"/>
          <w:rFonts w:ascii="Arial" w:eastAsiaTheme="minorEastAsia" w:hAnsi="Arial"/>
          <w:color w:val="auto"/>
        </w:rPr>
        <w:t>Void</w:t>
      </w:r>
    </w:p>
    <w:p w14:paraId="2AE41A83" w14:textId="77777777" w:rsidR="00D03161" w:rsidRDefault="00D03161" w:rsidP="000E6FB9">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0E6FB9">
        <w:rPr>
          <w:rStyle w:val="Heading4Char1"/>
          <w:rFonts w:ascii="Arial" w:eastAsiaTheme="minorEastAsia" w:hAnsi="Arial"/>
          <w:i w:val="0"/>
          <w:iCs w:val="0"/>
          <w:color w:val="auto"/>
        </w:rPr>
        <w:t>Measurement Accuracy Requirements for PRS</w:t>
      </w:r>
    </w:p>
    <w:p w14:paraId="0BD9EFE8" w14:textId="0FCC1CEE" w:rsidR="00D03161" w:rsidRPr="00237EDC" w:rsidRDefault="000E6FB9" w:rsidP="002B716D">
      <w:r w:rsidRPr="00853C1F">
        <w:t xml:space="preserve">The error in the reported value of UE Rx-Tx time difference measurement, including both the measurement error and the reporting quantization error, </w:t>
      </w:r>
      <w:r>
        <w:t>shall</w:t>
      </w:r>
      <w:r w:rsidRPr="00853C1F">
        <w:t xml:space="preserve"> 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196D2571"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400FEF13" w14:textId="4E1ED487" w:rsidR="00D03161" w:rsidRDefault="00D41234" w:rsidP="002B716D">
      <w:pPr>
        <w:pStyle w:val="B10"/>
      </w:pPr>
      <w:r>
        <w:t>PRP|</w:t>
      </w:r>
      <w:r>
        <w:rPr>
          <w:vertAlign w:val="subscript"/>
        </w:rPr>
        <w:t>dBm</w:t>
      </w:r>
      <w: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lang w:eastAsia="zh-CN"/>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Pr="000E6FB9" w:rsidRDefault="00D03161" w:rsidP="002B716D">
            <w:pPr>
              <w:pStyle w:val="TAC"/>
            </w:pPr>
            <w:r w:rsidRPr="000E6FB9">
              <w:t>± [78+</w:t>
            </w:r>
            <w:r w:rsidRPr="000E6FB9">
              <w:sym w:font="Symbol" w:char="F064"/>
            </w:r>
            <w:r w:rsidRPr="000E6FB9">
              <w:t>+</w:t>
            </w:r>
            <w:r w:rsidRPr="000E6FB9">
              <w:rPr>
                <w:rFonts w:ascii="Cambria Math" w:hAnsi="Cambria Math"/>
              </w:rPr>
              <w:t>ℇ</w:t>
            </w:r>
            <w:r w:rsidRPr="000E6FB9">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CBF1B72" w14:textId="77777777" w:rsidR="00D03161" w:rsidRDefault="00D03161" w:rsidP="002B716D">
            <w:pPr>
              <w:pStyle w:val="TAC"/>
            </w:pPr>
          </w:p>
        </w:tc>
      </w:tr>
      <w:tr w:rsidR="007D1D1B" w14:paraId="724BA4AF" w14:textId="77777777" w:rsidTr="005F054A">
        <w:trPr>
          <w:trHeight w:val="20"/>
          <w:jc w:val="center"/>
        </w:trPr>
        <w:tc>
          <w:tcPr>
            <w:tcW w:w="1132" w:type="dxa"/>
            <w:tcBorders>
              <w:top w:val="nil"/>
              <w:left w:val="single" w:sz="4" w:space="0" w:color="auto"/>
              <w:bottom w:val="nil"/>
              <w:right w:val="single" w:sz="6" w:space="0" w:color="auto"/>
            </w:tcBorders>
            <w:vAlign w:val="center"/>
          </w:tcPr>
          <w:p w14:paraId="75912A62" w14:textId="77777777" w:rsidR="007D1D1B" w:rsidRPr="000E6FB9" w:rsidRDefault="007D1D1B" w:rsidP="007D1D1B">
            <w:pPr>
              <w:pStyle w:val="TAC"/>
            </w:pPr>
          </w:p>
        </w:tc>
        <w:tc>
          <w:tcPr>
            <w:tcW w:w="715" w:type="dxa"/>
            <w:tcBorders>
              <w:top w:val="nil"/>
              <w:left w:val="single" w:sz="4" w:space="0" w:color="auto"/>
              <w:bottom w:val="nil"/>
              <w:right w:val="single" w:sz="4" w:space="0" w:color="auto"/>
            </w:tcBorders>
            <w:vAlign w:val="center"/>
          </w:tcPr>
          <w:p w14:paraId="5D13EF7B" w14:textId="77777777" w:rsidR="007D1D1B" w:rsidRDefault="007D1D1B" w:rsidP="007D1D1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60D72184" w14:textId="77777777" w:rsidR="007D1D1B" w:rsidRDefault="007D1D1B" w:rsidP="007D1D1B">
            <w:pPr>
              <w:pStyle w:val="TAC"/>
            </w:pPr>
          </w:p>
        </w:tc>
        <w:tc>
          <w:tcPr>
            <w:tcW w:w="709" w:type="dxa"/>
            <w:tcBorders>
              <w:top w:val="nil"/>
              <w:left w:val="single" w:sz="4" w:space="0" w:color="auto"/>
              <w:bottom w:val="nil"/>
              <w:right w:val="single" w:sz="4" w:space="0" w:color="auto"/>
            </w:tcBorders>
            <w:vAlign w:val="center"/>
          </w:tcPr>
          <w:p w14:paraId="382DAB02" w14:textId="77777777" w:rsidR="007D1D1B" w:rsidRDefault="007D1D1B" w:rsidP="007D1D1B">
            <w:pPr>
              <w:pStyle w:val="TAC"/>
            </w:pPr>
          </w:p>
        </w:tc>
        <w:tc>
          <w:tcPr>
            <w:tcW w:w="1832" w:type="dxa"/>
            <w:tcBorders>
              <w:top w:val="nil"/>
              <w:left w:val="single" w:sz="4" w:space="0" w:color="auto"/>
              <w:bottom w:val="single" w:sz="4" w:space="0" w:color="auto"/>
              <w:right w:val="single" w:sz="4" w:space="0" w:color="auto"/>
            </w:tcBorders>
            <w:vAlign w:val="center"/>
          </w:tcPr>
          <w:p w14:paraId="4B062E56" w14:textId="77777777" w:rsidR="007D1D1B" w:rsidRDefault="007D1D1B" w:rsidP="007D1D1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2C8570" w14:textId="6838F7E8" w:rsidR="007D1D1B" w:rsidRDefault="007D1D1B" w:rsidP="007D1D1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1207FE9E" w14:textId="6C8B61C6" w:rsidR="007D1D1B" w:rsidRDefault="007D1D1B" w:rsidP="007D1D1B">
            <w:pPr>
              <w:pStyle w:val="TAC"/>
            </w:pPr>
            <w:r>
              <w:rPr>
                <w:rFonts w:eastAsia="SimSun" w:hint="eastAsia"/>
                <w:lang w:val="en-US" w:eastAsia="zh-CN"/>
              </w:rPr>
              <w:t>-114.5</w:t>
            </w:r>
          </w:p>
        </w:tc>
        <w:tc>
          <w:tcPr>
            <w:tcW w:w="1123" w:type="dxa"/>
            <w:tcBorders>
              <w:top w:val="nil"/>
              <w:left w:val="single" w:sz="4" w:space="0" w:color="auto"/>
              <w:bottom w:val="single" w:sz="4" w:space="0" w:color="auto"/>
              <w:right w:val="single" w:sz="4" w:space="0" w:color="auto"/>
            </w:tcBorders>
            <w:vAlign w:val="center"/>
          </w:tcPr>
          <w:p w14:paraId="57BFC093" w14:textId="77777777" w:rsidR="007D1D1B" w:rsidRDefault="007D1D1B" w:rsidP="007D1D1B">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Pr="000E6FB9" w:rsidRDefault="00D03161" w:rsidP="002B716D">
            <w:pPr>
              <w:pStyle w:val="TAC"/>
            </w:pPr>
            <w:r w:rsidRPr="000E6FB9">
              <w:t>± [59+</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Pr="000E6FB9" w:rsidRDefault="00D03161" w:rsidP="002B716D">
            <w:pPr>
              <w:pStyle w:val="TAC"/>
            </w:pPr>
            <w:r w:rsidRPr="000E6FB9">
              <w:t>± [30+</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Pr="000E6FB9" w:rsidRDefault="00D03161" w:rsidP="002B716D">
            <w:pPr>
              <w:pStyle w:val="TAC"/>
            </w:pPr>
            <w:r w:rsidRPr="000E6FB9">
              <w:t>± [57+</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7D1D1B">
        <w:trPr>
          <w:jc w:val="center"/>
        </w:trPr>
        <w:tc>
          <w:tcPr>
            <w:tcW w:w="1132" w:type="dxa"/>
            <w:tcBorders>
              <w:top w:val="nil"/>
              <w:left w:val="single" w:sz="4" w:space="0" w:color="auto"/>
              <w:bottom w:val="nil"/>
              <w:right w:val="single" w:sz="6" w:space="0" w:color="auto"/>
            </w:tcBorders>
            <w:vAlign w:val="center"/>
            <w:hideMark/>
          </w:tcPr>
          <w:p w14:paraId="2DEF1AD1"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7D1D1B" w14:paraId="6FD942BB" w14:textId="77777777" w:rsidTr="007D1D1B">
        <w:trPr>
          <w:jc w:val="center"/>
        </w:trPr>
        <w:tc>
          <w:tcPr>
            <w:tcW w:w="1132" w:type="dxa"/>
            <w:tcBorders>
              <w:top w:val="nil"/>
              <w:left w:val="single" w:sz="4" w:space="0" w:color="auto"/>
              <w:bottom w:val="single" w:sz="6" w:space="0" w:color="auto"/>
              <w:right w:val="single" w:sz="6" w:space="0" w:color="auto"/>
            </w:tcBorders>
            <w:vAlign w:val="center"/>
          </w:tcPr>
          <w:p w14:paraId="7781749E" w14:textId="77777777" w:rsidR="007D1D1B" w:rsidRPr="000E6FB9" w:rsidRDefault="007D1D1B" w:rsidP="007D1D1B">
            <w:pPr>
              <w:pStyle w:val="TAC"/>
            </w:pPr>
          </w:p>
        </w:tc>
        <w:tc>
          <w:tcPr>
            <w:tcW w:w="715" w:type="dxa"/>
            <w:tcBorders>
              <w:top w:val="nil"/>
              <w:left w:val="single" w:sz="4" w:space="0" w:color="auto"/>
              <w:bottom w:val="nil"/>
              <w:right w:val="single" w:sz="4" w:space="0" w:color="auto"/>
            </w:tcBorders>
            <w:vAlign w:val="center"/>
          </w:tcPr>
          <w:p w14:paraId="3C63D400" w14:textId="77777777" w:rsidR="007D1D1B" w:rsidRDefault="007D1D1B" w:rsidP="007D1D1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5CC8CE8D" w14:textId="77777777" w:rsidR="007D1D1B" w:rsidRDefault="007D1D1B" w:rsidP="007D1D1B">
            <w:pPr>
              <w:pStyle w:val="TAC"/>
            </w:pPr>
          </w:p>
        </w:tc>
        <w:tc>
          <w:tcPr>
            <w:tcW w:w="709" w:type="dxa"/>
            <w:tcBorders>
              <w:top w:val="nil"/>
              <w:left w:val="single" w:sz="4" w:space="0" w:color="auto"/>
              <w:bottom w:val="nil"/>
              <w:right w:val="single" w:sz="4" w:space="0" w:color="auto"/>
            </w:tcBorders>
            <w:vAlign w:val="center"/>
          </w:tcPr>
          <w:p w14:paraId="1EA8ED2A" w14:textId="77777777" w:rsidR="007D1D1B" w:rsidRDefault="007D1D1B" w:rsidP="007D1D1B">
            <w:pPr>
              <w:pStyle w:val="TAC"/>
            </w:pPr>
          </w:p>
        </w:tc>
        <w:tc>
          <w:tcPr>
            <w:tcW w:w="1832" w:type="dxa"/>
            <w:tcBorders>
              <w:top w:val="nil"/>
              <w:left w:val="single" w:sz="4" w:space="0" w:color="auto"/>
              <w:bottom w:val="single" w:sz="4" w:space="0" w:color="auto"/>
              <w:right w:val="single" w:sz="4" w:space="0" w:color="auto"/>
            </w:tcBorders>
            <w:vAlign w:val="center"/>
          </w:tcPr>
          <w:p w14:paraId="519F13FD" w14:textId="77777777" w:rsidR="007D1D1B" w:rsidRDefault="007D1D1B" w:rsidP="007D1D1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ECE9F6F" w14:textId="51DBC9FA" w:rsidR="007D1D1B" w:rsidRDefault="007D1D1B" w:rsidP="007D1D1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37C74CF3" w14:textId="77E06A30" w:rsidR="007D1D1B" w:rsidRDefault="007D1D1B" w:rsidP="007D1D1B">
            <w:pPr>
              <w:pStyle w:val="TAC"/>
            </w:pPr>
            <w:r>
              <w:rPr>
                <w:rFonts w:eastAsia="SimSun" w:hint="eastAsia"/>
                <w:lang w:val="en-US" w:eastAsia="zh-CN"/>
              </w:rPr>
              <w:t>-111.5</w:t>
            </w:r>
          </w:p>
        </w:tc>
        <w:tc>
          <w:tcPr>
            <w:tcW w:w="1123" w:type="dxa"/>
            <w:tcBorders>
              <w:top w:val="nil"/>
              <w:left w:val="single" w:sz="4" w:space="0" w:color="auto"/>
              <w:bottom w:val="single" w:sz="4" w:space="0" w:color="auto"/>
              <w:right w:val="single" w:sz="4" w:space="0" w:color="auto"/>
            </w:tcBorders>
            <w:vAlign w:val="center"/>
          </w:tcPr>
          <w:p w14:paraId="73DFE821" w14:textId="77777777" w:rsidR="007D1D1B" w:rsidRDefault="007D1D1B" w:rsidP="007D1D1B">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Pr="000E6FB9" w:rsidRDefault="00D03161" w:rsidP="002B716D">
            <w:pPr>
              <w:pStyle w:val="TAC"/>
            </w:pPr>
            <w:r w:rsidRPr="000E6FB9">
              <w:t>± [30+</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Pr="000E6FB9" w:rsidRDefault="00D03161" w:rsidP="002B716D">
            <w:pPr>
              <w:pStyle w:val="TAC"/>
            </w:pPr>
            <w:r w:rsidRPr="000E6FB9">
              <w:t>± [15+</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Pr="000E6FB9" w:rsidRDefault="00D03161" w:rsidP="002B716D">
            <w:pPr>
              <w:pStyle w:val="TAC"/>
            </w:pPr>
            <w:r w:rsidRPr="000E6FB9">
              <w:t>± [29+</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1256BB4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nil"/>
              <w:right w:val="single" w:sz="4" w:space="0" w:color="auto"/>
            </w:tcBorders>
            <w:hideMark/>
          </w:tcPr>
          <w:p w14:paraId="10D65A28" w14:textId="77777777" w:rsidR="00D03161" w:rsidRDefault="00D03161" w:rsidP="002B716D">
            <w:pPr>
              <w:pStyle w:val="TAC"/>
            </w:pPr>
          </w:p>
        </w:tc>
      </w:tr>
      <w:tr w:rsidR="007D1D1B" w14:paraId="67105DDA" w14:textId="77777777" w:rsidTr="007D1D1B">
        <w:trPr>
          <w:trHeight w:val="20"/>
          <w:jc w:val="center"/>
        </w:trPr>
        <w:tc>
          <w:tcPr>
            <w:tcW w:w="1132" w:type="dxa"/>
            <w:tcBorders>
              <w:top w:val="nil"/>
              <w:left w:val="single" w:sz="4" w:space="0" w:color="auto"/>
              <w:bottom w:val="single" w:sz="6" w:space="0" w:color="auto"/>
              <w:right w:val="single" w:sz="6" w:space="0" w:color="auto"/>
            </w:tcBorders>
            <w:vAlign w:val="center"/>
          </w:tcPr>
          <w:p w14:paraId="611EC959" w14:textId="77777777" w:rsidR="007D1D1B" w:rsidRPr="000E6FB9" w:rsidRDefault="007D1D1B" w:rsidP="007D1D1B">
            <w:pPr>
              <w:pStyle w:val="TAC"/>
            </w:pPr>
          </w:p>
        </w:tc>
        <w:tc>
          <w:tcPr>
            <w:tcW w:w="715" w:type="dxa"/>
            <w:tcBorders>
              <w:top w:val="nil"/>
              <w:left w:val="single" w:sz="4" w:space="0" w:color="auto"/>
              <w:bottom w:val="nil"/>
              <w:right w:val="single" w:sz="4" w:space="0" w:color="auto"/>
            </w:tcBorders>
            <w:vAlign w:val="center"/>
          </w:tcPr>
          <w:p w14:paraId="751F4E92" w14:textId="77777777" w:rsidR="007D1D1B" w:rsidRDefault="007D1D1B" w:rsidP="007D1D1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4D161ED0" w14:textId="77777777" w:rsidR="007D1D1B" w:rsidRDefault="007D1D1B" w:rsidP="007D1D1B">
            <w:pPr>
              <w:pStyle w:val="TAC"/>
            </w:pPr>
          </w:p>
        </w:tc>
        <w:tc>
          <w:tcPr>
            <w:tcW w:w="709" w:type="dxa"/>
            <w:tcBorders>
              <w:top w:val="nil"/>
              <w:left w:val="single" w:sz="4" w:space="0" w:color="auto"/>
              <w:bottom w:val="nil"/>
              <w:right w:val="single" w:sz="4" w:space="0" w:color="auto"/>
            </w:tcBorders>
            <w:vAlign w:val="center"/>
          </w:tcPr>
          <w:p w14:paraId="64A9016E" w14:textId="77777777" w:rsidR="007D1D1B" w:rsidRDefault="007D1D1B" w:rsidP="007D1D1B">
            <w:pPr>
              <w:pStyle w:val="TAC"/>
            </w:pPr>
          </w:p>
        </w:tc>
        <w:tc>
          <w:tcPr>
            <w:tcW w:w="1832" w:type="dxa"/>
            <w:tcBorders>
              <w:top w:val="nil"/>
              <w:left w:val="single" w:sz="4" w:space="0" w:color="auto"/>
              <w:bottom w:val="single" w:sz="4" w:space="0" w:color="auto"/>
              <w:right w:val="single" w:sz="4" w:space="0" w:color="auto"/>
            </w:tcBorders>
            <w:vAlign w:val="center"/>
          </w:tcPr>
          <w:p w14:paraId="42A8BA11" w14:textId="77777777" w:rsidR="007D1D1B" w:rsidRDefault="007D1D1B" w:rsidP="007D1D1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DF70799" w14:textId="2CD3FE06" w:rsidR="007D1D1B" w:rsidRDefault="007D1D1B" w:rsidP="007D1D1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68EB6839" w14:textId="5BC4E905" w:rsidR="007D1D1B" w:rsidRDefault="007D1D1B" w:rsidP="007D1D1B">
            <w:pPr>
              <w:pStyle w:val="TAC"/>
            </w:pPr>
            <w:r>
              <w:rPr>
                <w:rFonts w:eastAsia="SimSun" w:hint="eastAsia"/>
                <w:lang w:val="en-US" w:eastAsia="zh-CN"/>
              </w:rPr>
              <w:t>-108.5</w:t>
            </w:r>
          </w:p>
        </w:tc>
        <w:tc>
          <w:tcPr>
            <w:tcW w:w="1123" w:type="dxa"/>
            <w:tcBorders>
              <w:top w:val="nil"/>
              <w:left w:val="single" w:sz="4" w:space="0" w:color="auto"/>
              <w:bottom w:val="single" w:sz="4" w:space="0" w:color="auto"/>
              <w:right w:val="single" w:sz="4" w:space="0" w:color="auto"/>
            </w:tcBorders>
          </w:tcPr>
          <w:p w14:paraId="2A0A4546" w14:textId="77777777" w:rsidR="007D1D1B" w:rsidRDefault="007D1D1B" w:rsidP="007D1D1B">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Pr="000E6FB9" w:rsidRDefault="00D03161" w:rsidP="002B716D">
            <w:pPr>
              <w:pStyle w:val="TAC"/>
            </w:pPr>
            <w:r w:rsidRPr="000E6FB9">
              <w:t>± [15+</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rsidRPr="000935BF">
              <w:t>± [7+</w:t>
            </w:r>
            <w:r w:rsidRPr="000935BF">
              <w:sym w:font="Symbol" w:char="F064"/>
            </w:r>
            <w:r w:rsidRPr="000935BF">
              <w:t>+</w:t>
            </w:r>
            <w:r w:rsidRPr="000935BF">
              <w:rPr>
                <w:rFonts w:ascii="Cambria Math" w:hAnsi="Cambria Math"/>
              </w:rPr>
              <w:t>ℇ</w:t>
            </w:r>
            <w:r w:rsidRPr="000935BF">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w:t>
            </w:r>
            <w:r>
              <w:rPr>
                <w:lang w:eastAsia="zh-CN"/>
              </w:rPr>
              <w:t>OTE</w:t>
            </w:r>
            <w:r>
              <w:t xml:space="preserv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w:t>
            </w:r>
            <w:r>
              <w:rPr>
                <w:lang w:eastAsia="zh-CN"/>
              </w:rPr>
              <w:t>OTE</w:t>
            </w:r>
            <w:r>
              <w:t xml:space="preserv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668912CF" w14:textId="2E03429A" w:rsidR="00D03161" w:rsidRDefault="00D41234" w:rsidP="002B716D">
      <w:pPr>
        <w:pStyle w:val="B10"/>
      </w:pPr>
      <w:r>
        <w:t>PRP|</w:t>
      </w:r>
      <w:r>
        <w:rPr>
          <w:vertAlign w:val="subscript"/>
        </w:rPr>
        <w:t>dBm</w:t>
      </w:r>
      <w: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lang w:eastAsia="zh-CN"/>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sidRPr="00D41234">
              <w:rPr>
                <w:rFonts w:ascii="Cambria Math" w:hAnsi="Cambria Math"/>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04D42"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04D42" w:rsidRDefault="00104D42" w:rsidP="00104D42">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04D42" w:rsidRDefault="00104D42" w:rsidP="00104D42">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04D42" w:rsidRDefault="00104D42" w:rsidP="00104D42">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339414EE" w:rsidR="00104D42" w:rsidRDefault="00104D42" w:rsidP="00104D42">
            <w:pPr>
              <w:pStyle w:val="TAC"/>
              <w:rPr>
                <w:rFonts w:eastAsia="Yu Mincho"/>
                <w:b/>
                <w:bCs/>
              </w:rPr>
            </w:pPr>
            <w:r>
              <w:rPr>
                <w:rFonts w:eastAsia="Yu Mincho"/>
              </w:rPr>
              <w:t>160</w:t>
            </w:r>
          </w:p>
        </w:tc>
      </w:tr>
      <w:tr w:rsidR="00104D42"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04D42" w:rsidRDefault="00104D42" w:rsidP="00104D42">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04D42" w:rsidRDefault="00104D42" w:rsidP="00104D42">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04D42" w:rsidRDefault="00104D42" w:rsidP="00104D42">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6A0AE9AA" w:rsidR="00104D42" w:rsidRDefault="00104D42" w:rsidP="00104D42">
            <w:pPr>
              <w:pStyle w:val="TAC"/>
              <w:rPr>
                <w:rFonts w:eastAsia="Yu Mincho"/>
                <w:b/>
                <w:bCs/>
              </w:rPr>
            </w:pPr>
            <w:r>
              <w:rPr>
                <w:rFonts w:eastAsia="Yu Mincho"/>
              </w:rPr>
              <w:t>80</w:t>
            </w:r>
          </w:p>
        </w:tc>
      </w:tr>
      <w:tr w:rsidR="00104D42"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04D42" w:rsidRDefault="00104D42" w:rsidP="00104D42">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04D42" w:rsidRDefault="00104D42" w:rsidP="00104D42">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04D42" w:rsidRDefault="00104D42" w:rsidP="00104D42">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533F317D" w:rsidR="00104D42" w:rsidRDefault="00104D42" w:rsidP="00104D42">
            <w:pPr>
              <w:pStyle w:val="TAC"/>
              <w:rPr>
                <w:rFonts w:eastAsia="Yu Mincho"/>
                <w:b/>
                <w:bCs/>
              </w:rPr>
            </w:pPr>
            <w:r>
              <w:rPr>
                <w:rFonts w:eastAsia="Yu Mincho"/>
              </w:rPr>
              <w:t>56</w:t>
            </w:r>
          </w:p>
        </w:tc>
      </w:tr>
      <w:tr w:rsidR="00104D42"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04D42" w:rsidRDefault="00104D42" w:rsidP="00104D42">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04D42" w:rsidRDefault="00104D42" w:rsidP="00104D42">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04D42" w:rsidRDefault="00104D42" w:rsidP="00104D42">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3C0A19CC" w:rsidR="00104D42" w:rsidRDefault="00104D42" w:rsidP="00104D42">
            <w:pPr>
              <w:pStyle w:val="TAC"/>
              <w:rPr>
                <w:rFonts w:eastAsia="Yu Mincho"/>
                <w:b/>
                <w:bCs/>
              </w:rPr>
            </w:pPr>
            <w:r>
              <w:rPr>
                <w:rFonts w:eastAsia="Yu Mincho"/>
              </w:rPr>
              <w:t>24</w:t>
            </w:r>
          </w:p>
        </w:tc>
      </w:tr>
      <w:tr w:rsidR="00104D42"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04D42" w:rsidRDefault="00104D42" w:rsidP="00104D42">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04D42" w:rsidRDefault="00104D42" w:rsidP="00104D42">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04D42" w:rsidRDefault="00104D42" w:rsidP="00104D42">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2A3EC755" w:rsidR="00104D42" w:rsidRDefault="00104D42" w:rsidP="00104D42">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04D42"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04D42" w:rsidRDefault="00104D42" w:rsidP="00104D42">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04D42" w:rsidRDefault="00104D42" w:rsidP="00104D42">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39B70681" w:rsidR="00104D42" w:rsidRDefault="00104D42" w:rsidP="00104D42">
            <w:pPr>
              <w:pStyle w:val="TAC"/>
              <w:rPr>
                <w:rFonts w:eastAsia="Yu Mincho"/>
                <w:b/>
                <w:bCs/>
              </w:rPr>
            </w:pPr>
            <w:r>
              <w:rPr>
                <w:rFonts w:eastAsia="Yu Mincho"/>
              </w:rPr>
              <w:t>76</w:t>
            </w:r>
          </w:p>
        </w:tc>
      </w:tr>
      <w:tr w:rsidR="00104D42"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04D42" w:rsidRDefault="00104D42" w:rsidP="00104D42">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04D42" w:rsidRDefault="00104D42" w:rsidP="00104D42">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2524CA34" w:rsidR="00104D42" w:rsidRDefault="00104D42" w:rsidP="00104D42">
            <w:pPr>
              <w:pStyle w:val="TAC"/>
              <w:rPr>
                <w:rFonts w:eastAsia="Yu Mincho"/>
                <w:b/>
                <w:bCs/>
              </w:rPr>
            </w:pPr>
            <w:r>
              <w:rPr>
                <w:rFonts w:eastAsia="Yu Mincho"/>
              </w:rPr>
              <w:t>32</w:t>
            </w:r>
          </w:p>
        </w:tc>
      </w:tr>
      <w:tr w:rsidR="00104D42"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04D42" w:rsidRDefault="00104D42" w:rsidP="00104D42">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04D42" w:rsidRDefault="00104D42" w:rsidP="00104D42">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0A5E4D1C" w:rsidR="00104D42" w:rsidRDefault="00104D42" w:rsidP="00104D42">
            <w:pPr>
              <w:pStyle w:val="TAC"/>
              <w:rPr>
                <w:rFonts w:eastAsia="Yu Mincho"/>
                <w:b/>
                <w:bCs/>
              </w:rPr>
            </w:pPr>
            <w:r>
              <w:rPr>
                <w:rFonts w:eastAsia="Yu Mincho"/>
              </w:rPr>
              <w:t>24</w:t>
            </w:r>
          </w:p>
        </w:tc>
      </w:tr>
      <w:tr w:rsidR="00104D42"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04D42" w:rsidRDefault="00104D42" w:rsidP="00104D42">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04D42" w:rsidRDefault="00104D42" w:rsidP="00104D42">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296C497E" w:rsidR="00104D42" w:rsidRDefault="00104D42" w:rsidP="00104D42">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3A4C3EF7" w:rsidR="00D03161" w:rsidRDefault="00F34F94" w:rsidP="00D03161">
      <w:r w:rsidRPr="00D60298">
        <w:t xml:space="preserve">The error in the reported value of UE Rx-Tx time difference measurement, including both the measurement error and the reporting quantization error, </w:t>
      </w:r>
      <w:r>
        <w:t>shall</w:t>
      </w:r>
      <w:r w:rsidRPr="00D60298">
        <w:t xml:space="preserve"> be within the accuracy requirements specified in this clause.</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4F76CD88"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B48A538" w14:textId="1A185B8E" w:rsidR="00D03161" w:rsidRPr="00237EDC" w:rsidRDefault="00104D42" w:rsidP="00D03161">
      <w:pPr>
        <w:pStyle w:val="B10"/>
      </w:pPr>
      <w:r>
        <w:t>PRP|</w:t>
      </w:r>
      <w:r>
        <w:rPr>
          <w:vertAlign w:val="subscript"/>
        </w:rPr>
        <w:t>dBm</w:t>
      </w:r>
      <w: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676DB" w:rsidRPr="00237EDC" w14:paraId="07752E0B" w14:textId="77777777" w:rsidTr="005F054A">
        <w:trPr>
          <w:trHeight w:val="20"/>
          <w:jc w:val="center"/>
        </w:trPr>
        <w:tc>
          <w:tcPr>
            <w:tcW w:w="1132" w:type="dxa"/>
            <w:tcBorders>
              <w:top w:val="nil"/>
              <w:left w:val="single" w:sz="4" w:space="0" w:color="auto"/>
              <w:bottom w:val="nil"/>
              <w:right w:val="single" w:sz="6" w:space="0" w:color="auto"/>
            </w:tcBorders>
            <w:vAlign w:val="center"/>
          </w:tcPr>
          <w:p w14:paraId="1C890062" w14:textId="77777777" w:rsidR="00D676DB" w:rsidRPr="00237EDC" w:rsidRDefault="00D676DB" w:rsidP="00D676DB">
            <w:pPr>
              <w:pStyle w:val="TAC"/>
            </w:pPr>
          </w:p>
        </w:tc>
        <w:tc>
          <w:tcPr>
            <w:tcW w:w="715" w:type="dxa"/>
            <w:tcBorders>
              <w:top w:val="nil"/>
              <w:left w:val="single" w:sz="4" w:space="0" w:color="auto"/>
              <w:bottom w:val="nil"/>
              <w:right w:val="single" w:sz="4" w:space="0" w:color="auto"/>
            </w:tcBorders>
            <w:vAlign w:val="center"/>
          </w:tcPr>
          <w:p w14:paraId="4EE07EA6" w14:textId="77777777" w:rsidR="00D676DB" w:rsidRPr="00237EDC" w:rsidRDefault="00D676DB" w:rsidP="00D676D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15679859" w14:textId="77777777" w:rsidR="00D676DB" w:rsidRPr="00237EDC" w:rsidRDefault="00D676DB" w:rsidP="00D676DB">
            <w:pPr>
              <w:pStyle w:val="TAC"/>
            </w:pPr>
          </w:p>
        </w:tc>
        <w:tc>
          <w:tcPr>
            <w:tcW w:w="709" w:type="dxa"/>
            <w:tcBorders>
              <w:top w:val="nil"/>
              <w:left w:val="single" w:sz="4" w:space="0" w:color="auto"/>
              <w:bottom w:val="nil"/>
              <w:right w:val="single" w:sz="4" w:space="0" w:color="auto"/>
            </w:tcBorders>
            <w:vAlign w:val="center"/>
          </w:tcPr>
          <w:p w14:paraId="424C5357" w14:textId="77777777" w:rsidR="00D676DB" w:rsidRPr="00237EDC" w:rsidRDefault="00D676DB" w:rsidP="00D676D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526159D" w14:textId="18401F5A" w:rsidR="00D676DB" w:rsidRPr="00237EDC" w:rsidRDefault="00D676DB" w:rsidP="00D676D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2117D5D2" w14:textId="6EFF835A" w:rsidR="00D676DB" w:rsidRPr="00237EDC" w:rsidRDefault="00D676DB" w:rsidP="00D676DB">
            <w:pPr>
              <w:pStyle w:val="TAC"/>
            </w:pPr>
            <w:r>
              <w:rPr>
                <w:rFonts w:eastAsia="SimSun" w:hint="eastAsia"/>
                <w:lang w:val="en-US" w:eastAsia="zh-CN"/>
              </w:rPr>
              <w:t>-114.5</w:t>
            </w:r>
          </w:p>
        </w:tc>
        <w:tc>
          <w:tcPr>
            <w:tcW w:w="1120" w:type="dxa"/>
            <w:tcBorders>
              <w:top w:val="nil"/>
              <w:left w:val="single" w:sz="4" w:space="0" w:color="auto"/>
              <w:bottom w:val="single" w:sz="4" w:space="0" w:color="auto"/>
              <w:right w:val="single" w:sz="4" w:space="0" w:color="auto"/>
            </w:tcBorders>
            <w:vAlign w:val="center"/>
          </w:tcPr>
          <w:p w14:paraId="2A728C18" w14:textId="77777777" w:rsidR="00D676DB" w:rsidRPr="00237EDC" w:rsidRDefault="00D676DB" w:rsidP="00D676DB">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D676DB">
        <w:trPr>
          <w:jc w:val="center"/>
        </w:trPr>
        <w:tc>
          <w:tcPr>
            <w:tcW w:w="1132" w:type="dxa"/>
            <w:tcBorders>
              <w:top w:val="nil"/>
              <w:left w:val="single" w:sz="4" w:space="0" w:color="auto"/>
              <w:bottom w:val="nil"/>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vAlign w:val="center"/>
            <w:hideMark/>
          </w:tcPr>
          <w:p w14:paraId="2C3CA7AB" w14:textId="77777777" w:rsidR="00D03161" w:rsidRPr="00237EDC" w:rsidRDefault="00D03161" w:rsidP="00D03161">
            <w:pPr>
              <w:pStyle w:val="TAC"/>
            </w:pPr>
          </w:p>
        </w:tc>
      </w:tr>
      <w:tr w:rsidR="00D676DB" w:rsidRPr="00237EDC" w14:paraId="3CF89734" w14:textId="77777777" w:rsidTr="00D676DB">
        <w:trPr>
          <w:jc w:val="center"/>
        </w:trPr>
        <w:tc>
          <w:tcPr>
            <w:tcW w:w="1132" w:type="dxa"/>
            <w:tcBorders>
              <w:top w:val="nil"/>
              <w:left w:val="single" w:sz="4" w:space="0" w:color="auto"/>
              <w:bottom w:val="single" w:sz="6" w:space="0" w:color="auto"/>
              <w:right w:val="single" w:sz="6" w:space="0" w:color="auto"/>
            </w:tcBorders>
            <w:vAlign w:val="center"/>
          </w:tcPr>
          <w:p w14:paraId="28B6B7BD" w14:textId="77777777" w:rsidR="00D676DB" w:rsidRPr="00237EDC" w:rsidRDefault="00D676DB" w:rsidP="00D676DB">
            <w:pPr>
              <w:pStyle w:val="TAC"/>
            </w:pPr>
          </w:p>
        </w:tc>
        <w:tc>
          <w:tcPr>
            <w:tcW w:w="715" w:type="dxa"/>
            <w:tcBorders>
              <w:top w:val="nil"/>
              <w:left w:val="single" w:sz="4" w:space="0" w:color="auto"/>
              <w:bottom w:val="nil"/>
              <w:right w:val="single" w:sz="4" w:space="0" w:color="auto"/>
            </w:tcBorders>
            <w:vAlign w:val="center"/>
          </w:tcPr>
          <w:p w14:paraId="04B391B3" w14:textId="77777777" w:rsidR="00D676DB" w:rsidRPr="00237EDC" w:rsidRDefault="00D676DB" w:rsidP="00D676D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77E930CD" w14:textId="77777777" w:rsidR="00D676DB" w:rsidRPr="00237EDC" w:rsidRDefault="00D676DB" w:rsidP="00D676DB">
            <w:pPr>
              <w:pStyle w:val="TAC"/>
            </w:pPr>
          </w:p>
        </w:tc>
        <w:tc>
          <w:tcPr>
            <w:tcW w:w="709" w:type="dxa"/>
            <w:tcBorders>
              <w:top w:val="nil"/>
              <w:left w:val="single" w:sz="4" w:space="0" w:color="auto"/>
              <w:bottom w:val="nil"/>
              <w:right w:val="single" w:sz="4" w:space="0" w:color="auto"/>
            </w:tcBorders>
            <w:vAlign w:val="center"/>
          </w:tcPr>
          <w:p w14:paraId="48023231" w14:textId="77777777" w:rsidR="00D676DB" w:rsidRPr="00237EDC" w:rsidRDefault="00D676DB" w:rsidP="00D676D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74C563F" w14:textId="5A532FD3" w:rsidR="00D676DB" w:rsidRPr="00237EDC" w:rsidRDefault="00D676DB" w:rsidP="00D676D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66957D8F" w14:textId="445E9C80" w:rsidR="00D676DB" w:rsidRPr="00237EDC" w:rsidRDefault="00D676DB" w:rsidP="00D676DB">
            <w:pPr>
              <w:pStyle w:val="TAC"/>
            </w:pPr>
            <w:r>
              <w:rPr>
                <w:rFonts w:eastAsia="SimSun" w:hint="eastAsia"/>
                <w:lang w:val="en-US" w:eastAsia="zh-CN"/>
              </w:rPr>
              <w:t>-111.5</w:t>
            </w:r>
          </w:p>
        </w:tc>
        <w:tc>
          <w:tcPr>
            <w:tcW w:w="1120" w:type="dxa"/>
            <w:tcBorders>
              <w:top w:val="nil"/>
              <w:left w:val="single" w:sz="4" w:space="0" w:color="auto"/>
              <w:bottom w:val="single" w:sz="4" w:space="0" w:color="auto"/>
              <w:right w:val="single" w:sz="4" w:space="0" w:color="auto"/>
            </w:tcBorders>
            <w:vAlign w:val="center"/>
          </w:tcPr>
          <w:p w14:paraId="0FFECC84" w14:textId="77777777" w:rsidR="00D676DB" w:rsidRPr="00237EDC" w:rsidRDefault="00D676DB" w:rsidP="00D676DB">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rPr>
                <w:lang w:eastAsia="zh-CN"/>
              </w:rPr>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nil"/>
              <w:right w:val="single" w:sz="4" w:space="0" w:color="auto"/>
            </w:tcBorders>
            <w:hideMark/>
          </w:tcPr>
          <w:p w14:paraId="063367C2" w14:textId="77777777" w:rsidR="00D03161" w:rsidRPr="00237EDC" w:rsidRDefault="00D03161" w:rsidP="00D03161">
            <w:pPr>
              <w:pStyle w:val="TAC"/>
            </w:pPr>
          </w:p>
        </w:tc>
      </w:tr>
      <w:tr w:rsidR="00D676DB" w:rsidRPr="00237EDC" w14:paraId="7D72A543" w14:textId="77777777" w:rsidTr="00D676DB">
        <w:trPr>
          <w:trHeight w:val="20"/>
          <w:jc w:val="center"/>
        </w:trPr>
        <w:tc>
          <w:tcPr>
            <w:tcW w:w="1132" w:type="dxa"/>
            <w:tcBorders>
              <w:top w:val="nil"/>
              <w:left w:val="single" w:sz="4" w:space="0" w:color="auto"/>
              <w:bottom w:val="single" w:sz="6" w:space="0" w:color="auto"/>
              <w:right w:val="single" w:sz="6" w:space="0" w:color="auto"/>
            </w:tcBorders>
            <w:vAlign w:val="center"/>
          </w:tcPr>
          <w:p w14:paraId="0E6092C7" w14:textId="77777777" w:rsidR="00D676DB" w:rsidRPr="00237EDC" w:rsidRDefault="00D676DB" w:rsidP="00D676DB">
            <w:pPr>
              <w:pStyle w:val="TAC"/>
            </w:pPr>
          </w:p>
        </w:tc>
        <w:tc>
          <w:tcPr>
            <w:tcW w:w="715" w:type="dxa"/>
            <w:tcBorders>
              <w:top w:val="nil"/>
              <w:left w:val="single" w:sz="4" w:space="0" w:color="auto"/>
              <w:bottom w:val="nil"/>
              <w:right w:val="single" w:sz="4" w:space="0" w:color="auto"/>
            </w:tcBorders>
            <w:vAlign w:val="center"/>
          </w:tcPr>
          <w:p w14:paraId="29EB911E" w14:textId="77777777" w:rsidR="00D676DB" w:rsidRPr="00237EDC" w:rsidRDefault="00D676DB" w:rsidP="00D676D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4D2B07E9" w14:textId="77777777" w:rsidR="00D676DB" w:rsidRPr="00237EDC" w:rsidRDefault="00D676DB" w:rsidP="00D676DB">
            <w:pPr>
              <w:pStyle w:val="TAC"/>
            </w:pPr>
          </w:p>
        </w:tc>
        <w:tc>
          <w:tcPr>
            <w:tcW w:w="709" w:type="dxa"/>
            <w:tcBorders>
              <w:top w:val="nil"/>
              <w:left w:val="single" w:sz="4" w:space="0" w:color="auto"/>
              <w:bottom w:val="nil"/>
              <w:right w:val="single" w:sz="4" w:space="0" w:color="auto"/>
            </w:tcBorders>
            <w:vAlign w:val="center"/>
          </w:tcPr>
          <w:p w14:paraId="06DB5196" w14:textId="77777777" w:rsidR="00D676DB" w:rsidRPr="00237EDC" w:rsidRDefault="00D676DB" w:rsidP="00D676D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6D59619" w14:textId="29B4A45D" w:rsidR="00D676DB" w:rsidRPr="00237EDC" w:rsidRDefault="00D676DB" w:rsidP="00D676D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6AEC162B" w14:textId="12124726" w:rsidR="00D676DB" w:rsidRPr="00237EDC" w:rsidRDefault="00D676DB" w:rsidP="00D676DB">
            <w:pPr>
              <w:pStyle w:val="TAC"/>
            </w:pPr>
            <w:r>
              <w:rPr>
                <w:rFonts w:eastAsia="SimSun" w:hint="eastAsia"/>
                <w:lang w:val="en-US" w:eastAsia="zh-CN"/>
              </w:rPr>
              <w:t>-108.5</w:t>
            </w:r>
          </w:p>
        </w:tc>
        <w:tc>
          <w:tcPr>
            <w:tcW w:w="1120" w:type="dxa"/>
            <w:tcBorders>
              <w:top w:val="nil"/>
              <w:left w:val="single" w:sz="4" w:space="0" w:color="auto"/>
              <w:bottom w:val="single" w:sz="4" w:space="0" w:color="auto"/>
              <w:right w:val="single" w:sz="4" w:space="0" w:color="auto"/>
            </w:tcBorders>
          </w:tcPr>
          <w:p w14:paraId="7E1B6EB2" w14:textId="77777777" w:rsidR="00D676DB" w:rsidRPr="00237EDC" w:rsidRDefault="00D676DB" w:rsidP="00D676DB">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rPr>
                <w:lang w:eastAsia="zh-CN"/>
              </w:rPr>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w:t>
            </w:r>
            <w:r w:rsidRPr="00237EDC">
              <w:rPr>
                <w:lang w:eastAsia="zh-CN"/>
              </w:rPr>
              <w:t>OTE</w:t>
            </w:r>
            <w:r w:rsidRPr="00237EDC">
              <w:t xml:space="preserv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58F8CCAE" w14:textId="337D178D" w:rsidR="00D03161" w:rsidRPr="00237EDC" w:rsidRDefault="00104D42" w:rsidP="00D03161">
      <w:pPr>
        <w:pStyle w:val="B10"/>
      </w:pPr>
      <w:r>
        <w:t>PRP|</w:t>
      </w:r>
      <w:r>
        <w:rPr>
          <w:vertAlign w:val="subscript"/>
        </w:rPr>
        <w:t>dBm</w:t>
      </w:r>
      <w: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104D42">
              <w:rPr>
                <w:rFonts w:ascii="Cambria Math" w:hAnsi="Cambria Math"/>
              </w:rPr>
              <w:t>ℇ</w:t>
            </w:r>
            <w:r w:rsidRPr="00104D42">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04D42"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04D42" w:rsidRPr="00237EDC" w:rsidRDefault="00104D42" w:rsidP="00104D42">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04D42" w:rsidRPr="00237EDC" w:rsidRDefault="00104D42" w:rsidP="00104D42">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04D42" w:rsidRPr="00237EDC" w:rsidRDefault="00104D42" w:rsidP="00104D42">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6EE1B7C1" w:rsidR="00104D42" w:rsidRPr="00237EDC" w:rsidRDefault="00104D42" w:rsidP="00104D42">
            <w:pPr>
              <w:pStyle w:val="TAC"/>
              <w:rPr>
                <w:rFonts w:eastAsia="Yu Mincho"/>
                <w:b/>
                <w:bCs/>
              </w:rPr>
            </w:pPr>
            <w:r>
              <w:rPr>
                <w:rFonts w:eastAsia="Yu Mincho"/>
              </w:rPr>
              <w:t>160</w:t>
            </w:r>
          </w:p>
        </w:tc>
      </w:tr>
      <w:tr w:rsidR="00104D42"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04D42" w:rsidRPr="00237EDC" w:rsidRDefault="00104D42" w:rsidP="00104D42">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04D42" w:rsidRPr="00237EDC" w:rsidRDefault="00104D42" w:rsidP="00104D42">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6B8D642D" w:rsidR="00104D42" w:rsidRPr="00237EDC" w:rsidRDefault="00104D42" w:rsidP="00104D42">
            <w:pPr>
              <w:pStyle w:val="TAC"/>
              <w:rPr>
                <w:rFonts w:eastAsia="Yu Mincho"/>
                <w:b/>
                <w:bCs/>
              </w:rPr>
            </w:pPr>
            <w:r>
              <w:rPr>
                <w:rFonts w:eastAsia="Yu Mincho"/>
              </w:rPr>
              <w:t>80</w:t>
            </w:r>
          </w:p>
        </w:tc>
      </w:tr>
      <w:tr w:rsidR="00104D42"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04D42" w:rsidRPr="00237EDC" w:rsidRDefault="00104D42" w:rsidP="00104D42">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501D1FC2" w:rsidR="00104D42" w:rsidRPr="00237EDC" w:rsidRDefault="00104D42" w:rsidP="00104D42">
            <w:pPr>
              <w:pStyle w:val="TAC"/>
              <w:rPr>
                <w:rFonts w:eastAsia="Yu Mincho"/>
                <w:b/>
                <w:bCs/>
              </w:rPr>
            </w:pPr>
            <w:r>
              <w:rPr>
                <w:rFonts w:eastAsia="Yu Mincho"/>
              </w:rPr>
              <w:t>56</w:t>
            </w:r>
          </w:p>
        </w:tc>
      </w:tr>
      <w:tr w:rsidR="00104D42"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04D42" w:rsidRPr="00237EDC" w:rsidRDefault="00104D42" w:rsidP="00104D42">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3D99FFE1" w:rsidR="00104D42" w:rsidRPr="00237EDC" w:rsidRDefault="00104D42" w:rsidP="00104D42">
            <w:pPr>
              <w:pStyle w:val="TAC"/>
              <w:rPr>
                <w:rFonts w:eastAsia="Yu Mincho"/>
                <w:b/>
                <w:bCs/>
              </w:rPr>
            </w:pPr>
            <w:r>
              <w:rPr>
                <w:rFonts w:eastAsia="Yu Mincho"/>
              </w:rPr>
              <w:t>24</w:t>
            </w:r>
          </w:p>
        </w:tc>
      </w:tr>
      <w:tr w:rsidR="00104D42"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04D42" w:rsidRPr="00237EDC" w:rsidRDefault="00104D42" w:rsidP="00104D42">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04D42" w:rsidRPr="00237EDC" w:rsidRDefault="00104D42" w:rsidP="00104D42">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04D42" w:rsidRPr="00237EDC" w:rsidRDefault="00104D42" w:rsidP="00104D42">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3255DF3E" w:rsidR="00104D42" w:rsidRPr="00237EDC" w:rsidRDefault="00104D42" w:rsidP="00104D42">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04D42"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04D42" w:rsidRPr="00237EDC" w:rsidRDefault="00104D42" w:rsidP="00104D42">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04D42" w:rsidRPr="00237EDC" w:rsidRDefault="00104D42" w:rsidP="00104D42">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080886E6" w:rsidR="00104D42" w:rsidRPr="00237EDC" w:rsidRDefault="00104D42" w:rsidP="00104D42">
            <w:pPr>
              <w:pStyle w:val="TAC"/>
              <w:rPr>
                <w:rFonts w:eastAsia="Yu Mincho"/>
                <w:b/>
                <w:bCs/>
              </w:rPr>
            </w:pPr>
            <w:r>
              <w:rPr>
                <w:rFonts w:eastAsia="Yu Mincho"/>
              </w:rPr>
              <w:t>76</w:t>
            </w:r>
          </w:p>
        </w:tc>
      </w:tr>
      <w:tr w:rsidR="00104D42"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04D42" w:rsidRPr="00237EDC" w:rsidRDefault="00104D42" w:rsidP="00104D42">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11512124" w:rsidR="00104D42" w:rsidRPr="00237EDC" w:rsidRDefault="00104D42" w:rsidP="00104D42">
            <w:pPr>
              <w:pStyle w:val="TAC"/>
              <w:rPr>
                <w:rFonts w:eastAsia="Yu Mincho"/>
                <w:b/>
                <w:bCs/>
              </w:rPr>
            </w:pPr>
            <w:r>
              <w:rPr>
                <w:rFonts w:eastAsia="Yu Mincho"/>
              </w:rPr>
              <w:t>32</w:t>
            </w:r>
          </w:p>
        </w:tc>
      </w:tr>
      <w:tr w:rsidR="00104D42"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B85EF14" w:rsidR="00104D42" w:rsidRPr="00237EDC" w:rsidRDefault="00104D42" w:rsidP="00104D42">
            <w:pPr>
              <w:pStyle w:val="TAC"/>
              <w:rPr>
                <w:rFonts w:eastAsia="Yu Mincho"/>
                <w:b/>
                <w:bCs/>
              </w:rPr>
            </w:pPr>
            <w:r>
              <w:rPr>
                <w:rFonts w:eastAsia="Yu Mincho"/>
              </w:rPr>
              <w:t>24</w:t>
            </w:r>
          </w:p>
        </w:tc>
      </w:tr>
      <w:tr w:rsidR="00104D42"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04D42" w:rsidRPr="00237EDC" w:rsidRDefault="00104D42" w:rsidP="00104D42">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04D42" w:rsidRPr="00237EDC" w:rsidRDefault="00104D42" w:rsidP="00104D42">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3A480699" w:rsidR="00104D42" w:rsidRPr="00237EDC" w:rsidRDefault="00104D42" w:rsidP="00104D42">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eastAsia="zh-CN"/>
        </w:rPr>
      </w:pPr>
    </w:p>
    <w:p w14:paraId="5FB24828" w14:textId="4C975453"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361B2B">
        <w:rPr>
          <w:rStyle w:val="Heading4Char1"/>
          <w:rFonts w:ascii="Arial" w:eastAsiaTheme="minorEastAsia" w:hAnsi="Arial"/>
          <w:color w:val="auto"/>
        </w:rPr>
        <w:t>Void</w:t>
      </w:r>
    </w:p>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10.1A.2.1.1</w:t>
      </w:r>
      <w:r w:rsidRPr="00DB707E">
        <w:rPr>
          <w:rFonts w:cs="v4.2.0"/>
        </w:rPr>
        <w:t>-1 are valid under the following conditions:</w:t>
      </w:r>
    </w:p>
    <w:p w14:paraId="4BAF2C01" w14:textId="77777777" w:rsidR="00524B77" w:rsidRPr="00DB707E" w:rsidRDefault="00524B77" w:rsidP="00524B77">
      <w:pPr>
        <w:pStyle w:val="B10"/>
        <w:rPr>
          <w:rFonts w:cs="v4.2.0"/>
        </w:rPr>
      </w:pPr>
      <w:r w:rsidRPr="00DB707E">
        <w:t>-</w:t>
      </w:r>
      <w:r w:rsidRPr="00DB707E">
        <w:tab/>
        <w:t>Conditions defined in clause 7.3 of TS 38.101-1 [18] for reference sensitivity are fulfilled.</w:t>
      </w:r>
    </w:p>
    <w:p w14:paraId="1A3807D2" w14:textId="77777777" w:rsidR="00524B77" w:rsidRPr="00DB707E" w:rsidRDefault="00524B77" w:rsidP="00524B77">
      <w:pPr>
        <w:pStyle w:val="B10"/>
        <w:rPr>
          <w:lang w:eastAsia="zh-CN"/>
        </w:rPr>
      </w:pPr>
      <w:r w:rsidRPr="00DB707E">
        <w:t>-</w:t>
      </w:r>
      <w:r w:rsidRPr="00DB707E">
        <w:tab/>
        <w:t xml:space="preserve">Conditions for intra-frequency measurements are fulfilled according to Annex B.2.2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45231E" w:rsidRPr="00DB707E" w14:paraId="7DF56461" w14:textId="77777777" w:rsidTr="00430B21">
        <w:trPr>
          <w:jc w:val="center"/>
        </w:trPr>
        <w:tc>
          <w:tcPr>
            <w:tcW w:w="1036" w:type="dxa"/>
            <w:tcBorders>
              <w:left w:val="single" w:sz="4" w:space="0" w:color="auto"/>
              <w:right w:val="single" w:sz="6" w:space="0" w:color="auto"/>
            </w:tcBorders>
            <w:shd w:val="clear" w:color="auto" w:fill="auto"/>
          </w:tcPr>
          <w:p w14:paraId="163F62C0" w14:textId="77777777" w:rsidR="0045231E" w:rsidRPr="00DB707E" w:rsidRDefault="0045231E" w:rsidP="0045231E">
            <w:pPr>
              <w:pStyle w:val="TAC"/>
            </w:pPr>
          </w:p>
        </w:tc>
        <w:tc>
          <w:tcPr>
            <w:tcW w:w="1055" w:type="dxa"/>
            <w:tcBorders>
              <w:left w:val="single" w:sz="6" w:space="0" w:color="auto"/>
              <w:right w:val="single" w:sz="6" w:space="0" w:color="auto"/>
            </w:tcBorders>
            <w:shd w:val="clear" w:color="auto" w:fill="auto"/>
          </w:tcPr>
          <w:p w14:paraId="18BC0E0F" w14:textId="77777777" w:rsidR="0045231E" w:rsidRPr="00DB707E" w:rsidRDefault="0045231E" w:rsidP="0045231E">
            <w:pPr>
              <w:pStyle w:val="TAC"/>
            </w:pPr>
          </w:p>
        </w:tc>
        <w:tc>
          <w:tcPr>
            <w:tcW w:w="833" w:type="dxa"/>
            <w:tcBorders>
              <w:left w:val="single" w:sz="6" w:space="0" w:color="auto"/>
              <w:right w:val="single" w:sz="6" w:space="0" w:color="auto"/>
            </w:tcBorders>
            <w:shd w:val="clear" w:color="auto" w:fill="auto"/>
          </w:tcPr>
          <w:p w14:paraId="017412AB" w14:textId="77777777" w:rsidR="0045231E" w:rsidRPr="00DB707E" w:rsidRDefault="0045231E" w:rsidP="0045231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CFCECF5" w14:textId="1CBEAEE0" w:rsidR="0045231E" w:rsidRPr="00DB707E" w:rsidRDefault="0045231E" w:rsidP="0045231E">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E1B4DBE" w14:textId="5A47832B" w:rsidR="0045231E" w:rsidRPr="00DB707E" w:rsidRDefault="0045231E" w:rsidP="0045231E">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82560E" w14:textId="047FE084" w:rsidR="0045231E" w:rsidRPr="00DB707E" w:rsidRDefault="0045231E" w:rsidP="0045231E">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2C1D72" w14:textId="38D4DDE7" w:rsidR="0045231E" w:rsidRPr="00DB707E" w:rsidRDefault="0045231E" w:rsidP="0045231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726765" w14:textId="5951B85D" w:rsidR="0045231E" w:rsidRPr="00DB707E" w:rsidRDefault="0045231E" w:rsidP="0045231E">
            <w:pPr>
              <w:pStyle w:val="TAC"/>
            </w:pPr>
            <w:r>
              <w:rPr>
                <w:rFonts w:eastAsia="SimSun" w:hint="eastAsia"/>
                <w:lang w:val="en-US" w:eastAsia="zh-CN"/>
              </w:rPr>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5C42D2B3" w14:textId="77777777" w:rsidR="0024728A" w:rsidRDefault="00524B77" w:rsidP="0024728A">
            <w:pPr>
              <w:pStyle w:val="TAC"/>
              <w:rPr>
                <w:rFonts w:eastAsia="SimSun"/>
                <w:lang w:val="en-US" w:eastAsia="zh-CN"/>
              </w:rPr>
            </w:pPr>
            <w:r w:rsidRPr="00DB707E">
              <w:rPr>
                <w:lang w:val="sv-FI"/>
              </w:rPr>
              <w:t>NR_FDD_FR1_G, NR_FDD_FR1_H</w:t>
            </w:r>
            <w:r w:rsidR="0024728A">
              <w:rPr>
                <w:rFonts w:eastAsia="SimSun" w:hint="eastAsia"/>
                <w:lang w:val="en-US" w:eastAsia="zh-CN"/>
              </w:rPr>
              <w:t>,</w:t>
            </w:r>
          </w:p>
          <w:p w14:paraId="4F17D8E8" w14:textId="0A9A01E2" w:rsidR="00524B77" w:rsidRPr="00DB707E" w:rsidRDefault="0024728A" w:rsidP="0024728A">
            <w:pPr>
              <w:pStyle w:val="TAC"/>
              <w:rPr>
                <w:lang w:val="sv-FI"/>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Pr>
        <w:rPr>
          <w:lang w:eastAsia="zh-CN"/>
        </w:rPr>
      </w:pPr>
    </w:p>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10.1A.2.1.2</w:t>
      </w:r>
      <w:r w:rsidRPr="00DB707E">
        <w:rPr>
          <w:rFonts w:cs="v4.2.0"/>
        </w:rPr>
        <w:t>-1 are valid under the following conditions:</w:t>
      </w:r>
    </w:p>
    <w:p w14:paraId="252CCABD"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26A6BE2" w14:textId="77777777" w:rsidR="00524B77" w:rsidRPr="00DB707E" w:rsidRDefault="00524B77" w:rsidP="00524B77">
      <w:pPr>
        <w:pStyle w:val="B10"/>
      </w:pPr>
      <w:r w:rsidRPr="00DB707E">
        <w:t>-</w:t>
      </w:r>
      <w:r w:rsidRPr="00DB707E">
        <w:tab/>
        <w:t>Conditions for intra-frequency measurements are fulfilled according to Annex B.2.2 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6603DB" w:rsidRPr="00DB707E" w14:paraId="4ABADD3B" w14:textId="77777777" w:rsidTr="00430B21">
        <w:trPr>
          <w:jc w:val="center"/>
        </w:trPr>
        <w:tc>
          <w:tcPr>
            <w:tcW w:w="1033" w:type="dxa"/>
            <w:tcBorders>
              <w:left w:val="single" w:sz="4" w:space="0" w:color="auto"/>
              <w:right w:val="single" w:sz="6" w:space="0" w:color="auto"/>
            </w:tcBorders>
            <w:shd w:val="clear" w:color="auto" w:fill="auto"/>
          </w:tcPr>
          <w:p w14:paraId="18BA506A" w14:textId="77777777" w:rsidR="006603DB" w:rsidRPr="00DB707E" w:rsidRDefault="006603DB" w:rsidP="006603DB">
            <w:pPr>
              <w:pStyle w:val="TAC"/>
            </w:pPr>
          </w:p>
        </w:tc>
        <w:tc>
          <w:tcPr>
            <w:tcW w:w="1049" w:type="dxa"/>
            <w:tcBorders>
              <w:left w:val="single" w:sz="6" w:space="0" w:color="auto"/>
              <w:right w:val="single" w:sz="6" w:space="0" w:color="auto"/>
            </w:tcBorders>
            <w:shd w:val="clear" w:color="auto" w:fill="auto"/>
          </w:tcPr>
          <w:p w14:paraId="3EABA2E9" w14:textId="77777777" w:rsidR="006603DB" w:rsidRPr="00DB707E" w:rsidRDefault="006603DB" w:rsidP="006603DB">
            <w:pPr>
              <w:pStyle w:val="TAC"/>
            </w:pPr>
          </w:p>
        </w:tc>
        <w:tc>
          <w:tcPr>
            <w:tcW w:w="807" w:type="dxa"/>
            <w:tcBorders>
              <w:left w:val="single" w:sz="6" w:space="0" w:color="auto"/>
              <w:right w:val="single" w:sz="6" w:space="0" w:color="auto"/>
            </w:tcBorders>
            <w:shd w:val="clear" w:color="auto" w:fill="auto"/>
          </w:tcPr>
          <w:p w14:paraId="5995AB85" w14:textId="77777777" w:rsidR="006603DB" w:rsidRPr="00DB707E" w:rsidRDefault="006603DB" w:rsidP="006603D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E1F637" w14:textId="55EABEFF"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AF8135" w14:textId="29AE1FC5" w:rsidR="006603DB" w:rsidRPr="00DB707E" w:rsidRDefault="006603DB" w:rsidP="006603DB">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FCB74E" w14:textId="180587F5"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0F824" w14:textId="273D8F1B"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0C3786" w14:textId="7FA7D51F" w:rsidR="006603DB" w:rsidRPr="00DB707E" w:rsidRDefault="006603DB" w:rsidP="006603DB">
            <w:pPr>
              <w:pStyle w:val="TAC"/>
            </w:pPr>
            <w:r>
              <w:rPr>
                <w:rFonts w:eastAsia="SimSun" w:hint="eastAsia"/>
                <w:lang w:val="en-US" w:eastAsia="zh-CN"/>
              </w:rPr>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pPr>
        <w:rPr>
          <w:lang w:eastAsia="zh-CN"/>
        </w:rPr>
      </w:pPr>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pPr>
        <w:rPr>
          <w:lang w:eastAsia="zh-CN"/>
        </w:rPr>
      </w:pPr>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eastAsia="zh-CN"/>
        </w:rPr>
        <w:t>for</w:t>
      </w:r>
      <w:r w:rsidRPr="00DB707E">
        <w:rPr>
          <w:lang w:val="en-US" w:eastAsia="ko-KR"/>
        </w:rPr>
        <w:t xml:space="preserve"> FR1</w:t>
      </w:r>
    </w:p>
    <w:p w14:paraId="7831AFFE" w14:textId="77777777" w:rsidR="00524B77" w:rsidRPr="00DB707E" w:rsidRDefault="00524B77" w:rsidP="00524B77">
      <w:pPr>
        <w:pStyle w:val="Heading4"/>
        <w:rPr>
          <w:lang w:val="en-US" w:eastAsia="zh-CN"/>
        </w:rPr>
      </w:pPr>
      <w:r w:rsidRPr="00DB707E">
        <w:rPr>
          <w:lang w:val="en-US" w:eastAsia="zh-CN"/>
        </w:rPr>
        <w:t>10.1A.4.1</w:t>
      </w:r>
      <w:r w:rsidRPr="00DB707E">
        <w:rPr>
          <w:lang w:val="en-US" w:eastAsia="zh-CN"/>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0F40FBB5"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B051676"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6603DB">
        <w:trPr>
          <w:jc w:val="center"/>
        </w:trPr>
        <w:tc>
          <w:tcPr>
            <w:tcW w:w="1033" w:type="dxa"/>
            <w:tcBorders>
              <w:left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6603DB" w:rsidRPr="00DB707E" w14:paraId="2A81F1EF"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0EC97A2" w14:textId="77777777" w:rsidR="006603DB" w:rsidRPr="00DB707E" w:rsidRDefault="006603DB" w:rsidP="006603DB">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F820B46" w14:textId="77777777" w:rsidR="006603DB" w:rsidRPr="00DB707E" w:rsidRDefault="006603DB" w:rsidP="006603DB">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4AF76C13" w14:textId="77777777" w:rsidR="006603DB" w:rsidRPr="00DB707E" w:rsidRDefault="006603DB" w:rsidP="006603D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F9E11C" w14:textId="2A3C70F8"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3D983B" w14:textId="6BC6A744" w:rsidR="006603DB" w:rsidRPr="00DB707E" w:rsidRDefault="006603DB" w:rsidP="006603DB">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05FDF5" w14:textId="3F0BDF5A"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EC5068" w14:textId="45845F14"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D58CA8" w14:textId="024064E0" w:rsidR="006603DB" w:rsidRPr="00DB707E" w:rsidRDefault="006603DB" w:rsidP="006603DB">
            <w:pPr>
              <w:pStyle w:val="TAC"/>
            </w:pPr>
            <w:r>
              <w:rPr>
                <w:rFonts w:eastAsia="SimSun" w:hint="eastAsia"/>
                <w:lang w:val="en-US" w:eastAsia="zh-CN"/>
              </w:rPr>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Pr>
        <w:rPr>
          <w:lang w:eastAsia="zh-CN"/>
        </w:rPr>
      </w:pPr>
    </w:p>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7777777" w:rsidR="00524B77" w:rsidRPr="00DB707E" w:rsidRDefault="00524B77" w:rsidP="00524B77">
      <w:pPr>
        <w:pStyle w:val="B10"/>
        <w:rPr>
          <w:lang w:eastAsia="zh-CN"/>
        </w:rPr>
      </w:pPr>
      <w:r w:rsidRPr="00DB707E">
        <w:t>-</w:t>
      </w:r>
      <w:r w:rsidRPr="00DB707E">
        <w:tab/>
        <w:t>Conditions defined in clause 7.3 of TS 38.101-1 [18] Clause 7.3 for reference sensitivity are fulfilled.</w:t>
      </w:r>
    </w:p>
    <w:p w14:paraId="203BDD78"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671F1ECC" w14:textId="77777777" w:rsidR="00524B77" w:rsidRPr="00DB707E" w:rsidRDefault="00524B77" w:rsidP="00524B77">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6603DB" w:rsidRPr="00DB707E" w14:paraId="127D2CF5" w14:textId="77777777" w:rsidTr="00430B21">
        <w:trPr>
          <w:jc w:val="center"/>
        </w:trPr>
        <w:tc>
          <w:tcPr>
            <w:tcW w:w="1036" w:type="dxa"/>
            <w:tcBorders>
              <w:left w:val="single" w:sz="4" w:space="0" w:color="auto"/>
              <w:right w:val="single" w:sz="6" w:space="0" w:color="auto"/>
            </w:tcBorders>
            <w:shd w:val="clear" w:color="auto" w:fill="auto"/>
            <w:vAlign w:val="center"/>
          </w:tcPr>
          <w:p w14:paraId="20BF9485" w14:textId="77777777" w:rsidR="006603DB" w:rsidRPr="00DB707E" w:rsidRDefault="006603DB" w:rsidP="006603DB">
            <w:pPr>
              <w:pStyle w:val="TAC"/>
            </w:pPr>
          </w:p>
        </w:tc>
        <w:tc>
          <w:tcPr>
            <w:tcW w:w="1055" w:type="dxa"/>
            <w:tcBorders>
              <w:left w:val="single" w:sz="6" w:space="0" w:color="auto"/>
              <w:right w:val="single" w:sz="6" w:space="0" w:color="auto"/>
            </w:tcBorders>
            <w:shd w:val="clear" w:color="auto" w:fill="auto"/>
            <w:vAlign w:val="center"/>
          </w:tcPr>
          <w:p w14:paraId="70B17261" w14:textId="77777777" w:rsidR="006603DB" w:rsidRPr="00DB707E" w:rsidRDefault="006603DB" w:rsidP="006603DB">
            <w:pPr>
              <w:pStyle w:val="TAC"/>
            </w:pPr>
          </w:p>
        </w:tc>
        <w:tc>
          <w:tcPr>
            <w:tcW w:w="833" w:type="dxa"/>
            <w:tcBorders>
              <w:left w:val="single" w:sz="6" w:space="0" w:color="auto"/>
              <w:right w:val="single" w:sz="6" w:space="0" w:color="auto"/>
            </w:tcBorders>
            <w:shd w:val="clear" w:color="auto" w:fill="auto"/>
            <w:vAlign w:val="center"/>
          </w:tcPr>
          <w:p w14:paraId="627DD8B0" w14:textId="77777777" w:rsidR="006603DB" w:rsidRPr="00DB707E" w:rsidRDefault="006603DB" w:rsidP="006603D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0EED60C" w14:textId="7043A190"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596325F" w14:textId="6D9A066C" w:rsidR="006603DB" w:rsidRPr="00DB707E" w:rsidRDefault="006603DB" w:rsidP="006603DB">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174033" w14:textId="48F559D7"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6CEA0" w14:textId="078469A5"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31B1C2" w14:textId="7DD59EED" w:rsidR="006603DB" w:rsidRPr="00DB707E" w:rsidRDefault="006603DB" w:rsidP="006603DB">
            <w:pPr>
              <w:pStyle w:val="TAC"/>
            </w:pPr>
            <w:r>
              <w:rPr>
                <w:rFonts w:eastAsia="SimSun" w:hint="eastAsia"/>
                <w:lang w:val="en-US" w:eastAsia="zh-CN"/>
              </w:rPr>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Pr>
        <w:rPr>
          <w:lang w:eastAsia="zh-CN"/>
        </w:rPr>
      </w:pPr>
    </w:p>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eastAsia="zh-CN"/>
        </w:rPr>
      </w:pPr>
      <w:r w:rsidRPr="00DB707E">
        <w:rPr>
          <w:lang w:val="en-US" w:eastAsia="zh-CN"/>
        </w:rPr>
        <w:t>10.1A.5.1.1</w:t>
      </w:r>
      <w:r w:rsidRPr="00DB707E">
        <w:rPr>
          <w:lang w:val="en-US" w:eastAsia="zh-CN"/>
        </w:rPr>
        <w:tab/>
        <w:t>Absolute SS-RSRP Accuracy</w:t>
      </w:r>
    </w:p>
    <w:p w14:paraId="0D9D616A" w14:textId="77777777" w:rsidR="00524B77" w:rsidRPr="00DB707E" w:rsidRDefault="00524B77" w:rsidP="00524B77">
      <w:pPr>
        <w:rPr>
          <w:lang w:eastAsia="zh-CN"/>
        </w:rPr>
      </w:pPr>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eastAsia="zh-CN"/>
        </w:rPr>
      </w:pPr>
      <w:r w:rsidRPr="00DB707E">
        <w:rPr>
          <w:lang w:val="en-US" w:eastAsia="zh-CN"/>
        </w:rPr>
        <w:t>10.1A.5.1.2</w:t>
      </w:r>
      <w:r w:rsidRPr="00DB707E">
        <w:rPr>
          <w:lang w:val="en-US" w:eastAsia="zh-CN"/>
        </w:rPr>
        <w:tab/>
        <w:t>Relative SS-RSRP Accuracy</w:t>
      </w:r>
    </w:p>
    <w:p w14:paraId="721D6803" w14:textId="77777777" w:rsidR="00524B77" w:rsidRPr="00DB707E" w:rsidRDefault="00524B77" w:rsidP="00524B77">
      <w:pPr>
        <w:rPr>
          <w:lang w:eastAsia="zh-CN"/>
        </w:rPr>
      </w:pPr>
      <w:r w:rsidRPr="00DB707E">
        <w:rPr>
          <w:rFonts w:cs="v4.2.0"/>
        </w:rPr>
        <w:t xml:space="preserve">The accuracy requirements in clause </w:t>
      </w:r>
      <w:r w:rsidRPr="00DB707E">
        <w:rPr>
          <w:lang w:val="en-US" w:eastAsia="zh-CN"/>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eastAsia="zh-CN"/>
        </w:rPr>
      </w:pPr>
      <w:r w:rsidRPr="00DB707E">
        <w:rPr>
          <w:lang w:val="en-US" w:eastAsia="zh-CN"/>
        </w:rPr>
        <w:t>10.1A.6.1</w:t>
      </w:r>
      <w:r w:rsidRPr="00DB707E">
        <w:rPr>
          <w:lang w:val="en-US" w:eastAsia="zh-CN"/>
        </w:rPr>
        <w:tab/>
      </w:r>
      <w:r w:rsidRPr="00DB707E">
        <w:rPr>
          <w:lang w:val="en-US" w:eastAsia="ko-KR"/>
        </w:rPr>
        <w:t>Intra-frequency SS-RSRQ accuracy requirements</w:t>
      </w:r>
      <w:r w:rsidRPr="00DB707E">
        <w:rPr>
          <w:lang w:val="en-US" w:eastAsia="zh-CN"/>
        </w:rPr>
        <w:t xml:space="preserve"> in FR1</w:t>
      </w:r>
    </w:p>
    <w:p w14:paraId="2D8DDC6D"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w:t>
      </w:r>
      <w:r w:rsidRPr="00DB707E">
        <w:t>7</w:t>
      </w:r>
      <w:r w:rsidRPr="00DB707E">
        <w:rPr>
          <w:lang w:eastAsia="zh-CN"/>
        </w:rPr>
        <w:t>.</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10.1A.6.1.1-1</w:t>
      </w:r>
      <w:r w:rsidRPr="00DB707E">
        <w:rPr>
          <w:rFonts w:cs="v4.2.0"/>
        </w:rPr>
        <w:t xml:space="preserve"> are valid under the following conditions:</w:t>
      </w:r>
    </w:p>
    <w:p w14:paraId="6C2678E0"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1AF824EF"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intra-frequency measurements are fulfilled according to Annex B.2.2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rPr>
          <w:lang w:eastAsia="zh-CN"/>
        </w:rPr>
      </w:pPr>
      <w:r w:rsidRPr="00DB707E">
        <w:t xml:space="preserve">Table </w:t>
      </w:r>
      <w:r w:rsidRPr="00DB707E">
        <w:rPr>
          <w:lang w:eastAsia="zh-CN"/>
        </w:rPr>
        <w:t>10.1A.6.1.1-1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6603DB" w:rsidRPr="00DB707E" w14:paraId="6DD2FD88" w14:textId="77777777" w:rsidTr="00430B21">
        <w:trPr>
          <w:jc w:val="center"/>
        </w:trPr>
        <w:tc>
          <w:tcPr>
            <w:tcW w:w="1034" w:type="dxa"/>
            <w:tcBorders>
              <w:left w:val="single" w:sz="4" w:space="0" w:color="auto"/>
              <w:right w:val="single" w:sz="6" w:space="0" w:color="auto"/>
            </w:tcBorders>
            <w:shd w:val="clear" w:color="auto" w:fill="auto"/>
          </w:tcPr>
          <w:p w14:paraId="13022275" w14:textId="77777777" w:rsidR="006603DB" w:rsidRPr="00DB707E" w:rsidRDefault="006603DB" w:rsidP="006603DB">
            <w:pPr>
              <w:pStyle w:val="TAC"/>
            </w:pPr>
          </w:p>
        </w:tc>
        <w:tc>
          <w:tcPr>
            <w:tcW w:w="1048" w:type="dxa"/>
            <w:tcBorders>
              <w:left w:val="single" w:sz="6" w:space="0" w:color="auto"/>
              <w:right w:val="single" w:sz="6" w:space="0" w:color="auto"/>
            </w:tcBorders>
            <w:shd w:val="clear" w:color="auto" w:fill="auto"/>
          </w:tcPr>
          <w:p w14:paraId="53F0966E" w14:textId="77777777" w:rsidR="006603DB" w:rsidRPr="00DB707E" w:rsidRDefault="006603DB" w:rsidP="006603DB">
            <w:pPr>
              <w:pStyle w:val="TAC"/>
            </w:pPr>
          </w:p>
        </w:tc>
        <w:tc>
          <w:tcPr>
            <w:tcW w:w="805" w:type="dxa"/>
            <w:tcBorders>
              <w:left w:val="single" w:sz="6" w:space="0" w:color="auto"/>
              <w:right w:val="single" w:sz="6" w:space="0" w:color="auto"/>
            </w:tcBorders>
            <w:shd w:val="clear" w:color="auto" w:fill="auto"/>
          </w:tcPr>
          <w:p w14:paraId="4FC7CF14" w14:textId="77777777" w:rsidR="006603DB" w:rsidRPr="00DB707E" w:rsidRDefault="006603DB" w:rsidP="006603DB">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F60194B" w14:textId="1DBD2107"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4B722B8" w14:textId="7BA8D7C4" w:rsidR="006603DB" w:rsidRPr="00DB707E" w:rsidRDefault="006603DB" w:rsidP="006603DB">
            <w:pPr>
              <w:pStyle w:val="TAC"/>
            </w:pPr>
            <w:r>
              <w:rPr>
                <w:rFonts w:eastAsia="SimSun" w:hint="eastAsia"/>
                <w:lang w:val="en-US" w:eastAsia="zh-CN"/>
              </w:rPr>
              <w:t>-114.5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0BBC9D4" w14:textId="176A6C52"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3AB3D1" w14:textId="68CA51D7"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111EB0" w14:textId="34B28CF5" w:rsidR="006603DB" w:rsidRPr="00DB707E" w:rsidRDefault="006603DB" w:rsidP="006603DB">
            <w:pPr>
              <w:pStyle w:val="TAC"/>
            </w:pPr>
            <w:r>
              <w:rPr>
                <w:rFonts w:eastAsia="SimSun" w:hint="eastAsia"/>
                <w:lang w:val="en-US" w:eastAsia="zh-CN"/>
              </w:rPr>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eastAsia="zh-CN"/>
        </w:rPr>
      </w:pPr>
      <w:r w:rsidRPr="00DB707E">
        <w:rPr>
          <w:lang w:val="en-US"/>
        </w:rPr>
        <w:t>10.1A.7.</w:t>
      </w:r>
      <w:r w:rsidRPr="00DB707E">
        <w:rPr>
          <w:lang w:val="en-US" w:eastAsia="zh-CN"/>
        </w:rPr>
        <w:t>1</w:t>
      </w:r>
      <w:r w:rsidRPr="00DB707E">
        <w:rPr>
          <w:lang w:val="en-US" w:eastAsia="zh-CN"/>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w:t>
      </w:r>
      <w:r w:rsidRPr="00DB707E">
        <w:rPr>
          <w:lang w:val="en-US" w:eastAsia="zh-CN"/>
        </w:rPr>
        <w:t>in FR2</w:t>
      </w:r>
    </w:p>
    <w:p w14:paraId="79982A33"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7</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w:t>
      </w:r>
      <w:r w:rsidRPr="00DB707E">
        <w:t>8</w:t>
      </w:r>
      <w:r w:rsidRPr="00DB707E">
        <w:rPr>
          <w:lang w:eastAsia="zh-CN"/>
        </w:rPr>
        <w:t>.</w:t>
      </w:r>
      <w:r w:rsidRPr="00DB707E">
        <w:t>1</w:t>
      </w:r>
      <w:r w:rsidRPr="00DB707E">
        <w:rPr>
          <w:lang w:eastAsia="zh-CN"/>
        </w:rPr>
        <w:t>.1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eastAsia="zh-CN"/>
        </w:rPr>
      </w:pPr>
      <w:r w:rsidRPr="00DB707E">
        <w:rPr>
          <w:lang w:val="en-US" w:eastAsia="zh-CN"/>
        </w:rPr>
        <w:t>10.1A.8.1</w:t>
      </w:r>
      <w:r w:rsidRPr="00DB707E">
        <w:rPr>
          <w:lang w:val="en-US" w:eastAsia="zh-CN"/>
        </w:rPr>
        <w:tab/>
      </w:r>
      <w:r w:rsidRPr="00DB707E">
        <w:rPr>
          <w:lang w:val="en-US" w:eastAsia="ko-KR"/>
        </w:rPr>
        <w:t>Inter-frequency SS-RSRQ accuracy requirements</w:t>
      </w:r>
      <w:r w:rsidRPr="00DB707E">
        <w:rPr>
          <w:lang w:val="en-US" w:eastAsia="zh-CN"/>
        </w:rPr>
        <w:t xml:space="preserve"> in FR1</w:t>
      </w:r>
    </w:p>
    <w:p w14:paraId="3A220503" w14:textId="77777777" w:rsidR="00524B77" w:rsidRPr="00DB707E" w:rsidRDefault="00524B77" w:rsidP="00524B77">
      <w:pPr>
        <w:pStyle w:val="Heading5"/>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67045600"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Conditions defined in clause 7.3 of TS 38.101-1 [18] for reference sensitivity are fulfilled.</w:t>
      </w:r>
    </w:p>
    <w:p w14:paraId="2C6427F3"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rPr>
          <w:lang w:eastAsia="zh-CN"/>
        </w:rPr>
      </w:pPr>
      <w:r w:rsidRPr="00DB707E">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6603DB" w:rsidRPr="00DB707E" w14:paraId="36141766" w14:textId="77777777" w:rsidTr="00430B21">
        <w:trPr>
          <w:jc w:val="center"/>
        </w:trPr>
        <w:tc>
          <w:tcPr>
            <w:tcW w:w="1035" w:type="dxa"/>
            <w:tcBorders>
              <w:left w:val="single" w:sz="4" w:space="0" w:color="auto"/>
              <w:right w:val="single" w:sz="6" w:space="0" w:color="auto"/>
            </w:tcBorders>
            <w:shd w:val="clear" w:color="auto" w:fill="auto"/>
          </w:tcPr>
          <w:p w14:paraId="639FD68C" w14:textId="77777777" w:rsidR="006603DB" w:rsidRPr="00DB707E" w:rsidRDefault="006603DB" w:rsidP="006603DB">
            <w:pPr>
              <w:pStyle w:val="TAC"/>
            </w:pPr>
          </w:p>
        </w:tc>
        <w:tc>
          <w:tcPr>
            <w:tcW w:w="1047" w:type="dxa"/>
            <w:tcBorders>
              <w:left w:val="single" w:sz="6" w:space="0" w:color="auto"/>
              <w:right w:val="single" w:sz="6" w:space="0" w:color="auto"/>
            </w:tcBorders>
            <w:shd w:val="clear" w:color="auto" w:fill="auto"/>
          </w:tcPr>
          <w:p w14:paraId="05F69553" w14:textId="77777777" w:rsidR="006603DB" w:rsidRPr="00DB707E" w:rsidRDefault="006603DB" w:rsidP="006603DB">
            <w:pPr>
              <w:pStyle w:val="TAC"/>
            </w:pPr>
          </w:p>
        </w:tc>
        <w:tc>
          <w:tcPr>
            <w:tcW w:w="802" w:type="dxa"/>
            <w:tcBorders>
              <w:left w:val="single" w:sz="6" w:space="0" w:color="auto"/>
              <w:right w:val="single" w:sz="6" w:space="0" w:color="auto"/>
            </w:tcBorders>
            <w:shd w:val="clear" w:color="auto" w:fill="auto"/>
          </w:tcPr>
          <w:p w14:paraId="5FCB4A2C" w14:textId="77777777" w:rsidR="006603DB" w:rsidRPr="00DB707E" w:rsidRDefault="006603DB" w:rsidP="006603DB">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4E95C98" w14:textId="6FD8CDED"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791E831" w14:textId="6B60E240" w:rsidR="006603DB" w:rsidRPr="00DB707E" w:rsidRDefault="006603DB" w:rsidP="006603DB">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8589C1" w14:textId="7ED4937A"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025E73" w14:textId="3C2AB49E"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EE1122" w14:textId="4D5FF0A2" w:rsidR="006603DB" w:rsidRPr="00DB707E" w:rsidRDefault="006603DB" w:rsidP="006603DB">
            <w:pPr>
              <w:pStyle w:val="TAC"/>
            </w:pPr>
            <w:r>
              <w:rPr>
                <w:rFonts w:eastAsia="SimSun" w:hint="eastAsia"/>
                <w:lang w:val="en-US" w:eastAsia="zh-CN"/>
              </w:rPr>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Pr>
        <w:rPr>
          <w:lang w:eastAsia="zh-CN"/>
        </w:rPr>
      </w:pPr>
    </w:p>
    <w:p w14:paraId="3D923C30" w14:textId="77777777" w:rsidR="00524B77" w:rsidRPr="00DB707E" w:rsidRDefault="00524B77" w:rsidP="00524B77">
      <w:pPr>
        <w:pStyle w:val="Heading5"/>
      </w:pPr>
      <w:r w:rsidRPr="00DB707E">
        <w:rPr>
          <w:lang w:eastAsia="zh-CN"/>
        </w:rPr>
        <w:t>10.</w:t>
      </w:r>
      <w:r w:rsidRPr="00DB707E">
        <w:t>1A</w:t>
      </w:r>
      <w:r w:rsidRPr="00DB707E">
        <w:rPr>
          <w:lang w:eastAsia="zh-CN"/>
        </w:rPr>
        <w:t>.8.1.2</w:t>
      </w:r>
      <w:r w:rsidRPr="00DB707E">
        <w:tab/>
        <w:t xml:space="preserve">Relative Accuracy of </w:t>
      </w:r>
      <w:r w:rsidRPr="00DB707E">
        <w:rPr>
          <w:lang w:eastAsia="zh-CN"/>
        </w:rPr>
        <w:t>SS-RSRQ</w:t>
      </w:r>
      <w:r w:rsidRPr="00DB707E">
        <w:t xml:space="preserve">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.9.1.2</w:t>
      </w:r>
      <w:r w:rsidRPr="00DB707E">
        <w:rPr>
          <w:rFonts w:cs="v4.2.0"/>
        </w:rPr>
        <w:t xml:space="preserve"> shall apply when RedCap UE is capable of 2Rx. When UE is only required to support 1RX, the absolute accuracy requirements in Table </w:t>
      </w:r>
      <w:r w:rsidRPr="00DB707E">
        <w:rPr>
          <w:lang w:eastAsia="zh-CN"/>
        </w:rPr>
        <w:t>10.1A.8.1.2</w:t>
      </w:r>
      <w:r w:rsidRPr="00DB707E">
        <w:t>-1</w:t>
      </w:r>
      <w:r w:rsidRPr="00DB707E">
        <w:rPr>
          <w:rFonts w:cs="v4.2.0"/>
        </w:rPr>
        <w:t xml:space="preserve"> are valid under the following conditions:</w:t>
      </w:r>
    </w:p>
    <w:p w14:paraId="7AD70AB7" w14:textId="77777777"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26C306D1"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lang w:eastAsia="zh-CN"/>
        </w:rPr>
      </w:pPr>
      <w:r w:rsidRPr="00DB707E">
        <w:t xml:space="preserve">Table </w:t>
      </w:r>
      <w:r w:rsidRPr="00DB707E">
        <w:rPr>
          <w:lang w:eastAsia="zh-CN"/>
        </w:rPr>
        <w:t>10.1A.8.1.2</w:t>
      </w:r>
      <w:r w:rsidRPr="00DB707E">
        <w:t xml:space="preserve">-1: </w:t>
      </w:r>
      <w:r w:rsidRPr="00DB707E">
        <w:rPr>
          <w:lang w:eastAsia="zh-CN"/>
        </w:rPr>
        <w:t>SS-RSRQ</w:t>
      </w:r>
      <w:r w:rsidRPr="00DB707E">
        <w:t xml:space="preserve"> Inter frequency relative accuracy 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rPr>
                <w:lang w:eastAsia="zh-CN"/>
              </w:rPr>
            </w:pPr>
            <w:r w:rsidRPr="00DB707E">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rPr>
                <w:lang w:eastAsia="zh-CN"/>
              </w:rPr>
            </w:pPr>
            <w:r w:rsidRPr="00DB707E">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BE55F1" w:rsidRPr="00DB707E" w14:paraId="3CF01418" w14:textId="77777777" w:rsidTr="00430B21">
        <w:trPr>
          <w:trHeight w:val="65"/>
          <w:jc w:val="center"/>
        </w:trPr>
        <w:tc>
          <w:tcPr>
            <w:tcW w:w="1035" w:type="dxa"/>
            <w:tcBorders>
              <w:left w:val="single" w:sz="4" w:space="0" w:color="auto"/>
              <w:right w:val="single" w:sz="6" w:space="0" w:color="auto"/>
            </w:tcBorders>
            <w:shd w:val="clear" w:color="auto" w:fill="auto"/>
          </w:tcPr>
          <w:p w14:paraId="05B2A9E9" w14:textId="77777777" w:rsidR="00BE55F1" w:rsidRPr="00DB707E" w:rsidRDefault="00BE55F1" w:rsidP="00BE55F1">
            <w:pPr>
              <w:pStyle w:val="TAC"/>
            </w:pPr>
          </w:p>
        </w:tc>
        <w:tc>
          <w:tcPr>
            <w:tcW w:w="1047" w:type="dxa"/>
            <w:tcBorders>
              <w:left w:val="single" w:sz="6" w:space="0" w:color="auto"/>
              <w:right w:val="single" w:sz="6" w:space="0" w:color="auto"/>
            </w:tcBorders>
            <w:shd w:val="clear" w:color="auto" w:fill="auto"/>
          </w:tcPr>
          <w:p w14:paraId="322CF0B0" w14:textId="77777777" w:rsidR="00BE55F1" w:rsidRPr="00DB707E" w:rsidRDefault="00BE55F1" w:rsidP="00BE55F1">
            <w:pPr>
              <w:pStyle w:val="TAC"/>
            </w:pPr>
          </w:p>
        </w:tc>
        <w:tc>
          <w:tcPr>
            <w:tcW w:w="802" w:type="dxa"/>
            <w:tcBorders>
              <w:left w:val="single" w:sz="6" w:space="0" w:color="auto"/>
              <w:right w:val="single" w:sz="6" w:space="0" w:color="auto"/>
            </w:tcBorders>
            <w:shd w:val="clear" w:color="auto" w:fill="auto"/>
          </w:tcPr>
          <w:p w14:paraId="011A6DC0" w14:textId="77777777" w:rsidR="00BE55F1" w:rsidRPr="00DB707E" w:rsidRDefault="00BE55F1" w:rsidP="00BE55F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F1221C" w14:textId="17ADF6D8" w:rsidR="00BE55F1" w:rsidRPr="00DB707E" w:rsidRDefault="00BE55F1" w:rsidP="00BE55F1">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B67153" w14:textId="07E37B7D" w:rsidR="00BE55F1" w:rsidRPr="00DB707E" w:rsidRDefault="00BE55F1" w:rsidP="00BE55F1">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0266AC6" w14:textId="3D0514AC" w:rsidR="00BE55F1" w:rsidRPr="00DB707E" w:rsidRDefault="00BE55F1" w:rsidP="00BE55F1">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DAFDCE" w14:textId="06F6CF0C" w:rsidR="00BE55F1" w:rsidRPr="00DB707E" w:rsidRDefault="00BE55F1" w:rsidP="00BE55F1">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479371" w14:textId="4571BA8D" w:rsidR="00BE55F1" w:rsidRPr="00DB707E" w:rsidRDefault="00BE55F1" w:rsidP="00BE55F1">
            <w:pPr>
              <w:pStyle w:val="TAC"/>
            </w:pPr>
            <w:r>
              <w:rPr>
                <w:rFonts w:eastAsia="SimSun" w:hint="eastAsia"/>
                <w:lang w:val="en-US" w:eastAsia="zh-CN"/>
              </w:rPr>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7EAA4186"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SSB </w:t>
            </w:r>
            <w:r w:rsidRPr="00DB707E">
              <w:t>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64A0A631"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eastAsia="zh-CN"/>
        </w:rPr>
        <w:t>for</w:t>
      </w:r>
      <w:r w:rsidRPr="00DB707E">
        <w:rPr>
          <w:lang w:val="en-US" w:eastAsia="ko-KR"/>
        </w:rPr>
        <w:t xml:space="preserve"> FR2</w:t>
      </w:r>
    </w:p>
    <w:p w14:paraId="3E212591" w14:textId="77777777" w:rsidR="00524B77" w:rsidRPr="00DB707E" w:rsidRDefault="00524B77" w:rsidP="00524B77">
      <w:pPr>
        <w:pStyle w:val="Heading4"/>
        <w:rPr>
          <w:lang w:val="en-US" w:eastAsia="zh-CN"/>
        </w:rPr>
      </w:pPr>
      <w:r w:rsidRPr="00DB707E">
        <w:rPr>
          <w:lang w:val="en-US" w:eastAsia="zh-CN"/>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eastAsia="zh-CN"/>
        </w:rPr>
      </w:pPr>
      <w:r w:rsidRPr="00DB707E">
        <w:rPr>
          <w:lang w:val="en-US" w:eastAsia="zh-CN"/>
        </w:rPr>
        <w:t>10.1A.9.1.1</w:t>
      </w:r>
      <w:r w:rsidRPr="00DB707E">
        <w:rPr>
          <w:lang w:val="en-US" w:eastAsia="zh-CN"/>
        </w:rPr>
        <w:tab/>
      </w:r>
      <w:r w:rsidRPr="00DB707E">
        <w:rPr>
          <w:lang w:eastAsia="zh-CN"/>
        </w:rPr>
        <w:t>Absolute</w:t>
      </w:r>
      <w:r w:rsidRPr="00DB707E">
        <w:t xml:space="preserve"> Accuracy of </w:t>
      </w:r>
      <w:r w:rsidRPr="00DB707E">
        <w:rPr>
          <w:lang w:eastAsia="zh-CN"/>
        </w:rPr>
        <w:t>SS-RSRQ</w:t>
      </w:r>
      <w:r w:rsidRPr="00DB707E">
        <w:rPr>
          <w:lang w:val="en-US" w:eastAsia="zh-CN"/>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eastAsia="zh-CN"/>
        </w:rPr>
        <w:t>10.1.10.1.1</w:t>
      </w:r>
      <w:r w:rsidRPr="00DB707E">
        <w:rPr>
          <w:rFonts w:cs="v4.2.0"/>
        </w:rPr>
        <w:t xml:space="preserve"> shall apply.</w:t>
      </w:r>
    </w:p>
    <w:p w14:paraId="6B658E80" w14:textId="77777777" w:rsidR="00524B77" w:rsidRPr="00DB707E" w:rsidRDefault="00524B77" w:rsidP="00524B77">
      <w:pPr>
        <w:pStyle w:val="Heading5"/>
      </w:pPr>
      <w:r w:rsidRPr="00DB707E">
        <w:rPr>
          <w:lang w:eastAsia="zh-CN"/>
        </w:rPr>
        <w:t>10</w:t>
      </w:r>
      <w:r w:rsidRPr="00DB707E">
        <w:t>.1A.</w:t>
      </w:r>
      <w:r w:rsidRPr="00DB707E">
        <w:rPr>
          <w:lang w:eastAsia="zh-CN"/>
        </w:rPr>
        <w:t>9</w:t>
      </w:r>
      <w:r w:rsidRPr="00DB707E">
        <w:t>.</w:t>
      </w:r>
      <w:r w:rsidRPr="00DB707E">
        <w:rPr>
          <w:lang w:eastAsia="zh-CN"/>
        </w:rPr>
        <w:t>1.2</w:t>
      </w:r>
      <w:r w:rsidRPr="00DB707E">
        <w:tab/>
        <w:t xml:space="preserve">Relative Accuracy of </w:t>
      </w:r>
      <w:r w:rsidRPr="00DB707E">
        <w:rPr>
          <w:lang w:eastAsia="zh-CN"/>
        </w:rPr>
        <w:t>SS-RSRQ</w:t>
      </w:r>
      <w:r w:rsidRPr="00DB707E">
        <w:t xml:space="preserve"> in FR2</w:t>
      </w:r>
    </w:p>
    <w:p w14:paraId="3218BF4F"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10</w:t>
      </w:r>
      <w:r w:rsidRPr="00DB707E">
        <w:t>.</w:t>
      </w:r>
      <w:r w:rsidRPr="00DB707E">
        <w:rPr>
          <w:lang w:eastAsia="zh-CN"/>
        </w:rPr>
        <w:t>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eastAsia="zh-CN"/>
        </w:rPr>
        <w:t>for</w:t>
      </w:r>
      <w:r w:rsidRPr="00DB707E">
        <w:rPr>
          <w:lang w:val="en-US" w:eastAsia="ko-KR"/>
        </w:rPr>
        <w:t xml:space="preserve"> FR1</w:t>
      </w:r>
    </w:p>
    <w:p w14:paraId="3700F9F2" w14:textId="77777777" w:rsidR="00524B77" w:rsidRPr="00DB707E" w:rsidRDefault="00524B77" w:rsidP="00524B77">
      <w:pPr>
        <w:pStyle w:val="Heading4"/>
        <w:rPr>
          <w:lang w:val="en-US" w:eastAsia="zh-CN"/>
        </w:rPr>
      </w:pPr>
      <w:r w:rsidRPr="00DB707E">
        <w:rPr>
          <w:lang w:val="en-US" w:eastAsia="zh-CN"/>
        </w:rPr>
        <w:t>10.1A.10.1</w:t>
      </w:r>
      <w:r w:rsidRPr="00DB707E">
        <w:rPr>
          <w:lang w:val="en-US" w:eastAsia="zh-CN"/>
        </w:rPr>
        <w:tab/>
      </w:r>
      <w:r w:rsidRPr="00DB707E">
        <w:rPr>
          <w:lang w:val="en-US" w:eastAsia="ko-KR"/>
        </w:rPr>
        <w:t>Intra-frequency SS-SINR accuracy requirements</w:t>
      </w:r>
      <w:r w:rsidRPr="00DB707E">
        <w:rPr>
          <w:lang w:val="en-US" w:eastAsia="zh-CN"/>
        </w:rPr>
        <w:t xml:space="preserve"> in FR1</w:t>
      </w:r>
    </w:p>
    <w:p w14:paraId="3B818E8F" w14:textId="77777777" w:rsidR="00524B77" w:rsidRPr="00DB707E" w:rsidRDefault="00524B77" w:rsidP="00524B77">
      <w:pPr>
        <w:pStyle w:val="Heading5"/>
      </w:pPr>
      <w:r w:rsidRPr="00DB707E">
        <w:rPr>
          <w:lang w:eastAsia="zh-CN"/>
        </w:rPr>
        <w:t>10.1A.10</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10.1.12</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10.1A.10</w:t>
      </w:r>
      <w:r w:rsidRPr="00DB707E">
        <w:t>.1</w:t>
      </w:r>
      <w:r w:rsidRPr="00DB707E">
        <w:rPr>
          <w:lang w:eastAsia="zh-CN"/>
        </w:rPr>
        <w:t>.1-1</w:t>
      </w:r>
      <w:r w:rsidRPr="00DB707E">
        <w:rPr>
          <w:rFonts w:cs="v4.2.0"/>
        </w:rPr>
        <w:t xml:space="preserve"> are valid under the following conditions:</w:t>
      </w:r>
    </w:p>
    <w:p w14:paraId="5B811988"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2BD5618" w14:textId="77777777"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B.2.2 for a corresponding Band.</w:t>
      </w:r>
    </w:p>
    <w:p w14:paraId="349C8879" w14:textId="77777777" w:rsidR="00524B77" w:rsidRPr="00DB707E" w:rsidRDefault="00524B77" w:rsidP="00524B77">
      <w:pPr>
        <w:pStyle w:val="TH"/>
        <w:rPr>
          <w:lang w:eastAsia="zh-CN"/>
        </w:rPr>
      </w:pPr>
      <w:r w:rsidRPr="00DB707E">
        <w:t xml:space="preserve">Table </w:t>
      </w:r>
      <w:r w:rsidRPr="00DB707E">
        <w:rPr>
          <w:lang w:eastAsia="zh-CN"/>
        </w:rPr>
        <w:t>10.1A.10</w:t>
      </w:r>
      <w:r w:rsidRPr="00DB707E">
        <w:t>.1</w:t>
      </w:r>
      <w:r w:rsidRPr="00DB707E">
        <w:rPr>
          <w:lang w:eastAsia="zh-CN"/>
        </w:rPr>
        <w:t>.1-1</w:t>
      </w:r>
      <w:r w:rsidRPr="00DB707E">
        <w:t xml:space="preserve">: </w:t>
      </w:r>
      <w:r w:rsidRPr="00DB707E">
        <w:rPr>
          <w:lang w:eastAsia="zh-CN"/>
        </w:rPr>
        <w:t>SS-SINR</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BE55F1" w:rsidRPr="00DB707E" w14:paraId="49E43110" w14:textId="77777777" w:rsidTr="00430B21">
        <w:trPr>
          <w:trHeight w:val="65"/>
          <w:jc w:val="center"/>
        </w:trPr>
        <w:tc>
          <w:tcPr>
            <w:tcW w:w="1035" w:type="dxa"/>
            <w:tcBorders>
              <w:left w:val="single" w:sz="4" w:space="0" w:color="auto"/>
              <w:right w:val="single" w:sz="6" w:space="0" w:color="auto"/>
            </w:tcBorders>
            <w:shd w:val="clear" w:color="auto" w:fill="auto"/>
          </w:tcPr>
          <w:p w14:paraId="33BF9652" w14:textId="77777777" w:rsidR="00BE55F1" w:rsidRPr="00DB707E" w:rsidRDefault="00BE55F1" w:rsidP="00BE55F1">
            <w:pPr>
              <w:pStyle w:val="TAC"/>
            </w:pPr>
          </w:p>
        </w:tc>
        <w:tc>
          <w:tcPr>
            <w:tcW w:w="1047" w:type="dxa"/>
            <w:tcBorders>
              <w:left w:val="single" w:sz="6" w:space="0" w:color="auto"/>
              <w:right w:val="single" w:sz="6" w:space="0" w:color="auto"/>
            </w:tcBorders>
            <w:shd w:val="clear" w:color="auto" w:fill="auto"/>
          </w:tcPr>
          <w:p w14:paraId="57F685E7" w14:textId="77777777" w:rsidR="00BE55F1" w:rsidRPr="00DB707E" w:rsidRDefault="00BE55F1" w:rsidP="00BE55F1">
            <w:pPr>
              <w:pStyle w:val="TAC"/>
            </w:pPr>
          </w:p>
        </w:tc>
        <w:tc>
          <w:tcPr>
            <w:tcW w:w="802" w:type="dxa"/>
            <w:tcBorders>
              <w:left w:val="single" w:sz="6" w:space="0" w:color="auto"/>
              <w:right w:val="single" w:sz="6" w:space="0" w:color="auto"/>
            </w:tcBorders>
            <w:shd w:val="clear" w:color="auto" w:fill="auto"/>
          </w:tcPr>
          <w:p w14:paraId="277BDF03" w14:textId="77777777" w:rsidR="00BE55F1" w:rsidRPr="00DB707E" w:rsidRDefault="00BE55F1" w:rsidP="00BE55F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2745BD" w14:textId="453AA389" w:rsidR="00BE55F1" w:rsidRPr="00DB707E" w:rsidRDefault="00BE55F1" w:rsidP="00BE55F1">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AB40B9" w14:textId="75A092D6" w:rsidR="00BE55F1" w:rsidRPr="00DB707E" w:rsidRDefault="00BE55F1" w:rsidP="00BE55F1">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3DEC39D" w14:textId="2C2E144E" w:rsidR="00BE55F1" w:rsidRPr="00DB707E" w:rsidRDefault="00BE55F1" w:rsidP="00BE55F1">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031FAD" w14:textId="7ECDB1D9" w:rsidR="00BE55F1" w:rsidRPr="00DB707E" w:rsidRDefault="00BE55F1" w:rsidP="00BE55F1">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E2E7D3" w14:textId="342CD6E8" w:rsidR="00BE55F1" w:rsidRPr="00DB707E" w:rsidRDefault="00BE55F1" w:rsidP="00BE55F1">
            <w:pPr>
              <w:pStyle w:val="TAC"/>
            </w:pPr>
            <w:r>
              <w:rPr>
                <w:rFonts w:eastAsia="SimSun" w:hint="eastAsia"/>
                <w:lang w:val="en-US" w:eastAsia="zh-CN"/>
              </w:rPr>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eastAsia="zh-CN"/>
        </w:rPr>
        <w:t>for</w:t>
      </w:r>
      <w:r w:rsidRPr="00DB707E">
        <w:rPr>
          <w:lang w:val="en-US" w:eastAsia="ko-KR"/>
        </w:rPr>
        <w:t xml:space="preserve"> FR2</w:t>
      </w:r>
    </w:p>
    <w:p w14:paraId="06C7F853" w14:textId="77777777" w:rsidR="00524B77" w:rsidRPr="00DB707E" w:rsidRDefault="00524B77" w:rsidP="00524B77">
      <w:pPr>
        <w:pStyle w:val="Heading4"/>
        <w:rPr>
          <w:lang w:val="en-US" w:eastAsia="zh-CN"/>
        </w:rPr>
      </w:pPr>
      <w:r w:rsidRPr="00DB707E">
        <w:rPr>
          <w:lang w:val="en-US" w:eastAsia="zh-CN"/>
        </w:rPr>
        <w:t>10.1A.11.1</w:t>
      </w:r>
      <w:r w:rsidRPr="00DB707E">
        <w:rPr>
          <w:lang w:val="en-US" w:eastAsia="zh-CN"/>
        </w:rPr>
        <w:tab/>
      </w:r>
      <w:r w:rsidRPr="00DB707E">
        <w:rPr>
          <w:lang w:val="en-US" w:eastAsia="ko-KR"/>
        </w:rPr>
        <w:t>Intra-frequency SS-SINR accuracy requirements</w:t>
      </w:r>
      <w:r w:rsidRPr="00DB707E">
        <w:rPr>
          <w:lang w:val="en-US" w:eastAsia="zh-CN"/>
        </w:rPr>
        <w:t xml:space="preserve"> in FR2</w:t>
      </w:r>
    </w:p>
    <w:p w14:paraId="408E358F" w14:textId="77777777" w:rsidR="00524B77" w:rsidRPr="00DB707E" w:rsidRDefault="00524B77" w:rsidP="00524B77">
      <w:pPr>
        <w:pStyle w:val="Heading5"/>
      </w:pPr>
      <w:r w:rsidRPr="00DB707E">
        <w:rPr>
          <w:lang w:eastAsia="zh-CN"/>
        </w:rPr>
        <w:t>10.1A.11</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rPr>
          <w:lang w:eastAsia="zh-CN"/>
        </w:rPr>
        <w:t>10.1.13</w:t>
      </w:r>
      <w:r w:rsidRPr="00DB707E">
        <w:t>.1</w:t>
      </w:r>
      <w:r w:rsidRPr="00DB707E">
        <w:rPr>
          <w:lang w:eastAsia="zh-CN"/>
        </w:rPr>
        <w:t>.1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eastAsia="zh-CN"/>
        </w:rPr>
        <w:t>for</w:t>
      </w:r>
      <w:r w:rsidRPr="00DB707E">
        <w:rPr>
          <w:lang w:val="en-US" w:eastAsia="ko-KR"/>
        </w:rPr>
        <w:t xml:space="preserve"> FR1</w:t>
      </w:r>
    </w:p>
    <w:p w14:paraId="522C9F40" w14:textId="77777777" w:rsidR="00524B77" w:rsidRPr="00DB707E" w:rsidRDefault="00524B77" w:rsidP="00524B77">
      <w:pPr>
        <w:pStyle w:val="Heading4"/>
        <w:rPr>
          <w:lang w:val="en-US" w:eastAsia="zh-CN"/>
        </w:rPr>
      </w:pPr>
      <w:r w:rsidRPr="00DB707E">
        <w:rPr>
          <w:lang w:val="en-US" w:eastAsia="zh-CN"/>
        </w:rPr>
        <w:t>10.1A.12.1</w:t>
      </w:r>
      <w:r w:rsidRPr="00DB707E">
        <w:rPr>
          <w:lang w:val="en-US" w:eastAsia="zh-CN"/>
        </w:rPr>
        <w:tab/>
      </w:r>
      <w:r w:rsidRPr="00DB707E">
        <w:rPr>
          <w:lang w:val="en-US" w:eastAsia="ko-KR"/>
        </w:rPr>
        <w:t>Inter-frequency SS-SINR accuracy requirements</w:t>
      </w:r>
      <w:r w:rsidRPr="00DB707E">
        <w:rPr>
          <w:lang w:val="en-US" w:eastAsia="zh-CN"/>
        </w:rPr>
        <w:t xml:space="preserve"> in FR1</w:t>
      </w:r>
    </w:p>
    <w:p w14:paraId="14E639A3" w14:textId="77777777" w:rsidR="00524B77" w:rsidRPr="00DB707E" w:rsidRDefault="00524B77" w:rsidP="00524B77">
      <w:pPr>
        <w:pStyle w:val="Heading5"/>
        <w:rPr>
          <w:lang w:val="en-US" w:eastAsia="zh-CN"/>
        </w:rPr>
      </w:pPr>
      <w:r w:rsidRPr="00DB707E">
        <w:rPr>
          <w:lang w:val="en-US" w:eastAsia="zh-CN"/>
        </w:rPr>
        <w:t>10.1A.12.1.1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10.1.14.1.1</w:t>
      </w:r>
      <w:r w:rsidRPr="00DB707E">
        <w:rPr>
          <w:rFonts w:cs="v4.2.0"/>
        </w:rPr>
        <w:t xml:space="preserve"> shall apply when RedCap UE is capable of 2Rx. When UE is only required to support 1RX, the absolute accuracy requirements in Table </w:t>
      </w:r>
      <w:r w:rsidRPr="00DB707E">
        <w:rPr>
          <w:lang w:val="en-US" w:eastAsia="zh-CN"/>
        </w:rPr>
        <w:t>10.1A.12.1.1</w:t>
      </w:r>
      <w:r w:rsidRPr="00DB707E">
        <w:t>-1</w:t>
      </w:r>
      <w:r w:rsidRPr="00DB707E">
        <w:rPr>
          <w:rFonts w:cs="v4.2.0"/>
        </w:rPr>
        <w:t xml:space="preserve"> are valid under the following conditions:</w:t>
      </w:r>
    </w:p>
    <w:p w14:paraId="638C09D7"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E62670F"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701857C7" w14:textId="77777777" w:rsidR="00524B77" w:rsidRPr="00DB707E" w:rsidRDefault="00524B77" w:rsidP="00524B77">
      <w:pPr>
        <w:pStyle w:val="TH"/>
        <w:rPr>
          <w:lang w:eastAsia="zh-CN"/>
        </w:rPr>
      </w:pPr>
      <w:r w:rsidRPr="00DB707E">
        <w:t xml:space="preserve">Table </w:t>
      </w:r>
      <w:r w:rsidRPr="00DB707E">
        <w:rPr>
          <w:lang w:val="en-US" w:eastAsia="zh-CN"/>
        </w:rPr>
        <w:t>10.1A.12.1.1</w:t>
      </w:r>
      <w:r w:rsidRPr="00DB707E">
        <w:t xml:space="preserve">-1: </w:t>
      </w:r>
      <w:r w:rsidRPr="00DB707E">
        <w:rPr>
          <w:lang w:eastAsia="zh-CN"/>
        </w:rPr>
        <w:t>SS-SINR</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BE55F1" w:rsidRPr="00DB707E" w14:paraId="10C56F61" w14:textId="77777777" w:rsidTr="00430B21">
        <w:trPr>
          <w:trHeight w:val="187"/>
          <w:jc w:val="center"/>
        </w:trPr>
        <w:tc>
          <w:tcPr>
            <w:tcW w:w="1035" w:type="dxa"/>
            <w:tcBorders>
              <w:left w:val="single" w:sz="4" w:space="0" w:color="auto"/>
              <w:right w:val="single" w:sz="6" w:space="0" w:color="auto"/>
            </w:tcBorders>
            <w:shd w:val="clear" w:color="auto" w:fill="auto"/>
          </w:tcPr>
          <w:p w14:paraId="2539713C" w14:textId="77777777" w:rsidR="00BE55F1" w:rsidRPr="00DB707E" w:rsidRDefault="00BE55F1" w:rsidP="00BE55F1">
            <w:pPr>
              <w:pStyle w:val="TAC"/>
            </w:pPr>
          </w:p>
        </w:tc>
        <w:tc>
          <w:tcPr>
            <w:tcW w:w="1047" w:type="dxa"/>
            <w:tcBorders>
              <w:left w:val="single" w:sz="6" w:space="0" w:color="auto"/>
              <w:right w:val="single" w:sz="6" w:space="0" w:color="auto"/>
            </w:tcBorders>
            <w:shd w:val="clear" w:color="auto" w:fill="auto"/>
          </w:tcPr>
          <w:p w14:paraId="27B9C791" w14:textId="77777777" w:rsidR="00BE55F1" w:rsidRPr="00DB707E" w:rsidRDefault="00BE55F1" w:rsidP="00BE55F1">
            <w:pPr>
              <w:pStyle w:val="TAC"/>
            </w:pPr>
          </w:p>
        </w:tc>
        <w:tc>
          <w:tcPr>
            <w:tcW w:w="802" w:type="dxa"/>
            <w:tcBorders>
              <w:left w:val="single" w:sz="6" w:space="0" w:color="auto"/>
              <w:right w:val="single" w:sz="6" w:space="0" w:color="auto"/>
            </w:tcBorders>
            <w:shd w:val="clear" w:color="auto" w:fill="auto"/>
          </w:tcPr>
          <w:p w14:paraId="1D29C511" w14:textId="77777777" w:rsidR="00BE55F1" w:rsidRPr="00DB707E" w:rsidRDefault="00BE55F1" w:rsidP="00BE55F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679EA46" w14:textId="11C20B61" w:rsidR="00BE55F1" w:rsidRPr="00DB707E" w:rsidRDefault="00BE55F1" w:rsidP="00BE55F1">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1D7C1C" w14:textId="5C3B51BE" w:rsidR="00BE55F1" w:rsidRPr="00DB707E" w:rsidRDefault="00BE55F1" w:rsidP="00BE55F1">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2F2199" w14:textId="6ABBC721" w:rsidR="00BE55F1" w:rsidRPr="00DB707E" w:rsidRDefault="00BE55F1" w:rsidP="00BE55F1">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8EC49" w14:textId="40D3266A" w:rsidR="00BE55F1" w:rsidRPr="00DB707E" w:rsidRDefault="00BE55F1" w:rsidP="00BE55F1">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FD702E" w14:textId="7F7579C9" w:rsidR="00BE55F1" w:rsidRPr="00DB707E" w:rsidRDefault="00BE55F1" w:rsidP="00BE55F1">
            <w:pPr>
              <w:pStyle w:val="TAC"/>
            </w:pPr>
            <w:r>
              <w:rPr>
                <w:rFonts w:eastAsia="SimSun" w:hint="eastAsia"/>
                <w:lang w:val="en-US" w:eastAsia="zh-CN"/>
              </w:rPr>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rPr>
          <w:lang w:eastAsia="zh-CN"/>
        </w:rPr>
        <w:t>1</w:t>
      </w:r>
      <w:r w:rsidRPr="00DB707E">
        <w:t>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10.1.14.1.2</w:t>
      </w:r>
      <w:r w:rsidRPr="00DB707E">
        <w:rPr>
          <w:rFonts w:cs="v4.2.0"/>
        </w:rPr>
        <w:t xml:space="preserve"> shall apply when RedCap UE is capable of 2Rx. When UE is only required to support 1RX, the absolute accuracy requirements in Table </w:t>
      </w:r>
      <w:r w:rsidRPr="00DB707E">
        <w:rPr>
          <w:lang w:eastAsia="zh-CN"/>
        </w:rPr>
        <w:t>1</w:t>
      </w:r>
      <w:r w:rsidRPr="00DB707E">
        <w:t>0.1A.12.1.2-1</w:t>
      </w:r>
      <w:r w:rsidRPr="00DB707E">
        <w:rPr>
          <w:rFonts w:cs="v4.2.0"/>
        </w:rPr>
        <w:t xml:space="preserve"> are valid under the following conditions:</w:t>
      </w:r>
    </w:p>
    <w:p w14:paraId="123DAA4C"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62BAD5F0"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lang w:eastAsia="zh-CN"/>
        </w:rPr>
      </w:pPr>
      <w:r w:rsidRPr="00DB707E">
        <w:t xml:space="preserve">Table </w:t>
      </w:r>
      <w:r w:rsidRPr="00DB707E">
        <w:rPr>
          <w:lang w:eastAsia="zh-CN"/>
        </w:rPr>
        <w:t>1</w:t>
      </w:r>
      <w:r w:rsidRPr="00DB707E">
        <w:t xml:space="preserve">0.1A.12.1.2-1: </w:t>
      </w:r>
      <w:r w:rsidRPr="00DB707E">
        <w:rPr>
          <w:lang w:eastAsia="zh-CN"/>
        </w:rPr>
        <w:t>SS-SINR</w:t>
      </w:r>
      <w:r w:rsidRPr="00DB707E">
        <w:t xml:space="preserve"> Inter frequency relative accuracy</w:t>
      </w:r>
      <w:r w:rsidRPr="00DB707E">
        <w:rPr>
          <w:sz w:val="22"/>
          <w:szCs w:val="22"/>
          <w:lang w:eastAsia="zh-CN"/>
        </w:rPr>
        <w:t xml:space="preserve"> </w:t>
      </w:r>
      <w:r w:rsidRPr="00DB707E">
        <w:t>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rPr>
                <w:lang w:eastAsia="zh-CN"/>
              </w:rPr>
            </w:pPr>
            <w:r w:rsidRPr="00DB707E">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rPr>
                <w:lang w:eastAsia="zh-CN"/>
              </w:rPr>
            </w:pPr>
            <w:r w:rsidRPr="00DB707E">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4E4813" w:rsidRPr="00DB707E" w14:paraId="66F226BC" w14:textId="77777777" w:rsidTr="00430B21">
        <w:trPr>
          <w:jc w:val="center"/>
        </w:trPr>
        <w:tc>
          <w:tcPr>
            <w:tcW w:w="1033" w:type="dxa"/>
            <w:tcBorders>
              <w:left w:val="single" w:sz="4" w:space="0" w:color="auto"/>
              <w:right w:val="single" w:sz="6" w:space="0" w:color="auto"/>
            </w:tcBorders>
            <w:shd w:val="clear" w:color="auto" w:fill="auto"/>
          </w:tcPr>
          <w:p w14:paraId="04AAA2B3" w14:textId="77777777" w:rsidR="004E4813" w:rsidRPr="00DB707E" w:rsidRDefault="004E4813" w:rsidP="004E4813">
            <w:pPr>
              <w:pStyle w:val="TAC"/>
            </w:pPr>
          </w:p>
        </w:tc>
        <w:tc>
          <w:tcPr>
            <w:tcW w:w="1047" w:type="dxa"/>
            <w:tcBorders>
              <w:left w:val="single" w:sz="6" w:space="0" w:color="auto"/>
              <w:right w:val="single" w:sz="6" w:space="0" w:color="auto"/>
            </w:tcBorders>
            <w:shd w:val="clear" w:color="auto" w:fill="auto"/>
          </w:tcPr>
          <w:p w14:paraId="21307017" w14:textId="77777777" w:rsidR="004E4813" w:rsidRPr="00DB707E" w:rsidRDefault="004E4813" w:rsidP="004E4813">
            <w:pPr>
              <w:pStyle w:val="TAC"/>
            </w:pPr>
          </w:p>
        </w:tc>
        <w:tc>
          <w:tcPr>
            <w:tcW w:w="951" w:type="dxa"/>
            <w:tcBorders>
              <w:left w:val="single" w:sz="6" w:space="0" w:color="auto"/>
              <w:right w:val="single" w:sz="6" w:space="0" w:color="auto"/>
            </w:tcBorders>
            <w:shd w:val="clear" w:color="auto" w:fill="auto"/>
          </w:tcPr>
          <w:p w14:paraId="5A48EBA2" w14:textId="77777777" w:rsidR="004E4813" w:rsidRPr="00DB707E" w:rsidRDefault="004E4813" w:rsidP="004E481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A84986B" w14:textId="59BDEEE9" w:rsidR="004E4813" w:rsidRPr="00DB707E" w:rsidRDefault="004E4813" w:rsidP="004E4813">
            <w:pPr>
              <w:pStyle w:val="TAC"/>
              <w:rPr>
                <w:lang w:eastAsia="zh-CN"/>
              </w:rPr>
            </w:pPr>
            <w:r>
              <w:rPr>
                <w:lang w:eastAsia="zh-CN"/>
              </w:rPr>
              <w:t>NR</w:t>
            </w:r>
            <w:r>
              <w:t>_</w:t>
            </w:r>
            <w:r>
              <w:rPr>
                <w:lang w:eastAsia="zh-CN"/>
              </w:rPr>
              <w:t>FDD_FR1_</w:t>
            </w:r>
            <w:r>
              <w:rPr>
                <w:rFonts w:hint="eastAsia"/>
                <w:lang w:val="en-US" w:eastAsia="zh-CN"/>
              </w:rPr>
              <w:t>N</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BD8104C" w14:textId="66834951" w:rsidR="004E4813" w:rsidRPr="00DB707E" w:rsidRDefault="004E4813" w:rsidP="004E4813">
            <w:pPr>
              <w:pStyle w:val="TAC"/>
            </w:pPr>
            <w:r>
              <w:rPr>
                <w:rFonts w:eastAsia="SimSun" w:hint="eastAsia"/>
                <w:lang w:val="en-US" w:eastAsia="zh-CN"/>
              </w:rPr>
              <w:t>-114.5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AF5FBC3" w14:textId="55A09F1C" w:rsidR="004E4813" w:rsidRPr="00DB707E" w:rsidRDefault="004E4813" w:rsidP="004E4813">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C864F8" w14:textId="0E04EA96" w:rsidR="004E4813" w:rsidRPr="00DB707E" w:rsidRDefault="004E4813" w:rsidP="004E4813">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D6651F" w14:textId="6DA8482B" w:rsidR="004E4813" w:rsidRPr="00DB707E" w:rsidRDefault="004E4813" w:rsidP="004E4813">
            <w:pPr>
              <w:pStyle w:val="TAC"/>
            </w:pPr>
            <w:r>
              <w:rPr>
                <w:rFonts w:eastAsia="SimSun" w:hint="eastAsia"/>
                <w:lang w:val="en-US" w:eastAsia="zh-CN"/>
              </w:rPr>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rPr>
                <w:lang w:eastAsia="zh-CN"/>
              </w:rPr>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rPr>
                <w:lang w:eastAsia="zh-CN"/>
              </w:rPr>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6ABDC9A0"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w:t>
            </w:r>
            <w:r w:rsidRPr="00DB707E">
              <w:t>SSB Ês/Iot</w:t>
            </w:r>
            <w:r w:rsidRPr="00DB707E">
              <w:rPr>
                <w:lang w:eastAsia="zh-CN"/>
              </w:rPr>
              <w:t xml:space="preserve"> is the minimum </w:t>
            </w:r>
            <w:r w:rsidRPr="00DB707E">
              <w:t>SSB Ês/Iot</w:t>
            </w:r>
            <w:r w:rsidRPr="00DB707E">
              <w:rPr>
                <w:lang w:eastAsia="zh-CN"/>
              </w:rPr>
              <w:t xml:space="preserve"> of the pair of cells to which the requirement applies.</w:t>
            </w:r>
          </w:p>
          <w:p w14:paraId="0DECE6FB"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eastAsia="zh-CN"/>
        </w:rPr>
        <w:t>for</w:t>
      </w:r>
      <w:r w:rsidRPr="00DB707E">
        <w:rPr>
          <w:lang w:val="en-US" w:eastAsia="ko-KR"/>
        </w:rPr>
        <w:t xml:space="preserve"> FR2</w:t>
      </w:r>
    </w:p>
    <w:p w14:paraId="6CBE04FD" w14:textId="77777777" w:rsidR="00524B77" w:rsidRPr="00DB707E" w:rsidRDefault="00524B77" w:rsidP="00524B77">
      <w:pPr>
        <w:pStyle w:val="Heading4"/>
        <w:rPr>
          <w:lang w:val="en-US" w:eastAsia="zh-CN"/>
        </w:rPr>
      </w:pPr>
      <w:r w:rsidRPr="00DB707E">
        <w:rPr>
          <w:lang w:val="en-US" w:eastAsia="zh-CN"/>
        </w:rPr>
        <w:t>10.1A.13.1</w:t>
      </w:r>
      <w:r w:rsidRPr="00DB707E">
        <w:rPr>
          <w:lang w:val="en-US" w:eastAsia="zh-CN"/>
        </w:rPr>
        <w:tab/>
      </w:r>
      <w:r w:rsidRPr="00DB707E">
        <w:rPr>
          <w:lang w:val="en-US" w:eastAsia="ko-KR"/>
        </w:rPr>
        <w:t>Inter-frequency SS-SINR accuracy requirements</w:t>
      </w:r>
      <w:r w:rsidRPr="00DB707E">
        <w:rPr>
          <w:lang w:val="en-US" w:eastAsia="zh-CN"/>
        </w:rPr>
        <w:t xml:space="preserve"> in FR2</w:t>
      </w:r>
    </w:p>
    <w:p w14:paraId="50D25712" w14:textId="77777777" w:rsidR="00524B77" w:rsidRPr="00DB707E" w:rsidRDefault="00524B77" w:rsidP="00524B77">
      <w:pPr>
        <w:pStyle w:val="Heading5"/>
        <w:rPr>
          <w:lang w:val="en-US" w:eastAsia="zh-CN"/>
        </w:rPr>
      </w:pPr>
      <w:r w:rsidRPr="00DB707E">
        <w:rPr>
          <w:lang w:val="en-US" w:eastAsia="zh-CN"/>
        </w:rPr>
        <w:t>10.1A.13.1.1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6546D8CA" w14:textId="77777777" w:rsidR="00524B77" w:rsidRPr="00DB707E" w:rsidRDefault="00524B77" w:rsidP="00524B77">
      <w:pPr>
        <w:pStyle w:val="Heading5"/>
      </w:pPr>
      <w:r w:rsidRPr="00DB707E">
        <w:rPr>
          <w:lang w:eastAsia="zh-CN"/>
        </w:rPr>
        <w:t>10.1A.13</w:t>
      </w:r>
      <w:r w:rsidRPr="00DB707E">
        <w:t>.</w:t>
      </w:r>
      <w:r w:rsidRPr="00DB707E">
        <w:rPr>
          <w:lang w:eastAsia="zh-CN"/>
        </w:rPr>
        <w:t>1.2</w:t>
      </w:r>
      <w:r w:rsidRPr="00DB707E">
        <w:tab/>
        <w:t xml:space="preserve">Relative Accuracy of </w:t>
      </w:r>
      <w:r w:rsidRPr="00DB707E">
        <w:rPr>
          <w:lang w:eastAsia="zh-CN"/>
        </w:rPr>
        <w:t>SS-SINR</w:t>
      </w:r>
      <w:r w:rsidRPr="00DB707E">
        <w:t xml:space="preserve"> in FR2</w:t>
      </w:r>
    </w:p>
    <w:p w14:paraId="69F7B0FF"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4E4813" w:rsidRPr="00DB707E" w14:paraId="3B019921" w14:textId="77777777" w:rsidTr="00430B21">
        <w:trPr>
          <w:jc w:val="center"/>
        </w:trPr>
        <w:tc>
          <w:tcPr>
            <w:tcW w:w="1036" w:type="dxa"/>
            <w:tcBorders>
              <w:left w:val="single" w:sz="4" w:space="0" w:color="auto"/>
              <w:right w:val="single" w:sz="6" w:space="0" w:color="auto"/>
            </w:tcBorders>
            <w:shd w:val="clear" w:color="auto" w:fill="auto"/>
          </w:tcPr>
          <w:p w14:paraId="189D3F44" w14:textId="77777777" w:rsidR="004E4813" w:rsidRPr="00DB707E" w:rsidRDefault="004E4813" w:rsidP="004E4813">
            <w:pPr>
              <w:pStyle w:val="TAC"/>
            </w:pPr>
          </w:p>
        </w:tc>
        <w:tc>
          <w:tcPr>
            <w:tcW w:w="1126" w:type="dxa"/>
            <w:tcBorders>
              <w:left w:val="single" w:sz="6" w:space="0" w:color="auto"/>
              <w:right w:val="single" w:sz="6" w:space="0" w:color="auto"/>
            </w:tcBorders>
            <w:shd w:val="clear" w:color="auto" w:fill="auto"/>
          </w:tcPr>
          <w:p w14:paraId="6390CCF2" w14:textId="77777777" w:rsidR="004E4813" w:rsidRPr="00DB707E" w:rsidRDefault="004E4813" w:rsidP="004E4813">
            <w:pPr>
              <w:pStyle w:val="TAC"/>
            </w:pPr>
          </w:p>
        </w:tc>
        <w:tc>
          <w:tcPr>
            <w:tcW w:w="825" w:type="dxa"/>
            <w:tcBorders>
              <w:left w:val="single" w:sz="6" w:space="0" w:color="auto"/>
              <w:right w:val="single" w:sz="6" w:space="0" w:color="auto"/>
            </w:tcBorders>
            <w:shd w:val="clear" w:color="auto" w:fill="auto"/>
          </w:tcPr>
          <w:p w14:paraId="4513576D" w14:textId="77777777" w:rsidR="004E4813" w:rsidRPr="00DB707E" w:rsidRDefault="004E4813" w:rsidP="004E481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20DBF93" w14:textId="6B311F6C" w:rsidR="004E4813" w:rsidRPr="00DB707E" w:rsidRDefault="004E4813" w:rsidP="004E4813">
            <w:pPr>
              <w:pStyle w:val="TAC"/>
              <w:rPr>
                <w:lang w:eastAsia="zh-CN"/>
              </w:rPr>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7B2F1D" w14:textId="568F5716" w:rsidR="004E4813" w:rsidRPr="00DB707E" w:rsidRDefault="004E4813" w:rsidP="004E4813">
            <w:pPr>
              <w:pStyle w:val="TAC"/>
            </w:pPr>
            <w:r>
              <w:rPr>
                <w:rFonts w:eastAsia="SimSun" w:hint="eastAsia"/>
                <w:lang w:val="en-US" w:eastAsia="zh-CN"/>
              </w:rPr>
              <w:t>-114.5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4CB34AA" w14:textId="540CD3B6" w:rsidR="004E4813" w:rsidRPr="00DB707E" w:rsidRDefault="004E4813" w:rsidP="004E4813">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4263" w14:textId="0B22DC77" w:rsidR="004E4813" w:rsidRPr="00DB707E" w:rsidRDefault="004E4813" w:rsidP="004E4813">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EFA7B5" w14:textId="5370718F" w:rsidR="004E4813" w:rsidRPr="00DB707E" w:rsidRDefault="004E4813" w:rsidP="004E4813">
            <w:pPr>
              <w:pStyle w:val="TAC"/>
            </w:pPr>
            <w:r>
              <w:rPr>
                <w:rFonts w:eastAsia="SimSun" w:hint="eastAsia"/>
                <w:lang w:val="en-US" w:eastAsia="zh-CN"/>
              </w:rPr>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0D513F8" w14:textId="77777777" w:rsidR="004E4813" w:rsidRDefault="00524B77" w:rsidP="004E4813">
            <w:pPr>
              <w:pStyle w:val="TAC"/>
            </w:pPr>
            <w:r w:rsidRPr="00DB707E">
              <w:t>NR_FDD_FR1_A, NR_TDD_FR1_A, NR_SDL_FR1_A, NR_FDD_FR1_B, NR_TDD_FR1_C, NR_FDD_FR1_D, NR_TDD_FR1_D, NR_FDD_FR1_E, NR_TDD_FR1_E, NR_FDD_FR1_F, NR_FDD_FR1_G, NR_FDD_FR1_H</w:t>
            </w:r>
            <w:r w:rsidR="004E4813">
              <w:t>,</w:t>
            </w:r>
          </w:p>
          <w:p w14:paraId="6D37E488" w14:textId="196BF294" w:rsidR="00524B77" w:rsidRPr="00DB707E" w:rsidRDefault="004E4813" w:rsidP="004E4813">
            <w:pPr>
              <w:pStyle w:val="TAC"/>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Pr>
        <w:rPr>
          <w:lang w:eastAsia="zh-CN"/>
        </w:rPr>
      </w:pPr>
    </w:p>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323E24" w:rsidRPr="00DB707E" w14:paraId="4C516F03" w14:textId="77777777" w:rsidTr="00430B21">
        <w:trPr>
          <w:jc w:val="center"/>
        </w:trPr>
        <w:tc>
          <w:tcPr>
            <w:tcW w:w="1033" w:type="dxa"/>
            <w:tcBorders>
              <w:left w:val="single" w:sz="4" w:space="0" w:color="auto"/>
              <w:right w:val="single" w:sz="6" w:space="0" w:color="auto"/>
            </w:tcBorders>
            <w:shd w:val="clear" w:color="auto" w:fill="auto"/>
          </w:tcPr>
          <w:p w14:paraId="4B9F3DE4" w14:textId="77777777" w:rsidR="00323E24" w:rsidRPr="00DB707E" w:rsidRDefault="00323E24" w:rsidP="00323E24">
            <w:pPr>
              <w:pStyle w:val="TAC"/>
            </w:pPr>
          </w:p>
        </w:tc>
        <w:tc>
          <w:tcPr>
            <w:tcW w:w="1049" w:type="dxa"/>
            <w:tcBorders>
              <w:left w:val="single" w:sz="6" w:space="0" w:color="auto"/>
              <w:right w:val="single" w:sz="6" w:space="0" w:color="auto"/>
            </w:tcBorders>
            <w:shd w:val="clear" w:color="auto" w:fill="auto"/>
          </w:tcPr>
          <w:p w14:paraId="37162247" w14:textId="77777777" w:rsidR="00323E24" w:rsidRPr="00DB707E" w:rsidRDefault="00323E24" w:rsidP="00323E24">
            <w:pPr>
              <w:pStyle w:val="TAC"/>
            </w:pPr>
          </w:p>
        </w:tc>
        <w:tc>
          <w:tcPr>
            <w:tcW w:w="807" w:type="dxa"/>
            <w:tcBorders>
              <w:left w:val="single" w:sz="6" w:space="0" w:color="auto"/>
              <w:right w:val="single" w:sz="6" w:space="0" w:color="auto"/>
            </w:tcBorders>
            <w:shd w:val="clear" w:color="auto" w:fill="auto"/>
          </w:tcPr>
          <w:p w14:paraId="672DDE73" w14:textId="77777777" w:rsidR="00323E24" w:rsidRPr="00DB707E" w:rsidRDefault="00323E24" w:rsidP="00323E2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BBC7C1" w14:textId="72B94D73" w:rsidR="00323E24" w:rsidRPr="00DB707E" w:rsidRDefault="00323E24" w:rsidP="00323E2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EB191E" w14:textId="49DD3CD9" w:rsidR="00323E24" w:rsidRPr="00DB707E" w:rsidRDefault="00323E24" w:rsidP="00323E24">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2F8438" w14:textId="47742547" w:rsidR="00323E24" w:rsidRPr="00DB707E" w:rsidRDefault="00323E24" w:rsidP="00323E2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F0169D" w14:textId="4DC6E378" w:rsidR="00323E24" w:rsidRPr="00DB707E" w:rsidRDefault="00323E24" w:rsidP="00323E2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A03656" w14:textId="621141CB" w:rsidR="00323E24" w:rsidRPr="00DB707E" w:rsidRDefault="00323E24" w:rsidP="00323E24">
            <w:pPr>
              <w:pStyle w:val="TAC"/>
            </w:pPr>
            <w:r>
              <w:rPr>
                <w:rFonts w:eastAsia="SimSun" w:hint="eastAsia"/>
                <w:lang w:val="en-US" w:eastAsia="zh-CN"/>
              </w:rPr>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5749CEF8"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4595D909"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20B3F90D"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 10.1A.19.2.1-1.</w:t>
      </w:r>
    </w:p>
    <w:p w14:paraId="336625D7" w14:textId="77777777" w:rsidR="00524B77" w:rsidRPr="00DB707E" w:rsidRDefault="00524B77" w:rsidP="00524B77">
      <w:pPr>
        <w:rPr>
          <w:lang w:eastAsia="zh-CN"/>
        </w:rPr>
      </w:pPr>
    </w:p>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524B77" w:rsidRPr="00DB707E" w14:paraId="0AE85BB3" w14:textId="77777777" w:rsidTr="00430B21">
        <w:trPr>
          <w:jc w:val="center"/>
        </w:trPr>
        <w:tc>
          <w:tcPr>
            <w:tcW w:w="1031" w:type="dxa"/>
            <w:tcBorders>
              <w:left w:val="single" w:sz="4" w:space="0" w:color="auto"/>
              <w:right w:val="single" w:sz="6" w:space="0" w:color="auto"/>
            </w:tcBorders>
            <w:shd w:val="clear" w:color="auto" w:fill="auto"/>
          </w:tcPr>
          <w:p w14:paraId="13AF419E" w14:textId="77777777" w:rsidR="00524B77" w:rsidRPr="00DB707E" w:rsidRDefault="00524B77" w:rsidP="00430B21">
            <w:pPr>
              <w:pStyle w:val="TAC"/>
            </w:pPr>
            <w:r w:rsidRPr="00DB707E">
              <w:rPr>
                <w:rFonts w:cs="Arial"/>
              </w:rPr>
              <w:t>±</w:t>
            </w:r>
            <w:r w:rsidRPr="00DB707E">
              <w:t>5.0</w:t>
            </w:r>
          </w:p>
        </w:tc>
        <w:tc>
          <w:tcPr>
            <w:tcW w:w="1043" w:type="dxa"/>
            <w:tcBorders>
              <w:left w:val="single" w:sz="6" w:space="0" w:color="auto"/>
              <w:right w:val="single" w:sz="6" w:space="0" w:color="auto"/>
            </w:tcBorders>
            <w:shd w:val="clear" w:color="auto" w:fill="auto"/>
          </w:tcPr>
          <w:p w14:paraId="457502D2" w14:textId="77777777" w:rsidR="00524B77" w:rsidRPr="00DB707E" w:rsidRDefault="00524B77" w:rsidP="00430B21">
            <w:pPr>
              <w:pStyle w:val="TAC"/>
            </w:pPr>
            <w:r w:rsidRPr="00DB707E">
              <w:rPr>
                <w:rFonts w:cs="Arial"/>
              </w:rPr>
              <w:t>±</w:t>
            </w:r>
            <w:r w:rsidRPr="00DB707E">
              <w:t>9.5</w:t>
            </w:r>
          </w:p>
        </w:tc>
        <w:tc>
          <w:tcPr>
            <w:tcW w:w="780" w:type="dxa"/>
            <w:tcBorders>
              <w:left w:val="single" w:sz="6" w:space="0" w:color="auto"/>
              <w:right w:val="single" w:sz="6" w:space="0" w:color="auto"/>
            </w:tcBorders>
            <w:shd w:val="clear" w:color="auto" w:fill="auto"/>
          </w:tcPr>
          <w:p w14:paraId="34FA0383"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524B77" w:rsidRPr="00DB707E" w:rsidDel="00FA4A82"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524B77" w:rsidRPr="00DB707E" w:rsidDel="00FA4A82"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524B77" w:rsidRPr="00DB707E" w:rsidDel="00FA4A82"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524B77" w:rsidRPr="00DB707E" w:rsidRDefault="00524B77" w:rsidP="00430B21">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323E24" w:rsidRPr="00DB707E" w14:paraId="23F621BE" w14:textId="77777777" w:rsidTr="00430B21">
        <w:trPr>
          <w:jc w:val="center"/>
        </w:trPr>
        <w:tc>
          <w:tcPr>
            <w:tcW w:w="1031" w:type="dxa"/>
            <w:tcBorders>
              <w:left w:val="single" w:sz="4" w:space="0" w:color="auto"/>
              <w:right w:val="single" w:sz="6" w:space="0" w:color="auto"/>
            </w:tcBorders>
            <w:shd w:val="clear" w:color="auto" w:fill="auto"/>
          </w:tcPr>
          <w:p w14:paraId="3C279158" w14:textId="77777777" w:rsidR="00323E24" w:rsidRPr="00DB707E" w:rsidRDefault="00323E24" w:rsidP="00323E24">
            <w:pPr>
              <w:pStyle w:val="TAC"/>
            </w:pPr>
          </w:p>
        </w:tc>
        <w:tc>
          <w:tcPr>
            <w:tcW w:w="1043" w:type="dxa"/>
            <w:tcBorders>
              <w:left w:val="single" w:sz="6" w:space="0" w:color="auto"/>
              <w:right w:val="single" w:sz="6" w:space="0" w:color="auto"/>
            </w:tcBorders>
            <w:shd w:val="clear" w:color="auto" w:fill="auto"/>
          </w:tcPr>
          <w:p w14:paraId="54FFA13A" w14:textId="77777777" w:rsidR="00323E24" w:rsidRPr="00DB707E" w:rsidRDefault="00323E24" w:rsidP="00323E24">
            <w:pPr>
              <w:pStyle w:val="TAC"/>
            </w:pPr>
          </w:p>
        </w:tc>
        <w:tc>
          <w:tcPr>
            <w:tcW w:w="780" w:type="dxa"/>
            <w:tcBorders>
              <w:left w:val="single" w:sz="6" w:space="0" w:color="auto"/>
              <w:right w:val="single" w:sz="6" w:space="0" w:color="auto"/>
            </w:tcBorders>
            <w:shd w:val="clear" w:color="auto" w:fill="auto"/>
          </w:tcPr>
          <w:p w14:paraId="6DD91A1D" w14:textId="77777777" w:rsidR="00323E24" w:rsidRPr="00DB707E" w:rsidRDefault="00323E24" w:rsidP="00323E24">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CCBC7E4" w14:textId="4BCF1D7A" w:rsidR="00323E24" w:rsidRPr="00DB707E" w:rsidRDefault="00323E24" w:rsidP="00323E24">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C04B52" w14:textId="63AAB2BA" w:rsidR="00323E24" w:rsidRPr="00DB707E" w:rsidRDefault="00323E24" w:rsidP="00323E2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166C4C" w14:textId="26977F82" w:rsidR="00323E24" w:rsidRPr="00DB707E" w:rsidRDefault="00323E24" w:rsidP="00323E2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455B7B" w14:textId="1D037452" w:rsidR="00323E24" w:rsidRPr="00DB707E" w:rsidRDefault="00323E24" w:rsidP="00323E24">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D3362E" w14:textId="28923C51" w:rsidR="00323E24" w:rsidRPr="00DB707E" w:rsidRDefault="00323E24" w:rsidP="00323E2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D25AE6" w14:textId="0D20B0B1" w:rsidR="00323E24" w:rsidRPr="00DB707E" w:rsidRDefault="00323E24" w:rsidP="00323E24">
            <w:pPr>
              <w:pStyle w:val="TAC"/>
            </w:pPr>
            <w:r>
              <w:rPr>
                <w:rFonts w:eastAsia="SimSun" w:hint="eastAsia"/>
                <w:lang w:val="en-US" w:eastAsia="zh-CN"/>
              </w:rPr>
              <w:t>-70</w:t>
            </w:r>
          </w:p>
        </w:tc>
      </w:tr>
      <w:tr w:rsidR="00524B77" w:rsidRPr="00DB707E" w14:paraId="7AAF1FF0" w14:textId="77777777" w:rsidTr="00430B2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D3E39ED" w14:textId="77777777" w:rsidR="00524B77" w:rsidRPr="00DB707E" w:rsidRDefault="00524B77" w:rsidP="00430B21">
            <w:pPr>
              <w:pStyle w:val="TAC"/>
            </w:pPr>
            <w:r w:rsidRPr="00DB707E">
              <w:rPr>
                <w:rFonts w:cs="Arial"/>
              </w:rPr>
              <w:t>±</w:t>
            </w:r>
            <w:r w:rsidRPr="00DB707E">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41260B" w14:textId="77777777" w:rsidR="00524B77" w:rsidRPr="00DB707E" w:rsidRDefault="00524B77" w:rsidP="00430B21">
            <w:pPr>
              <w:pStyle w:val="TAC"/>
            </w:pPr>
            <w:r w:rsidRPr="00DB707E">
              <w:rPr>
                <w:rFonts w:cs="Arial"/>
              </w:rPr>
              <w:t>±</w:t>
            </w:r>
            <w:r w:rsidRPr="00DB707E">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495D51E2"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524B77" w:rsidRPr="00DB707E" w:rsidRDefault="00524B77" w:rsidP="00430B21">
            <w:pPr>
              <w:pStyle w:val="TAC"/>
            </w:pPr>
            <w:r w:rsidRPr="00DB707E">
              <w:t>NR_FDD_FR1_A, NR_TDD_FR1_A,</w:t>
            </w:r>
          </w:p>
          <w:p w14:paraId="5611FDFE" w14:textId="77777777" w:rsidR="00524B77" w:rsidRPr="00DB707E" w:rsidRDefault="00524B77" w:rsidP="00430B21">
            <w:pPr>
              <w:pStyle w:val="TAC"/>
            </w:pPr>
            <w:r w:rsidRPr="00DB707E">
              <w:t>NR_SDL_FR1_A,</w:t>
            </w:r>
          </w:p>
          <w:p w14:paraId="0B49DBBC" w14:textId="77777777" w:rsidR="00524B77" w:rsidRPr="00DB707E" w:rsidRDefault="00524B77" w:rsidP="00430B21">
            <w:pPr>
              <w:pStyle w:val="TAC"/>
            </w:pPr>
            <w:r w:rsidRPr="00DB707E">
              <w:t>NR_FDD_FR1_B, NR_TDD_FR1_C, NR_FDD_FR1_D, NR_TDD_FR1_D, NR_FDD_FR1_E, NR_TDD_FR1_E, NR_FDD_FR1_F,</w:t>
            </w:r>
          </w:p>
          <w:p w14:paraId="0E53876D" w14:textId="77777777" w:rsidR="00323E24" w:rsidRDefault="00524B77" w:rsidP="00323E24">
            <w:pPr>
              <w:pStyle w:val="TAC"/>
              <w:rPr>
                <w:rFonts w:eastAsia="SimSun"/>
                <w:lang w:val="en-US" w:eastAsia="zh-CN"/>
              </w:rPr>
            </w:pPr>
            <w:r w:rsidRPr="00DB707E">
              <w:rPr>
                <w:lang w:val="sv-FI"/>
              </w:rPr>
              <w:t>NR_FDD_FR1_G, NR_FDD_FR1_H</w:t>
            </w:r>
            <w:r w:rsidR="00323E24">
              <w:rPr>
                <w:rFonts w:eastAsia="SimSun" w:hint="eastAsia"/>
                <w:lang w:val="en-US" w:eastAsia="zh-CN"/>
              </w:rPr>
              <w:t>,</w:t>
            </w:r>
          </w:p>
          <w:p w14:paraId="2B7F6256" w14:textId="357F0A2F" w:rsidR="00524B77" w:rsidRPr="00DB707E" w:rsidRDefault="00323E24" w:rsidP="00323E24">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524B77" w:rsidRPr="00DB707E" w:rsidRDefault="00524B77" w:rsidP="00430B21">
            <w:pPr>
              <w:pStyle w:val="TAC"/>
              <w:rPr>
                <w:lang w:eastAsia="zh-CN"/>
              </w:rPr>
            </w:pPr>
            <w:r w:rsidRPr="00DB707E">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524B77" w:rsidRPr="00DB707E" w:rsidRDefault="00524B77" w:rsidP="00430B21">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Pr>
        <w:rPr>
          <w:lang w:eastAsia="zh-CN"/>
        </w:rPr>
      </w:pPr>
    </w:p>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6338F34E"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1ADAE3B0"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5A5D888A"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w:t>
      </w:r>
      <w:r w:rsidRPr="00DB707E">
        <w:rPr>
          <w:rFonts w:eastAsia="PMingLiU"/>
          <w:lang w:val="en-US" w:eastAsia="zh-CN"/>
        </w:rPr>
        <w:t> </w:t>
      </w:r>
      <w:r w:rsidRPr="00DB707E">
        <w:t>10.1A.14.2.2-1</w:t>
      </w:r>
      <w:r w:rsidRPr="00DB707E">
        <w:rPr>
          <w:rFonts w:eastAsia="PMingLiU"/>
          <w:lang w:eastAsia="zh-CN"/>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524B77" w:rsidRPr="00DB707E" w14:paraId="177C8CE6" w14:textId="77777777" w:rsidTr="00430B21">
        <w:trPr>
          <w:jc w:val="center"/>
        </w:trPr>
        <w:tc>
          <w:tcPr>
            <w:tcW w:w="1029" w:type="dxa"/>
            <w:tcBorders>
              <w:left w:val="single" w:sz="4" w:space="0" w:color="auto"/>
              <w:right w:val="single" w:sz="6" w:space="0" w:color="auto"/>
            </w:tcBorders>
            <w:shd w:val="clear" w:color="auto" w:fill="auto"/>
          </w:tcPr>
          <w:p w14:paraId="76D9DD15" w14:textId="77777777" w:rsidR="00524B77" w:rsidRPr="00DB707E" w:rsidRDefault="00524B77" w:rsidP="00430B21">
            <w:pPr>
              <w:pStyle w:val="TAC"/>
            </w:pPr>
            <w:r w:rsidRPr="00DB707E">
              <w:rPr>
                <w:rFonts w:cs="Arial"/>
              </w:rPr>
              <w:t>±</w:t>
            </w:r>
            <w:r w:rsidRPr="00DB707E">
              <w:t>3</w:t>
            </w:r>
          </w:p>
        </w:tc>
        <w:tc>
          <w:tcPr>
            <w:tcW w:w="1026" w:type="dxa"/>
            <w:tcBorders>
              <w:left w:val="single" w:sz="6" w:space="0" w:color="auto"/>
              <w:right w:val="single" w:sz="6" w:space="0" w:color="auto"/>
            </w:tcBorders>
            <w:shd w:val="clear" w:color="auto" w:fill="auto"/>
          </w:tcPr>
          <w:p w14:paraId="1F036684" w14:textId="77777777" w:rsidR="00524B77" w:rsidRPr="00DB707E" w:rsidRDefault="00524B77" w:rsidP="00430B21">
            <w:pPr>
              <w:pStyle w:val="TAC"/>
            </w:pPr>
            <w:r w:rsidRPr="00DB707E">
              <w:rPr>
                <w:rFonts w:cs="Arial"/>
              </w:rPr>
              <w:t>±</w:t>
            </w:r>
            <w:r w:rsidRPr="00DB707E">
              <w:t>4</w:t>
            </w:r>
          </w:p>
        </w:tc>
        <w:tc>
          <w:tcPr>
            <w:tcW w:w="798" w:type="dxa"/>
            <w:tcBorders>
              <w:left w:val="single" w:sz="6" w:space="0" w:color="auto"/>
              <w:right w:val="single" w:sz="6" w:space="0" w:color="auto"/>
            </w:tcBorders>
            <w:shd w:val="clear" w:color="auto" w:fill="auto"/>
          </w:tcPr>
          <w:p w14:paraId="6080A167" w14:textId="77777777" w:rsidR="00524B77" w:rsidRPr="00DB707E" w:rsidRDefault="00524B77" w:rsidP="00430B21">
            <w:pPr>
              <w:pStyle w:val="TAC"/>
            </w:pPr>
            <w:r w:rsidRPr="00DB707E">
              <w:sym w:font="Symbol" w:char="F0B3"/>
            </w:r>
            <w:r w:rsidRPr="00DB707E">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524B77" w:rsidRPr="00DB707E"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524B77" w:rsidRPr="00DB707E"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524B77" w:rsidRPr="00DB707E"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524B77" w:rsidRPr="00DB707E" w:rsidRDefault="00524B77" w:rsidP="00430B21">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E085E" w:rsidRPr="00DB707E" w14:paraId="652B1A1B" w14:textId="77777777" w:rsidTr="00430B21">
        <w:trPr>
          <w:jc w:val="center"/>
        </w:trPr>
        <w:tc>
          <w:tcPr>
            <w:tcW w:w="1029" w:type="dxa"/>
            <w:tcBorders>
              <w:left w:val="single" w:sz="4" w:space="0" w:color="auto"/>
              <w:right w:val="single" w:sz="6" w:space="0" w:color="auto"/>
            </w:tcBorders>
            <w:shd w:val="clear" w:color="auto" w:fill="auto"/>
          </w:tcPr>
          <w:p w14:paraId="0B08B592" w14:textId="77777777" w:rsidR="005E085E" w:rsidRPr="00DB707E" w:rsidRDefault="005E085E" w:rsidP="005E085E">
            <w:pPr>
              <w:pStyle w:val="TAC"/>
            </w:pPr>
          </w:p>
        </w:tc>
        <w:tc>
          <w:tcPr>
            <w:tcW w:w="1026" w:type="dxa"/>
            <w:tcBorders>
              <w:left w:val="single" w:sz="6" w:space="0" w:color="auto"/>
              <w:right w:val="single" w:sz="6" w:space="0" w:color="auto"/>
            </w:tcBorders>
            <w:shd w:val="clear" w:color="auto" w:fill="auto"/>
          </w:tcPr>
          <w:p w14:paraId="682A5A3C" w14:textId="77777777" w:rsidR="005E085E" w:rsidRPr="00DB707E" w:rsidRDefault="005E085E" w:rsidP="005E085E">
            <w:pPr>
              <w:pStyle w:val="TAC"/>
            </w:pPr>
          </w:p>
        </w:tc>
        <w:tc>
          <w:tcPr>
            <w:tcW w:w="798" w:type="dxa"/>
            <w:tcBorders>
              <w:left w:val="single" w:sz="6" w:space="0" w:color="auto"/>
              <w:right w:val="single" w:sz="6" w:space="0" w:color="auto"/>
            </w:tcBorders>
            <w:shd w:val="clear" w:color="auto" w:fill="auto"/>
          </w:tcPr>
          <w:p w14:paraId="3BD4927A" w14:textId="77777777" w:rsidR="005E085E" w:rsidRPr="00DB707E" w:rsidRDefault="005E085E" w:rsidP="005E085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50434A0" w14:textId="6AC42680" w:rsidR="005E085E" w:rsidRPr="00DB707E" w:rsidRDefault="005E085E" w:rsidP="005E085E">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63C3F3" w14:textId="0205EE65" w:rsidR="005E085E" w:rsidRPr="00DB707E" w:rsidRDefault="005E085E" w:rsidP="005E085E">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613BB6" w14:textId="38974FC4" w:rsidR="005E085E" w:rsidRPr="00DB707E" w:rsidRDefault="005E085E" w:rsidP="005E085E">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3C8776" w14:textId="1FDBD917" w:rsidR="005E085E" w:rsidRPr="00DB707E" w:rsidRDefault="005E085E" w:rsidP="005E085E">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25AB9C" w14:textId="50240B64" w:rsidR="005E085E" w:rsidRPr="00DB707E" w:rsidRDefault="005E085E" w:rsidP="005E085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354F2C" w14:textId="11D5D279" w:rsidR="005E085E" w:rsidRPr="00DB707E" w:rsidRDefault="005E085E" w:rsidP="005E085E">
            <w:pPr>
              <w:pStyle w:val="TAC"/>
            </w:pPr>
            <w:r>
              <w:rPr>
                <w:rFonts w:eastAsia="SimSun" w:hint="eastAsia"/>
                <w:lang w:val="en-US" w:eastAsia="zh-CN"/>
              </w:rPr>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Pr>
        <w:rPr>
          <w:lang w:eastAsia="zh-CN"/>
        </w:rPr>
      </w:pPr>
    </w:p>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2" w:name="_Toc5952727"/>
      <w:r w:rsidRPr="009C5807">
        <w:rPr>
          <w:lang w:val="en-US" w:eastAsia="ko-KR"/>
        </w:rPr>
        <w:t>10.2.1</w:t>
      </w:r>
      <w:r w:rsidRPr="009C5807">
        <w:rPr>
          <w:lang w:val="en-US" w:eastAsia="ko-KR"/>
        </w:rPr>
        <w:tab/>
        <w:t>Introduction</w:t>
      </w:r>
      <w:bookmarkEnd w:id="22"/>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3" w:name="_Toc5952728"/>
      <w:r w:rsidRPr="009C5807">
        <w:rPr>
          <w:lang w:val="en-US" w:eastAsia="ko-KR"/>
        </w:rPr>
        <w:t>10.2.2</w:t>
      </w:r>
      <w:r w:rsidR="008B6AFC" w:rsidRPr="009C5807">
        <w:rPr>
          <w:lang w:val="en-US" w:eastAsia="ko-KR"/>
        </w:rPr>
        <w:tab/>
      </w:r>
      <w:r w:rsidRPr="009C5807">
        <w:rPr>
          <w:lang w:val="en-US" w:eastAsia="ko-KR"/>
        </w:rPr>
        <w:t>E-UTRAN RSRP measurements</w:t>
      </w:r>
      <w:bookmarkEnd w:id="23"/>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4" w:name="_Toc5952729"/>
      <w:r w:rsidRPr="009C5807">
        <w:rPr>
          <w:lang w:val="en-US" w:eastAsia="ko-KR"/>
        </w:rPr>
        <w:t>10.2.3</w:t>
      </w:r>
      <w:r w:rsidRPr="009C5807">
        <w:rPr>
          <w:lang w:val="en-US" w:eastAsia="ko-KR"/>
        </w:rPr>
        <w:tab/>
        <w:t>E-UTRAN RSRQ measurements</w:t>
      </w:r>
      <w:bookmarkEnd w:id="24"/>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5" w:name="_Toc5952730"/>
      <w:r w:rsidRPr="009C5807">
        <w:rPr>
          <w:lang w:val="en-US" w:eastAsia="ko-KR"/>
        </w:rPr>
        <w:t>10.2.4</w:t>
      </w:r>
      <w:r w:rsidRPr="009C5807">
        <w:rPr>
          <w:lang w:val="en-US" w:eastAsia="ko-KR"/>
        </w:rPr>
        <w:tab/>
        <w:t>E-UTRAN RSTD measurements</w:t>
      </w:r>
      <w:bookmarkEnd w:id="25"/>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6" w:name="_Toc5952731"/>
      <w:r w:rsidRPr="009C5807">
        <w:rPr>
          <w:lang w:val="en-US" w:eastAsia="ko-KR"/>
        </w:rPr>
        <w:t>10.2.5</w:t>
      </w:r>
      <w:r w:rsidRPr="009C5807">
        <w:rPr>
          <w:lang w:val="en-US" w:eastAsia="ko-KR"/>
        </w:rPr>
        <w:tab/>
        <w:t>E-UTRAN RS-SINR measurements</w:t>
      </w:r>
      <w:bookmarkEnd w:id="26"/>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609AC902" w14:textId="77777777" w:rsidR="007F00C8" w:rsidRDefault="007F00C8" w:rsidP="00C87F52"/>
    <w:p w14:paraId="08BE066B" w14:textId="77777777" w:rsidR="007F00C8" w:rsidRPr="009C5807" w:rsidRDefault="007F00C8" w:rsidP="007F00C8">
      <w:pPr>
        <w:pStyle w:val="Heading2"/>
      </w:pPr>
      <w:r>
        <w:t>10.2A</w:t>
      </w:r>
      <w:r w:rsidRPr="009C5807">
        <w:tab/>
        <w:t>E-UTRAN measurements</w:t>
      </w:r>
      <w:r>
        <w:t xml:space="preserve"> for RedCap</w:t>
      </w:r>
    </w:p>
    <w:p w14:paraId="7D08E2A0" w14:textId="77777777" w:rsidR="007F00C8" w:rsidRPr="009C5807" w:rsidRDefault="007F00C8" w:rsidP="007F00C8">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8EB1753" w14:textId="77777777" w:rsidR="007F00C8" w:rsidRPr="009C5807" w:rsidRDefault="007F00C8" w:rsidP="007F00C8">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DEAA717" w14:textId="77777777" w:rsidR="007F00C8" w:rsidRPr="009C5807" w:rsidRDefault="007F00C8" w:rsidP="007F00C8">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3E18F253" w14:textId="77777777" w:rsidR="007F00C8" w:rsidRPr="009C5807" w:rsidRDefault="007F00C8" w:rsidP="007F00C8">
      <w:pPr>
        <w:pStyle w:val="B10"/>
      </w:pPr>
      <w:r w:rsidRPr="009C5807">
        <w:rPr>
          <w:rFonts w:cs="v4.2.0"/>
        </w:rPr>
        <w:t>-</w:t>
      </w:r>
      <w:r w:rsidRPr="009C5807">
        <w:rPr>
          <w:rFonts w:cs="v4.2.0"/>
        </w:rPr>
        <w:tab/>
        <w:t>in RRC_CONNECTED state</w:t>
      </w:r>
    </w:p>
    <w:p w14:paraId="5E15333E" w14:textId="77777777" w:rsidR="007F00C8" w:rsidRPr="009C5807" w:rsidRDefault="007F00C8" w:rsidP="007F00C8">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6E5BAA3C" w14:textId="77777777" w:rsidR="007F00C8" w:rsidRPr="009C5807" w:rsidRDefault="007F00C8" w:rsidP="007F00C8">
      <w:pPr>
        <w:pStyle w:val="B10"/>
      </w:pPr>
      <w:r w:rsidRPr="009C5807">
        <w:t>-</w:t>
      </w:r>
      <w:r w:rsidRPr="009C5807">
        <w:tab/>
        <w:t>that is synchronised to the cell that is measured.</w:t>
      </w:r>
    </w:p>
    <w:p w14:paraId="4D9EC265" w14:textId="77777777" w:rsidR="007F00C8" w:rsidRPr="009C5807" w:rsidRDefault="007F00C8" w:rsidP="007F00C8">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E948D9B" w14:textId="77777777" w:rsidR="007F00C8" w:rsidRPr="009C5807" w:rsidRDefault="007F00C8" w:rsidP="007F00C8">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04096940" w14:textId="77777777" w:rsidR="007F00C8" w:rsidRPr="009C5807" w:rsidRDefault="007F00C8" w:rsidP="007F00C8">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78176BFA" w14:textId="77777777" w:rsidR="007F00C8" w:rsidRPr="009C5807" w:rsidRDefault="007F00C8" w:rsidP="007F00C8">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35964AB6"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61BCE961" w14:textId="77777777" w:rsidR="007F00C8" w:rsidRPr="009C5807" w:rsidRDefault="007F00C8" w:rsidP="007F00C8">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27521019" w14:textId="77777777" w:rsidR="007F00C8" w:rsidRDefault="007F00C8" w:rsidP="007F00C8">
      <w:pPr>
        <w:jc w:val="both"/>
        <w:rPr>
          <w:rFonts w:cs="v4.2.0"/>
        </w:rPr>
      </w:pPr>
      <w:r>
        <w:rPr>
          <w:rFonts w:cs="v4.2.0"/>
        </w:rPr>
        <w:t>For 2Rx RedCap,</w:t>
      </w:r>
    </w:p>
    <w:p w14:paraId="12404B1A" w14:textId="55F2945F" w:rsidR="007F00C8" w:rsidRDefault="00A721EF" w:rsidP="00A721EF">
      <w:pPr>
        <w:pStyle w:val="B10"/>
      </w:pPr>
      <w:r>
        <w:t>-</w:t>
      </w:r>
      <w:r>
        <w:tab/>
      </w:r>
      <w:r w:rsidR="007F00C8" w:rsidRPr="009C5807">
        <w:t xml:space="preserve">The accuracy requirements of E-UTRA RSRP measurements in RRC_CONNECTED state and the corresponding side conditions shall be the same as the inter-frequency RSRP </w:t>
      </w:r>
      <w:r w:rsidR="007F00C8">
        <w:t>a</w:t>
      </w:r>
      <w:r w:rsidR="007F00C8" w:rsidRPr="009C5807">
        <w:t xml:space="preserve">ccuracy </w:t>
      </w:r>
      <w:r w:rsidR="007F00C8">
        <w:t>r</w:t>
      </w:r>
      <w:r w:rsidR="007F00C8" w:rsidRPr="009C5807">
        <w:t>equirements</w:t>
      </w:r>
      <w:r w:rsidR="007F00C8">
        <w:t xml:space="preserve"> for </w:t>
      </w:r>
      <w:r w:rsidR="007F00C8" w:rsidRPr="00B910B8">
        <w:rPr>
          <w:rFonts w:cs="v4.2.0"/>
        </w:rPr>
        <w:t xml:space="preserve">UE other than </w:t>
      </w:r>
      <w:r w:rsidR="007F00C8">
        <w:rPr>
          <w:rFonts w:cs="v4.2.0"/>
        </w:rPr>
        <w:t>Cat.</w:t>
      </w:r>
      <w:r w:rsidR="007F00C8" w:rsidRPr="00B910B8">
        <w:rPr>
          <w:rFonts w:cs="v4.2.0"/>
        </w:rPr>
        <w:t>1bis</w:t>
      </w:r>
      <w:r w:rsidR="007F00C8" w:rsidRPr="009C5807">
        <w:t xml:space="preserve"> in clause 9.1.3 of TS 36.133 [15].</w:t>
      </w:r>
    </w:p>
    <w:p w14:paraId="478DEAE1" w14:textId="77777777" w:rsidR="007F00C8" w:rsidRDefault="007F00C8" w:rsidP="007F00C8">
      <w:pPr>
        <w:jc w:val="both"/>
        <w:rPr>
          <w:rFonts w:cs="v4.2.0"/>
        </w:rPr>
      </w:pPr>
      <w:r>
        <w:rPr>
          <w:rFonts w:cs="v4.2.0"/>
        </w:rPr>
        <w:t>For 1Rx RedCap,</w:t>
      </w:r>
    </w:p>
    <w:p w14:paraId="2A7889B0" w14:textId="1D388010" w:rsidR="007F00C8" w:rsidRDefault="00A721EF" w:rsidP="00A721EF">
      <w:pPr>
        <w:pStyle w:val="B10"/>
      </w:pPr>
      <w:r>
        <w:t>-</w:t>
      </w:r>
      <w:r>
        <w:tab/>
      </w:r>
      <w:r w:rsidR="007F00C8" w:rsidRPr="009C5807">
        <w:t xml:space="preserve">The accuracy requirements of E-UTRA RSRP measurements in RRC_CONNECTED state and the corresponding side conditions shall be the same as the inter-frequency RSRP </w:t>
      </w:r>
      <w:r w:rsidR="007F00C8">
        <w:t>a</w:t>
      </w:r>
      <w:r w:rsidR="007F00C8" w:rsidRPr="009C5807">
        <w:t xml:space="preserve">ccuracy </w:t>
      </w:r>
      <w:r w:rsidR="007F00C8">
        <w:t>r</w:t>
      </w:r>
      <w:r w:rsidR="007F00C8" w:rsidRPr="009C5807">
        <w:t>equirements</w:t>
      </w:r>
      <w:r w:rsidR="007F00C8">
        <w:t xml:space="preserve"> for </w:t>
      </w:r>
      <w:r w:rsidR="007F00C8">
        <w:rPr>
          <w:rFonts w:cs="v4.2.0"/>
        </w:rPr>
        <w:t>UE Cat.</w:t>
      </w:r>
      <w:r w:rsidR="007F00C8" w:rsidRPr="00B910B8">
        <w:rPr>
          <w:rFonts w:cs="v4.2.0"/>
        </w:rPr>
        <w:t>1bis</w:t>
      </w:r>
      <w:r w:rsidR="007F00C8">
        <w:rPr>
          <w:rFonts w:cs="v4.2.0"/>
        </w:rPr>
        <w:t xml:space="preserve"> </w:t>
      </w:r>
      <w:r w:rsidR="007F00C8" w:rsidRPr="009C5807">
        <w:t>in clause 9.1.3 of TS 36.133 [15].</w:t>
      </w:r>
    </w:p>
    <w:p w14:paraId="6D46F782" w14:textId="77777777" w:rsidR="007F00C8" w:rsidRPr="009C5807" w:rsidRDefault="007F00C8" w:rsidP="007F00C8">
      <w:r w:rsidRPr="009C5807">
        <w:t>The reporting range and mapping specified for RSRP measurements in clause 9.1.4 of TS 36.133 [15] shall apply.</w:t>
      </w:r>
    </w:p>
    <w:p w14:paraId="56921682" w14:textId="77777777" w:rsidR="007F00C8" w:rsidRPr="009C5807" w:rsidRDefault="007F00C8" w:rsidP="007F00C8">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3D7662CD"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01B929B1" w14:textId="77777777" w:rsidR="007F00C8" w:rsidRDefault="007F00C8" w:rsidP="007F00C8">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37812F43" w14:textId="77777777" w:rsidR="007F00C8" w:rsidRPr="009C5807" w:rsidRDefault="007F00C8" w:rsidP="007F00C8">
      <w:pPr>
        <w:rPr>
          <w:rFonts w:cs="v4.2.0"/>
          <w:lang w:eastAsia="zh-CN"/>
        </w:rPr>
      </w:pPr>
      <w:r>
        <w:rPr>
          <w:rFonts w:cs="v4.2.0" w:hint="eastAsia"/>
          <w:lang w:eastAsia="zh-CN"/>
        </w:rPr>
        <w:t>F</w:t>
      </w:r>
      <w:r>
        <w:rPr>
          <w:rFonts w:cs="v4.2.0"/>
          <w:lang w:eastAsia="zh-CN"/>
        </w:rPr>
        <w:t xml:space="preserve">or 2Rx RedCap, </w:t>
      </w:r>
    </w:p>
    <w:p w14:paraId="71FEED83" w14:textId="26162799" w:rsidR="007F00C8" w:rsidRDefault="00A721EF" w:rsidP="00A721EF">
      <w:pPr>
        <w:pStyle w:val="B10"/>
      </w:pPr>
      <w:r>
        <w:t>-</w:t>
      </w:r>
      <w:r>
        <w:tab/>
      </w:r>
      <w:r w:rsidR="007F00C8" w:rsidRPr="009C5807">
        <w:t xml:space="preserve">The accuracy requirements of E-UTRA RSRQ measurements in RRC_CONNECTED state and the corresponding side conditions shall be the same as the inter-frequency RSRQ </w:t>
      </w:r>
      <w:r w:rsidR="007F00C8">
        <w:t>a</w:t>
      </w:r>
      <w:r w:rsidR="007F00C8" w:rsidRPr="009C5807">
        <w:t xml:space="preserve">ccuracy </w:t>
      </w:r>
      <w:r w:rsidR="007F00C8">
        <w:t>r</w:t>
      </w:r>
      <w:r w:rsidR="007F00C8" w:rsidRPr="009C5807">
        <w:t xml:space="preserve">equirements </w:t>
      </w:r>
      <w:r w:rsidR="007F00C8">
        <w:t xml:space="preserve">for </w:t>
      </w:r>
      <w:r w:rsidR="007F00C8" w:rsidRPr="00B910B8">
        <w:rPr>
          <w:rFonts w:cs="v4.2.0"/>
        </w:rPr>
        <w:t xml:space="preserve">UE other than </w:t>
      </w:r>
      <w:r w:rsidR="007F00C8">
        <w:rPr>
          <w:rFonts w:cs="v4.2.0"/>
        </w:rPr>
        <w:t>Cat.</w:t>
      </w:r>
      <w:r w:rsidR="007F00C8" w:rsidRPr="00B910B8">
        <w:rPr>
          <w:rFonts w:cs="v4.2.0"/>
        </w:rPr>
        <w:t>1bis</w:t>
      </w:r>
      <w:r w:rsidR="007F00C8" w:rsidRPr="009C5807">
        <w:t xml:space="preserve"> in clause 9.1.6 of TS 36.133 [15].</w:t>
      </w:r>
    </w:p>
    <w:p w14:paraId="5BEAB911" w14:textId="77777777" w:rsidR="007F00C8" w:rsidRPr="009C5807" w:rsidRDefault="007F00C8" w:rsidP="007F00C8">
      <w:pPr>
        <w:rPr>
          <w:rFonts w:cs="v4.2.0"/>
          <w:lang w:eastAsia="zh-CN"/>
        </w:rPr>
      </w:pPr>
      <w:r>
        <w:rPr>
          <w:rFonts w:cs="v4.2.0" w:hint="eastAsia"/>
          <w:lang w:eastAsia="zh-CN"/>
        </w:rPr>
        <w:t>F</w:t>
      </w:r>
      <w:r>
        <w:rPr>
          <w:rFonts w:cs="v4.2.0"/>
          <w:lang w:eastAsia="zh-CN"/>
        </w:rPr>
        <w:t xml:space="preserve">or 1Rx RedCap, </w:t>
      </w:r>
    </w:p>
    <w:p w14:paraId="56CAB264" w14:textId="0BE13735" w:rsidR="007F00C8" w:rsidRPr="009C5807" w:rsidRDefault="00A721EF" w:rsidP="00A721EF">
      <w:pPr>
        <w:pStyle w:val="B10"/>
      </w:pPr>
      <w:r>
        <w:t>-</w:t>
      </w:r>
      <w:r>
        <w:tab/>
      </w:r>
      <w:r w:rsidR="007F00C8" w:rsidRPr="009C5807">
        <w:t xml:space="preserve">The accuracy requirements of E-UTRA RSRQ measurements in RRC_CONNECTED state and the corresponding side conditions shall be the same as the inter-frequency RSRQ </w:t>
      </w:r>
      <w:r w:rsidR="007F00C8">
        <w:t>a</w:t>
      </w:r>
      <w:r w:rsidR="007F00C8" w:rsidRPr="009C5807">
        <w:t xml:space="preserve">ccuracy </w:t>
      </w:r>
      <w:r w:rsidR="007F00C8">
        <w:t>r</w:t>
      </w:r>
      <w:r w:rsidR="007F00C8" w:rsidRPr="009C5807">
        <w:t xml:space="preserve">equirements </w:t>
      </w:r>
      <w:r w:rsidR="007F00C8">
        <w:t xml:space="preserve">for </w:t>
      </w:r>
      <w:r w:rsidR="007F00C8" w:rsidRPr="00B910B8">
        <w:rPr>
          <w:rFonts w:cs="v4.2.0"/>
        </w:rPr>
        <w:t>UE</w:t>
      </w:r>
      <w:r w:rsidR="007F00C8">
        <w:rPr>
          <w:rFonts w:cs="v4.2.0"/>
        </w:rPr>
        <w:t xml:space="preserve"> Cat.</w:t>
      </w:r>
      <w:r w:rsidR="007F00C8" w:rsidRPr="00B910B8">
        <w:rPr>
          <w:rFonts w:cs="v4.2.0"/>
        </w:rPr>
        <w:t>1bis</w:t>
      </w:r>
      <w:r w:rsidR="007F00C8" w:rsidRPr="009C5807">
        <w:t xml:space="preserve"> in clause 9.1.6 of TS 36.133 [15].</w:t>
      </w:r>
    </w:p>
    <w:p w14:paraId="392A91C7" w14:textId="77777777" w:rsidR="007F00C8" w:rsidRPr="009C5807" w:rsidRDefault="007F00C8" w:rsidP="007F00C8">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312744E7" w14:textId="77777777" w:rsidR="007F00C8" w:rsidRDefault="007F00C8" w:rsidP="007F00C8">
      <w:r w:rsidRPr="009C5807">
        <w:t>The reporting range and mapping specified for RSRQ measurements in clause 9.1.7 of TS 36.133 [15] shall apply.</w:t>
      </w:r>
    </w:p>
    <w:p w14:paraId="4A8B21F1" w14:textId="77777777" w:rsidR="007F00C8" w:rsidRPr="009C5807" w:rsidRDefault="007F00C8" w:rsidP="007F00C8">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56A1F417"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1E1DF285" w14:textId="77777777" w:rsidR="007F00C8" w:rsidRDefault="007F00C8" w:rsidP="007F00C8">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7DED9BD3" w14:textId="77777777" w:rsidR="007F00C8" w:rsidRPr="009C5807" w:rsidRDefault="007F00C8" w:rsidP="007F00C8">
      <w:pPr>
        <w:rPr>
          <w:rFonts w:cs="v4.2.0"/>
          <w:lang w:eastAsia="zh-CN"/>
        </w:rPr>
      </w:pPr>
      <w:r>
        <w:rPr>
          <w:rFonts w:cs="v4.2.0" w:hint="eastAsia"/>
          <w:lang w:eastAsia="zh-CN"/>
        </w:rPr>
        <w:t>F</w:t>
      </w:r>
      <w:r>
        <w:rPr>
          <w:rFonts w:cs="v4.2.0"/>
          <w:lang w:eastAsia="zh-CN"/>
        </w:rPr>
        <w:t>or 2Rx RedCap,</w:t>
      </w:r>
    </w:p>
    <w:p w14:paraId="1F7FE0BF" w14:textId="16FAD330" w:rsidR="007F00C8" w:rsidRPr="009C5807" w:rsidRDefault="00A721EF" w:rsidP="00A721EF">
      <w:pPr>
        <w:pStyle w:val="B10"/>
      </w:pPr>
      <w:r>
        <w:t>-</w:t>
      </w:r>
      <w:r>
        <w:tab/>
      </w:r>
      <w:r w:rsidR="007F00C8" w:rsidRPr="009C5807">
        <w:t xml:space="preserve">The accuracy requirements of E-UTRA RS-SINR measurements in RRC_CONNECTED state and the corresponding side conditions shall be the same as the inter-frequency RS-SINR </w:t>
      </w:r>
      <w:r w:rsidR="007F00C8">
        <w:t>a</w:t>
      </w:r>
      <w:r w:rsidR="007F00C8" w:rsidRPr="009C5807">
        <w:t xml:space="preserve">ccuracy </w:t>
      </w:r>
      <w:r w:rsidR="007F00C8">
        <w:t>r</w:t>
      </w:r>
      <w:r w:rsidR="007F00C8" w:rsidRPr="009C5807">
        <w:t>equirements in clause 9.1.17.3 of TS 36.133 [15].</w:t>
      </w:r>
    </w:p>
    <w:p w14:paraId="07DDB2DE" w14:textId="77777777" w:rsidR="007F00C8" w:rsidRPr="005460C1" w:rsidRDefault="007F00C8" w:rsidP="007F00C8">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7CBBC5D7" w14:textId="77777777" w:rsidR="007F00C8" w:rsidRPr="009C5807" w:rsidRDefault="007F00C8" w:rsidP="00C87F52"/>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7" w:name="_Toc383690905"/>
      <w:r w:rsidRPr="009C5807">
        <w:t>10.3.1</w:t>
      </w:r>
      <w:r w:rsidRPr="009C5807">
        <w:rPr>
          <w:rFonts w:eastAsia="Batang"/>
          <w:szCs w:val="24"/>
        </w:rPr>
        <w:tab/>
      </w:r>
      <w:r w:rsidRPr="009C5807">
        <w:t>UTRAN FDD CPICH RSCP</w:t>
      </w:r>
      <w:bookmarkEnd w:id="27"/>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w:t>
            </w:r>
            <w:r w:rsidRPr="009C5807">
              <w:rPr>
                <w:lang w:eastAsia="zh-CN"/>
              </w:rPr>
              <w:t>OTE</w:t>
            </w:r>
            <w:r w:rsidRPr="009C5807">
              <w:t xml:space="preserv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w:t>
            </w:r>
            <w:r w:rsidRPr="009C5807">
              <w:rPr>
                <w:lang w:eastAsia="zh-CN"/>
              </w:rPr>
              <w:t>OTE</w:t>
            </w:r>
            <w:r w:rsidRPr="009C5807">
              <w:t xml:space="preserv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8" w:name="_Toc383690907"/>
      <w:r w:rsidRPr="009C5807">
        <w:t>10.3.2</w:t>
      </w:r>
      <w:r w:rsidRPr="009C5807">
        <w:rPr>
          <w:rFonts w:eastAsia="Batang"/>
          <w:szCs w:val="24"/>
        </w:rPr>
        <w:tab/>
      </w:r>
      <w:r w:rsidRPr="009C5807">
        <w:t>UTRAN FDD CPICH Ec/No</w:t>
      </w:r>
      <w:bookmarkEnd w:id="28"/>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eastAsia="zh-CN"/>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29"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eastAsia="zh-CN"/>
        </w:rPr>
      </w:pPr>
      <w:r w:rsidRPr="003F0B9D">
        <w:rPr>
          <w:lang w:eastAsia="zh-CN"/>
        </w:rPr>
        <w:t>10.4.3</w:t>
      </w:r>
      <w:r w:rsidRPr="003F0B9D">
        <w:rPr>
          <w:lang w:val="en-US" w:eastAsia="zh-CN"/>
        </w:rPr>
        <w:t>.1</w:t>
      </w:r>
      <w:r w:rsidRPr="003F0B9D">
        <w:rPr>
          <w:lang w:val="en-US" w:eastAsia="zh-CN"/>
        </w:rPr>
        <w:tab/>
        <w:t>Absolute SL-RSSI Accuracy</w:t>
      </w:r>
    </w:p>
    <w:p w14:paraId="4698EDD5" w14:textId="77777777" w:rsidR="008E7ED3" w:rsidRPr="003F0B9D" w:rsidRDefault="008E7ED3" w:rsidP="008E7ED3">
      <w:pPr>
        <w:rPr>
          <w:lang w:eastAsia="zh-CN"/>
        </w:rPr>
      </w:pPr>
      <w:r w:rsidRPr="003F0B9D">
        <w:rPr>
          <w:lang w:eastAsia="zh-CN"/>
        </w:rPr>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rPr>
          <w:lang w:eastAsia="zh-CN"/>
        </w:rPr>
      </w:pPr>
      <w:r w:rsidRPr="003F0B9D">
        <w:rPr>
          <w:lang w:eastAsia="zh-CN"/>
        </w:rPr>
        <w:t>-</w:t>
      </w:r>
      <w:r w:rsidRPr="003F0B9D">
        <w:rPr>
          <w:lang w:eastAsia="zh-CN"/>
        </w:rPr>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lang w:eastAsia="zh-CN"/>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lang w:eastAsia="zh-CN"/>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lang w:eastAsia="zh-CN"/>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lang w:eastAsia="zh-CN"/>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0" w:name="_Hlk97743669"/>
      <w:r w:rsidRPr="00B443FD">
        <w:t>10.</w:t>
      </w:r>
      <w:r>
        <w:rPr>
          <w:rFonts w:hint="eastAsia"/>
          <w:lang w:eastAsia="zh-CN"/>
        </w:rPr>
        <w:t>4</w:t>
      </w:r>
      <w:r w:rsidRPr="00B443FD">
        <w:t>.</w:t>
      </w:r>
      <w:r>
        <w:t>5</w:t>
      </w:r>
      <w:r w:rsidRPr="00B443FD">
        <w:tab/>
        <w:t>Intra-Frequency Discovery Signal Measurement Accuracy Requirements</w:t>
      </w:r>
    </w:p>
    <w:bookmarkEnd w:id="30"/>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lang w:eastAsia="zh-CN"/>
        </w:rPr>
        <w:t>4</w:t>
      </w:r>
      <w:r w:rsidRPr="00B443FD">
        <w:t>.</w:t>
      </w:r>
      <w:r>
        <w:rPr>
          <w:lang w:eastAsia="zh-CN"/>
        </w:rP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lang w:eastAsia="zh-CN"/>
              </w:rPr>
              <w:t xml:space="preserve"> </w:t>
            </w:r>
            <w:r w:rsidRPr="003F0B9D">
              <w:rPr>
                <w:vertAlign w:val="superscript"/>
              </w:rPr>
              <w:t>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lang w:eastAsia="zh-CN"/>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rPr>
                <w:lang w:eastAsia="zh-CN"/>
              </w:rPr>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rPr>
                <w:lang w:eastAsia="zh-CN"/>
              </w:rPr>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5CB2F970" w14:textId="77777777" w:rsidR="00DD5704" w:rsidRDefault="00DD5704" w:rsidP="00DD5704"/>
    <w:p w14:paraId="5E4BF180" w14:textId="0A9981FC" w:rsidR="00C350A1" w:rsidRPr="009C5807" w:rsidRDefault="00936A12" w:rsidP="00C350A1">
      <w:pPr>
        <w:pStyle w:val="Heading1"/>
      </w:pPr>
      <w:r w:rsidRPr="009C5807">
        <w:t>11</w:t>
      </w:r>
      <w:r w:rsidRPr="009C5807">
        <w:tab/>
      </w:r>
      <w:bookmarkEnd w:id="1"/>
      <w:bookmarkEnd w:id="29"/>
      <w:r w:rsidR="00C350A1" w:rsidRPr="009C5807">
        <w:t>Void</w:t>
      </w:r>
    </w:p>
    <w:sectPr w:rsidR="00C350A1" w:rsidRPr="009C5807" w:rsidSect="00577C20">
      <w:headerReference w:type="default" r:id="rId17"/>
      <w:footerReference w:type="default" r:id="rId18"/>
      <w:footnotePr>
        <w:numRestart w:val="eachSect"/>
      </w:footnotePr>
      <w:pgSz w:w="11907" w:h="16840" w:code="9"/>
      <w:pgMar w:top="1418" w:right="1134" w:bottom="1134" w:left="1134" w:header="851" w:footer="340" w:gutter="0"/>
      <w:pgNumType w:start="117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44B69" w14:textId="77777777" w:rsidR="00E86D53" w:rsidRDefault="00E86D53">
      <w:r>
        <w:separator/>
      </w:r>
    </w:p>
  </w:endnote>
  <w:endnote w:type="continuationSeparator" w:id="0">
    <w:p w14:paraId="3062E602" w14:textId="77777777" w:rsidR="00E86D53" w:rsidRDefault="00E86D53">
      <w:r>
        <w:continuationSeparator/>
      </w:r>
    </w:p>
  </w:endnote>
  <w:endnote w:type="continuationNotice" w:id="1">
    <w:p w14:paraId="7AD754D0" w14:textId="77777777" w:rsidR="00E86D53" w:rsidRDefault="00E86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8EF91" w14:textId="77777777" w:rsidR="00E86D53" w:rsidRDefault="00E86D53">
      <w:r>
        <w:separator/>
      </w:r>
    </w:p>
  </w:footnote>
  <w:footnote w:type="continuationSeparator" w:id="0">
    <w:p w14:paraId="1CED3879" w14:textId="77777777" w:rsidR="00E86D53" w:rsidRDefault="00E86D53">
      <w:r>
        <w:continuationSeparator/>
      </w:r>
    </w:p>
  </w:footnote>
  <w:footnote w:type="continuationNotice" w:id="1">
    <w:p w14:paraId="28E6D43D" w14:textId="77777777" w:rsidR="00E86D53" w:rsidRDefault="00E86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4A0359E3"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8B5D31">
      <w:rPr>
        <w:rFonts w:ascii="Arial" w:hAnsi="Arial" w:cs="Arial"/>
        <w:b/>
        <w:sz w:val="18"/>
        <w:szCs w:val="18"/>
        <w:lang w:val="sv-FI"/>
      </w:rPr>
      <w:t>4</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8B5D31">
      <w:rPr>
        <w:rFonts w:ascii="Arial" w:hAnsi="Arial" w:cs="Arial"/>
        <w:b/>
        <w:sz w:val="18"/>
        <w:szCs w:val="18"/>
        <w:lang w:val="sv-FI"/>
      </w:rPr>
      <w:t>12</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762411108">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3C1"/>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2E4"/>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5B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2EA4"/>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6FB9"/>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4D42"/>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0E"/>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918"/>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4B16"/>
    <w:rsid w:val="001E501E"/>
    <w:rsid w:val="001E5203"/>
    <w:rsid w:val="001E5AC7"/>
    <w:rsid w:val="001E5E3D"/>
    <w:rsid w:val="001E62DF"/>
    <w:rsid w:val="001E6AB9"/>
    <w:rsid w:val="001E7112"/>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40F"/>
    <w:rsid w:val="002459B4"/>
    <w:rsid w:val="00246499"/>
    <w:rsid w:val="0024728A"/>
    <w:rsid w:val="00247CB1"/>
    <w:rsid w:val="002517D0"/>
    <w:rsid w:val="0025203F"/>
    <w:rsid w:val="00252069"/>
    <w:rsid w:val="00252A22"/>
    <w:rsid w:val="00253D0B"/>
    <w:rsid w:val="00254477"/>
    <w:rsid w:val="00254572"/>
    <w:rsid w:val="002549EB"/>
    <w:rsid w:val="00254D40"/>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D8E"/>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478"/>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264"/>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24B"/>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3E2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8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777"/>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1F7"/>
    <w:rsid w:val="00373537"/>
    <w:rsid w:val="00374754"/>
    <w:rsid w:val="00374D13"/>
    <w:rsid w:val="003751C0"/>
    <w:rsid w:val="003754A3"/>
    <w:rsid w:val="00375A56"/>
    <w:rsid w:val="00376263"/>
    <w:rsid w:val="00376707"/>
    <w:rsid w:val="003767EB"/>
    <w:rsid w:val="0037681A"/>
    <w:rsid w:val="00376A83"/>
    <w:rsid w:val="003777C9"/>
    <w:rsid w:val="00377EDC"/>
    <w:rsid w:val="00380899"/>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2CF"/>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5D12"/>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850"/>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31E"/>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479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A82"/>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0904"/>
    <w:rsid w:val="004E119C"/>
    <w:rsid w:val="004E14D8"/>
    <w:rsid w:val="004E1897"/>
    <w:rsid w:val="004E1DBC"/>
    <w:rsid w:val="004E2099"/>
    <w:rsid w:val="004E213A"/>
    <w:rsid w:val="004E2653"/>
    <w:rsid w:val="004E2A7E"/>
    <w:rsid w:val="004E2D9F"/>
    <w:rsid w:val="004E3754"/>
    <w:rsid w:val="004E383E"/>
    <w:rsid w:val="004E4813"/>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C8D"/>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4EED"/>
    <w:rsid w:val="005352CD"/>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179"/>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4F47"/>
    <w:rsid w:val="00575479"/>
    <w:rsid w:val="00575781"/>
    <w:rsid w:val="00575F50"/>
    <w:rsid w:val="0057627A"/>
    <w:rsid w:val="005765E4"/>
    <w:rsid w:val="00577BA1"/>
    <w:rsid w:val="00577C20"/>
    <w:rsid w:val="00580015"/>
    <w:rsid w:val="005808B8"/>
    <w:rsid w:val="00582D1F"/>
    <w:rsid w:val="00582FA6"/>
    <w:rsid w:val="0058457E"/>
    <w:rsid w:val="00584834"/>
    <w:rsid w:val="005854A2"/>
    <w:rsid w:val="0058566D"/>
    <w:rsid w:val="00585F03"/>
    <w:rsid w:val="00587A27"/>
    <w:rsid w:val="00587B03"/>
    <w:rsid w:val="00587B1B"/>
    <w:rsid w:val="00587BC6"/>
    <w:rsid w:val="00590989"/>
    <w:rsid w:val="00590E39"/>
    <w:rsid w:val="00591696"/>
    <w:rsid w:val="005926C7"/>
    <w:rsid w:val="00592F63"/>
    <w:rsid w:val="005934D9"/>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D8"/>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085E"/>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583"/>
    <w:rsid w:val="005F573B"/>
    <w:rsid w:val="005F605D"/>
    <w:rsid w:val="005F67F3"/>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374"/>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D39"/>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3DB"/>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4C91"/>
    <w:rsid w:val="006751A9"/>
    <w:rsid w:val="00675787"/>
    <w:rsid w:val="006759AE"/>
    <w:rsid w:val="00675E01"/>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4CC"/>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591"/>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27"/>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1D1B"/>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333"/>
    <w:rsid w:val="007E441C"/>
    <w:rsid w:val="007E47D5"/>
    <w:rsid w:val="007E50E0"/>
    <w:rsid w:val="007E5194"/>
    <w:rsid w:val="007E5334"/>
    <w:rsid w:val="007E57CD"/>
    <w:rsid w:val="007E5D63"/>
    <w:rsid w:val="007E6322"/>
    <w:rsid w:val="007E655A"/>
    <w:rsid w:val="007F00C8"/>
    <w:rsid w:val="007F053A"/>
    <w:rsid w:val="007F0D50"/>
    <w:rsid w:val="007F131A"/>
    <w:rsid w:val="007F2B66"/>
    <w:rsid w:val="007F2E7C"/>
    <w:rsid w:val="007F3A4C"/>
    <w:rsid w:val="007F3F5F"/>
    <w:rsid w:val="007F3FC0"/>
    <w:rsid w:val="007F400D"/>
    <w:rsid w:val="007F4011"/>
    <w:rsid w:val="007F4417"/>
    <w:rsid w:val="007F4AB1"/>
    <w:rsid w:val="007F4C9A"/>
    <w:rsid w:val="007F5076"/>
    <w:rsid w:val="007F519D"/>
    <w:rsid w:val="007F5EF0"/>
    <w:rsid w:val="007F6BD9"/>
    <w:rsid w:val="007F6D15"/>
    <w:rsid w:val="007F7239"/>
    <w:rsid w:val="007F7C2A"/>
    <w:rsid w:val="00800040"/>
    <w:rsid w:val="00800096"/>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5B7"/>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9C8"/>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1F20"/>
    <w:rsid w:val="008321F9"/>
    <w:rsid w:val="0083224C"/>
    <w:rsid w:val="00832B09"/>
    <w:rsid w:val="00833179"/>
    <w:rsid w:val="00833C31"/>
    <w:rsid w:val="00834256"/>
    <w:rsid w:val="008343EE"/>
    <w:rsid w:val="008343F6"/>
    <w:rsid w:val="0083456E"/>
    <w:rsid w:val="0083478A"/>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32D2"/>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0AA"/>
    <w:rsid w:val="008B5183"/>
    <w:rsid w:val="008B5C3E"/>
    <w:rsid w:val="008B5D23"/>
    <w:rsid w:val="008B5D31"/>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B61"/>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3D"/>
    <w:rsid w:val="008F6AAB"/>
    <w:rsid w:val="008F7265"/>
    <w:rsid w:val="008F79A1"/>
    <w:rsid w:val="0090027D"/>
    <w:rsid w:val="00900392"/>
    <w:rsid w:val="00900BC6"/>
    <w:rsid w:val="0090176B"/>
    <w:rsid w:val="0090182A"/>
    <w:rsid w:val="0090188A"/>
    <w:rsid w:val="0090246C"/>
    <w:rsid w:val="009026B9"/>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3B63"/>
    <w:rsid w:val="0093403E"/>
    <w:rsid w:val="00934BE4"/>
    <w:rsid w:val="00935E41"/>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811"/>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2FD4"/>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6EDB"/>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AF0"/>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474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167"/>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1EF"/>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3EAE"/>
    <w:rsid w:val="00AF5628"/>
    <w:rsid w:val="00AF5B5F"/>
    <w:rsid w:val="00AF5C76"/>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58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C4E"/>
    <w:rsid w:val="00B45F76"/>
    <w:rsid w:val="00B46294"/>
    <w:rsid w:val="00B46B40"/>
    <w:rsid w:val="00B46EF8"/>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03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467"/>
    <w:rsid w:val="00B86983"/>
    <w:rsid w:val="00B86EEA"/>
    <w:rsid w:val="00B87266"/>
    <w:rsid w:val="00B8735A"/>
    <w:rsid w:val="00B873FB"/>
    <w:rsid w:val="00B87AD9"/>
    <w:rsid w:val="00B87F2A"/>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944"/>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94"/>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5F1"/>
    <w:rsid w:val="00BE5EC2"/>
    <w:rsid w:val="00BE6C06"/>
    <w:rsid w:val="00BE70D2"/>
    <w:rsid w:val="00BE7282"/>
    <w:rsid w:val="00BE7585"/>
    <w:rsid w:val="00BE78B0"/>
    <w:rsid w:val="00BF032F"/>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BE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4AE"/>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03"/>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1B8"/>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234"/>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665"/>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6D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97F"/>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988"/>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6B"/>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2D3E"/>
    <w:rsid w:val="00E83848"/>
    <w:rsid w:val="00E8398E"/>
    <w:rsid w:val="00E84570"/>
    <w:rsid w:val="00E84961"/>
    <w:rsid w:val="00E84AAA"/>
    <w:rsid w:val="00E86B8E"/>
    <w:rsid w:val="00E86D53"/>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2E"/>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3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AD7"/>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F94"/>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2E7B"/>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2F2"/>
    <w:rsid w:val="00FB43C6"/>
    <w:rsid w:val="00FB51F0"/>
    <w:rsid w:val="00FB5AFE"/>
    <w:rsid w:val="00FB620F"/>
    <w:rsid w:val="00FB725D"/>
    <w:rsid w:val="00FB7EA7"/>
    <w:rsid w:val="00FC046E"/>
    <w:rsid w:val="00FC0551"/>
    <w:rsid w:val="00FC0746"/>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A3F"/>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D4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54D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54D40"/>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54D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54D40"/>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54D40"/>
    <w:pPr>
      <w:ind w:left="1701" w:hanging="1701"/>
      <w:outlineLvl w:val="4"/>
    </w:pPr>
    <w:rPr>
      <w:sz w:val="22"/>
    </w:rPr>
  </w:style>
  <w:style w:type="paragraph" w:styleId="Heading6">
    <w:name w:val="heading 6"/>
    <w:aliases w:val="T1,Header 6"/>
    <w:basedOn w:val="H6"/>
    <w:next w:val="Normal"/>
    <w:link w:val="Heading6Char"/>
    <w:qFormat/>
    <w:rsid w:val="00254D40"/>
    <w:pPr>
      <w:outlineLvl w:val="5"/>
    </w:pPr>
  </w:style>
  <w:style w:type="paragraph" w:styleId="Heading7">
    <w:name w:val="heading 7"/>
    <w:aliases w:val="L7,Header 7"/>
    <w:basedOn w:val="H6"/>
    <w:next w:val="Normal"/>
    <w:link w:val="Heading7Char"/>
    <w:qFormat/>
    <w:rsid w:val="00254D40"/>
    <w:pPr>
      <w:outlineLvl w:val="6"/>
    </w:pPr>
  </w:style>
  <w:style w:type="paragraph" w:styleId="Heading8">
    <w:name w:val="heading 8"/>
    <w:basedOn w:val="Heading1"/>
    <w:next w:val="Normal"/>
    <w:link w:val="Heading8Char"/>
    <w:qFormat/>
    <w:rsid w:val="00254D40"/>
    <w:pPr>
      <w:ind w:left="0" w:firstLine="0"/>
      <w:outlineLvl w:val="7"/>
    </w:pPr>
  </w:style>
  <w:style w:type="paragraph" w:styleId="Heading9">
    <w:name w:val="heading 9"/>
    <w:aliases w:val="Figure Heading,FH"/>
    <w:basedOn w:val="Heading8"/>
    <w:next w:val="Normal"/>
    <w:link w:val="Heading9Char"/>
    <w:qFormat/>
    <w:rsid w:val="00254D40"/>
    <w:pPr>
      <w:outlineLvl w:val="8"/>
    </w:pPr>
  </w:style>
  <w:style w:type="character" w:default="1" w:styleId="DefaultParagraphFont">
    <w:name w:val="Default Paragraph Font"/>
    <w:semiHidden/>
    <w:rsid w:val="00254D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4D4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254D40"/>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254D40"/>
    <w:pPr>
      <w:ind w:left="1418" w:hanging="1418"/>
    </w:pPr>
  </w:style>
  <w:style w:type="paragraph" w:styleId="TOC8">
    <w:name w:val="toc 8"/>
    <w:basedOn w:val="TOC1"/>
    <w:rsid w:val="00254D40"/>
    <w:pPr>
      <w:spacing w:before="180"/>
      <w:ind w:left="2693" w:hanging="2693"/>
    </w:pPr>
    <w:rPr>
      <w:b/>
    </w:rPr>
  </w:style>
  <w:style w:type="paragraph" w:styleId="TOC1">
    <w:name w:val="toc 1"/>
    <w:rsid w:val="00254D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254D40"/>
    <w:pPr>
      <w:keepLines/>
      <w:tabs>
        <w:tab w:val="center" w:pos="4536"/>
        <w:tab w:val="right" w:pos="9072"/>
      </w:tabs>
    </w:pPr>
    <w:rPr>
      <w:noProof/>
    </w:rPr>
  </w:style>
  <w:style w:type="character" w:customStyle="1" w:styleId="ZGSM">
    <w:name w:val="ZGSM"/>
    <w:rsid w:val="00254D4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54D40"/>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254D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254D40"/>
    <w:pPr>
      <w:ind w:left="1701" w:hanging="1701"/>
    </w:pPr>
  </w:style>
  <w:style w:type="paragraph" w:styleId="TOC4">
    <w:name w:val="toc 4"/>
    <w:basedOn w:val="TOC3"/>
    <w:rsid w:val="00254D40"/>
    <w:pPr>
      <w:ind w:left="1418" w:hanging="1418"/>
    </w:pPr>
  </w:style>
  <w:style w:type="paragraph" w:styleId="TOC3">
    <w:name w:val="toc 3"/>
    <w:basedOn w:val="TOC2"/>
    <w:rsid w:val="00254D40"/>
    <w:pPr>
      <w:ind w:left="1134" w:hanging="1134"/>
    </w:pPr>
  </w:style>
  <w:style w:type="paragraph" w:styleId="TOC2">
    <w:name w:val="toc 2"/>
    <w:basedOn w:val="TOC1"/>
    <w:rsid w:val="00254D40"/>
    <w:pPr>
      <w:keepNext w:val="0"/>
      <w:spacing w:before="0"/>
      <w:ind w:left="851" w:hanging="851"/>
    </w:pPr>
    <w:rPr>
      <w:sz w:val="20"/>
    </w:rPr>
  </w:style>
  <w:style w:type="paragraph" w:styleId="Footer">
    <w:name w:val="footer"/>
    <w:aliases w:val="footer odd,footer,fo,pie de página"/>
    <w:basedOn w:val="Header"/>
    <w:link w:val="FooterChar"/>
    <w:rsid w:val="00254D40"/>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254D40"/>
    <w:pPr>
      <w:outlineLvl w:val="9"/>
    </w:pPr>
  </w:style>
  <w:style w:type="paragraph" w:customStyle="1" w:styleId="NF">
    <w:name w:val="NF"/>
    <w:basedOn w:val="NO"/>
    <w:rsid w:val="00254D40"/>
    <w:pPr>
      <w:keepNext/>
      <w:spacing w:after="0"/>
    </w:pPr>
    <w:rPr>
      <w:rFonts w:ascii="Arial" w:hAnsi="Arial"/>
      <w:sz w:val="18"/>
    </w:rPr>
  </w:style>
  <w:style w:type="paragraph" w:customStyle="1" w:styleId="NO">
    <w:name w:val="NO"/>
    <w:basedOn w:val="Normal"/>
    <w:link w:val="NOChar"/>
    <w:rsid w:val="00254D40"/>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254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254D40"/>
    <w:pPr>
      <w:jc w:val="right"/>
    </w:pPr>
  </w:style>
  <w:style w:type="paragraph" w:customStyle="1" w:styleId="TAL">
    <w:name w:val="TAL"/>
    <w:basedOn w:val="Normal"/>
    <w:link w:val="TALCar"/>
    <w:rsid w:val="00254D40"/>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254D40"/>
    <w:rPr>
      <w:b/>
    </w:rPr>
  </w:style>
  <w:style w:type="paragraph" w:customStyle="1" w:styleId="TAC">
    <w:name w:val="TAC"/>
    <w:basedOn w:val="TAL"/>
    <w:link w:val="TACChar"/>
    <w:rsid w:val="00254D40"/>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254D4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254D40"/>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254D40"/>
    <w:pPr>
      <w:spacing w:after="0"/>
    </w:pPr>
  </w:style>
  <w:style w:type="paragraph" w:customStyle="1" w:styleId="NW">
    <w:name w:val="NW"/>
    <w:basedOn w:val="NO"/>
    <w:rsid w:val="00254D40"/>
    <w:pPr>
      <w:spacing w:after="0"/>
    </w:pPr>
  </w:style>
  <w:style w:type="paragraph" w:customStyle="1" w:styleId="EW">
    <w:name w:val="EW"/>
    <w:basedOn w:val="EX"/>
    <w:rsid w:val="00254D40"/>
    <w:pPr>
      <w:spacing w:after="0"/>
    </w:pPr>
  </w:style>
  <w:style w:type="paragraph" w:customStyle="1" w:styleId="B10">
    <w:name w:val="B1"/>
    <w:basedOn w:val="List"/>
    <w:link w:val="B1Char"/>
    <w:rsid w:val="00254D40"/>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254D40"/>
    <w:pPr>
      <w:ind w:left="1985" w:hanging="1985"/>
    </w:pPr>
  </w:style>
  <w:style w:type="paragraph" w:styleId="TOC7">
    <w:name w:val="toc 7"/>
    <w:basedOn w:val="TOC6"/>
    <w:next w:val="Normal"/>
    <w:rsid w:val="00254D40"/>
    <w:pPr>
      <w:ind w:left="2268" w:hanging="2268"/>
    </w:pPr>
  </w:style>
  <w:style w:type="paragraph" w:customStyle="1" w:styleId="EditorsNote">
    <w:name w:val="Editor's Note"/>
    <w:aliases w:val="EN,Editor's Noteormal"/>
    <w:basedOn w:val="NO"/>
    <w:link w:val="EditorsNoteChar"/>
    <w:rsid w:val="00254D40"/>
    <w:rPr>
      <w:color w:val="FF0000"/>
    </w:rPr>
  </w:style>
  <w:style w:type="paragraph" w:customStyle="1" w:styleId="TH">
    <w:name w:val="TH"/>
    <w:basedOn w:val="Normal"/>
    <w:link w:val="THChar"/>
    <w:rsid w:val="00254D40"/>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254D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254D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254D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254D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254D40"/>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254D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254D40"/>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254D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254D40"/>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254D40"/>
  </w:style>
  <w:style w:type="paragraph" w:customStyle="1" w:styleId="B4">
    <w:name w:val="B4"/>
    <w:basedOn w:val="List4"/>
    <w:link w:val="B4Char"/>
    <w:rsid w:val="00254D40"/>
  </w:style>
  <w:style w:type="character" w:customStyle="1" w:styleId="B4Char">
    <w:name w:val="B4 Char"/>
    <w:link w:val="B4"/>
    <w:qFormat/>
    <w:rsid w:val="00936A12"/>
    <w:rPr>
      <w:rFonts w:eastAsia="Times New Roman"/>
      <w:lang w:eastAsia="en-GB"/>
    </w:rPr>
  </w:style>
  <w:style w:type="paragraph" w:customStyle="1" w:styleId="B5">
    <w:name w:val="B5"/>
    <w:basedOn w:val="List5"/>
    <w:rsid w:val="00254D40"/>
  </w:style>
  <w:style w:type="paragraph" w:customStyle="1" w:styleId="ZTD">
    <w:name w:val="ZTD"/>
    <w:basedOn w:val="ZB"/>
    <w:rsid w:val="00254D40"/>
    <w:pPr>
      <w:framePr w:hRule="auto" w:wrap="notBeside" w:y="852"/>
    </w:pPr>
    <w:rPr>
      <w:i w:val="0"/>
      <w:sz w:val="40"/>
    </w:rPr>
  </w:style>
  <w:style w:type="paragraph" w:customStyle="1" w:styleId="ZV">
    <w:name w:val="ZV"/>
    <w:basedOn w:val="ZU"/>
    <w:rsid w:val="00254D40"/>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254D40"/>
    <w:pPr>
      <w:keepLines/>
      <w:spacing w:after="0"/>
    </w:pPr>
  </w:style>
  <w:style w:type="paragraph" w:styleId="Index2">
    <w:name w:val="index 2"/>
    <w:basedOn w:val="Index1"/>
    <w:rsid w:val="00254D40"/>
    <w:pPr>
      <w:ind w:left="284"/>
    </w:pPr>
  </w:style>
  <w:style w:type="character" w:styleId="FootnoteReference">
    <w:name w:val="footnote reference"/>
    <w:aliases w:val="Appel note de bas de p,Nota,Footnote symbol,Footnote"/>
    <w:basedOn w:val="DefaultParagraphFont"/>
    <w:rsid w:val="00254D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54D4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254D40"/>
    <w:pPr>
      <w:ind w:left="851"/>
    </w:pPr>
  </w:style>
  <w:style w:type="paragraph" w:styleId="ListNumber">
    <w:name w:val="List Number"/>
    <w:basedOn w:val="List"/>
    <w:rsid w:val="00254D40"/>
  </w:style>
  <w:style w:type="paragraph" w:styleId="List">
    <w:name w:val="List"/>
    <w:basedOn w:val="Normal"/>
    <w:link w:val="ListChar"/>
    <w:rsid w:val="00254D40"/>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254D40"/>
    <w:pPr>
      <w:ind w:left="851"/>
    </w:pPr>
  </w:style>
  <w:style w:type="paragraph" w:styleId="ListBullet">
    <w:name w:val="List Bullet"/>
    <w:aliases w:val="UL"/>
    <w:basedOn w:val="List"/>
    <w:link w:val="ListBulletChar"/>
    <w:rsid w:val="00254D40"/>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254D40"/>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254D40"/>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254D40"/>
    <w:pPr>
      <w:ind w:left="1135"/>
    </w:pPr>
  </w:style>
  <w:style w:type="paragraph" w:styleId="List4">
    <w:name w:val="List 4"/>
    <w:basedOn w:val="List3"/>
    <w:rsid w:val="00254D40"/>
    <w:pPr>
      <w:ind w:left="1418"/>
    </w:pPr>
  </w:style>
  <w:style w:type="paragraph" w:styleId="List5">
    <w:name w:val="List 5"/>
    <w:basedOn w:val="List4"/>
    <w:rsid w:val="00254D40"/>
    <w:pPr>
      <w:ind w:left="1702"/>
    </w:pPr>
  </w:style>
  <w:style w:type="paragraph" w:styleId="ListBullet4">
    <w:name w:val="List Bullet 4"/>
    <w:basedOn w:val="ListBullet3"/>
    <w:rsid w:val="00254D40"/>
    <w:pPr>
      <w:ind w:left="1418"/>
    </w:pPr>
  </w:style>
  <w:style w:type="paragraph" w:styleId="ListBullet5">
    <w:name w:val="List Bullet 5"/>
    <w:basedOn w:val="ListBullet4"/>
    <w:rsid w:val="00254D40"/>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857</TotalTime>
  <Pages>3</Pages>
  <Words>54701</Words>
  <Characters>311802</Characters>
  <Application>Microsoft Office Word</Application>
  <DocSecurity>0</DocSecurity>
  <Lines>2598</Lines>
  <Paragraphs>731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365772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493</cp:revision>
  <dcterms:created xsi:type="dcterms:W3CDTF">2022-06-29T14:17:00Z</dcterms:created>
  <dcterms:modified xsi:type="dcterms:W3CDTF">2024-01-19T03:43:00Z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